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2716B" w14:textId="77777777" w:rsidR="00917A7C" w:rsidRPr="00795EB0" w:rsidRDefault="00917A7C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795EB0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Pr="00795EB0">
        <w:rPr>
          <w:rFonts w:ascii="Angsana New" w:hAnsi="Angsana New" w:cs="Angsana New" w:hint="cs"/>
          <w:sz w:val="52"/>
          <w:szCs w:val="52"/>
          <w:cs/>
        </w:rPr>
        <w:t xml:space="preserve">แอสเสท เวิรด์ คอร์ป จำกัด </w:t>
      </w:r>
      <w:r w:rsidRPr="00795EB0">
        <w:rPr>
          <w:rFonts w:ascii="Angsana New" w:hAnsi="Angsana New" w:cs="Angsana New"/>
          <w:sz w:val="52"/>
          <w:szCs w:val="52"/>
        </w:rPr>
        <w:t>(</w:t>
      </w:r>
      <w:r w:rsidRPr="00795EB0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795EB0">
        <w:rPr>
          <w:rFonts w:ascii="Angsana New" w:hAnsi="Angsana New" w:cs="Angsana New"/>
          <w:sz w:val="52"/>
          <w:szCs w:val="52"/>
        </w:rPr>
        <w:t xml:space="preserve">) </w:t>
      </w:r>
      <w:r w:rsidRPr="00795EB0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6F65D3FC" w14:textId="77777777" w:rsidR="00DE1C23" w:rsidRPr="00795EB0" w:rsidRDefault="00DE1C23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15821A0E" w14:textId="77777777" w:rsidR="009B046C" w:rsidRPr="00795EB0" w:rsidRDefault="009B046C" w:rsidP="009B046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795EB0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795EB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098EDCD0" w14:textId="2495BB73" w:rsidR="001819E4" w:rsidRPr="00795EB0" w:rsidRDefault="00A47441" w:rsidP="001819E4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95EB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สำหรับงวดสามเดือนและหกเดือนสิ้นสุดวันที่</w:t>
      </w:r>
      <w:r w:rsidRPr="00795EB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AB0A4D" w:rsidRPr="00795EB0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Pr="00795EB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Pr="00795EB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1819E4" w:rsidRPr="00795EB0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0A071F" w:rsidRPr="00795EB0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7B088A9D" w14:textId="65073CEC" w:rsidR="009B046C" w:rsidRPr="00795EB0" w:rsidRDefault="009B046C" w:rsidP="009B046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95EB0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1BAB3BB" w14:textId="77777777" w:rsidR="009B046C" w:rsidRPr="00795EB0" w:rsidRDefault="009B046C" w:rsidP="009B046C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95EB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5AABD530" w14:textId="77777777" w:rsidR="00DE1C23" w:rsidRPr="00795EB0" w:rsidRDefault="00DE1C23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D1E77BE" w14:textId="77777777" w:rsidR="00DE1C23" w:rsidRPr="00795EB0" w:rsidRDefault="00DE1C23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  <w:sectPr w:rsidR="00DE1C23" w:rsidRPr="00795EB0" w:rsidSect="00FA614F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4E47DAD" w14:textId="77777777" w:rsidR="00DE1C23" w:rsidRPr="00795EB0" w:rsidRDefault="00DE1C23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CB644E5" w14:textId="77777777" w:rsidR="00DE1C23" w:rsidRPr="00795EB0" w:rsidRDefault="00DE1C23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77DC002" w14:textId="77777777" w:rsidR="00DE1C23" w:rsidRPr="00795EB0" w:rsidRDefault="00DE1C23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E3BFD1E" w14:textId="77777777" w:rsidR="00DE1C23" w:rsidRPr="00795EB0" w:rsidRDefault="00DE1C23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E6A536C" w14:textId="77777777" w:rsidR="00DE1C23" w:rsidRPr="00795EB0" w:rsidRDefault="00DE1C23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00F22D0" w14:textId="600C3F32" w:rsidR="00DE1C23" w:rsidRPr="00795EB0" w:rsidRDefault="00DE1C23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0E142B8" w14:textId="6CC979B6" w:rsidR="006E5198" w:rsidRPr="00795EB0" w:rsidRDefault="006E5198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84F3867" w14:textId="77777777" w:rsidR="006E5198" w:rsidRPr="00795EB0" w:rsidRDefault="006E5198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FB75177" w14:textId="77777777" w:rsidR="003243AB" w:rsidRPr="00795EB0" w:rsidRDefault="003243AB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A40E75B" w14:textId="77777777" w:rsidR="00F24EAF" w:rsidRPr="00795EB0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795EB0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6F88E8F" w14:textId="77777777" w:rsidR="00F24EAF" w:rsidRPr="00795EB0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881F17F" w14:textId="77777777" w:rsidR="00F24EAF" w:rsidRPr="00795EB0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795EB0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</w:t>
      </w:r>
      <w:r w:rsidRPr="00795EB0">
        <w:rPr>
          <w:rFonts w:ascii="Angsana New" w:hAnsi="Angsana New"/>
          <w:b/>
          <w:bCs/>
          <w:sz w:val="30"/>
          <w:szCs w:val="30"/>
        </w:rPr>
        <w:t xml:space="preserve"> </w:t>
      </w:r>
      <w:r w:rsidRPr="00795EB0">
        <w:rPr>
          <w:rFonts w:ascii="Angsana New" w:hAnsi="Angsana New"/>
          <w:b/>
          <w:bCs/>
          <w:sz w:val="30"/>
          <w:szCs w:val="30"/>
          <w:cs/>
        </w:rPr>
        <w:t>แอสเสท เวิรด์ คอร์ป จำกัด (มหาชน)</w:t>
      </w:r>
    </w:p>
    <w:p w14:paraId="4C1A5E0B" w14:textId="77777777" w:rsidR="00F24EAF" w:rsidRPr="00795EB0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1802083C" w14:textId="5CC0EB0D" w:rsidR="00BD593D" w:rsidRPr="00795EB0" w:rsidRDefault="00A06A51" w:rsidP="00181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795EB0">
        <w:rPr>
          <w:rFonts w:ascii="Angsana New" w:hAnsi="Angsana New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A47441" w:rsidRPr="00795EB0">
        <w:rPr>
          <w:rFonts w:ascii="Angsana New" w:hAnsi="Angsana New" w:hint="cs"/>
          <w:sz w:val="30"/>
          <w:szCs w:val="30"/>
          <w:cs/>
        </w:rPr>
        <w:t>วันที่</w:t>
      </w:r>
      <w:r w:rsidR="00A47441" w:rsidRPr="00795EB0">
        <w:rPr>
          <w:rFonts w:ascii="Angsana New" w:hAnsi="Angsana New"/>
          <w:sz w:val="30"/>
          <w:szCs w:val="30"/>
          <w:cs/>
        </w:rPr>
        <w:t xml:space="preserve"> </w:t>
      </w:r>
      <w:r w:rsidR="00A47441" w:rsidRPr="00795EB0">
        <w:rPr>
          <w:rFonts w:ascii="Angsana New" w:hAnsi="Angsana New"/>
          <w:sz w:val="30"/>
          <w:szCs w:val="30"/>
        </w:rPr>
        <w:t xml:space="preserve">30 </w:t>
      </w:r>
      <w:r w:rsidR="00A47441" w:rsidRPr="00795EB0">
        <w:rPr>
          <w:rFonts w:ascii="Angsana New" w:hAnsi="Angsana New" w:hint="cs"/>
          <w:sz w:val="30"/>
          <w:szCs w:val="30"/>
          <w:cs/>
        </w:rPr>
        <w:t>มิถุนายน</w:t>
      </w:r>
      <w:r w:rsidR="00A47441" w:rsidRPr="00795EB0">
        <w:rPr>
          <w:rFonts w:ascii="Angsana New" w:hAnsi="Angsana New"/>
          <w:sz w:val="30"/>
          <w:szCs w:val="30"/>
          <w:cs/>
        </w:rPr>
        <w:t xml:space="preserve"> </w:t>
      </w:r>
      <w:r w:rsidR="00487F85" w:rsidRPr="00795EB0">
        <w:rPr>
          <w:rFonts w:ascii="Angsana New" w:hAnsi="Angsana New"/>
          <w:sz w:val="30"/>
          <w:szCs w:val="30"/>
        </w:rPr>
        <w:t>256</w:t>
      </w:r>
      <w:r w:rsidR="000A071F" w:rsidRPr="00795EB0">
        <w:rPr>
          <w:rFonts w:ascii="Angsana New" w:hAnsi="Angsana New"/>
          <w:sz w:val="30"/>
          <w:szCs w:val="30"/>
        </w:rPr>
        <w:t>7</w:t>
      </w:r>
      <w:r w:rsidR="006B2852" w:rsidRPr="00795EB0">
        <w:rPr>
          <w:rFonts w:ascii="Angsana New" w:hAnsi="Angsana New"/>
          <w:sz w:val="30"/>
          <w:szCs w:val="30"/>
        </w:rPr>
        <w:t xml:space="preserve"> </w:t>
      </w:r>
      <w:r w:rsidR="00487F85" w:rsidRPr="00795EB0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A47441" w:rsidRPr="00795EB0">
        <w:rPr>
          <w:rFonts w:ascii="Angsana New" w:hAnsi="Angsana New" w:hint="cs"/>
          <w:sz w:val="30"/>
          <w:szCs w:val="30"/>
          <w:cs/>
        </w:rPr>
        <w:t>สำหรับงวดสามเดือนและหกเดือนสิ้นสุดวันที่</w:t>
      </w:r>
      <w:r w:rsidR="00A47441" w:rsidRPr="00795EB0">
        <w:rPr>
          <w:rFonts w:ascii="Angsana New" w:hAnsi="Angsana New"/>
          <w:sz w:val="30"/>
          <w:szCs w:val="30"/>
          <w:cs/>
        </w:rPr>
        <w:t xml:space="preserve"> </w:t>
      </w:r>
      <w:r w:rsidR="00A47441" w:rsidRPr="00795EB0">
        <w:rPr>
          <w:rFonts w:ascii="Angsana New" w:hAnsi="Angsana New"/>
          <w:sz w:val="30"/>
          <w:szCs w:val="30"/>
        </w:rPr>
        <w:t>30</w:t>
      </w:r>
      <w:r w:rsidR="00A47441" w:rsidRPr="00795EB0">
        <w:rPr>
          <w:rFonts w:ascii="Angsana New" w:hAnsi="Angsana New"/>
          <w:sz w:val="30"/>
          <w:szCs w:val="30"/>
          <w:cs/>
        </w:rPr>
        <w:t xml:space="preserve"> </w:t>
      </w:r>
      <w:r w:rsidR="00A47441" w:rsidRPr="00795EB0">
        <w:rPr>
          <w:rFonts w:ascii="Angsana New" w:hAnsi="Angsana New" w:hint="cs"/>
          <w:sz w:val="30"/>
          <w:szCs w:val="30"/>
          <w:cs/>
        </w:rPr>
        <w:t>มิถุนายน</w:t>
      </w:r>
      <w:r w:rsidR="0057178C" w:rsidRPr="00795EB0">
        <w:rPr>
          <w:rFonts w:ascii="Angsana New" w:hAnsi="Angsana New"/>
          <w:sz w:val="30"/>
          <w:szCs w:val="30"/>
        </w:rPr>
        <w:t xml:space="preserve"> </w:t>
      </w:r>
      <w:r w:rsidR="000A071F" w:rsidRPr="00795EB0">
        <w:rPr>
          <w:rFonts w:ascii="Angsana New" w:hAnsi="Angsana New"/>
          <w:sz w:val="30"/>
          <w:szCs w:val="30"/>
        </w:rPr>
        <w:t>2567</w:t>
      </w:r>
      <w:r w:rsidR="00487F85" w:rsidRPr="00795EB0">
        <w:rPr>
          <w:rFonts w:ascii="Angsana New" w:hAnsi="Angsana New"/>
          <w:sz w:val="30"/>
          <w:szCs w:val="30"/>
        </w:rPr>
        <w:t xml:space="preserve"> </w:t>
      </w:r>
      <w:r w:rsidR="006B2852" w:rsidRPr="00795EB0">
        <w:rPr>
          <w:rFonts w:ascii="Angsana New" w:hAnsi="Angsana New"/>
          <w:sz w:val="30"/>
          <w:szCs w:val="30"/>
        </w:rPr>
        <w:br/>
      </w:r>
      <w:r w:rsidR="00487F85" w:rsidRPr="00795EB0">
        <w:rPr>
          <w:rFonts w:ascii="Angsana New" w:hAnsi="Angsana New"/>
          <w:sz w:val="30"/>
          <w:szCs w:val="30"/>
          <w:cs/>
        </w:rPr>
        <w:t xml:space="preserve"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="001B2B1B" w:rsidRPr="00795EB0">
        <w:rPr>
          <w:rFonts w:ascii="Angsana New" w:hAnsi="Angsana New" w:hint="cs"/>
          <w:spacing w:val="-6"/>
          <w:sz w:val="30"/>
          <w:szCs w:val="30"/>
          <w:cs/>
        </w:rPr>
        <w:t>สำหรับงวดหกเดือนสิ้นสุดวันที่</w:t>
      </w:r>
      <w:r w:rsidR="001B2B1B" w:rsidRPr="00795EB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57178C" w:rsidRPr="00795EB0">
        <w:rPr>
          <w:rFonts w:ascii="Angsana New" w:hAnsi="Angsana New"/>
          <w:spacing w:val="-6"/>
          <w:sz w:val="30"/>
          <w:szCs w:val="30"/>
        </w:rPr>
        <w:t>30</w:t>
      </w:r>
      <w:r w:rsidR="001B2B1B" w:rsidRPr="00795EB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1B2B1B" w:rsidRPr="00795EB0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="001B2B1B" w:rsidRPr="00795EB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0A071F" w:rsidRPr="00795EB0">
        <w:rPr>
          <w:rFonts w:ascii="Angsana New" w:hAnsi="Angsana New"/>
          <w:spacing w:val="-6"/>
          <w:sz w:val="30"/>
          <w:szCs w:val="30"/>
        </w:rPr>
        <w:t>2567</w:t>
      </w:r>
      <w:r w:rsidR="001819E4" w:rsidRPr="00795EB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487F85" w:rsidRPr="00795EB0">
        <w:rPr>
          <w:rFonts w:ascii="Angsana New" w:hAnsi="Angsana New"/>
          <w:spacing w:val="-6"/>
          <w:sz w:val="30"/>
          <w:szCs w:val="30"/>
          <w:cs/>
        </w:rPr>
        <w:t>และหมายเหตุประกอบงบการเงิน</w:t>
      </w:r>
      <w:r w:rsidR="00900115" w:rsidRPr="00795EB0">
        <w:rPr>
          <w:rFonts w:ascii="Angsana New" w:hAnsi="Angsana New"/>
          <w:spacing w:val="-6"/>
          <w:sz w:val="30"/>
          <w:szCs w:val="30"/>
          <w:cs/>
        </w:rPr>
        <w:br/>
      </w:r>
      <w:r w:rsidR="00487F85" w:rsidRPr="00795EB0">
        <w:rPr>
          <w:rFonts w:ascii="Angsana New" w:hAnsi="Angsana New"/>
          <w:spacing w:val="-6"/>
          <w:sz w:val="30"/>
          <w:szCs w:val="30"/>
          <w:cs/>
        </w:rPr>
        <w:t>แบบย่อ (ข้อมูลทางการเงินระหว่างกาล)</w:t>
      </w:r>
      <w:r w:rsidR="00487F85" w:rsidRPr="00795EB0">
        <w:rPr>
          <w:rFonts w:ascii="Angsana New" w:hAnsi="Angsana New"/>
          <w:sz w:val="30"/>
          <w:szCs w:val="30"/>
          <w:cs/>
        </w:rPr>
        <w:t xml:space="preserve"> ของบริษัท แอสเสท เวิรด์ คอร์ป จำกัด (มหาชน)</w:t>
      </w:r>
      <w:r w:rsidR="00487F85" w:rsidRPr="00795EB0">
        <w:rPr>
          <w:rFonts w:ascii="Angsana New" w:hAnsi="Angsana New"/>
          <w:sz w:val="30"/>
          <w:szCs w:val="30"/>
        </w:rPr>
        <w:t xml:space="preserve"> </w:t>
      </w:r>
      <w:r w:rsidR="00487F85" w:rsidRPr="00795EB0">
        <w:rPr>
          <w:rFonts w:ascii="Angsana New" w:hAnsi="Angsana New"/>
          <w:sz w:val="30"/>
          <w:szCs w:val="30"/>
          <w:cs/>
        </w:rPr>
        <w:t>และบริษัทย่อย และของเฉพาะ</w:t>
      </w:r>
      <w:r w:rsidR="006B2852" w:rsidRPr="00795EB0">
        <w:rPr>
          <w:rFonts w:ascii="Angsana New" w:hAnsi="Angsana New"/>
          <w:sz w:val="30"/>
          <w:szCs w:val="30"/>
        </w:rPr>
        <w:br/>
      </w:r>
      <w:r w:rsidR="00487F85" w:rsidRPr="00795EB0">
        <w:rPr>
          <w:rFonts w:ascii="Angsana New" w:hAnsi="Angsana New"/>
          <w:sz w:val="30"/>
          <w:szCs w:val="30"/>
          <w:cs/>
        </w:rPr>
        <w:t>บริษัท แอสเสท เวิรด์ คอร์ป จำกัด (มหาชน)</w:t>
      </w:r>
      <w:r w:rsidR="00487F85" w:rsidRPr="00795EB0">
        <w:rPr>
          <w:rFonts w:ascii="Angsana New" w:hAnsi="Angsana New"/>
          <w:sz w:val="30"/>
          <w:szCs w:val="30"/>
        </w:rPr>
        <w:t xml:space="preserve"> </w:t>
      </w:r>
      <w:r w:rsidR="00487F85" w:rsidRPr="00795EB0">
        <w:rPr>
          <w:rFonts w:ascii="Angsana New" w:hAnsi="Angsana New"/>
          <w:sz w:val="30"/>
          <w:szCs w:val="30"/>
          <w:cs/>
        </w:rPr>
        <w:t>ตามลำดับ</w:t>
      </w:r>
      <w:r w:rsidR="00487F85" w:rsidRPr="00795EB0">
        <w:rPr>
          <w:rFonts w:ascii="Angsana New" w:hAnsi="Angsana New"/>
          <w:sz w:val="30"/>
          <w:szCs w:val="30"/>
        </w:rPr>
        <w:t xml:space="preserve"> </w:t>
      </w:r>
      <w:r w:rsidR="00487F85" w:rsidRPr="00795EB0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487F85" w:rsidRPr="00795EB0"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="00487F85" w:rsidRPr="00795EB0">
        <w:rPr>
          <w:rFonts w:ascii="Angsana New" w:hAnsi="Angsana New"/>
          <w:sz w:val="30"/>
          <w:szCs w:val="30"/>
          <w:cs/>
        </w:rPr>
        <w:t xml:space="preserve">ฉบับที่ </w:t>
      </w:r>
      <w:r w:rsidR="00487F85" w:rsidRPr="00795EB0">
        <w:rPr>
          <w:rFonts w:ascii="Angsana New" w:hAnsi="Angsana New"/>
          <w:sz w:val="30"/>
          <w:szCs w:val="30"/>
        </w:rPr>
        <w:t>34</w:t>
      </w:r>
      <w:r w:rsidR="00487F85" w:rsidRPr="00795EB0">
        <w:rPr>
          <w:rFonts w:ascii="Angsana New" w:hAnsi="Angsana New"/>
          <w:sz w:val="30"/>
          <w:szCs w:val="30"/>
          <w:cs/>
        </w:rPr>
        <w:t xml:space="preserve"> เรื่อง</w:t>
      </w:r>
      <w:r w:rsidR="00487F85" w:rsidRPr="00795EB0">
        <w:rPr>
          <w:rFonts w:ascii="Angsana New" w:hAnsi="Angsana New"/>
          <w:sz w:val="30"/>
          <w:szCs w:val="30"/>
        </w:rPr>
        <w:t xml:space="preserve"> </w:t>
      </w:r>
      <w:r w:rsidR="00487F85" w:rsidRPr="00795EB0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="00487F85" w:rsidRPr="00795EB0">
        <w:rPr>
          <w:rFonts w:ascii="Angsana New" w:hAnsi="Angsana New"/>
          <w:sz w:val="30"/>
          <w:szCs w:val="30"/>
        </w:rPr>
        <w:t xml:space="preserve"> </w:t>
      </w:r>
      <w:r w:rsidR="00487F85" w:rsidRPr="00795EB0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</w:t>
      </w:r>
      <w:r w:rsidR="00487F85" w:rsidRPr="00795EB0">
        <w:rPr>
          <w:rFonts w:ascii="Angsana New" w:hAnsi="Angsana New"/>
          <w:color w:val="000000"/>
          <w:spacing w:val="-4"/>
          <w:sz w:val="30"/>
          <w:szCs w:val="30"/>
          <w:cs/>
        </w:rPr>
        <w:t>กาล</w:t>
      </w:r>
      <w:r w:rsidR="00487F85" w:rsidRPr="00795EB0">
        <w:rPr>
          <w:rFonts w:ascii="Angsana New" w:hAnsi="Angsana New"/>
          <w:spacing w:val="-4"/>
          <w:sz w:val="30"/>
          <w:szCs w:val="30"/>
          <w:cs/>
        </w:rPr>
        <w:t>ดังกล่าวจากผลการสอบทานของข้าพเจ้า</w:t>
      </w:r>
    </w:p>
    <w:p w14:paraId="6EE0C5DF" w14:textId="4DF70184" w:rsidR="00F24EAF" w:rsidRPr="00795EB0" w:rsidRDefault="00F24EAF" w:rsidP="00BD5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95EB0">
        <w:rPr>
          <w:rFonts w:ascii="Angsana New" w:hAnsi="Angsana New"/>
          <w:sz w:val="30"/>
          <w:szCs w:val="30"/>
          <w:cs/>
        </w:rPr>
        <w:t xml:space="preserve"> </w:t>
      </w:r>
    </w:p>
    <w:p w14:paraId="4013E8A8" w14:textId="77777777" w:rsidR="00F24EAF" w:rsidRPr="00795EB0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795EB0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6D15D8E" w14:textId="77777777" w:rsidR="00F24EAF" w:rsidRPr="00795EB0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38FEF956" w14:textId="77777777" w:rsidR="00F24EAF" w:rsidRPr="00795EB0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95EB0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795EB0">
        <w:rPr>
          <w:rFonts w:ascii="Angsana New" w:hAnsi="Angsana New"/>
          <w:sz w:val="30"/>
          <w:szCs w:val="30"/>
        </w:rPr>
        <w:t>2410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/>
          <w:sz w:val="30"/>
          <w:szCs w:val="30"/>
        </w:rPr>
        <w:t>“</w:t>
      </w:r>
      <w:r w:rsidRPr="00795EB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795EB0">
        <w:rPr>
          <w:rFonts w:ascii="Angsana New" w:hAnsi="Angsana New"/>
          <w:sz w:val="30"/>
          <w:szCs w:val="30"/>
          <w:cs/>
        </w:rPr>
        <w:br/>
        <w:t>โดยผู้สอบบัญชีรับอนุญาตของกิจการ</w:t>
      </w:r>
      <w:r w:rsidRPr="00795EB0">
        <w:rPr>
          <w:rFonts w:ascii="Angsana New" w:hAnsi="Angsana New"/>
          <w:sz w:val="30"/>
          <w:szCs w:val="30"/>
        </w:rPr>
        <w:t xml:space="preserve">” </w:t>
      </w:r>
      <w:r w:rsidRPr="00795EB0">
        <w:rPr>
          <w:rFonts w:ascii="Angsana New" w:hAnsi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</w:t>
      </w:r>
      <w:r w:rsidRPr="00795EB0">
        <w:rPr>
          <w:rFonts w:ascii="Angsana New" w:hAnsi="Angsana New"/>
          <w:spacing w:val="-10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795EB0">
        <w:rPr>
          <w:rFonts w:ascii="Angsana New" w:hAnsi="Angsana New"/>
          <w:sz w:val="30"/>
          <w:szCs w:val="30"/>
          <w:cs/>
        </w:rPr>
        <w:t xml:space="preserve"> </w:t>
      </w:r>
      <w:r w:rsidRPr="00795EB0">
        <w:rPr>
          <w:rFonts w:ascii="Angsana New" w:hAnsi="Angsana New"/>
          <w:sz w:val="30"/>
          <w:szCs w:val="30"/>
        </w:rPr>
        <w:t xml:space="preserve">     </w:t>
      </w:r>
      <w:r w:rsidRPr="00795EB0">
        <w:rPr>
          <w:rFonts w:ascii="Angsana New" w:hAnsi="Angsana New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8B02F89" w14:textId="77777777" w:rsidR="00F24EAF" w:rsidRPr="00795EB0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713C232" w14:textId="77777777" w:rsidR="0089300E" w:rsidRPr="00795EB0" w:rsidRDefault="00893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795EB0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0A1C65B4" w14:textId="22073C4C" w:rsidR="00F24EAF" w:rsidRPr="00795EB0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95EB0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7E765013" w14:textId="77777777" w:rsidR="00F24EAF" w:rsidRPr="00795EB0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BEAF71E" w14:textId="77777777" w:rsidR="00F24EAF" w:rsidRPr="00795EB0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95EB0">
        <w:rPr>
          <w:rFonts w:ascii="Angsana New" w:hAnsi="Angsana New"/>
          <w:spacing w:val="-6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795EB0">
        <w:rPr>
          <w:rFonts w:ascii="Angsana New" w:hAnsi="Angsana New"/>
          <w:spacing w:val="-6"/>
          <w:sz w:val="30"/>
          <w:szCs w:val="30"/>
        </w:rPr>
        <w:t>34</w:t>
      </w:r>
      <w:r w:rsidRPr="00795EB0">
        <w:rPr>
          <w:rFonts w:ascii="Angsana New" w:hAnsi="Angsana New"/>
          <w:sz w:val="30"/>
          <w:szCs w:val="30"/>
        </w:rPr>
        <w:t xml:space="preserve"> </w:t>
      </w:r>
      <w:r w:rsidRPr="00795EB0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6D54B43F" w14:textId="77777777" w:rsidR="003243AB" w:rsidRPr="00795EB0" w:rsidRDefault="003243AB" w:rsidP="00324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6593C8B9" w14:textId="77777777" w:rsidR="003243AB" w:rsidRPr="00795EB0" w:rsidRDefault="003243AB" w:rsidP="00324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61CCE460" w14:textId="69A53059" w:rsidR="00F24EAF" w:rsidRPr="00795EB0" w:rsidRDefault="00F24EAF" w:rsidP="00F24EAF">
      <w:pPr>
        <w:tabs>
          <w:tab w:val="clear" w:pos="227"/>
          <w:tab w:val="clear" w:pos="454"/>
          <w:tab w:val="clear" w:pos="680"/>
          <w:tab w:val="left" w:pos="270"/>
          <w:tab w:val="left" w:pos="45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0C622E8A" w14:textId="77777777" w:rsidR="00F24EAF" w:rsidRPr="00795EB0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22C680A" w14:textId="534C47BB" w:rsidR="00F24EAF" w:rsidRPr="00795EB0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8DDEB5F" w14:textId="6234D075" w:rsidR="00F24EAF" w:rsidRPr="00795EB0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95EB0">
        <w:rPr>
          <w:rFonts w:ascii="Angsana New" w:hAnsi="Angsana New"/>
          <w:sz w:val="30"/>
          <w:szCs w:val="30"/>
          <w:cs/>
        </w:rPr>
        <w:t>(</w:t>
      </w:r>
      <w:r w:rsidR="00403ACB" w:rsidRPr="00795EB0">
        <w:rPr>
          <w:rFonts w:ascii="Angsana New" w:hAnsi="Angsana New" w:hint="cs"/>
          <w:sz w:val="30"/>
          <w:szCs w:val="30"/>
          <w:cs/>
        </w:rPr>
        <w:t>สุเมธ แจ้งสามสี</w:t>
      </w:r>
      <w:r w:rsidRPr="00795EB0">
        <w:rPr>
          <w:rFonts w:ascii="Angsana New" w:hAnsi="Angsana New"/>
          <w:sz w:val="30"/>
          <w:szCs w:val="30"/>
          <w:cs/>
        </w:rPr>
        <w:t>)</w:t>
      </w:r>
    </w:p>
    <w:p w14:paraId="049B7D39" w14:textId="77777777" w:rsidR="00F24EAF" w:rsidRPr="00795EB0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95EB0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5C1FA1C9" w14:textId="768737C7" w:rsidR="00F24EAF" w:rsidRPr="00795EB0" w:rsidRDefault="00F24EAF" w:rsidP="00F24EAF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cs/>
          <w:lang w:val="en-US"/>
        </w:rPr>
      </w:pPr>
      <w:r w:rsidRPr="00795EB0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="00403ACB" w:rsidRPr="00795EB0">
        <w:rPr>
          <w:rFonts w:ascii="Angsana New" w:hAnsi="Angsana New" w:cs="Angsana New"/>
          <w:sz w:val="30"/>
          <w:szCs w:val="30"/>
          <w:lang w:val="en-US"/>
        </w:rPr>
        <w:t>9362</w:t>
      </w:r>
    </w:p>
    <w:p w14:paraId="448E910F" w14:textId="77777777" w:rsidR="00F24EAF" w:rsidRPr="00795EB0" w:rsidRDefault="00F24EAF" w:rsidP="00F24EAF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</w:p>
    <w:p w14:paraId="2C5FBBA6" w14:textId="77777777" w:rsidR="00F24EAF" w:rsidRPr="00795EB0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95EB0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FAEA8EB" w14:textId="77777777" w:rsidR="00F24EAF" w:rsidRPr="00795EB0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95EB0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147A2C6" w14:textId="348D4BD9" w:rsidR="003C54E6" w:rsidRPr="00795EB0" w:rsidRDefault="00AB0A4D" w:rsidP="003C5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95EB0">
        <w:rPr>
          <w:rFonts w:ascii="Angsana New" w:hAnsi="Angsana New"/>
          <w:sz w:val="30"/>
          <w:szCs w:val="30"/>
        </w:rPr>
        <w:t>14</w:t>
      </w:r>
      <w:r w:rsidR="000A071F" w:rsidRPr="00795EB0">
        <w:rPr>
          <w:rFonts w:ascii="Angsana New" w:hAnsi="Angsana New"/>
          <w:sz w:val="30"/>
          <w:szCs w:val="30"/>
        </w:rPr>
        <w:t xml:space="preserve"> </w:t>
      </w:r>
      <w:r w:rsidR="001B2B1B" w:rsidRPr="00795EB0">
        <w:rPr>
          <w:rFonts w:ascii="Angsana New" w:hAnsi="Angsana New" w:hint="cs"/>
          <w:sz w:val="30"/>
          <w:szCs w:val="30"/>
          <w:cs/>
        </w:rPr>
        <w:t>สิงหาคม</w:t>
      </w:r>
      <w:r w:rsidR="00487F85" w:rsidRPr="00795EB0">
        <w:rPr>
          <w:rFonts w:ascii="Angsana New" w:hAnsi="Angsana New" w:hint="cs"/>
          <w:sz w:val="30"/>
          <w:szCs w:val="30"/>
          <w:cs/>
        </w:rPr>
        <w:t xml:space="preserve"> </w:t>
      </w:r>
      <w:r w:rsidR="000A071F" w:rsidRPr="00795EB0">
        <w:rPr>
          <w:rFonts w:ascii="Angsana New" w:hAnsi="Angsana New"/>
          <w:sz w:val="30"/>
          <w:szCs w:val="30"/>
        </w:rPr>
        <w:t>2567</w:t>
      </w:r>
    </w:p>
    <w:p w14:paraId="2630EAEC" w14:textId="77777777" w:rsidR="0084374E" w:rsidRPr="00795EB0" w:rsidRDefault="0084374E" w:rsidP="003C5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1094472" w14:textId="77777777" w:rsidR="0084374E" w:rsidRPr="00795EB0" w:rsidRDefault="0084374E" w:rsidP="003C5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D350065" w14:textId="77777777" w:rsidR="0084374E" w:rsidRPr="00795EB0" w:rsidRDefault="0084374E" w:rsidP="003C5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7F95077" w14:textId="453787C9" w:rsidR="0013047A" w:rsidRPr="001202B8" w:rsidRDefault="0013047A" w:rsidP="001202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sectPr w:rsidR="0013047A" w:rsidRPr="001202B8" w:rsidSect="00AE463C">
      <w:headerReference w:type="default" r:id="rId19"/>
      <w:footerReference w:type="default" r:id="rId20"/>
      <w:headerReference w:type="first" r:id="rId21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4DB07" w14:textId="77777777" w:rsidR="00325FF1" w:rsidRDefault="00325FF1">
      <w:r>
        <w:separator/>
      </w:r>
    </w:p>
  </w:endnote>
  <w:endnote w:type="continuationSeparator" w:id="0">
    <w:p w14:paraId="23940F9D" w14:textId="77777777" w:rsidR="00325FF1" w:rsidRDefault="00325FF1">
      <w:r>
        <w:continuationSeparator/>
      </w:r>
    </w:p>
  </w:endnote>
  <w:endnote w:type="continuationNotice" w:id="1">
    <w:p w14:paraId="4885BD42" w14:textId="77777777" w:rsidR="00325FF1" w:rsidRDefault="00325FF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02782" w14:textId="77777777" w:rsidR="0078349B" w:rsidRDefault="0078349B" w:rsidP="007B3D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111</w:t>
    </w:r>
    <w:r>
      <w:rPr>
        <w:rStyle w:val="PageNumber"/>
        <w:cs/>
      </w:rPr>
      <w:fldChar w:fldCharType="end"/>
    </w:r>
  </w:p>
  <w:p w14:paraId="2958A036" w14:textId="77777777" w:rsidR="0078349B" w:rsidRDefault="0078349B" w:rsidP="00AC7B7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C1A51" w14:textId="77777777" w:rsidR="0078349B" w:rsidRPr="00305593" w:rsidRDefault="0078349B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9DA6AEC" w14:textId="77777777" w:rsidR="0078349B" w:rsidRPr="002D3586" w:rsidRDefault="0078349B" w:rsidP="002D3586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7E18D" w14:textId="77777777" w:rsidR="0037620F" w:rsidRDefault="0037620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F0E7E" w14:textId="77777777" w:rsidR="000616A7" w:rsidRPr="00305593" w:rsidRDefault="000616A7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33B9A18" w14:textId="77777777" w:rsidR="000616A7" w:rsidRPr="002D3586" w:rsidRDefault="000616A7" w:rsidP="002D3586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E2A55D" w14:textId="77777777" w:rsidR="00325FF1" w:rsidRDefault="00325FF1">
      <w:r>
        <w:separator/>
      </w:r>
    </w:p>
  </w:footnote>
  <w:footnote w:type="continuationSeparator" w:id="0">
    <w:p w14:paraId="3B5C4316" w14:textId="77777777" w:rsidR="00325FF1" w:rsidRDefault="00325FF1">
      <w:r>
        <w:continuationSeparator/>
      </w:r>
    </w:p>
  </w:footnote>
  <w:footnote w:type="continuationNotice" w:id="1">
    <w:p w14:paraId="0A1118D5" w14:textId="77777777" w:rsidR="00325FF1" w:rsidRDefault="00325FF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FA556" w14:textId="77777777" w:rsidR="0037620F" w:rsidRDefault="003762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7DCE5" w14:textId="77777777" w:rsidR="0078349B" w:rsidRDefault="0078349B">
    <w:pPr>
      <w:rPr>
        <w:lang w:val="en-GB"/>
      </w:rPr>
    </w:pPr>
  </w:p>
  <w:p w14:paraId="4301F8FD" w14:textId="77777777" w:rsidR="0078349B" w:rsidRDefault="0078349B">
    <w:pPr>
      <w:rPr>
        <w:lang w:val="en-GB"/>
      </w:rPr>
    </w:pPr>
  </w:p>
  <w:p w14:paraId="3DB9CA71" w14:textId="77777777" w:rsidR="0078349B" w:rsidRDefault="0078349B">
    <w:pPr>
      <w:rPr>
        <w:lang w:val="en-GB"/>
      </w:rPr>
    </w:pPr>
  </w:p>
  <w:p w14:paraId="1B98244C" w14:textId="77777777" w:rsidR="0078349B" w:rsidRDefault="0078349B">
    <w:pPr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10851" w14:textId="77777777" w:rsidR="0037620F" w:rsidRDefault="0037620F" w:rsidP="0037620F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0DFF90A1" w14:textId="77777777" w:rsidR="0037620F" w:rsidRDefault="0037620F" w:rsidP="0037620F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0AB422B5" w14:textId="77777777" w:rsidR="0037620F" w:rsidRDefault="0037620F" w:rsidP="0037620F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240366A2" w14:textId="77777777" w:rsidR="0037620F" w:rsidRDefault="0037620F" w:rsidP="0037620F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5BEA3EA7" w14:textId="77777777" w:rsidR="0037620F" w:rsidRDefault="0037620F" w:rsidP="0037620F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78B002E6" w14:textId="77777777" w:rsidR="0037620F" w:rsidRPr="0037620F" w:rsidRDefault="0037620F" w:rsidP="0037620F">
    <w:pPr>
      <w:pStyle w:val="Header"/>
      <w:spacing w:line="240" w:lineRule="auto"/>
      <w:rPr>
        <w:rFonts w:ascii="Angsana New" w:hAnsi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0919E" w14:textId="77777777" w:rsidR="00C81CA6" w:rsidRPr="000616A7" w:rsidRDefault="00C81CA6" w:rsidP="000616A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Cs/>
        <w:sz w:val="32"/>
        <w:szCs w:val="32"/>
        <w:lang w:val="en-GB" w:bidi="ar-SA"/>
      </w:rPr>
    </w:pPr>
  </w:p>
  <w:p w14:paraId="0FE23A3F" w14:textId="77777777" w:rsidR="000616A7" w:rsidRPr="000616A7" w:rsidRDefault="000616A7" w:rsidP="000616A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Cs/>
        <w:sz w:val="32"/>
        <w:szCs w:val="32"/>
        <w:lang w:val="en-GB" w:bidi="ar-SA"/>
      </w:rPr>
    </w:pPr>
  </w:p>
  <w:p w14:paraId="7DCA2CA5" w14:textId="77777777" w:rsidR="000616A7" w:rsidRPr="000616A7" w:rsidRDefault="000616A7" w:rsidP="000616A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Cs/>
        <w:sz w:val="32"/>
        <w:szCs w:val="32"/>
        <w:lang w:val="en-GB" w:bidi="ar-SA"/>
      </w:rPr>
    </w:pPr>
  </w:p>
  <w:p w14:paraId="6B4AFECF" w14:textId="77777777" w:rsidR="000616A7" w:rsidRPr="000616A7" w:rsidRDefault="000616A7" w:rsidP="000616A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Cs/>
        <w:sz w:val="32"/>
        <w:szCs w:val="32"/>
        <w:lang w:val="en-GB" w:bidi="ar-SA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0828D" w14:textId="77777777" w:rsidR="000A071F" w:rsidRPr="00333087" w:rsidRDefault="000A071F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  <w:lang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672"/>
        </w:tabs>
        <w:ind w:left="167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18BF0946"/>
    <w:multiLevelType w:val="hybridMultilevel"/>
    <w:tmpl w:val="97D8C82A"/>
    <w:lvl w:ilvl="0" w:tplc="DC36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9E6209D"/>
    <w:multiLevelType w:val="hybridMultilevel"/>
    <w:tmpl w:val="C57840E6"/>
    <w:lvl w:ilvl="0" w:tplc="DBC0E2D2">
      <w:start w:val="7"/>
      <w:numFmt w:val="bullet"/>
      <w:lvlText w:val="-"/>
      <w:lvlJc w:val="left"/>
      <w:pPr>
        <w:ind w:left="1287" w:hanging="360"/>
      </w:pPr>
      <w:rPr>
        <w:rFonts w:ascii="Angsana New" w:eastAsia="Times New Roman" w:hAnsi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503F50BC"/>
    <w:multiLevelType w:val="hybridMultilevel"/>
    <w:tmpl w:val="C3E82DF6"/>
    <w:lvl w:ilvl="0" w:tplc="184CA34A">
      <w:start w:val="1"/>
      <w:numFmt w:val="bullet"/>
      <w:lvlText w:val=""/>
      <w:lvlJc w:val="center"/>
      <w:pPr>
        <w:ind w:left="187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2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6" w:hanging="360"/>
      </w:pPr>
      <w:rPr>
        <w:rFonts w:ascii="Wingdings" w:hAnsi="Wingdings" w:hint="default"/>
      </w:rPr>
    </w:lvl>
  </w:abstractNum>
  <w:abstractNum w:abstractNumId="18" w15:restartNumberingAfterBreak="0">
    <w:nsid w:val="510159A5"/>
    <w:multiLevelType w:val="hybridMultilevel"/>
    <w:tmpl w:val="080AD392"/>
    <w:lvl w:ilvl="0" w:tplc="4240EA96">
      <w:start w:val="1"/>
      <w:numFmt w:val="bullet"/>
      <w:lvlText w:val=""/>
      <w:lvlJc w:val="center"/>
      <w:pPr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52166222"/>
    <w:multiLevelType w:val="hybridMultilevel"/>
    <w:tmpl w:val="0494E364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54D64E6A"/>
    <w:multiLevelType w:val="hybridMultilevel"/>
    <w:tmpl w:val="BABAFA44"/>
    <w:lvl w:ilvl="0" w:tplc="0E7AAB5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F411BA1"/>
    <w:multiLevelType w:val="hybridMultilevel"/>
    <w:tmpl w:val="3F5C1194"/>
    <w:lvl w:ilvl="0" w:tplc="DBC0E2D2">
      <w:start w:val="7"/>
      <w:numFmt w:val="bullet"/>
      <w:lvlText w:val="-"/>
      <w:lvlJc w:val="left"/>
      <w:pPr>
        <w:ind w:left="1350" w:hanging="360"/>
      </w:pPr>
      <w:rPr>
        <w:rFonts w:ascii="Angsana New" w:eastAsia="Times New Roman" w:hAnsi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 w15:restartNumberingAfterBreak="0">
    <w:nsid w:val="603170A1"/>
    <w:multiLevelType w:val="hybridMultilevel"/>
    <w:tmpl w:val="1CB8145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74AE1113"/>
    <w:multiLevelType w:val="hybridMultilevel"/>
    <w:tmpl w:val="0DB41134"/>
    <w:lvl w:ilvl="0" w:tplc="2D92A590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3" w:hanging="360"/>
      </w:pPr>
    </w:lvl>
    <w:lvl w:ilvl="2" w:tplc="0409001B" w:tentative="1">
      <w:start w:val="1"/>
      <w:numFmt w:val="lowerRoman"/>
      <w:lvlText w:val="%3."/>
      <w:lvlJc w:val="right"/>
      <w:pPr>
        <w:ind w:left="2723" w:hanging="180"/>
      </w:pPr>
    </w:lvl>
    <w:lvl w:ilvl="3" w:tplc="0409000F" w:tentative="1">
      <w:start w:val="1"/>
      <w:numFmt w:val="decimal"/>
      <w:lvlText w:val="%4."/>
      <w:lvlJc w:val="left"/>
      <w:pPr>
        <w:ind w:left="3443" w:hanging="360"/>
      </w:pPr>
    </w:lvl>
    <w:lvl w:ilvl="4" w:tplc="04090019" w:tentative="1">
      <w:start w:val="1"/>
      <w:numFmt w:val="lowerLetter"/>
      <w:lvlText w:val="%5."/>
      <w:lvlJc w:val="left"/>
      <w:pPr>
        <w:ind w:left="4163" w:hanging="360"/>
      </w:pPr>
    </w:lvl>
    <w:lvl w:ilvl="5" w:tplc="0409001B" w:tentative="1">
      <w:start w:val="1"/>
      <w:numFmt w:val="lowerRoman"/>
      <w:lvlText w:val="%6."/>
      <w:lvlJc w:val="right"/>
      <w:pPr>
        <w:ind w:left="4883" w:hanging="180"/>
      </w:pPr>
    </w:lvl>
    <w:lvl w:ilvl="6" w:tplc="0409000F" w:tentative="1">
      <w:start w:val="1"/>
      <w:numFmt w:val="decimal"/>
      <w:lvlText w:val="%7."/>
      <w:lvlJc w:val="left"/>
      <w:pPr>
        <w:ind w:left="5603" w:hanging="360"/>
      </w:pPr>
    </w:lvl>
    <w:lvl w:ilvl="7" w:tplc="04090019" w:tentative="1">
      <w:start w:val="1"/>
      <w:numFmt w:val="lowerLetter"/>
      <w:lvlText w:val="%8."/>
      <w:lvlJc w:val="left"/>
      <w:pPr>
        <w:ind w:left="6323" w:hanging="360"/>
      </w:pPr>
    </w:lvl>
    <w:lvl w:ilvl="8" w:tplc="0409001B" w:tentative="1">
      <w:start w:val="1"/>
      <w:numFmt w:val="lowerRoman"/>
      <w:lvlText w:val="%9."/>
      <w:lvlJc w:val="right"/>
      <w:pPr>
        <w:ind w:left="7043" w:hanging="180"/>
      </w:pPr>
    </w:lvl>
  </w:abstractNum>
  <w:abstractNum w:abstractNumId="25" w15:restartNumberingAfterBreak="0">
    <w:nsid w:val="78466919"/>
    <w:multiLevelType w:val="hybridMultilevel"/>
    <w:tmpl w:val="763A223C"/>
    <w:lvl w:ilvl="0" w:tplc="E48C922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701424">
    <w:abstractNumId w:val="6"/>
  </w:num>
  <w:num w:numId="2" w16cid:durableId="887961311">
    <w:abstractNumId w:val="5"/>
  </w:num>
  <w:num w:numId="3" w16cid:durableId="474226300">
    <w:abstractNumId w:val="9"/>
  </w:num>
  <w:num w:numId="4" w16cid:durableId="1795443737">
    <w:abstractNumId w:val="7"/>
  </w:num>
  <w:num w:numId="5" w16cid:durableId="520704059">
    <w:abstractNumId w:val="8"/>
  </w:num>
  <w:num w:numId="6" w16cid:durableId="583144204">
    <w:abstractNumId w:val="3"/>
  </w:num>
  <w:num w:numId="7" w16cid:durableId="175004796">
    <w:abstractNumId w:val="2"/>
  </w:num>
  <w:num w:numId="8" w16cid:durableId="576090692">
    <w:abstractNumId w:val="0"/>
  </w:num>
  <w:num w:numId="9" w16cid:durableId="1324242064">
    <w:abstractNumId w:val="1"/>
  </w:num>
  <w:num w:numId="10" w16cid:durableId="439492456">
    <w:abstractNumId w:val="4"/>
  </w:num>
  <w:num w:numId="11" w16cid:durableId="955916450">
    <w:abstractNumId w:val="15"/>
  </w:num>
  <w:num w:numId="12" w16cid:durableId="1155100608">
    <w:abstractNumId w:val="12"/>
  </w:num>
  <w:num w:numId="13" w16cid:durableId="1265921519">
    <w:abstractNumId w:val="23"/>
  </w:num>
  <w:num w:numId="14" w16cid:durableId="1290935523">
    <w:abstractNumId w:val="14"/>
  </w:num>
  <w:num w:numId="15" w16cid:durableId="981886655">
    <w:abstractNumId w:val="16"/>
  </w:num>
  <w:num w:numId="16" w16cid:durableId="736633362">
    <w:abstractNumId w:val="10"/>
  </w:num>
  <w:num w:numId="17" w16cid:durableId="1216431051">
    <w:abstractNumId w:val="24"/>
  </w:num>
  <w:num w:numId="18" w16cid:durableId="1832941182">
    <w:abstractNumId w:val="18"/>
  </w:num>
  <w:num w:numId="19" w16cid:durableId="1603609294">
    <w:abstractNumId w:val="17"/>
  </w:num>
  <w:num w:numId="20" w16cid:durableId="799765472">
    <w:abstractNumId w:val="21"/>
  </w:num>
  <w:num w:numId="21" w16cid:durableId="629163680">
    <w:abstractNumId w:val="13"/>
  </w:num>
  <w:num w:numId="22" w16cid:durableId="86119911">
    <w:abstractNumId w:val="22"/>
  </w:num>
  <w:num w:numId="23" w16cid:durableId="307589430">
    <w:abstractNumId w:val="20"/>
  </w:num>
  <w:num w:numId="24" w16cid:durableId="1092120692">
    <w:abstractNumId w:val="19"/>
  </w:num>
  <w:num w:numId="25" w16cid:durableId="1955138104">
    <w:abstractNumId w:val="11"/>
  </w:num>
  <w:num w:numId="26" w16cid:durableId="837891428">
    <w:abstractNumId w:val="2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0CD"/>
    <w:rsid w:val="000000CE"/>
    <w:rsid w:val="000001B7"/>
    <w:rsid w:val="00000221"/>
    <w:rsid w:val="0000050B"/>
    <w:rsid w:val="00000911"/>
    <w:rsid w:val="00000DF2"/>
    <w:rsid w:val="00000FB1"/>
    <w:rsid w:val="000012A2"/>
    <w:rsid w:val="000012B3"/>
    <w:rsid w:val="00001385"/>
    <w:rsid w:val="000013B2"/>
    <w:rsid w:val="0000142E"/>
    <w:rsid w:val="000014C8"/>
    <w:rsid w:val="0000164F"/>
    <w:rsid w:val="0000173D"/>
    <w:rsid w:val="000017AB"/>
    <w:rsid w:val="000018DB"/>
    <w:rsid w:val="00001A62"/>
    <w:rsid w:val="00001B39"/>
    <w:rsid w:val="00002008"/>
    <w:rsid w:val="000025B6"/>
    <w:rsid w:val="00002602"/>
    <w:rsid w:val="000026AE"/>
    <w:rsid w:val="000029DA"/>
    <w:rsid w:val="00002AD8"/>
    <w:rsid w:val="000031D7"/>
    <w:rsid w:val="00003227"/>
    <w:rsid w:val="0000323B"/>
    <w:rsid w:val="00003389"/>
    <w:rsid w:val="000034AA"/>
    <w:rsid w:val="000035E3"/>
    <w:rsid w:val="0000361A"/>
    <w:rsid w:val="00003652"/>
    <w:rsid w:val="00003739"/>
    <w:rsid w:val="00003786"/>
    <w:rsid w:val="000039C3"/>
    <w:rsid w:val="00003CC4"/>
    <w:rsid w:val="00003D19"/>
    <w:rsid w:val="00003E93"/>
    <w:rsid w:val="00003EEC"/>
    <w:rsid w:val="00003F98"/>
    <w:rsid w:val="0000425B"/>
    <w:rsid w:val="0000450C"/>
    <w:rsid w:val="00004631"/>
    <w:rsid w:val="000046FB"/>
    <w:rsid w:val="0000481B"/>
    <w:rsid w:val="00004962"/>
    <w:rsid w:val="00004ADB"/>
    <w:rsid w:val="00004C86"/>
    <w:rsid w:val="00004D04"/>
    <w:rsid w:val="00004E84"/>
    <w:rsid w:val="0000505C"/>
    <w:rsid w:val="00005233"/>
    <w:rsid w:val="0000524B"/>
    <w:rsid w:val="00005360"/>
    <w:rsid w:val="00005628"/>
    <w:rsid w:val="00005682"/>
    <w:rsid w:val="0000573A"/>
    <w:rsid w:val="000058C7"/>
    <w:rsid w:val="000058F6"/>
    <w:rsid w:val="00005A6E"/>
    <w:rsid w:val="00005B3B"/>
    <w:rsid w:val="00005E54"/>
    <w:rsid w:val="00005F60"/>
    <w:rsid w:val="0000614A"/>
    <w:rsid w:val="00006283"/>
    <w:rsid w:val="000062F0"/>
    <w:rsid w:val="0000644B"/>
    <w:rsid w:val="00006499"/>
    <w:rsid w:val="000065C4"/>
    <w:rsid w:val="000065D3"/>
    <w:rsid w:val="0000672D"/>
    <w:rsid w:val="00006A31"/>
    <w:rsid w:val="00006C56"/>
    <w:rsid w:val="00006D16"/>
    <w:rsid w:val="00006D18"/>
    <w:rsid w:val="00006D88"/>
    <w:rsid w:val="00006DD5"/>
    <w:rsid w:val="00007083"/>
    <w:rsid w:val="000071A5"/>
    <w:rsid w:val="00007389"/>
    <w:rsid w:val="000073C7"/>
    <w:rsid w:val="000076F5"/>
    <w:rsid w:val="00007746"/>
    <w:rsid w:val="00007997"/>
    <w:rsid w:val="00007A09"/>
    <w:rsid w:val="00007B7F"/>
    <w:rsid w:val="00007C5B"/>
    <w:rsid w:val="00007F2F"/>
    <w:rsid w:val="00007F57"/>
    <w:rsid w:val="00007F68"/>
    <w:rsid w:val="00007F79"/>
    <w:rsid w:val="0001002F"/>
    <w:rsid w:val="000100E3"/>
    <w:rsid w:val="00010187"/>
    <w:rsid w:val="0001025E"/>
    <w:rsid w:val="000103A8"/>
    <w:rsid w:val="000103EA"/>
    <w:rsid w:val="000105C4"/>
    <w:rsid w:val="00010A1C"/>
    <w:rsid w:val="00010AA3"/>
    <w:rsid w:val="00010B2D"/>
    <w:rsid w:val="00010BF5"/>
    <w:rsid w:val="00010CAB"/>
    <w:rsid w:val="00010D18"/>
    <w:rsid w:val="00010E8E"/>
    <w:rsid w:val="00010EE3"/>
    <w:rsid w:val="00010F2D"/>
    <w:rsid w:val="00010FD4"/>
    <w:rsid w:val="00011114"/>
    <w:rsid w:val="00011383"/>
    <w:rsid w:val="00011511"/>
    <w:rsid w:val="000117AE"/>
    <w:rsid w:val="00011A36"/>
    <w:rsid w:val="00011A3E"/>
    <w:rsid w:val="00011BD7"/>
    <w:rsid w:val="00011D47"/>
    <w:rsid w:val="00011E6E"/>
    <w:rsid w:val="000120B2"/>
    <w:rsid w:val="0001215B"/>
    <w:rsid w:val="00012211"/>
    <w:rsid w:val="00012241"/>
    <w:rsid w:val="00012295"/>
    <w:rsid w:val="00012304"/>
    <w:rsid w:val="00012415"/>
    <w:rsid w:val="0001249B"/>
    <w:rsid w:val="000125D2"/>
    <w:rsid w:val="00012733"/>
    <w:rsid w:val="000127EE"/>
    <w:rsid w:val="0001280D"/>
    <w:rsid w:val="0001281E"/>
    <w:rsid w:val="00012916"/>
    <w:rsid w:val="0001292F"/>
    <w:rsid w:val="00012D6D"/>
    <w:rsid w:val="00013168"/>
    <w:rsid w:val="00013229"/>
    <w:rsid w:val="0001327C"/>
    <w:rsid w:val="0001327D"/>
    <w:rsid w:val="0001352D"/>
    <w:rsid w:val="000135AC"/>
    <w:rsid w:val="000136F5"/>
    <w:rsid w:val="00013740"/>
    <w:rsid w:val="000137BB"/>
    <w:rsid w:val="0001383D"/>
    <w:rsid w:val="000138FD"/>
    <w:rsid w:val="00013945"/>
    <w:rsid w:val="000139CC"/>
    <w:rsid w:val="00013B03"/>
    <w:rsid w:val="00013BD6"/>
    <w:rsid w:val="00013C25"/>
    <w:rsid w:val="00013DB4"/>
    <w:rsid w:val="00013EB3"/>
    <w:rsid w:val="00013F7D"/>
    <w:rsid w:val="00013F98"/>
    <w:rsid w:val="00013FEB"/>
    <w:rsid w:val="0001407B"/>
    <w:rsid w:val="00014121"/>
    <w:rsid w:val="00014186"/>
    <w:rsid w:val="00014241"/>
    <w:rsid w:val="000142D1"/>
    <w:rsid w:val="000144C7"/>
    <w:rsid w:val="00014756"/>
    <w:rsid w:val="000147B2"/>
    <w:rsid w:val="00014ADE"/>
    <w:rsid w:val="00014D5F"/>
    <w:rsid w:val="00014D93"/>
    <w:rsid w:val="000150ED"/>
    <w:rsid w:val="0001511C"/>
    <w:rsid w:val="00015241"/>
    <w:rsid w:val="0001524C"/>
    <w:rsid w:val="00015327"/>
    <w:rsid w:val="0001568C"/>
    <w:rsid w:val="00015734"/>
    <w:rsid w:val="00015773"/>
    <w:rsid w:val="00015789"/>
    <w:rsid w:val="0001579E"/>
    <w:rsid w:val="00015886"/>
    <w:rsid w:val="00015BCB"/>
    <w:rsid w:val="00015F48"/>
    <w:rsid w:val="000160C4"/>
    <w:rsid w:val="0001616C"/>
    <w:rsid w:val="000162E5"/>
    <w:rsid w:val="00016378"/>
    <w:rsid w:val="000164F6"/>
    <w:rsid w:val="000164FD"/>
    <w:rsid w:val="00016583"/>
    <w:rsid w:val="000165E5"/>
    <w:rsid w:val="00016611"/>
    <w:rsid w:val="0001665D"/>
    <w:rsid w:val="000166F6"/>
    <w:rsid w:val="00016752"/>
    <w:rsid w:val="0001689D"/>
    <w:rsid w:val="00016AFB"/>
    <w:rsid w:val="00016B39"/>
    <w:rsid w:val="00016BB1"/>
    <w:rsid w:val="00016D8B"/>
    <w:rsid w:val="00016E05"/>
    <w:rsid w:val="00017071"/>
    <w:rsid w:val="000171EE"/>
    <w:rsid w:val="00017219"/>
    <w:rsid w:val="00017530"/>
    <w:rsid w:val="000175F5"/>
    <w:rsid w:val="00017648"/>
    <w:rsid w:val="000179E7"/>
    <w:rsid w:val="000179FB"/>
    <w:rsid w:val="00017A0D"/>
    <w:rsid w:val="00017B72"/>
    <w:rsid w:val="00017B97"/>
    <w:rsid w:val="00017BFB"/>
    <w:rsid w:val="00017FB8"/>
    <w:rsid w:val="00020331"/>
    <w:rsid w:val="00020351"/>
    <w:rsid w:val="000204CD"/>
    <w:rsid w:val="000204E6"/>
    <w:rsid w:val="00020593"/>
    <w:rsid w:val="000207E3"/>
    <w:rsid w:val="000208D9"/>
    <w:rsid w:val="00020909"/>
    <w:rsid w:val="00020959"/>
    <w:rsid w:val="000209B1"/>
    <w:rsid w:val="000209F7"/>
    <w:rsid w:val="000209FD"/>
    <w:rsid w:val="00020BF2"/>
    <w:rsid w:val="00020CD5"/>
    <w:rsid w:val="00020E0D"/>
    <w:rsid w:val="00020F65"/>
    <w:rsid w:val="00020F7C"/>
    <w:rsid w:val="00020F96"/>
    <w:rsid w:val="000211C9"/>
    <w:rsid w:val="00021638"/>
    <w:rsid w:val="0002168F"/>
    <w:rsid w:val="000216D4"/>
    <w:rsid w:val="000216DC"/>
    <w:rsid w:val="00021B5D"/>
    <w:rsid w:val="00021BA0"/>
    <w:rsid w:val="00021C35"/>
    <w:rsid w:val="00021C87"/>
    <w:rsid w:val="00021D0E"/>
    <w:rsid w:val="00021E0B"/>
    <w:rsid w:val="00021E20"/>
    <w:rsid w:val="00021EB1"/>
    <w:rsid w:val="00021FB2"/>
    <w:rsid w:val="000221BA"/>
    <w:rsid w:val="0002244C"/>
    <w:rsid w:val="0002272A"/>
    <w:rsid w:val="000228A7"/>
    <w:rsid w:val="0002290B"/>
    <w:rsid w:val="00022B08"/>
    <w:rsid w:val="00022B98"/>
    <w:rsid w:val="00022E03"/>
    <w:rsid w:val="00022E4A"/>
    <w:rsid w:val="00022FB7"/>
    <w:rsid w:val="0002308A"/>
    <w:rsid w:val="0002311B"/>
    <w:rsid w:val="0002313A"/>
    <w:rsid w:val="00023338"/>
    <w:rsid w:val="000233D1"/>
    <w:rsid w:val="00023527"/>
    <w:rsid w:val="000236AD"/>
    <w:rsid w:val="0002386A"/>
    <w:rsid w:val="0002390A"/>
    <w:rsid w:val="00023970"/>
    <w:rsid w:val="000239D0"/>
    <w:rsid w:val="00023B49"/>
    <w:rsid w:val="00023CCB"/>
    <w:rsid w:val="00023F1D"/>
    <w:rsid w:val="00023F85"/>
    <w:rsid w:val="00023FC9"/>
    <w:rsid w:val="00024006"/>
    <w:rsid w:val="0002408E"/>
    <w:rsid w:val="0002428F"/>
    <w:rsid w:val="000246AF"/>
    <w:rsid w:val="00024741"/>
    <w:rsid w:val="00024797"/>
    <w:rsid w:val="0002485D"/>
    <w:rsid w:val="000248ED"/>
    <w:rsid w:val="00024976"/>
    <w:rsid w:val="00024AD9"/>
    <w:rsid w:val="00024CEE"/>
    <w:rsid w:val="00024D29"/>
    <w:rsid w:val="00024F42"/>
    <w:rsid w:val="00024F50"/>
    <w:rsid w:val="00025006"/>
    <w:rsid w:val="00025291"/>
    <w:rsid w:val="000252DA"/>
    <w:rsid w:val="00025310"/>
    <w:rsid w:val="00025352"/>
    <w:rsid w:val="000254DB"/>
    <w:rsid w:val="0002559B"/>
    <w:rsid w:val="000256A5"/>
    <w:rsid w:val="00025735"/>
    <w:rsid w:val="00025941"/>
    <w:rsid w:val="00025945"/>
    <w:rsid w:val="00025CF5"/>
    <w:rsid w:val="00025DAB"/>
    <w:rsid w:val="00025E7A"/>
    <w:rsid w:val="000262E2"/>
    <w:rsid w:val="00026531"/>
    <w:rsid w:val="0002656A"/>
    <w:rsid w:val="00026709"/>
    <w:rsid w:val="00026715"/>
    <w:rsid w:val="0002674C"/>
    <w:rsid w:val="000269AC"/>
    <w:rsid w:val="00026B1A"/>
    <w:rsid w:val="00026B75"/>
    <w:rsid w:val="00026BB6"/>
    <w:rsid w:val="00026BE1"/>
    <w:rsid w:val="00026CE7"/>
    <w:rsid w:val="00026D60"/>
    <w:rsid w:val="00026DAA"/>
    <w:rsid w:val="0002700E"/>
    <w:rsid w:val="0002713F"/>
    <w:rsid w:val="00027166"/>
    <w:rsid w:val="00027195"/>
    <w:rsid w:val="0002722B"/>
    <w:rsid w:val="00027245"/>
    <w:rsid w:val="000275FE"/>
    <w:rsid w:val="0002770C"/>
    <w:rsid w:val="000277DA"/>
    <w:rsid w:val="000279C1"/>
    <w:rsid w:val="00027B72"/>
    <w:rsid w:val="00027E5C"/>
    <w:rsid w:val="000302E8"/>
    <w:rsid w:val="00030385"/>
    <w:rsid w:val="0003047C"/>
    <w:rsid w:val="00030637"/>
    <w:rsid w:val="000306CD"/>
    <w:rsid w:val="0003077D"/>
    <w:rsid w:val="00030893"/>
    <w:rsid w:val="00030902"/>
    <w:rsid w:val="00030BBF"/>
    <w:rsid w:val="00030ED3"/>
    <w:rsid w:val="000310D3"/>
    <w:rsid w:val="0003114D"/>
    <w:rsid w:val="0003122F"/>
    <w:rsid w:val="000312BE"/>
    <w:rsid w:val="00031619"/>
    <w:rsid w:val="00031726"/>
    <w:rsid w:val="0003176E"/>
    <w:rsid w:val="0003185C"/>
    <w:rsid w:val="00031A08"/>
    <w:rsid w:val="00031B1F"/>
    <w:rsid w:val="00031B4C"/>
    <w:rsid w:val="00031C37"/>
    <w:rsid w:val="00031D33"/>
    <w:rsid w:val="00031F8D"/>
    <w:rsid w:val="000320A2"/>
    <w:rsid w:val="000322D6"/>
    <w:rsid w:val="0003231A"/>
    <w:rsid w:val="00032346"/>
    <w:rsid w:val="000323DD"/>
    <w:rsid w:val="000324B9"/>
    <w:rsid w:val="00032701"/>
    <w:rsid w:val="00032821"/>
    <w:rsid w:val="00032918"/>
    <w:rsid w:val="00032AB2"/>
    <w:rsid w:val="00032B7E"/>
    <w:rsid w:val="00032BBF"/>
    <w:rsid w:val="00032C68"/>
    <w:rsid w:val="00032D67"/>
    <w:rsid w:val="00032DA2"/>
    <w:rsid w:val="00032DD3"/>
    <w:rsid w:val="00032F61"/>
    <w:rsid w:val="00033077"/>
    <w:rsid w:val="0003341D"/>
    <w:rsid w:val="0003348A"/>
    <w:rsid w:val="000335A7"/>
    <w:rsid w:val="00033676"/>
    <w:rsid w:val="000336BE"/>
    <w:rsid w:val="000336F1"/>
    <w:rsid w:val="0003374D"/>
    <w:rsid w:val="0003398B"/>
    <w:rsid w:val="00033B18"/>
    <w:rsid w:val="00033C9A"/>
    <w:rsid w:val="00033D14"/>
    <w:rsid w:val="0003415D"/>
    <w:rsid w:val="000342DC"/>
    <w:rsid w:val="00034301"/>
    <w:rsid w:val="00034438"/>
    <w:rsid w:val="00034623"/>
    <w:rsid w:val="00034760"/>
    <w:rsid w:val="000347BE"/>
    <w:rsid w:val="000348BD"/>
    <w:rsid w:val="00034954"/>
    <w:rsid w:val="00034A07"/>
    <w:rsid w:val="00034BB8"/>
    <w:rsid w:val="00034C10"/>
    <w:rsid w:val="00034CEA"/>
    <w:rsid w:val="00034DA2"/>
    <w:rsid w:val="00034F99"/>
    <w:rsid w:val="00034F9B"/>
    <w:rsid w:val="0003501E"/>
    <w:rsid w:val="00035027"/>
    <w:rsid w:val="00035259"/>
    <w:rsid w:val="0003554B"/>
    <w:rsid w:val="0003564F"/>
    <w:rsid w:val="000356A9"/>
    <w:rsid w:val="000356BA"/>
    <w:rsid w:val="00035902"/>
    <w:rsid w:val="00035940"/>
    <w:rsid w:val="0003597E"/>
    <w:rsid w:val="000359BE"/>
    <w:rsid w:val="000359C7"/>
    <w:rsid w:val="000359EC"/>
    <w:rsid w:val="00035AA5"/>
    <w:rsid w:val="00035DD2"/>
    <w:rsid w:val="00035F3B"/>
    <w:rsid w:val="00035F3D"/>
    <w:rsid w:val="00035F6D"/>
    <w:rsid w:val="00036177"/>
    <w:rsid w:val="000361D4"/>
    <w:rsid w:val="000361D8"/>
    <w:rsid w:val="00036245"/>
    <w:rsid w:val="000364B9"/>
    <w:rsid w:val="000364E2"/>
    <w:rsid w:val="00036505"/>
    <w:rsid w:val="000368C8"/>
    <w:rsid w:val="00036A26"/>
    <w:rsid w:val="00036A99"/>
    <w:rsid w:val="00036BEC"/>
    <w:rsid w:val="00036C18"/>
    <w:rsid w:val="0003704C"/>
    <w:rsid w:val="00037177"/>
    <w:rsid w:val="00037223"/>
    <w:rsid w:val="000374FD"/>
    <w:rsid w:val="000375CB"/>
    <w:rsid w:val="000376D6"/>
    <w:rsid w:val="000379EE"/>
    <w:rsid w:val="000379F7"/>
    <w:rsid w:val="00037BBB"/>
    <w:rsid w:val="00037C28"/>
    <w:rsid w:val="00037C5B"/>
    <w:rsid w:val="00037CDD"/>
    <w:rsid w:val="00037E3B"/>
    <w:rsid w:val="00037EFD"/>
    <w:rsid w:val="00037F1A"/>
    <w:rsid w:val="00037FEC"/>
    <w:rsid w:val="0004002E"/>
    <w:rsid w:val="0004012D"/>
    <w:rsid w:val="000402BD"/>
    <w:rsid w:val="000403EA"/>
    <w:rsid w:val="0004044A"/>
    <w:rsid w:val="000407D1"/>
    <w:rsid w:val="00040976"/>
    <w:rsid w:val="00040A75"/>
    <w:rsid w:val="00040AA7"/>
    <w:rsid w:val="00040BDF"/>
    <w:rsid w:val="00040BF1"/>
    <w:rsid w:val="00040F11"/>
    <w:rsid w:val="00040FF7"/>
    <w:rsid w:val="00041115"/>
    <w:rsid w:val="00041233"/>
    <w:rsid w:val="000413F1"/>
    <w:rsid w:val="0004164F"/>
    <w:rsid w:val="000417AD"/>
    <w:rsid w:val="000419B9"/>
    <w:rsid w:val="00041B29"/>
    <w:rsid w:val="00041BA1"/>
    <w:rsid w:val="00041BB9"/>
    <w:rsid w:val="00041E6E"/>
    <w:rsid w:val="00041EB6"/>
    <w:rsid w:val="0004206D"/>
    <w:rsid w:val="00042286"/>
    <w:rsid w:val="000422F4"/>
    <w:rsid w:val="000423AF"/>
    <w:rsid w:val="000423F9"/>
    <w:rsid w:val="00042734"/>
    <w:rsid w:val="0004274A"/>
    <w:rsid w:val="00042806"/>
    <w:rsid w:val="00042966"/>
    <w:rsid w:val="000429D6"/>
    <w:rsid w:val="00042AD7"/>
    <w:rsid w:val="00042AF3"/>
    <w:rsid w:val="00042B40"/>
    <w:rsid w:val="00042BA5"/>
    <w:rsid w:val="00042CCB"/>
    <w:rsid w:val="00042EE6"/>
    <w:rsid w:val="000434EE"/>
    <w:rsid w:val="00043843"/>
    <w:rsid w:val="00043A5B"/>
    <w:rsid w:val="00043B5A"/>
    <w:rsid w:val="00043D28"/>
    <w:rsid w:val="00043E2A"/>
    <w:rsid w:val="00043E35"/>
    <w:rsid w:val="00043EE2"/>
    <w:rsid w:val="000442C3"/>
    <w:rsid w:val="00044391"/>
    <w:rsid w:val="0004444F"/>
    <w:rsid w:val="00044584"/>
    <w:rsid w:val="000446D9"/>
    <w:rsid w:val="000447C9"/>
    <w:rsid w:val="00044815"/>
    <w:rsid w:val="000449B1"/>
    <w:rsid w:val="00044A04"/>
    <w:rsid w:val="00044CE5"/>
    <w:rsid w:val="00044D5D"/>
    <w:rsid w:val="00044DE5"/>
    <w:rsid w:val="00044E3E"/>
    <w:rsid w:val="00045035"/>
    <w:rsid w:val="0004524A"/>
    <w:rsid w:val="000453BA"/>
    <w:rsid w:val="000454D9"/>
    <w:rsid w:val="0004554D"/>
    <w:rsid w:val="00045568"/>
    <w:rsid w:val="0004591E"/>
    <w:rsid w:val="00045D7E"/>
    <w:rsid w:val="00045ECF"/>
    <w:rsid w:val="00045ED5"/>
    <w:rsid w:val="000460AD"/>
    <w:rsid w:val="000460EC"/>
    <w:rsid w:val="000461CA"/>
    <w:rsid w:val="000462AA"/>
    <w:rsid w:val="000463C2"/>
    <w:rsid w:val="00046541"/>
    <w:rsid w:val="000465F4"/>
    <w:rsid w:val="00046629"/>
    <w:rsid w:val="00046696"/>
    <w:rsid w:val="0004687D"/>
    <w:rsid w:val="00046A76"/>
    <w:rsid w:val="00046ABD"/>
    <w:rsid w:val="00046DAA"/>
    <w:rsid w:val="00046F13"/>
    <w:rsid w:val="00046F76"/>
    <w:rsid w:val="00047125"/>
    <w:rsid w:val="00047389"/>
    <w:rsid w:val="000473B6"/>
    <w:rsid w:val="00047798"/>
    <w:rsid w:val="00047A2A"/>
    <w:rsid w:val="00047C73"/>
    <w:rsid w:val="00047D8B"/>
    <w:rsid w:val="00047F21"/>
    <w:rsid w:val="0005014A"/>
    <w:rsid w:val="000501D3"/>
    <w:rsid w:val="00050471"/>
    <w:rsid w:val="00050482"/>
    <w:rsid w:val="00050578"/>
    <w:rsid w:val="000505E2"/>
    <w:rsid w:val="00050744"/>
    <w:rsid w:val="000507A4"/>
    <w:rsid w:val="00050828"/>
    <w:rsid w:val="0005091A"/>
    <w:rsid w:val="00050932"/>
    <w:rsid w:val="00050A62"/>
    <w:rsid w:val="00050B5D"/>
    <w:rsid w:val="00050BE7"/>
    <w:rsid w:val="00050C53"/>
    <w:rsid w:val="00050D2C"/>
    <w:rsid w:val="00050EDE"/>
    <w:rsid w:val="00050FBB"/>
    <w:rsid w:val="00051009"/>
    <w:rsid w:val="000511BB"/>
    <w:rsid w:val="00051285"/>
    <w:rsid w:val="00051362"/>
    <w:rsid w:val="0005138C"/>
    <w:rsid w:val="0005146F"/>
    <w:rsid w:val="00051699"/>
    <w:rsid w:val="0005184E"/>
    <w:rsid w:val="000518F2"/>
    <w:rsid w:val="000519E4"/>
    <w:rsid w:val="00051A48"/>
    <w:rsid w:val="00051ACA"/>
    <w:rsid w:val="00051CFE"/>
    <w:rsid w:val="00051D83"/>
    <w:rsid w:val="0005208D"/>
    <w:rsid w:val="00052192"/>
    <w:rsid w:val="00052332"/>
    <w:rsid w:val="0005237F"/>
    <w:rsid w:val="0005238B"/>
    <w:rsid w:val="0005245B"/>
    <w:rsid w:val="000525E9"/>
    <w:rsid w:val="00052608"/>
    <w:rsid w:val="0005263D"/>
    <w:rsid w:val="000526C2"/>
    <w:rsid w:val="00052721"/>
    <w:rsid w:val="00052738"/>
    <w:rsid w:val="000527EE"/>
    <w:rsid w:val="00052A5C"/>
    <w:rsid w:val="00052A8A"/>
    <w:rsid w:val="00052ABD"/>
    <w:rsid w:val="00052D7C"/>
    <w:rsid w:val="00052E98"/>
    <w:rsid w:val="00053015"/>
    <w:rsid w:val="000532E3"/>
    <w:rsid w:val="000534FE"/>
    <w:rsid w:val="00053685"/>
    <w:rsid w:val="00053710"/>
    <w:rsid w:val="00053733"/>
    <w:rsid w:val="00053BDE"/>
    <w:rsid w:val="00053D6E"/>
    <w:rsid w:val="00053DDD"/>
    <w:rsid w:val="00053E50"/>
    <w:rsid w:val="00053EA2"/>
    <w:rsid w:val="000541CB"/>
    <w:rsid w:val="0005425D"/>
    <w:rsid w:val="00054312"/>
    <w:rsid w:val="00054400"/>
    <w:rsid w:val="00054588"/>
    <w:rsid w:val="0005460B"/>
    <w:rsid w:val="000547B8"/>
    <w:rsid w:val="00054AB0"/>
    <w:rsid w:val="00054B87"/>
    <w:rsid w:val="00054D35"/>
    <w:rsid w:val="00054DB4"/>
    <w:rsid w:val="00054DFF"/>
    <w:rsid w:val="00054E7C"/>
    <w:rsid w:val="00054F5F"/>
    <w:rsid w:val="00054FD8"/>
    <w:rsid w:val="000550F6"/>
    <w:rsid w:val="000551D7"/>
    <w:rsid w:val="00055357"/>
    <w:rsid w:val="000554B8"/>
    <w:rsid w:val="000554F9"/>
    <w:rsid w:val="00055844"/>
    <w:rsid w:val="00055970"/>
    <w:rsid w:val="00055C37"/>
    <w:rsid w:val="00055E46"/>
    <w:rsid w:val="00055E69"/>
    <w:rsid w:val="00055F6A"/>
    <w:rsid w:val="00056027"/>
    <w:rsid w:val="00056175"/>
    <w:rsid w:val="000561AA"/>
    <w:rsid w:val="000562D9"/>
    <w:rsid w:val="000563D0"/>
    <w:rsid w:val="00056547"/>
    <w:rsid w:val="000568CF"/>
    <w:rsid w:val="0005699E"/>
    <w:rsid w:val="000569FE"/>
    <w:rsid w:val="00056B2C"/>
    <w:rsid w:val="00056B3D"/>
    <w:rsid w:val="00056C32"/>
    <w:rsid w:val="00057122"/>
    <w:rsid w:val="000573B0"/>
    <w:rsid w:val="00057A15"/>
    <w:rsid w:val="00057ACB"/>
    <w:rsid w:val="00057C03"/>
    <w:rsid w:val="00057D30"/>
    <w:rsid w:val="00057DCB"/>
    <w:rsid w:val="00057E0B"/>
    <w:rsid w:val="000601D8"/>
    <w:rsid w:val="000602DB"/>
    <w:rsid w:val="00060476"/>
    <w:rsid w:val="000604DC"/>
    <w:rsid w:val="000604E0"/>
    <w:rsid w:val="0006058D"/>
    <w:rsid w:val="00060600"/>
    <w:rsid w:val="000607DE"/>
    <w:rsid w:val="000608B3"/>
    <w:rsid w:val="00060918"/>
    <w:rsid w:val="00060A0A"/>
    <w:rsid w:val="00060A3E"/>
    <w:rsid w:val="00060C4D"/>
    <w:rsid w:val="00060C54"/>
    <w:rsid w:val="00060CB4"/>
    <w:rsid w:val="00060DFF"/>
    <w:rsid w:val="000611E9"/>
    <w:rsid w:val="000612BE"/>
    <w:rsid w:val="0006142C"/>
    <w:rsid w:val="0006147F"/>
    <w:rsid w:val="000616A7"/>
    <w:rsid w:val="00061BD7"/>
    <w:rsid w:val="00061E9C"/>
    <w:rsid w:val="00061FFE"/>
    <w:rsid w:val="00062182"/>
    <w:rsid w:val="000621D9"/>
    <w:rsid w:val="000625CF"/>
    <w:rsid w:val="000625DB"/>
    <w:rsid w:val="00062600"/>
    <w:rsid w:val="00062645"/>
    <w:rsid w:val="0006274E"/>
    <w:rsid w:val="0006284F"/>
    <w:rsid w:val="0006294B"/>
    <w:rsid w:val="00062A86"/>
    <w:rsid w:val="00062B11"/>
    <w:rsid w:val="00062CA1"/>
    <w:rsid w:val="00062E18"/>
    <w:rsid w:val="00062E38"/>
    <w:rsid w:val="00062F31"/>
    <w:rsid w:val="000632AA"/>
    <w:rsid w:val="000632AF"/>
    <w:rsid w:val="000632DB"/>
    <w:rsid w:val="00063387"/>
    <w:rsid w:val="000633AA"/>
    <w:rsid w:val="00063562"/>
    <w:rsid w:val="000638A0"/>
    <w:rsid w:val="00063E9C"/>
    <w:rsid w:val="00063F1B"/>
    <w:rsid w:val="00063FB4"/>
    <w:rsid w:val="000640E4"/>
    <w:rsid w:val="00064142"/>
    <w:rsid w:val="00064372"/>
    <w:rsid w:val="00064642"/>
    <w:rsid w:val="0006465E"/>
    <w:rsid w:val="000646BE"/>
    <w:rsid w:val="000647AA"/>
    <w:rsid w:val="000647B3"/>
    <w:rsid w:val="000647F8"/>
    <w:rsid w:val="000648D5"/>
    <w:rsid w:val="0006490A"/>
    <w:rsid w:val="00064996"/>
    <w:rsid w:val="000649A0"/>
    <w:rsid w:val="00064D98"/>
    <w:rsid w:val="00064F3B"/>
    <w:rsid w:val="00064F7D"/>
    <w:rsid w:val="0006511D"/>
    <w:rsid w:val="000651A1"/>
    <w:rsid w:val="000654D3"/>
    <w:rsid w:val="00065A5B"/>
    <w:rsid w:val="00065F3B"/>
    <w:rsid w:val="00066141"/>
    <w:rsid w:val="00066212"/>
    <w:rsid w:val="000662C9"/>
    <w:rsid w:val="000663F0"/>
    <w:rsid w:val="00066625"/>
    <w:rsid w:val="000668A7"/>
    <w:rsid w:val="00066A80"/>
    <w:rsid w:val="00066BF1"/>
    <w:rsid w:val="00066D02"/>
    <w:rsid w:val="00066DA8"/>
    <w:rsid w:val="00066DEF"/>
    <w:rsid w:val="00066E16"/>
    <w:rsid w:val="00066EF6"/>
    <w:rsid w:val="00066FA2"/>
    <w:rsid w:val="0006702F"/>
    <w:rsid w:val="00067062"/>
    <w:rsid w:val="0006716F"/>
    <w:rsid w:val="00067334"/>
    <w:rsid w:val="000674A8"/>
    <w:rsid w:val="0006761C"/>
    <w:rsid w:val="0006764D"/>
    <w:rsid w:val="00067689"/>
    <w:rsid w:val="00067795"/>
    <w:rsid w:val="000678D5"/>
    <w:rsid w:val="0006791F"/>
    <w:rsid w:val="0006799D"/>
    <w:rsid w:val="000679A3"/>
    <w:rsid w:val="00067C17"/>
    <w:rsid w:val="00067DBE"/>
    <w:rsid w:val="00070050"/>
    <w:rsid w:val="00070054"/>
    <w:rsid w:val="00070174"/>
    <w:rsid w:val="00070600"/>
    <w:rsid w:val="0007075F"/>
    <w:rsid w:val="000707D9"/>
    <w:rsid w:val="00070827"/>
    <w:rsid w:val="000709CB"/>
    <w:rsid w:val="00070AF7"/>
    <w:rsid w:val="00070BC3"/>
    <w:rsid w:val="00070BC6"/>
    <w:rsid w:val="00070BCA"/>
    <w:rsid w:val="00070CA0"/>
    <w:rsid w:val="00070D5A"/>
    <w:rsid w:val="00070DCC"/>
    <w:rsid w:val="00070EDE"/>
    <w:rsid w:val="00071038"/>
    <w:rsid w:val="000711A0"/>
    <w:rsid w:val="0007125F"/>
    <w:rsid w:val="000712AB"/>
    <w:rsid w:val="000712CF"/>
    <w:rsid w:val="0007141F"/>
    <w:rsid w:val="00071555"/>
    <w:rsid w:val="000716E6"/>
    <w:rsid w:val="000718B3"/>
    <w:rsid w:val="00071A21"/>
    <w:rsid w:val="00071ADA"/>
    <w:rsid w:val="00071B43"/>
    <w:rsid w:val="00071D5F"/>
    <w:rsid w:val="00071E45"/>
    <w:rsid w:val="00071E61"/>
    <w:rsid w:val="00071F15"/>
    <w:rsid w:val="00071F73"/>
    <w:rsid w:val="00071FE8"/>
    <w:rsid w:val="0007213A"/>
    <w:rsid w:val="00072357"/>
    <w:rsid w:val="00072492"/>
    <w:rsid w:val="00072682"/>
    <w:rsid w:val="00072922"/>
    <w:rsid w:val="00072930"/>
    <w:rsid w:val="00072AB7"/>
    <w:rsid w:val="00072C13"/>
    <w:rsid w:val="00072C29"/>
    <w:rsid w:val="00072CDE"/>
    <w:rsid w:val="00073009"/>
    <w:rsid w:val="000730A5"/>
    <w:rsid w:val="000730D3"/>
    <w:rsid w:val="00073176"/>
    <w:rsid w:val="000734F3"/>
    <w:rsid w:val="000735C9"/>
    <w:rsid w:val="000737E4"/>
    <w:rsid w:val="000737E9"/>
    <w:rsid w:val="00073898"/>
    <w:rsid w:val="00073940"/>
    <w:rsid w:val="000739DE"/>
    <w:rsid w:val="00073A56"/>
    <w:rsid w:val="00073A73"/>
    <w:rsid w:val="00073D5C"/>
    <w:rsid w:val="00073F55"/>
    <w:rsid w:val="0007407B"/>
    <w:rsid w:val="00074147"/>
    <w:rsid w:val="00074279"/>
    <w:rsid w:val="000742BA"/>
    <w:rsid w:val="00074398"/>
    <w:rsid w:val="000744DC"/>
    <w:rsid w:val="00074513"/>
    <w:rsid w:val="000745C5"/>
    <w:rsid w:val="00074735"/>
    <w:rsid w:val="000749A4"/>
    <w:rsid w:val="00074AC1"/>
    <w:rsid w:val="00074B3F"/>
    <w:rsid w:val="00074D88"/>
    <w:rsid w:val="00074E5F"/>
    <w:rsid w:val="000751F7"/>
    <w:rsid w:val="000752A6"/>
    <w:rsid w:val="00075313"/>
    <w:rsid w:val="00075958"/>
    <w:rsid w:val="00075A7C"/>
    <w:rsid w:val="00075AE5"/>
    <w:rsid w:val="00075B3B"/>
    <w:rsid w:val="00075C24"/>
    <w:rsid w:val="00075DD8"/>
    <w:rsid w:val="00075E44"/>
    <w:rsid w:val="00076205"/>
    <w:rsid w:val="000764B2"/>
    <w:rsid w:val="0007655A"/>
    <w:rsid w:val="000766B2"/>
    <w:rsid w:val="00076709"/>
    <w:rsid w:val="00076768"/>
    <w:rsid w:val="00076A05"/>
    <w:rsid w:val="00076A6C"/>
    <w:rsid w:val="00076B05"/>
    <w:rsid w:val="00076DEC"/>
    <w:rsid w:val="00076E7D"/>
    <w:rsid w:val="00076EFB"/>
    <w:rsid w:val="000771EA"/>
    <w:rsid w:val="000774CE"/>
    <w:rsid w:val="00077784"/>
    <w:rsid w:val="000777BB"/>
    <w:rsid w:val="000779AC"/>
    <w:rsid w:val="00077A02"/>
    <w:rsid w:val="00077A31"/>
    <w:rsid w:val="00077C11"/>
    <w:rsid w:val="00077C97"/>
    <w:rsid w:val="00077CAF"/>
    <w:rsid w:val="00077E06"/>
    <w:rsid w:val="00077E34"/>
    <w:rsid w:val="00077F3F"/>
    <w:rsid w:val="000801CF"/>
    <w:rsid w:val="00080206"/>
    <w:rsid w:val="0008042B"/>
    <w:rsid w:val="000804C7"/>
    <w:rsid w:val="00080546"/>
    <w:rsid w:val="00080553"/>
    <w:rsid w:val="000806C0"/>
    <w:rsid w:val="00080900"/>
    <w:rsid w:val="00080B3B"/>
    <w:rsid w:val="00080B9D"/>
    <w:rsid w:val="00080D5A"/>
    <w:rsid w:val="00080DC1"/>
    <w:rsid w:val="00080F97"/>
    <w:rsid w:val="00080FBC"/>
    <w:rsid w:val="00080FED"/>
    <w:rsid w:val="000813AD"/>
    <w:rsid w:val="000814ED"/>
    <w:rsid w:val="00081560"/>
    <w:rsid w:val="00081568"/>
    <w:rsid w:val="00081695"/>
    <w:rsid w:val="000816C8"/>
    <w:rsid w:val="0008171F"/>
    <w:rsid w:val="00081854"/>
    <w:rsid w:val="00081954"/>
    <w:rsid w:val="00081ACC"/>
    <w:rsid w:val="00081BFB"/>
    <w:rsid w:val="00081CE3"/>
    <w:rsid w:val="00081F9C"/>
    <w:rsid w:val="00081FC8"/>
    <w:rsid w:val="0008213E"/>
    <w:rsid w:val="000821A2"/>
    <w:rsid w:val="00082224"/>
    <w:rsid w:val="0008223A"/>
    <w:rsid w:val="00082352"/>
    <w:rsid w:val="0008236C"/>
    <w:rsid w:val="000823A8"/>
    <w:rsid w:val="0008243C"/>
    <w:rsid w:val="00082455"/>
    <w:rsid w:val="000825F9"/>
    <w:rsid w:val="00082873"/>
    <w:rsid w:val="000828A0"/>
    <w:rsid w:val="000828B0"/>
    <w:rsid w:val="00082C3E"/>
    <w:rsid w:val="00082C4D"/>
    <w:rsid w:val="00082ED0"/>
    <w:rsid w:val="00083088"/>
    <w:rsid w:val="000832C3"/>
    <w:rsid w:val="000833B7"/>
    <w:rsid w:val="00083470"/>
    <w:rsid w:val="00083921"/>
    <w:rsid w:val="00083931"/>
    <w:rsid w:val="00083CA4"/>
    <w:rsid w:val="00083CD7"/>
    <w:rsid w:val="00083D52"/>
    <w:rsid w:val="00083EDC"/>
    <w:rsid w:val="0008409C"/>
    <w:rsid w:val="00084149"/>
    <w:rsid w:val="000843FA"/>
    <w:rsid w:val="000844EB"/>
    <w:rsid w:val="00084513"/>
    <w:rsid w:val="00084651"/>
    <w:rsid w:val="000847EB"/>
    <w:rsid w:val="00084A23"/>
    <w:rsid w:val="00084A2D"/>
    <w:rsid w:val="00084F2E"/>
    <w:rsid w:val="0008503A"/>
    <w:rsid w:val="00085107"/>
    <w:rsid w:val="000852F2"/>
    <w:rsid w:val="00085400"/>
    <w:rsid w:val="00085638"/>
    <w:rsid w:val="00085686"/>
    <w:rsid w:val="0008584C"/>
    <w:rsid w:val="00085892"/>
    <w:rsid w:val="00085951"/>
    <w:rsid w:val="000859B6"/>
    <w:rsid w:val="000859B9"/>
    <w:rsid w:val="00085CD9"/>
    <w:rsid w:val="00085F5E"/>
    <w:rsid w:val="00085FD2"/>
    <w:rsid w:val="0008635C"/>
    <w:rsid w:val="00086361"/>
    <w:rsid w:val="000863FA"/>
    <w:rsid w:val="00086414"/>
    <w:rsid w:val="00086510"/>
    <w:rsid w:val="00086757"/>
    <w:rsid w:val="0008678B"/>
    <w:rsid w:val="000867AA"/>
    <w:rsid w:val="000867F8"/>
    <w:rsid w:val="00086B57"/>
    <w:rsid w:val="00086CCF"/>
    <w:rsid w:val="00086D70"/>
    <w:rsid w:val="00086DC1"/>
    <w:rsid w:val="00086E2A"/>
    <w:rsid w:val="00086F20"/>
    <w:rsid w:val="00086F77"/>
    <w:rsid w:val="00086FCF"/>
    <w:rsid w:val="0008713E"/>
    <w:rsid w:val="00087143"/>
    <w:rsid w:val="00087157"/>
    <w:rsid w:val="00087344"/>
    <w:rsid w:val="00087347"/>
    <w:rsid w:val="00087836"/>
    <w:rsid w:val="00087963"/>
    <w:rsid w:val="000879E9"/>
    <w:rsid w:val="00087A7F"/>
    <w:rsid w:val="00087B0E"/>
    <w:rsid w:val="00087B45"/>
    <w:rsid w:val="00087DDC"/>
    <w:rsid w:val="00087F68"/>
    <w:rsid w:val="00090095"/>
    <w:rsid w:val="0009019D"/>
    <w:rsid w:val="000901FE"/>
    <w:rsid w:val="00090233"/>
    <w:rsid w:val="000903BB"/>
    <w:rsid w:val="000904F7"/>
    <w:rsid w:val="00090846"/>
    <w:rsid w:val="00090D3A"/>
    <w:rsid w:val="00090D9E"/>
    <w:rsid w:val="00091033"/>
    <w:rsid w:val="00091042"/>
    <w:rsid w:val="00091066"/>
    <w:rsid w:val="0009108D"/>
    <w:rsid w:val="00091154"/>
    <w:rsid w:val="00091382"/>
    <w:rsid w:val="0009154D"/>
    <w:rsid w:val="0009155E"/>
    <w:rsid w:val="000915C3"/>
    <w:rsid w:val="000915D6"/>
    <w:rsid w:val="000915E4"/>
    <w:rsid w:val="000916E4"/>
    <w:rsid w:val="000917D6"/>
    <w:rsid w:val="00091B75"/>
    <w:rsid w:val="00091B7F"/>
    <w:rsid w:val="00091C5F"/>
    <w:rsid w:val="00091D89"/>
    <w:rsid w:val="00091F4C"/>
    <w:rsid w:val="00092033"/>
    <w:rsid w:val="0009217D"/>
    <w:rsid w:val="00092360"/>
    <w:rsid w:val="00092425"/>
    <w:rsid w:val="000928A3"/>
    <w:rsid w:val="00092944"/>
    <w:rsid w:val="00092ECB"/>
    <w:rsid w:val="00092FB6"/>
    <w:rsid w:val="0009312D"/>
    <w:rsid w:val="000932ED"/>
    <w:rsid w:val="0009333E"/>
    <w:rsid w:val="00093389"/>
    <w:rsid w:val="00093431"/>
    <w:rsid w:val="00093736"/>
    <w:rsid w:val="000937B4"/>
    <w:rsid w:val="00093921"/>
    <w:rsid w:val="000939C9"/>
    <w:rsid w:val="00093F51"/>
    <w:rsid w:val="0009400D"/>
    <w:rsid w:val="0009417A"/>
    <w:rsid w:val="0009419B"/>
    <w:rsid w:val="000941D9"/>
    <w:rsid w:val="00094447"/>
    <w:rsid w:val="000945CD"/>
    <w:rsid w:val="000946D8"/>
    <w:rsid w:val="000946FA"/>
    <w:rsid w:val="0009472E"/>
    <w:rsid w:val="00094909"/>
    <w:rsid w:val="00094A94"/>
    <w:rsid w:val="00094BD7"/>
    <w:rsid w:val="00094BD8"/>
    <w:rsid w:val="00094C0F"/>
    <w:rsid w:val="00094D3F"/>
    <w:rsid w:val="000950D5"/>
    <w:rsid w:val="000950DE"/>
    <w:rsid w:val="0009518B"/>
    <w:rsid w:val="000951B7"/>
    <w:rsid w:val="00095259"/>
    <w:rsid w:val="0009529D"/>
    <w:rsid w:val="00095397"/>
    <w:rsid w:val="000953BB"/>
    <w:rsid w:val="000954B5"/>
    <w:rsid w:val="000954E2"/>
    <w:rsid w:val="000955C9"/>
    <w:rsid w:val="000955D0"/>
    <w:rsid w:val="00095A5B"/>
    <w:rsid w:val="00095C4B"/>
    <w:rsid w:val="00095CA7"/>
    <w:rsid w:val="00095F7A"/>
    <w:rsid w:val="00096216"/>
    <w:rsid w:val="000964A6"/>
    <w:rsid w:val="000965E3"/>
    <w:rsid w:val="00096658"/>
    <w:rsid w:val="000966F6"/>
    <w:rsid w:val="00096A81"/>
    <w:rsid w:val="00096B1A"/>
    <w:rsid w:val="00096B72"/>
    <w:rsid w:val="00096B77"/>
    <w:rsid w:val="00096BA2"/>
    <w:rsid w:val="00096CD8"/>
    <w:rsid w:val="00096D61"/>
    <w:rsid w:val="00096E27"/>
    <w:rsid w:val="00096FDB"/>
    <w:rsid w:val="00096FF5"/>
    <w:rsid w:val="00097188"/>
    <w:rsid w:val="000972D1"/>
    <w:rsid w:val="00097448"/>
    <w:rsid w:val="0009745D"/>
    <w:rsid w:val="0009754A"/>
    <w:rsid w:val="0009782D"/>
    <w:rsid w:val="000978AE"/>
    <w:rsid w:val="00097B15"/>
    <w:rsid w:val="00097D91"/>
    <w:rsid w:val="00097F4E"/>
    <w:rsid w:val="00097FC6"/>
    <w:rsid w:val="000A004E"/>
    <w:rsid w:val="000A019F"/>
    <w:rsid w:val="000A0413"/>
    <w:rsid w:val="000A05C9"/>
    <w:rsid w:val="000A071C"/>
    <w:rsid w:val="000A071F"/>
    <w:rsid w:val="000A080C"/>
    <w:rsid w:val="000A0840"/>
    <w:rsid w:val="000A08CF"/>
    <w:rsid w:val="000A09C1"/>
    <w:rsid w:val="000A0B10"/>
    <w:rsid w:val="000A0C50"/>
    <w:rsid w:val="000A0CB3"/>
    <w:rsid w:val="000A0F37"/>
    <w:rsid w:val="000A0FDB"/>
    <w:rsid w:val="000A11AF"/>
    <w:rsid w:val="000A13F7"/>
    <w:rsid w:val="000A14B5"/>
    <w:rsid w:val="000A15E3"/>
    <w:rsid w:val="000A1608"/>
    <w:rsid w:val="000A16BF"/>
    <w:rsid w:val="000A1720"/>
    <w:rsid w:val="000A1773"/>
    <w:rsid w:val="000A19F8"/>
    <w:rsid w:val="000A1A37"/>
    <w:rsid w:val="000A1CDD"/>
    <w:rsid w:val="000A1CFB"/>
    <w:rsid w:val="000A1DDD"/>
    <w:rsid w:val="000A1EC8"/>
    <w:rsid w:val="000A1F63"/>
    <w:rsid w:val="000A1F70"/>
    <w:rsid w:val="000A206A"/>
    <w:rsid w:val="000A21CF"/>
    <w:rsid w:val="000A22DF"/>
    <w:rsid w:val="000A232B"/>
    <w:rsid w:val="000A234D"/>
    <w:rsid w:val="000A26F6"/>
    <w:rsid w:val="000A2721"/>
    <w:rsid w:val="000A2777"/>
    <w:rsid w:val="000A279E"/>
    <w:rsid w:val="000A27E4"/>
    <w:rsid w:val="000A2836"/>
    <w:rsid w:val="000A2861"/>
    <w:rsid w:val="000A2D5D"/>
    <w:rsid w:val="000A2E86"/>
    <w:rsid w:val="000A30FC"/>
    <w:rsid w:val="000A32AC"/>
    <w:rsid w:val="000A3329"/>
    <w:rsid w:val="000A3C06"/>
    <w:rsid w:val="000A3E00"/>
    <w:rsid w:val="000A3EE4"/>
    <w:rsid w:val="000A4040"/>
    <w:rsid w:val="000A4090"/>
    <w:rsid w:val="000A4322"/>
    <w:rsid w:val="000A43F1"/>
    <w:rsid w:val="000A4759"/>
    <w:rsid w:val="000A4795"/>
    <w:rsid w:val="000A47A1"/>
    <w:rsid w:val="000A4813"/>
    <w:rsid w:val="000A483C"/>
    <w:rsid w:val="000A49AE"/>
    <w:rsid w:val="000A49B4"/>
    <w:rsid w:val="000A49E7"/>
    <w:rsid w:val="000A4A0D"/>
    <w:rsid w:val="000A4C16"/>
    <w:rsid w:val="000A4E6D"/>
    <w:rsid w:val="000A4ED4"/>
    <w:rsid w:val="000A503F"/>
    <w:rsid w:val="000A50D3"/>
    <w:rsid w:val="000A53A2"/>
    <w:rsid w:val="000A53D3"/>
    <w:rsid w:val="000A544F"/>
    <w:rsid w:val="000A5516"/>
    <w:rsid w:val="000A5542"/>
    <w:rsid w:val="000A55D7"/>
    <w:rsid w:val="000A5690"/>
    <w:rsid w:val="000A56D8"/>
    <w:rsid w:val="000A5771"/>
    <w:rsid w:val="000A598F"/>
    <w:rsid w:val="000A5B3A"/>
    <w:rsid w:val="000A5C4E"/>
    <w:rsid w:val="000A5CAB"/>
    <w:rsid w:val="000A5E99"/>
    <w:rsid w:val="000A62A0"/>
    <w:rsid w:val="000A630F"/>
    <w:rsid w:val="000A63A9"/>
    <w:rsid w:val="000A67F8"/>
    <w:rsid w:val="000A6821"/>
    <w:rsid w:val="000A683E"/>
    <w:rsid w:val="000A6A51"/>
    <w:rsid w:val="000A6BE2"/>
    <w:rsid w:val="000A6C45"/>
    <w:rsid w:val="000A6DAD"/>
    <w:rsid w:val="000A6EA9"/>
    <w:rsid w:val="000A709B"/>
    <w:rsid w:val="000A7163"/>
    <w:rsid w:val="000A730B"/>
    <w:rsid w:val="000A7317"/>
    <w:rsid w:val="000A7319"/>
    <w:rsid w:val="000A732F"/>
    <w:rsid w:val="000A7569"/>
    <w:rsid w:val="000A757F"/>
    <w:rsid w:val="000A7603"/>
    <w:rsid w:val="000A7657"/>
    <w:rsid w:val="000A79EA"/>
    <w:rsid w:val="000A7D4E"/>
    <w:rsid w:val="000A7E06"/>
    <w:rsid w:val="000A7F88"/>
    <w:rsid w:val="000A7FA6"/>
    <w:rsid w:val="000A7FBC"/>
    <w:rsid w:val="000B00CD"/>
    <w:rsid w:val="000B02BF"/>
    <w:rsid w:val="000B0609"/>
    <w:rsid w:val="000B0A80"/>
    <w:rsid w:val="000B0CC4"/>
    <w:rsid w:val="000B0D4B"/>
    <w:rsid w:val="000B0D6B"/>
    <w:rsid w:val="000B0EF3"/>
    <w:rsid w:val="000B1068"/>
    <w:rsid w:val="000B1069"/>
    <w:rsid w:val="000B10CE"/>
    <w:rsid w:val="000B10E0"/>
    <w:rsid w:val="000B10E3"/>
    <w:rsid w:val="000B1286"/>
    <w:rsid w:val="000B12FC"/>
    <w:rsid w:val="000B13F1"/>
    <w:rsid w:val="000B1498"/>
    <w:rsid w:val="000B14D8"/>
    <w:rsid w:val="000B1551"/>
    <w:rsid w:val="000B1683"/>
    <w:rsid w:val="000B1748"/>
    <w:rsid w:val="000B18C6"/>
    <w:rsid w:val="000B1A80"/>
    <w:rsid w:val="000B1A8E"/>
    <w:rsid w:val="000B1ACE"/>
    <w:rsid w:val="000B1B3B"/>
    <w:rsid w:val="000B1BA0"/>
    <w:rsid w:val="000B1BF2"/>
    <w:rsid w:val="000B1C17"/>
    <w:rsid w:val="000B1CF1"/>
    <w:rsid w:val="000B1D4E"/>
    <w:rsid w:val="000B1E61"/>
    <w:rsid w:val="000B1E66"/>
    <w:rsid w:val="000B1FF0"/>
    <w:rsid w:val="000B200A"/>
    <w:rsid w:val="000B2041"/>
    <w:rsid w:val="000B20DA"/>
    <w:rsid w:val="000B2188"/>
    <w:rsid w:val="000B2291"/>
    <w:rsid w:val="000B22AD"/>
    <w:rsid w:val="000B232C"/>
    <w:rsid w:val="000B23BA"/>
    <w:rsid w:val="000B243C"/>
    <w:rsid w:val="000B26D4"/>
    <w:rsid w:val="000B278B"/>
    <w:rsid w:val="000B2B32"/>
    <w:rsid w:val="000B2BE0"/>
    <w:rsid w:val="000B2C53"/>
    <w:rsid w:val="000B2C7C"/>
    <w:rsid w:val="000B2EE3"/>
    <w:rsid w:val="000B2F10"/>
    <w:rsid w:val="000B3172"/>
    <w:rsid w:val="000B31B3"/>
    <w:rsid w:val="000B35A7"/>
    <w:rsid w:val="000B3730"/>
    <w:rsid w:val="000B3780"/>
    <w:rsid w:val="000B378F"/>
    <w:rsid w:val="000B3843"/>
    <w:rsid w:val="000B3928"/>
    <w:rsid w:val="000B3AD5"/>
    <w:rsid w:val="000B3B86"/>
    <w:rsid w:val="000B3ECA"/>
    <w:rsid w:val="000B409C"/>
    <w:rsid w:val="000B41D2"/>
    <w:rsid w:val="000B4241"/>
    <w:rsid w:val="000B424A"/>
    <w:rsid w:val="000B4285"/>
    <w:rsid w:val="000B42C9"/>
    <w:rsid w:val="000B431C"/>
    <w:rsid w:val="000B4374"/>
    <w:rsid w:val="000B43B6"/>
    <w:rsid w:val="000B4481"/>
    <w:rsid w:val="000B46FB"/>
    <w:rsid w:val="000B471D"/>
    <w:rsid w:val="000B4796"/>
    <w:rsid w:val="000B47C1"/>
    <w:rsid w:val="000B482D"/>
    <w:rsid w:val="000B4847"/>
    <w:rsid w:val="000B4933"/>
    <w:rsid w:val="000B495E"/>
    <w:rsid w:val="000B4A2D"/>
    <w:rsid w:val="000B4A7F"/>
    <w:rsid w:val="000B4A8E"/>
    <w:rsid w:val="000B4B31"/>
    <w:rsid w:val="000B4B6F"/>
    <w:rsid w:val="000B4BFD"/>
    <w:rsid w:val="000B4E4F"/>
    <w:rsid w:val="000B4EC0"/>
    <w:rsid w:val="000B506D"/>
    <w:rsid w:val="000B5075"/>
    <w:rsid w:val="000B52E4"/>
    <w:rsid w:val="000B531B"/>
    <w:rsid w:val="000B5376"/>
    <w:rsid w:val="000B5799"/>
    <w:rsid w:val="000B598F"/>
    <w:rsid w:val="000B5A1E"/>
    <w:rsid w:val="000B5A28"/>
    <w:rsid w:val="000B5A4A"/>
    <w:rsid w:val="000B5C8D"/>
    <w:rsid w:val="000B5F0A"/>
    <w:rsid w:val="000B5F36"/>
    <w:rsid w:val="000B5FB4"/>
    <w:rsid w:val="000B60C6"/>
    <w:rsid w:val="000B60D8"/>
    <w:rsid w:val="000B62C0"/>
    <w:rsid w:val="000B66A3"/>
    <w:rsid w:val="000B6728"/>
    <w:rsid w:val="000B687F"/>
    <w:rsid w:val="000B69B1"/>
    <w:rsid w:val="000B69EE"/>
    <w:rsid w:val="000B6A5A"/>
    <w:rsid w:val="000B6D43"/>
    <w:rsid w:val="000B6D8D"/>
    <w:rsid w:val="000B6DE0"/>
    <w:rsid w:val="000B70D9"/>
    <w:rsid w:val="000B726B"/>
    <w:rsid w:val="000B72F4"/>
    <w:rsid w:val="000B769A"/>
    <w:rsid w:val="000B7703"/>
    <w:rsid w:val="000B77A1"/>
    <w:rsid w:val="000B78DB"/>
    <w:rsid w:val="000B7950"/>
    <w:rsid w:val="000B79B1"/>
    <w:rsid w:val="000B7A01"/>
    <w:rsid w:val="000B7E29"/>
    <w:rsid w:val="000C0163"/>
    <w:rsid w:val="000C0192"/>
    <w:rsid w:val="000C054A"/>
    <w:rsid w:val="000C05D8"/>
    <w:rsid w:val="000C08C9"/>
    <w:rsid w:val="000C095E"/>
    <w:rsid w:val="000C0986"/>
    <w:rsid w:val="000C0AC3"/>
    <w:rsid w:val="000C0BB6"/>
    <w:rsid w:val="000C0DD7"/>
    <w:rsid w:val="000C0E6A"/>
    <w:rsid w:val="000C0E6F"/>
    <w:rsid w:val="000C0EE1"/>
    <w:rsid w:val="000C0FC1"/>
    <w:rsid w:val="000C1068"/>
    <w:rsid w:val="000C1271"/>
    <w:rsid w:val="000C12AC"/>
    <w:rsid w:val="000C1428"/>
    <w:rsid w:val="000C1472"/>
    <w:rsid w:val="000C1BC9"/>
    <w:rsid w:val="000C1DE8"/>
    <w:rsid w:val="000C21A4"/>
    <w:rsid w:val="000C2531"/>
    <w:rsid w:val="000C2568"/>
    <w:rsid w:val="000C2710"/>
    <w:rsid w:val="000C27DC"/>
    <w:rsid w:val="000C27E3"/>
    <w:rsid w:val="000C2864"/>
    <w:rsid w:val="000C29A5"/>
    <w:rsid w:val="000C29E5"/>
    <w:rsid w:val="000C2A84"/>
    <w:rsid w:val="000C2B17"/>
    <w:rsid w:val="000C2B19"/>
    <w:rsid w:val="000C2C5D"/>
    <w:rsid w:val="000C2D80"/>
    <w:rsid w:val="000C320E"/>
    <w:rsid w:val="000C342C"/>
    <w:rsid w:val="000C3562"/>
    <w:rsid w:val="000C3587"/>
    <w:rsid w:val="000C3782"/>
    <w:rsid w:val="000C38EA"/>
    <w:rsid w:val="000C38F0"/>
    <w:rsid w:val="000C3B07"/>
    <w:rsid w:val="000C3B91"/>
    <w:rsid w:val="000C3D60"/>
    <w:rsid w:val="000C3DB4"/>
    <w:rsid w:val="000C3FBE"/>
    <w:rsid w:val="000C401E"/>
    <w:rsid w:val="000C422D"/>
    <w:rsid w:val="000C429D"/>
    <w:rsid w:val="000C4354"/>
    <w:rsid w:val="000C44FC"/>
    <w:rsid w:val="000C4625"/>
    <w:rsid w:val="000C470D"/>
    <w:rsid w:val="000C48DE"/>
    <w:rsid w:val="000C4BD0"/>
    <w:rsid w:val="000C4BE1"/>
    <w:rsid w:val="000C4D7D"/>
    <w:rsid w:val="000C4DC3"/>
    <w:rsid w:val="000C4DE5"/>
    <w:rsid w:val="000C4E42"/>
    <w:rsid w:val="000C4F5D"/>
    <w:rsid w:val="000C503D"/>
    <w:rsid w:val="000C5180"/>
    <w:rsid w:val="000C525B"/>
    <w:rsid w:val="000C5372"/>
    <w:rsid w:val="000C5401"/>
    <w:rsid w:val="000C5700"/>
    <w:rsid w:val="000C58B2"/>
    <w:rsid w:val="000C58C4"/>
    <w:rsid w:val="000C596B"/>
    <w:rsid w:val="000C59E1"/>
    <w:rsid w:val="000C5A7A"/>
    <w:rsid w:val="000C5E76"/>
    <w:rsid w:val="000C5EA5"/>
    <w:rsid w:val="000C6217"/>
    <w:rsid w:val="000C6281"/>
    <w:rsid w:val="000C662B"/>
    <w:rsid w:val="000C6955"/>
    <w:rsid w:val="000C6D2C"/>
    <w:rsid w:val="000C6E7D"/>
    <w:rsid w:val="000C6F7F"/>
    <w:rsid w:val="000C74CC"/>
    <w:rsid w:val="000C7587"/>
    <w:rsid w:val="000C778B"/>
    <w:rsid w:val="000C7878"/>
    <w:rsid w:val="000C799A"/>
    <w:rsid w:val="000C7B6F"/>
    <w:rsid w:val="000C7E3C"/>
    <w:rsid w:val="000D00A5"/>
    <w:rsid w:val="000D01DA"/>
    <w:rsid w:val="000D03B6"/>
    <w:rsid w:val="000D043D"/>
    <w:rsid w:val="000D0487"/>
    <w:rsid w:val="000D0493"/>
    <w:rsid w:val="000D04BD"/>
    <w:rsid w:val="000D04D1"/>
    <w:rsid w:val="000D062E"/>
    <w:rsid w:val="000D067A"/>
    <w:rsid w:val="000D0755"/>
    <w:rsid w:val="000D07C0"/>
    <w:rsid w:val="000D0899"/>
    <w:rsid w:val="000D09F8"/>
    <w:rsid w:val="000D0A35"/>
    <w:rsid w:val="000D0A4A"/>
    <w:rsid w:val="000D0B16"/>
    <w:rsid w:val="000D0EDE"/>
    <w:rsid w:val="000D10B2"/>
    <w:rsid w:val="000D11D0"/>
    <w:rsid w:val="000D11E2"/>
    <w:rsid w:val="000D12B1"/>
    <w:rsid w:val="000D130D"/>
    <w:rsid w:val="000D1446"/>
    <w:rsid w:val="000D14BC"/>
    <w:rsid w:val="000D157C"/>
    <w:rsid w:val="000D15B9"/>
    <w:rsid w:val="000D171B"/>
    <w:rsid w:val="000D1720"/>
    <w:rsid w:val="000D17BF"/>
    <w:rsid w:val="000D1869"/>
    <w:rsid w:val="000D1A74"/>
    <w:rsid w:val="000D1C7D"/>
    <w:rsid w:val="000D1E8D"/>
    <w:rsid w:val="000D1EA0"/>
    <w:rsid w:val="000D1FBD"/>
    <w:rsid w:val="000D20FE"/>
    <w:rsid w:val="000D21AC"/>
    <w:rsid w:val="000D21D5"/>
    <w:rsid w:val="000D23B0"/>
    <w:rsid w:val="000D23F6"/>
    <w:rsid w:val="000D24E6"/>
    <w:rsid w:val="000D24F3"/>
    <w:rsid w:val="000D29A6"/>
    <w:rsid w:val="000D2C3A"/>
    <w:rsid w:val="000D2CBA"/>
    <w:rsid w:val="000D2E41"/>
    <w:rsid w:val="000D2E95"/>
    <w:rsid w:val="000D2F9A"/>
    <w:rsid w:val="000D3062"/>
    <w:rsid w:val="000D3086"/>
    <w:rsid w:val="000D30E2"/>
    <w:rsid w:val="000D3212"/>
    <w:rsid w:val="000D362B"/>
    <w:rsid w:val="000D380F"/>
    <w:rsid w:val="000D3829"/>
    <w:rsid w:val="000D382E"/>
    <w:rsid w:val="000D38D0"/>
    <w:rsid w:val="000D3A36"/>
    <w:rsid w:val="000D3AE0"/>
    <w:rsid w:val="000D3BD2"/>
    <w:rsid w:val="000D3C2D"/>
    <w:rsid w:val="000D3F52"/>
    <w:rsid w:val="000D4054"/>
    <w:rsid w:val="000D40B9"/>
    <w:rsid w:val="000D415C"/>
    <w:rsid w:val="000D442E"/>
    <w:rsid w:val="000D4705"/>
    <w:rsid w:val="000D4748"/>
    <w:rsid w:val="000D4A50"/>
    <w:rsid w:val="000D4ACD"/>
    <w:rsid w:val="000D4C01"/>
    <w:rsid w:val="000D4C0B"/>
    <w:rsid w:val="000D4D7F"/>
    <w:rsid w:val="000D4EFB"/>
    <w:rsid w:val="000D4F48"/>
    <w:rsid w:val="000D50F2"/>
    <w:rsid w:val="000D52EA"/>
    <w:rsid w:val="000D5638"/>
    <w:rsid w:val="000D566B"/>
    <w:rsid w:val="000D57C9"/>
    <w:rsid w:val="000D587B"/>
    <w:rsid w:val="000D58B3"/>
    <w:rsid w:val="000D58BE"/>
    <w:rsid w:val="000D5BF3"/>
    <w:rsid w:val="000D5D3A"/>
    <w:rsid w:val="000D5D4A"/>
    <w:rsid w:val="000D5FF2"/>
    <w:rsid w:val="000D60EC"/>
    <w:rsid w:val="000D63C6"/>
    <w:rsid w:val="000D6498"/>
    <w:rsid w:val="000D65CE"/>
    <w:rsid w:val="000D6A7E"/>
    <w:rsid w:val="000D6BE9"/>
    <w:rsid w:val="000D6D71"/>
    <w:rsid w:val="000D6F3A"/>
    <w:rsid w:val="000D6FAA"/>
    <w:rsid w:val="000D6FEF"/>
    <w:rsid w:val="000D7010"/>
    <w:rsid w:val="000D7216"/>
    <w:rsid w:val="000D7272"/>
    <w:rsid w:val="000D7425"/>
    <w:rsid w:val="000D7446"/>
    <w:rsid w:val="000D7461"/>
    <w:rsid w:val="000D748A"/>
    <w:rsid w:val="000D7843"/>
    <w:rsid w:val="000D7B16"/>
    <w:rsid w:val="000D7B40"/>
    <w:rsid w:val="000D7D25"/>
    <w:rsid w:val="000D7E3D"/>
    <w:rsid w:val="000E018E"/>
    <w:rsid w:val="000E03BB"/>
    <w:rsid w:val="000E0555"/>
    <w:rsid w:val="000E0660"/>
    <w:rsid w:val="000E073B"/>
    <w:rsid w:val="000E078B"/>
    <w:rsid w:val="000E07A4"/>
    <w:rsid w:val="000E08CC"/>
    <w:rsid w:val="000E093B"/>
    <w:rsid w:val="000E0A01"/>
    <w:rsid w:val="000E0AB5"/>
    <w:rsid w:val="000E0AD5"/>
    <w:rsid w:val="000E0B11"/>
    <w:rsid w:val="000E0C25"/>
    <w:rsid w:val="000E0C7C"/>
    <w:rsid w:val="000E0DEE"/>
    <w:rsid w:val="000E0E9F"/>
    <w:rsid w:val="000E0EEB"/>
    <w:rsid w:val="000E0FB8"/>
    <w:rsid w:val="000E10DC"/>
    <w:rsid w:val="000E1137"/>
    <w:rsid w:val="000E1931"/>
    <w:rsid w:val="000E1ADA"/>
    <w:rsid w:val="000E1B3C"/>
    <w:rsid w:val="000E1BA4"/>
    <w:rsid w:val="000E1CE3"/>
    <w:rsid w:val="000E1F6F"/>
    <w:rsid w:val="000E2061"/>
    <w:rsid w:val="000E2186"/>
    <w:rsid w:val="000E27D7"/>
    <w:rsid w:val="000E28F1"/>
    <w:rsid w:val="000E2AA7"/>
    <w:rsid w:val="000E2B57"/>
    <w:rsid w:val="000E2C6D"/>
    <w:rsid w:val="000E2D0A"/>
    <w:rsid w:val="000E2E78"/>
    <w:rsid w:val="000E2EE8"/>
    <w:rsid w:val="000E2EFB"/>
    <w:rsid w:val="000E3006"/>
    <w:rsid w:val="000E30B9"/>
    <w:rsid w:val="000E31D2"/>
    <w:rsid w:val="000E33CA"/>
    <w:rsid w:val="000E35E8"/>
    <w:rsid w:val="000E363D"/>
    <w:rsid w:val="000E37DF"/>
    <w:rsid w:val="000E38AD"/>
    <w:rsid w:val="000E3937"/>
    <w:rsid w:val="000E39CD"/>
    <w:rsid w:val="000E3AC4"/>
    <w:rsid w:val="000E3ADC"/>
    <w:rsid w:val="000E3AE7"/>
    <w:rsid w:val="000E3F3D"/>
    <w:rsid w:val="000E3F98"/>
    <w:rsid w:val="000E409A"/>
    <w:rsid w:val="000E413F"/>
    <w:rsid w:val="000E4151"/>
    <w:rsid w:val="000E419E"/>
    <w:rsid w:val="000E421D"/>
    <w:rsid w:val="000E4265"/>
    <w:rsid w:val="000E4366"/>
    <w:rsid w:val="000E4398"/>
    <w:rsid w:val="000E44CA"/>
    <w:rsid w:val="000E4594"/>
    <w:rsid w:val="000E475E"/>
    <w:rsid w:val="000E4913"/>
    <w:rsid w:val="000E4939"/>
    <w:rsid w:val="000E4B37"/>
    <w:rsid w:val="000E4B8A"/>
    <w:rsid w:val="000E4C8C"/>
    <w:rsid w:val="000E4DC8"/>
    <w:rsid w:val="000E4E35"/>
    <w:rsid w:val="000E4EBA"/>
    <w:rsid w:val="000E4F9C"/>
    <w:rsid w:val="000E5138"/>
    <w:rsid w:val="000E542C"/>
    <w:rsid w:val="000E5939"/>
    <w:rsid w:val="000E5959"/>
    <w:rsid w:val="000E598F"/>
    <w:rsid w:val="000E5A08"/>
    <w:rsid w:val="000E5A52"/>
    <w:rsid w:val="000E5B29"/>
    <w:rsid w:val="000E5C88"/>
    <w:rsid w:val="000E5E7B"/>
    <w:rsid w:val="000E6498"/>
    <w:rsid w:val="000E64E6"/>
    <w:rsid w:val="000E64F9"/>
    <w:rsid w:val="000E654D"/>
    <w:rsid w:val="000E66F7"/>
    <w:rsid w:val="000E68AE"/>
    <w:rsid w:val="000E68C6"/>
    <w:rsid w:val="000E6D3C"/>
    <w:rsid w:val="000E6E7C"/>
    <w:rsid w:val="000E7107"/>
    <w:rsid w:val="000E71ED"/>
    <w:rsid w:val="000E765C"/>
    <w:rsid w:val="000E770D"/>
    <w:rsid w:val="000E77E0"/>
    <w:rsid w:val="000E78B8"/>
    <w:rsid w:val="000E79B9"/>
    <w:rsid w:val="000E7A96"/>
    <w:rsid w:val="000E7BCE"/>
    <w:rsid w:val="000E7BF9"/>
    <w:rsid w:val="000E7C3F"/>
    <w:rsid w:val="000E7C5A"/>
    <w:rsid w:val="000E7D0C"/>
    <w:rsid w:val="000F0034"/>
    <w:rsid w:val="000F0114"/>
    <w:rsid w:val="000F02D9"/>
    <w:rsid w:val="000F03E7"/>
    <w:rsid w:val="000F0492"/>
    <w:rsid w:val="000F0540"/>
    <w:rsid w:val="000F069F"/>
    <w:rsid w:val="000F07DF"/>
    <w:rsid w:val="000F09A9"/>
    <w:rsid w:val="000F0A22"/>
    <w:rsid w:val="000F0AC3"/>
    <w:rsid w:val="000F0AF4"/>
    <w:rsid w:val="000F0E60"/>
    <w:rsid w:val="000F0EC3"/>
    <w:rsid w:val="000F0FAC"/>
    <w:rsid w:val="000F1056"/>
    <w:rsid w:val="000F135D"/>
    <w:rsid w:val="000F15F9"/>
    <w:rsid w:val="000F1780"/>
    <w:rsid w:val="000F17EB"/>
    <w:rsid w:val="000F1FC1"/>
    <w:rsid w:val="000F200D"/>
    <w:rsid w:val="000F2063"/>
    <w:rsid w:val="000F2288"/>
    <w:rsid w:val="000F22D6"/>
    <w:rsid w:val="000F2349"/>
    <w:rsid w:val="000F25D9"/>
    <w:rsid w:val="000F25E1"/>
    <w:rsid w:val="000F2687"/>
    <w:rsid w:val="000F26A7"/>
    <w:rsid w:val="000F2741"/>
    <w:rsid w:val="000F2780"/>
    <w:rsid w:val="000F27C6"/>
    <w:rsid w:val="000F2853"/>
    <w:rsid w:val="000F2972"/>
    <w:rsid w:val="000F298F"/>
    <w:rsid w:val="000F2A28"/>
    <w:rsid w:val="000F2ADE"/>
    <w:rsid w:val="000F2B01"/>
    <w:rsid w:val="000F2EA5"/>
    <w:rsid w:val="000F2ED0"/>
    <w:rsid w:val="000F2FD4"/>
    <w:rsid w:val="000F3267"/>
    <w:rsid w:val="000F32DB"/>
    <w:rsid w:val="000F3477"/>
    <w:rsid w:val="000F3725"/>
    <w:rsid w:val="000F3870"/>
    <w:rsid w:val="000F387E"/>
    <w:rsid w:val="000F3A0E"/>
    <w:rsid w:val="000F3A17"/>
    <w:rsid w:val="000F3B67"/>
    <w:rsid w:val="000F3BB5"/>
    <w:rsid w:val="000F3EB2"/>
    <w:rsid w:val="000F4137"/>
    <w:rsid w:val="000F4159"/>
    <w:rsid w:val="000F4632"/>
    <w:rsid w:val="000F4926"/>
    <w:rsid w:val="000F4962"/>
    <w:rsid w:val="000F49BE"/>
    <w:rsid w:val="000F49CC"/>
    <w:rsid w:val="000F49EC"/>
    <w:rsid w:val="000F4C59"/>
    <w:rsid w:val="000F4CDF"/>
    <w:rsid w:val="000F4D08"/>
    <w:rsid w:val="000F4E9F"/>
    <w:rsid w:val="000F4F1B"/>
    <w:rsid w:val="000F4F95"/>
    <w:rsid w:val="000F5322"/>
    <w:rsid w:val="000F5359"/>
    <w:rsid w:val="000F55E1"/>
    <w:rsid w:val="000F56E2"/>
    <w:rsid w:val="000F5729"/>
    <w:rsid w:val="000F5801"/>
    <w:rsid w:val="000F589B"/>
    <w:rsid w:val="000F58BC"/>
    <w:rsid w:val="000F5A0A"/>
    <w:rsid w:val="000F5B55"/>
    <w:rsid w:val="000F5B90"/>
    <w:rsid w:val="000F5BC7"/>
    <w:rsid w:val="000F5D03"/>
    <w:rsid w:val="000F5D9A"/>
    <w:rsid w:val="000F5E9B"/>
    <w:rsid w:val="000F615C"/>
    <w:rsid w:val="000F6395"/>
    <w:rsid w:val="000F65C6"/>
    <w:rsid w:val="000F6774"/>
    <w:rsid w:val="000F682C"/>
    <w:rsid w:val="000F68BA"/>
    <w:rsid w:val="000F68CF"/>
    <w:rsid w:val="000F691A"/>
    <w:rsid w:val="000F6A52"/>
    <w:rsid w:val="000F6BDD"/>
    <w:rsid w:val="000F6C0A"/>
    <w:rsid w:val="000F6CC9"/>
    <w:rsid w:val="000F7074"/>
    <w:rsid w:val="000F70B2"/>
    <w:rsid w:val="000F714B"/>
    <w:rsid w:val="000F72C2"/>
    <w:rsid w:val="000F7423"/>
    <w:rsid w:val="000F760B"/>
    <w:rsid w:val="000F7636"/>
    <w:rsid w:val="000F76A4"/>
    <w:rsid w:val="000F7837"/>
    <w:rsid w:val="000F7B49"/>
    <w:rsid w:val="000F7E19"/>
    <w:rsid w:val="000F7F3F"/>
    <w:rsid w:val="000F7FB3"/>
    <w:rsid w:val="0010009C"/>
    <w:rsid w:val="001000E1"/>
    <w:rsid w:val="001001BD"/>
    <w:rsid w:val="001002BE"/>
    <w:rsid w:val="001002F0"/>
    <w:rsid w:val="00100539"/>
    <w:rsid w:val="0010068B"/>
    <w:rsid w:val="001009DC"/>
    <w:rsid w:val="00100D40"/>
    <w:rsid w:val="00100D95"/>
    <w:rsid w:val="00101020"/>
    <w:rsid w:val="00101355"/>
    <w:rsid w:val="001013C3"/>
    <w:rsid w:val="00101727"/>
    <w:rsid w:val="001017BC"/>
    <w:rsid w:val="001018C7"/>
    <w:rsid w:val="00101FB2"/>
    <w:rsid w:val="00102038"/>
    <w:rsid w:val="001020A3"/>
    <w:rsid w:val="0010223B"/>
    <w:rsid w:val="0010227C"/>
    <w:rsid w:val="001025F6"/>
    <w:rsid w:val="00102775"/>
    <w:rsid w:val="001029BD"/>
    <w:rsid w:val="00102A54"/>
    <w:rsid w:val="00102BF0"/>
    <w:rsid w:val="00102C97"/>
    <w:rsid w:val="00102CFE"/>
    <w:rsid w:val="00103068"/>
    <w:rsid w:val="00103083"/>
    <w:rsid w:val="001031A1"/>
    <w:rsid w:val="001032B4"/>
    <w:rsid w:val="0010343F"/>
    <w:rsid w:val="001034BB"/>
    <w:rsid w:val="001035E6"/>
    <w:rsid w:val="00103641"/>
    <w:rsid w:val="00103828"/>
    <w:rsid w:val="0010387B"/>
    <w:rsid w:val="0010391D"/>
    <w:rsid w:val="001039DE"/>
    <w:rsid w:val="00103BFC"/>
    <w:rsid w:val="00103C40"/>
    <w:rsid w:val="00103C8B"/>
    <w:rsid w:val="00103D84"/>
    <w:rsid w:val="00103DE3"/>
    <w:rsid w:val="00103E4D"/>
    <w:rsid w:val="00103E5D"/>
    <w:rsid w:val="00104483"/>
    <w:rsid w:val="00104678"/>
    <w:rsid w:val="001047E6"/>
    <w:rsid w:val="00104868"/>
    <w:rsid w:val="00104A86"/>
    <w:rsid w:val="00104B7D"/>
    <w:rsid w:val="00104BF1"/>
    <w:rsid w:val="00104C47"/>
    <w:rsid w:val="00104D2E"/>
    <w:rsid w:val="00104E31"/>
    <w:rsid w:val="00105005"/>
    <w:rsid w:val="0010511D"/>
    <w:rsid w:val="001051BB"/>
    <w:rsid w:val="001052A0"/>
    <w:rsid w:val="0010537A"/>
    <w:rsid w:val="001053B9"/>
    <w:rsid w:val="00105611"/>
    <w:rsid w:val="0010594B"/>
    <w:rsid w:val="00105BCD"/>
    <w:rsid w:val="00105DD0"/>
    <w:rsid w:val="00105EB5"/>
    <w:rsid w:val="00105EFD"/>
    <w:rsid w:val="001060F3"/>
    <w:rsid w:val="00106162"/>
    <w:rsid w:val="0010618F"/>
    <w:rsid w:val="00106289"/>
    <w:rsid w:val="001066CA"/>
    <w:rsid w:val="0010671A"/>
    <w:rsid w:val="0010674E"/>
    <w:rsid w:val="0010677D"/>
    <w:rsid w:val="001068B6"/>
    <w:rsid w:val="00106901"/>
    <w:rsid w:val="00106A08"/>
    <w:rsid w:val="00106A34"/>
    <w:rsid w:val="00106B89"/>
    <w:rsid w:val="00106DB5"/>
    <w:rsid w:val="00106EFA"/>
    <w:rsid w:val="00106FE4"/>
    <w:rsid w:val="00107037"/>
    <w:rsid w:val="00107250"/>
    <w:rsid w:val="00107460"/>
    <w:rsid w:val="001079A9"/>
    <w:rsid w:val="00107C13"/>
    <w:rsid w:val="00107CC7"/>
    <w:rsid w:val="00107FAB"/>
    <w:rsid w:val="0011034D"/>
    <w:rsid w:val="00110463"/>
    <w:rsid w:val="00110574"/>
    <w:rsid w:val="00110730"/>
    <w:rsid w:val="00110A33"/>
    <w:rsid w:val="00110B9D"/>
    <w:rsid w:val="00110C32"/>
    <w:rsid w:val="00110C91"/>
    <w:rsid w:val="00110CA0"/>
    <w:rsid w:val="00110D9E"/>
    <w:rsid w:val="00110E6E"/>
    <w:rsid w:val="00110E7B"/>
    <w:rsid w:val="0011112D"/>
    <w:rsid w:val="0011124A"/>
    <w:rsid w:val="001112CF"/>
    <w:rsid w:val="00111531"/>
    <w:rsid w:val="00111734"/>
    <w:rsid w:val="0011184D"/>
    <w:rsid w:val="00111CDD"/>
    <w:rsid w:val="00111CFE"/>
    <w:rsid w:val="00111E83"/>
    <w:rsid w:val="00111FDE"/>
    <w:rsid w:val="0011219F"/>
    <w:rsid w:val="001122B2"/>
    <w:rsid w:val="001124F9"/>
    <w:rsid w:val="00112550"/>
    <w:rsid w:val="001125B1"/>
    <w:rsid w:val="00112613"/>
    <w:rsid w:val="00112646"/>
    <w:rsid w:val="0011281D"/>
    <w:rsid w:val="00112889"/>
    <w:rsid w:val="00112A9C"/>
    <w:rsid w:val="00112D1C"/>
    <w:rsid w:val="00112F16"/>
    <w:rsid w:val="00112F82"/>
    <w:rsid w:val="0011362C"/>
    <w:rsid w:val="001138EF"/>
    <w:rsid w:val="00113919"/>
    <w:rsid w:val="00113932"/>
    <w:rsid w:val="001139AF"/>
    <w:rsid w:val="00113AEA"/>
    <w:rsid w:val="00113B22"/>
    <w:rsid w:val="00113BDC"/>
    <w:rsid w:val="00113C1E"/>
    <w:rsid w:val="00113C5E"/>
    <w:rsid w:val="00113EC0"/>
    <w:rsid w:val="00113F6E"/>
    <w:rsid w:val="00114118"/>
    <w:rsid w:val="001141EE"/>
    <w:rsid w:val="00114323"/>
    <w:rsid w:val="001143F7"/>
    <w:rsid w:val="0011448E"/>
    <w:rsid w:val="001145D4"/>
    <w:rsid w:val="00114628"/>
    <w:rsid w:val="0011474E"/>
    <w:rsid w:val="00114B87"/>
    <w:rsid w:val="00114C17"/>
    <w:rsid w:val="00114E63"/>
    <w:rsid w:val="001150DD"/>
    <w:rsid w:val="00115470"/>
    <w:rsid w:val="001154BD"/>
    <w:rsid w:val="001155B1"/>
    <w:rsid w:val="0011566A"/>
    <w:rsid w:val="001157C0"/>
    <w:rsid w:val="00115D7D"/>
    <w:rsid w:val="00115DE2"/>
    <w:rsid w:val="00115E63"/>
    <w:rsid w:val="001160D9"/>
    <w:rsid w:val="001160EB"/>
    <w:rsid w:val="0011617D"/>
    <w:rsid w:val="001161D7"/>
    <w:rsid w:val="001162AC"/>
    <w:rsid w:val="0011631E"/>
    <w:rsid w:val="0011637B"/>
    <w:rsid w:val="001163CB"/>
    <w:rsid w:val="00116484"/>
    <w:rsid w:val="001165FA"/>
    <w:rsid w:val="00116710"/>
    <w:rsid w:val="001167B0"/>
    <w:rsid w:val="001167C2"/>
    <w:rsid w:val="001169AC"/>
    <w:rsid w:val="00116AB3"/>
    <w:rsid w:val="00116CA5"/>
    <w:rsid w:val="00116D85"/>
    <w:rsid w:val="00116DA2"/>
    <w:rsid w:val="00116EB4"/>
    <w:rsid w:val="00117119"/>
    <w:rsid w:val="00117453"/>
    <w:rsid w:val="0011746D"/>
    <w:rsid w:val="0011756C"/>
    <w:rsid w:val="001177F4"/>
    <w:rsid w:val="00117806"/>
    <w:rsid w:val="00117CD8"/>
    <w:rsid w:val="00120027"/>
    <w:rsid w:val="00120100"/>
    <w:rsid w:val="0012012D"/>
    <w:rsid w:val="001202B8"/>
    <w:rsid w:val="0012054F"/>
    <w:rsid w:val="001205DF"/>
    <w:rsid w:val="001206EC"/>
    <w:rsid w:val="00120A9F"/>
    <w:rsid w:val="00120AAC"/>
    <w:rsid w:val="00120D94"/>
    <w:rsid w:val="00120E67"/>
    <w:rsid w:val="00120E9F"/>
    <w:rsid w:val="00120EC5"/>
    <w:rsid w:val="00121116"/>
    <w:rsid w:val="00121153"/>
    <w:rsid w:val="00121313"/>
    <w:rsid w:val="00121427"/>
    <w:rsid w:val="00121545"/>
    <w:rsid w:val="0012156C"/>
    <w:rsid w:val="001216A4"/>
    <w:rsid w:val="00121744"/>
    <w:rsid w:val="001217CD"/>
    <w:rsid w:val="00121B28"/>
    <w:rsid w:val="00121B8F"/>
    <w:rsid w:val="00121CA1"/>
    <w:rsid w:val="00121CB0"/>
    <w:rsid w:val="00121D7C"/>
    <w:rsid w:val="00121D86"/>
    <w:rsid w:val="00121EB6"/>
    <w:rsid w:val="0012209B"/>
    <w:rsid w:val="00122438"/>
    <w:rsid w:val="001225E0"/>
    <w:rsid w:val="00122B1A"/>
    <w:rsid w:val="00122DE1"/>
    <w:rsid w:val="00122E2F"/>
    <w:rsid w:val="00122F23"/>
    <w:rsid w:val="00123228"/>
    <w:rsid w:val="0012359B"/>
    <w:rsid w:val="00123789"/>
    <w:rsid w:val="001238F1"/>
    <w:rsid w:val="00123935"/>
    <w:rsid w:val="00123A1E"/>
    <w:rsid w:val="00123A2C"/>
    <w:rsid w:val="00123B9C"/>
    <w:rsid w:val="00123C99"/>
    <w:rsid w:val="00123D38"/>
    <w:rsid w:val="00123E7E"/>
    <w:rsid w:val="0012403F"/>
    <w:rsid w:val="001242D3"/>
    <w:rsid w:val="00124368"/>
    <w:rsid w:val="001243E4"/>
    <w:rsid w:val="0012444E"/>
    <w:rsid w:val="00124572"/>
    <w:rsid w:val="00124A24"/>
    <w:rsid w:val="00124A32"/>
    <w:rsid w:val="00124AEF"/>
    <w:rsid w:val="00124B2F"/>
    <w:rsid w:val="00124B97"/>
    <w:rsid w:val="00124D8C"/>
    <w:rsid w:val="00124DB2"/>
    <w:rsid w:val="00124DF4"/>
    <w:rsid w:val="00124E8F"/>
    <w:rsid w:val="001250BF"/>
    <w:rsid w:val="0012523B"/>
    <w:rsid w:val="00125325"/>
    <w:rsid w:val="001254C6"/>
    <w:rsid w:val="00125669"/>
    <w:rsid w:val="00125696"/>
    <w:rsid w:val="001256A9"/>
    <w:rsid w:val="001256BA"/>
    <w:rsid w:val="00125715"/>
    <w:rsid w:val="00125769"/>
    <w:rsid w:val="00125AC2"/>
    <w:rsid w:val="00125B43"/>
    <w:rsid w:val="00125C9F"/>
    <w:rsid w:val="00125E1C"/>
    <w:rsid w:val="0012602A"/>
    <w:rsid w:val="0012622C"/>
    <w:rsid w:val="001263DE"/>
    <w:rsid w:val="0012644A"/>
    <w:rsid w:val="00126528"/>
    <w:rsid w:val="001266D0"/>
    <w:rsid w:val="00126820"/>
    <w:rsid w:val="0012686D"/>
    <w:rsid w:val="0012691E"/>
    <w:rsid w:val="00126A85"/>
    <w:rsid w:val="00126B46"/>
    <w:rsid w:val="00126BB8"/>
    <w:rsid w:val="00126E57"/>
    <w:rsid w:val="0012707B"/>
    <w:rsid w:val="0012732C"/>
    <w:rsid w:val="001275C6"/>
    <w:rsid w:val="0012763A"/>
    <w:rsid w:val="00127848"/>
    <w:rsid w:val="00127856"/>
    <w:rsid w:val="00127906"/>
    <w:rsid w:val="001279CB"/>
    <w:rsid w:val="00127B40"/>
    <w:rsid w:val="00127BD5"/>
    <w:rsid w:val="00127D96"/>
    <w:rsid w:val="00127E38"/>
    <w:rsid w:val="001300B6"/>
    <w:rsid w:val="001300DE"/>
    <w:rsid w:val="001303A8"/>
    <w:rsid w:val="001303FD"/>
    <w:rsid w:val="0013041B"/>
    <w:rsid w:val="00130446"/>
    <w:rsid w:val="0013047A"/>
    <w:rsid w:val="00130483"/>
    <w:rsid w:val="001304C7"/>
    <w:rsid w:val="0013051B"/>
    <w:rsid w:val="0013053D"/>
    <w:rsid w:val="00130558"/>
    <w:rsid w:val="00130599"/>
    <w:rsid w:val="001305AA"/>
    <w:rsid w:val="001307C9"/>
    <w:rsid w:val="00130839"/>
    <w:rsid w:val="001308BD"/>
    <w:rsid w:val="001308D9"/>
    <w:rsid w:val="001309C6"/>
    <w:rsid w:val="00130A33"/>
    <w:rsid w:val="00130AFA"/>
    <w:rsid w:val="00130B4C"/>
    <w:rsid w:val="00130C1D"/>
    <w:rsid w:val="00130C1F"/>
    <w:rsid w:val="00130C49"/>
    <w:rsid w:val="00130D2B"/>
    <w:rsid w:val="00130D37"/>
    <w:rsid w:val="00130E74"/>
    <w:rsid w:val="00130F59"/>
    <w:rsid w:val="001311C3"/>
    <w:rsid w:val="00131238"/>
    <w:rsid w:val="001313BF"/>
    <w:rsid w:val="001313FD"/>
    <w:rsid w:val="001316DD"/>
    <w:rsid w:val="001316F3"/>
    <w:rsid w:val="00131759"/>
    <w:rsid w:val="0013185F"/>
    <w:rsid w:val="00131876"/>
    <w:rsid w:val="001318B1"/>
    <w:rsid w:val="00131AC9"/>
    <w:rsid w:val="00131B58"/>
    <w:rsid w:val="00131B66"/>
    <w:rsid w:val="00131BB1"/>
    <w:rsid w:val="00131CAB"/>
    <w:rsid w:val="00131FD8"/>
    <w:rsid w:val="001320D5"/>
    <w:rsid w:val="00132120"/>
    <w:rsid w:val="00132257"/>
    <w:rsid w:val="001322BF"/>
    <w:rsid w:val="00132378"/>
    <w:rsid w:val="001323A0"/>
    <w:rsid w:val="001324E7"/>
    <w:rsid w:val="001325EE"/>
    <w:rsid w:val="00132733"/>
    <w:rsid w:val="00132874"/>
    <w:rsid w:val="001328DF"/>
    <w:rsid w:val="001329A7"/>
    <w:rsid w:val="00132B5C"/>
    <w:rsid w:val="00132BEE"/>
    <w:rsid w:val="0013304E"/>
    <w:rsid w:val="001330B6"/>
    <w:rsid w:val="001331E6"/>
    <w:rsid w:val="00133286"/>
    <w:rsid w:val="00133299"/>
    <w:rsid w:val="001332B1"/>
    <w:rsid w:val="00133337"/>
    <w:rsid w:val="001333FC"/>
    <w:rsid w:val="00133472"/>
    <w:rsid w:val="001336F6"/>
    <w:rsid w:val="001338F2"/>
    <w:rsid w:val="00133A9B"/>
    <w:rsid w:val="00133C4A"/>
    <w:rsid w:val="00133D0D"/>
    <w:rsid w:val="00133D67"/>
    <w:rsid w:val="00133DF4"/>
    <w:rsid w:val="00134183"/>
    <w:rsid w:val="00134237"/>
    <w:rsid w:val="001343CE"/>
    <w:rsid w:val="0013447D"/>
    <w:rsid w:val="001346D7"/>
    <w:rsid w:val="0013480D"/>
    <w:rsid w:val="001348C7"/>
    <w:rsid w:val="00134A4A"/>
    <w:rsid w:val="00134B29"/>
    <w:rsid w:val="00134BC0"/>
    <w:rsid w:val="00134BF2"/>
    <w:rsid w:val="00134E86"/>
    <w:rsid w:val="00134F62"/>
    <w:rsid w:val="001353DF"/>
    <w:rsid w:val="00135410"/>
    <w:rsid w:val="00135447"/>
    <w:rsid w:val="00135531"/>
    <w:rsid w:val="00135570"/>
    <w:rsid w:val="001355AF"/>
    <w:rsid w:val="00135634"/>
    <w:rsid w:val="00135691"/>
    <w:rsid w:val="001356CD"/>
    <w:rsid w:val="001358E0"/>
    <w:rsid w:val="001359AF"/>
    <w:rsid w:val="00135B5E"/>
    <w:rsid w:val="00135E13"/>
    <w:rsid w:val="00135F0C"/>
    <w:rsid w:val="00135F8B"/>
    <w:rsid w:val="00136098"/>
    <w:rsid w:val="00136217"/>
    <w:rsid w:val="00136339"/>
    <w:rsid w:val="0013636D"/>
    <w:rsid w:val="001364B0"/>
    <w:rsid w:val="00136629"/>
    <w:rsid w:val="001366B4"/>
    <w:rsid w:val="001366CC"/>
    <w:rsid w:val="0013678A"/>
    <w:rsid w:val="001367FC"/>
    <w:rsid w:val="00136878"/>
    <w:rsid w:val="001368D8"/>
    <w:rsid w:val="0013693B"/>
    <w:rsid w:val="00136941"/>
    <w:rsid w:val="00136C26"/>
    <w:rsid w:val="00136D0D"/>
    <w:rsid w:val="00136DF5"/>
    <w:rsid w:val="001370F4"/>
    <w:rsid w:val="0013711F"/>
    <w:rsid w:val="0013718F"/>
    <w:rsid w:val="001371D2"/>
    <w:rsid w:val="00137546"/>
    <w:rsid w:val="00137811"/>
    <w:rsid w:val="001378C0"/>
    <w:rsid w:val="0013790F"/>
    <w:rsid w:val="00137970"/>
    <w:rsid w:val="0013798A"/>
    <w:rsid w:val="001379FE"/>
    <w:rsid w:val="00137B4B"/>
    <w:rsid w:val="00137B5E"/>
    <w:rsid w:val="00137D2F"/>
    <w:rsid w:val="00140107"/>
    <w:rsid w:val="001402BF"/>
    <w:rsid w:val="00140526"/>
    <w:rsid w:val="00140810"/>
    <w:rsid w:val="001409CA"/>
    <w:rsid w:val="00140A34"/>
    <w:rsid w:val="00140A59"/>
    <w:rsid w:val="00140A87"/>
    <w:rsid w:val="00140CC0"/>
    <w:rsid w:val="00140D40"/>
    <w:rsid w:val="00140D74"/>
    <w:rsid w:val="00140F28"/>
    <w:rsid w:val="00140F4B"/>
    <w:rsid w:val="0014131C"/>
    <w:rsid w:val="00141441"/>
    <w:rsid w:val="001414F5"/>
    <w:rsid w:val="0014156B"/>
    <w:rsid w:val="001415FA"/>
    <w:rsid w:val="00141861"/>
    <w:rsid w:val="00141875"/>
    <w:rsid w:val="00141990"/>
    <w:rsid w:val="00141A17"/>
    <w:rsid w:val="00141A63"/>
    <w:rsid w:val="00141AC1"/>
    <w:rsid w:val="00141B53"/>
    <w:rsid w:val="00141BAA"/>
    <w:rsid w:val="00141BEB"/>
    <w:rsid w:val="00141FBD"/>
    <w:rsid w:val="00142047"/>
    <w:rsid w:val="001424E2"/>
    <w:rsid w:val="00142523"/>
    <w:rsid w:val="001425C0"/>
    <w:rsid w:val="00142862"/>
    <w:rsid w:val="001428A7"/>
    <w:rsid w:val="001428B6"/>
    <w:rsid w:val="00142A41"/>
    <w:rsid w:val="00142A5B"/>
    <w:rsid w:val="00142C35"/>
    <w:rsid w:val="00142F02"/>
    <w:rsid w:val="00142F90"/>
    <w:rsid w:val="00142FB4"/>
    <w:rsid w:val="001430A7"/>
    <w:rsid w:val="0014311F"/>
    <w:rsid w:val="001431E8"/>
    <w:rsid w:val="00143439"/>
    <w:rsid w:val="0014350C"/>
    <w:rsid w:val="00143764"/>
    <w:rsid w:val="001437BD"/>
    <w:rsid w:val="0014390A"/>
    <w:rsid w:val="00143987"/>
    <w:rsid w:val="00143B8E"/>
    <w:rsid w:val="00143C96"/>
    <w:rsid w:val="00143CDA"/>
    <w:rsid w:val="00143E83"/>
    <w:rsid w:val="0014436F"/>
    <w:rsid w:val="00144455"/>
    <w:rsid w:val="00144897"/>
    <w:rsid w:val="00144B30"/>
    <w:rsid w:val="00144D4F"/>
    <w:rsid w:val="00144D5B"/>
    <w:rsid w:val="001451A2"/>
    <w:rsid w:val="0014542C"/>
    <w:rsid w:val="00145510"/>
    <w:rsid w:val="001455FB"/>
    <w:rsid w:val="00145601"/>
    <w:rsid w:val="00145745"/>
    <w:rsid w:val="0014579B"/>
    <w:rsid w:val="00145911"/>
    <w:rsid w:val="00145BA8"/>
    <w:rsid w:val="001461A3"/>
    <w:rsid w:val="001461E3"/>
    <w:rsid w:val="0014633E"/>
    <w:rsid w:val="001465DC"/>
    <w:rsid w:val="0014677C"/>
    <w:rsid w:val="001467AC"/>
    <w:rsid w:val="0014681F"/>
    <w:rsid w:val="0014682B"/>
    <w:rsid w:val="0014693A"/>
    <w:rsid w:val="001469E6"/>
    <w:rsid w:val="00146ABD"/>
    <w:rsid w:val="00146B3B"/>
    <w:rsid w:val="00146D9D"/>
    <w:rsid w:val="00146E21"/>
    <w:rsid w:val="00146E84"/>
    <w:rsid w:val="00146FC4"/>
    <w:rsid w:val="00147029"/>
    <w:rsid w:val="0014709F"/>
    <w:rsid w:val="0014714A"/>
    <w:rsid w:val="001472D4"/>
    <w:rsid w:val="001474A4"/>
    <w:rsid w:val="001477E9"/>
    <w:rsid w:val="001477FD"/>
    <w:rsid w:val="0014796C"/>
    <w:rsid w:val="00147B76"/>
    <w:rsid w:val="00147D1B"/>
    <w:rsid w:val="00150189"/>
    <w:rsid w:val="00150248"/>
    <w:rsid w:val="00150316"/>
    <w:rsid w:val="00150380"/>
    <w:rsid w:val="00150455"/>
    <w:rsid w:val="0015048A"/>
    <w:rsid w:val="001504F7"/>
    <w:rsid w:val="0015060E"/>
    <w:rsid w:val="001509F3"/>
    <w:rsid w:val="00150A4A"/>
    <w:rsid w:val="00150AC6"/>
    <w:rsid w:val="00150AE8"/>
    <w:rsid w:val="00150BB2"/>
    <w:rsid w:val="00150C8C"/>
    <w:rsid w:val="00150D8B"/>
    <w:rsid w:val="00150DF8"/>
    <w:rsid w:val="00151379"/>
    <w:rsid w:val="00151411"/>
    <w:rsid w:val="001514CE"/>
    <w:rsid w:val="00151D07"/>
    <w:rsid w:val="00151F34"/>
    <w:rsid w:val="00152182"/>
    <w:rsid w:val="00152197"/>
    <w:rsid w:val="001521A5"/>
    <w:rsid w:val="001521BA"/>
    <w:rsid w:val="00152229"/>
    <w:rsid w:val="0015225D"/>
    <w:rsid w:val="0015267A"/>
    <w:rsid w:val="001526BB"/>
    <w:rsid w:val="00152A91"/>
    <w:rsid w:val="00152D70"/>
    <w:rsid w:val="00152FB9"/>
    <w:rsid w:val="00152FCD"/>
    <w:rsid w:val="001530D3"/>
    <w:rsid w:val="0015312A"/>
    <w:rsid w:val="001532B0"/>
    <w:rsid w:val="00153421"/>
    <w:rsid w:val="001534BA"/>
    <w:rsid w:val="0015365D"/>
    <w:rsid w:val="0015371C"/>
    <w:rsid w:val="00153728"/>
    <w:rsid w:val="00153A06"/>
    <w:rsid w:val="00153B63"/>
    <w:rsid w:val="00153E1D"/>
    <w:rsid w:val="00153E36"/>
    <w:rsid w:val="00153F35"/>
    <w:rsid w:val="00154149"/>
    <w:rsid w:val="00154163"/>
    <w:rsid w:val="00154188"/>
    <w:rsid w:val="001541B1"/>
    <w:rsid w:val="001543CA"/>
    <w:rsid w:val="001543E0"/>
    <w:rsid w:val="0015446D"/>
    <w:rsid w:val="001545FC"/>
    <w:rsid w:val="00154658"/>
    <w:rsid w:val="0015484B"/>
    <w:rsid w:val="00154867"/>
    <w:rsid w:val="00154871"/>
    <w:rsid w:val="0015489B"/>
    <w:rsid w:val="001549E8"/>
    <w:rsid w:val="00154A1B"/>
    <w:rsid w:val="00154A5D"/>
    <w:rsid w:val="00154A65"/>
    <w:rsid w:val="00154B40"/>
    <w:rsid w:val="00154F70"/>
    <w:rsid w:val="001550F4"/>
    <w:rsid w:val="0015518A"/>
    <w:rsid w:val="00155269"/>
    <w:rsid w:val="001554B5"/>
    <w:rsid w:val="001555BC"/>
    <w:rsid w:val="0015576A"/>
    <w:rsid w:val="001557A1"/>
    <w:rsid w:val="0015580B"/>
    <w:rsid w:val="00155871"/>
    <w:rsid w:val="00155E84"/>
    <w:rsid w:val="00155EB7"/>
    <w:rsid w:val="00155EBC"/>
    <w:rsid w:val="001560BE"/>
    <w:rsid w:val="001562CB"/>
    <w:rsid w:val="0015637C"/>
    <w:rsid w:val="00156382"/>
    <w:rsid w:val="001565F5"/>
    <w:rsid w:val="00156E00"/>
    <w:rsid w:val="00156F3A"/>
    <w:rsid w:val="00157093"/>
    <w:rsid w:val="0015722F"/>
    <w:rsid w:val="00157278"/>
    <w:rsid w:val="001572E9"/>
    <w:rsid w:val="0015730F"/>
    <w:rsid w:val="0015767F"/>
    <w:rsid w:val="00157741"/>
    <w:rsid w:val="001577E9"/>
    <w:rsid w:val="00157A5A"/>
    <w:rsid w:val="00160007"/>
    <w:rsid w:val="00160059"/>
    <w:rsid w:val="00160100"/>
    <w:rsid w:val="00160219"/>
    <w:rsid w:val="00160329"/>
    <w:rsid w:val="00160369"/>
    <w:rsid w:val="001603CF"/>
    <w:rsid w:val="0016042D"/>
    <w:rsid w:val="001605D2"/>
    <w:rsid w:val="001606D9"/>
    <w:rsid w:val="001607DC"/>
    <w:rsid w:val="00160A2C"/>
    <w:rsid w:val="00160A35"/>
    <w:rsid w:val="00160AF2"/>
    <w:rsid w:val="00160CAA"/>
    <w:rsid w:val="00160CD8"/>
    <w:rsid w:val="00160E6C"/>
    <w:rsid w:val="00160F60"/>
    <w:rsid w:val="00161101"/>
    <w:rsid w:val="00161176"/>
    <w:rsid w:val="001612AB"/>
    <w:rsid w:val="00161303"/>
    <w:rsid w:val="001613DD"/>
    <w:rsid w:val="00161467"/>
    <w:rsid w:val="001614A2"/>
    <w:rsid w:val="001614BF"/>
    <w:rsid w:val="001615A7"/>
    <w:rsid w:val="001615B7"/>
    <w:rsid w:val="00161659"/>
    <w:rsid w:val="00161704"/>
    <w:rsid w:val="00161732"/>
    <w:rsid w:val="00161791"/>
    <w:rsid w:val="001617B6"/>
    <w:rsid w:val="00161801"/>
    <w:rsid w:val="001618BF"/>
    <w:rsid w:val="001619DE"/>
    <w:rsid w:val="001619E0"/>
    <w:rsid w:val="00161BF1"/>
    <w:rsid w:val="00161C81"/>
    <w:rsid w:val="00161DDA"/>
    <w:rsid w:val="00161EB6"/>
    <w:rsid w:val="00161FA5"/>
    <w:rsid w:val="00162020"/>
    <w:rsid w:val="00162094"/>
    <w:rsid w:val="001620E5"/>
    <w:rsid w:val="001622BB"/>
    <w:rsid w:val="00162333"/>
    <w:rsid w:val="00162440"/>
    <w:rsid w:val="001624AC"/>
    <w:rsid w:val="001627C9"/>
    <w:rsid w:val="001627FC"/>
    <w:rsid w:val="0016284E"/>
    <w:rsid w:val="0016294C"/>
    <w:rsid w:val="0016298D"/>
    <w:rsid w:val="00162AF1"/>
    <w:rsid w:val="00162B58"/>
    <w:rsid w:val="00162C42"/>
    <w:rsid w:val="00162DD0"/>
    <w:rsid w:val="00162DF3"/>
    <w:rsid w:val="00162F08"/>
    <w:rsid w:val="001631D8"/>
    <w:rsid w:val="00163377"/>
    <w:rsid w:val="00163459"/>
    <w:rsid w:val="00163464"/>
    <w:rsid w:val="001635CB"/>
    <w:rsid w:val="00163750"/>
    <w:rsid w:val="0016392C"/>
    <w:rsid w:val="00163D8D"/>
    <w:rsid w:val="00163F04"/>
    <w:rsid w:val="00164019"/>
    <w:rsid w:val="001640A0"/>
    <w:rsid w:val="00164413"/>
    <w:rsid w:val="001645DC"/>
    <w:rsid w:val="001649BD"/>
    <w:rsid w:val="001649C5"/>
    <w:rsid w:val="001649D7"/>
    <w:rsid w:val="00164AB5"/>
    <w:rsid w:val="00164D08"/>
    <w:rsid w:val="00164F8E"/>
    <w:rsid w:val="001650E3"/>
    <w:rsid w:val="0016517C"/>
    <w:rsid w:val="0016527A"/>
    <w:rsid w:val="001652DE"/>
    <w:rsid w:val="001653AA"/>
    <w:rsid w:val="001653EC"/>
    <w:rsid w:val="0016554F"/>
    <w:rsid w:val="001656D2"/>
    <w:rsid w:val="00165703"/>
    <w:rsid w:val="001659B3"/>
    <w:rsid w:val="00165AA9"/>
    <w:rsid w:val="00165D74"/>
    <w:rsid w:val="00165E2D"/>
    <w:rsid w:val="00165E9A"/>
    <w:rsid w:val="00165FEC"/>
    <w:rsid w:val="00166276"/>
    <w:rsid w:val="0016645E"/>
    <w:rsid w:val="001664A3"/>
    <w:rsid w:val="0016652E"/>
    <w:rsid w:val="00166669"/>
    <w:rsid w:val="00166700"/>
    <w:rsid w:val="001668A3"/>
    <w:rsid w:val="001668C9"/>
    <w:rsid w:val="00166971"/>
    <w:rsid w:val="00166B2F"/>
    <w:rsid w:val="00166B91"/>
    <w:rsid w:val="00166F9B"/>
    <w:rsid w:val="001671AB"/>
    <w:rsid w:val="00167235"/>
    <w:rsid w:val="001672C5"/>
    <w:rsid w:val="001672EA"/>
    <w:rsid w:val="001673CB"/>
    <w:rsid w:val="0016747E"/>
    <w:rsid w:val="00167482"/>
    <w:rsid w:val="001679F1"/>
    <w:rsid w:val="00167BAE"/>
    <w:rsid w:val="00167BE5"/>
    <w:rsid w:val="00167C57"/>
    <w:rsid w:val="00167C9A"/>
    <w:rsid w:val="00167D91"/>
    <w:rsid w:val="00167DEA"/>
    <w:rsid w:val="00167F17"/>
    <w:rsid w:val="00170370"/>
    <w:rsid w:val="00170474"/>
    <w:rsid w:val="001704AF"/>
    <w:rsid w:val="00170543"/>
    <w:rsid w:val="0017058C"/>
    <w:rsid w:val="0017077E"/>
    <w:rsid w:val="001709D8"/>
    <w:rsid w:val="00170F32"/>
    <w:rsid w:val="00170F48"/>
    <w:rsid w:val="00170FE6"/>
    <w:rsid w:val="001710A9"/>
    <w:rsid w:val="0017118E"/>
    <w:rsid w:val="00171256"/>
    <w:rsid w:val="00171436"/>
    <w:rsid w:val="001715E5"/>
    <w:rsid w:val="00171676"/>
    <w:rsid w:val="001719CD"/>
    <w:rsid w:val="00171C23"/>
    <w:rsid w:val="00171F1E"/>
    <w:rsid w:val="00171F74"/>
    <w:rsid w:val="0017209C"/>
    <w:rsid w:val="0017254E"/>
    <w:rsid w:val="0017272F"/>
    <w:rsid w:val="001727BC"/>
    <w:rsid w:val="00172839"/>
    <w:rsid w:val="00172A2E"/>
    <w:rsid w:val="00172BD0"/>
    <w:rsid w:val="00172F9B"/>
    <w:rsid w:val="001730A8"/>
    <w:rsid w:val="0017311F"/>
    <w:rsid w:val="00173167"/>
    <w:rsid w:val="0017317D"/>
    <w:rsid w:val="001731E5"/>
    <w:rsid w:val="001735A8"/>
    <w:rsid w:val="00173641"/>
    <w:rsid w:val="001737F1"/>
    <w:rsid w:val="001738CC"/>
    <w:rsid w:val="00173994"/>
    <w:rsid w:val="00173C08"/>
    <w:rsid w:val="00173D5A"/>
    <w:rsid w:val="00173E01"/>
    <w:rsid w:val="00173E38"/>
    <w:rsid w:val="00173EF3"/>
    <w:rsid w:val="00173FA7"/>
    <w:rsid w:val="0017406F"/>
    <w:rsid w:val="0017421C"/>
    <w:rsid w:val="001743CD"/>
    <w:rsid w:val="00174446"/>
    <w:rsid w:val="0017452A"/>
    <w:rsid w:val="001745EE"/>
    <w:rsid w:val="00174626"/>
    <w:rsid w:val="001747E0"/>
    <w:rsid w:val="0017482E"/>
    <w:rsid w:val="00174EC9"/>
    <w:rsid w:val="00174EFF"/>
    <w:rsid w:val="0017517E"/>
    <w:rsid w:val="001752BA"/>
    <w:rsid w:val="0017535F"/>
    <w:rsid w:val="0017539E"/>
    <w:rsid w:val="001753ED"/>
    <w:rsid w:val="0017546B"/>
    <w:rsid w:val="00175596"/>
    <w:rsid w:val="00175610"/>
    <w:rsid w:val="00175612"/>
    <w:rsid w:val="00175740"/>
    <w:rsid w:val="00175892"/>
    <w:rsid w:val="001759EB"/>
    <w:rsid w:val="00175B5E"/>
    <w:rsid w:val="00175C3E"/>
    <w:rsid w:val="00175DF2"/>
    <w:rsid w:val="00175F91"/>
    <w:rsid w:val="001760F2"/>
    <w:rsid w:val="0017610D"/>
    <w:rsid w:val="00176135"/>
    <w:rsid w:val="00176201"/>
    <w:rsid w:val="001762A7"/>
    <w:rsid w:val="00176325"/>
    <w:rsid w:val="001763AB"/>
    <w:rsid w:val="001763EB"/>
    <w:rsid w:val="0017689E"/>
    <w:rsid w:val="001768F9"/>
    <w:rsid w:val="00176927"/>
    <w:rsid w:val="00176C77"/>
    <w:rsid w:val="00176CC5"/>
    <w:rsid w:val="00176DA0"/>
    <w:rsid w:val="00176E43"/>
    <w:rsid w:val="00176E4C"/>
    <w:rsid w:val="001770E6"/>
    <w:rsid w:val="001771B1"/>
    <w:rsid w:val="00177229"/>
    <w:rsid w:val="001772A8"/>
    <w:rsid w:val="00177414"/>
    <w:rsid w:val="0017744B"/>
    <w:rsid w:val="00177810"/>
    <w:rsid w:val="00177B94"/>
    <w:rsid w:val="00177CDF"/>
    <w:rsid w:val="00180029"/>
    <w:rsid w:val="00180067"/>
    <w:rsid w:val="00180337"/>
    <w:rsid w:val="001803E0"/>
    <w:rsid w:val="001804E9"/>
    <w:rsid w:val="0018057D"/>
    <w:rsid w:val="001805DB"/>
    <w:rsid w:val="00180673"/>
    <w:rsid w:val="0018071F"/>
    <w:rsid w:val="00180727"/>
    <w:rsid w:val="001809DA"/>
    <w:rsid w:val="00180ADF"/>
    <w:rsid w:val="00180B53"/>
    <w:rsid w:val="00180B99"/>
    <w:rsid w:val="00180B9A"/>
    <w:rsid w:val="00180C4A"/>
    <w:rsid w:val="00180C74"/>
    <w:rsid w:val="00180D38"/>
    <w:rsid w:val="00180E68"/>
    <w:rsid w:val="00180F59"/>
    <w:rsid w:val="001811C2"/>
    <w:rsid w:val="0018124B"/>
    <w:rsid w:val="0018147C"/>
    <w:rsid w:val="00181544"/>
    <w:rsid w:val="001815BA"/>
    <w:rsid w:val="001815D9"/>
    <w:rsid w:val="00181790"/>
    <w:rsid w:val="001817AD"/>
    <w:rsid w:val="0018197D"/>
    <w:rsid w:val="001819E4"/>
    <w:rsid w:val="00181BD1"/>
    <w:rsid w:val="00181DF2"/>
    <w:rsid w:val="0018211F"/>
    <w:rsid w:val="001821EA"/>
    <w:rsid w:val="00182274"/>
    <w:rsid w:val="001824FA"/>
    <w:rsid w:val="001825DF"/>
    <w:rsid w:val="001826BF"/>
    <w:rsid w:val="00182743"/>
    <w:rsid w:val="00182807"/>
    <w:rsid w:val="00182891"/>
    <w:rsid w:val="0018299B"/>
    <w:rsid w:val="00182BBC"/>
    <w:rsid w:val="001830BA"/>
    <w:rsid w:val="001831A2"/>
    <w:rsid w:val="00183221"/>
    <w:rsid w:val="0018350A"/>
    <w:rsid w:val="00183590"/>
    <w:rsid w:val="0018364D"/>
    <w:rsid w:val="00183744"/>
    <w:rsid w:val="0018392F"/>
    <w:rsid w:val="00183B14"/>
    <w:rsid w:val="00183D50"/>
    <w:rsid w:val="00183F4E"/>
    <w:rsid w:val="001840E0"/>
    <w:rsid w:val="001841C9"/>
    <w:rsid w:val="001843FD"/>
    <w:rsid w:val="0018456B"/>
    <w:rsid w:val="0018475E"/>
    <w:rsid w:val="001847A9"/>
    <w:rsid w:val="001848F6"/>
    <w:rsid w:val="0018493E"/>
    <w:rsid w:val="00184986"/>
    <w:rsid w:val="001849FF"/>
    <w:rsid w:val="00184C3F"/>
    <w:rsid w:val="00184DB3"/>
    <w:rsid w:val="00184EAE"/>
    <w:rsid w:val="00184F0A"/>
    <w:rsid w:val="00184F8B"/>
    <w:rsid w:val="00185083"/>
    <w:rsid w:val="0018508F"/>
    <w:rsid w:val="001851B1"/>
    <w:rsid w:val="001852E1"/>
    <w:rsid w:val="0018536D"/>
    <w:rsid w:val="001853B1"/>
    <w:rsid w:val="0018543E"/>
    <w:rsid w:val="00185636"/>
    <w:rsid w:val="00185692"/>
    <w:rsid w:val="001856B9"/>
    <w:rsid w:val="00185DBE"/>
    <w:rsid w:val="00185E75"/>
    <w:rsid w:val="00185EDB"/>
    <w:rsid w:val="00185F74"/>
    <w:rsid w:val="00185FB6"/>
    <w:rsid w:val="00186307"/>
    <w:rsid w:val="001865C1"/>
    <w:rsid w:val="00186793"/>
    <w:rsid w:val="001869C6"/>
    <w:rsid w:val="00186B07"/>
    <w:rsid w:val="00186C20"/>
    <w:rsid w:val="00186C3B"/>
    <w:rsid w:val="00186C55"/>
    <w:rsid w:val="00186D36"/>
    <w:rsid w:val="00186ED0"/>
    <w:rsid w:val="001873FC"/>
    <w:rsid w:val="0018781D"/>
    <w:rsid w:val="00187954"/>
    <w:rsid w:val="00187968"/>
    <w:rsid w:val="00187982"/>
    <w:rsid w:val="00187B3B"/>
    <w:rsid w:val="00187B43"/>
    <w:rsid w:val="00187D45"/>
    <w:rsid w:val="001901C5"/>
    <w:rsid w:val="001902DA"/>
    <w:rsid w:val="001902E7"/>
    <w:rsid w:val="00190537"/>
    <w:rsid w:val="001905AF"/>
    <w:rsid w:val="0019095D"/>
    <w:rsid w:val="00190A29"/>
    <w:rsid w:val="00190AEE"/>
    <w:rsid w:val="00190CEC"/>
    <w:rsid w:val="00190D79"/>
    <w:rsid w:val="00190E19"/>
    <w:rsid w:val="00190F28"/>
    <w:rsid w:val="00191019"/>
    <w:rsid w:val="001910C0"/>
    <w:rsid w:val="00191320"/>
    <w:rsid w:val="001913D0"/>
    <w:rsid w:val="001913D3"/>
    <w:rsid w:val="001916A2"/>
    <w:rsid w:val="00191905"/>
    <w:rsid w:val="0019194A"/>
    <w:rsid w:val="00191B2E"/>
    <w:rsid w:val="00191BEE"/>
    <w:rsid w:val="00191C77"/>
    <w:rsid w:val="00191CB0"/>
    <w:rsid w:val="00191CB2"/>
    <w:rsid w:val="00191D21"/>
    <w:rsid w:val="00191DE0"/>
    <w:rsid w:val="00191E06"/>
    <w:rsid w:val="00191E3C"/>
    <w:rsid w:val="00191E47"/>
    <w:rsid w:val="00191EBA"/>
    <w:rsid w:val="00191EEF"/>
    <w:rsid w:val="0019203C"/>
    <w:rsid w:val="001920F0"/>
    <w:rsid w:val="00192160"/>
    <w:rsid w:val="001922EE"/>
    <w:rsid w:val="00192527"/>
    <w:rsid w:val="0019259B"/>
    <w:rsid w:val="00192611"/>
    <w:rsid w:val="00192818"/>
    <w:rsid w:val="0019291C"/>
    <w:rsid w:val="00192A0F"/>
    <w:rsid w:val="00192AC2"/>
    <w:rsid w:val="00192DBF"/>
    <w:rsid w:val="00192E97"/>
    <w:rsid w:val="001931AC"/>
    <w:rsid w:val="00193299"/>
    <w:rsid w:val="0019339E"/>
    <w:rsid w:val="00193550"/>
    <w:rsid w:val="001935C5"/>
    <w:rsid w:val="001937B6"/>
    <w:rsid w:val="00193946"/>
    <w:rsid w:val="0019396A"/>
    <w:rsid w:val="00193A3C"/>
    <w:rsid w:val="00193A82"/>
    <w:rsid w:val="00193BEE"/>
    <w:rsid w:val="00193CF2"/>
    <w:rsid w:val="00193FC9"/>
    <w:rsid w:val="0019415F"/>
    <w:rsid w:val="0019432F"/>
    <w:rsid w:val="00194427"/>
    <w:rsid w:val="001945B4"/>
    <w:rsid w:val="001945EB"/>
    <w:rsid w:val="0019474E"/>
    <w:rsid w:val="001947A4"/>
    <w:rsid w:val="001947B8"/>
    <w:rsid w:val="001947CC"/>
    <w:rsid w:val="0019499C"/>
    <w:rsid w:val="001949CC"/>
    <w:rsid w:val="00194A79"/>
    <w:rsid w:val="00194D51"/>
    <w:rsid w:val="00194DA0"/>
    <w:rsid w:val="00194E8D"/>
    <w:rsid w:val="001950A9"/>
    <w:rsid w:val="00195101"/>
    <w:rsid w:val="00195236"/>
    <w:rsid w:val="00195514"/>
    <w:rsid w:val="00195520"/>
    <w:rsid w:val="00195593"/>
    <w:rsid w:val="001956BC"/>
    <w:rsid w:val="00195857"/>
    <w:rsid w:val="00195876"/>
    <w:rsid w:val="001958E5"/>
    <w:rsid w:val="00195BC3"/>
    <w:rsid w:val="00195BF8"/>
    <w:rsid w:val="00195C2B"/>
    <w:rsid w:val="00195CF4"/>
    <w:rsid w:val="00195D17"/>
    <w:rsid w:val="00195D2D"/>
    <w:rsid w:val="00195DD0"/>
    <w:rsid w:val="00195ECB"/>
    <w:rsid w:val="00196098"/>
    <w:rsid w:val="001962EA"/>
    <w:rsid w:val="0019630C"/>
    <w:rsid w:val="001965A7"/>
    <w:rsid w:val="001965D1"/>
    <w:rsid w:val="001966FF"/>
    <w:rsid w:val="00196831"/>
    <w:rsid w:val="001968C9"/>
    <w:rsid w:val="00196974"/>
    <w:rsid w:val="001969FD"/>
    <w:rsid w:val="00196B16"/>
    <w:rsid w:val="00196BCD"/>
    <w:rsid w:val="00196C80"/>
    <w:rsid w:val="00197151"/>
    <w:rsid w:val="001971AE"/>
    <w:rsid w:val="00197272"/>
    <w:rsid w:val="001974C8"/>
    <w:rsid w:val="00197514"/>
    <w:rsid w:val="001975DF"/>
    <w:rsid w:val="0019762F"/>
    <w:rsid w:val="001977E6"/>
    <w:rsid w:val="00197997"/>
    <w:rsid w:val="00197A17"/>
    <w:rsid w:val="00197ACC"/>
    <w:rsid w:val="00197B5D"/>
    <w:rsid w:val="00197D2B"/>
    <w:rsid w:val="00197D51"/>
    <w:rsid w:val="00197F0D"/>
    <w:rsid w:val="001A0031"/>
    <w:rsid w:val="001A0566"/>
    <w:rsid w:val="001A05BD"/>
    <w:rsid w:val="001A05DD"/>
    <w:rsid w:val="001A066B"/>
    <w:rsid w:val="001A0A9F"/>
    <w:rsid w:val="001A0B90"/>
    <w:rsid w:val="001A0D4C"/>
    <w:rsid w:val="001A110F"/>
    <w:rsid w:val="001A1450"/>
    <w:rsid w:val="001A1457"/>
    <w:rsid w:val="001A145F"/>
    <w:rsid w:val="001A14FB"/>
    <w:rsid w:val="001A157C"/>
    <w:rsid w:val="001A163E"/>
    <w:rsid w:val="001A1797"/>
    <w:rsid w:val="001A17B9"/>
    <w:rsid w:val="001A18AD"/>
    <w:rsid w:val="001A196F"/>
    <w:rsid w:val="001A1987"/>
    <w:rsid w:val="001A1AC3"/>
    <w:rsid w:val="001A1ADF"/>
    <w:rsid w:val="001A1C0D"/>
    <w:rsid w:val="001A1F80"/>
    <w:rsid w:val="001A2025"/>
    <w:rsid w:val="001A2106"/>
    <w:rsid w:val="001A2117"/>
    <w:rsid w:val="001A2378"/>
    <w:rsid w:val="001A2575"/>
    <w:rsid w:val="001A2641"/>
    <w:rsid w:val="001A268A"/>
    <w:rsid w:val="001A26E4"/>
    <w:rsid w:val="001A2AE5"/>
    <w:rsid w:val="001A2C1C"/>
    <w:rsid w:val="001A2C4A"/>
    <w:rsid w:val="001A2C77"/>
    <w:rsid w:val="001A2D35"/>
    <w:rsid w:val="001A2E21"/>
    <w:rsid w:val="001A30D4"/>
    <w:rsid w:val="001A33A6"/>
    <w:rsid w:val="001A3472"/>
    <w:rsid w:val="001A37C2"/>
    <w:rsid w:val="001A3829"/>
    <w:rsid w:val="001A39E7"/>
    <w:rsid w:val="001A3A95"/>
    <w:rsid w:val="001A3C49"/>
    <w:rsid w:val="001A3CED"/>
    <w:rsid w:val="001A3F0F"/>
    <w:rsid w:val="001A40C2"/>
    <w:rsid w:val="001A41DF"/>
    <w:rsid w:val="001A43B4"/>
    <w:rsid w:val="001A4666"/>
    <w:rsid w:val="001A47A9"/>
    <w:rsid w:val="001A4952"/>
    <w:rsid w:val="001A4997"/>
    <w:rsid w:val="001A4B88"/>
    <w:rsid w:val="001A4BB9"/>
    <w:rsid w:val="001A4FC0"/>
    <w:rsid w:val="001A4FC2"/>
    <w:rsid w:val="001A4FF8"/>
    <w:rsid w:val="001A514A"/>
    <w:rsid w:val="001A5194"/>
    <w:rsid w:val="001A5232"/>
    <w:rsid w:val="001A5396"/>
    <w:rsid w:val="001A5552"/>
    <w:rsid w:val="001A5CEF"/>
    <w:rsid w:val="001A5F37"/>
    <w:rsid w:val="001A5FFD"/>
    <w:rsid w:val="001A6020"/>
    <w:rsid w:val="001A613C"/>
    <w:rsid w:val="001A619C"/>
    <w:rsid w:val="001A62E6"/>
    <w:rsid w:val="001A6633"/>
    <w:rsid w:val="001A6727"/>
    <w:rsid w:val="001A67B9"/>
    <w:rsid w:val="001A6940"/>
    <w:rsid w:val="001A6B16"/>
    <w:rsid w:val="001A6E70"/>
    <w:rsid w:val="001A6E7B"/>
    <w:rsid w:val="001A6F28"/>
    <w:rsid w:val="001A71C3"/>
    <w:rsid w:val="001A7273"/>
    <w:rsid w:val="001A741F"/>
    <w:rsid w:val="001A768A"/>
    <w:rsid w:val="001A77AD"/>
    <w:rsid w:val="001A78BF"/>
    <w:rsid w:val="001A799B"/>
    <w:rsid w:val="001A7A8A"/>
    <w:rsid w:val="001A7B4D"/>
    <w:rsid w:val="001A7D8F"/>
    <w:rsid w:val="001A7EA0"/>
    <w:rsid w:val="001A7F12"/>
    <w:rsid w:val="001A7FF7"/>
    <w:rsid w:val="001B0081"/>
    <w:rsid w:val="001B016A"/>
    <w:rsid w:val="001B0261"/>
    <w:rsid w:val="001B04FF"/>
    <w:rsid w:val="001B055A"/>
    <w:rsid w:val="001B0721"/>
    <w:rsid w:val="001B0945"/>
    <w:rsid w:val="001B0DFA"/>
    <w:rsid w:val="001B0EC8"/>
    <w:rsid w:val="001B0FED"/>
    <w:rsid w:val="001B1274"/>
    <w:rsid w:val="001B13B0"/>
    <w:rsid w:val="001B1482"/>
    <w:rsid w:val="001B1495"/>
    <w:rsid w:val="001B14DE"/>
    <w:rsid w:val="001B1500"/>
    <w:rsid w:val="001B1574"/>
    <w:rsid w:val="001B163E"/>
    <w:rsid w:val="001B176F"/>
    <w:rsid w:val="001B185D"/>
    <w:rsid w:val="001B18FD"/>
    <w:rsid w:val="001B1905"/>
    <w:rsid w:val="001B1947"/>
    <w:rsid w:val="001B1A19"/>
    <w:rsid w:val="001B1A91"/>
    <w:rsid w:val="001B1AD8"/>
    <w:rsid w:val="001B1B37"/>
    <w:rsid w:val="001B1BEE"/>
    <w:rsid w:val="001B1D0F"/>
    <w:rsid w:val="001B1D18"/>
    <w:rsid w:val="001B1DF7"/>
    <w:rsid w:val="001B1E80"/>
    <w:rsid w:val="001B1F89"/>
    <w:rsid w:val="001B204D"/>
    <w:rsid w:val="001B22B4"/>
    <w:rsid w:val="001B268A"/>
    <w:rsid w:val="001B26B9"/>
    <w:rsid w:val="001B2A05"/>
    <w:rsid w:val="001B2B1B"/>
    <w:rsid w:val="001B2B33"/>
    <w:rsid w:val="001B2C46"/>
    <w:rsid w:val="001B2EE2"/>
    <w:rsid w:val="001B3010"/>
    <w:rsid w:val="001B3270"/>
    <w:rsid w:val="001B3404"/>
    <w:rsid w:val="001B3437"/>
    <w:rsid w:val="001B34A1"/>
    <w:rsid w:val="001B35FE"/>
    <w:rsid w:val="001B3612"/>
    <w:rsid w:val="001B3746"/>
    <w:rsid w:val="001B37CA"/>
    <w:rsid w:val="001B3948"/>
    <w:rsid w:val="001B39CE"/>
    <w:rsid w:val="001B3AAB"/>
    <w:rsid w:val="001B3C51"/>
    <w:rsid w:val="001B3CD5"/>
    <w:rsid w:val="001B3DA7"/>
    <w:rsid w:val="001B3DB8"/>
    <w:rsid w:val="001B3FF0"/>
    <w:rsid w:val="001B41C9"/>
    <w:rsid w:val="001B41F0"/>
    <w:rsid w:val="001B4279"/>
    <w:rsid w:val="001B44DC"/>
    <w:rsid w:val="001B44E9"/>
    <w:rsid w:val="001B4529"/>
    <w:rsid w:val="001B458A"/>
    <w:rsid w:val="001B46BF"/>
    <w:rsid w:val="001B4832"/>
    <w:rsid w:val="001B4846"/>
    <w:rsid w:val="001B48EA"/>
    <w:rsid w:val="001B49D8"/>
    <w:rsid w:val="001B49E9"/>
    <w:rsid w:val="001B4A0F"/>
    <w:rsid w:val="001B4B11"/>
    <w:rsid w:val="001B4C44"/>
    <w:rsid w:val="001B4C47"/>
    <w:rsid w:val="001B4DA9"/>
    <w:rsid w:val="001B4F07"/>
    <w:rsid w:val="001B505C"/>
    <w:rsid w:val="001B5221"/>
    <w:rsid w:val="001B532D"/>
    <w:rsid w:val="001B53CE"/>
    <w:rsid w:val="001B548B"/>
    <w:rsid w:val="001B583C"/>
    <w:rsid w:val="001B5ADD"/>
    <w:rsid w:val="001B5E83"/>
    <w:rsid w:val="001B62E4"/>
    <w:rsid w:val="001B6314"/>
    <w:rsid w:val="001B64F3"/>
    <w:rsid w:val="001B65C0"/>
    <w:rsid w:val="001B65FA"/>
    <w:rsid w:val="001B6783"/>
    <w:rsid w:val="001B685F"/>
    <w:rsid w:val="001B6AD0"/>
    <w:rsid w:val="001B6B19"/>
    <w:rsid w:val="001B6DD8"/>
    <w:rsid w:val="001B6F21"/>
    <w:rsid w:val="001B71F7"/>
    <w:rsid w:val="001B7360"/>
    <w:rsid w:val="001B737B"/>
    <w:rsid w:val="001B7556"/>
    <w:rsid w:val="001B757E"/>
    <w:rsid w:val="001B75A1"/>
    <w:rsid w:val="001B76CF"/>
    <w:rsid w:val="001B7811"/>
    <w:rsid w:val="001B7A41"/>
    <w:rsid w:val="001B7B3B"/>
    <w:rsid w:val="001B7BC0"/>
    <w:rsid w:val="001B7C6F"/>
    <w:rsid w:val="001B7CAB"/>
    <w:rsid w:val="001C0021"/>
    <w:rsid w:val="001C0111"/>
    <w:rsid w:val="001C01CB"/>
    <w:rsid w:val="001C02C0"/>
    <w:rsid w:val="001C044E"/>
    <w:rsid w:val="001C060C"/>
    <w:rsid w:val="001C068F"/>
    <w:rsid w:val="001C07A5"/>
    <w:rsid w:val="001C0977"/>
    <w:rsid w:val="001C09AE"/>
    <w:rsid w:val="001C0ABD"/>
    <w:rsid w:val="001C0B0B"/>
    <w:rsid w:val="001C0B45"/>
    <w:rsid w:val="001C0B96"/>
    <w:rsid w:val="001C1020"/>
    <w:rsid w:val="001C10B2"/>
    <w:rsid w:val="001C10DA"/>
    <w:rsid w:val="001C1288"/>
    <w:rsid w:val="001C1338"/>
    <w:rsid w:val="001C13E7"/>
    <w:rsid w:val="001C143E"/>
    <w:rsid w:val="001C1654"/>
    <w:rsid w:val="001C16AC"/>
    <w:rsid w:val="001C1B27"/>
    <w:rsid w:val="001C1C6E"/>
    <w:rsid w:val="001C2151"/>
    <w:rsid w:val="001C2192"/>
    <w:rsid w:val="001C22CB"/>
    <w:rsid w:val="001C2326"/>
    <w:rsid w:val="001C2547"/>
    <w:rsid w:val="001C2962"/>
    <w:rsid w:val="001C2A06"/>
    <w:rsid w:val="001C2B01"/>
    <w:rsid w:val="001C2D3B"/>
    <w:rsid w:val="001C3021"/>
    <w:rsid w:val="001C31DD"/>
    <w:rsid w:val="001C3207"/>
    <w:rsid w:val="001C3259"/>
    <w:rsid w:val="001C340C"/>
    <w:rsid w:val="001C344D"/>
    <w:rsid w:val="001C375D"/>
    <w:rsid w:val="001C3928"/>
    <w:rsid w:val="001C3A10"/>
    <w:rsid w:val="001C3AA2"/>
    <w:rsid w:val="001C3D68"/>
    <w:rsid w:val="001C3E03"/>
    <w:rsid w:val="001C3EAF"/>
    <w:rsid w:val="001C4217"/>
    <w:rsid w:val="001C424C"/>
    <w:rsid w:val="001C43CE"/>
    <w:rsid w:val="001C4600"/>
    <w:rsid w:val="001C4868"/>
    <w:rsid w:val="001C4918"/>
    <w:rsid w:val="001C4932"/>
    <w:rsid w:val="001C49A8"/>
    <w:rsid w:val="001C4A02"/>
    <w:rsid w:val="001C4BDD"/>
    <w:rsid w:val="001C4FBF"/>
    <w:rsid w:val="001C50B4"/>
    <w:rsid w:val="001C51FE"/>
    <w:rsid w:val="001C5269"/>
    <w:rsid w:val="001C52F5"/>
    <w:rsid w:val="001C54AC"/>
    <w:rsid w:val="001C54E2"/>
    <w:rsid w:val="001C550F"/>
    <w:rsid w:val="001C5685"/>
    <w:rsid w:val="001C58FA"/>
    <w:rsid w:val="001C595E"/>
    <w:rsid w:val="001C5A49"/>
    <w:rsid w:val="001C5BB2"/>
    <w:rsid w:val="001C5C37"/>
    <w:rsid w:val="001C5E91"/>
    <w:rsid w:val="001C5ED2"/>
    <w:rsid w:val="001C5F5B"/>
    <w:rsid w:val="001C5F89"/>
    <w:rsid w:val="001C6057"/>
    <w:rsid w:val="001C620A"/>
    <w:rsid w:val="001C642A"/>
    <w:rsid w:val="001C6616"/>
    <w:rsid w:val="001C668D"/>
    <w:rsid w:val="001C673B"/>
    <w:rsid w:val="001C67CC"/>
    <w:rsid w:val="001C686D"/>
    <w:rsid w:val="001C68B0"/>
    <w:rsid w:val="001C69BD"/>
    <w:rsid w:val="001C69FA"/>
    <w:rsid w:val="001C6A00"/>
    <w:rsid w:val="001C6BD7"/>
    <w:rsid w:val="001C6FFE"/>
    <w:rsid w:val="001C72A9"/>
    <w:rsid w:val="001C72D1"/>
    <w:rsid w:val="001C7337"/>
    <w:rsid w:val="001C73B1"/>
    <w:rsid w:val="001C73EB"/>
    <w:rsid w:val="001C745C"/>
    <w:rsid w:val="001C750E"/>
    <w:rsid w:val="001C755A"/>
    <w:rsid w:val="001C7585"/>
    <w:rsid w:val="001C76F2"/>
    <w:rsid w:val="001C784A"/>
    <w:rsid w:val="001C7852"/>
    <w:rsid w:val="001C7B5F"/>
    <w:rsid w:val="001C7BD0"/>
    <w:rsid w:val="001D0144"/>
    <w:rsid w:val="001D034B"/>
    <w:rsid w:val="001D0A6C"/>
    <w:rsid w:val="001D0C11"/>
    <w:rsid w:val="001D0D0B"/>
    <w:rsid w:val="001D0E2A"/>
    <w:rsid w:val="001D0E8F"/>
    <w:rsid w:val="001D11E5"/>
    <w:rsid w:val="001D136C"/>
    <w:rsid w:val="001D13BD"/>
    <w:rsid w:val="001D1809"/>
    <w:rsid w:val="001D1BA9"/>
    <w:rsid w:val="001D1C34"/>
    <w:rsid w:val="001D1F8E"/>
    <w:rsid w:val="001D2096"/>
    <w:rsid w:val="001D20D3"/>
    <w:rsid w:val="001D2122"/>
    <w:rsid w:val="001D2169"/>
    <w:rsid w:val="001D2209"/>
    <w:rsid w:val="001D2230"/>
    <w:rsid w:val="001D223A"/>
    <w:rsid w:val="001D22B7"/>
    <w:rsid w:val="001D233C"/>
    <w:rsid w:val="001D24C9"/>
    <w:rsid w:val="001D25E9"/>
    <w:rsid w:val="001D2763"/>
    <w:rsid w:val="001D2AD8"/>
    <w:rsid w:val="001D2BA9"/>
    <w:rsid w:val="001D2CBF"/>
    <w:rsid w:val="001D2EAF"/>
    <w:rsid w:val="001D3012"/>
    <w:rsid w:val="001D3094"/>
    <w:rsid w:val="001D31F2"/>
    <w:rsid w:val="001D32DC"/>
    <w:rsid w:val="001D338D"/>
    <w:rsid w:val="001D33BE"/>
    <w:rsid w:val="001D3418"/>
    <w:rsid w:val="001D34A1"/>
    <w:rsid w:val="001D362E"/>
    <w:rsid w:val="001D36F5"/>
    <w:rsid w:val="001D3A58"/>
    <w:rsid w:val="001D3C16"/>
    <w:rsid w:val="001D3CCA"/>
    <w:rsid w:val="001D3CD5"/>
    <w:rsid w:val="001D3CF2"/>
    <w:rsid w:val="001D3F62"/>
    <w:rsid w:val="001D40A0"/>
    <w:rsid w:val="001D4114"/>
    <w:rsid w:val="001D456F"/>
    <w:rsid w:val="001D45FB"/>
    <w:rsid w:val="001D46E8"/>
    <w:rsid w:val="001D4A3D"/>
    <w:rsid w:val="001D4D7A"/>
    <w:rsid w:val="001D4D94"/>
    <w:rsid w:val="001D4EB4"/>
    <w:rsid w:val="001D4F2A"/>
    <w:rsid w:val="001D4FB7"/>
    <w:rsid w:val="001D5154"/>
    <w:rsid w:val="001D5250"/>
    <w:rsid w:val="001D52E6"/>
    <w:rsid w:val="001D530E"/>
    <w:rsid w:val="001D5435"/>
    <w:rsid w:val="001D5550"/>
    <w:rsid w:val="001D57DA"/>
    <w:rsid w:val="001D592C"/>
    <w:rsid w:val="001D59FA"/>
    <w:rsid w:val="001D5AAA"/>
    <w:rsid w:val="001D5B4C"/>
    <w:rsid w:val="001D5BBB"/>
    <w:rsid w:val="001D5BDE"/>
    <w:rsid w:val="001D5D70"/>
    <w:rsid w:val="001D5D9B"/>
    <w:rsid w:val="001D5E8A"/>
    <w:rsid w:val="001D5EB4"/>
    <w:rsid w:val="001D5F70"/>
    <w:rsid w:val="001D6150"/>
    <w:rsid w:val="001D61F7"/>
    <w:rsid w:val="001D6335"/>
    <w:rsid w:val="001D634A"/>
    <w:rsid w:val="001D65E2"/>
    <w:rsid w:val="001D693E"/>
    <w:rsid w:val="001D69F1"/>
    <w:rsid w:val="001D6CAF"/>
    <w:rsid w:val="001D6D97"/>
    <w:rsid w:val="001D70C0"/>
    <w:rsid w:val="001D72D0"/>
    <w:rsid w:val="001D72E1"/>
    <w:rsid w:val="001D744F"/>
    <w:rsid w:val="001D7565"/>
    <w:rsid w:val="001D75C0"/>
    <w:rsid w:val="001D76BA"/>
    <w:rsid w:val="001D790D"/>
    <w:rsid w:val="001D7943"/>
    <w:rsid w:val="001D7975"/>
    <w:rsid w:val="001D79C9"/>
    <w:rsid w:val="001D7C91"/>
    <w:rsid w:val="001E02CA"/>
    <w:rsid w:val="001E0473"/>
    <w:rsid w:val="001E04CB"/>
    <w:rsid w:val="001E057A"/>
    <w:rsid w:val="001E066E"/>
    <w:rsid w:val="001E069F"/>
    <w:rsid w:val="001E06B7"/>
    <w:rsid w:val="001E06EE"/>
    <w:rsid w:val="001E06FD"/>
    <w:rsid w:val="001E08BB"/>
    <w:rsid w:val="001E08D8"/>
    <w:rsid w:val="001E0B57"/>
    <w:rsid w:val="001E0C02"/>
    <w:rsid w:val="001E0DEC"/>
    <w:rsid w:val="001E0E8E"/>
    <w:rsid w:val="001E0EFB"/>
    <w:rsid w:val="001E0F9A"/>
    <w:rsid w:val="001E14A6"/>
    <w:rsid w:val="001E18DB"/>
    <w:rsid w:val="001E1B42"/>
    <w:rsid w:val="001E1BE8"/>
    <w:rsid w:val="001E1D57"/>
    <w:rsid w:val="001E2483"/>
    <w:rsid w:val="001E24AC"/>
    <w:rsid w:val="001E26BA"/>
    <w:rsid w:val="001E26D0"/>
    <w:rsid w:val="001E2B19"/>
    <w:rsid w:val="001E2C32"/>
    <w:rsid w:val="001E2F3C"/>
    <w:rsid w:val="001E2F41"/>
    <w:rsid w:val="001E2F47"/>
    <w:rsid w:val="001E33F5"/>
    <w:rsid w:val="001E3495"/>
    <w:rsid w:val="001E3505"/>
    <w:rsid w:val="001E3562"/>
    <w:rsid w:val="001E3809"/>
    <w:rsid w:val="001E38B9"/>
    <w:rsid w:val="001E38CA"/>
    <w:rsid w:val="001E3924"/>
    <w:rsid w:val="001E3B29"/>
    <w:rsid w:val="001E3C05"/>
    <w:rsid w:val="001E3D50"/>
    <w:rsid w:val="001E4063"/>
    <w:rsid w:val="001E4130"/>
    <w:rsid w:val="001E443B"/>
    <w:rsid w:val="001E4AB2"/>
    <w:rsid w:val="001E4B97"/>
    <w:rsid w:val="001E4CFD"/>
    <w:rsid w:val="001E4DA8"/>
    <w:rsid w:val="001E4E4C"/>
    <w:rsid w:val="001E4EAF"/>
    <w:rsid w:val="001E4F61"/>
    <w:rsid w:val="001E53F9"/>
    <w:rsid w:val="001E5572"/>
    <w:rsid w:val="001E567A"/>
    <w:rsid w:val="001E5754"/>
    <w:rsid w:val="001E578C"/>
    <w:rsid w:val="001E5804"/>
    <w:rsid w:val="001E5AA6"/>
    <w:rsid w:val="001E5ADD"/>
    <w:rsid w:val="001E5B36"/>
    <w:rsid w:val="001E5C67"/>
    <w:rsid w:val="001E5DBB"/>
    <w:rsid w:val="001E5EB4"/>
    <w:rsid w:val="001E5EB9"/>
    <w:rsid w:val="001E6016"/>
    <w:rsid w:val="001E607A"/>
    <w:rsid w:val="001E609E"/>
    <w:rsid w:val="001E61ED"/>
    <w:rsid w:val="001E6481"/>
    <w:rsid w:val="001E64A5"/>
    <w:rsid w:val="001E67AF"/>
    <w:rsid w:val="001E67F9"/>
    <w:rsid w:val="001E6D27"/>
    <w:rsid w:val="001E6D4A"/>
    <w:rsid w:val="001E71DF"/>
    <w:rsid w:val="001E71ED"/>
    <w:rsid w:val="001E746B"/>
    <w:rsid w:val="001E75AE"/>
    <w:rsid w:val="001E78C4"/>
    <w:rsid w:val="001E79A1"/>
    <w:rsid w:val="001E79F5"/>
    <w:rsid w:val="001E7A48"/>
    <w:rsid w:val="001E7F36"/>
    <w:rsid w:val="001E7F9F"/>
    <w:rsid w:val="001F007E"/>
    <w:rsid w:val="001F026A"/>
    <w:rsid w:val="001F02A8"/>
    <w:rsid w:val="001F032C"/>
    <w:rsid w:val="001F0536"/>
    <w:rsid w:val="001F0644"/>
    <w:rsid w:val="001F064A"/>
    <w:rsid w:val="001F08A0"/>
    <w:rsid w:val="001F08A1"/>
    <w:rsid w:val="001F08ED"/>
    <w:rsid w:val="001F0953"/>
    <w:rsid w:val="001F0ACE"/>
    <w:rsid w:val="001F0B18"/>
    <w:rsid w:val="001F0B63"/>
    <w:rsid w:val="001F0B6E"/>
    <w:rsid w:val="001F0BEB"/>
    <w:rsid w:val="001F0D56"/>
    <w:rsid w:val="001F0DCB"/>
    <w:rsid w:val="001F0ED9"/>
    <w:rsid w:val="001F1170"/>
    <w:rsid w:val="001F13F4"/>
    <w:rsid w:val="001F1494"/>
    <w:rsid w:val="001F1750"/>
    <w:rsid w:val="001F177B"/>
    <w:rsid w:val="001F1873"/>
    <w:rsid w:val="001F19CC"/>
    <w:rsid w:val="001F19D6"/>
    <w:rsid w:val="001F1A4F"/>
    <w:rsid w:val="001F1B64"/>
    <w:rsid w:val="001F1B8A"/>
    <w:rsid w:val="001F1BD2"/>
    <w:rsid w:val="001F1D81"/>
    <w:rsid w:val="001F1F2A"/>
    <w:rsid w:val="001F20AC"/>
    <w:rsid w:val="001F2361"/>
    <w:rsid w:val="001F2ACF"/>
    <w:rsid w:val="001F2D36"/>
    <w:rsid w:val="001F2D39"/>
    <w:rsid w:val="001F2D52"/>
    <w:rsid w:val="001F3282"/>
    <w:rsid w:val="001F328F"/>
    <w:rsid w:val="001F32FA"/>
    <w:rsid w:val="001F34C8"/>
    <w:rsid w:val="001F3530"/>
    <w:rsid w:val="001F36EC"/>
    <w:rsid w:val="001F3776"/>
    <w:rsid w:val="001F377B"/>
    <w:rsid w:val="001F3782"/>
    <w:rsid w:val="001F38BB"/>
    <w:rsid w:val="001F3A7A"/>
    <w:rsid w:val="001F3CB3"/>
    <w:rsid w:val="001F3E3A"/>
    <w:rsid w:val="001F3F81"/>
    <w:rsid w:val="001F3FD4"/>
    <w:rsid w:val="001F40D7"/>
    <w:rsid w:val="001F4106"/>
    <w:rsid w:val="001F4130"/>
    <w:rsid w:val="001F419B"/>
    <w:rsid w:val="001F41DF"/>
    <w:rsid w:val="001F428F"/>
    <w:rsid w:val="001F42C4"/>
    <w:rsid w:val="001F4380"/>
    <w:rsid w:val="001F4395"/>
    <w:rsid w:val="001F4461"/>
    <w:rsid w:val="001F46A2"/>
    <w:rsid w:val="001F4D82"/>
    <w:rsid w:val="001F4E7B"/>
    <w:rsid w:val="001F5057"/>
    <w:rsid w:val="001F5163"/>
    <w:rsid w:val="001F5176"/>
    <w:rsid w:val="001F517B"/>
    <w:rsid w:val="001F521A"/>
    <w:rsid w:val="001F525D"/>
    <w:rsid w:val="001F527D"/>
    <w:rsid w:val="001F5549"/>
    <w:rsid w:val="001F57E1"/>
    <w:rsid w:val="001F58EB"/>
    <w:rsid w:val="001F5A5E"/>
    <w:rsid w:val="001F5CF4"/>
    <w:rsid w:val="001F6156"/>
    <w:rsid w:val="001F62B0"/>
    <w:rsid w:val="001F631C"/>
    <w:rsid w:val="001F644D"/>
    <w:rsid w:val="001F6479"/>
    <w:rsid w:val="001F6516"/>
    <w:rsid w:val="001F66C7"/>
    <w:rsid w:val="001F6889"/>
    <w:rsid w:val="001F6957"/>
    <w:rsid w:val="001F6A6A"/>
    <w:rsid w:val="001F6B03"/>
    <w:rsid w:val="001F6C53"/>
    <w:rsid w:val="001F7017"/>
    <w:rsid w:val="001F70DF"/>
    <w:rsid w:val="001F712E"/>
    <w:rsid w:val="001F720B"/>
    <w:rsid w:val="001F721D"/>
    <w:rsid w:val="001F72C5"/>
    <w:rsid w:val="001F7315"/>
    <w:rsid w:val="001F7428"/>
    <w:rsid w:val="001F744C"/>
    <w:rsid w:val="001F750E"/>
    <w:rsid w:val="001F767D"/>
    <w:rsid w:val="001F77C6"/>
    <w:rsid w:val="001F77FC"/>
    <w:rsid w:val="001F788F"/>
    <w:rsid w:val="001F78A8"/>
    <w:rsid w:val="001F78AB"/>
    <w:rsid w:val="001F78AD"/>
    <w:rsid w:val="001F7935"/>
    <w:rsid w:val="001F7A42"/>
    <w:rsid w:val="001F7AA4"/>
    <w:rsid w:val="001F7B29"/>
    <w:rsid w:val="001F7BF7"/>
    <w:rsid w:val="001F7C1B"/>
    <w:rsid w:val="001F7CA3"/>
    <w:rsid w:val="001F7EE5"/>
    <w:rsid w:val="002000AC"/>
    <w:rsid w:val="00200156"/>
    <w:rsid w:val="002001E4"/>
    <w:rsid w:val="00200200"/>
    <w:rsid w:val="002003C9"/>
    <w:rsid w:val="00200414"/>
    <w:rsid w:val="0020047E"/>
    <w:rsid w:val="00200541"/>
    <w:rsid w:val="00200717"/>
    <w:rsid w:val="00200884"/>
    <w:rsid w:val="00200B80"/>
    <w:rsid w:val="00200EB6"/>
    <w:rsid w:val="0020109B"/>
    <w:rsid w:val="002014AA"/>
    <w:rsid w:val="00201545"/>
    <w:rsid w:val="002015F1"/>
    <w:rsid w:val="00201AF9"/>
    <w:rsid w:val="00201B88"/>
    <w:rsid w:val="00201EC2"/>
    <w:rsid w:val="00201EE2"/>
    <w:rsid w:val="00201F22"/>
    <w:rsid w:val="00202067"/>
    <w:rsid w:val="00202251"/>
    <w:rsid w:val="00202345"/>
    <w:rsid w:val="00202346"/>
    <w:rsid w:val="0020240D"/>
    <w:rsid w:val="002024EE"/>
    <w:rsid w:val="00202659"/>
    <w:rsid w:val="002027B5"/>
    <w:rsid w:val="002028C2"/>
    <w:rsid w:val="00202A50"/>
    <w:rsid w:val="00202DDA"/>
    <w:rsid w:val="00202EA2"/>
    <w:rsid w:val="00202FDF"/>
    <w:rsid w:val="002031B4"/>
    <w:rsid w:val="00203576"/>
    <w:rsid w:val="002038B0"/>
    <w:rsid w:val="002039A0"/>
    <w:rsid w:val="00203AA8"/>
    <w:rsid w:val="00203B32"/>
    <w:rsid w:val="00203CC7"/>
    <w:rsid w:val="00203E1D"/>
    <w:rsid w:val="00203F21"/>
    <w:rsid w:val="002040EC"/>
    <w:rsid w:val="00204170"/>
    <w:rsid w:val="0020425F"/>
    <w:rsid w:val="0020436B"/>
    <w:rsid w:val="002043CA"/>
    <w:rsid w:val="002043E3"/>
    <w:rsid w:val="0020458D"/>
    <w:rsid w:val="0020492C"/>
    <w:rsid w:val="00204A38"/>
    <w:rsid w:val="00204AB6"/>
    <w:rsid w:val="00204B60"/>
    <w:rsid w:val="00204C49"/>
    <w:rsid w:val="00204C57"/>
    <w:rsid w:val="00204D55"/>
    <w:rsid w:val="00204DC2"/>
    <w:rsid w:val="00204EF1"/>
    <w:rsid w:val="00204F6D"/>
    <w:rsid w:val="00205060"/>
    <w:rsid w:val="00205178"/>
    <w:rsid w:val="0020531A"/>
    <w:rsid w:val="00205505"/>
    <w:rsid w:val="00205527"/>
    <w:rsid w:val="002055ED"/>
    <w:rsid w:val="00205669"/>
    <w:rsid w:val="00205759"/>
    <w:rsid w:val="002057B5"/>
    <w:rsid w:val="00205876"/>
    <w:rsid w:val="0020588F"/>
    <w:rsid w:val="00205AC7"/>
    <w:rsid w:val="00205B72"/>
    <w:rsid w:val="00205DFA"/>
    <w:rsid w:val="00205E0F"/>
    <w:rsid w:val="002060C9"/>
    <w:rsid w:val="00206511"/>
    <w:rsid w:val="00206551"/>
    <w:rsid w:val="0020656B"/>
    <w:rsid w:val="0020674F"/>
    <w:rsid w:val="002067CD"/>
    <w:rsid w:val="002068A7"/>
    <w:rsid w:val="00206904"/>
    <w:rsid w:val="00206B0D"/>
    <w:rsid w:val="00206B81"/>
    <w:rsid w:val="00206C49"/>
    <w:rsid w:val="00206DD0"/>
    <w:rsid w:val="00206EA5"/>
    <w:rsid w:val="00207113"/>
    <w:rsid w:val="002073BC"/>
    <w:rsid w:val="00207545"/>
    <w:rsid w:val="002075E5"/>
    <w:rsid w:val="00207764"/>
    <w:rsid w:val="0020788E"/>
    <w:rsid w:val="00207927"/>
    <w:rsid w:val="002079C0"/>
    <w:rsid w:val="00207A24"/>
    <w:rsid w:val="00207A72"/>
    <w:rsid w:val="00207B07"/>
    <w:rsid w:val="00207B5F"/>
    <w:rsid w:val="00207CB7"/>
    <w:rsid w:val="00207DA2"/>
    <w:rsid w:val="00207F20"/>
    <w:rsid w:val="00210082"/>
    <w:rsid w:val="002101A3"/>
    <w:rsid w:val="002101A5"/>
    <w:rsid w:val="0021030E"/>
    <w:rsid w:val="002104D1"/>
    <w:rsid w:val="002106A3"/>
    <w:rsid w:val="00210702"/>
    <w:rsid w:val="00210762"/>
    <w:rsid w:val="0021092D"/>
    <w:rsid w:val="00210A23"/>
    <w:rsid w:val="00210A7F"/>
    <w:rsid w:val="00210CA8"/>
    <w:rsid w:val="00210E29"/>
    <w:rsid w:val="00210ECF"/>
    <w:rsid w:val="002110EE"/>
    <w:rsid w:val="00211159"/>
    <w:rsid w:val="002111C7"/>
    <w:rsid w:val="002112B3"/>
    <w:rsid w:val="00211507"/>
    <w:rsid w:val="00211549"/>
    <w:rsid w:val="002117AF"/>
    <w:rsid w:val="002119E7"/>
    <w:rsid w:val="00211A1E"/>
    <w:rsid w:val="00211C24"/>
    <w:rsid w:val="00211D01"/>
    <w:rsid w:val="00211E62"/>
    <w:rsid w:val="00211ECA"/>
    <w:rsid w:val="002121EE"/>
    <w:rsid w:val="002125C1"/>
    <w:rsid w:val="002127EE"/>
    <w:rsid w:val="002128B9"/>
    <w:rsid w:val="00212AD0"/>
    <w:rsid w:val="00212C3B"/>
    <w:rsid w:val="00213170"/>
    <w:rsid w:val="00213323"/>
    <w:rsid w:val="00213522"/>
    <w:rsid w:val="0021354B"/>
    <w:rsid w:val="00213599"/>
    <w:rsid w:val="0021365E"/>
    <w:rsid w:val="0021391F"/>
    <w:rsid w:val="00213994"/>
    <w:rsid w:val="002139C4"/>
    <w:rsid w:val="00213AAD"/>
    <w:rsid w:val="00213B33"/>
    <w:rsid w:val="00213BC9"/>
    <w:rsid w:val="00213C2D"/>
    <w:rsid w:val="00213D91"/>
    <w:rsid w:val="00213E5E"/>
    <w:rsid w:val="00213F2B"/>
    <w:rsid w:val="00213F7A"/>
    <w:rsid w:val="00214110"/>
    <w:rsid w:val="00214435"/>
    <w:rsid w:val="002146EF"/>
    <w:rsid w:val="002147FE"/>
    <w:rsid w:val="00214D1A"/>
    <w:rsid w:val="00214D2E"/>
    <w:rsid w:val="00214D7A"/>
    <w:rsid w:val="00214EA3"/>
    <w:rsid w:val="0021502B"/>
    <w:rsid w:val="00215174"/>
    <w:rsid w:val="0021519D"/>
    <w:rsid w:val="00215343"/>
    <w:rsid w:val="00215454"/>
    <w:rsid w:val="00215473"/>
    <w:rsid w:val="002154C8"/>
    <w:rsid w:val="0021567F"/>
    <w:rsid w:val="002157EC"/>
    <w:rsid w:val="002158AC"/>
    <w:rsid w:val="00215A36"/>
    <w:rsid w:val="00215CD5"/>
    <w:rsid w:val="00215D2D"/>
    <w:rsid w:val="00215DDA"/>
    <w:rsid w:val="00215E00"/>
    <w:rsid w:val="002161BC"/>
    <w:rsid w:val="002161C6"/>
    <w:rsid w:val="00216341"/>
    <w:rsid w:val="00216579"/>
    <w:rsid w:val="00216620"/>
    <w:rsid w:val="002166E1"/>
    <w:rsid w:val="00216786"/>
    <w:rsid w:val="002169EA"/>
    <w:rsid w:val="00216B70"/>
    <w:rsid w:val="00216C74"/>
    <w:rsid w:val="00216C80"/>
    <w:rsid w:val="00216CB1"/>
    <w:rsid w:val="00216CD2"/>
    <w:rsid w:val="00216D85"/>
    <w:rsid w:val="00216D8B"/>
    <w:rsid w:val="00216D94"/>
    <w:rsid w:val="00216DC3"/>
    <w:rsid w:val="00216FB1"/>
    <w:rsid w:val="00217093"/>
    <w:rsid w:val="00217454"/>
    <w:rsid w:val="002176A3"/>
    <w:rsid w:val="0021773C"/>
    <w:rsid w:val="00217783"/>
    <w:rsid w:val="00217B43"/>
    <w:rsid w:val="00217C02"/>
    <w:rsid w:val="00217DA7"/>
    <w:rsid w:val="00217E20"/>
    <w:rsid w:val="00217F27"/>
    <w:rsid w:val="0022016E"/>
    <w:rsid w:val="002202EE"/>
    <w:rsid w:val="0022042B"/>
    <w:rsid w:val="002207B0"/>
    <w:rsid w:val="00220801"/>
    <w:rsid w:val="00220819"/>
    <w:rsid w:val="0022090D"/>
    <w:rsid w:val="0022097C"/>
    <w:rsid w:val="002209DA"/>
    <w:rsid w:val="00220A5E"/>
    <w:rsid w:val="00220C80"/>
    <w:rsid w:val="00220DE7"/>
    <w:rsid w:val="00220ECC"/>
    <w:rsid w:val="002212C7"/>
    <w:rsid w:val="002212CC"/>
    <w:rsid w:val="00221431"/>
    <w:rsid w:val="00221538"/>
    <w:rsid w:val="0022177D"/>
    <w:rsid w:val="002217E9"/>
    <w:rsid w:val="002218F6"/>
    <w:rsid w:val="002219F0"/>
    <w:rsid w:val="00221A01"/>
    <w:rsid w:val="00221B1D"/>
    <w:rsid w:val="00221CEC"/>
    <w:rsid w:val="00221F7A"/>
    <w:rsid w:val="002220E0"/>
    <w:rsid w:val="00222101"/>
    <w:rsid w:val="00222557"/>
    <w:rsid w:val="00222618"/>
    <w:rsid w:val="00222625"/>
    <w:rsid w:val="00222691"/>
    <w:rsid w:val="002226C8"/>
    <w:rsid w:val="002227ED"/>
    <w:rsid w:val="00222877"/>
    <w:rsid w:val="0022291D"/>
    <w:rsid w:val="002229EC"/>
    <w:rsid w:val="00222A01"/>
    <w:rsid w:val="00222A67"/>
    <w:rsid w:val="00222BDA"/>
    <w:rsid w:val="00222C15"/>
    <w:rsid w:val="00222C1B"/>
    <w:rsid w:val="00222D1C"/>
    <w:rsid w:val="00222E14"/>
    <w:rsid w:val="00222F05"/>
    <w:rsid w:val="00222FDA"/>
    <w:rsid w:val="00223020"/>
    <w:rsid w:val="00223108"/>
    <w:rsid w:val="002231DF"/>
    <w:rsid w:val="00223722"/>
    <w:rsid w:val="00223769"/>
    <w:rsid w:val="0022385A"/>
    <w:rsid w:val="00223AB3"/>
    <w:rsid w:val="00223ADD"/>
    <w:rsid w:val="00223FC5"/>
    <w:rsid w:val="00224141"/>
    <w:rsid w:val="0022427C"/>
    <w:rsid w:val="0022463E"/>
    <w:rsid w:val="0022465F"/>
    <w:rsid w:val="002246A5"/>
    <w:rsid w:val="002247B0"/>
    <w:rsid w:val="002247D3"/>
    <w:rsid w:val="002248AC"/>
    <w:rsid w:val="0022499F"/>
    <w:rsid w:val="002249E5"/>
    <w:rsid w:val="00224A42"/>
    <w:rsid w:val="00224DDE"/>
    <w:rsid w:val="00224F71"/>
    <w:rsid w:val="00224FC6"/>
    <w:rsid w:val="0022506E"/>
    <w:rsid w:val="002250EB"/>
    <w:rsid w:val="002253F0"/>
    <w:rsid w:val="0022548C"/>
    <w:rsid w:val="0022563E"/>
    <w:rsid w:val="00225C74"/>
    <w:rsid w:val="00225CF1"/>
    <w:rsid w:val="00225D25"/>
    <w:rsid w:val="00225F5E"/>
    <w:rsid w:val="00225F71"/>
    <w:rsid w:val="00225F73"/>
    <w:rsid w:val="00226021"/>
    <w:rsid w:val="0022628A"/>
    <w:rsid w:val="002262FA"/>
    <w:rsid w:val="002262FE"/>
    <w:rsid w:val="0022659E"/>
    <w:rsid w:val="00226720"/>
    <w:rsid w:val="00226A5A"/>
    <w:rsid w:val="00226A83"/>
    <w:rsid w:val="00226AD6"/>
    <w:rsid w:val="00226C10"/>
    <w:rsid w:val="00226CF1"/>
    <w:rsid w:val="00226D58"/>
    <w:rsid w:val="00226DAE"/>
    <w:rsid w:val="00226DDD"/>
    <w:rsid w:val="00226F06"/>
    <w:rsid w:val="002270BC"/>
    <w:rsid w:val="00227388"/>
    <w:rsid w:val="00227487"/>
    <w:rsid w:val="002274D9"/>
    <w:rsid w:val="00227823"/>
    <w:rsid w:val="00227886"/>
    <w:rsid w:val="002278B9"/>
    <w:rsid w:val="00227A59"/>
    <w:rsid w:val="00227A7D"/>
    <w:rsid w:val="00227AFA"/>
    <w:rsid w:val="00227B75"/>
    <w:rsid w:val="00227BD8"/>
    <w:rsid w:val="00227FAB"/>
    <w:rsid w:val="002300C8"/>
    <w:rsid w:val="00230137"/>
    <w:rsid w:val="00230203"/>
    <w:rsid w:val="0023046C"/>
    <w:rsid w:val="002305EF"/>
    <w:rsid w:val="002307E4"/>
    <w:rsid w:val="002309A8"/>
    <w:rsid w:val="002309E7"/>
    <w:rsid w:val="00230A04"/>
    <w:rsid w:val="00230AD4"/>
    <w:rsid w:val="00230CDB"/>
    <w:rsid w:val="00230D59"/>
    <w:rsid w:val="002311BA"/>
    <w:rsid w:val="00231535"/>
    <w:rsid w:val="002315F1"/>
    <w:rsid w:val="0023170F"/>
    <w:rsid w:val="00231926"/>
    <w:rsid w:val="0023193F"/>
    <w:rsid w:val="00231C58"/>
    <w:rsid w:val="00232157"/>
    <w:rsid w:val="002321BD"/>
    <w:rsid w:val="00232320"/>
    <w:rsid w:val="00232575"/>
    <w:rsid w:val="00232579"/>
    <w:rsid w:val="00232580"/>
    <w:rsid w:val="00232662"/>
    <w:rsid w:val="0023289A"/>
    <w:rsid w:val="00232953"/>
    <w:rsid w:val="00232B28"/>
    <w:rsid w:val="00232BE0"/>
    <w:rsid w:val="00232C9C"/>
    <w:rsid w:val="00232D7F"/>
    <w:rsid w:val="00232EA7"/>
    <w:rsid w:val="00232F3A"/>
    <w:rsid w:val="00233085"/>
    <w:rsid w:val="0023316C"/>
    <w:rsid w:val="00233259"/>
    <w:rsid w:val="0023329E"/>
    <w:rsid w:val="00233382"/>
    <w:rsid w:val="002333AC"/>
    <w:rsid w:val="002333FC"/>
    <w:rsid w:val="0023342D"/>
    <w:rsid w:val="0023355B"/>
    <w:rsid w:val="0023375D"/>
    <w:rsid w:val="00233764"/>
    <w:rsid w:val="002337A5"/>
    <w:rsid w:val="0023389E"/>
    <w:rsid w:val="002339D3"/>
    <w:rsid w:val="00233CE2"/>
    <w:rsid w:val="00233D1D"/>
    <w:rsid w:val="00233F08"/>
    <w:rsid w:val="0023425C"/>
    <w:rsid w:val="0023431C"/>
    <w:rsid w:val="002343DF"/>
    <w:rsid w:val="002344EE"/>
    <w:rsid w:val="00234849"/>
    <w:rsid w:val="00234888"/>
    <w:rsid w:val="00234B12"/>
    <w:rsid w:val="00234B63"/>
    <w:rsid w:val="00234D12"/>
    <w:rsid w:val="00234EAF"/>
    <w:rsid w:val="00234FBA"/>
    <w:rsid w:val="00235032"/>
    <w:rsid w:val="0023518A"/>
    <w:rsid w:val="002353EA"/>
    <w:rsid w:val="00235465"/>
    <w:rsid w:val="00235543"/>
    <w:rsid w:val="002355BB"/>
    <w:rsid w:val="0023578A"/>
    <w:rsid w:val="00235927"/>
    <w:rsid w:val="0023596D"/>
    <w:rsid w:val="00235BFE"/>
    <w:rsid w:val="00235D13"/>
    <w:rsid w:val="00235D1C"/>
    <w:rsid w:val="00235D78"/>
    <w:rsid w:val="0023632C"/>
    <w:rsid w:val="002363F9"/>
    <w:rsid w:val="00236495"/>
    <w:rsid w:val="00236664"/>
    <w:rsid w:val="002367F3"/>
    <w:rsid w:val="0023685D"/>
    <w:rsid w:val="00236874"/>
    <w:rsid w:val="002368D6"/>
    <w:rsid w:val="00236A53"/>
    <w:rsid w:val="00236B36"/>
    <w:rsid w:val="00236B5A"/>
    <w:rsid w:val="00236C4E"/>
    <w:rsid w:val="00236CBD"/>
    <w:rsid w:val="002371CF"/>
    <w:rsid w:val="002372B7"/>
    <w:rsid w:val="002372E1"/>
    <w:rsid w:val="00237350"/>
    <w:rsid w:val="002373A4"/>
    <w:rsid w:val="00237436"/>
    <w:rsid w:val="002374D6"/>
    <w:rsid w:val="002375CF"/>
    <w:rsid w:val="002376C2"/>
    <w:rsid w:val="00237847"/>
    <w:rsid w:val="002378B7"/>
    <w:rsid w:val="002378C6"/>
    <w:rsid w:val="00237BB4"/>
    <w:rsid w:val="00237BBC"/>
    <w:rsid w:val="00237D8A"/>
    <w:rsid w:val="0024010F"/>
    <w:rsid w:val="0024028B"/>
    <w:rsid w:val="00240291"/>
    <w:rsid w:val="002402DB"/>
    <w:rsid w:val="00240345"/>
    <w:rsid w:val="00240366"/>
    <w:rsid w:val="002404E9"/>
    <w:rsid w:val="002405C8"/>
    <w:rsid w:val="00240760"/>
    <w:rsid w:val="0024076D"/>
    <w:rsid w:val="00240825"/>
    <w:rsid w:val="00240944"/>
    <w:rsid w:val="0024098B"/>
    <w:rsid w:val="00240C05"/>
    <w:rsid w:val="00240CC1"/>
    <w:rsid w:val="00240D7A"/>
    <w:rsid w:val="00240DB1"/>
    <w:rsid w:val="00240ECE"/>
    <w:rsid w:val="00240ED2"/>
    <w:rsid w:val="00240EF5"/>
    <w:rsid w:val="0024109E"/>
    <w:rsid w:val="002411A1"/>
    <w:rsid w:val="00241578"/>
    <w:rsid w:val="00241763"/>
    <w:rsid w:val="002417D7"/>
    <w:rsid w:val="00241993"/>
    <w:rsid w:val="00241BC8"/>
    <w:rsid w:val="00241DF9"/>
    <w:rsid w:val="00241F34"/>
    <w:rsid w:val="0024206F"/>
    <w:rsid w:val="00242171"/>
    <w:rsid w:val="00242339"/>
    <w:rsid w:val="00242446"/>
    <w:rsid w:val="00242469"/>
    <w:rsid w:val="0024254D"/>
    <w:rsid w:val="0024257E"/>
    <w:rsid w:val="002425CA"/>
    <w:rsid w:val="002426C6"/>
    <w:rsid w:val="002426D9"/>
    <w:rsid w:val="002427C7"/>
    <w:rsid w:val="002429E1"/>
    <w:rsid w:val="00242BF0"/>
    <w:rsid w:val="00242DBA"/>
    <w:rsid w:val="00242DCE"/>
    <w:rsid w:val="00242FE3"/>
    <w:rsid w:val="002433AD"/>
    <w:rsid w:val="00243604"/>
    <w:rsid w:val="002436BE"/>
    <w:rsid w:val="00243790"/>
    <w:rsid w:val="00243A04"/>
    <w:rsid w:val="00243AD1"/>
    <w:rsid w:val="00243B72"/>
    <w:rsid w:val="00243BD8"/>
    <w:rsid w:val="00243C35"/>
    <w:rsid w:val="00243C3E"/>
    <w:rsid w:val="00243D39"/>
    <w:rsid w:val="00244252"/>
    <w:rsid w:val="00244343"/>
    <w:rsid w:val="002443E1"/>
    <w:rsid w:val="002445C2"/>
    <w:rsid w:val="002446DE"/>
    <w:rsid w:val="00244992"/>
    <w:rsid w:val="002449D6"/>
    <w:rsid w:val="00244AF5"/>
    <w:rsid w:val="00244B70"/>
    <w:rsid w:val="00244C36"/>
    <w:rsid w:val="00244CEB"/>
    <w:rsid w:val="00244DDE"/>
    <w:rsid w:val="00244ED4"/>
    <w:rsid w:val="00244EF2"/>
    <w:rsid w:val="00244F60"/>
    <w:rsid w:val="00245070"/>
    <w:rsid w:val="002451C8"/>
    <w:rsid w:val="0024529A"/>
    <w:rsid w:val="002452AC"/>
    <w:rsid w:val="00245369"/>
    <w:rsid w:val="00245499"/>
    <w:rsid w:val="002455D2"/>
    <w:rsid w:val="0024564B"/>
    <w:rsid w:val="0024565A"/>
    <w:rsid w:val="0024581D"/>
    <w:rsid w:val="002459FA"/>
    <w:rsid w:val="00245A8E"/>
    <w:rsid w:val="00245D2E"/>
    <w:rsid w:val="00245DCE"/>
    <w:rsid w:val="00245FDF"/>
    <w:rsid w:val="00246296"/>
    <w:rsid w:val="002463EE"/>
    <w:rsid w:val="0024669F"/>
    <w:rsid w:val="00246B41"/>
    <w:rsid w:val="00246B4B"/>
    <w:rsid w:val="00246D4A"/>
    <w:rsid w:val="00246D63"/>
    <w:rsid w:val="00246E89"/>
    <w:rsid w:val="0024701E"/>
    <w:rsid w:val="00247111"/>
    <w:rsid w:val="00247232"/>
    <w:rsid w:val="0024725A"/>
    <w:rsid w:val="002472CF"/>
    <w:rsid w:val="0024755F"/>
    <w:rsid w:val="00247677"/>
    <w:rsid w:val="002476AB"/>
    <w:rsid w:val="002479DC"/>
    <w:rsid w:val="00247CC1"/>
    <w:rsid w:val="00247D9E"/>
    <w:rsid w:val="00247E0C"/>
    <w:rsid w:val="00247E52"/>
    <w:rsid w:val="00247F10"/>
    <w:rsid w:val="00247F8D"/>
    <w:rsid w:val="002502D6"/>
    <w:rsid w:val="0025033E"/>
    <w:rsid w:val="0025044C"/>
    <w:rsid w:val="00250472"/>
    <w:rsid w:val="0025085F"/>
    <w:rsid w:val="002509A3"/>
    <w:rsid w:val="002509FD"/>
    <w:rsid w:val="00250B99"/>
    <w:rsid w:val="00250BEA"/>
    <w:rsid w:val="00250C19"/>
    <w:rsid w:val="00250F35"/>
    <w:rsid w:val="00251020"/>
    <w:rsid w:val="0025107C"/>
    <w:rsid w:val="00251251"/>
    <w:rsid w:val="00251327"/>
    <w:rsid w:val="0025141C"/>
    <w:rsid w:val="00251457"/>
    <w:rsid w:val="0025146C"/>
    <w:rsid w:val="0025152B"/>
    <w:rsid w:val="00251691"/>
    <w:rsid w:val="0025170E"/>
    <w:rsid w:val="002517D4"/>
    <w:rsid w:val="00251A01"/>
    <w:rsid w:val="00251B35"/>
    <w:rsid w:val="00251C32"/>
    <w:rsid w:val="00251C7A"/>
    <w:rsid w:val="00251CBF"/>
    <w:rsid w:val="00251CC2"/>
    <w:rsid w:val="00251CC9"/>
    <w:rsid w:val="00251CCA"/>
    <w:rsid w:val="00251CFA"/>
    <w:rsid w:val="00251F9A"/>
    <w:rsid w:val="00251FCD"/>
    <w:rsid w:val="00252033"/>
    <w:rsid w:val="002521BB"/>
    <w:rsid w:val="0025223B"/>
    <w:rsid w:val="00252276"/>
    <w:rsid w:val="0025230A"/>
    <w:rsid w:val="00252383"/>
    <w:rsid w:val="002523A2"/>
    <w:rsid w:val="00252403"/>
    <w:rsid w:val="002526D8"/>
    <w:rsid w:val="0025275A"/>
    <w:rsid w:val="00252783"/>
    <w:rsid w:val="00252874"/>
    <w:rsid w:val="002528B9"/>
    <w:rsid w:val="002529A7"/>
    <w:rsid w:val="00252A65"/>
    <w:rsid w:val="00252ADB"/>
    <w:rsid w:val="00252BC5"/>
    <w:rsid w:val="00252CB6"/>
    <w:rsid w:val="00252E02"/>
    <w:rsid w:val="00252FC5"/>
    <w:rsid w:val="00253295"/>
    <w:rsid w:val="00253501"/>
    <w:rsid w:val="0025381D"/>
    <w:rsid w:val="00253AC4"/>
    <w:rsid w:val="00253AC7"/>
    <w:rsid w:val="00253D54"/>
    <w:rsid w:val="0025402C"/>
    <w:rsid w:val="00254049"/>
    <w:rsid w:val="002540BE"/>
    <w:rsid w:val="00254129"/>
    <w:rsid w:val="002542F5"/>
    <w:rsid w:val="00254314"/>
    <w:rsid w:val="00254719"/>
    <w:rsid w:val="0025472E"/>
    <w:rsid w:val="00254E3E"/>
    <w:rsid w:val="00255223"/>
    <w:rsid w:val="00255285"/>
    <w:rsid w:val="00255302"/>
    <w:rsid w:val="00255311"/>
    <w:rsid w:val="002553A2"/>
    <w:rsid w:val="002553F6"/>
    <w:rsid w:val="002554B5"/>
    <w:rsid w:val="00255540"/>
    <w:rsid w:val="00255853"/>
    <w:rsid w:val="00255A97"/>
    <w:rsid w:val="00255AA5"/>
    <w:rsid w:val="00255AE4"/>
    <w:rsid w:val="00255C71"/>
    <w:rsid w:val="00255CFC"/>
    <w:rsid w:val="00255E58"/>
    <w:rsid w:val="00255E8C"/>
    <w:rsid w:val="00256002"/>
    <w:rsid w:val="002560D2"/>
    <w:rsid w:val="00256170"/>
    <w:rsid w:val="00256309"/>
    <w:rsid w:val="00256567"/>
    <w:rsid w:val="00256571"/>
    <w:rsid w:val="002567FC"/>
    <w:rsid w:val="00256AAE"/>
    <w:rsid w:val="00256C4E"/>
    <w:rsid w:val="00256E6C"/>
    <w:rsid w:val="00256EAE"/>
    <w:rsid w:val="0025733D"/>
    <w:rsid w:val="002575F7"/>
    <w:rsid w:val="00257739"/>
    <w:rsid w:val="0025788D"/>
    <w:rsid w:val="0025795C"/>
    <w:rsid w:val="002579A9"/>
    <w:rsid w:val="00257A02"/>
    <w:rsid w:val="00257B0B"/>
    <w:rsid w:val="00257B29"/>
    <w:rsid w:val="00257C03"/>
    <w:rsid w:val="00257F20"/>
    <w:rsid w:val="002601EA"/>
    <w:rsid w:val="00260369"/>
    <w:rsid w:val="0026055E"/>
    <w:rsid w:val="00260588"/>
    <w:rsid w:val="002606B5"/>
    <w:rsid w:val="0026073F"/>
    <w:rsid w:val="0026080C"/>
    <w:rsid w:val="00260911"/>
    <w:rsid w:val="002609CF"/>
    <w:rsid w:val="00260EDD"/>
    <w:rsid w:val="0026101D"/>
    <w:rsid w:val="00261050"/>
    <w:rsid w:val="00261182"/>
    <w:rsid w:val="002611D0"/>
    <w:rsid w:val="002611EA"/>
    <w:rsid w:val="00261469"/>
    <w:rsid w:val="002614A4"/>
    <w:rsid w:val="00261580"/>
    <w:rsid w:val="0026193E"/>
    <w:rsid w:val="00261958"/>
    <w:rsid w:val="00261A56"/>
    <w:rsid w:val="00261C0E"/>
    <w:rsid w:val="00261DB3"/>
    <w:rsid w:val="00261EE0"/>
    <w:rsid w:val="002623BD"/>
    <w:rsid w:val="002625C8"/>
    <w:rsid w:val="00262660"/>
    <w:rsid w:val="002626C5"/>
    <w:rsid w:val="002626FC"/>
    <w:rsid w:val="002628B4"/>
    <w:rsid w:val="002628B9"/>
    <w:rsid w:val="00262BA9"/>
    <w:rsid w:val="00262D3E"/>
    <w:rsid w:val="00262D9A"/>
    <w:rsid w:val="00262F4F"/>
    <w:rsid w:val="00262FE5"/>
    <w:rsid w:val="002630BA"/>
    <w:rsid w:val="00263138"/>
    <w:rsid w:val="00263197"/>
    <w:rsid w:val="002634B3"/>
    <w:rsid w:val="002636E1"/>
    <w:rsid w:val="00263920"/>
    <w:rsid w:val="00263926"/>
    <w:rsid w:val="00263934"/>
    <w:rsid w:val="00263C61"/>
    <w:rsid w:val="00263D1F"/>
    <w:rsid w:val="00263D87"/>
    <w:rsid w:val="00263E46"/>
    <w:rsid w:val="00263F60"/>
    <w:rsid w:val="002642B1"/>
    <w:rsid w:val="00264582"/>
    <w:rsid w:val="002647D0"/>
    <w:rsid w:val="0026489A"/>
    <w:rsid w:val="00264AD6"/>
    <w:rsid w:val="00264BEA"/>
    <w:rsid w:val="00264C5F"/>
    <w:rsid w:val="00264D68"/>
    <w:rsid w:val="00264E2F"/>
    <w:rsid w:val="0026520A"/>
    <w:rsid w:val="002652FA"/>
    <w:rsid w:val="002652FB"/>
    <w:rsid w:val="0026534B"/>
    <w:rsid w:val="00265354"/>
    <w:rsid w:val="0026548D"/>
    <w:rsid w:val="002654E3"/>
    <w:rsid w:val="002655EB"/>
    <w:rsid w:val="00265663"/>
    <w:rsid w:val="00265982"/>
    <w:rsid w:val="00265AAB"/>
    <w:rsid w:val="00265E4E"/>
    <w:rsid w:val="00265F22"/>
    <w:rsid w:val="00265F44"/>
    <w:rsid w:val="00265FDA"/>
    <w:rsid w:val="0026606B"/>
    <w:rsid w:val="00266214"/>
    <w:rsid w:val="0026625C"/>
    <w:rsid w:val="00266264"/>
    <w:rsid w:val="0026673B"/>
    <w:rsid w:val="00266783"/>
    <w:rsid w:val="00266859"/>
    <w:rsid w:val="002668AC"/>
    <w:rsid w:val="00266A62"/>
    <w:rsid w:val="00266AB0"/>
    <w:rsid w:val="00266AEE"/>
    <w:rsid w:val="00266BD4"/>
    <w:rsid w:val="00266D22"/>
    <w:rsid w:val="00266E41"/>
    <w:rsid w:val="00266E5A"/>
    <w:rsid w:val="0026703F"/>
    <w:rsid w:val="002670DB"/>
    <w:rsid w:val="0026712F"/>
    <w:rsid w:val="00267264"/>
    <w:rsid w:val="002673D0"/>
    <w:rsid w:val="002675D0"/>
    <w:rsid w:val="00267652"/>
    <w:rsid w:val="00267690"/>
    <w:rsid w:val="0026769B"/>
    <w:rsid w:val="002676F5"/>
    <w:rsid w:val="00267954"/>
    <w:rsid w:val="00267B41"/>
    <w:rsid w:val="00267CCE"/>
    <w:rsid w:val="00267D1F"/>
    <w:rsid w:val="00267E27"/>
    <w:rsid w:val="00267E75"/>
    <w:rsid w:val="0027034A"/>
    <w:rsid w:val="002703F2"/>
    <w:rsid w:val="00270529"/>
    <w:rsid w:val="002705D4"/>
    <w:rsid w:val="002706F1"/>
    <w:rsid w:val="00270813"/>
    <w:rsid w:val="0027081F"/>
    <w:rsid w:val="00270823"/>
    <w:rsid w:val="00270B3B"/>
    <w:rsid w:val="00270F7F"/>
    <w:rsid w:val="00271009"/>
    <w:rsid w:val="00271117"/>
    <w:rsid w:val="002711EE"/>
    <w:rsid w:val="002713A1"/>
    <w:rsid w:val="00271408"/>
    <w:rsid w:val="0027144B"/>
    <w:rsid w:val="002715C6"/>
    <w:rsid w:val="00271712"/>
    <w:rsid w:val="00271766"/>
    <w:rsid w:val="00271889"/>
    <w:rsid w:val="0027198A"/>
    <w:rsid w:val="00271A39"/>
    <w:rsid w:val="00271AB5"/>
    <w:rsid w:val="00271B17"/>
    <w:rsid w:val="00271B66"/>
    <w:rsid w:val="00271CB4"/>
    <w:rsid w:val="00271E7C"/>
    <w:rsid w:val="00271EB6"/>
    <w:rsid w:val="00271ECF"/>
    <w:rsid w:val="00271ED5"/>
    <w:rsid w:val="00272192"/>
    <w:rsid w:val="00272333"/>
    <w:rsid w:val="002725B5"/>
    <w:rsid w:val="00272692"/>
    <w:rsid w:val="002727F6"/>
    <w:rsid w:val="00272810"/>
    <w:rsid w:val="0027281E"/>
    <w:rsid w:val="00272831"/>
    <w:rsid w:val="002728B2"/>
    <w:rsid w:val="00272AEE"/>
    <w:rsid w:val="00272BA4"/>
    <w:rsid w:val="00272CAB"/>
    <w:rsid w:val="00272D69"/>
    <w:rsid w:val="00272E94"/>
    <w:rsid w:val="00272F28"/>
    <w:rsid w:val="002730DC"/>
    <w:rsid w:val="002731FA"/>
    <w:rsid w:val="00273287"/>
    <w:rsid w:val="002732C4"/>
    <w:rsid w:val="00273336"/>
    <w:rsid w:val="0027335F"/>
    <w:rsid w:val="002735A5"/>
    <w:rsid w:val="002736C0"/>
    <w:rsid w:val="002737D0"/>
    <w:rsid w:val="002737EC"/>
    <w:rsid w:val="00273914"/>
    <w:rsid w:val="00273952"/>
    <w:rsid w:val="00273BEF"/>
    <w:rsid w:val="00273D99"/>
    <w:rsid w:val="00273E1A"/>
    <w:rsid w:val="00273E29"/>
    <w:rsid w:val="002741E1"/>
    <w:rsid w:val="002744FD"/>
    <w:rsid w:val="002745CD"/>
    <w:rsid w:val="00274784"/>
    <w:rsid w:val="00274853"/>
    <w:rsid w:val="00274AA1"/>
    <w:rsid w:val="00274AEA"/>
    <w:rsid w:val="00274C16"/>
    <w:rsid w:val="00274EEA"/>
    <w:rsid w:val="0027502C"/>
    <w:rsid w:val="0027523C"/>
    <w:rsid w:val="00275277"/>
    <w:rsid w:val="002759BE"/>
    <w:rsid w:val="00275D7C"/>
    <w:rsid w:val="00275F1F"/>
    <w:rsid w:val="00276017"/>
    <w:rsid w:val="00276029"/>
    <w:rsid w:val="002760B2"/>
    <w:rsid w:val="00276133"/>
    <w:rsid w:val="002762E6"/>
    <w:rsid w:val="0027641D"/>
    <w:rsid w:val="00276445"/>
    <w:rsid w:val="00276878"/>
    <w:rsid w:val="002768F5"/>
    <w:rsid w:val="00276AFF"/>
    <w:rsid w:val="00276B30"/>
    <w:rsid w:val="00276B61"/>
    <w:rsid w:val="00276BAD"/>
    <w:rsid w:val="00276D70"/>
    <w:rsid w:val="00276E3B"/>
    <w:rsid w:val="00276EA6"/>
    <w:rsid w:val="00276F13"/>
    <w:rsid w:val="00276FEF"/>
    <w:rsid w:val="002771E1"/>
    <w:rsid w:val="0027725A"/>
    <w:rsid w:val="00277266"/>
    <w:rsid w:val="002773E5"/>
    <w:rsid w:val="0027754C"/>
    <w:rsid w:val="00277717"/>
    <w:rsid w:val="002777F3"/>
    <w:rsid w:val="00277838"/>
    <w:rsid w:val="00277B52"/>
    <w:rsid w:val="00277C6A"/>
    <w:rsid w:val="00277D90"/>
    <w:rsid w:val="00277D9A"/>
    <w:rsid w:val="00277E90"/>
    <w:rsid w:val="00277E94"/>
    <w:rsid w:val="00277FE4"/>
    <w:rsid w:val="00280079"/>
    <w:rsid w:val="0028015D"/>
    <w:rsid w:val="0028018D"/>
    <w:rsid w:val="0028023F"/>
    <w:rsid w:val="0028028E"/>
    <w:rsid w:val="00280314"/>
    <w:rsid w:val="0028033B"/>
    <w:rsid w:val="00280847"/>
    <w:rsid w:val="0028087D"/>
    <w:rsid w:val="00280A40"/>
    <w:rsid w:val="00280B96"/>
    <w:rsid w:val="00280C0B"/>
    <w:rsid w:val="00280C4D"/>
    <w:rsid w:val="00280D38"/>
    <w:rsid w:val="00280DDA"/>
    <w:rsid w:val="00280F4B"/>
    <w:rsid w:val="00280FEE"/>
    <w:rsid w:val="0028124C"/>
    <w:rsid w:val="002817BF"/>
    <w:rsid w:val="002818F9"/>
    <w:rsid w:val="002819AF"/>
    <w:rsid w:val="00281DAC"/>
    <w:rsid w:val="00281DDA"/>
    <w:rsid w:val="00281E5B"/>
    <w:rsid w:val="00281FC1"/>
    <w:rsid w:val="00282168"/>
    <w:rsid w:val="00282186"/>
    <w:rsid w:val="002823BF"/>
    <w:rsid w:val="002823FB"/>
    <w:rsid w:val="002825BA"/>
    <w:rsid w:val="002825D0"/>
    <w:rsid w:val="00282620"/>
    <w:rsid w:val="00282684"/>
    <w:rsid w:val="00282A89"/>
    <w:rsid w:val="00282AA7"/>
    <w:rsid w:val="00282ACF"/>
    <w:rsid w:val="00282B00"/>
    <w:rsid w:val="00282B33"/>
    <w:rsid w:val="00282B6F"/>
    <w:rsid w:val="00282C05"/>
    <w:rsid w:val="00282E3D"/>
    <w:rsid w:val="00282E99"/>
    <w:rsid w:val="00282FBD"/>
    <w:rsid w:val="002831DC"/>
    <w:rsid w:val="00283279"/>
    <w:rsid w:val="0028330E"/>
    <w:rsid w:val="0028331B"/>
    <w:rsid w:val="00283345"/>
    <w:rsid w:val="0028375B"/>
    <w:rsid w:val="00283760"/>
    <w:rsid w:val="00283B66"/>
    <w:rsid w:val="00283BCF"/>
    <w:rsid w:val="00283E27"/>
    <w:rsid w:val="0028406D"/>
    <w:rsid w:val="0028407A"/>
    <w:rsid w:val="002840C1"/>
    <w:rsid w:val="00284203"/>
    <w:rsid w:val="00284235"/>
    <w:rsid w:val="002842AE"/>
    <w:rsid w:val="002845BD"/>
    <w:rsid w:val="00284710"/>
    <w:rsid w:val="0028494A"/>
    <w:rsid w:val="00284987"/>
    <w:rsid w:val="002849AA"/>
    <w:rsid w:val="00284A32"/>
    <w:rsid w:val="00284BB5"/>
    <w:rsid w:val="00284DAF"/>
    <w:rsid w:val="00284F60"/>
    <w:rsid w:val="00285030"/>
    <w:rsid w:val="0028503B"/>
    <w:rsid w:val="00285072"/>
    <w:rsid w:val="00285100"/>
    <w:rsid w:val="0028517A"/>
    <w:rsid w:val="0028523F"/>
    <w:rsid w:val="002852B2"/>
    <w:rsid w:val="002852E5"/>
    <w:rsid w:val="00285330"/>
    <w:rsid w:val="002854A0"/>
    <w:rsid w:val="0028558E"/>
    <w:rsid w:val="002856A6"/>
    <w:rsid w:val="0028570F"/>
    <w:rsid w:val="00285801"/>
    <w:rsid w:val="002859E4"/>
    <w:rsid w:val="00285A49"/>
    <w:rsid w:val="00285AB8"/>
    <w:rsid w:val="00285C47"/>
    <w:rsid w:val="00285D5F"/>
    <w:rsid w:val="00285E19"/>
    <w:rsid w:val="00286258"/>
    <w:rsid w:val="00286335"/>
    <w:rsid w:val="00286475"/>
    <w:rsid w:val="00286580"/>
    <w:rsid w:val="00286585"/>
    <w:rsid w:val="002866FF"/>
    <w:rsid w:val="0028679F"/>
    <w:rsid w:val="00286922"/>
    <w:rsid w:val="00286930"/>
    <w:rsid w:val="00286A3E"/>
    <w:rsid w:val="00286A6D"/>
    <w:rsid w:val="00286BCA"/>
    <w:rsid w:val="00286C26"/>
    <w:rsid w:val="00286E97"/>
    <w:rsid w:val="00286FEE"/>
    <w:rsid w:val="00287194"/>
    <w:rsid w:val="002871B8"/>
    <w:rsid w:val="002871F6"/>
    <w:rsid w:val="002872C0"/>
    <w:rsid w:val="002872D0"/>
    <w:rsid w:val="002873C8"/>
    <w:rsid w:val="0028745C"/>
    <w:rsid w:val="002874D7"/>
    <w:rsid w:val="0028763A"/>
    <w:rsid w:val="0028766F"/>
    <w:rsid w:val="00287901"/>
    <w:rsid w:val="00287A70"/>
    <w:rsid w:val="00287BF5"/>
    <w:rsid w:val="00287E57"/>
    <w:rsid w:val="00287F8C"/>
    <w:rsid w:val="00287FDB"/>
    <w:rsid w:val="00290012"/>
    <w:rsid w:val="0029028B"/>
    <w:rsid w:val="00290561"/>
    <w:rsid w:val="00290821"/>
    <w:rsid w:val="002909D1"/>
    <w:rsid w:val="002909F9"/>
    <w:rsid w:val="00290A6C"/>
    <w:rsid w:val="00290B4B"/>
    <w:rsid w:val="00290F60"/>
    <w:rsid w:val="00291022"/>
    <w:rsid w:val="0029148F"/>
    <w:rsid w:val="00291644"/>
    <w:rsid w:val="00291831"/>
    <w:rsid w:val="00291A09"/>
    <w:rsid w:val="00291C22"/>
    <w:rsid w:val="00291D3A"/>
    <w:rsid w:val="00291D47"/>
    <w:rsid w:val="00291D91"/>
    <w:rsid w:val="00291DAD"/>
    <w:rsid w:val="00291E15"/>
    <w:rsid w:val="0029200C"/>
    <w:rsid w:val="00292081"/>
    <w:rsid w:val="002922E6"/>
    <w:rsid w:val="00292303"/>
    <w:rsid w:val="00292311"/>
    <w:rsid w:val="002924EE"/>
    <w:rsid w:val="00292872"/>
    <w:rsid w:val="0029298E"/>
    <w:rsid w:val="002929FD"/>
    <w:rsid w:val="00292C35"/>
    <w:rsid w:val="00292D6F"/>
    <w:rsid w:val="00292EDB"/>
    <w:rsid w:val="00292F4E"/>
    <w:rsid w:val="00292FBF"/>
    <w:rsid w:val="00293065"/>
    <w:rsid w:val="002931F4"/>
    <w:rsid w:val="00293336"/>
    <w:rsid w:val="0029333F"/>
    <w:rsid w:val="00293359"/>
    <w:rsid w:val="002933F5"/>
    <w:rsid w:val="00293744"/>
    <w:rsid w:val="002939D8"/>
    <w:rsid w:val="00293AD1"/>
    <w:rsid w:val="00293AD8"/>
    <w:rsid w:val="00293B8D"/>
    <w:rsid w:val="00293BAF"/>
    <w:rsid w:val="00293C31"/>
    <w:rsid w:val="00293D44"/>
    <w:rsid w:val="00293F54"/>
    <w:rsid w:val="00293FCD"/>
    <w:rsid w:val="00294147"/>
    <w:rsid w:val="002942AC"/>
    <w:rsid w:val="00294384"/>
    <w:rsid w:val="00294435"/>
    <w:rsid w:val="00294635"/>
    <w:rsid w:val="00294874"/>
    <w:rsid w:val="002948E2"/>
    <w:rsid w:val="002948FA"/>
    <w:rsid w:val="00294916"/>
    <w:rsid w:val="002949D0"/>
    <w:rsid w:val="002949E0"/>
    <w:rsid w:val="00294A8B"/>
    <w:rsid w:val="00294F7A"/>
    <w:rsid w:val="0029504D"/>
    <w:rsid w:val="00295260"/>
    <w:rsid w:val="0029533C"/>
    <w:rsid w:val="0029535B"/>
    <w:rsid w:val="002953A9"/>
    <w:rsid w:val="0029555E"/>
    <w:rsid w:val="002955B9"/>
    <w:rsid w:val="00295952"/>
    <w:rsid w:val="00295B74"/>
    <w:rsid w:val="00295BA9"/>
    <w:rsid w:val="00295C4B"/>
    <w:rsid w:val="00295CD7"/>
    <w:rsid w:val="00295DA2"/>
    <w:rsid w:val="00295E32"/>
    <w:rsid w:val="00295F96"/>
    <w:rsid w:val="002962A0"/>
    <w:rsid w:val="002962F5"/>
    <w:rsid w:val="002964E0"/>
    <w:rsid w:val="002965CB"/>
    <w:rsid w:val="0029663A"/>
    <w:rsid w:val="00296674"/>
    <w:rsid w:val="002967A1"/>
    <w:rsid w:val="0029697C"/>
    <w:rsid w:val="002969B6"/>
    <w:rsid w:val="00296AC6"/>
    <w:rsid w:val="00296AC7"/>
    <w:rsid w:val="00296BFF"/>
    <w:rsid w:val="00296CC7"/>
    <w:rsid w:val="00296CE9"/>
    <w:rsid w:val="00296E32"/>
    <w:rsid w:val="00296EBE"/>
    <w:rsid w:val="00296FA5"/>
    <w:rsid w:val="00296FC2"/>
    <w:rsid w:val="00297073"/>
    <w:rsid w:val="0029735B"/>
    <w:rsid w:val="002974B9"/>
    <w:rsid w:val="002975DE"/>
    <w:rsid w:val="00297670"/>
    <w:rsid w:val="00297817"/>
    <w:rsid w:val="00297892"/>
    <w:rsid w:val="00297B72"/>
    <w:rsid w:val="00297C83"/>
    <w:rsid w:val="00297EC0"/>
    <w:rsid w:val="002A0034"/>
    <w:rsid w:val="002A00C1"/>
    <w:rsid w:val="002A0302"/>
    <w:rsid w:val="002A0671"/>
    <w:rsid w:val="002A078E"/>
    <w:rsid w:val="002A07C5"/>
    <w:rsid w:val="002A09C6"/>
    <w:rsid w:val="002A0A19"/>
    <w:rsid w:val="002A0AFE"/>
    <w:rsid w:val="002A0B6F"/>
    <w:rsid w:val="002A0CB4"/>
    <w:rsid w:val="002A0CE2"/>
    <w:rsid w:val="002A0D04"/>
    <w:rsid w:val="002A0EFC"/>
    <w:rsid w:val="002A1172"/>
    <w:rsid w:val="002A117A"/>
    <w:rsid w:val="002A16DC"/>
    <w:rsid w:val="002A17B7"/>
    <w:rsid w:val="002A1851"/>
    <w:rsid w:val="002A1864"/>
    <w:rsid w:val="002A187C"/>
    <w:rsid w:val="002A1906"/>
    <w:rsid w:val="002A19FC"/>
    <w:rsid w:val="002A1A80"/>
    <w:rsid w:val="002A1B83"/>
    <w:rsid w:val="002A1C25"/>
    <w:rsid w:val="002A1C6C"/>
    <w:rsid w:val="002A1DF4"/>
    <w:rsid w:val="002A1EE5"/>
    <w:rsid w:val="002A1F6E"/>
    <w:rsid w:val="002A213E"/>
    <w:rsid w:val="002A21A6"/>
    <w:rsid w:val="002A23E3"/>
    <w:rsid w:val="002A241A"/>
    <w:rsid w:val="002A242D"/>
    <w:rsid w:val="002A24AB"/>
    <w:rsid w:val="002A2519"/>
    <w:rsid w:val="002A251C"/>
    <w:rsid w:val="002A2527"/>
    <w:rsid w:val="002A257D"/>
    <w:rsid w:val="002A27E6"/>
    <w:rsid w:val="002A28D7"/>
    <w:rsid w:val="002A2A88"/>
    <w:rsid w:val="002A2D37"/>
    <w:rsid w:val="002A2FCA"/>
    <w:rsid w:val="002A3007"/>
    <w:rsid w:val="002A3258"/>
    <w:rsid w:val="002A33F5"/>
    <w:rsid w:val="002A3609"/>
    <w:rsid w:val="002A3909"/>
    <w:rsid w:val="002A3AF5"/>
    <w:rsid w:val="002A3C8F"/>
    <w:rsid w:val="002A3FC2"/>
    <w:rsid w:val="002A4114"/>
    <w:rsid w:val="002A41F1"/>
    <w:rsid w:val="002A45E0"/>
    <w:rsid w:val="002A48C8"/>
    <w:rsid w:val="002A4951"/>
    <w:rsid w:val="002A4A3B"/>
    <w:rsid w:val="002A4B99"/>
    <w:rsid w:val="002A4BC3"/>
    <w:rsid w:val="002A4E81"/>
    <w:rsid w:val="002A4E98"/>
    <w:rsid w:val="002A5160"/>
    <w:rsid w:val="002A51A2"/>
    <w:rsid w:val="002A524B"/>
    <w:rsid w:val="002A52A3"/>
    <w:rsid w:val="002A5465"/>
    <w:rsid w:val="002A5623"/>
    <w:rsid w:val="002A5640"/>
    <w:rsid w:val="002A5ACA"/>
    <w:rsid w:val="002A5BB5"/>
    <w:rsid w:val="002A5C3E"/>
    <w:rsid w:val="002A5DA7"/>
    <w:rsid w:val="002A5DE5"/>
    <w:rsid w:val="002A5E64"/>
    <w:rsid w:val="002A5EC6"/>
    <w:rsid w:val="002A5F4E"/>
    <w:rsid w:val="002A5F7C"/>
    <w:rsid w:val="002A60D7"/>
    <w:rsid w:val="002A614B"/>
    <w:rsid w:val="002A6276"/>
    <w:rsid w:val="002A63A4"/>
    <w:rsid w:val="002A656B"/>
    <w:rsid w:val="002A696E"/>
    <w:rsid w:val="002A69B9"/>
    <w:rsid w:val="002A6B30"/>
    <w:rsid w:val="002A6B72"/>
    <w:rsid w:val="002A6CB9"/>
    <w:rsid w:val="002A6D0C"/>
    <w:rsid w:val="002A6F84"/>
    <w:rsid w:val="002A6FE1"/>
    <w:rsid w:val="002A70C5"/>
    <w:rsid w:val="002A70DD"/>
    <w:rsid w:val="002A71D3"/>
    <w:rsid w:val="002A7317"/>
    <w:rsid w:val="002A74E6"/>
    <w:rsid w:val="002A753D"/>
    <w:rsid w:val="002A774A"/>
    <w:rsid w:val="002A78B6"/>
    <w:rsid w:val="002A7A3C"/>
    <w:rsid w:val="002A7AE3"/>
    <w:rsid w:val="002A7B71"/>
    <w:rsid w:val="002B00C1"/>
    <w:rsid w:val="002B0163"/>
    <w:rsid w:val="002B0183"/>
    <w:rsid w:val="002B037A"/>
    <w:rsid w:val="002B0443"/>
    <w:rsid w:val="002B04E4"/>
    <w:rsid w:val="002B04E8"/>
    <w:rsid w:val="002B067E"/>
    <w:rsid w:val="002B089E"/>
    <w:rsid w:val="002B08E1"/>
    <w:rsid w:val="002B0932"/>
    <w:rsid w:val="002B099F"/>
    <w:rsid w:val="002B0C43"/>
    <w:rsid w:val="002B0C4A"/>
    <w:rsid w:val="002B0CCA"/>
    <w:rsid w:val="002B0D92"/>
    <w:rsid w:val="002B0E8F"/>
    <w:rsid w:val="002B10CA"/>
    <w:rsid w:val="002B11B2"/>
    <w:rsid w:val="002B1296"/>
    <w:rsid w:val="002B1325"/>
    <w:rsid w:val="002B161E"/>
    <w:rsid w:val="002B16E1"/>
    <w:rsid w:val="002B1A8F"/>
    <w:rsid w:val="002B1BA6"/>
    <w:rsid w:val="002B1C2B"/>
    <w:rsid w:val="002B1CCC"/>
    <w:rsid w:val="002B1D71"/>
    <w:rsid w:val="002B1E12"/>
    <w:rsid w:val="002B1EA4"/>
    <w:rsid w:val="002B1F19"/>
    <w:rsid w:val="002B2010"/>
    <w:rsid w:val="002B20A9"/>
    <w:rsid w:val="002B2115"/>
    <w:rsid w:val="002B224A"/>
    <w:rsid w:val="002B23E9"/>
    <w:rsid w:val="002B25E0"/>
    <w:rsid w:val="002B2603"/>
    <w:rsid w:val="002B2675"/>
    <w:rsid w:val="002B28B6"/>
    <w:rsid w:val="002B2983"/>
    <w:rsid w:val="002B2B68"/>
    <w:rsid w:val="002B2CFD"/>
    <w:rsid w:val="002B2EC4"/>
    <w:rsid w:val="002B2ECA"/>
    <w:rsid w:val="002B2EF8"/>
    <w:rsid w:val="002B2F31"/>
    <w:rsid w:val="002B3003"/>
    <w:rsid w:val="002B335D"/>
    <w:rsid w:val="002B3473"/>
    <w:rsid w:val="002B34F2"/>
    <w:rsid w:val="002B3662"/>
    <w:rsid w:val="002B36F7"/>
    <w:rsid w:val="002B39D8"/>
    <w:rsid w:val="002B3BCB"/>
    <w:rsid w:val="002B3C0A"/>
    <w:rsid w:val="002B3C56"/>
    <w:rsid w:val="002B3C89"/>
    <w:rsid w:val="002B3C8A"/>
    <w:rsid w:val="002B3DC3"/>
    <w:rsid w:val="002B4226"/>
    <w:rsid w:val="002B479C"/>
    <w:rsid w:val="002B47F9"/>
    <w:rsid w:val="002B48B7"/>
    <w:rsid w:val="002B49AF"/>
    <w:rsid w:val="002B4A0B"/>
    <w:rsid w:val="002B4CBF"/>
    <w:rsid w:val="002B4CD9"/>
    <w:rsid w:val="002B4DEB"/>
    <w:rsid w:val="002B4F2C"/>
    <w:rsid w:val="002B508A"/>
    <w:rsid w:val="002B51DB"/>
    <w:rsid w:val="002B52DC"/>
    <w:rsid w:val="002B53AB"/>
    <w:rsid w:val="002B5400"/>
    <w:rsid w:val="002B5420"/>
    <w:rsid w:val="002B5437"/>
    <w:rsid w:val="002B5700"/>
    <w:rsid w:val="002B572A"/>
    <w:rsid w:val="002B585F"/>
    <w:rsid w:val="002B59E8"/>
    <w:rsid w:val="002B59FB"/>
    <w:rsid w:val="002B5A02"/>
    <w:rsid w:val="002B5AA8"/>
    <w:rsid w:val="002B5B22"/>
    <w:rsid w:val="002B5BA0"/>
    <w:rsid w:val="002B5CB0"/>
    <w:rsid w:val="002B5D20"/>
    <w:rsid w:val="002B5EBF"/>
    <w:rsid w:val="002B5EEF"/>
    <w:rsid w:val="002B608E"/>
    <w:rsid w:val="002B60D7"/>
    <w:rsid w:val="002B6295"/>
    <w:rsid w:val="002B657D"/>
    <w:rsid w:val="002B6780"/>
    <w:rsid w:val="002B680F"/>
    <w:rsid w:val="002B699A"/>
    <w:rsid w:val="002B6A7A"/>
    <w:rsid w:val="002B6A9F"/>
    <w:rsid w:val="002B6AC1"/>
    <w:rsid w:val="002B6AF6"/>
    <w:rsid w:val="002B6B28"/>
    <w:rsid w:val="002B6E29"/>
    <w:rsid w:val="002B6EAD"/>
    <w:rsid w:val="002B6FA4"/>
    <w:rsid w:val="002B6FC4"/>
    <w:rsid w:val="002B71F3"/>
    <w:rsid w:val="002B71F9"/>
    <w:rsid w:val="002B7293"/>
    <w:rsid w:val="002B72B8"/>
    <w:rsid w:val="002B73E6"/>
    <w:rsid w:val="002B7561"/>
    <w:rsid w:val="002B7679"/>
    <w:rsid w:val="002B76E5"/>
    <w:rsid w:val="002B777F"/>
    <w:rsid w:val="002B791D"/>
    <w:rsid w:val="002B7BB7"/>
    <w:rsid w:val="002B7BF0"/>
    <w:rsid w:val="002B7CBD"/>
    <w:rsid w:val="002B7D34"/>
    <w:rsid w:val="002B7FE3"/>
    <w:rsid w:val="002C016B"/>
    <w:rsid w:val="002C023D"/>
    <w:rsid w:val="002C02F7"/>
    <w:rsid w:val="002C03DE"/>
    <w:rsid w:val="002C03F4"/>
    <w:rsid w:val="002C0484"/>
    <w:rsid w:val="002C05BE"/>
    <w:rsid w:val="002C072D"/>
    <w:rsid w:val="002C0A7E"/>
    <w:rsid w:val="002C0AD9"/>
    <w:rsid w:val="002C0C79"/>
    <w:rsid w:val="002C0D3F"/>
    <w:rsid w:val="002C0DC7"/>
    <w:rsid w:val="002C0F5C"/>
    <w:rsid w:val="002C0FED"/>
    <w:rsid w:val="002C102B"/>
    <w:rsid w:val="002C13E1"/>
    <w:rsid w:val="002C14F1"/>
    <w:rsid w:val="002C1785"/>
    <w:rsid w:val="002C181C"/>
    <w:rsid w:val="002C18D7"/>
    <w:rsid w:val="002C1990"/>
    <w:rsid w:val="002C19CA"/>
    <w:rsid w:val="002C1A3B"/>
    <w:rsid w:val="002C1B38"/>
    <w:rsid w:val="002C1C4E"/>
    <w:rsid w:val="002C1D7C"/>
    <w:rsid w:val="002C1E95"/>
    <w:rsid w:val="002C20D4"/>
    <w:rsid w:val="002C20D8"/>
    <w:rsid w:val="002C2114"/>
    <w:rsid w:val="002C24C1"/>
    <w:rsid w:val="002C26F7"/>
    <w:rsid w:val="002C2776"/>
    <w:rsid w:val="002C28C9"/>
    <w:rsid w:val="002C29C0"/>
    <w:rsid w:val="002C2AC0"/>
    <w:rsid w:val="002C2CA7"/>
    <w:rsid w:val="002C2CD1"/>
    <w:rsid w:val="002C2CE5"/>
    <w:rsid w:val="002C2D80"/>
    <w:rsid w:val="002C2DA3"/>
    <w:rsid w:val="002C2F6A"/>
    <w:rsid w:val="002C306E"/>
    <w:rsid w:val="002C324C"/>
    <w:rsid w:val="002C32AC"/>
    <w:rsid w:val="002C3343"/>
    <w:rsid w:val="002C35F3"/>
    <w:rsid w:val="002C36EB"/>
    <w:rsid w:val="002C38DA"/>
    <w:rsid w:val="002C3900"/>
    <w:rsid w:val="002C3908"/>
    <w:rsid w:val="002C3AAE"/>
    <w:rsid w:val="002C3B8D"/>
    <w:rsid w:val="002C3BA2"/>
    <w:rsid w:val="002C3C89"/>
    <w:rsid w:val="002C3C92"/>
    <w:rsid w:val="002C3DA3"/>
    <w:rsid w:val="002C400C"/>
    <w:rsid w:val="002C4216"/>
    <w:rsid w:val="002C4361"/>
    <w:rsid w:val="002C43CE"/>
    <w:rsid w:val="002C443E"/>
    <w:rsid w:val="002C45F4"/>
    <w:rsid w:val="002C464B"/>
    <w:rsid w:val="002C4716"/>
    <w:rsid w:val="002C47BA"/>
    <w:rsid w:val="002C4800"/>
    <w:rsid w:val="002C482E"/>
    <w:rsid w:val="002C4A4A"/>
    <w:rsid w:val="002C4ACD"/>
    <w:rsid w:val="002C4BCA"/>
    <w:rsid w:val="002C4C21"/>
    <w:rsid w:val="002C4C26"/>
    <w:rsid w:val="002C4D39"/>
    <w:rsid w:val="002C4DFD"/>
    <w:rsid w:val="002C4FF6"/>
    <w:rsid w:val="002C5224"/>
    <w:rsid w:val="002C5259"/>
    <w:rsid w:val="002C5262"/>
    <w:rsid w:val="002C5348"/>
    <w:rsid w:val="002C53BA"/>
    <w:rsid w:val="002C53C6"/>
    <w:rsid w:val="002C5416"/>
    <w:rsid w:val="002C5480"/>
    <w:rsid w:val="002C54B6"/>
    <w:rsid w:val="002C55FD"/>
    <w:rsid w:val="002C585B"/>
    <w:rsid w:val="002C5A69"/>
    <w:rsid w:val="002C5CED"/>
    <w:rsid w:val="002C5DD7"/>
    <w:rsid w:val="002C612C"/>
    <w:rsid w:val="002C627A"/>
    <w:rsid w:val="002C632C"/>
    <w:rsid w:val="002C63F2"/>
    <w:rsid w:val="002C6422"/>
    <w:rsid w:val="002C644F"/>
    <w:rsid w:val="002C6758"/>
    <w:rsid w:val="002C687E"/>
    <w:rsid w:val="002C68BD"/>
    <w:rsid w:val="002C6D54"/>
    <w:rsid w:val="002C6DE0"/>
    <w:rsid w:val="002C6F52"/>
    <w:rsid w:val="002C6FF9"/>
    <w:rsid w:val="002C709F"/>
    <w:rsid w:val="002C71AF"/>
    <w:rsid w:val="002C720F"/>
    <w:rsid w:val="002C7409"/>
    <w:rsid w:val="002C74BA"/>
    <w:rsid w:val="002C7661"/>
    <w:rsid w:val="002C7738"/>
    <w:rsid w:val="002C7B24"/>
    <w:rsid w:val="002C7C45"/>
    <w:rsid w:val="002C7D96"/>
    <w:rsid w:val="002C7DF8"/>
    <w:rsid w:val="002C7E0B"/>
    <w:rsid w:val="002C7FD5"/>
    <w:rsid w:val="002D019C"/>
    <w:rsid w:val="002D02F2"/>
    <w:rsid w:val="002D053E"/>
    <w:rsid w:val="002D061B"/>
    <w:rsid w:val="002D0726"/>
    <w:rsid w:val="002D09BB"/>
    <w:rsid w:val="002D0A1C"/>
    <w:rsid w:val="002D0F67"/>
    <w:rsid w:val="002D10A5"/>
    <w:rsid w:val="002D1121"/>
    <w:rsid w:val="002D117E"/>
    <w:rsid w:val="002D126A"/>
    <w:rsid w:val="002D1277"/>
    <w:rsid w:val="002D129C"/>
    <w:rsid w:val="002D14AD"/>
    <w:rsid w:val="002D15CE"/>
    <w:rsid w:val="002D1831"/>
    <w:rsid w:val="002D1885"/>
    <w:rsid w:val="002D1BA2"/>
    <w:rsid w:val="002D1BB5"/>
    <w:rsid w:val="002D1C49"/>
    <w:rsid w:val="002D1C5C"/>
    <w:rsid w:val="002D1CCA"/>
    <w:rsid w:val="002D1E18"/>
    <w:rsid w:val="002D2177"/>
    <w:rsid w:val="002D22F4"/>
    <w:rsid w:val="002D24A1"/>
    <w:rsid w:val="002D24AC"/>
    <w:rsid w:val="002D257C"/>
    <w:rsid w:val="002D2695"/>
    <w:rsid w:val="002D26F4"/>
    <w:rsid w:val="002D2731"/>
    <w:rsid w:val="002D2837"/>
    <w:rsid w:val="002D28CB"/>
    <w:rsid w:val="002D28D0"/>
    <w:rsid w:val="002D2A77"/>
    <w:rsid w:val="002D2A7D"/>
    <w:rsid w:val="002D2B48"/>
    <w:rsid w:val="002D2C7D"/>
    <w:rsid w:val="002D2D17"/>
    <w:rsid w:val="002D2D2C"/>
    <w:rsid w:val="002D2DA6"/>
    <w:rsid w:val="002D2E3F"/>
    <w:rsid w:val="002D2E79"/>
    <w:rsid w:val="002D3165"/>
    <w:rsid w:val="002D3413"/>
    <w:rsid w:val="002D34BB"/>
    <w:rsid w:val="002D3586"/>
    <w:rsid w:val="002D35BF"/>
    <w:rsid w:val="002D367C"/>
    <w:rsid w:val="002D3B72"/>
    <w:rsid w:val="002D3D62"/>
    <w:rsid w:val="002D3D85"/>
    <w:rsid w:val="002D40F0"/>
    <w:rsid w:val="002D452F"/>
    <w:rsid w:val="002D4587"/>
    <w:rsid w:val="002D4875"/>
    <w:rsid w:val="002D4A17"/>
    <w:rsid w:val="002D4AB8"/>
    <w:rsid w:val="002D4BEF"/>
    <w:rsid w:val="002D4D60"/>
    <w:rsid w:val="002D4DFD"/>
    <w:rsid w:val="002D4F39"/>
    <w:rsid w:val="002D4F9F"/>
    <w:rsid w:val="002D5075"/>
    <w:rsid w:val="002D50C6"/>
    <w:rsid w:val="002D52D0"/>
    <w:rsid w:val="002D52DD"/>
    <w:rsid w:val="002D543C"/>
    <w:rsid w:val="002D54D2"/>
    <w:rsid w:val="002D551C"/>
    <w:rsid w:val="002D55B3"/>
    <w:rsid w:val="002D55B6"/>
    <w:rsid w:val="002D560A"/>
    <w:rsid w:val="002D562F"/>
    <w:rsid w:val="002D564B"/>
    <w:rsid w:val="002D5975"/>
    <w:rsid w:val="002D5B4E"/>
    <w:rsid w:val="002D5FF6"/>
    <w:rsid w:val="002D5FFC"/>
    <w:rsid w:val="002D618E"/>
    <w:rsid w:val="002D620E"/>
    <w:rsid w:val="002D6365"/>
    <w:rsid w:val="002D671F"/>
    <w:rsid w:val="002D679D"/>
    <w:rsid w:val="002D6909"/>
    <w:rsid w:val="002D6ABA"/>
    <w:rsid w:val="002D6B00"/>
    <w:rsid w:val="002D6CA8"/>
    <w:rsid w:val="002D6CC9"/>
    <w:rsid w:val="002D6DA9"/>
    <w:rsid w:val="002D6DC8"/>
    <w:rsid w:val="002D6F82"/>
    <w:rsid w:val="002D7083"/>
    <w:rsid w:val="002D70A2"/>
    <w:rsid w:val="002D7126"/>
    <w:rsid w:val="002D717B"/>
    <w:rsid w:val="002D7367"/>
    <w:rsid w:val="002D739D"/>
    <w:rsid w:val="002D7560"/>
    <w:rsid w:val="002D76F2"/>
    <w:rsid w:val="002D77FB"/>
    <w:rsid w:val="002D77FF"/>
    <w:rsid w:val="002D7887"/>
    <w:rsid w:val="002D7A3F"/>
    <w:rsid w:val="002D7AF8"/>
    <w:rsid w:val="002D7D46"/>
    <w:rsid w:val="002D7D99"/>
    <w:rsid w:val="002E0041"/>
    <w:rsid w:val="002E01CB"/>
    <w:rsid w:val="002E023F"/>
    <w:rsid w:val="002E02C1"/>
    <w:rsid w:val="002E06BA"/>
    <w:rsid w:val="002E0706"/>
    <w:rsid w:val="002E0864"/>
    <w:rsid w:val="002E10B3"/>
    <w:rsid w:val="002E1114"/>
    <w:rsid w:val="002E111A"/>
    <w:rsid w:val="002E1215"/>
    <w:rsid w:val="002E13FE"/>
    <w:rsid w:val="002E1708"/>
    <w:rsid w:val="002E17FC"/>
    <w:rsid w:val="002E1978"/>
    <w:rsid w:val="002E1BAA"/>
    <w:rsid w:val="002E1D3F"/>
    <w:rsid w:val="002E200F"/>
    <w:rsid w:val="002E2013"/>
    <w:rsid w:val="002E20B6"/>
    <w:rsid w:val="002E2155"/>
    <w:rsid w:val="002E21E1"/>
    <w:rsid w:val="002E23BA"/>
    <w:rsid w:val="002E2484"/>
    <w:rsid w:val="002E273F"/>
    <w:rsid w:val="002E28A5"/>
    <w:rsid w:val="002E2A20"/>
    <w:rsid w:val="002E2A6F"/>
    <w:rsid w:val="002E2C72"/>
    <w:rsid w:val="002E2E32"/>
    <w:rsid w:val="002E2F7A"/>
    <w:rsid w:val="002E2FAA"/>
    <w:rsid w:val="002E322D"/>
    <w:rsid w:val="002E323E"/>
    <w:rsid w:val="002E330D"/>
    <w:rsid w:val="002E33E7"/>
    <w:rsid w:val="002E33EE"/>
    <w:rsid w:val="002E345B"/>
    <w:rsid w:val="002E3580"/>
    <w:rsid w:val="002E366B"/>
    <w:rsid w:val="002E3676"/>
    <w:rsid w:val="002E36F5"/>
    <w:rsid w:val="002E3A79"/>
    <w:rsid w:val="002E3A89"/>
    <w:rsid w:val="002E3AA0"/>
    <w:rsid w:val="002E3AC3"/>
    <w:rsid w:val="002E3B04"/>
    <w:rsid w:val="002E3B34"/>
    <w:rsid w:val="002E3B46"/>
    <w:rsid w:val="002E3D0C"/>
    <w:rsid w:val="002E3DA0"/>
    <w:rsid w:val="002E3DD6"/>
    <w:rsid w:val="002E3E62"/>
    <w:rsid w:val="002E4018"/>
    <w:rsid w:val="002E4091"/>
    <w:rsid w:val="002E4162"/>
    <w:rsid w:val="002E4286"/>
    <w:rsid w:val="002E428C"/>
    <w:rsid w:val="002E4297"/>
    <w:rsid w:val="002E437B"/>
    <w:rsid w:val="002E461C"/>
    <w:rsid w:val="002E4651"/>
    <w:rsid w:val="002E4662"/>
    <w:rsid w:val="002E46E1"/>
    <w:rsid w:val="002E479E"/>
    <w:rsid w:val="002E489B"/>
    <w:rsid w:val="002E4B37"/>
    <w:rsid w:val="002E4B57"/>
    <w:rsid w:val="002E4C13"/>
    <w:rsid w:val="002E4CB0"/>
    <w:rsid w:val="002E4FCC"/>
    <w:rsid w:val="002E5195"/>
    <w:rsid w:val="002E519B"/>
    <w:rsid w:val="002E540D"/>
    <w:rsid w:val="002E5410"/>
    <w:rsid w:val="002E5479"/>
    <w:rsid w:val="002E59B7"/>
    <w:rsid w:val="002E5AA5"/>
    <w:rsid w:val="002E5E2B"/>
    <w:rsid w:val="002E5E79"/>
    <w:rsid w:val="002E5E85"/>
    <w:rsid w:val="002E61AB"/>
    <w:rsid w:val="002E629A"/>
    <w:rsid w:val="002E62D0"/>
    <w:rsid w:val="002E6364"/>
    <w:rsid w:val="002E639D"/>
    <w:rsid w:val="002E63A6"/>
    <w:rsid w:val="002E650C"/>
    <w:rsid w:val="002E65D0"/>
    <w:rsid w:val="002E6632"/>
    <w:rsid w:val="002E6759"/>
    <w:rsid w:val="002E682E"/>
    <w:rsid w:val="002E68AF"/>
    <w:rsid w:val="002E69CC"/>
    <w:rsid w:val="002E6A3B"/>
    <w:rsid w:val="002E6A8A"/>
    <w:rsid w:val="002E6D1D"/>
    <w:rsid w:val="002E6D6B"/>
    <w:rsid w:val="002E6E7C"/>
    <w:rsid w:val="002E6FFD"/>
    <w:rsid w:val="002E70E7"/>
    <w:rsid w:val="002E71E0"/>
    <w:rsid w:val="002E7234"/>
    <w:rsid w:val="002E72B5"/>
    <w:rsid w:val="002E7314"/>
    <w:rsid w:val="002E73B8"/>
    <w:rsid w:val="002E7451"/>
    <w:rsid w:val="002E7543"/>
    <w:rsid w:val="002E77FE"/>
    <w:rsid w:val="002E7AD7"/>
    <w:rsid w:val="002E7F8C"/>
    <w:rsid w:val="002F00F9"/>
    <w:rsid w:val="002F01E6"/>
    <w:rsid w:val="002F0382"/>
    <w:rsid w:val="002F050C"/>
    <w:rsid w:val="002F06BE"/>
    <w:rsid w:val="002F0A5A"/>
    <w:rsid w:val="002F0BD7"/>
    <w:rsid w:val="002F0E0F"/>
    <w:rsid w:val="002F0E5C"/>
    <w:rsid w:val="002F0EAC"/>
    <w:rsid w:val="002F0F04"/>
    <w:rsid w:val="002F11B7"/>
    <w:rsid w:val="002F1319"/>
    <w:rsid w:val="002F13E2"/>
    <w:rsid w:val="002F1466"/>
    <w:rsid w:val="002F16A7"/>
    <w:rsid w:val="002F177D"/>
    <w:rsid w:val="002F18C2"/>
    <w:rsid w:val="002F1988"/>
    <w:rsid w:val="002F1A24"/>
    <w:rsid w:val="002F1A94"/>
    <w:rsid w:val="002F1B3F"/>
    <w:rsid w:val="002F1ED6"/>
    <w:rsid w:val="002F20E9"/>
    <w:rsid w:val="002F22EE"/>
    <w:rsid w:val="002F253B"/>
    <w:rsid w:val="002F255A"/>
    <w:rsid w:val="002F270E"/>
    <w:rsid w:val="002F2AAE"/>
    <w:rsid w:val="002F2AE4"/>
    <w:rsid w:val="002F2B2B"/>
    <w:rsid w:val="002F2BB6"/>
    <w:rsid w:val="002F2E09"/>
    <w:rsid w:val="002F2E58"/>
    <w:rsid w:val="002F2F1A"/>
    <w:rsid w:val="002F3302"/>
    <w:rsid w:val="002F33B3"/>
    <w:rsid w:val="002F3437"/>
    <w:rsid w:val="002F3508"/>
    <w:rsid w:val="002F3603"/>
    <w:rsid w:val="002F37A2"/>
    <w:rsid w:val="002F37B3"/>
    <w:rsid w:val="002F38E7"/>
    <w:rsid w:val="002F3B04"/>
    <w:rsid w:val="002F3B93"/>
    <w:rsid w:val="002F3BCA"/>
    <w:rsid w:val="002F3BF7"/>
    <w:rsid w:val="002F4116"/>
    <w:rsid w:val="002F4145"/>
    <w:rsid w:val="002F418B"/>
    <w:rsid w:val="002F41C7"/>
    <w:rsid w:val="002F42CE"/>
    <w:rsid w:val="002F43C9"/>
    <w:rsid w:val="002F467B"/>
    <w:rsid w:val="002F47D9"/>
    <w:rsid w:val="002F47F1"/>
    <w:rsid w:val="002F4898"/>
    <w:rsid w:val="002F48B4"/>
    <w:rsid w:val="002F4BAB"/>
    <w:rsid w:val="002F4C37"/>
    <w:rsid w:val="002F548D"/>
    <w:rsid w:val="002F56FA"/>
    <w:rsid w:val="002F5734"/>
    <w:rsid w:val="002F5828"/>
    <w:rsid w:val="002F5A07"/>
    <w:rsid w:val="002F5A1E"/>
    <w:rsid w:val="002F5F4B"/>
    <w:rsid w:val="002F6189"/>
    <w:rsid w:val="002F6210"/>
    <w:rsid w:val="002F62DA"/>
    <w:rsid w:val="002F64A6"/>
    <w:rsid w:val="002F66DE"/>
    <w:rsid w:val="002F68AB"/>
    <w:rsid w:val="002F6908"/>
    <w:rsid w:val="002F693E"/>
    <w:rsid w:val="002F69C7"/>
    <w:rsid w:val="002F6A29"/>
    <w:rsid w:val="002F6AB5"/>
    <w:rsid w:val="002F6C6D"/>
    <w:rsid w:val="002F6DE0"/>
    <w:rsid w:val="002F6E28"/>
    <w:rsid w:val="002F6FB7"/>
    <w:rsid w:val="002F7024"/>
    <w:rsid w:val="002F705B"/>
    <w:rsid w:val="002F7117"/>
    <w:rsid w:val="002F7203"/>
    <w:rsid w:val="002F7270"/>
    <w:rsid w:val="002F7287"/>
    <w:rsid w:val="002F7399"/>
    <w:rsid w:val="002F73C1"/>
    <w:rsid w:val="002F73F9"/>
    <w:rsid w:val="002F7499"/>
    <w:rsid w:val="002F75BD"/>
    <w:rsid w:val="002F76C1"/>
    <w:rsid w:val="002F7736"/>
    <w:rsid w:val="002F77CE"/>
    <w:rsid w:val="002F7816"/>
    <w:rsid w:val="002F796C"/>
    <w:rsid w:val="002F7A8C"/>
    <w:rsid w:val="002F7B6D"/>
    <w:rsid w:val="002F7CF5"/>
    <w:rsid w:val="002F7D85"/>
    <w:rsid w:val="002F7F0C"/>
    <w:rsid w:val="002F7F39"/>
    <w:rsid w:val="003003B1"/>
    <w:rsid w:val="00300433"/>
    <w:rsid w:val="00300872"/>
    <w:rsid w:val="00300955"/>
    <w:rsid w:val="00300A8E"/>
    <w:rsid w:val="00300AF8"/>
    <w:rsid w:val="00300B3A"/>
    <w:rsid w:val="00300BB2"/>
    <w:rsid w:val="00300BC6"/>
    <w:rsid w:val="00300C16"/>
    <w:rsid w:val="00300D6F"/>
    <w:rsid w:val="00300EAB"/>
    <w:rsid w:val="00301040"/>
    <w:rsid w:val="00301074"/>
    <w:rsid w:val="003010CD"/>
    <w:rsid w:val="00301330"/>
    <w:rsid w:val="00301444"/>
    <w:rsid w:val="003015BE"/>
    <w:rsid w:val="003016F8"/>
    <w:rsid w:val="003017EA"/>
    <w:rsid w:val="0030180B"/>
    <w:rsid w:val="003019E3"/>
    <w:rsid w:val="003019E6"/>
    <w:rsid w:val="00301A74"/>
    <w:rsid w:val="00301B22"/>
    <w:rsid w:val="00301B34"/>
    <w:rsid w:val="00301E85"/>
    <w:rsid w:val="00301E91"/>
    <w:rsid w:val="00301F0F"/>
    <w:rsid w:val="00301F22"/>
    <w:rsid w:val="00301F5C"/>
    <w:rsid w:val="00301F76"/>
    <w:rsid w:val="00302408"/>
    <w:rsid w:val="0030244E"/>
    <w:rsid w:val="0030257B"/>
    <w:rsid w:val="00302758"/>
    <w:rsid w:val="003027D0"/>
    <w:rsid w:val="00302AC0"/>
    <w:rsid w:val="00302AF9"/>
    <w:rsid w:val="00302B57"/>
    <w:rsid w:val="00302C0A"/>
    <w:rsid w:val="00302D96"/>
    <w:rsid w:val="00302E58"/>
    <w:rsid w:val="00302F1C"/>
    <w:rsid w:val="00302FBF"/>
    <w:rsid w:val="003030BF"/>
    <w:rsid w:val="003030FB"/>
    <w:rsid w:val="0030324D"/>
    <w:rsid w:val="00303383"/>
    <w:rsid w:val="00303493"/>
    <w:rsid w:val="003034A8"/>
    <w:rsid w:val="003034F1"/>
    <w:rsid w:val="003036F3"/>
    <w:rsid w:val="003038FB"/>
    <w:rsid w:val="00303A01"/>
    <w:rsid w:val="00303C2B"/>
    <w:rsid w:val="00303CAD"/>
    <w:rsid w:val="00304000"/>
    <w:rsid w:val="00304017"/>
    <w:rsid w:val="00304049"/>
    <w:rsid w:val="003044CA"/>
    <w:rsid w:val="0030466C"/>
    <w:rsid w:val="003047D8"/>
    <w:rsid w:val="0030495F"/>
    <w:rsid w:val="003049FA"/>
    <w:rsid w:val="003049FD"/>
    <w:rsid w:val="00304A4E"/>
    <w:rsid w:val="00304A86"/>
    <w:rsid w:val="00304C89"/>
    <w:rsid w:val="00304CFB"/>
    <w:rsid w:val="00304DDC"/>
    <w:rsid w:val="0030522F"/>
    <w:rsid w:val="00305414"/>
    <w:rsid w:val="00305593"/>
    <w:rsid w:val="003055AA"/>
    <w:rsid w:val="003055EC"/>
    <w:rsid w:val="003056FC"/>
    <w:rsid w:val="00305768"/>
    <w:rsid w:val="003057AA"/>
    <w:rsid w:val="003057F0"/>
    <w:rsid w:val="003057FE"/>
    <w:rsid w:val="00305A08"/>
    <w:rsid w:val="00305B7B"/>
    <w:rsid w:val="00305C34"/>
    <w:rsid w:val="00305E11"/>
    <w:rsid w:val="00305EC1"/>
    <w:rsid w:val="00305EFD"/>
    <w:rsid w:val="0030606A"/>
    <w:rsid w:val="00306370"/>
    <w:rsid w:val="00306480"/>
    <w:rsid w:val="003064AF"/>
    <w:rsid w:val="003064DA"/>
    <w:rsid w:val="00306616"/>
    <w:rsid w:val="00306665"/>
    <w:rsid w:val="003068C2"/>
    <w:rsid w:val="00306936"/>
    <w:rsid w:val="00306AAD"/>
    <w:rsid w:val="00306B05"/>
    <w:rsid w:val="00306D23"/>
    <w:rsid w:val="00306D42"/>
    <w:rsid w:val="00306DAE"/>
    <w:rsid w:val="00306E30"/>
    <w:rsid w:val="00307156"/>
    <w:rsid w:val="0030715D"/>
    <w:rsid w:val="00307204"/>
    <w:rsid w:val="003073DD"/>
    <w:rsid w:val="003074CF"/>
    <w:rsid w:val="00307670"/>
    <w:rsid w:val="00307714"/>
    <w:rsid w:val="00307926"/>
    <w:rsid w:val="003079B8"/>
    <w:rsid w:val="00307A0C"/>
    <w:rsid w:val="00307A5D"/>
    <w:rsid w:val="00307A76"/>
    <w:rsid w:val="00307C0D"/>
    <w:rsid w:val="00307DA4"/>
    <w:rsid w:val="00307F7F"/>
    <w:rsid w:val="00307FCC"/>
    <w:rsid w:val="00310100"/>
    <w:rsid w:val="003101C2"/>
    <w:rsid w:val="00310212"/>
    <w:rsid w:val="003105B9"/>
    <w:rsid w:val="00310688"/>
    <w:rsid w:val="003108B1"/>
    <w:rsid w:val="00310987"/>
    <w:rsid w:val="00310EE5"/>
    <w:rsid w:val="00310F11"/>
    <w:rsid w:val="0031107E"/>
    <w:rsid w:val="003110E2"/>
    <w:rsid w:val="00311501"/>
    <w:rsid w:val="003115B2"/>
    <w:rsid w:val="003115E0"/>
    <w:rsid w:val="0031189F"/>
    <w:rsid w:val="00311907"/>
    <w:rsid w:val="00311ACD"/>
    <w:rsid w:val="00311CE3"/>
    <w:rsid w:val="00311D51"/>
    <w:rsid w:val="00311D7C"/>
    <w:rsid w:val="00311D92"/>
    <w:rsid w:val="00311EA5"/>
    <w:rsid w:val="00311EB0"/>
    <w:rsid w:val="00311F1E"/>
    <w:rsid w:val="00311F64"/>
    <w:rsid w:val="00312181"/>
    <w:rsid w:val="003121A1"/>
    <w:rsid w:val="00312240"/>
    <w:rsid w:val="00312370"/>
    <w:rsid w:val="003123A6"/>
    <w:rsid w:val="00312475"/>
    <w:rsid w:val="003124AD"/>
    <w:rsid w:val="00312636"/>
    <w:rsid w:val="0031280F"/>
    <w:rsid w:val="0031289A"/>
    <w:rsid w:val="003129A7"/>
    <w:rsid w:val="00312A46"/>
    <w:rsid w:val="00312C93"/>
    <w:rsid w:val="00312CE0"/>
    <w:rsid w:val="00312DDD"/>
    <w:rsid w:val="00312EA6"/>
    <w:rsid w:val="00312FB1"/>
    <w:rsid w:val="00312FD4"/>
    <w:rsid w:val="0031316F"/>
    <w:rsid w:val="0031322A"/>
    <w:rsid w:val="00313484"/>
    <w:rsid w:val="003139AE"/>
    <w:rsid w:val="00313D06"/>
    <w:rsid w:val="00313D65"/>
    <w:rsid w:val="00313DBD"/>
    <w:rsid w:val="003144C0"/>
    <w:rsid w:val="0031469E"/>
    <w:rsid w:val="003148E6"/>
    <w:rsid w:val="00314A9A"/>
    <w:rsid w:val="00314D93"/>
    <w:rsid w:val="00314E5E"/>
    <w:rsid w:val="00314E8F"/>
    <w:rsid w:val="003150ED"/>
    <w:rsid w:val="0031513B"/>
    <w:rsid w:val="00315202"/>
    <w:rsid w:val="0031544F"/>
    <w:rsid w:val="00315590"/>
    <w:rsid w:val="003155BC"/>
    <w:rsid w:val="003156A1"/>
    <w:rsid w:val="003157A4"/>
    <w:rsid w:val="003157FF"/>
    <w:rsid w:val="00315C2D"/>
    <w:rsid w:val="00315E40"/>
    <w:rsid w:val="00315F5A"/>
    <w:rsid w:val="00315F74"/>
    <w:rsid w:val="00315F81"/>
    <w:rsid w:val="00315FC4"/>
    <w:rsid w:val="003160A2"/>
    <w:rsid w:val="00316224"/>
    <w:rsid w:val="003163A8"/>
    <w:rsid w:val="0031647F"/>
    <w:rsid w:val="00316667"/>
    <w:rsid w:val="003167E7"/>
    <w:rsid w:val="0031681C"/>
    <w:rsid w:val="0031696E"/>
    <w:rsid w:val="00316A48"/>
    <w:rsid w:val="00316A4D"/>
    <w:rsid w:val="00316B4C"/>
    <w:rsid w:val="00316EF4"/>
    <w:rsid w:val="00316FE1"/>
    <w:rsid w:val="00317004"/>
    <w:rsid w:val="0031702E"/>
    <w:rsid w:val="003170F0"/>
    <w:rsid w:val="003170FD"/>
    <w:rsid w:val="00317151"/>
    <w:rsid w:val="00317205"/>
    <w:rsid w:val="003173BE"/>
    <w:rsid w:val="0031745B"/>
    <w:rsid w:val="00317511"/>
    <w:rsid w:val="003176D9"/>
    <w:rsid w:val="0031771F"/>
    <w:rsid w:val="00317850"/>
    <w:rsid w:val="003179E5"/>
    <w:rsid w:val="00317D0E"/>
    <w:rsid w:val="00317E38"/>
    <w:rsid w:val="003200BD"/>
    <w:rsid w:val="003200F2"/>
    <w:rsid w:val="0032011C"/>
    <w:rsid w:val="0032027D"/>
    <w:rsid w:val="00320291"/>
    <w:rsid w:val="00320372"/>
    <w:rsid w:val="0032052A"/>
    <w:rsid w:val="003206DF"/>
    <w:rsid w:val="00320708"/>
    <w:rsid w:val="0032071B"/>
    <w:rsid w:val="00320728"/>
    <w:rsid w:val="003207A1"/>
    <w:rsid w:val="003207AA"/>
    <w:rsid w:val="0032085F"/>
    <w:rsid w:val="0032095B"/>
    <w:rsid w:val="00320A99"/>
    <w:rsid w:val="00320B9C"/>
    <w:rsid w:val="00320BFD"/>
    <w:rsid w:val="00320CF6"/>
    <w:rsid w:val="00320D52"/>
    <w:rsid w:val="00321017"/>
    <w:rsid w:val="00321057"/>
    <w:rsid w:val="0032142A"/>
    <w:rsid w:val="003217EE"/>
    <w:rsid w:val="0032190A"/>
    <w:rsid w:val="00321A46"/>
    <w:rsid w:val="00321F55"/>
    <w:rsid w:val="00321F81"/>
    <w:rsid w:val="00321F9F"/>
    <w:rsid w:val="003220E1"/>
    <w:rsid w:val="00322106"/>
    <w:rsid w:val="00322196"/>
    <w:rsid w:val="003221F0"/>
    <w:rsid w:val="0032223E"/>
    <w:rsid w:val="0032226A"/>
    <w:rsid w:val="003223A5"/>
    <w:rsid w:val="00322433"/>
    <w:rsid w:val="003224A6"/>
    <w:rsid w:val="0032250F"/>
    <w:rsid w:val="0032258C"/>
    <w:rsid w:val="00322782"/>
    <w:rsid w:val="003227B9"/>
    <w:rsid w:val="00322883"/>
    <w:rsid w:val="003229BD"/>
    <w:rsid w:val="00322A4F"/>
    <w:rsid w:val="00322AB8"/>
    <w:rsid w:val="00322BCA"/>
    <w:rsid w:val="00322D02"/>
    <w:rsid w:val="00322DD2"/>
    <w:rsid w:val="00322EE0"/>
    <w:rsid w:val="00322FE1"/>
    <w:rsid w:val="00323133"/>
    <w:rsid w:val="003231F8"/>
    <w:rsid w:val="003232DD"/>
    <w:rsid w:val="0032363F"/>
    <w:rsid w:val="00323895"/>
    <w:rsid w:val="0032389B"/>
    <w:rsid w:val="003239A1"/>
    <w:rsid w:val="00323B11"/>
    <w:rsid w:val="00323BEF"/>
    <w:rsid w:val="00323DDE"/>
    <w:rsid w:val="00323E83"/>
    <w:rsid w:val="003242CB"/>
    <w:rsid w:val="003243AB"/>
    <w:rsid w:val="003243F5"/>
    <w:rsid w:val="00324418"/>
    <w:rsid w:val="003244A3"/>
    <w:rsid w:val="00324541"/>
    <w:rsid w:val="00324910"/>
    <w:rsid w:val="0032493B"/>
    <w:rsid w:val="00324974"/>
    <w:rsid w:val="003249B3"/>
    <w:rsid w:val="003249F6"/>
    <w:rsid w:val="00324C66"/>
    <w:rsid w:val="00324DBC"/>
    <w:rsid w:val="00324E13"/>
    <w:rsid w:val="0032527E"/>
    <w:rsid w:val="00325402"/>
    <w:rsid w:val="003255DC"/>
    <w:rsid w:val="00325679"/>
    <w:rsid w:val="003256BC"/>
    <w:rsid w:val="00325723"/>
    <w:rsid w:val="00325786"/>
    <w:rsid w:val="003257AA"/>
    <w:rsid w:val="003258EA"/>
    <w:rsid w:val="003259F1"/>
    <w:rsid w:val="00325A15"/>
    <w:rsid w:val="00325AB3"/>
    <w:rsid w:val="00325FF1"/>
    <w:rsid w:val="00326137"/>
    <w:rsid w:val="00326341"/>
    <w:rsid w:val="003263BD"/>
    <w:rsid w:val="00326490"/>
    <w:rsid w:val="00326686"/>
    <w:rsid w:val="003269C7"/>
    <w:rsid w:val="00326A1D"/>
    <w:rsid w:val="00326AC2"/>
    <w:rsid w:val="00326C9A"/>
    <w:rsid w:val="00326F89"/>
    <w:rsid w:val="00327249"/>
    <w:rsid w:val="0032729F"/>
    <w:rsid w:val="0032734C"/>
    <w:rsid w:val="0032747C"/>
    <w:rsid w:val="0032748C"/>
    <w:rsid w:val="00327614"/>
    <w:rsid w:val="00327647"/>
    <w:rsid w:val="00327789"/>
    <w:rsid w:val="0032781F"/>
    <w:rsid w:val="0032787E"/>
    <w:rsid w:val="00327949"/>
    <w:rsid w:val="00327C3C"/>
    <w:rsid w:val="00327DC6"/>
    <w:rsid w:val="00327F7C"/>
    <w:rsid w:val="00327FF4"/>
    <w:rsid w:val="00330015"/>
    <w:rsid w:val="0033010F"/>
    <w:rsid w:val="0033032F"/>
    <w:rsid w:val="003303BE"/>
    <w:rsid w:val="003303F3"/>
    <w:rsid w:val="00330404"/>
    <w:rsid w:val="0033066A"/>
    <w:rsid w:val="003306C3"/>
    <w:rsid w:val="0033073B"/>
    <w:rsid w:val="00330AF6"/>
    <w:rsid w:val="00330B38"/>
    <w:rsid w:val="00330E39"/>
    <w:rsid w:val="00330EA7"/>
    <w:rsid w:val="00330F60"/>
    <w:rsid w:val="00330F81"/>
    <w:rsid w:val="00331067"/>
    <w:rsid w:val="0033107C"/>
    <w:rsid w:val="00331195"/>
    <w:rsid w:val="00331226"/>
    <w:rsid w:val="00331652"/>
    <w:rsid w:val="0033170E"/>
    <w:rsid w:val="00331AEA"/>
    <w:rsid w:val="00331B49"/>
    <w:rsid w:val="00331B66"/>
    <w:rsid w:val="00331BCE"/>
    <w:rsid w:val="00331C65"/>
    <w:rsid w:val="00331DF0"/>
    <w:rsid w:val="00331EF8"/>
    <w:rsid w:val="00331FB9"/>
    <w:rsid w:val="003321AA"/>
    <w:rsid w:val="0033229B"/>
    <w:rsid w:val="003325B4"/>
    <w:rsid w:val="003325D8"/>
    <w:rsid w:val="0033272F"/>
    <w:rsid w:val="00332789"/>
    <w:rsid w:val="0033281F"/>
    <w:rsid w:val="00332898"/>
    <w:rsid w:val="003329F4"/>
    <w:rsid w:val="00332AB1"/>
    <w:rsid w:val="00332BD1"/>
    <w:rsid w:val="00332BF9"/>
    <w:rsid w:val="00332D7D"/>
    <w:rsid w:val="00332DDE"/>
    <w:rsid w:val="00332E8C"/>
    <w:rsid w:val="00332F7A"/>
    <w:rsid w:val="00333142"/>
    <w:rsid w:val="003332C8"/>
    <w:rsid w:val="00333434"/>
    <w:rsid w:val="0033366C"/>
    <w:rsid w:val="003336B2"/>
    <w:rsid w:val="003336E5"/>
    <w:rsid w:val="00333847"/>
    <w:rsid w:val="00333AA7"/>
    <w:rsid w:val="00333B17"/>
    <w:rsid w:val="00333B27"/>
    <w:rsid w:val="00333B62"/>
    <w:rsid w:val="00333CC5"/>
    <w:rsid w:val="00333CC9"/>
    <w:rsid w:val="00333DDB"/>
    <w:rsid w:val="00333E13"/>
    <w:rsid w:val="00333E3D"/>
    <w:rsid w:val="00333FC0"/>
    <w:rsid w:val="00334014"/>
    <w:rsid w:val="00334102"/>
    <w:rsid w:val="003341DD"/>
    <w:rsid w:val="0033445E"/>
    <w:rsid w:val="003345F3"/>
    <w:rsid w:val="00334646"/>
    <w:rsid w:val="003346AD"/>
    <w:rsid w:val="00334798"/>
    <w:rsid w:val="003347E2"/>
    <w:rsid w:val="003349A5"/>
    <w:rsid w:val="00334A7B"/>
    <w:rsid w:val="00334AD2"/>
    <w:rsid w:val="00334AE8"/>
    <w:rsid w:val="00334D10"/>
    <w:rsid w:val="00334E54"/>
    <w:rsid w:val="0033502E"/>
    <w:rsid w:val="003350D0"/>
    <w:rsid w:val="0033513E"/>
    <w:rsid w:val="0033515B"/>
    <w:rsid w:val="0033525B"/>
    <w:rsid w:val="00335331"/>
    <w:rsid w:val="00335478"/>
    <w:rsid w:val="003354C6"/>
    <w:rsid w:val="0033566D"/>
    <w:rsid w:val="00335746"/>
    <w:rsid w:val="00335CCB"/>
    <w:rsid w:val="00335D3C"/>
    <w:rsid w:val="00335D7C"/>
    <w:rsid w:val="00335DC5"/>
    <w:rsid w:val="00335F1F"/>
    <w:rsid w:val="00335F52"/>
    <w:rsid w:val="00335FDE"/>
    <w:rsid w:val="00336119"/>
    <w:rsid w:val="0033623F"/>
    <w:rsid w:val="003362E8"/>
    <w:rsid w:val="0033634C"/>
    <w:rsid w:val="00336389"/>
    <w:rsid w:val="00336489"/>
    <w:rsid w:val="003365B5"/>
    <w:rsid w:val="003368F3"/>
    <w:rsid w:val="0033698F"/>
    <w:rsid w:val="003369EC"/>
    <w:rsid w:val="00336BCD"/>
    <w:rsid w:val="00336E0F"/>
    <w:rsid w:val="00337045"/>
    <w:rsid w:val="0033708A"/>
    <w:rsid w:val="0033723E"/>
    <w:rsid w:val="0033738C"/>
    <w:rsid w:val="00337399"/>
    <w:rsid w:val="003373BF"/>
    <w:rsid w:val="003373C4"/>
    <w:rsid w:val="0033743C"/>
    <w:rsid w:val="0033753F"/>
    <w:rsid w:val="0033776E"/>
    <w:rsid w:val="00337888"/>
    <w:rsid w:val="003378AA"/>
    <w:rsid w:val="0033793A"/>
    <w:rsid w:val="0033793F"/>
    <w:rsid w:val="003379D4"/>
    <w:rsid w:val="00337AD0"/>
    <w:rsid w:val="00337B71"/>
    <w:rsid w:val="00337CB3"/>
    <w:rsid w:val="00337CB8"/>
    <w:rsid w:val="00337D2A"/>
    <w:rsid w:val="00337D52"/>
    <w:rsid w:val="00340053"/>
    <w:rsid w:val="00340274"/>
    <w:rsid w:val="00340286"/>
    <w:rsid w:val="003405B3"/>
    <w:rsid w:val="003405C2"/>
    <w:rsid w:val="00340690"/>
    <w:rsid w:val="0034069F"/>
    <w:rsid w:val="00340994"/>
    <w:rsid w:val="00340AAC"/>
    <w:rsid w:val="00340B1E"/>
    <w:rsid w:val="00340B7E"/>
    <w:rsid w:val="00340D11"/>
    <w:rsid w:val="00340EBD"/>
    <w:rsid w:val="00341125"/>
    <w:rsid w:val="003411CD"/>
    <w:rsid w:val="00341266"/>
    <w:rsid w:val="00341376"/>
    <w:rsid w:val="0034146E"/>
    <w:rsid w:val="003414E7"/>
    <w:rsid w:val="00341513"/>
    <w:rsid w:val="00341581"/>
    <w:rsid w:val="00341592"/>
    <w:rsid w:val="003415C1"/>
    <w:rsid w:val="00341626"/>
    <w:rsid w:val="00341656"/>
    <w:rsid w:val="003419B7"/>
    <w:rsid w:val="00341C80"/>
    <w:rsid w:val="00341C8F"/>
    <w:rsid w:val="00341CFF"/>
    <w:rsid w:val="00341F03"/>
    <w:rsid w:val="00341F23"/>
    <w:rsid w:val="00342196"/>
    <w:rsid w:val="00342244"/>
    <w:rsid w:val="00342455"/>
    <w:rsid w:val="00342578"/>
    <w:rsid w:val="00342641"/>
    <w:rsid w:val="00342662"/>
    <w:rsid w:val="00342771"/>
    <w:rsid w:val="0034282A"/>
    <w:rsid w:val="00342865"/>
    <w:rsid w:val="00342AAA"/>
    <w:rsid w:val="00342C28"/>
    <w:rsid w:val="00342D7F"/>
    <w:rsid w:val="00342EFF"/>
    <w:rsid w:val="0034302A"/>
    <w:rsid w:val="003430E0"/>
    <w:rsid w:val="00343380"/>
    <w:rsid w:val="0034350F"/>
    <w:rsid w:val="0034355A"/>
    <w:rsid w:val="003435A0"/>
    <w:rsid w:val="003435F5"/>
    <w:rsid w:val="00343754"/>
    <w:rsid w:val="00343807"/>
    <w:rsid w:val="00343A75"/>
    <w:rsid w:val="00343EA7"/>
    <w:rsid w:val="00343F13"/>
    <w:rsid w:val="00343FE8"/>
    <w:rsid w:val="003442B3"/>
    <w:rsid w:val="003442FD"/>
    <w:rsid w:val="0034446D"/>
    <w:rsid w:val="00344574"/>
    <w:rsid w:val="003445BB"/>
    <w:rsid w:val="003445C2"/>
    <w:rsid w:val="0034464F"/>
    <w:rsid w:val="003446B3"/>
    <w:rsid w:val="003446B8"/>
    <w:rsid w:val="003446F0"/>
    <w:rsid w:val="00344706"/>
    <w:rsid w:val="00344951"/>
    <w:rsid w:val="00344A99"/>
    <w:rsid w:val="00344C74"/>
    <w:rsid w:val="00344D4C"/>
    <w:rsid w:val="00344DAD"/>
    <w:rsid w:val="00344DBD"/>
    <w:rsid w:val="00344E03"/>
    <w:rsid w:val="00344E60"/>
    <w:rsid w:val="00344ED0"/>
    <w:rsid w:val="0034506E"/>
    <w:rsid w:val="0034516E"/>
    <w:rsid w:val="003451C8"/>
    <w:rsid w:val="003453B0"/>
    <w:rsid w:val="00345417"/>
    <w:rsid w:val="003454EF"/>
    <w:rsid w:val="00345652"/>
    <w:rsid w:val="003456CA"/>
    <w:rsid w:val="003457F0"/>
    <w:rsid w:val="003458ED"/>
    <w:rsid w:val="003458F7"/>
    <w:rsid w:val="00345913"/>
    <w:rsid w:val="0034595E"/>
    <w:rsid w:val="003459A5"/>
    <w:rsid w:val="00345A31"/>
    <w:rsid w:val="00345BA1"/>
    <w:rsid w:val="00345BC7"/>
    <w:rsid w:val="00345BEE"/>
    <w:rsid w:val="00345C1F"/>
    <w:rsid w:val="00345C43"/>
    <w:rsid w:val="00345C86"/>
    <w:rsid w:val="00345DD7"/>
    <w:rsid w:val="00345E15"/>
    <w:rsid w:val="00346237"/>
    <w:rsid w:val="00346245"/>
    <w:rsid w:val="00346277"/>
    <w:rsid w:val="0034632B"/>
    <w:rsid w:val="00346397"/>
    <w:rsid w:val="003463F2"/>
    <w:rsid w:val="0034648D"/>
    <w:rsid w:val="00346512"/>
    <w:rsid w:val="0034651A"/>
    <w:rsid w:val="00346701"/>
    <w:rsid w:val="00346739"/>
    <w:rsid w:val="0034675F"/>
    <w:rsid w:val="00346815"/>
    <w:rsid w:val="0034689B"/>
    <w:rsid w:val="00346F7C"/>
    <w:rsid w:val="00346FF6"/>
    <w:rsid w:val="00347274"/>
    <w:rsid w:val="00347292"/>
    <w:rsid w:val="0034734E"/>
    <w:rsid w:val="003473D0"/>
    <w:rsid w:val="00347443"/>
    <w:rsid w:val="003474F7"/>
    <w:rsid w:val="00347500"/>
    <w:rsid w:val="0034750D"/>
    <w:rsid w:val="003475BE"/>
    <w:rsid w:val="003475FA"/>
    <w:rsid w:val="0034766D"/>
    <w:rsid w:val="00347878"/>
    <w:rsid w:val="00347A54"/>
    <w:rsid w:val="00347AD7"/>
    <w:rsid w:val="00347BF8"/>
    <w:rsid w:val="00347F40"/>
    <w:rsid w:val="003500A0"/>
    <w:rsid w:val="003500FA"/>
    <w:rsid w:val="0035013A"/>
    <w:rsid w:val="003502A6"/>
    <w:rsid w:val="0035036D"/>
    <w:rsid w:val="00350389"/>
    <w:rsid w:val="003503C7"/>
    <w:rsid w:val="00350402"/>
    <w:rsid w:val="003504DA"/>
    <w:rsid w:val="00350667"/>
    <w:rsid w:val="0035083D"/>
    <w:rsid w:val="00350882"/>
    <w:rsid w:val="00350993"/>
    <w:rsid w:val="003509E8"/>
    <w:rsid w:val="003509F5"/>
    <w:rsid w:val="00350AF3"/>
    <w:rsid w:val="00350B1F"/>
    <w:rsid w:val="00350DC4"/>
    <w:rsid w:val="00350EF1"/>
    <w:rsid w:val="00350F94"/>
    <w:rsid w:val="00350FE9"/>
    <w:rsid w:val="003510DB"/>
    <w:rsid w:val="003510DD"/>
    <w:rsid w:val="00351351"/>
    <w:rsid w:val="00351423"/>
    <w:rsid w:val="003514B5"/>
    <w:rsid w:val="00351647"/>
    <w:rsid w:val="00351753"/>
    <w:rsid w:val="0035182E"/>
    <w:rsid w:val="00351830"/>
    <w:rsid w:val="00351C1F"/>
    <w:rsid w:val="00351C3F"/>
    <w:rsid w:val="00351DB7"/>
    <w:rsid w:val="00351F25"/>
    <w:rsid w:val="00351FD8"/>
    <w:rsid w:val="0035207F"/>
    <w:rsid w:val="003520A5"/>
    <w:rsid w:val="003522C1"/>
    <w:rsid w:val="003522EC"/>
    <w:rsid w:val="00352412"/>
    <w:rsid w:val="00352647"/>
    <w:rsid w:val="003526DB"/>
    <w:rsid w:val="0035281C"/>
    <w:rsid w:val="00352851"/>
    <w:rsid w:val="003529A3"/>
    <w:rsid w:val="00352B2C"/>
    <w:rsid w:val="00352EE5"/>
    <w:rsid w:val="00352F75"/>
    <w:rsid w:val="0035309E"/>
    <w:rsid w:val="00353442"/>
    <w:rsid w:val="00353A9D"/>
    <w:rsid w:val="00353B28"/>
    <w:rsid w:val="00353B6D"/>
    <w:rsid w:val="00353BE8"/>
    <w:rsid w:val="00353D96"/>
    <w:rsid w:val="00353DAE"/>
    <w:rsid w:val="00353DB7"/>
    <w:rsid w:val="00353DE9"/>
    <w:rsid w:val="00353F19"/>
    <w:rsid w:val="003540F8"/>
    <w:rsid w:val="00354305"/>
    <w:rsid w:val="0035437C"/>
    <w:rsid w:val="0035438F"/>
    <w:rsid w:val="003543DE"/>
    <w:rsid w:val="0035440C"/>
    <w:rsid w:val="00354512"/>
    <w:rsid w:val="0035458B"/>
    <w:rsid w:val="003545F7"/>
    <w:rsid w:val="00354745"/>
    <w:rsid w:val="003547EB"/>
    <w:rsid w:val="00354950"/>
    <w:rsid w:val="0035498B"/>
    <w:rsid w:val="00354B19"/>
    <w:rsid w:val="00354CF3"/>
    <w:rsid w:val="00354EE5"/>
    <w:rsid w:val="0035513E"/>
    <w:rsid w:val="003554E0"/>
    <w:rsid w:val="00355591"/>
    <w:rsid w:val="003556FD"/>
    <w:rsid w:val="0035574C"/>
    <w:rsid w:val="0035578D"/>
    <w:rsid w:val="003558F8"/>
    <w:rsid w:val="003558FE"/>
    <w:rsid w:val="00355973"/>
    <w:rsid w:val="00355993"/>
    <w:rsid w:val="00355AA0"/>
    <w:rsid w:val="00355B6B"/>
    <w:rsid w:val="00355BC6"/>
    <w:rsid w:val="00355C72"/>
    <w:rsid w:val="00355CCF"/>
    <w:rsid w:val="00355DA8"/>
    <w:rsid w:val="00355E4F"/>
    <w:rsid w:val="003561E6"/>
    <w:rsid w:val="00356473"/>
    <w:rsid w:val="00356496"/>
    <w:rsid w:val="0035659B"/>
    <w:rsid w:val="003565DA"/>
    <w:rsid w:val="00356830"/>
    <w:rsid w:val="00356AA6"/>
    <w:rsid w:val="00356E17"/>
    <w:rsid w:val="003570BA"/>
    <w:rsid w:val="003571A5"/>
    <w:rsid w:val="0035757A"/>
    <w:rsid w:val="003575C0"/>
    <w:rsid w:val="00357A6A"/>
    <w:rsid w:val="00357B1A"/>
    <w:rsid w:val="00357BE8"/>
    <w:rsid w:val="00357C71"/>
    <w:rsid w:val="00357C7B"/>
    <w:rsid w:val="00357CC2"/>
    <w:rsid w:val="00357E12"/>
    <w:rsid w:val="00360118"/>
    <w:rsid w:val="00360182"/>
    <w:rsid w:val="00360184"/>
    <w:rsid w:val="003601DC"/>
    <w:rsid w:val="00360255"/>
    <w:rsid w:val="00360266"/>
    <w:rsid w:val="00360329"/>
    <w:rsid w:val="00360359"/>
    <w:rsid w:val="003603CA"/>
    <w:rsid w:val="00360433"/>
    <w:rsid w:val="0036046E"/>
    <w:rsid w:val="00360501"/>
    <w:rsid w:val="003609DA"/>
    <w:rsid w:val="00360B18"/>
    <w:rsid w:val="00360FC4"/>
    <w:rsid w:val="00361271"/>
    <w:rsid w:val="003613F0"/>
    <w:rsid w:val="00361625"/>
    <w:rsid w:val="00361746"/>
    <w:rsid w:val="0036183E"/>
    <w:rsid w:val="00361888"/>
    <w:rsid w:val="0036199E"/>
    <w:rsid w:val="00361BB6"/>
    <w:rsid w:val="00361D3F"/>
    <w:rsid w:val="00361EAE"/>
    <w:rsid w:val="00361ED7"/>
    <w:rsid w:val="00361F4F"/>
    <w:rsid w:val="00361F6C"/>
    <w:rsid w:val="0036200B"/>
    <w:rsid w:val="00362053"/>
    <w:rsid w:val="003620F3"/>
    <w:rsid w:val="00362173"/>
    <w:rsid w:val="00362796"/>
    <w:rsid w:val="003627EE"/>
    <w:rsid w:val="00362826"/>
    <w:rsid w:val="0036288B"/>
    <w:rsid w:val="003628DD"/>
    <w:rsid w:val="00362944"/>
    <w:rsid w:val="00362C63"/>
    <w:rsid w:val="00362D32"/>
    <w:rsid w:val="00362EEA"/>
    <w:rsid w:val="00362EF6"/>
    <w:rsid w:val="00362F33"/>
    <w:rsid w:val="00362FC5"/>
    <w:rsid w:val="003630DD"/>
    <w:rsid w:val="003630DE"/>
    <w:rsid w:val="0036315D"/>
    <w:rsid w:val="003631CC"/>
    <w:rsid w:val="00363328"/>
    <w:rsid w:val="0036338A"/>
    <w:rsid w:val="0036338F"/>
    <w:rsid w:val="003633BC"/>
    <w:rsid w:val="003635C2"/>
    <w:rsid w:val="00363633"/>
    <w:rsid w:val="0036368C"/>
    <w:rsid w:val="0036371D"/>
    <w:rsid w:val="0036372B"/>
    <w:rsid w:val="003637CC"/>
    <w:rsid w:val="00363803"/>
    <w:rsid w:val="0036383E"/>
    <w:rsid w:val="0036387A"/>
    <w:rsid w:val="003638F6"/>
    <w:rsid w:val="003639FB"/>
    <w:rsid w:val="00363B42"/>
    <w:rsid w:val="00363C6C"/>
    <w:rsid w:val="00363F83"/>
    <w:rsid w:val="003640A7"/>
    <w:rsid w:val="00364402"/>
    <w:rsid w:val="00364474"/>
    <w:rsid w:val="003646E1"/>
    <w:rsid w:val="003646E4"/>
    <w:rsid w:val="00364717"/>
    <w:rsid w:val="0036472D"/>
    <w:rsid w:val="0036474A"/>
    <w:rsid w:val="00364A00"/>
    <w:rsid w:val="00364BEC"/>
    <w:rsid w:val="00364D8E"/>
    <w:rsid w:val="00364D9E"/>
    <w:rsid w:val="00364E29"/>
    <w:rsid w:val="00365001"/>
    <w:rsid w:val="003650BF"/>
    <w:rsid w:val="003652DF"/>
    <w:rsid w:val="003655B6"/>
    <w:rsid w:val="003655BC"/>
    <w:rsid w:val="0036570B"/>
    <w:rsid w:val="00365FBB"/>
    <w:rsid w:val="00365FD3"/>
    <w:rsid w:val="003660AA"/>
    <w:rsid w:val="003660F6"/>
    <w:rsid w:val="0036611F"/>
    <w:rsid w:val="00366372"/>
    <w:rsid w:val="003664D0"/>
    <w:rsid w:val="003664D7"/>
    <w:rsid w:val="003664E0"/>
    <w:rsid w:val="003664F2"/>
    <w:rsid w:val="00366513"/>
    <w:rsid w:val="0036668F"/>
    <w:rsid w:val="0036673A"/>
    <w:rsid w:val="00366865"/>
    <w:rsid w:val="0036686B"/>
    <w:rsid w:val="00366E12"/>
    <w:rsid w:val="00366FF2"/>
    <w:rsid w:val="00367072"/>
    <w:rsid w:val="003672C8"/>
    <w:rsid w:val="00367332"/>
    <w:rsid w:val="00367355"/>
    <w:rsid w:val="00367598"/>
    <w:rsid w:val="003676F9"/>
    <w:rsid w:val="00367875"/>
    <w:rsid w:val="0036789A"/>
    <w:rsid w:val="00367A04"/>
    <w:rsid w:val="00367AD9"/>
    <w:rsid w:val="00367AE7"/>
    <w:rsid w:val="00367CA0"/>
    <w:rsid w:val="00367E4E"/>
    <w:rsid w:val="00370018"/>
    <w:rsid w:val="0037001D"/>
    <w:rsid w:val="0037018B"/>
    <w:rsid w:val="0037046D"/>
    <w:rsid w:val="0037055C"/>
    <w:rsid w:val="003705EA"/>
    <w:rsid w:val="00370631"/>
    <w:rsid w:val="0037068B"/>
    <w:rsid w:val="0037083B"/>
    <w:rsid w:val="0037088D"/>
    <w:rsid w:val="00370A8A"/>
    <w:rsid w:val="00370AE4"/>
    <w:rsid w:val="00370BF7"/>
    <w:rsid w:val="00370CB6"/>
    <w:rsid w:val="0037144C"/>
    <w:rsid w:val="00371456"/>
    <w:rsid w:val="003714EC"/>
    <w:rsid w:val="0037155F"/>
    <w:rsid w:val="003715A0"/>
    <w:rsid w:val="0037171B"/>
    <w:rsid w:val="0037172A"/>
    <w:rsid w:val="00371889"/>
    <w:rsid w:val="00371A01"/>
    <w:rsid w:val="00371B2D"/>
    <w:rsid w:val="00371B66"/>
    <w:rsid w:val="00371D25"/>
    <w:rsid w:val="00371DBC"/>
    <w:rsid w:val="00371E2A"/>
    <w:rsid w:val="00371FFB"/>
    <w:rsid w:val="003721DE"/>
    <w:rsid w:val="00372556"/>
    <w:rsid w:val="0037286F"/>
    <w:rsid w:val="00372983"/>
    <w:rsid w:val="0037298D"/>
    <w:rsid w:val="003729D0"/>
    <w:rsid w:val="00372A4A"/>
    <w:rsid w:val="00372C48"/>
    <w:rsid w:val="00372CBF"/>
    <w:rsid w:val="00372E30"/>
    <w:rsid w:val="00372E51"/>
    <w:rsid w:val="00372E5E"/>
    <w:rsid w:val="00372EAE"/>
    <w:rsid w:val="00372ED8"/>
    <w:rsid w:val="00372F51"/>
    <w:rsid w:val="00372F9C"/>
    <w:rsid w:val="00372FA8"/>
    <w:rsid w:val="003731C3"/>
    <w:rsid w:val="003732D3"/>
    <w:rsid w:val="00373609"/>
    <w:rsid w:val="003738A8"/>
    <w:rsid w:val="00373D7C"/>
    <w:rsid w:val="00373DDF"/>
    <w:rsid w:val="003740DE"/>
    <w:rsid w:val="00374125"/>
    <w:rsid w:val="0037435D"/>
    <w:rsid w:val="00374676"/>
    <w:rsid w:val="00374847"/>
    <w:rsid w:val="00374864"/>
    <w:rsid w:val="00374871"/>
    <w:rsid w:val="003749F1"/>
    <w:rsid w:val="00374B8D"/>
    <w:rsid w:val="00374BB3"/>
    <w:rsid w:val="00374BF8"/>
    <w:rsid w:val="00374FCE"/>
    <w:rsid w:val="00375197"/>
    <w:rsid w:val="00375208"/>
    <w:rsid w:val="003752DC"/>
    <w:rsid w:val="0037538D"/>
    <w:rsid w:val="0037541B"/>
    <w:rsid w:val="00375421"/>
    <w:rsid w:val="0037553D"/>
    <w:rsid w:val="00375890"/>
    <w:rsid w:val="003759EA"/>
    <w:rsid w:val="00375A37"/>
    <w:rsid w:val="00375B57"/>
    <w:rsid w:val="00375E99"/>
    <w:rsid w:val="00375F0C"/>
    <w:rsid w:val="0037609E"/>
    <w:rsid w:val="003760C3"/>
    <w:rsid w:val="0037620F"/>
    <w:rsid w:val="00376290"/>
    <w:rsid w:val="003762F7"/>
    <w:rsid w:val="00376513"/>
    <w:rsid w:val="0037652D"/>
    <w:rsid w:val="0037653D"/>
    <w:rsid w:val="00376740"/>
    <w:rsid w:val="00376750"/>
    <w:rsid w:val="00376754"/>
    <w:rsid w:val="00376B26"/>
    <w:rsid w:val="00376B81"/>
    <w:rsid w:val="00376BAC"/>
    <w:rsid w:val="00376CE2"/>
    <w:rsid w:val="00376D07"/>
    <w:rsid w:val="00376D63"/>
    <w:rsid w:val="003774F7"/>
    <w:rsid w:val="00377502"/>
    <w:rsid w:val="00377506"/>
    <w:rsid w:val="0037773E"/>
    <w:rsid w:val="00377AA1"/>
    <w:rsid w:val="00377B17"/>
    <w:rsid w:val="00377CEA"/>
    <w:rsid w:val="00377D6C"/>
    <w:rsid w:val="0038037C"/>
    <w:rsid w:val="00380501"/>
    <w:rsid w:val="0038068C"/>
    <w:rsid w:val="0038078D"/>
    <w:rsid w:val="00380B70"/>
    <w:rsid w:val="00380CE4"/>
    <w:rsid w:val="00380D5E"/>
    <w:rsid w:val="00380DBB"/>
    <w:rsid w:val="00380DF5"/>
    <w:rsid w:val="00380F62"/>
    <w:rsid w:val="00380F98"/>
    <w:rsid w:val="00381187"/>
    <w:rsid w:val="00381259"/>
    <w:rsid w:val="003813A5"/>
    <w:rsid w:val="00381587"/>
    <w:rsid w:val="00381594"/>
    <w:rsid w:val="00381623"/>
    <w:rsid w:val="00381646"/>
    <w:rsid w:val="00381680"/>
    <w:rsid w:val="003816B9"/>
    <w:rsid w:val="00381706"/>
    <w:rsid w:val="003819C6"/>
    <w:rsid w:val="00381AE8"/>
    <w:rsid w:val="00381CAF"/>
    <w:rsid w:val="00381D28"/>
    <w:rsid w:val="00381E29"/>
    <w:rsid w:val="00382324"/>
    <w:rsid w:val="003824C5"/>
    <w:rsid w:val="0038256D"/>
    <w:rsid w:val="00382860"/>
    <w:rsid w:val="00382934"/>
    <w:rsid w:val="003829E2"/>
    <w:rsid w:val="003829F6"/>
    <w:rsid w:val="00382A80"/>
    <w:rsid w:val="00382AD8"/>
    <w:rsid w:val="00382DC6"/>
    <w:rsid w:val="00382EE6"/>
    <w:rsid w:val="00382EF3"/>
    <w:rsid w:val="00382FC1"/>
    <w:rsid w:val="00382FE0"/>
    <w:rsid w:val="00382FF0"/>
    <w:rsid w:val="003831B5"/>
    <w:rsid w:val="0038355D"/>
    <w:rsid w:val="003837AE"/>
    <w:rsid w:val="003838B3"/>
    <w:rsid w:val="00383917"/>
    <w:rsid w:val="00383B00"/>
    <w:rsid w:val="00383B74"/>
    <w:rsid w:val="00383F11"/>
    <w:rsid w:val="00383F81"/>
    <w:rsid w:val="00383F9B"/>
    <w:rsid w:val="00383FD5"/>
    <w:rsid w:val="00384189"/>
    <w:rsid w:val="00384268"/>
    <w:rsid w:val="003842B0"/>
    <w:rsid w:val="003846B7"/>
    <w:rsid w:val="003847F5"/>
    <w:rsid w:val="0038494E"/>
    <w:rsid w:val="00384C95"/>
    <w:rsid w:val="00384F3A"/>
    <w:rsid w:val="00384F78"/>
    <w:rsid w:val="00384FE7"/>
    <w:rsid w:val="003853FE"/>
    <w:rsid w:val="00385479"/>
    <w:rsid w:val="0038550F"/>
    <w:rsid w:val="003857AC"/>
    <w:rsid w:val="0038594B"/>
    <w:rsid w:val="00385B22"/>
    <w:rsid w:val="00385BC3"/>
    <w:rsid w:val="00385BD4"/>
    <w:rsid w:val="00386172"/>
    <w:rsid w:val="003862AA"/>
    <w:rsid w:val="003863C0"/>
    <w:rsid w:val="003864F8"/>
    <w:rsid w:val="0038662E"/>
    <w:rsid w:val="003867E2"/>
    <w:rsid w:val="003868A8"/>
    <w:rsid w:val="00386A62"/>
    <w:rsid w:val="00386B9A"/>
    <w:rsid w:val="00386DD0"/>
    <w:rsid w:val="00386F68"/>
    <w:rsid w:val="0038700C"/>
    <w:rsid w:val="0038705B"/>
    <w:rsid w:val="0038709F"/>
    <w:rsid w:val="00387189"/>
    <w:rsid w:val="00387341"/>
    <w:rsid w:val="00387445"/>
    <w:rsid w:val="0038745B"/>
    <w:rsid w:val="0038750E"/>
    <w:rsid w:val="00387545"/>
    <w:rsid w:val="003875D5"/>
    <w:rsid w:val="003875EF"/>
    <w:rsid w:val="0038764E"/>
    <w:rsid w:val="00387B6E"/>
    <w:rsid w:val="00387BAB"/>
    <w:rsid w:val="00387CC5"/>
    <w:rsid w:val="00390153"/>
    <w:rsid w:val="0039029C"/>
    <w:rsid w:val="003902CE"/>
    <w:rsid w:val="00390346"/>
    <w:rsid w:val="0039047F"/>
    <w:rsid w:val="0039051A"/>
    <w:rsid w:val="003905EC"/>
    <w:rsid w:val="0039066E"/>
    <w:rsid w:val="0039087B"/>
    <w:rsid w:val="0039090C"/>
    <w:rsid w:val="00390B22"/>
    <w:rsid w:val="00390C01"/>
    <w:rsid w:val="00390C9F"/>
    <w:rsid w:val="00390D52"/>
    <w:rsid w:val="00390DEB"/>
    <w:rsid w:val="00390E7A"/>
    <w:rsid w:val="00390FB9"/>
    <w:rsid w:val="00390FD0"/>
    <w:rsid w:val="00390FF2"/>
    <w:rsid w:val="00391147"/>
    <w:rsid w:val="003912A9"/>
    <w:rsid w:val="003912C8"/>
    <w:rsid w:val="00391790"/>
    <w:rsid w:val="00391841"/>
    <w:rsid w:val="00391B10"/>
    <w:rsid w:val="00391B38"/>
    <w:rsid w:val="00391C27"/>
    <w:rsid w:val="00391C67"/>
    <w:rsid w:val="00391CB1"/>
    <w:rsid w:val="00391CC2"/>
    <w:rsid w:val="00391D4F"/>
    <w:rsid w:val="00391DC4"/>
    <w:rsid w:val="00391FA1"/>
    <w:rsid w:val="0039210A"/>
    <w:rsid w:val="0039222C"/>
    <w:rsid w:val="0039234D"/>
    <w:rsid w:val="0039291A"/>
    <w:rsid w:val="00392C5F"/>
    <w:rsid w:val="00392D49"/>
    <w:rsid w:val="00392E6D"/>
    <w:rsid w:val="00392EBA"/>
    <w:rsid w:val="00393028"/>
    <w:rsid w:val="0039310D"/>
    <w:rsid w:val="00393611"/>
    <w:rsid w:val="00393666"/>
    <w:rsid w:val="00393749"/>
    <w:rsid w:val="00393784"/>
    <w:rsid w:val="003937BA"/>
    <w:rsid w:val="00393810"/>
    <w:rsid w:val="00393842"/>
    <w:rsid w:val="00393866"/>
    <w:rsid w:val="00393A33"/>
    <w:rsid w:val="00393A8B"/>
    <w:rsid w:val="00393B4B"/>
    <w:rsid w:val="00393BBC"/>
    <w:rsid w:val="00393D44"/>
    <w:rsid w:val="00393D67"/>
    <w:rsid w:val="00393E83"/>
    <w:rsid w:val="00393FA0"/>
    <w:rsid w:val="00394061"/>
    <w:rsid w:val="0039417D"/>
    <w:rsid w:val="00394370"/>
    <w:rsid w:val="003945E1"/>
    <w:rsid w:val="003946A8"/>
    <w:rsid w:val="003946F6"/>
    <w:rsid w:val="0039472F"/>
    <w:rsid w:val="0039478A"/>
    <w:rsid w:val="003949FA"/>
    <w:rsid w:val="00394B4D"/>
    <w:rsid w:val="00394B8F"/>
    <w:rsid w:val="00394BD9"/>
    <w:rsid w:val="00394D9C"/>
    <w:rsid w:val="00394E9A"/>
    <w:rsid w:val="00394EFC"/>
    <w:rsid w:val="00394F10"/>
    <w:rsid w:val="00394FB9"/>
    <w:rsid w:val="00395005"/>
    <w:rsid w:val="00395281"/>
    <w:rsid w:val="00395300"/>
    <w:rsid w:val="00395354"/>
    <w:rsid w:val="003953A3"/>
    <w:rsid w:val="003953CD"/>
    <w:rsid w:val="00395446"/>
    <w:rsid w:val="003955B4"/>
    <w:rsid w:val="00395690"/>
    <w:rsid w:val="003957F4"/>
    <w:rsid w:val="0039582B"/>
    <w:rsid w:val="0039583E"/>
    <w:rsid w:val="00395880"/>
    <w:rsid w:val="003958D9"/>
    <w:rsid w:val="00395A1F"/>
    <w:rsid w:val="00395D1B"/>
    <w:rsid w:val="00395F6E"/>
    <w:rsid w:val="00395F7E"/>
    <w:rsid w:val="003962A1"/>
    <w:rsid w:val="003962BF"/>
    <w:rsid w:val="00396315"/>
    <w:rsid w:val="00396348"/>
    <w:rsid w:val="003963F8"/>
    <w:rsid w:val="00396401"/>
    <w:rsid w:val="00396515"/>
    <w:rsid w:val="00396520"/>
    <w:rsid w:val="00396557"/>
    <w:rsid w:val="0039663F"/>
    <w:rsid w:val="003968CE"/>
    <w:rsid w:val="0039697F"/>
    <w:rsid w:val="003969B5"/>
    <w:rsid w:val="00396A15"/>
    <w:rsid w:val="00396AB4"/>
    <w:rsid w:val="00396CED"/>
    <w:rsid w:val="00396DEE"/>
    <w:rsid w:val="00396F9F"/>
    <w:rsid w:val="0039701D"/>
    <w:rsid w:val="00397216"/>
    <w:rsid w:val="00397322"/>
    <w:rsid w:val="0039758D"/>
    <w:rsid w:val="003975C8"/>
    <w:rsid w:val="003978BA"/>
    <w:rsid w:val="00397995"/>
    <w:rsid w:val="00397A42"/>
    <w:rsid w:val="00397A83"/>
    <w:rsid w:val="00397BFC"/>
    <w:rsid w:val="00397D5C"/>
    <w:rsid w:val="00397D88"/>
    <w:rsid w:val="00397F99"/>
    <w:rsid w:val="00397FF9"/>
    <w:rsid w:val="003A011F"/>
    <w:rsid w:val="003A0167"/>
    <w:rsid w:val="003A0194"/>
    <w:rsid w:val="003A01EC"/>
    <w:rsid w:val="003A031F"/>
    <w:rsid w:val="003A0364"/>
    <w:rsid w:val="003A04CD"/>
    <w:rsid w:val="003A065A"/>
    <w:rsid w:val="003A09E3"/>
    <w:rsid w:val="003A0A34"/>
    <w:rsid w:val="003A0B45"/>
    <w:rsid w:val="003A0D99"/>
    <w:rsid w:val="003A0E7F"/>
    <w:rsid w:val="003A0FF0"/>
    <w:rsid w:val="003A102A"/>
    <w:rsid w:val="003A1078"/>
    <w:rsid w:val="003A1262"/>
    <w:rsid w:val="003A144F"/>
    <w:rsid w:val="003A146A"/>
    <w:rsid w:val="003A14DD"/>
    <w:rsid w:val="003A157F"/>
    <w:rsid w:val="003A1609"/>
    <w:rsid w:val="003A1852"/>
    <w:rsid w:val="003A1891"/>
    <w:rsid w:val="003A194A"/>
    <w:rsid w:val="003A1A8B"/>
    <w:rsid w:val="003A1B1C"/>
    <w:rsid w:val="003A1D02"/>
    <w:rsid w:val="003A201A"/>
    <w:rsid w:val="003A2027"/>
    <w:rsid w:val="003A204A"/>
    <w:rsid w:val="003A205B"/>
    <w:rsid w:val="003A20A6"/>
    <w:rsid w:val="003A21E3"/>
    <w:rsid w:val="003A2394"/>
    <w:rsid w:val="003A2402"/>
    <w:rsid w:val="003A24C8"/>
    <w:rsid w:val="003A2660"/>
    <w:rsid w:val="003A2670"/>
    <w:rsid w:val="003A2BE1"/>
    <w:rsid w:val="003A2C3A"/>
    <w:rsid w:val="003A2D4C"/>
    <w:rsid w:val="003A2E23"/>
    <w:rsid w:val="003A2F25"/>
    <w:rsid w:val="003A2FF7"/>
    <w:rsid w:val="003A3013"/>
    <w:rsid w:val="003A3275"/>
    <w:rsid w:val="003A329F"/>
    <w:rsid w:val="003A3653"/>
    <w:rsid w:val="003A36A3"/>
    <w:rsid w:val="003A372D"/>
    <w:rsid w:val="003A3743"/>
    <w:rsid w:val="003A3943"/>
    <w:rsid w:val="003A399A"/>
    <w:rsid w:val="003A39E9"/>
    <w:rsid w:val="003A3F8A"/>
    <w:rsid w:val="003A430E"/>
    <w:rsid w:val="003A43F8"/>
    <w:rsid w:val="003A45E7"/>
    <w:rsid w:val="003A47C1"/>
    <w:rsid w:val="003A4895"/>
    <w:rsid w:val="003A48FA"/>
    <w:rsid w:val="003A495F"/>
    <w:rsid w:val="003A4AF9"/>
    <w:rsid w:val="003A4B16"/>
    <w:rsid w:val="003A4BD1"/>
    <w:rsid w:val="003A4CD2"/>
    <w:rsid w:val="003A4DA8"/>
    <w:rsid w:val="003A4DF9"/>
    <w:rsid w:val="003A4E9A"/>
    <w:rsid w:val="003A5158"/>
    <w:rsid w:val="003A520A"/>
    <w:rsid w:val="003A5413"/>
    <w:rsid w:val="003A559F"/>
    <w:rsid w:val="003A582D"/>
    <w:rsid w:val="003A582F"/>
    <w:rsid w:val="003A5974"/>
    <w:rsid w:val="003A5986"/>
    <w:rsid w:val="003A5B17"/>
    <w:rsid w:val="003A5C5B"/>
    <w:rsid w:val="003A5E61"/>
    <w:rsid w:val="003A6005"/>
    <w:rsid w:val="003A618C"/>
    <w:rsid w:val="003A63A8"/>
    <w:rsid w:val="003A6481"/>
    <w:rsid w:val="003A66BA"/>
    <w:rsid w:val="003A687D"/>
    <w:rsid w:val="003A690A"/>
    <w:rsid w:val="003A6933"/>
    <w:rsid w:val="003A697A"/>
    <w:rsid w:val="003A6A58"/>
    <w:rsid w:val="003A6B1C"/>
    <w:rsid w:val="003A6BBF"/>
    <w:rsid w:val="003A6BC5"/>
    <w:rsid w:val="003A6BEE"/>
    <w:rsid w:val="003A6C09"/>
    <w:rsid w:val="003A6D0F"/>
    <w:rsid w:val="003A6E4B"/>
    <w:rsid w:val="003A6E9C"/>
    <w:rsid w:val="003A6EA7"/>
    <w:rsid w:val="003A6EC1"/>
    <w:rsid w:val="003A6FBB"/>
    <w:rsid w:val="003A6FF1"/>
    <w:rsid w:val="003A7018"/>
    <w:rsid w:val="003A7211"/>
    <w:rsid w:val="003A72F1"/>
    <w:rsid w:val="003A736C"/>
    <w:rsid w:val="003A7415"/>
    <w:rsid w:val="003A755B"/>
    <w:rsid w:val="003A7568"/>
    <w:rsid w:val="003A774C"/>
    <w:rsid w:val="003A7854"/>
    <w:rsid w:val="003A78DF"/>
    <w:rsid w:val="003A7ADB"/>
    <w:rsid w:val="003A7B95"/>
    <w:rsid w:val="003A7BE3"/>
    <w:rsid w:val="003A7CF4"/>
    <w:rsid w:val="003A7E29"/>
    <w:rsid w:val="003A7E5B"/>
    <w:rsid w:val="003A7EBD"/>
    <w:rsid w:val="003A7F37"/>
    <w:rsid w:val="003B011E"/>
    <w:rsid w:val="003B038E"/>
    <w:rsid w:val="003B04A1"/>
    <w:rsid w:val="003B052B"/>
    <w:rsid w:val="003B0593"/>
    <w:rsid w:val="003B06B6"/>
    <w:rsid w:val="003B071B"/>
    <w:rsid w:val="003B0B83"/>
    <w:rsid w:val="003B0E40"/>
    <w:rsid w:val="003B101E"/>
    <w:rsid w:val="003B1148"/>
    <w:rsid w:val="003B11DC"/>
    <w:rsid w:val="003B12CC"/>
    <w:rsid w:val="003B15AF"/>
    <w:rsid w:val="003B178F"/>
    <w:rsid w:val="003B17A7"/>
    <w:rsid w:val="003B197A"/>
    <w:rsid w:val="003B1CBC"/>
    <w:rsid w:val="003B1D00"/>
    <w:rsid w:val="003B1E74"/>
    <w:rsid w:val="003B1EDF"/>
    <w:rsid w:val="003B2038"/>
    <w:rsid w:val="003B2584"/>
    <w:rsid w:val="003B264B"/>
    <w:rsid w:val="003B28B0"/>
    <w:rsid w:val="003B2B61"/>
    <w:rsid w:val="003B2B86"/>
    <w:rsid w:val="003B2D00"/>
    <w:rsid w:val="003B2DFC"/>
    <w:rsid w:val="003B2FCE"/>
    <w:rsid w:val="003B30E3"/>
    <w:rsid w:val="003B31CB"/>
    <w:rsid w:val="003B31CF"/>
    <w:rsid w:val="003B3781"/>
    <w:rsid w:val="003B3882"/>
    <w:rsid w:val="003B39CB"/>
    <w:rsid w:val="003B39E2"/>
    <w:rsid w:val="003B3B9F"/>
    <w:rsid w:val="003B3C99"/>
    <w:rsid w:val="003B3CD1"/>
    <w:rsid w:val="003B3DEE"/>
    <w:rsid w:val="003B3E10"/>
    <w:rsid w:val="003B3E1D"/>
    <w:rsid w:val="003B4116"/>
    <w:rsid w:val="003B428B"/>
    <w:rsid w:val="003B437D"/>
    <w:rsid w:val="003B44DB"/>
    <w:rsid w:val="003B474A"/>
    <w:rsid w:val="003B49BF"/>
    <w:rsid w:val="003B4A3D"/>
    <w:rsid w:val="003B4BAC"/>
    <w:rsid w:val="003B4CC7"/>
    <w:rsid w:val="003B4D3D"/>
    <w:rsid w:val="003B4D5E"/>
    <w:rsid w:val="003B4DBD"/>
    <w:rsid w:val="003B4F8D"/>
    <w:rsid w:val="003B50E4"/>
    <w:rsid w:val="003B5150"/>
    <w:rsid w:val="003B526C"/>
    <w:rsid w:val="003B53A5"/>
    <w:rsid w:val="003B5518"/>
    <w:rsid w:val="003B5853"/>
    <w:rsid w:val="003B5B83"/>
    <w:rsid w:val="003B5DEA"/>
    <w:rsid w:val="003B5E33"/>
    <w:rsid w:val="003B6099"/>
    <w:rsid w:val="003B60BF"/>
    <w:rsid w:val="003B61C5"/>
    <w:rsid w:val="003B61D5"/>
    <w:rsid w:val="003B64E7"/>
    <w:rsid w:val="003B6532"/>
    <w:rsid w:val="003B65D4"/>
    <w:rsid w:val="003B6772"/>
    <w:rsid w:val="003B67EC"/>
    <w:rsid w:val="003B6C03"/>
    <w:rsid w:val="003B6E3E"/>
    <w:rsid w:val="003B6E71"/>
    <w:rsid w:val="003B6F2C"/>
    <w:rsid w:val="003B7053"/>
    <w:rsid w:val="003B7234"/>
    <w:rsid w:val="003B7715"/>
    <w:rsid w:val="003B77CC"/>
    <w:rsid w:val="003B77EB"/>
    <w:rsid w:val="003B78A2"/>
    <w:rsid w:val="003B78F7"/>
    <w:rsid w:val="003B7A14"/>
    <w:rsid w:val="003B7C6C"/>
    <w:rsid w:val="003B7C94"/>
    <w:rsid w:val="003B7CFD"/>
    <w:rsid w:val="003B7D63"/>
    <w:rsid w:val="003B7DE0"/>
    <w:rsid w:val="003C00BE"/>
    <w:rsid w:val="003C010A"/>
    <w:rsid w:val="003C0640"/>
    <w:rsid w:val="003C06AB"/>
    <w:rsid w:val="003C0794"/>
    <w:rsid w:val="003C07F9"/>
    <w:rsid w:val="003C0916"/>
    <w:rsid w:val="003C0A69"/>
    <w:rsid w:val="003C0AAB"/>
    <w:rsid w:val="003C0AAC"/>
    <w:rsid w:val="003C0DF1"/>
    <w:rsid w:val="003C0EF6"/>
    <w:rsid w:val="003C1000"/>
    <w:rsid w:val="003C10F7"/>
    <w:rsid w:val="003C1345"/>
    <w:rsid w:val="003C137E"/>
    <w:rsid w:val="003C14E5"/>
    <w:rsid w:val="003C1570"/>
    <w:rsid w:val="003C162E"/>
    <w:rsid w:val="003C16AB"/>
    <w:rsid w:val="003C1782"/>
    <w:rsid w:val="003C1835"/>
    <w:rsid w:val="003C1AF8"/>
    <w:rsid w:val="003C1B38"/>
    <w:rsid w:val="003C1CCF"/>
    <w:rsid w:val="003C1EFB"/>
    <w:rsid w:val="003C1F51"/>
    <w:rsid w:val="003C1FD9"/>
    <w:rsid w:val="003C20A3"/>
    <w:rsid w:val="003C21DB"/>
    <w:rsid w:val="003C224E"/>
    <w:rsid w:val="003C2616"/>
    <w:rsid w:val="003C2637"/>
    <w:rsid w:val="003C29E4"/>
    <w:rsid w:val="003C2A77"/>
    <w:rsid w:val="003C2BEE"/>
    <w:rsid w:val="003C2CC9"/>
    <w:rsid w:val="003C2CE9"/>
    <w:rsid w:val="003C2CF6"/>
    <w:rsid w:val="003C2E69"/>
    <w:rsid w:val="003C2EF7"/>
    <w:rsid w:val="003C30F2"/>
    <w:rsid w:val="003C3199"/>
    <w:rsid w:val="003C327C"/>
    <w:rsid w:val="003C3320"/>
    <w:rsid w:val="003C33D0"/>
    <w:rsid w:val="003C33D5"/>
    <w:rsid w:val="003C3499"/>
    <w:rsid w:val="003C34FB"/>
    <w:rsid w:val="003C3742"/>
    <w:rsid w:val="003C38DC"/>
    <w:rsid w:val="003C3ACF"/>
    <w:rsid w:val="003C3CB0"/>
    <w:rsid w:val="003C3D1F"/>
    <w:rsid w:val="003C3DD0"/>
    <w:rsid w:val="003C3EE8"/>
    <w:rsid w:val="003C3F5F"/>
    <w:rsid w:val="003C3FB2"/>
    <w:rsid w:val="003C41E8"/>
    <w:rsid w:val="003C42DA"/>
    <w:rsid w:val="003C440E"/>
    <w:rsid w:val="003C4508"/>
    <w:rsid w:val="003C45CC"/>
    <w:rsid w:val="003C4607"/>
    <w:rsid w:val="003C4674"/>
    <w:rsid w:val="003C4938"/>
    <w:rsid w:val="003C49AA"/>
    <w:rsid w:val="003C4B43"/>
    <w:rsid w:val="003C4CCF"/>
    <w:rsid w:val="003C4D4E"/>
    <w:rsid w:val="003C4DC4"/>
    <w:rsid w:val="003C4E0A"/>
    <w:rsid w:val="003C4F04"/>
    <w:rsid w:val="003C4F76"/>
    <w:rsid w:val="003C4F90"/>
    <w:rsid w:val="003C51AB"/>
    <w:rsid w:val="003C545A"/>
    <w:rsid w:val="003C54E6"/>
    <w:rsid w:val="003C5587"/>
    <w:rsid w:val="003C57BD"/>
    <w:rsid w:val="003C5DA4"/>
    <w:rsid w:val="003C5F1D"/>
    <w:rsid w:val="003C6026"/>
    <w:rsid w:val="003C63B5"/>
    <w:rsid w:val="003C6435"/>
    <w:rsid w:val="003C6437"/>
    <w:rsid w:val="003C659E"/>
    <w:rsid w:val="003C65FF"/>
    <w:rsid w:val="003C669F"/>
    <w:rsid w:val="003C66B9"/>
    <w:rsid w:val="003C66D3"/>
    <w:rsid w:val="003C6950"/>
    <w:rsid w:val="003C6974"/>
    <w:rsid w:val="003C69D5"/>
    <w:rsid w:val="003C6AE7"/>
    <w:rsid w:val="003C6B57"/>
    <w:rsid w:val="003C6B73"/>
    <w:rsid w:val="003C6DF9"/>
    <w:rsid w:val="003C7056"/>
    <w:rsid w:val="003C7196"/>
    <w:rsid w:val="003C71CD"/>
    <w:rsid w:val="003C7388"/>
    <w:rsid w:val="003C7470"/>
    <w:rsid w:val="003C7495"/>
    <w:rsid w:val="003C7638"/>
    <w:rsid w:val="003C774C"/>
    <w:rsid w:val="003C78B9"/>
    <w:rsid w:val="003C7980"/>
    <w:rsid w:val="003C79CF"/>
    <w:rsid w:val="003C7CFC"/>
    <w:rsid w:val="003C7D30"/>
    <w:rsid w:val="003C7E05"/>
    <w:rsid w:val="003C7E29"/>
    <w:rsid w:val="003C7EC1"/>
    <w:rsid w:val="003C7F67"/>
    <w:rsid w:val="003D0064"/>
    <w:rsid w:val="003D013E"/>
    <w:rsid w:val="003D0387"/>
    <w:rsid w:val="003D0450"/>
    <w:rsid w:val="003D056B"/>
    <w:rsid w:val="003D060E"/>
    <w:rsid w:val="003D06F5"/>
    <w:rsid w:val="003D08DF"/>
    <w:rsid w:val="003D0995"/>
    <w:rsid w:val="003D09AD"/>
    <w:rsid w:val="003D0B83"/>
    <w:rsid w:val="003D0BC3"/>
    <w:rsid w:val="003D0D5C"/>
    <w:rsid w:val="003D0DC2"/>
    <w:rsid w:val="003D0FBB"/>
    <w:rsid w:val="003D107B"/>
    <w:rsid w:val="003D155C"/>
    <w:rsid w:val="003D166C"/>
    <w:rsid w:val="003D1970"/>
    <w:rsid w:val="003D1A14"/>
    <w:rsid w:val="003D1A42"/>
    <w:rsid w:val="003D1A78"/>
    <w:rsid w:val="003D1B31"/>
    <w:rsid w:val="003D1C0C"/>
    <w:rsid w:val="003D1C16"/>
    <w:rsid w:val="003D1CA9"/>
    <w:rsid w:val="003D1D78"/>
    <w:rsid w:val="003D1D8D"/>
    <w:rsid w:val="003D1E27"/>
    <w:rsid w:val="003D2063"/>
    <w:rsid w:val="003D20AA"/>
    <w:rsid w:val="003D221F"/>
    <w:rsid w:val="003D2283"/>
    <w:rsid w:val="003D245D"/>
    <w:rsid w:val="003D251F"/>
    <w:rsid w:val="003D2533"/>
    <w:rsid w:val="003D25A4"/>
    <w:rsid w:val="003D25B0"/>
    <w:rsid w:val="003D263E"/>
    <w:rsid w:val="003D2772"/>
    <w:rsid w:val="003D2839"/>
    <w:rsid w:val="003D28E2"/>
    <w:rsid w:val="003D2A66"/>
    <w:rsid w:val="003D2BA9"/>
    <w:rsid w:val="003D2DBA"/>
    <w:rsid w:val="003D2EFD"/>
    <w:rsid w:val="003D2F78"/>
    <w:rsid w:val="003D2F9E"/>
    <w:rsid w:val="003D2FEB"/>
    <w:rsid w:val="003D3173"/>
    <w:rsid w:val="003D3423"/>
    <w:rsid w:val="003D3556"/>
    <w:rsid w:val="003D36EB"/>
    <w:rsid w:val="003D3869"/>
    <w:rsid w:val="003D389E"/>
    <w:rsid w:val="003D38A1"/>
    <w:rsid w:val="003D38AE"/>
    <w:rsid w:val="003D3AB6"/>
    <w:rsid w:val="003D3B8C"/>
    <w:rsid w:val="003D3C1D"/>
    <w:rsid w:val="003D3E11"/>
    <w:rsid w:val="003D3F55"/>
    <w:rsid w:val="003D406F"/>
    <w:rsid w:val="003D4081"/>
    <w:rsid w:val="003D40F6"/>
    <w:rsid w:val="003D43DF"/>
    <w:rsid w:val="003D43F1"/>
    <w:rsid w:val="003D4476"/>
    <w:rsid w:val="003D4493"/>
    <w:rsid w:val="003D459E"/>
    <w:rsid w:val="003D4645"/>
    <w:rsid w:val="003D48E5"/>
    <w:rsid w:val="003D48E7"/>
    <w:rsid w:val="003D4ACC"/>
    <w:rsid w:val="003D4B97"/>
    <w:rsid w:val="003D4B9E"/>
    <w:rsid w:val="003D4E92"/>
    <w:rsid w:val="003D4F62"/>
    <w:rsid w:val="003D4F7F"/>
    <w:rsid w:val="003D502F"/>
    <w:rsid w:val="003D506D"/>
    <w:rsid w:val="003D53FD"/>
    <w:rsid w:val="003D56F7"/>
    <w:rsid w:val="003D5ACF"/>
    <w:rsid w:val="003D5B5B"/>
    <w:rsid w:val="003D5BFF"/>
    <w:rsid w:val="003D5C98"/>
    <w:rsid w:val="003D5CF8"/>
    <w:rsid w:val="003D6036"/>
    <w:rsid w:val="003D60C0"/>
    <w:rsid w:val="003D60D0"/>
    <w:rsid w:val="003D6111"/>
    <w:rsid w:val="003D6185"/>
    <w:rsid w:val="003D6258"/>
    <w:rsid w:val="003D6380"/>
    <w:rsid w:val="003D6644"/>
    <w:rsid w:val="003D664D"/>
    <w:rsid w:val="003D6660"/>
    <w:rsid w:val="003D6676"/>
    <w:rsid w:val="003D6AE2"/>
    <w:rsid w:val="003D6CCA"/>
    <w:rsid w:val="003D6CE2"/>
    <w:rsid w:val="003D6D4C"/>
    <w:rsid w:val="003D6D60"/>
    <w:rsid w:val="003D6D85"/>
    <w:rsid w:val="003D6D95"/>
    <w:rsid w:val="003D70C1"/>
    <w:rsid w:val="003D71CF"/>
    <w:rsid w:val="003D72B6"/>
    <w:rsid w:val="003D72BB"/>
    <w:rsid w:val="003D7336"/>
    <w:rsid w:val="003D7709"/>
    <w:rsid w:val="003D786C"/>
    <w:rsid w:val="003D7ABE"/>
    <w:rsid w:val="003D7CD0"/>
    <w:rsid w:val="003D7CD5"/>
    <w:rsid w:val="003D7D3C"/>
    <w:rsid w:val="003D7EBD"/>
    <w:rsid w:val="003D7F81"/>
    <w:rsid w:val="003D7FDE"/>
    <w:rsid w:val="003E004A"/>
    <w:rsid w:val="003E014B"/>
    <w:rsid w:val="003E0166"/>
    <w:rsid w:val="003E027F"/>
    <w:rsid w:val="003E02C8"/>
    <w:rsid w:val="003E0449"/>
    <w:rsid w:val="003E0666"/>
    <w:rsid w:val="003E0703"/>
    <w:rsid w:val="003E0744"/>
    <w:rsid w:val="003E0797"/>
    <w:rsid w:val="003E0B57"/>
    <w:rsid w:val="003E0C25"/>
    <w:rsid w:val="003E1077"/>
    <w:rsid w:val="003E116C"/>
    <w:rsid w:val="003E11D2"/>
    <w:rsid w:val="003E1290"/>
    <w:rsid w:val="003E13AC"/>
    <w:rsid w:val="003E1408"/>
    <w:rsid w:val="003E1704"/>
    <w:rsid w:val="003E1757"/>
    <w:rsid w:val="003E17C5"/>
    <w:rsid w:val="003E17DE"/>
    <w:rsid w:val="003E1807"/>
    <w:rsid w:val="003E193E"/>
    <w:rsid w:val="003E1A1D"/>
    <w:rsid w:val="003E1D7B"/>
    <w:rsid w:val="003E1E13"/>
    <w:rsid w:val="003E2224"/>
    <w:rsid w:val="003E222F"/>
    <w:rsid w:val="003E22D7"/>
    <w:rsid w:val="003E2306"/>
    <w:rsid w:val="003E247F"/>
    <w:rsid w:val="003E2494"/>
    <w:rsid w:val="003E2B98"/>
    <w:rsid w:val="003E2D99"/>
    <w:rsid w:val="003E2DE9"/>
    <w:rsid w:val="003E2E4D"/>
    <w:rsid w:val="003E3486"/>
    <w:rsid w:val="003E378E"/>
    <w:rsid w:val="003E392F"/>
    <w:rsid w:val="003E3A5E"/>
    <w:rsid w:val="003E3D2C"/>
    <w:rsid w:val="003E3F74"/>
    <w:rsid w:val="003E408B"/>
    <w:rsid w:val="003E4227"/>
    <w:rsid w:val="003E43B8"/>
    <w:rsid w:val="003E4531"/>
    <w:rsid w:val="003E466E"/>
    <w:rsid w:val="003E4735"/>
    <w:rsid w:val="003E47A8"/>
    <w:rsid w:val="003E4941"/>
    <w:rsid w:val="003E4C40"/>
    <w:rsid w:val="003E4C94"/>
    <w:rsid w:val="003E4CE7"/>
    <w:rsid w:val="003E4EEB"/>
    <w:rsid w:val="003E5044"/>
    <w:rsid w:val="003E510F"/>
    <w:rsid w:val="003E527C"/>
    <w:rsid w:val="003E527F"/>
    <w:rsid w:val="003E5441"/>
    <w:rsid w:val="003E5754"/>
    <w:rsid w:val="003E57FA"/>
    <w:rsid w:val="003E5820"/>
    <w:rsid w:val="003E5821"/>
    <w:rsid w:val="003E5BE1"/>
    <w:rsid w:val="003E5CFD"/>
    <w:rsid w:val="003E5D91"/>
    <w:rsid w:val="003E6003"/>
    <w:rsid w:val="003E6078"/>
    <w:rsid w:val="003E62A5"/>
    <w:rsid w:val="003E62CF"/>
    <w:rsid w:val="003E648E"/>
    <w:rsid w:val="003E666B"/>
    <w:rsid w:val="003E6795"/>
    <w:rsid w:val="003E6A55"/>
    <w:rsid w:val="003E6B10"/>
    <w:rsid w:val="003E6B4C"/>
    <w:rsid w:val="003E6B7C"/>
    <w:rsid w:val="003E6B9E"/>
    <w:rsid w:val="003E6BF9"/>
    <w:rsid w:val="003E6E8D"/>
    <w:rsid w:val="003E6E9C"/>
    <w:rsid w:val="003E7011"/>
    <w:rsid w:val="003E70D8"/>
    <w:rsid w:val="003E72F3"/>
    <w:rsid w:val="003E753E"/>
    <w:rsid w:val="003E76BC"/>
    <w:rsid w:val="003E79B6"/>
    <w:rsid w:val="003E7C8A"/>
    <w:rsid w:val="003E7D33"/>
    <w:rsid w:val="003E7F61"/>
    <w:rsid w:val="003F01B4"/>
    <w:rsid w:val="003F0283"/>
    <w:rsid w:val="003F02F7"/>
    <w:rsid w:val="003F065E"/>
    <w:rsid w:val="003F085D"/>
    <w:rsid w:val="003F0A64"/>
    <w:rsid w:val="003F0D59"/>
    <w:rsid w:val="003F0EA9"/>
    <w:rsid w:val="003F0F6F"/>
    <w:rsid w:val="003F1044"/>
    <w:rsid w:val="003F1068"/>
    <w:rsid w:val="003F11DA"/>
    <w:rsid w:val="003F1517"/>
    <w:rsid w:val="003F16BC"/>
    <w:rsid w:val="003F1712"/>
    <w:rsid w:val="003F198E"/>
    <w:rsid w:val="003F1B35"/>
    <w:rsid w:val="003F1D43"/>
    <w:rsid w:val="003F1E1B"/>
    <w:rsid w:val="003F1FB0"/>
    <w:rsid w:val="003F1FFA"/>
    <w:rsid w:val="003F2016"/>
    <w:rsid w:val="003F203D"/>
    <w:rsid w:val="003F2471"/>
    <w:rsid w:val="003F2507"/>
    <w:rsid w:val="003F2864"/>
    <w:rsid w:val="003F297E"/>
    <w:rsid w:val="003F29F7"/>
    <w:rsid w:val="003F2A26"/>
    <w:rsid w:val="003F2A55"/>
    <w:rsid w:val="003F2B74"/>
    <w:rsid w:val="003F2C2F"/>
    <w:rsid w:val="003F2CB3"/>
    <w:rsid w:val="003F2D4D"/>
    <w:rsid w:val="003F2DAB"/>
    <w:rsid w:val="003F2F09"/>
    <w:rsid w:val="003F314C"/>
    <w:rsid w:val="003F3208"/>
    <w:rsid w:val="003F32EE"/>
    <w:rsid w:val="003F3405"/>
    <w:rsid w:val="003F35ED"/>
    <w:rsid w:val="003F3674"/>
    <w:rsid w:val="003F381E"/>
    <w:rsid w:val="003F3B5C"/>
    <w:rsid w:val="003F3BD5"/>
    <w:rsid w:val="003F3C74"/>
    <w:rsid w:val="003F3E29"/>
    <w:rsid w:val="003F4013"/>
    <w:rsid w:val="003F413D"/>
    <w:rsid w:val="003F4494"/>
    <w:rsid w:val="003F49C2"/>
    <w:rsid w:val="003F49F7"/>
    <w:rsid w:val="003F4AB1"/>
    <w:rsid w:val="003F4DB9"/>
    <w:rsid w:val="003F4E48"/>
    <w:rsid w:val="003F4EC6"/>
    <w:rsid w:val="003F4F9E"/>
    <w:rsid w:val="003F5227"/>
    <w:rsid w:val="003F542B"/>
    <w:rsid w:val="003F54BA"/>
    <w:rsid w:val="003F56FC"/>
    <w:rsid w:val="003F5B44"/>
    <w:rsid w:val="003F5C03"/>
    <w:rsid w:val="003F5D13"/>
    <w:rsid w:val="003F5D8F"/>
    <w:rsid w:val="003F5E4A"/>
    <w:rsid w:val="003F5F19"/>
    <w:rsid w:val="003F5F3E"/>
    <w:rsid w:val="003F60B4"/>
    <w:rsid w:val="003F61B9"/>
    <w:rsid w:val="003F6338"/>
    <w:rsid w:val="003F6609"/>
    <w:rsid w:val="003F6735"/>
    <w:rsid w:val="003F68BC"/>
    <w:rsid w:val="003F699D"/>
    <w:rsid w:val="003F6C2C"/>
    <w:rsid w:val="003F6CCB"/>
    <w:rsid w:val="003F6D33"/>
    <w:rsid w:val="003F7160"/>
    <w:rsid w:val="003F7186"/>
    <w:rsid w:val="003F7403"/>
    <w:rsid w:val="003F7638"/>
    <w:rsid w:val="003F78B9"/>
    <w:rsid w:val="003F78C6"/>
    <w:rsid w:val="003F7B39"/>
    <w:rsid w:val="003F7B88"/>
    <w:rsid w:val="003F7C23"/>
    <w:rsid w:val="003F7CD2"/>
    <w:rsid w:val="003F7CF1"/>
    <w:rsid w:val="003F7D0D"/>
    <w:rsid w:val="003F7E4E"/>
    <w:rsid w:val="003F7E92"/>
    <w:rsid w:val="00400311"/>
    <w:rsid w:val="0040032D"/>
    <w:rsid w:val="004005B5"/>
    <w:rsid w:val="0040067A"/>
    <w:rsid w:val="004007A0"/>
    <w:rsid w:val="00400908"/>
    <w:rsid w:val="0040090C"/>
    <w:rsid w:val="00400AAB"/>
    <w:rsid w:val="00400B5F"/>
    <w:rsid w:val="00400C27"/>
    <w:rsid w:val="00400C80"/>
    <w:rsid w:val="00400CD3"/>
    <w:rsid w:val="00400D5A"/>
    <w:rsid w:val="00400DB8"/>
    <w:rsid w:val="00400F4A"/>
    <w:rsid w:val="0040114C"/>
    <w:rsid w:val="00401210"/>
    <w:rsid w:val="0040125C"/>
    <w:rsid w:val="00401354"/>
    <w:rsid w:val="0040145F"/>
    <w:rsid w:val="004014D5"/>
    <w:rsid w:val="0040153D"/>
    <w:rsid w:val="004015C8"/>
    <w:rsid w:val="004016A6"/>
    <w:rsid w:val="004017A6"/>
    <w:rsid w:val="00401897"/>
    <w:rsid w:val="00401A0B"/>
    <w:rsid w:val="00401A1B"/>
    <w:rsid w:val="00401BFF"/>
    <w:rsid w:val="00401C57"/>
    <w:rsid w:val="00401DF6"/>
    <w:rsid w:val="00401EB8"/>
    <w:rsid w:val="004020B9"/>
    <w:rsid w:val="004021B4"/>
    <w:rsid w:val="004023CB"/>
    <w:rsid w:val="004024E4"/>
    <w:rsid w:val="004025B5"/>
    <w:rsid w:val="00402703"/>
    <w:rsid w:val="0040282B"/>
    <w:rsid w:val="0040284F"/>
    <w:rsid w:val="00402864"/>
    <w:rsid w:val="00402984"/>
    <w:rsid w:val="00402A1B"/>
    <w:rsid w:val="00402BB1"/>
    <w:rsid w:val="00402C36"/>
    <w:rsid w:val="00402E24"/>
    <w:rsid w:val="00402EA3"/>
    <w:rsid w:val="00402EBA"/>
    <w:rsid w:val="004033F6"/>
    <w:rsid w:val="004036AB"/>
    <w:rsid w:val="0040399B"/>
    <w:rsid w:val="00403ACB"/>
    <w:rsid w:val="00403AD9"/>
    <w:rsid w:val="00403C55"/>
    <w:rsid w:val="00403C7E"/>
    <w:rsid w:val="00403C9E"/>
    <w:rsid w:val="00403CF5"/>
    <w:rsid w:val="00403E78"/>
    <w:rsid w:val="0040417B"/>
    <w:rsid w:val="0040434A"/>
    <w:rsid w:val="00404458"/>
    <w:rsid w:val="004044F8"/>
    <w:rsid w:val="00404508"/>
    <w:rsid w:val="00404838"/>
    <w:rsid w:val="0040483E"/>
    <w:rsid w:val="00404DD4"/>
    <w:rsid w:val="00404E3F"/>
    <w:rsid w:val="00404E43"/>
    <w:rsid w:val="00404F65"/>
    <w:rsid w:val="00404FBF"/>
    <w:rsid w:val="00405034"/>
    <w:rsid w:val="00405130"/>
    <w:rsid w:val="004052DF"/>
    <w:rsid w:val="00405417"/>
    <w:rsid w:val="004054A5"/>
    <w:rsid w:val="00405C81"/>
    <w:rsid w:val="00405F4A"/>
    <w:rsid w:val="004060E9"/>
    <w:rsid w:val="00406197"/>
    <w:rsid w:val="0040633C"/>
    <w:rsid w:val="00406662"/>
    <w:rsid w:val="004066E0"/>
    <w:rsid w:val="00406914"/>
    <w:rsid w:val="00406970"/>
    <w:rsid w:val="004069B6"/>
    <w:rsid w:val="00406C49"/>
    <w:rsid w:val="00406CE6"/>
    <w:rsid w:val="00406DD1"/>
    <w:rsid w:val="00406F20"/>
    <w:rsid w:val="0040706C"/>
    <w:rsid w:val="004070CB"/>
    <w:rsid w:val="004074E7"/>
    <w:rsid w:val="004075BC"/>
    <w:rsid w:val="00407619"/>
    <w:rsid w:val="0040772E"/>
    <w:rsid w:val="00407822"/>
    <w:rsid w:val="004078B5"/>
    <w:rsid w:val="004078B8"/>
    <w:rsid w:val="00407971"/>
    <w:rsid w:val="00407A59"/>
    <w:rsid w:val="004100F9"/>
    <w:rsid w:val="004101DE"/>
    <w:rsid w:val="004102CF"/>
    <w:rsid w:val="00410504"/>
    <w:rsid w:val="0041064D"/>
    <w:rsid w:val="0041071D"/>
    <w:rsid w:val="004108A5"/>
    <w:rsid w:val="00410B45"/>
    <w:rsid w:val="00410D1F"/>
    <w:rsid w:val="00410E1F"/>
    <w:rsid w:val="00410E40"/>
    <w:rsid w:val="0041104B"/>
    <w:rsid w:val="0041114F"/>
    <w:rsid w:val="0041123E"/>
    <w:rsid w:val="004112E5"/>
    <w:rsid w:val="0041140E"/>
    <w:rsid w:val="004114CC"/>
    <w:rsid w:val="0041162D"/>
    <w:rsid w:val="00411742"/>
    <w:rsid w:val="0041175E"/>
    <w:rsid w:val="004117A3"/>
    <w:rsid w:val="0041198E"/>
    <w:rsid w:val="00411A64"/>
    <w:rsid w:val="00411BB7"/>
    <w:rsid w:val="00411BB9"/>
    <w:rsid w:val="00411E7F"/>
    <w:rsid w:val="00411F05"/>
    <w:rsid w:val="00412082"/>
    <w:rsid w:val="004120B7"/>
    <w:rsid w:val="00412306"/>
    <w:rsid w:val="00412354"/>
    <w:rsid w:val="0041243B"/>
    <w:rsid w:val="0041251A"/>
    <w:rsid w:val="00412631"/>
    <w:rsid w:val="00412790"/>
    <w:rsid w:val="00412795"/>
    <w:rsid w:val="00412841"/>
    <w:rsid w:val="00412868"/>
    <w:rsid w:val="00412919"/>
    <w:rsid w:val="0041297E"/>
    <w:rsid w:val="00412993"/>
    <w:rsid w:val="00412B75"/>
    <w:rsid w:val="00412CC2"/>
    <w:rsid w:val="00412DA9"/>
    <w:rsid w:val="00412F69"/>
    <w:rsid w:val="00412FA8"/>
    <w:rsid w:val="00413048"/>
    <w:rsid w:val="004130D0"/>
    <w:rsid w:val="0041330E"/>
    <w:rsid w:val="00413348"/>
    <w:rsid w:val="0041338D"/>
    <w:rsid w:val="004134AA"/>
    <w:rsid w:val="0041351B"/>
    <w:rsid w:val="004135C5"/>
    <w:rsid w:val="004136BB"/>
    <w:rsid w:val="004136CD"/>
    <w:rsid w:val="00413833"/>
    <w:rsid w:val="0041386E"/>
    <w:rsid w:val="0041393E"/>
    <w:rsid w:val="004139A2"/>
    <w:rsid w:val="004139C3"/>
    <w:rsid w:val="00413A3A"/>
    <w:rsid w:val="00413AF5"/>
    <w:rsid w:val="00413D14"/>
    <w:rsid w:val="00413DAF"/>
    <w:rsid w:val="00413DFB"/>
    <w:rsid w:val="00414155"/>
    <w:rsid w:val="0041423D"/>
    <w:rsid w:val="004142CE"/>
    <w:rsid w:val="00414345"/>
    <w:rsid w:val="0041442A"/>
    <w:rsid w:val="004146C5"/>
    <w:rsid w:val="0041484B"/>
    <w:rsid w:val="00414889"/>
    <w:rsid w:val="004149F2"/>
    <w:rsid w:val="00414A74"/>
    <w:rsid w:val="00414C6D"/>
    <w:rsid w:val="00414E39"/>
    <w:rsid w:val="00414E56"/>
    <w:rsid w:val="00414E5D"/>
    <w:rsid w:val="00414E64"/>
    <w:rsid w:val="00415062"/>
    <w:rsid w:val="0041506F"/>
    <w:rsid w:val="00415133"/>
    <w:rsid w:val="0041525C"/>
    <w:rsid w:val="00415394"/>
    <w:rsid w:val="004153AB"/>
    <w:rsid w:val="0041552B"/>
    <w:rsid w:val="00415533"/>
    <w:rsid w:val="004155E6"/>
    <w:rsid w:val="004157D3"/>
    <w:rsid w:val="00415905"/>
    <w:rsid w:val="0041593B"/>
    <w:rsid w:val="00415C9D"/>
    <w:rsid w:val="00415CD6"/>
    <w:rsid w:val="00415CE8"/>
    <w:rsid w:val="00415D1A"/>
    <w:rsid w:val="00415E65"/>
    <w:rsid w:val="00415F96"/>
    <w:rsid w:val="0041608B"/>
    <w:rsid w:val="00416116"/>
    <w:rsid w:val="0041625D"/>
    <w:rsid w:val="0041634B"/>
    <w:rsid w:val="0041650B"/>
    <w:rsid w:val="0041656C"/>
    <w:rsid w:val="00416690"/>
    <w:rsid w:val="004166AA"/>
    <w:rsid w:val="00416943"/>
    <w:rsid w:val="00416A3D"/>
    <w:rsid w:val="00416A63"/>
    <w:rsid w:val="00416ACD"/>
    <w:rsid w:val="00416E96"/>
    <w:rsid w:val="004170D4"/>
    <w:rsid w:val="004172B8"/>
    <w:rsid w:val="0041738B"/>
    <w:rsid w:val="0041759F"/>
    <w:rsid w:val="004175A6"/>
    <w:rsid w:val="004175C9"/>
    <w:rsid w:val="00417989"/>
    <w:rsid w:val="004179F3"/>
    <w:rsid w:val="00417A42"/>
    <w:rsid w:val="00417BCA"/>
    <w:rsid w:val="00417C0A"/>
    <w:rsid w:val="00417C8C"/>
    <w:rsid w:val="00417CE5"/>
    <w:rsid w:val="00417DF4"/>
    <w:rsid w:val="00417EC1"/>
    <w:rsid w:val="00420057"/>
    <w:rsid w:val="0042017B"/>
    <w:rsid w:val="0042019D"/>
    <w:rsid w:val="00420239"/>
    <w:rsid w:val="00420468"/>
    <w:rsid w:val="0042080B"/>
    <w:rsid w:val="00420A85"/>
    <w:rsid w:val="00420C77"/>
    <w:rsid w:val="00420CB9"/>
    <w:rsid w:val="00420D11"/>
    <w:rsid w:val="00420D5E"/>
    <w:rsid w:val="00421120"/>
    <w:rsid w:val="004213C8"/>
    <w:rsid w:val="0042140B"/>
    <w:rsid w:val="004215E6"/>
    <w:rsid w:val="004215E7"/>
    <w:rsid w:val="00421601"/>
    <w:rsid w:val="0042182C"/>
    <w:rsid w:val="00421966"/>
    <w:rsid w:val="004219B6"/>
    <w:rsid w:val="004219C5"/>
    <w:rsid w:val="00421D32"/>
    <w:rsid w:val="00421ECC"/>
    <w:rsid w:val="00422124"/>
    <w:rsid w:val="004222F9"/>
    <w:rsid w:val="004224B0"/>
    <w:rsid w:val="004226A6"/>
    <w:rsid w:val="0042271B"/>
    <w:rsid w:val="0042283B"/>
    <w:rsid w:val="00422C84"/>
    <w:rsid w:val="00422C92"/>
    <w:rsid w:val="00422CE5"/>
    <w:rsid w:val="00422D73"/>
    <w:rsid w:val="00422DA0"/>
    <w:rsid w:val="00422E71"/>
    <w:rsid w:val="00422F75"/>
    <w:rsid w:val="00423011"/>
    <w:rsid w:val="00423027"/>
    <w:rsid w:val="0042309C"/>
    <w:rsid w:val="004233A5"/>
    <w:rsid w:val="0042343B"/>
    <w:rsid w:val="0042364A"/>
    <w:rsid w:val="004236BB"/>
    <w:rsid w:val="004238CE"/>
    <w:rsid w:val="00423937"/>
    <w:rsid w:val="00423B1D"/>
    <w:rsid w:val="00423CF8"/>
    <w:rsid w:val="00423DC6"/>
    <w:rsid w:val="00423FD8"/>
    <w:rsid w:val="00424064"/>
    <w:rsid w:val="0042411F"/>
    <w:rsid w:val="00424583"/>
    <w:rsid w:val="004245E4"/>
    <w:rsid w:val="004246B6"/>
    <w:rsid w:val="004247D8"/>
    <w:rsid w:val="00424860"/>
    <w:rsid w:val="00424864"/>
    <w:rsid w:val="00424952"/>
    <w:rsid w:val="0042496B"/>
    <w:rsid w:val="00424D33"/>
    <w:rsid w:val="00424E81"/>
    <w:rsid w:val="00424F5F"/>
    <w:rsid w:val="00424FDC"/>
    <w:rsid w:val="00425293"/>
    <w:rsid w:val="0042531B"/>
    <w:rsid w:val="0042551A"/>
    <w:rsid w:val="00425686"/>
    <w:rsid w:val="00425754"/>
    <w:rsid w:val="004257AE"/>
    <w:rsid w:val="004258BD"/>
    <w:rsid w:val="00425998"/>
    <w:rsid w:val="004259D2"/>
    <w:rsid w:val="00425B3C"/>
    <w:rsid w:val="00425BAA"/>
    <w:rsid w:val="00425BC6"/>
    <w:rsid w:val="00425E97"/>
    <w:rsid w:val="00425F77"/>
    <w:rsid w:val="00425FD1"/>
    <w:rsid w:val="0042619A"/>
    <w:rsid w:val="004262DB"/>
    <w:rsid w:val="00426439"/>
    <w:rsid w:val="004268CC"/>
    <w:rsid w:val="00426E1B"/>
    <w:rsid w:val="0042703F"/>
    <w:rsid w:val="004270C0"/>
    <w:rsid w:val="00427127"/>
    <w:rsid w:val="004271B8"/>
    <w:rsid w:val="00427411"/>
    <w:rsid w:val="0042747D"/>
    <w:rsid w:val="004274BD"/>
    <w:rsid w:val="004275E9"/>
    <w:rsid w:val="0042791D"/>
    <w:rsid w:val="004279BC"/>
    <w:rsid w:val="00427B3A"/>
    <w:rsid w:val="00427BCA"/>
    <w:rsid w:val="00427D16"/>
    <w:rsid w:val="00427E07"/>
    <w:rsid w:val="00427FDB"/>
    <w:rsid w:val="004300CD"/>
    <w:rsid w:val="004301B9"/>
    <w:rsid w:val="004306E7"/>
    <w:rsid w:val="0043081F"/>
    <w:rsid w:val="004308BD"/>
    <w:rsid w:val="004308C4"/>
    <w:rsid w:val="004308C9"/>
    <w:rsid w:val="00430A14"/>
    <w:rsid w:val="00430A18"/>
    <w:rsid w:val="00430AA6"/>
    <w:rsid w:val="00430D0C"/>
    <w:rsid w:val="00431256"/>
    <w:rsid w:val="0043128B"/>
    <w:rsid w:val="004312BF"/>
    <w:rsid w:val="004313C7"/>
    <w:rsid w:val="004313D8"/>
    <w:rsid w:val="00431592"/>
    <w:rsid w:val="0043165C"/>
    <w:rsid w:val="00431767"/>
    <w:rsid w:val="00431A75"/>
    <w:rsid w:val="00431A79"/>
    <w:rsid w:val="00431B24"/>
    <w:rsid w:val="00431C11"/>
    <w:rsid w:val="00431C27"/>
    <w:rsid w:val="00431F6B"/>
    <w:rsid w:val="00431F90"/>
    <w:rsid w:val="00432038"/>
    <w:rsid w:val="004320CF"/>
    <w:rsid w:val="0043216A"/>
    <w:rsid w:val="004321D2"/>
    <w:rsid w:val="004322B5"/>
    <w:rsid w:val="00432510"/>
    <w:rsid w:val="0043257A"/>
    <w:rsid w:val="00432640"/>
    <w:rsid w:val="004326CC"/>
    <w:rsid w:val="004327C1"/>
    <w:rsid w:val="004327C5"/>
    <w:rsid w:val="00432874"/>
    <w:rsid w:val="00432920"/>
    <w:rsid w:val="00432974"/>
    <w:rsid w:val="004329CD"/>
    <w:rsid w:val="00432B0A"/>
    <w:rsid w:val="00432BD6"/>
    <w:rsid w:val="00432C3B"/>
    <w:rsid w:val="00432ECF"/>
    <w:rsid w:val="00432F73"/>
    <w:rsid w:val="00432FB8"/>
    <w:rsid w:val="004330E9"/>
    <w:rsid w:val="004331ED"/>
    <w:rsid w:val="00433279"/>
    <w:rsid w:val="004332F9"/>
    <w:rsid w:val="0043349D"/>
    <w:rsid w:val="00433684"/>
    <w:rsid w:val="0043387E"/>
    <w:rsid w:val="00433954"/>
    <w:rsid w:val="004339AB"/>
    <w:rsid w:val="004339FB"/>
    <w:rsid w:val="00433A4E"/>
    <w:rsid w:val="00433A82"/>
    <w:rsid w:val="00433AB3"/>
    <w:rsid w:val="00433BCF"/>
    <w:rsid w:val="00433CC6"/>
    <w:rsid w:val="00433D30"/>
    <w:rsid w:val="00433F07"/>
    <w:rsid w:val="00434054"/>
    <w:rsid w:val="0043409E"/>
    <w:rsid w:val="00434334"/>
    <w:rsid w:val="00434545"/>
    <w:rsid w:val="004347F4"/>
    <w:rsid w:val="00434B32"/>
    <w:rsid w:val="00434BA8"/>
    <w:rsid w:val="00434C50"/>
    <w:rsid w:val="00434CA3"/>
    <w:rsid w:val="00434CC0"/>
    <w:rsid w:val="00434E30"/>
    <w:rsid w:val="00434E83"/>
    <w:rsid w:val="0043515D"/>
    <w:rsid w:val="00435390"/>
    <w:rsid w:val="00435413"/>
    <w:rsid w:val="00435419"/>
    <w:rsid w:val="0043543A"/>
    <w:rsid w:val="004355B0"/>
    <w:rsid w:val="0043577D"/>
    <w:rsid w:val="0043578E"/>
    <w:rsid w:val="00435830"/>
    <w:rsid w:val="00435999"/>
    <w:rsid w:val="00435B9A"/>
    <w:rsid w:val="00435C88"/>
    <w:rsid w:val="00435D79"/>
    <w:rsid w:val="00435EB1"/>
    <w:rsid w:val="00435F04"/>
    <w:rsid w:val="00435FED"/>
    <w:rsid w:val="00436253"/>
    <w:rsid w:val="00436275"/>
    <w:rsid w:val="00436287"/>
    <w:rsid w:val="004362BF"/>
    <w:rsid w:val="004364A7"/>
    <w:rsid w:val="00436549"/>
    <w:rsid w:val="004366A1"/>
    <w:rsid w:val="00436720"/>
    <w:rsid w:val="0043679B"/>
    <w:rsid w:val="00436AA0"/>
    <w:rsid w:val="00436AC1"/>
    <w:rsid w:val="00436B7B"/>
    <w:rsid w:val="00436C2C"/>
    <w:rsid w:val="00436F6E"/>
    <w:rsid w:val="00436FFF"/>
    <w:rsid w:val="0043714B"/>
    <w:rsid w:val="00437158"/>
    <w:rsid w:val="00437320"/>
    <w:rsid w:val="0043753F"/>
    <w:rsid w:val="0043755E"/>
    <w:rsid w:val="0043785E"/>
    <w:rsid w:val="00437A1E"/>
    <w:rsid w:val="00437B9B"/>
    <w:rsid w:val="0044009F"/>
    <w:rsid w:val="00440174"/>
    <w:rsid w:val="004403D4"/>
    <w:rsid w:val="004406CD"/>
    <w:rsid w:val="004407F3"/>
    <w:rsid w:val="00440853"/>
    <w:rsid w:val="004408DB"/>
    <w:rsid w:val="00440AFA"/>
    <w:rsid w:val="00440D5E"/>
    <w:rsid w:val="00440F5C"/>
    <w:rsid w:val="00441243"/>
    <w:rsid w:val="004412DE"/>
    <w:rsid w:val="00441564"/>
    <w:rsid w:val="004416CE"/>
    <w:rsid w:val="00441756"/>
    <w:rsid w:val="00441BBA"/>
    <w:rsid w:val="00441DAD"/>
    <w:rsid w:val="00442146"/>
    <w:rsid w:val="00442271"/>
    <w:rsid w:val="00442398"/>
    <w:rsid w:val="004424C0"/>
    <w:rsid w:val="00442676"/>
    <w:rsid w:val="00442A49"/>
    <w:rsid w:val="00442ACD"/>
    <w:rsid w:val="00442B12"/>
    <w:rsid w:val="00442D1A"/>
    <w:rsid w:val="00442D51"/>
    <w:rsid w:val="00442DC8"/>
    <w:rsid w:val="00443054"/>
    <w:rsid w:val="004432C3"/>
    <w:rsid w:val="0044332F"/>
    <w:rsid w:val="00443421"/>
    <w:rsid w:val="004434FB"/>
    <w:rsid w:val="0044359D"/>
    <w:rsid w:val="004435CF"/>
    <w:rsid w:val="0044377F"/>
    <w:rsid w:val="004437D9"/>
    <w:rsid w:val="00443AAA"/>
    <w:rsid w:val="00443DBF"/>
    <w:rsid w:val="00444012"/>
    <w:rsid w:val="0044441E"/>
    <w:rsid w:val="00444444"/>
    <w:rsid w:val="004445D6"/>
    <w:rsid w:val="0044470B"/>
    <w:rsid w:val="0044473C"/>
    <w:rsid w:val="004447A9"/>
    <w:rsid w:val="00444A73"/>
    <w:rsid w:val="00444B6D"/>
    <w:rsid w:val="00444BBB"/>
    <w:rsid w:val="00444BE2"/>
    <w:rsid w:val="00444BEC"/>
    <w:rsid w:val="00444C7D"/>
    <w:rsid w:val="00444D4C"/>
    <w:rsid w:val="00444D71"/>
    <w:rsid w:val="00444E00"/>
    <w:rsid w:val="00444F14"/>
    <w:rsid w:val="00444F2C"/>
    <w:rsid w:val="0044510F"/>
    <w:rsid w:val="0044519E"/>
    <w:rsid w:val="004451B4"/>
    <w:rsid w:val="00445334"/>
    <w:rsid w:val="0044546D"/>
    <w:rsid w:val="004456DC"/>
    <w:rsid w:val="00445917"/>
    <w:rsid w:val="004459E0"/>
    <w:rsid w:val="00445A7F"/>
    <w:rsid w:val="00445C10"/>
    <w:rsid w:val="00445CDE"/>
    <w:rsid w:val="00445D19"/>
    <w:rsid w:val="004460B2"/>
    <w:rsid w:val="0044622F"/>
    <w:rsid w:val="00446245"/>
    <w:rsid w:val="0044643E"/>
    <w:rsid w:val="00446784"/>
    <w:rsid w:val="00446985"/>
    <w:rsid w:val="00446B84"/>
    <w:rsid w:val="00446C41"/>
    <w:rsid w:val="00446C61"/>
    <w:rsid w:val="00446CE8"/>
    <w:rsid w:val="00446D3E"/>
    <w:rsid w:val="00447045"/>
    <w:rsid w:val="004470C0"/>
    <w:rsid w:val="0044726B"/>
    <w:rsid w:val="00447361"/>
    <w:rsid w:val="004477B4"/>
    <w:rsid w:val="004478D6"/>
    <w:rsid w:val="004479DE"/>
    <w:rsid w:val="00447A64"/>
    <w:rsid w:val="00447A7B"/>
    <w:rsid w:val="00447C5B"/>
    <w:rsid w:val="00447CF5"/>
    <w:rsid w:val="00447D57"/>
    <w:rsid w:val="00447EE8"/>
    <w:rsid w:val="004500C0"/>
    <w:rsid w:val="0045011D"/>
    <w:rsid w:val="004501C2"/>
    <w:rsid w:val="00450223"/>
    <w:rsid w:val="0045033B"/>
    <w:rsid w:val="004503C5"/>
    <w:rsid w:val="00450422"/>
    <w:rsid w:val="0045048F"/>
    <w:rsid w:val="0045063A"/>
    <w:rsid w:val="0045083D"/>
    <w:rsid w:val="00450871"/>
    <w:rsid w:val="00450A0A"/>
    <w:rsid w:val="00450ADC"/>
    <w:rsid w:val="00450C56"/>
    <w:rsid w:val="00450CA1"/>
    <w:rsid w:val="00450EBE"/>
    <w:rsid w:val="00450EDB"/>
    <w:rsid w:val="00451121"/>
    <w:rsid w:val="0045142D"/>
    <w:rsid w:val="00451585"/>
    <w:rsid w:val="004515D6"/>
    <w:rsid w:val="004516DC"/>
    <w:rsid w:val="00451706"/>
    <w:rsid w:val="0045196A"/>
    <w:rsid w:val="004519F2"/>
    <w:rsid w:val="00451AE0"/>
    <w:rsid w:val="00451B51"/>
    <w:rsid w:val="00451F5E"/>
    <w:rsid w:val="00451FA5"/>
    <w:rsid w:val="0045214D"/>
    <w:rsid w:val="00452163"/>
    <w:rsid w:val="00452250"/>
    <w:rsid w:val="0045225D"/>
    <w:rsid w:val="004522AF"/>
    <w:rsid w:val="004522B8"/>
    <w:rsid w:val="0045233A"/>
    <w:rsid w:val="004523E8"/>
    <w:rsid w:val="00452462"/>
    <w:rsid w:val="004524D5"/>
    <w:rsid w:val="0045259C"/>
    <w:rsid w:val="00452621"/>
    <w:rsid w:val="00452718"/>
    <w:rsid w:val="004527FA"/>
    <w:rsid w:val="0045299A"/>
    <w:rsid w:val="00452E35"/>
    <w:rsid w:val="00452F2A"/>
    <w:rsid w:val="00453071"/>
    <w:rsid w:val="00453410"/>
    <w:rsid w:val="0045343E"/>
    <w:rsid w:val="004535C7"/>
    <w:rsid w:val="00453674"/>
    <w:rsid w:val="00453819"/>
    <w:rsid w:val="0045387A"/>
    <w:rsid w:val="00453AF0"/>
    <w:rsid w:val="00453B22"/>
    <w:rsid w:val="00453B44"/>
    <w:rsid w:val="00453D49"/>
    <w:rsid w:val="00453E5F"/>
    <w:rsid w:val="00453FCC"/>
    <w:rsid w:val="00453FD1"/>
    <w:rsid w:val="00453FF9"/>
    <w:rsid w:val="00454061"/>
    <w:rsid w:val="004542A9"/>
    <w:rsid w:val="004542CE"/>
    <w:rsid w:val="004545D1"/>
    <w:rsid w:val="0045496C"/>
    <w:rsid w:val="00454A65"/>
    <w:rsid w:val="00454A82"/>
    <w:rsid w:val="00455028"/>
    <w:rsid w:val="004550A6"/>
    <w:rsid w:val="00455106"/>
    <w:rsid w:val="0045536B"/>
    <w:rsid w:val="00455542"/>
    <w:rsid w:val="00455660"/>
    <w:rsid w:val="0045567A"/>
    <w:rsid w:val="0045570E"/>
    <w:rsid w:val="00455728"/>
    <w:rsid w:val="004557BD"/>
    <w:rsid w:val="00455967"/>
    <w:rsid w:val="00455A6A"/>
    <w:rsid w:val="00455B8B"/>
    <w:rsid w:val="00455C13"/>
    <w:rsid w:val="00455C41"/>
    <w:rsid w:val="00455DEA"/>
    <w:rsid w:val="00455E77"/>
    <w:rsid w:val="00455E8E"/>
    <w:rsid w:val="00455E94"/>
    <w:rsid w:val="00455F76"/>
    <w:rsid w:val="00456211"/>
    <w:rsid w:val="004563C0"/>
    <w:rsid w:val="004564F4"/>
    <w:rsid w:val="00456581"/>
    <w:rsid w:val="00456A8E"/>
    <w:rsid w:val="00456AC6"/>
    <w:rsid w:val="00456B42"/>
    <w:rsid w:val="004570F0"/>
    <w:rsid w:val="004571D2"/>
    <w:rsid w:val="0045722B"/>
    <w:rsid w:val="00457263"/>
    <w:rsid w:val="004572F7"/>
    <w:rsid w:val="004573B2"/>
    <w:rsid w:val="004573B5"/>
    <w:rsid w:val="004574A1"/>
    <w:rsid w:val="00457621"/>
    <w:rsid w:val="0045769F"/>
    <w:rsid w:val="0045771B"/>
    <w:rsid w:val="0045775F"/>
    <w:rsid w:val="00457761"/>
    <w:rsid w:val="0045776B"/>
    <w:rsid w:val="0045781E"/>
    <w:rsid w:val="004578DA"/>
    <w:rsid w:val="00457CA8"/>
    <w:rsid w:val="00457E73"/>
    <w:rsid w:val="00457EFE"/>
    <w:rsid w:val="00460007"/>
    <w:rsid w:val="0046030D"/>
    <w:rsid w:val="0046049B"/>
    <w:rsid w:val="00460675"/>
    <w:rsid w:val="00460780"/>
    <w:rsid w:val="004607A2"/>
    <w:rsid w:val="00460A48"/>
    <w:rsid w:val="00460A97"/>
    <w:rsid w:val="00460AD0"/>
    <w:rsid w:val="00460B30"/>
    <w:rsid w:val="00460B3F"/>
    <w:rsid w:val="00460B54"/>
    <w:rsid w:val="00460BA8"/>
    <w:rsid w:val="00460E78"/>
    <w:rsid w:val="00460F78"/>
    <w:rsid w:val="00460FC8"/>
    <w:rsid w:val="00460FCE"/>
    <w:rsid w:val="00461002"/>
    <w:rsid w:val="0046100C"/>
    <w:rsid w:val="00461140"/>
    <w:rsid w:val="0046119E"/>
    <w:rsid w:val="0046127D"/>
    <w:rsid w:val="00461324"/>
    <w:rsid w:val="00461338"/>
    <w:rsid w:val="004613C5"/>
    <w:rsid w:val="004614AE"/>
    <w:rsid w:val="00461566"/>
    <w:rsid w:val="0046161D"/>
    <w:rsid w:val="004617ED"/>
    <w:rsid w:val="0046180A"/>
    <w:rsid w:val="00461913"/>
    <w:rsid w:val="0046199A"/>
    <w:rsid w:val="004619BC"/>
    <w:rsid w:val="00461A07"/>
    <w:rsid w:val="00461BB3"/>
    <w:rsid w:val="00461E5F"/>
    <w:rsid w:val="00461FAE"/>
    <w:rsid w:val="0046258C"/>
    <w:rsid w:val="004629C4"/>
    <w:rsid w:val="004629D3"/>
    <w:rsid w:val="00462A3C"/>
    <w:rsid w:val="00462A69"/>
    <w:rsid w:val="00462EBA"/>
    <w:rsid w:val="00462F12"/>
    <w:rsid w:val="00462F58"/>
    <w:rsid w:val="004630EF"/>
    <w:rsid w:val="004630FF"/>
    <w:rsid w:val="00463119"/>
    <w:rsid w:val="00463215"/>
    <w:rsid w:val="0046327E"/>
    <w:rsid w:val="004632CB"/>
    <w:rsid w:val="00463479"/>
    <w:rsid w:val="00463502"/>
    <w:rsid w:val="004638DB"/>
    <w:rsid w:val="004639EA"/>
    <w:rsid w:val="00463B86"/>
    <w:rsid w:val="00463CC1"/>
    <w:rsid w:val="00463DE6"/>
    <w:rsid w:val="00463ECF"/>
    <w:rsid w:val="0046406C"/>
    <w:rsid w:val="004640D0"/>
    <w:rsid w:val="00464102"/>
    <w:rsid w:val="00464169"/>
    <w:rsid w:val="00464291"/>
    <w:rsid w:val="004644E0"/>
    <w:rsid w:val="004645FD"/>
    <w:rsid w:val="004646D9"/>
    <w:rsid w:val="00464F30"/>
    <w:rsid w:val="00465035"/>
    <w:rsid w:val="00465182"/>
    <w:rsid w:val="00465353"/>
    <w:rsid w:val="00465693"/>
    <w:rsid w:val="0046576D"/>
    <w:rsid w:val="00465C9C"/>
    <w:rsid w:val="00465E30"/>
    <w:rsid w:val="00465FDC"/>
    <w:rsid w:val="00466115"/>
    <w:rsid w:val="0046628A"/>
    <w:rsid w:val="0046641E"/>
    <w:rsid w:val="00466515"/>
    <w:rsid w:val="0046666B"/>
    <w:rsid w:val="0046684D"/>
    <w:rsid w:val="004669D8"/>
    <w:rsid w:val="00466BCA"/>
    <w:rsid w:val="00466BD6"/>
    <w:rsid w:val="00466D9D"/>
    <w:rsid w:val="00466DA2"/>
    <w:rsid w:val="00466E87"/>
    <w:rsid w:val="00466F13"/>
    <w:rsid w:val="004670FB"/>
    <w:rsid w:val="00467469"/>
    <w:rsid w:val="004674FB"/>
    <w:rsid w:val="00467557"/>
    <w:rsid w:val="00467775"/>
    <w:rsid w:val="00467A24"/>
    <w:rsid w:val="00467A2F"/>
    <w:rsid w:val="00467B16"/>
    <w:rsid w:val="00467D05"/>
    <w:rsid w:val="00467EDF"/>
    <w:rsid w:val="00470183"/>
    <w:rsid w:val="00470304"/>
    <w:rsid w:val="004705F1"/>
    <w:rsid w:val="0047067E"/>
    <w:rsid w:val="004708BE"/>
    <w:rsid w:val="00470954"/>
    <w:rsid w:val="00470C14"/>
    <w:rsid w:val="00470C8F"/>
    <w:rsid w:val="00470D4D"/>
    <w:rsid w:val="00470E3C"/>
    <w:rsid w:val="00470F4F"/>
    <w:rsid w:val="0047105F"/>
    <w:rsid w:val="00471084"/>
    <w:rsid w:val="0047115E"/>
    <w:rsid w:val="00471196"/>
    <w:rsid w:val="004711CC"/>
    <w:rsid w:val="00471365"/>
    <w:rsid w:val="00471525"/>
    <w:rsid w:val="00471560"/>
    <w:rsid w:val="004718F6"/>
    <w:rsid w:val="00471A08"/>
    <w:rsid w:val="00471AA7"/>
    <w:rsid w:val="00471CAC"/>
    <w:rsid w:val="00471D5A"/>
    <w:rsid w:val="00471EB7"/>
    <w:rsid w:val="00471EBA"/>
    <w:rsid w:val="00471ED2"/>
    <w:rsid w:val="00471F16"/>
    <w:rsid w:val="00471F97"/>
    <w:rsid w:val="004720D3"/>
    <w:rsid w:val="0047210E"/>
    <w:rsid w:val="00472268"/>
    <w:rsid w:val="00472311"/>
    <w:rsid w:val="00472424"/>
    <w:rsid w:val="0047257C"/>
    <w:rsid w:val="00472762"/>
    <w:rsid w:val="00472883"/>
    <w:rsid w:val="004728C4"/>
    <w:rsid w:val="004729B8"/>
    <w:rsid w:val="00472A36"/>
    <w:rsid w:val="00472AE6"/>
    <w:rsid w:val="00472D6B"/>
    <w:rsid w:val="00472DE8"/>
    <w:rsid w:val="00472EA9"/>
    <w:rsid w:val="00472F08"/>
    <w:rsid w:val="00472F34"/>
    <w:rsid w:val="00473265"/>
    <w:rsid w:val="0047338D"/>
    <w:rsid w:val="004733F0"/>
    <w:rsid w:val="00473615"/>
    <w:rsid w:val="00473743"/>
    <w:rsid w:val="004739C7"/>
    <w:rsid w:val="00473AEE"/>
    <w:rsid w:val="00473CF8"/>
    <w:rsid w:val="00473D95"/>
    <w:rsid w:val="00473DFB"/>
    <w:rsid w:val="00473EC3"/>
    <w:rsid w:val="00473FE1"/>
    <w:rsid w:val="004740A0"/>
    <w:rsid w:val="004742F1"/>
    <w:rsid w:val="0047455E"/>
    <w:rsid w:val="00474892"/>
    <w:rsid w:val="004748BA"/>
    <w:rsid w:val="004748E0"/>
    <w:rsid w:val="00474A28"/>
    <w:rsid w:val="00474B1F"/>
    <w:rsid w:val="00474C4A"/>
    <w:rsid w:val="00474D88"/>
    <w:rsid w:val="00474DB6"/>
    <w:rsid w:val="00474E78"/>
    <w:rsid w:val="00474F2F"/>
    <w:rsid w:val="00474F9E"/>
    <w:rsid w:val="0047506E"/>
    <w:rsid w:val="004751B0"/>
    <w:rsid w:val="0047522A"/>
    <w:rsid w:val="004752C8"/>
    <w:rsid w:val="004753DB"/>
    <w:rsid w:val="004755E7"/>
    <w:rsid w:val="00475666"/>
    <w:rsid w:val="00475798"/>
    <w:rsid w:val="004757E1"/>
    <w:rsid w:val="00475857"/>
    <w:rsid w:val="00475970"/>
    <w:rsid w:val="00475A8D"/>
    <w:rsid w:val="00475B31"/>
    <w:rsid w:val="00475BC9"/>
    <w:rsid w:val="00475C83"/>
    <w:rsid w:val="00475CF4"/>
    <w:rsid w:val="00475D15"/>
    <w:rsid w:val="00475DCF"/>
    <w:rsid w:val="00475E97"/>
    <w:rsid w:val="00475F0E"/>
    <w:rsid w:val="00475F86"/>
    <w:rsid w:val="00475FEF"/>
    <w:rsid w:val="0047604A"/>
    <w:rsid w:val="004761C4"/>
    <w:rsid w:val="004762A9"/>
    <w:rsid w:val="0047631D"/>
    <w:rsid w:val="00476387"/>
    <w:rsid w:val="0047640A"/>
    <w:rsid w:val="0047647B"/>
    <w:rsid w:val="004766CC"/>
    <w:rsid w:val="00476B34"/>
    <w:rsid w:val="00476C5B"/>
    <w:rsid w:val="00476D15"/>
    <w:rsid w:val="00476EB9"/>
    <w:rsid w:val="00477232"/>
    <w:rsid w:val="004773FF"/>
    <w:rsid w:val="004775BC"/>
    <w:rsid w:val="004775CC"/>
    <w:rsid w:val="00477603"/>
    <w:rsid w:val="0047771B"/>
    <w:rsid w:val="0047774C"/>
    <w:rsid w:val="00477944"/>
    <w:rsid w:val="00477A43"/>
    <w:rsid w:val="00477B31"/>
    <w:rsid w:val="00477B5D"/>
    <w:rsid w:val="00477C44"/>
    <w:rsid w:val="00477DE5"/>
    <w:rsid w:val="00477F15"/>
    <w:rsid w:val="00477F88"/>
    <w:rsid w:val="00480143"/>
    <w:rsid w:val="00480493"/>
    <w:rsid w:val="0048062B"/>
    <w:rsid w:val="00480654"/>
    <w:rsid w:val="00480849"/>
    <w:rsid w:val="00480A78"/>
    <w:rsid w:val="00480C6A"/>
    <w:rsid w:val="00480C77"/>
    <w:rsid w:val="00480CDD"/>
    <w:rsid w:val="00480D0B"/>
    <w:rsid w:val="00480E2B"/>
    <w:rsid w:val="00480EF3"/>
    <w:rsid w:val="00480F14"/>
    <w:rsid w:val="00481179"/>
    <w:rsid w:val="004812A1"/>
    <w:rsid w:val="004815A2"/>
    <w:rsid w:val="0048179C"/>
    <w:rsid w:val="00481893"/>
    <w:rsid w:val="00481A83"/>
    <w:rsid w:val="00481A85"/>
    <w:rsid w:val="00481C26"/>
    <w:rsid w:val="00481EF0"/>
    <w:rsid w:val="00482026"/>
    <w:rsid w:val="004824E0"/>
    <w:rsid w:val="004824E5"/>
    <w:rsid w:val="00482537"/>
    <w:rsid w:val="004826EA"/>
    <w:rsid w:val="0048273C"/>
    <w:rsid w:val="0048278A"/>
    <w:rsid w:val="00482824"/>
    <w:rsid w:val="00482ACA"/>
    <w:rsid w:val="00482CAF"/>
    <w:rsid w:val="00482E4E"/>
    <w:rsid w:val="00482E86"/>
    <w:rsid w:val="00482EB4"/>
    <w:rsid w:val="00482F1E"/>
    <w:rsid w:val="00482F28"/>
    <w:rsid w:val="00482FC1"/>
    <w:rsid w:val="00483128"/>
    <w:rsid w:val="004831D7"/>
    <w:rsid w:val="00483384"/>
    <w:rsid w:val="004833E1"/>
    <w:rsid w:val="00483456"/>
    <w:rsid w:val="00483573"/>
    <w:rsid w:val="00483727"/>
    <w:rsid w:val="00483ABC"/>
    <w:rsid w:val="00483B59"/>
    <w:rsid w:val="00483D7D"/>
    <w:rsid w:val="00483E4D"/>
    <w:rsid w:val="00483E83"/>
    <w:rsid w:val="00483FDD"/>
    <w:rsid w:val="004840EC"/>
    <w:rsid w:val="00484155"/>
    <w:rsid w:val="00484276"/>
    <w:rsid w:val="004842EB"/>
    <w:rsid w:val="004844D9"/>
    <w:rsid w:val="00484978"/>
    <w:rsid w:val="00484AD4"/>
    <w:rsid w:val="00484C79"/>
    <w:rsid w:val="00484C8C"/>
    <w:rsid w:val="00484D0D"/>
    <w:rsid w:val="00484D2E"/>
    <w:rsid w:val="00485066"/>
    <w:rsid w:val="00485252"/>
    <w:rsid w:val="0048534B"/>
    <w:rsid w:val="00485498"/>
    <w:rsid w:val="00485557"/>
    <w:rsid w:val="004857F9"/>
    <w:rsid w:val="00485AF4"/>
    <w:rsid w:val="00485BBB"/>
    <w:rsid w:val="00485BF3"/>
    <w:rsid w:val="00485D4E"/>
    <w:rsid w:val="00485E08"/>
    <w:rsid w:val="00485E66"/>
    <w:rsid w:val="00485E71"/>
    <w:rsid w:val="0048620D"/>
    <w:rsid w:val="0048623A"/>
    <w:rsid w:val="00486245"/>
    <w:rsid w:val="00486489"/>
    <w:rsid w:val="0048649D"/>
    <w:rsid w:val="004865F3"/>
    <w:rsid w:val="0048685A"/>
    <w:rsid w:val="0048699E"/>
    <w:rsid w:val="00486A51"/>
    <w:rsid w:val="00486B18"/>
    <w:rsid w:val="00486C86"/>
    <w:rsid w:val="00486C94"/>
    <w:rsid w:val="004874F8"/>
    <w:rsid w:val="00487601"/>
    <w:rsid w:val="004876A1"/>
    <w:rsid w:val="00487746"/>
    <w:rsid w:val="00487A66"/>
    <w:rsid w:val="00487AA4"/>
    <w:rsid w:val="00487C12"/>
    <w:rsid w:val="00487CE6"/>
    <w:rsid w:val="00487E1A"/>
    <w:rsid w:val="00487F75"/>
    <w:rsid w:val="00487F85"/>
    <w:rsid w:val="00490291"/>
    <w:rsid w:val="004903C4"/>
    <w:rsid w:val="004905F6"/>
    <w:rsid w:val="004906E4"/>
    <w:rsid w:val="00490737"/>
    <w:rsid w:val="00490765"/>
    <w:rsid w:val="0049094C"/>
    <w:rsid w:val="0049094E"/>
    <w:rsid w:val="00490992"/>
    <w:rsid w:val="00490A21"/>
    <w:rsid w:val="00490A46"/>
    <w:rsid w:val="00490A5E"/>
    <w:rsid w:val="00490A98"/>
    <w:rsid w:val="00490BD6"/>
    <w:rsid w:val="00490C55"/>
    <w:rsid w:val="00490D53"/>
    <w:rsid w:val="00490E0E"/>
    <w:rsid w:val="00490FC9"/>
    <w:rsid w:val="00491124"/>
    <w:rsid w:val="0049124C"/>
    <w:rsid w:val="00491270"/>
    <w:rsid w:val="0049138E"/>
    <w:rsid w:val="004913F0"/>
    <w:rsid w:val="0049145A"/>
    <w:rsid w:val="00491719"/>
    <w:rsid w:val="004917CF"/>
    <w:rsid w:val="00491BB7"/>
    <w:rsid w:val="00491C32"/>
    <w:rsid w:val="00491EA3"/>
    <w:rsid w:val="00491EF6"/>
    <w:rsid w:val="00491F31"/>
    <w:rsid w:val="00491F36"/>
    <w:rsid w:val="00492024"/>
    <w:rsid w:val="00492422"/>
    <w:rsid w:val="004924EF"/>
    <w:rsid w:val="00492506"/>
    <w:rsid w:val="00492599"/>
    <w:rsid w:val="00492825"/>
    <w:rsid w:val="0049284C"/>
    <w:rsid w:val="00492B82"/>
    <w:rsid w:val="00492B9B"/>
    <w:rsid w:val="00492BCA"/>
    <w:rsid w:val="00492C65"/>
    <w:rsid w:val="00492CB2"/>
    <w:rsid w:val="00492D4E"/>
    <w:rsid w:val="00492D93"/>
    <w:rsid w:val="00492FB0"/>
    <w:rsid w:val="0049300E"/>
    <w:rsid w:val="00493022"/>
    <w:rsid w:val="00493026"/>
    <w:rsid w:val="0049313B"/>
    <w:rsid w:val="004933D7"/>
    <w:rsid w:val="00493591"/>
    <w:rsid w:val="0049381C"/>
    <w:rsid w:val="004938AE"/>
    <w:rsid w:val="00493B0C"/>
    <w:rsid w:val="00493B44"/>
    <w:rsid w:val="00493C8F"/>
    <w:rsid w:val="00493CD2"/>
    <w:rsid w:val="00493DF8"/>
    <w:rsid w:val="00493EB5"/>
    <w:rsid w:val="00493EB6"/>
    <w:rsid w:val="00493EE9"/>
    <w:rsid w:val="004940C1"/>
    <w:rsid w:val="004941C4"/>
    <w:rsid w:val="00494306"/>
    <w:rsid w:val="00494411"/>
    <w:rsid w:val="0049449F"/>
    <w:rsid w:val="004944FD"/>
    <w:rsid w:val="00494503"/>
    <w:rsid w:val="00494659"/>
    <w:rsid w:val="00494755"/>
    <w:rsid w:val="00494ABE"/>
    <w:rsid w:val="00494DCB"/>
    <w:rsid w:val="00494DE8"/>
    <w:rsid w:val="00494FBC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6A7"/>
    <w:rsid w:val="00495721"/>
    <w:rsid w:val="004959C6"/>
    <w:rsid w:val="00495B39"/>
    <w:rsid w:val="00495C03"/>
    <w:rsid w:val="00495C2E"/>
    <w:rsid w:val="00495CDD"/>
    <w:rsid w:val="00495F56"/>
    <w:rsid w:val="00496054"/>
    <w:rsid w:val="00496071"/>
    <w:rsid w:val="00496126"/>
    <w:rsid w:val="00496466"/>
    <w:rsid w:val="0049649C"/>
    <w:rsid w:val="00496552"/>
    <w:rsid w:val="00496634"/>
    <w:rsid w:val="0049674D"/>
    <w:rsid w:val="0049698A"/>
    <w:rsid w:val="004969C0"/>
    <w:rsid w:val="00496AD3"/>
    <w:rsid w:val="00496B83"/>
    <w:rsid w:val="00496B9A"/>
    <w:rsid w:val="00496BC6"/>
    <w:rsid w:val="00496BC9"/>
    <w:rsid w:val="00496C5C"/>
    <w:rsid w:val="00496D01"/>
    <w:rsid w:val="00496DB9"/>
    <w:rsid w:val="00496DC5"/>
    <w:rsid w:val="00496DD7"/>
    <w:rsid w:val="004970D6"/>
    <w:rsid w:val="0049716D"/>
    <w:rsid w:val="0049736B"/>
    <w:rsid w:val="004979A2"/>
    <w:rsid w:val="00497A6C"/>
    <w:rsid w:val="00497BF2"/>
    <w:rsid w:val="00497D04"/>
    <w:rsid w:val="00497D4D"/>
    <w:rsid w:val="00497D57"/>
    <w:rsid w:val="00497DFD"/>
    <w:rsid w:val="00497FF5"/>
    <w:rsid w:val="004A002F"/>
    <w:rsid w:val="004A00D1"/>
    <w:rsid w:val="004A0120"/>
    <w:rsid w:val="004A01BD"/>
    <w:rsid w:val="004A01D9"/>
    <w:rsid w:val="004A02CE"/>
    <w:rsid w:val="004A02F3"/>
    <w:rsid w:val="004A0455"/>
    <w:rsid w:val="004A049F"/>
    <w:rsid w:val="004A07E8"/>
    <w:rsid w:val="004A0994"/>
    <w:rsid w:val="004A0BB7"/>
    <w:rsid w:val="004A0C34"/>
    <w:rsid w:val="004A0CC0"/>
    <w:rsid w:val="004A0DD0"/>
    <w:rsid w:val="004A0DFE"/>
    <w:rsid w:val="004A0FD4"/>
    <w:rsid w:val="004A0FE4"/>
    <w:rsid w:val="004A1181"/>
    <w:rsid w:val="004A11EC"/>
    <w:rsid w:val="004A1226"/>
    <w:rsid w:val="004A13B2"/>
    <w:rsid w:val="004A1449"/>
    <w:rsid w:val="004A1689"/>
    <w:rsid w:val="004A17D1"/>
    <w:rsid w:val="004A182F"/>
    <w:rsid w:val="004A18EF"/>
    <w:rsid w:val="004A1AF9"/>
    <w:rsid w:val="004A1C16"/>
    <w:rsid w:val="004A1C67"/>
    <w:rsid w:val="004A1CDC"/>
    <w:rsid w:val="004A1D33"/>
    <w:rsid w:val="004A1D8C"/>
    <w:rsid w:val="004A1E30"/>
    <w:rsid w:val="004A1E74"/>
    <w:rsid w:val="004A1ECA"/>
    <w:rsid w:val="004A2129"/>
    <w:rsid w:val="004A2212"/>
    <w:rsid w:val="004A22B9"/>
    <w:rsid w:val="004A234A"/>
    <w:rsid w:val="004A2587"/>
    <w:rsid w:val="004A258D"/>
    <w:rsid w:val="004A25DB"/>
    <w:rsid w:val="004A2817"/>
    <w:rsid w:val="004A2881"/>
    <w:rsid w:val="004A28C0"/>
    <w:rsid w:val="004A2906"/>
    <w:rsid w:val="004A295B"/>
    <w:rsid w:val="004A2D2F"/>
    <w:rsid w:val="004A2F37"/>
    <w:rsid w:val="004A2F89"/>
    <w:rsid w:val="004A3267"/>
    <w:rsid w:val="004A3305"/>
    <w:rsid w:val="004A33C8"/>
    <w:rsid w:val="004A33E1"/>
    <w:rsid w:val="004A34A2"/>
    <w:rsid w:val="004A351E"/>
    <w:rsid w:val="004A3675"/>
    <w:rsid w:val="004A37D9"/>
    <w:rsid w:val="004A3AD2"/>
    <w:rsid w:val="004A3B65"/>
    <w:rsid w:val="004A3BF5"/>
    <w:rsid w:val="004A3EF1"/>
    <w:rsid w:val="004A3F56"/>
    <w:rsid w:val="004A407C"/>
    <w:rsid w:val="004A40A6"/>
    <w:rsid w:val="004A45D5"/>
    <w:rsid w:val="004A4820"/>
    <w:rsid w:val="004A4B11"/>
    <w:rsid w:val="004A4EAE"/>
    <w:rsid w:val="004A5BC3"/>
    <w:rsid w:val="004A5BFC"/>
    <w:rsid w:val="004A5FE9"/>
    <w:rsid w:val="004A6005"/>
    <w:rsid w:val="004A6014"/>
    <w:rsid w:val="004A62DD"/>
    <w:rsid w:val="004A653C"/>
    <w:rsid w:val="004A6634"/>
    <w:rsid w:val="004A6698"/>
    <w:rsid w:val="004A67D3"/>
    <w:rsid w:val="004A6CF6"/>
    <w:rsid w:val="004A7039"/>
    <w:rsid w:val="004A7096"/>
    <w:rsid w:val="004A73A9"/>
    <w:rsid w:val="004A7443"/>
    <w:rsid w:val="004A77B6"/>
    <w:rsid w:val="004A7905"/>
    <w:rsid w:val="004A796F"/>
    <w:rsid w:val="004A7A2D"/>
    <w:rsid w:val="004A7B68"/>
    <w:rsid w:val="004A7B95"/>
    <w:rsid w:val="004A7DEA"/>
    <w:rsid w:val="004A7F06"/>
    <w:rsid w:val="004B0039"/>
    <w:rsid w:val="004B01C2"/>
    <w:rsid w:val="004B030B"/>
    <w:rsid w:val="004B05D2"/>
    <w:rsid w:val="004B06A5"/>
    <w:rsid w:val="004B07C0"/>
    <w:rsid w:val="004B084D"/>
    <w:rsid w:val="004B0BFF"/>
    <w:rsid w:val="004B0D43"/>
    <w:rsid w:val="004B0DF2"/>
    <w:rsid w:val="004B0E57"/>
    <w:rsid w:val="004B0FBD"/>
    <w:rsid w:val="004B10C5"/>
    <w:rsid w:val="004B12AB"/>
    <w:rsid w:val="004B1305"/>
    <w:rsid w:val="004B133A"/>
    <w:rsid w:val="004B1423"/>
    <w:rsid w:val="004B14AC"/>
    <w:rsid w:val="004B14B9"/>
    <w:rsid w:val="004B14FA"/>
    <w:rsid w:val="004B16DD"/>
    <w:rsid w:val="004B16EB"/>
    <w:rsid w:val="004B19F2"/>
    <w:rsid w:val="004B1CC3"/>
    <w:rsid w:val="004B1DF6"/>
    <w:rsid w:val="004B2193"/>
    <w:rsid w:val="004B229B"/>
    <w:rsid w:val="004B239B"/>
    <w:rsid w:val="004B25D2"/>
    <w:rsid w:val="004B2804"/>
    <w:rsid w:val="004B292E"/>
    <w:rsid w:val="004B2987"/>
    <w:rsid w:val="004B2B34"/>
    <w:rsid w:val="004B2B95"/>
    <w:rsid w:val="004B2DAC"/>
    <w:rsid w:val="004B2E24"/>
    <w:rsid w:val="004B2E92"/>
    <w:rsid w:val="004B2FC7"/>
    <w:rsid w:val="004B30D4"/>
    <w:rsid w:val="004B31F5"/>
    <w:rsid w:val="004B32F6"/>
    <w:rsid w:val="004B3615"/>
    <w:rsid w:val="004B364C"/>
    <w:rsid w:val="004B3719"/>
    <w:rsid w:val="004B3AB6"/>
    <w:rsid w:val="004B3D12"/>
    <w:rsid w:val="004B3F66"/>
    <w:rsid w:val="004B425D"/>
    <w:rsid w:val="004B42FA"/>
    <w:rsid w:val="004B4324"/>
    <w:rsid w:val="004B4571"/>
    <w:rsid w:val="004B45D5"/>
    <w:rsid w:val="004B4717"/>
    <w:rsid w:val="004B4A72"/>
    <w:rsid w:val="004B4C47"/>
    <w:rsid w:val="004B4DAC"/>
    <w:rsid w:val="004B4DAF"/>
    <w:rsid w:val="004B4EAF"/>
    <w:rsid w:val="004B4F72"/>
    <w:rsid w:val="004B4FB7"/>
    <w:rsid w:val="004B4FCA"/>
    <w:rsid w:val="004B4FFF"/>
    <w:rsid w:val="004B536A"/>
    <w:rsid w:val="004B5429"/>
    <w:rsid w:val="004B5488"/>
    <w:rsid w:val="004B54B3"/>
    <w:rsid w:val="004B54B7"/>
    <w:rsid w:val="004B5609"/>
    <w:rsid w:val="004B566B"/>
    <w:rsid w:val="004B5702"/>
    <w:rsid w:val="004B5891"/>
    <w:rsid w:val="004B5956"/>
    <w:rsid w:val="004B5B54"/>
    <w:rsid w:val="004B5B69"/>
    <w:rsid w:val="004B5B97"/>
    <w:rsid w:val="004B5BC0"/>
    <w:rsid w:val="004B5C81"/>
    <w:rsid w:val="004B5CA7"/>
    <w:rsid w:val="004B5D81"/>
    <w:rsid w:val="004B5F00"/>
    <w:rsid w:val="004B61C3"/>
    <w:rsid w:val="004B65DA"/>
    <w:rsid w:val="004B6742"/>
    <w:rsid w:val="004B689B"/>
    <w:rsid w:val="004B69AF"/>
    <w:rsid w:val="004B6B6A"/>
    <w:rsid w:val="004B6BE7"/>
    <w:rsid w:val="004B6D7E"/>
    <w:rsid w:val="004B6EBE"/>
    <w:rsid w:val="004B731D"/>
    <w:rsid w:val="004B73D5"/>
    <w:rsid w:val="004B7433"/>
    <w:rsid w:val="004B75BF"/>
    <w:rsid w:val="004B7668"/>
    <w:rsid w:val="004B7672"/>
    <w:rsid w:val="004B76C4"/>
    <w:rsid w:val="004B784D"/>
    <w:rsid w:val="004B78AC"/>
    <w:rsid w:val="004B7A13"/>
    <w:rsid w:val="004B7B3F"/>
    <w:rsid w:val="004B7E5F"/>
    <w:rsid w:val="004B7F96"/>
    <w:rsid w:val="004B7FA5"/>
    <w:rsid w:val="004C0016"/>
    <w:rsid w:val="004C00D3"/>
    <w:rsid w:val="004C040D"/>
    <w:rsid w:val="004C041D"/>
    <w:rsid w:val="004C0560"/>
    <w:rsid w:val="004C060D"/>
    <w:rsid w:val="004C073C"/>
    <w:rsid w:val="004C0868"/>
    <w:rsid w:val="004C0955"/>
    <w:rsid w:val="004C09BA"/>
    <w:rsid w:val="004C0A7C"/>
    <w:rsid w:val="004C0BCD"/>
    <w:rsid w:val="004C0BD1"/>
    <w:rsid w:val="004C1141"/>
    <w:rsid w:val="004C1166"/>
    <w:rsid w:val="004C1176"/>
    <w:rsid w:val="004C12F8"/>
    <w:rsid w:val="004C1314"/>
    <w:rsid w:val="004C141D"/>
    <w:rsid w:val="004C15D8"/>
    <w:rsid w:val="004C168A"/>
    <w:rsid w:val="004C1754"/>
    <w:rsid w:val="004C179C"/>
    <w:rsid w:val="004C1807"/>
    <w:rsid w:val="004C18C8"/>
    <w:rsid w:val="004C1A21"/>
    <w:rsid w:val="004C1AB9"/>
    <w:rsid w:val="004C1B1A"/>
    <w:rsid w:val="004C1B73"/>
    <w:rsid w:val="004C1C38"/>
    <w:rsid w:val="004C1D7D"/>
    <w:rsid w:val="004C1F69"/>
    <w:rsid w:val="004C20CA"/>
    <w:rsid w:val="004C2651"/>
    <w:rsid w:val="004C26C3"/>
    <w:rsid w:val="004C2721"/>
    <w:rsid w:val="004C2814"/>
    <w:rsid w:val="004C29D5"/>
    <w:rsid w:val="004C2A06"/>
    <w:rsid w:val="004C2A3B"/>
    <w:rsid w:val="004C2A3C"/>
    <w:rsid w:val="004C2B93"/>
    <w:rsid w:val="004C2BF2"/>
    <w:rsid w:val="004C2C18"/>
    <w:rsid w:val="004C2DB8"/>
    <w:rsid w:val="004C2F5D"/>
    <w:rsid w:val="004C2FCE"/>
    <w:rsid w:val="004C3339"/>
    <w:rsid w:val="004C34FE"/>
    <w:rsid w:val="004C36DC"/>
    <w:rsid w:val="004C3805"/>
    <w:rsid w:val="004C381A"/>
    <w:rsid w:val="004C38A7"/>
    <w:rsid w:val="004C3AD2"/>
    <w:rsid w:val="004C3BD3"/>
    <w:rsid w:val="004C3C64"/>
    <w:rsid w:val="004C3DC3"/>
    <w:rsid w:val="004C3E89"/>
    <w:rsid w:val="004C403F"/>
    <w:rsid w:val="004C4129"/>
    <w:rsid w:val="004C4335"/>
    <w:rsid w:val="004C433A"/>
    <w:rsid w:val="004C43D4"/>
    <w:rsid w:val="004C43DB"/>
    <w:rsid w:val="004C44B9"/>
    <w:rsid w:val="004C465F"/>
    <w:rsid w:val="004C4808"/>
    <w:rsid w:val="004C4899"/>
    <w:rsid w:val="004C48B9"/>
    <w:rsid w:val="004C495B"/>
    <w:rsid w:val="004C4AB6"/>
    <w:rsid w:val="004C4AB7"/>
    <w:rsid w:val="004C4C53"/>
    <w:rsid w:val="004C4CD9"/>
    <w:rsid w:val="004C4E85"/>
    <w:rsid w:val="004C4F8A"/>
    <w:rsid w:val="004C5083"/>
    <w:rsid w:val="004C50D1"/>
    <w:rsid w:val="004C515A"/>
    <w:rsid w:val="004C5160"/>
    <w:rsid w:val="004C5172"/>
    <w:rsid w:val="004C52AE"/>
    <w:rsid w:val="004C5301"/>
    <w:rsid w:val="004C5382"/>
    <w:rsid w:val="004C5463"/>
    <w:rsid w:val="004C5570"/>
    <w:rsid w:val="004C5861"/>
    <w:rsid w:val="004C588D"/>
    <w:rsid w:val="004C5CE9"/>
    <w:rsid w:val="004C5DC4"/>
    <w:rsid w:val="004C5E30"/>
    <w:rsid w:val="004C61EB"/>
    <w:rsid w:val="004C62BD"/>
    <w:rsid w:val="004C65E3"/>
    <w:rsid w:val="004C6655"/>
    <w:rsid w:val="004C6697"/>
    <w:rsid w:val="004C6848"/>
    <w:rsid w:val="004C6865"/>
    <w:rsid w:val="004C68B1"/>
    <w:rsid w:val="004C6918"/>
    <w:rsid w:val="004C6A7B"/>
    <w:rsid w:val="004C6A8F"/>
    <w:rsid w:val="004C6B19"/>
    <w:rsid w:val="004C6BCF"/>
    <w:rsid w:val="004C6D66"/>
    <w:rsid w:val="004C6DDD"/>
    <w:rsid w:val="004C6E7F"/>
    <w:rsid w:val="004C6FCD"/>
    <w:rsid w:val="004C6FF1"/>
    <w:rsid w:val="004C6FF8"/>
    <w:rsid w:val="004C709C"/>
    <w:rsid w:val="004C75F1"/>
    <w:rsid w:val="004C7665"/>
    <w:rsid w:val="004C7819"/>
    <w:rsid w:val="004C7857"/>
    <w:rsid w:val="004C7874"/>
    <w:rsid w:val="004C7971"/>
    <w:rsid w:val="004C7C2D"/>
    <w:rsid w:val="004C7C41"/>
    <w:rsid w:val="004C7D8C"/>
    <w:rsid w:val="004C7EAE"/>
    <w:rsid w:val="004C7ECB"/>
    <w:rsid w:val="004D0073"/>
    <w:rsid w:val="004D00C0"/>
    <w:rsid w:val="004D02EF"/>
    <w:rsid w:val="004D036E"/>
    <w:rsid w:val="004D03CB"/>
    <w:rsid w:val="004D042D"/>
    <w:rsid w:val="004D048F"/>
    <w:rsid w:val="004D0518"/>
    <w:rsid w:val="004D0526"/>
    <w:rsid w:val="004D05BA"/>
    <w:rsid w:val="004D05FE"/>
    <w:rsid w:val="004D067C"/>
    <w:rsid w:val="004D0692"/>
    <w:rsid w:val="004D0769"/>
    <w:rsid w:val="004D0854"/>
    <w:rsid w:val="004D09CA"/>
    <w:rsid w:val="004D09E5"/>
    <w:rsid w:val="004D0B04"/>
    <w:rsid w:val="004D0D79"/>
    <w:rsid w:val="004D0E8F"/>
    <w:rsid w:val="004D0EA1"/>
    <w:rsid w:val="004D0F24"/>
    <w:rsid w:val="004D0FCA"/>
    <w:rsid w:val="004D10AF"/>
    <w:rsid w:val="004D10B1"/>
    <w:rsid w:val="004D10E8"/>
    <w:rsid w:val="004D1102"/>
    <w:rsid w:val="004D1294"/>
    <w:rsid w:val="004D151A"/>
    <w:rsid w:val="004D15D6"/>
    <w:rsid w:val="004D1611"/>
    <w:rsid w:val="004D1662"/>
    <w:rsid w:val="004D16AF"/>
    <w:rsid w:val="004D1706"/>
    <w:rsid w:val="004D1864"/>
    <w:rsid w:val="004D1869"/>
    <w:rsid w:val="004D1A0C"/>
    <w:rsid w:val="004D1CE1"/>
    <w:rsid w:val="004D1CE4"/>
    <w:rsid w:val="004D1F99"/>
    <w:rsid w:val="004D2205"/>
    <w:rsid w:val="004D23FB"/>
    <w:rsid w:val="004D25BC"/>
    <w:rsid w:val="004D25FC"/>
    <w:rsid w:val="004D2675"/>
    <w:rsid w:val="004D2688"/>
    <w:rsid w:val="004D27E4"/>
    <w:rsid w:val="004D2873"/>
    <w:rsid w:val="004D2A3B"/>
    <w:rsid w:val="004D2BD1"/>
    <w:rsid w:val="004D2C4E"/>
    <w:rsid w:val="004D2D18"/>
    <w:rsid w:val="004D2D63"/>
    <w:rsid w:val="004D2E22"/>
    <w:rsid w:val="004D2ECA"/>
    <w:rsid w:val="004D2EE0"/>
    <w:rsid w:val="004D2F0A"/>
    <w:rsid w:val="004D304D"/>
    <w:rsid w:val="004D31B6"/>
    <w:rsid w:val="004D336D"/>
    <w:rsid w:val="004D33EA"/>
    <w:rsid w:val="004D3534"/>
    <w:rsid w:val="004D356B"/>
    <w:rsid w:val="004D382B"/>
    <w:rsid w:val="004D390F"/>
    <w:rsid w:val="004D3AA1"/>
    <w:rsid w:val="004D3B8D"/>
    <w:rsid w:val="004D3BC7"/>
    <w:rsid w:val="004D3BD4"/>
    <w:rsid w:val="004D3DEF"/>
    <w:rsid w:val="004D3F3E"/>
    <w:rsid w:val="004D402B"/>
    <w:rsid w:val="004D40C7"/>
    <w:rsid w:val="004D416D"/>
    <w:rsid w:val="004D433A"/>
    <w:rsid w:val="004D4377"/>
    <w:rsid w:val="004D44EA"/>
    <w:rsid w:val="004D453F"/>
    <w:rsid w:val="004D454D"/>
    <w:rsid w:val="004D458A"/>
    <w:rsid w:val="004D462E"/>
    <w:rsid w:val="004D47C9"/>
    <w:rsid w:val="004D4833"/>
    <w:rsid w:val="004D4981"/>
    <w:rsid w:val="004D4A96"/>
    <w:rsid w:val="004D4C1B"/>
    <w:rsid w:val="004D4D05"/>
    <w:rsid w:val="004D4D08"/>
    <w:rsid w:val="004D4D1D"/>
    <w:rsid w:val="004D4E12"/>
    <w:rsid w:val="004D4E62"/>
    <w:rsid w:val="004D4F34"/>
    <w:rsid w:val="004D50D6"/>
    <w:rsid w:val="004D51B1"/>
    <w:rsid w:val="004D552C"/>
    <w:rsid w:val="004D5609"/>
    <w:rsid w:val="004D5660"/>
    <w:rsid w:val="004D5788"/>
    <w:rsid w:val="004D5993"/>
    <w:rsid w:val="004D5A3F"/>
    <w:rsid w:val="004D5B10"/>
    <w:rsid w:val="004D5B99"/>
    <w:rsid w:val="004D5ED7"/>
    <w:rsid w:val="004D5F1A"/>
    <w:rsid w:val="004D6033"/>
    <w:rsid w:val="004D62D6"/>
    <w:rsid w:val="004D645E"/>
    <w:rsid w:val="004D6535"/>
    <w:rsid w:val="004D656C"/>
    <w:rsid w:val="004D66AA"/>
    <w:rsid w:val="004D66CD"/>
    <w:rsid w:val="004D67F4"/>
    <w:rsid w:val="004D680D"/>
    <w:rsid w:val="004D68AE"/>
    <w:rsid w:val="004D69A9"/>
    <w:rsid w:val="004D6A18"/>
    <w:rsid w:val="004D6E69"/>
    <w:rsid w:val="004D700C"/>
    <w:rsid w:val="004D703E"/>
    <w:rsid w:val="004D72DB"/>
    <w:rsid w:val="004D739A"/>
    <w:rsid w:val="004D73F9"/>
    <w:rsid w:val="004D7500"/>
    <w:rsid w:val="004D796C"/>
    <w:rsid w:val="004D79AE"/>
    <w:rsid w:val="004D7E23"/>
    <w:rsid w:val="004E0091"/>
    <w:rsid w:val="004E02C9"/>
    <w:rsid w:val="004E036E"/>
    <w:rsid w:val="004E067A"/>
    <w:rsid w:val="004E06F5"/>
    <w:rsid w:val="004E08D3"/>
    <w:rsid w:val="004E090F"/>
    <w:rsid w:val="004E0949"/>
    <w:rsid w:val="004E098C"/>
    <w:rsid w:val="004E0997"/>
    <w:rsid w:val="004E0A5B"/>
    <w:rsid w:val="004E0A79"/>
    <w:rsid w:val="004E0B9A"/>
    <w:rsid w:val="004E0D3E"/>
    <w:rsid w:val="004E0E17"/>
    <w:rsid w:val="004E0EF7"/>
    <w:rsid w:val="004E1006"/>
    <w:rsid w:val="004E1057"/>
    <w:rsid w:val="004E113A"/>
    <w:rsid w:val="004E11F5"/>
    <w:rsid w:val="004E13F9"/>
    <w:rsid w:val="004E147B"/>
    <w:rsid w:val="004E19C7"/>
    <w:rsid w:val="004E1AF6"/>
    <w:rsid w:val="004E1C34"/>
    <w:rsid w:val="004E1C9E"/>
    <w:rsid w:val="004E1CC6"/>
    <w:rsid w:val="004E1DCB"/>
    <w:rsid w:val="004E1E02"/>
    <w:rsid w:val="004E1E09"/>
    <w:rsid w:val="004E1F1A"/>
    <w:rsid w:val="004E20AC"/>
    <w:rsid w:val="004E2110"/>
    <w:rsid w:val="004E21B7"/>
    <w:rsid w:val="004E21DD"/>
    <w:rsid w:val="004E2266"/>
    <w:rsid w:val="004E25EA"/>
    <w:rsid w:val="004E2638"/>
    <w:rsid w:val="004E26FF"/>
    <w:rsid w:val="004E2818"/>
    <w:rsid w:val="004E290F"/>
    <w:rsid w:val="004E29D8"/>
    <w:rsid w:val="004E2AD7"/>
    <w:rsid w:val="004E2B26"/>
    <w:rsid w:val="004E2B50"/>
    <w:rsid w:val="004E2E9D"/>
    <w:rsid w:val="004E304C"/>
    <w:rsid w:val="004E320B"/>
    <w:rsid w:val="004E32C9"/>
    <w:rsid w:val="004E3422"/>
    <w:rsid w:val="004E348D"/>
    <w:rsid w:val="004E37DE"/>
    <w:rsid w:val="004E39BC"/>
    <w:rsid w:val="004E3A30"/>
    <w:rsid w:val="004E3B7B"/>
    <w:rsid w:val="004E3C3C"/>
    <w:rsid w:val="004E3C3F"/>
    <w:rsid w:val="004E3EA5"/>
    <w:rsid w:val="004E4135"/>
    <w:rsid w:val="004E41F6"/>
    <w:rsid w:val="004E44D2"/>
    <w:rsid w:val="004E4687"/>
    <w:rsid w:val="004E477E"/>
    <w:rsid w:val="004E47E4"/>
    <w:rsid w:val="004E488D"/>
    <w:rsid w:val="004E49F0"/>
    <w:rsid w:val="004E4AD7"/>
    <w:rsid w:val="004E4B56"/>
    <w:rsid w:val="004E4CBD"/>
    <w:rsid w:val="004E4CFE"/>
    <w:rsid w:val="004E4D08"/>
    <w:rsid w:val="004E4D8E"/>
    <w:rsid w:val="004E4F56"/>
    <w:rsid w:val="004E4F65"/>
    <w:rsid w:val="004E4F95"/>
    <w:rsid w:val="004E4FB0"/>
    <w:rsid w:val="004E4FFB"/>
    <w:rsid w:val="004E51A9"/>
    <w:rsid w:val="004E51AC"/>
    <w:rsid w:val="004E5266"/>
    <w:rsid w:val="004E5454"/>
    <w:rsid w:val="004E54A8"/>
    <w:rsid w:val="004E54DA"/>
    <w:rsid w:val="004E55BC"/>
    <w:rsid w:val="004E5865"/>
    <w:rsid w:val="004E5AD6"/>
    <w:rsid w:val="004E5BB5"/>
    <w:rsid w:val="004E61DC"/>
    <w:rsid w:val="004E6594"/>
    <w:rsid w:val="004E67BF"/>
    <w:rsid w:val="004E685F"/>
    <w:rsid w:val="004E6B37"/>
    <w:rsid w:val="004E6B80"/>
    <w:rsid w:val="004E6CD7"/>
    <w:rsid w:val="004E6D82"/>
    <w:rsid w:val="004E6DE3"/>
    <w:rsid w:val="004E6E59"/>
    <w:rsid w:val="004E6ED7"/>
    <w:rsid w:val="004E6F4E"/>
    <w:rsid w:val="004E7004"/>
    <w:rsid w:val="004E7185"/>
    <w:rsid w:val="004E75F5"/>
    <w:rsid w:val="004E76CD"/>
    <w:rsid w:val="004E7716"/>
    <w:rsid w:val="004E78B5"/>
    <w:rsid w:val="004E7967"/>
    <w:rsid w:val="004E7A78"/>
    <w:rsid w:val="004E7B4A"/>
    <w:rsid w:val="004E7B5E"/>
    <w:rsid w:val="004E7C09"/>
    <w:rsid w:val="004E7E49"/>
    <w:rsid w:val="004E7EC7"/>
    <w:rsid w:val="004E7FC8"/>
    <w:rsid w:val="004E7FE4"/>
    <w:rsid w:val="004F0023"/>
    <w:rsid w:val="004F002B"/>
    <w:rsid w:val="004F04B0"/>
    <w:rsid w:val="004F04B8"/>
    <w:rsid w:val="004F062A"/>
    <w:rsid w:val="004F0698"/>
    <w:rsid w:val="004F0860"/>
    <w:rsid w:val="004F08C4"/>
    <w:rsid w:val="004F08DF"/>
    <w:rsid w:val="004F09F4"/>
    <w:rsid w:val="004F0A29"/>
    <w:rsid w:val="004F0A65"/>
    <w:rsid w:val="004F0E0E"/>
    <w:rsid w:val="004F0F86"/>
    <w:rsid w:val="004F0FB3"/>
    <w:rsid w:val="004F102B"/>
    <w:rsid w:val="004F1042"/>
    <w:rsid w:val="004F1216"/>
    <w:rsid w:val="004F12A8"/>
    <w:rsid w:val="004F13DC"/>
    <w:rsid w:val="004F1627"/>
    <w:rsid w:val="004F17B5"/>
    <w:rsid w:val="004F18C2"/>
    <w:rsid w:val="004F196B"/>
    <w:rsid w:val="004F19E0"/>
    <w:rsid w:val="004F19E8"/>
    <w:rsid w:val="004F1BF5"/>
    <w:rsid w:val="004F1C94"/>
    <w:rsid w:val="004F1D13"/>
    <w:rsid w:val="004F1EDB"/>
    <w:rsid w:val="004F2088"/>
    <w:rsid w:val="004F20FB"/>
    <w:rsid w:val="004F20FC"/>
    <w:rsid w:val="004F2123"/>
    <w:rsid w:val="004F215E"/>
    <w:rsid w:val="004F226B"/>
    <w:rsid w:val="004F2310"/>
    <w:rsid w:val="004F231B"/>
    <w:rsid w:val="004F2475"/>
    <w:rsid w:val="004F2528"/>
    <w:rsid w:val="004F259C"/>
    <w:rsid w:val="004F27D7"/>
    <w:rsid w:val="004F290F"/>
    <w:rsid w:val="004F2A17"/>
    <w:rsid w:val="004F2AA4"/>
    <w:rsid w:val="004F2B15"/>
    <w:rsid w:val="004F2CBF"/>
    <w:rsid w:val="004F2CCD"/>
    <w:rsid w:val="004F2DCC"/>
    <w:rsid w:val="004F2E1F"/>
    <w:rsid w:val="004F2F1C"/>
    <w:rsid w:val="004F3027"/>
    <w:rsid w:val="004F323A"/>
    <w:rsid w:val="004F33ED"/>
    <w:rsid w:val="004F3436"/>
    <w:rsid w:val="004F356C"/>
    <w:rsid w:val="004F367B"/>
    <w:rsid w:val="004F381F"/>
    <w:rsid w:val="004F384C"/>
    <w:rsid w:val="004F38CD"/>
    <w:rsid w:val="004F3B40"/>
    <w:rsid w:val="004F3BDF"/>
    <w:rsid w:val="004F3D1C"/>
    <w:rsid w:val="004F3E7B"/>
    <w:rsid w:val="004F3EF4"/>
    <w:rsid w:val="004F43EE"/>
    <w:rsid w:val="004F4419"/>
    <w:rsid w:val="004F453F"/>
    <w:rsid w:val="004F463E"/>
    <w:rsid w:val="004F471B"/>
    <w:rsid w:val="004F4721"/>
    <w:rsid w:val="004F49D6"/>
    <w:rsid w:val="004F4AC5"/>
    <w:rsid w:val="004F4B32"/>
    <w:rsid w:val="004F4DE6"/>
    <w:rsid w:val="004F4E4C"/>
    <w:rsid w:val="004F4E59"/>
    <w:rsid w:val="004F4E8C"/>
    <w:rsid w:val="004F4ECC"/>
    <w:rsid w:val="004F4F2A"/>
    <w:rsid w:val="004F4F48"/>
    <w:rsid w:val="004F510E"/>
    <w:rsid w:val="004F530B"/>
    <w:rsid w:val="004F53BF"/>
    <w:rsid w:val="004F5441"/>
    <w:rsid w:val="004F5B40"/>
    <w:rsid w:val="004F5DD3"/>
    <w:rsid w:val="004F5E2D"/>
    <w:rsid w:val="004F5F23"/>
    <w:rsid w:val="004F5F80"/>
    <w:rsid w:val="004F5FED"/>
    <w:rsid w:val="004F6106"/>
    <w:rsid w:val="004F615E"/>
    <w:rsid w:val="004F61DE"/>
    <w:rsid w:val="004F61FB"/>
    <w:rsid w:val="004F6201"/>
    <w:rsid w:val="004F62CF"/>
    <w:rsid w:val="004F6468"/>
    <w:rsid w:val="004F64A6"/>
    <w:rsid w:val="004F6680"/>
    <w:rsid w:val="004F6772"/>
    <w:rsid w:val="004F678D"/>
    <w:rsid w:val="004F6838"/>
    <w:rsid w:val="004F68F4"/>
    <w:rsid w:val="004F6964"/>
    <w:rsid w:val="004F6A79"/>
    <w:rsid w:val="004F6C51"/>
    <w:rsid w:val="004F6C62"/>
    <w:rsid w:val="004F6FA8"/>
    <w:rsid w:val="004F709A"/>
    <w:rsid w:val="004F70B3"/>
    <w:rsid w:val="004F72D1"/>
    <w:rsid w:val="004F72D4"/>
    <w:rsid w:val="004F737C"/>
    <w:rsid w:val="004F748D"/>
    <w:rsid w:val="004F759E"/>
    <w:rsid w:val="004F7A9C"/>
    <w:rsid w:val="004F7B10"/>
    <w:rsid w:val="004F7C16"/>
    <w:rsid w:val="004F7DED"/>
    <w:rsid w:val="004F7FC3"/>
    <w:rsid w:val="0050009F"/>
    <w:rsid w:val="0050014E"/>
    <w:rsid w:val="005004C9"/>
    <w:rsid w:val="00500590"/>
    <w:rsid w:val="005007CA"/>
    <w:rsid w:val="00500878"/>
    <w:rsid w:val="00500975"/>
    <w:rsid w:val="00500C2F"/>
    <w:rsid w:val="00500C73"/>
    <w:rsid w:val="00500C7C"/>
    <w:rsid w:val="00500E18"/>
    <w:rsid w:val="0050111F"/>
    <w:rsid w:val="00501403"/>
    <w:rsid w:val="005015FA"/>
    <w:rsid w:val="005016E7"/>
    <w:rsid w:val="00501838"/>
    <w:rsid w:val="0050189B"/>
    <w:rsid w:val="005018BA"/>
    <w:rsid w:val="00501C3E"/>
    <w:rsid w:val="00501DEA"/>
    <w:rsid w:val="00501F95"/>
    <w:rsid w:val="0050220E"/>
    <w:rsid w:val="00502329"/>
    <w:rsid w:val="0050273A"/>
    <w:rsid w:val="00502B46"/>
    <w:rsid w:val="00502C20"/>
    <w:rsid w:val="00502CC4"/>
    <w:rsid w:val="00502EE1"/>
    <w:rsid w:val="00502F80"/>
    <w:rsid w:val="00503054"/>
    <w:rsid w:val="00503290"/>
    <w:rsid w:val="0050333C"/>
    <w:rsid w:val="0050336A"/>
    <w:rsid w:val="005036CF"/>
    <w:rsid w:val="005037DA"/>
    <w:rsid w:val="0050382A"/>
    <w:rsid w:val="0050389D"/>
    <w:rsid w:val="00503DAD"/>
    <w:rsid w:val="00503DB1"/>
    <w:rsid w:val="00503DBA"/>
    <w:rsid w:val="00503E35"/>
    <w:rsid w:val="00503EA2"/>
    <w:rsid w:val="00503EEF"/>
    <w:rsid w:val="00503EF2"/>
    <w:rsid w:val="00503F10"/>
    <w:rsid w:val="0050404E"/>
    <w:rsid w:val="0050414F"/>
    <w:rsid w:val="00504575"/>
    <w:rsid w:val="00504747"/>
    <w:rsid w:val="00504B2A"/>
    <w:rsid w:val="00504BC5"/>
    <w:rsid w:val="00504D58"/>
    <w:rsid w:val="00504F10"/>
    <w:rsid w:val="00504F20"/>
    <w:rsid w:val="00504FA2"/>
    <w:rsid w:val="00504FCB"/>
    <w:rsid w:val="00505016"/>
    <w:rsid w:val="005050A4"/>
    <w:rsid w:val="0050513A"/>
    <w:rsid w:val="00505A0F"/>
    <w:rsid w:val="00505B61"/>
    <w:rsid w:val="00505CB6"/>
    <w:rsid w:val="00506019"/>
    <w:rsid w:val="00506166"/>
    <w:rsid w:val="0050617C"/>
    <w:rsid w:val="0050626E"/>
    <w:rsid w:val="00506369"/>
    <w:rsid w:val="00506513"/>
    <w:rsid w:val="005067B2"/>
    <w:rsid w:val="00506837"/>
    <w:rsid w:val="005069BC"/>
    <w:rsid w:val="00506C5E"/>
    <w:rsid w:val="00506D24"/>
    <w:rsid w:val="00506E67"/>
    <w:rsid w:val="00507045"/>
    <w:rsid w:val="00507274"/>
    <w:rsid w:val="00507287"/>
    <w:rsid w:val="005072BB"/>
    <w:rsid w:val="005072ED"/>
    <w:rsid w:val="005073B0"/>
    <w:rsid w:val="0050751B"/>
    <w:rsid w:val="0050753B"/>
    <w:rsid w:val="005076F6"/>
    <w:rsid w:val="005077BA"/>
    <w:rsid w:val="005077D9"/>
    <w:rsid w:val="00507903"/>
    <w:rsid w:val="00507AE6"/>
    <w:rsid w:val="00507D34"/>
    <w:rsid w:val="00507E10"/>
    <w:rsid w:val="00507FB6"/>
    <w:rsid w:val="005100DF"/>
    <w:rsid w:val="005102FB"/>
    <w:rsid w:val="0051035B"/>
    <w:rsid w:val="0051041C"/>
    <w:rsid w:val="00510452"/>
    <w:rsid w:val="0051048A"/>
    <w:rsid w:val="005104AF"/>
    <w:rsid w:val="0051076A"/>
    <w:rsid w:val="0051082B"/>
    <w:rsid w:val="00510842"/>
    <w:rsid w:val="00510B97"/>
    <w:rsid w:val="00510C60"/>
    <w:rsid w:val="00510C7F"/>
    <w:rsid w:val="00510D22"/>
    <w:rsid w:val="00510DF9"/>
    <w:rsid w:val="00510E0B"/>
    <w:rsid w:val="00510E72"/>
    <w:rsid w:val="00510ECC"/>
    <w:rsid w:val="00510F17"/>
    <w:rsid w:val="00511119"/>
    <w:rsid w:val="005113A6"/>
    <w:rsid w:val="005115E4"/>
    <w:rsid w:val="00511641"/>
    <w:rsid w:val="0051180F"/>
    <w:rsid w:val="005118D8"/>
    <w:rsid w:val="00511A1C"/>
    <w:rsid w:val="00511BD3"/>
    <w:rsid w:val="00511C83"/>
    <w:rsid w:val="00511DF2"/>
    <w:rsid w:val="00511E1D"/>
    <w:rsid w:val="00511F3A"/>
    <w:rsid w:val="0051221B"/>
    <w:rsid w:val="00512221"/>
    <w:rsid w:val="0051234D"/>
    <w:rsid w:val="00512385"/>
    <w:rsid w:val="00512762"/>
    <w:rsid w:val="00512B00"/>
    <w:rsid w:val="00512D66"/>
    <w:rsid w:val="00512E14"/>
    <w:rsid w:val="00512F71"/>
    <w:rsid w:val="005130E3"/>
    <w:rsid w:val="005132F0"/>
    <w:rsid w:val="005133A5"/>
    <w:rsid w:val="005134EF"/>
    <w:rsid w:val="005135C2"/>
    <w:rsid w:val="0051366E"/>
    <w:rsid w:val="00513AF4"/>
    <w:rsid w:val="00513C6F"/>
    <w:rsid w:val="00513D36"/>
    <w:rsid w:val="00513DC8"/>
    <w:rsid w:val="00513E46"/>
    <w:rsid w:val="00513E7C"/>
    <w:rsid w:val="00514031"/>
    <w:rsid w:val="005140AE"/>
    <w:rsid w:val="00514106"/>
    <w:rsid w:val="00514283"/>
    <w:rsid w:val="005142BE"/>
    <w:rsid w:val="005146DE"/>
    <w:rsid w:val="0051495B"/>
    <w:rsid w:val="00514998"/>
    <w:rsid w:val="005149D9"/>
    <w:rsid w:val="00514A09"/>
    <w:rsid w:val="00514B55"/>
    <w:rsid w:val="00514BFA"/>
    <w:rsid w:val="00514C02"/>
    <w:rsid w:val="00514C39"/>
    <w:rsid w:val="00514DBA"/>
    <w:rsid w:val="00514E74"/>
    <w:rsid w:val="005150F1"/>
    <w:rsid w:val="00515259"/>
    <w:rsid w:val="005152EA"/>
    <w:rsid w:val="00515740"/>
    <w:rsid w:val="00515807"/>
    <w:rsid w:val="0051591E"/>
    <w:rsid w:val="00515C28"/>
    <w:rsid w:val="00515CB6"/>
    <w:rsid w:val="00515FB7"/>
    <w:rsid w:val="0051603C"/>
    <w:rsid w:val="00516184"/>
    <w:rsid w:val="005162B0"/>
    <w:rsid w:val="005162F9"/>
    <w:rsid w:val="005163FA"/>
    <w:rsid w:val="00516831"/>
    <w:rsid w:val="00516C1F"/>
    <w:rsid w:val="00516DA3"/>
    <w:rsid w:val="00516DBF"/>
    <w:rsid w:val="00516E1B"/>
    <w:rsid w:val="00516F99"/>
    <w:rsid w:val="00516FC5"/>
    <w:rsid w:val="00517230"/>
    <w:rsid w:val="0051734F"/>
    <w:rsid w:val="0051752E"/>
    <w:rsid w:val="0051766F"/>
    <w:rsid w:val="00517683"/>
    <w:rsid w:val="00517A1A"/>
    <w:rsid w:val="00517C1A"/>
    <w:rsid w:val="00517C6A"/>
    <w:rsid w:val="00517CA6"/>
    <w:rsid w:val="00517D6F"/>
    <w:rsid w:val="005201E1"/>
    <w:rsid w:val="0052041B"/>
    <w:rsid w:val="005205FA"/>
    <w:rsid w:val="005208A6"/>
    <w:rsid w:val="0052090A"/>
    <w:rsid w:val="005209F8"/>
    <w:rsid w:val="00520B02"/>
    <w:rsid w:val="00520B7B"/>
    <w:rsid w:val="00520BFE"/>
    <w:rsid w:val="00520DDA"/>
    <w:rsid w:val="005210E9"/>
    <w:rsid w:val="005210F3"/>
    <w:rsid w:val="00521199"/>
    <w:rsid w:val="005212A0"/>
    <w:rsid w:val="0052146E"/>
    <w:rsid w:val="00521473"/>
    <w:rsid w:val="00521766"/>
    <w:rsid w:val="005218AD"/>
    <w:rsid w:val="005218D4"/>
    <w:rsid w:val="0052191C"/>
    <w:rsid w:val="00521D48"/>
    <w:rsid w:val="00521ED1"/>
    <w:rsid w:val="00522066"/>
    <w:rsid w:val="00522125"/>
    <w:rsid w:val="0052229D"/>
    <w:rsid w:val="0052235E"/>
    <w:rsid w:val="005223C5"/>
    <w:rsid w:val="005225E4"/>
    <w:rsid w:val="0052262C"/>
    <w:rsid w:val="00522695"/>
    <w:rsid w:val="00522784"/>
    <w:rsid w:val="005227FC"/>
    <w:rsid w:val="00522817"/>
    <w:rsid w:val="005229E9"/>
    <w:rsid w:val="00522A2C"/>
    <w:rsid w:val="00522C87"/>
    <w:rsid w:val="00522DB5"/>
    <w:rsid w:val="00522DE1"/>
    <w:rsid w:val="00523123"/>
    <w:rsid w:val="0052321B"/>
    <w:rsid w:val="005235A6"/>
    <w:rsid w:val="0052366A"/>
    <w:rsid w:val="00523820"/>
    <w:rsid w:val="00523840"/>
    <w:rsid w:val="005238D2"/>
    <w:rsid w:val="00523CB8"/>
    <w:rsid w:val="00523D20"/>
    <w:rsid w:val="00523D2D"/>
    <w:rsid w:val="00523D6E"/>
    <w:rsid w:val="00523D8F"/>
    <w:rsid w:val="005240C9"/>
    <w:rsid w:val="005240ED"/>
    <w:rsid w:val="0052427A"/>
    <w:rsid w:val="0052434A"/>
    <w:rsid w:val="00524364"/>
    <w:rsid w:val="005244B8"/>
    <w:rsid w:val="00524559"/>
    <w:rsid w:val="005249B6"/>
    <w:rsid w:val="00524AA0"/>
    <w:rsid w:val="00524B7F"/>
    <w:rsid w:val="00524BFB"/>
    <w:rsid w:val="00524D2A"/>
    <w:rsid w:val="00524F3C"/>
    <w:rsid w:val="00524F7F"/>
    <w:rsid w:val="00525029"/>
    <w:rsid w:val="00525319"/>
    <w:rsid w:val="005254E2"/>
    <w:rsid w:val="005254F0"/>
    <w:rsid w:val="005254F8"/>
    <w:rsid w:val="005257AA"/>
    <w:rsid w:val="005258F2"/>
    <w:rsid w:val="00525967"/>
    <w:rsid w:val="005259A2"/>
    <w:rsid w:val="00525AF3"/>
    <w:rsid w:val="00525B7C"/>
    <w:rsid w:val="00525C85"/>
    <w:rsid w:val="00525CCC"/>
    <w:rsid w:val="00525D95"/>
    <w:rsid w:val="00525E77"/>
    <w:rsid w:val="00525F9B"/>
    <w:rsid w:val="00526078"/>
    <w:rsid w:val="005260F4"/>
    <w:rsid w:val="005262D1"/>
    <w:rsid w:val="0052652C"/>
    <w:rsid w:val="00526539"/>
    <w:rsid w:val="00526596"/>
    <w:rsid w:val="00526642"/>
    <w:rsid w:val="00526D36"/>
    <w:rsid w:val="00526DED"/>
    <w:rsid w:val="00526E7D"/>
    <w:rsid w:val="00527063"/>
    <w:rsid w:val="00527104"/>
    <w:rsid w:val="00527132"/>
    <w:rsid w:val="005271AF"/>
    <w:rsid w:val="005271FE"/>
    <w:rsid w:val="005273CF"/>
    <w:rsid w:val="005276B5"/>
    <w:rsid w:val="00527711"/>
    <w:rsid w:val="00527844"/>
    <w:rsid w:val="00527869"/>
    <w:rsid w:val="0052798E"/>
    <w:rsid w:val="00527C7D"/>
    <w:rsid w:val="00527E40"/>
    <w:rsid w:val="00527E74"/>
    <w:rsid w:val="00527EE0"/>
    <w:rsid w:val="00527F3F"/>
    <w:rsid w:val="00530291"/>
    <w:rsid w:val="005302A4"/>
    <w:rsid w:val="005302EC"/>
    <w:rsid w:val="005303AB"/>
    <w:rsid w:val="00530410"/>
    <w:rsid w:val="0053042E"/>
    <w:rsid w:val="0053043C"/>
    <w:rsid w:val="0053067E"/>
    <w:rsid w:val="00530904"/>
    <w:rsid w:val="00530910"/>
    <w:rsid w:val="0053093B"/>
    <w:rsid w:val="00530BFB"/>
    <w:rsid w:val="00530CE4"/>
    <w:rsid w:val="00530D6B"/>
    <w:rsid w:val="00530E3B"/>
    <w:rsid w:val="00530EFC"/>
    <w:rsid w:val="00530F5A"/>
    <w:rsid w:val="005310C0"/>
    <w:rsid w:val="0053114B"/>
    <w:rsid w:val="005311E1"/>
    <w:rsid w:val="00531217"/>
    <w:rsid w:val="005312A6"/>
    <w:rsid w:val="0053145D"/>
    <w:rsid w:val="005314F7"/>
    <w:rsid w:val="0053173A"/>
    <w:rsid w:val="0053175D"/>
    <w:rsid w:val="005317A6"/>
    <w:rsid w:val="00531DA3"/>
    <w:rsid w:val="00531FC1"/>
    <w:rsid w:val="005321A0"/>
    <w:rsid w:val="005321B9"/>
    <w:rsid w:val="0053223C"/>
    <w:rsid w:val="0053237E"/>
    <w:rsid w:val="00532462"/>
    <w:rsid w:val="00532738"/>
    <w:rsid w:val="005327AD"/>
    <w:rsid w:val="005329E9"/>
    <w:rsid w:val="00532A06"/>
    <w:rsid w:val="00532A94"/>
    <w:rsid w:val="00532B9C"/>
    <w:rsid w:val="00532C4F"/>
    <w:rsid w:val="00532CF0"/>
    <w:rsid w:val="00532D0A"/>
    <w:rsid w:val="00532E15"/>
    <w:rsid w:val="00532E24"/>
    <w:rsid w:val="00532E67"/>
    <w:rsid w:val="005330D6"/>
    <w:rsid w:val="00533136"/>
    <w:rsid w:val="00533156"/>
    <w:rsid w:val="00533220"/>
    <w:rsid w:val="005332DB"/>
    <w:rsid w:val="005332F7"/>
    <w:rsid w:val="00533430"/>
    <w:rsid w:val="00533458"/>
    <w:rsid w:val="00533580"/>
    <w:rsid w:val="005336B8"/>
    <w:rsid w:val="0053394D"/>
    <w:rsid w:val="005339BA"/>
    <w:rsid w:val="00533B2D"/>
    <w:rsid w:val="00533B34"/>
    <w:rsid w:val="00533C31"/>
    <w:rsid w:val="00533C55"/>
    <w:rsid w:val="00533D34"/>
    <w:rsid w:val="00533D69"/>
    <w:rsid w:val="00533E99"/>
    <w:rsid w:val="00533F14"/>
    <w:rsid w:val="0053404A"/>
    <w:rsid w:val="00534178"/>
    <w:rsid w:val="00534303"/>
    <w:rsid w:val="005348B5"/>
    <w:rsid w:val="00534921"/>
    <w:rsid w:val="005349D1"/>
    <w:rsid w:val="005349FA"/>
    <w:rsid w:val="00534E5C"/>
    <w:rsid w:val="00535011"/>
    <w:rsid w:val="00535021"/>
    <w:rsid w:val="005350C7"/>
    <w:rsid w:val="0053521D"/>
    <w:rsid w:val="0053526F"/>
    <w:rsid w:val="005352F7"/>
    <w:rsid w:val="00535394"/>
    <w:rsid w:val="005354FC"/>
    <w:rsid w:val="00535617"/>
    <w:rsid w:val="00535644"/>
    <w:rsid w:val="0053567E"/>
    <w:rsid w:val="005356FD"/>
    <w:rsid w:val="0053596D"/>
    <w:rsid w:val="00535AA6"/>
    <w:rsid w:val="00535B43"/>
    <w:rsid w:val="00535B6A"/>
    <w:rsid w:val="00535C9D"/>
    <w:rsid w:val="00535CFA"/>
    <w:rsid w:val="00535DEE"/>
    <w:rsid w:val="00536084"/>
    <w:rsid w:val="00536263"/>
    <w:rsid w:val="0053630D"/>
    <w:rsid w:val="005363D8"/>
    <w:rsid w:val="005364F3"/>
    <w:rsid w:val="00536533"/>
    <w:rsid w:val="00536607"/>
    <w:rsid w:val="00536736"/>
    <w:rsid w:val="005369E3"/>
    <w:rsid w:val="00536A64"/>
    <w:rsid w:val="00536A82"/>
    <w:rsid w:val="00536B76"/>
    <w:rsid w:val="00536C75"/>
    <w:rsid w:val="00536ED1"/>
    <w:rsid w:val="0053707D"/>
    <w:rsid w:val="0053709A"/>
    <w:rsid w:val="0053717C"/>
    <w:rsid w:val="005372F1"/>
    <w:rsid w:val="00537579"/>
    <w:rsid w:val="00537666"/>
    <w:rsid w:val="00537767"/>
    <w:rsid w:val="00537A73"/>
    <w:rsid w:val="00537AE2"/>
    <w:rsid w:val="00537C76"/>
    <w:rsid w:val="00537CB4"/>
    <w:rsid w:val="00537D08"/>
    <w:rsid w:val="00537DFB"/>
    <w:rsid w:val="0054020F"/>
    <w:rsid w:val="00540502"/>
    <w:rsid w:val="005405BD"/>
    <w:rsid w:val="00540688"/>
    <w:rsid w:val="005407B1"/>
    <w:rsid w:val="005407B6"/>
    <w:rsid w:val="0054087F"/>
    <w:rsid w:val="00540946"/>
    <w:rsid w:val="00540A60"/>
    <w:rsid w:val="00540B00"/>
    <w:rsid w:val="00540F98"/>
    <w:rsid w:val="0054100F"/>
    <w:rsid w:val="00541043"/>
    <w:rsid w:val="00541069"/>
    <w:rsid w:val="005410D4"/>
    <w:rsid w:val="005412EA"/>
    <w:rsid w:val="00541340"/>
    <w:rsid w:val="0054141C"/>
    <w:rsid w:val="005414F6"/>
    <w:rsid w:val="00541591"/>
    <w:rsid w:val="0054162D"/>
    <w:rsid w:val="00541632"/>
    <w:rsid w:val="00541821"/>
    <w:rsid w:val="00541832"/>
    <w:rsid w:val="00541984"/>
    <w:rsid w:val="005419C0"/>
    <w:rsid w:val="005419C8"/>
    <w:rsid w:val="00541BA4"/>
    <w:rsid w:val="00541C2F"/>
    <w:rsid w:val="00541EC1"/>
    <w:rsid w:val="00542064"/>
    <w:rsid w:val="00542458"/>
    <w:rsid w:val="00542579"/>
    <w:rsid w:val="0054265F"/>
    <w:rsid w:val="00542826"/>
    <w:rsid w:val="005429A0"/>
    <w:rsid w:val="005429D4"/>
    <w:rsid w:val="00542A11"/>
    <w:rsid w:val="00542E62"/>
    <w:rsid w:val="005430CB"/>
    <w:rsid w:val="00543230"/>
    <w:rsid w:val="00543297"/>
    <w:rsid w:val="005432E9"/>
    <w:rsid w:val="0054337D"/>
    <w:rsid w:val="005433AA"/>
    <w:rsid w:val="005434E3"/>
    <w:rsid w:val="00543630"/>
    <w:rsid w:val="005436A1"/>
    <w:rsid w:val="005438F0"/>
    <w:rsid w:val="00543A26"/>
    <w:rsid w:val="00543AE1"/>
    <w:rsid w:val="00543B38"/>
    <w:rsid w:val="00543C17"/>
    <w:rsid w:val="00543D95"/>
    <w:rsid w:val="00544013"/>
    <w:rsid w:val="005440C3"/>
    <w:rsid w:val="0054412D"/>
    <w:rsid w:val="005441D6"/>
    <w:rsid w:val="005441FD"/>
    <w:rsid w:val="005442E6"/>
    <w:rsid w:val="00544317"/>
    <w:rsid w:val="00544357"/>
    <w:rsid w:val="00544501"/>
    <w:rsid w:val="00544520"/>
    <w:rsid w:val="00544695"/>
    <w:rsid w:val="00544762"/>
    <w:rsid w:val="0054476B"/>
    <w:rsid w:val="0054496B"/>
    <w:rsid w:val="00544A1B"/>
    <w:rsid w:val="00544A22"/>
    <w:rsid w:val="00544A4F"/>
    <w:rsid w:val="00544B7B"/>
    <w:rsid w:val="00544D61"/>
    <w:rsid w:val="00544DF6"/>
    <w:rsid w:val="00544E33"/>
    <w:rsid w:val="00544F12"/>
    <w:rsid w:val="00544F30"/>
    <w:rsid w:val="00545178"/>
    <w:rsid w:val="005456DF"/>
    <w:rsid w:val="0054579A"/>
    <w:rsid w:val="005457FA"/>
    <w:rsid w:val="00545ADA"/>
    <w:rsid w:val="00545BD9"/>
    <w:rsid w:val="00545CB1"/>
    <w:rsid w:val="00545FBE"/>
    <w:rsid w:val="005460E9"/>
    <w:rsid w:val="005461E5"/>
    <w:rsid w:val="005463A7"/>
    <w:rsid w:val="00546576"/>
    <w:rsid w:val="0054663C"/>
    <w:rsid w:val="00546661"/>
    <w:rsid w:val="00546752"/>
    <w:rsid w:val="00546811"/>
    <w:rsid w:val="00546826"/>
    <w:rsid w:val="00546984"/>
    <w:rsid w:val="00546EC5"/>
    <w:rsid w:val="00546F39"/>
    <w:rsid w:val="00546F9C"/>
    <w:rsid w:val="00546FF2"/>
    <w:rsid w:val="00547019"/>
    <w:rsid w:val="005472DD"/>
    <w:rsid w:val="005473FB"/>
    <w:rsid w:val="005474A5"/>
    <w:rsid w:val="00547562"/>
    <w:rsid w:val="00547616"/>
    <w:rsid w:val="00547667"/>
    <w:rsid w:val="005479A0"/>
    <w:rsid w:val="00547A9A"/>
    <w:rsid w:val="00547C96"/>
    <w:rsid w:val="00547CE7"/>
    <w:rsid w:val="00547D76"/>
    <w:rsid w:val="00547E96"/>
    <w:rsid w:val="00550217"/>
    <w:rsid w:val="005502D4"/>
    <w:rsid w:val="00550321"/>
    <w:rsid w:val="005503E7"/>
    <w:rsid w:val="005506D6"/>
    <w:rsid w:val="005507A7"/>
    <w:rsid w:val="00550834"/>
    <w:rsid w:val="00550A68"/>
    <w:rsid w:val="00550ACD"/>
    <w:rsid w:val="00550C05"/>
    <w:rsid w:val="00550C07"/>
    <w:rsid w:val="00550FEE"/>
    <w:rsid w:val="00551033"/>
    <w:rsid w:val="00551589"/>
    <w:rsid w:val="00551606"/>
    <w:rsid w:val="00551707"/>
    <w:rsid w:val="005518D2"/>
    <w:rsid w:val="00551A80"/>
    <w:rsid w:val="00551B08"/>
    <w:rsid w:val="00551BE6"/>
    <w:rsid w:val="00551D28"/>
    <w:rsid w:val="00551E28"/>
    <w:rsid w:val="00551E87"/>
    <w:rsid w:val="00551FDB"/>
    <w:rsid w:val="0055224E"/>
    <w:rsid w:val="005523FD"/>
    <w:rsid w:val="00552412"/>
    <w:rsid w:val="005525DA"/>
    <w:rsid w:val="005525F6"/>
    <w:rsid w:val="00552676"/>
    <w:rsid w:val="0055273D"/>
    <w:rsid w:val="005527D4"/>
    <w:rsid w:val="005527F5"/>
    <w:rsid w:val="005528DE"/>
    <w:rsid w:val="0055298C"/>
    <w:rsid w:val="00552A8D"/>
    <w:rsid w:val="00552B8F"/>
    <w:rsid w:val="00552BA9"/>
    <w:rsid w:val="00552C86"/>
    <w:rsid w:val="00552CB9"/>
    <w:rsid w:val="00552E89"/>
    <w:rsid w:val="00552F68"/>
    <w:rsid w:val="00553184"/>
    <w:rsid w:val="005534EA"/>
    <w:rsid w:val="005537F0"/>
    <w:rsid w:val="00553979"/>
    <w:rsid w:val="005539FA"/>
    <w:rsid w:val="00553AEA"/>
    <w:rsid w:val="00553CDB"/>
    <w:rsid w:val="00553D2D"/>
    <w:rsid w:val="00553DD9"/>
    <w:rsid w:val="00553EE1"/>
    <w:rsid w:val="00553FB1"/>
    <w:rsid w:val="005543C1"/>
    <w:rsid w:val="0055447A"/>
    <w:rsid w:val="0055448B"/>
    <w:rsid w:val="00554758"/>
    <w:rsid w:val="00554886"/>
    <w:rsid w:val="00554951"/>
    <w:rsid w:val="00554B31"/>
    <w:rsid w:val="00554C76"/>
    <w:rsid w:val="00554CE7"/>
    <w:rsid w:val="00554DB3"/>
    <w:rsid w:val="00554E52"/>
    <w:rsid w:val="00554EC2"/>
    <w:rsid w:val="00554F3E"/>
    <w:rsid w:val="00555069"/>
    <w:rsid w:val="005551A6"/>
    <w:rsid w:val="00555255"/>
    <w:rsid w:val="00555266"/>
    <w:rsid w:val="00555310"/>
    <w:rsid w:val="005553EE"/>
    <w:rsid w:val="005553F6"/>
    <w:rsid w:val="00555400"/>
    <w:rsid w:val="00555490"/>
    <w:rsid w:val="00555672"/>
    <w:rsid w:val="0055575A"/>
    <w:rsid w:val="0055577B"/>
    <w:rsid w:val="005559A8"/>
    <w:rsid w:val="005559F5"/>
    <w:rsid w:val="00555A65"/>
    <w:rsid w:val="00555ABB"/>
    <w:rsid w:val="00555AC2"/>
    <w:rsid w:val="00555C35"/>
    <w:rsid w:val="00555CBC"/>
    <w:rsid w:val="00555DD3"/>
    <w:rsid w:val="00555E52"/>
    <w:rsid w:val="005560C5"/>
    <w:rsid w:val="005562BA"/>
    <w:rsid w:val="00556320"/>
    <w:rsid w:val="00556396"/>
    <w:rsid w:val="00556499"/>
    <w:rsid w:val="00556549"/>
    <w:rsid w:val="0055688B"/>
    <w:rsid w:val="005569B1"/>
    <w:rsid w:val="00556EED"/>
    <w:rsid w:val="00556EFB"/>
    <w:rsid w:val="00556F4D"/>
    <w:rsid w:val="0055707C"/>
    <w:rsid w:val="005570D9"/>
    <w:rsid w:val="005570DC"/>
    <w:rsid w:val="0055731D"/>
    <w:rsid w:val="0055742E"/>
    <w:rsid w:val="0055743D"/>
    <w:rsid w:val="005574AA"/>
    <w:rsid w:val="00557547"/>
    <w:rsid w:val="00557553"/>
    <w:rsid w:val="00557894"/>
    <w:rsid w:val="00557D7A"/>
    <w:rsid w:val="00557DF4"/>
    <w:rsid w:val="00557F6F"/>
    <w:rsid w:val="00557F87"/>
    <w:rsid w:val="00560030"/>
    <w:rsid w:val="0056020A"/>
    <w:rsid w:val="005602C0"/>
    <w:rsid w:val="005604CD"/>
    <w:rsid w:val="00560614"/>
    <w:rsid w:val="005607DB"/>
    <w:rsid w:val="0056085A"/>
    <w:rsid w:val="00560867"/>
    <w:rsid w:val="0056086E"/>
    <w:rsid w:val="005608C8"/>
    <w:rsid w:val="0056096B"/>
    <w:rsid w:val="00560A01"/>
    <w:rsid w:val="00560A61"/>
    <w:rsid w:val="00560B71"/>
    <w:rsid w:val="00560EE2"/>
    <w:rsid w:val="0056109B"/>
    <w:rsid w:val="00561139"/>
    <w:rsid w:val="00561229"/>
    <w:rsid w:val="005612E1"/>
    <w:rsid w:val="005614FD"/>
    <w:rsid w:val="00561575"/>
    <w:rsid w:val="00561653"/>
    <w:rsid w:val="00561AA5"/>
    <w:rsid w:val="00561C9E"/>
    <w:rsid w:val="00561F5C"/>
    <w:rsid w:val="00561F94"/>
    <w:rsid w:val="00561FEB"/>
    <w:rsid w:val="00562121"/>
    <w:rsid w:val="005623F0"/>
    <w:rsid w:val="0056248B"/>
    <w:rsid w:val="00562601"/>
    <w:rsid w:val="00562651"/>
    <w:rsid w:val="00562742"/>
    <w:rsid w:val="005628B5"/>
    <w:rsid w:val="005628E2"/>
    <w:rsid w:val="00562912"/>
    <w:rsid w:val="00562A3A"/>
    <w:rsid w:val="00562ABF"/>
    <w:rsid w:val="00562B4D"/>
    <w:rsid w:val="00562D56"/>
    <w:rsid w:val="005630B7"/>
    <w:rsid w:val="00563319"/>
    <w:rsid w:val="00563678"/>
    <w:rsid w:val="00563758"/>
    <w:rsid w:val="00563762"/>
    <w:rsid w:val="00563764"/>
    <w:rsid w:val="0056399C"/>
    <w:rsid w:val="00563A50"/>
    <w:rsid w:val="00563AAE"/>
    <w:rsid w:val="00563CB9"/>
    <w:rsid w:val="00563E52"/>
    <w:rsid w:val="00563E58"/>
    <w:rsid w:val="00563EDC"/>
    <w:rsid w:val="00563F1F"/>
    <w:rsid w:val="00564073"/>
    <w:rsid w:val="005641EE"/>
    <w:rsid w:val="00564278"/>
    <w:rsid w:val="00564546"/>
    <w:rsid w:val="0056468F"/>
    <w:rsid w:val="00564971"/>
    <w:rsid w:val="00564C2B"/>
    <w:rsid w:val="00564D13"/>
    <w:rsid w:val="00565014"/>
    <w:rsid w:val="00565350"/>
    <w:rsid w:val="0056539E"/>
    <w:rsid w:val="005654BE"/>
    <w:rsid w:val="00565536"/>
    <w:rsid w:val="00565740"/>
    <w:rsid w:val="005657DD"/>
    <w:rsid w:val="00565AD5"/>
    <w:rsid w:val="00565AF1"/>
    <w:rsid w:val="00565B1C"/>
    <w:rsid w:val="00565BC8"/>
    <w:rsid w:val="00565DBD"/>
    <w:rsid w:val="005660A5"/>
    <w:rsid w:val="00566121"/>
    <w:rsid w:val="005665F5"/>
    <w:rsid w:val="0056681B"/>
    <w:rsid w:val="0056699C"/>
    <w:rsid w:val="00566E9A"/>
    <w:rsid w:val="00566ECB"/>
    <w:rsid w:val="00566EEE"/>
    <w:rsid w:val="00566F29"/>
    <w:rsid w:val="00566F99"/>
    <w:rsid w:val="0056700F"/>
    <w:rsid w:val="005670B4"/>
    <w:rsid w:val="005671F0"/>
    <w:rsid w:val="005671FB"/>
    <w:rsid w:val="00567213"/>
    <w:rsid w:val="00567235"/>
    <w:rsid w:val="00567263"/>
    <w:rsid w:val="0056737E"/>
    <w:rsid w:val="00567728"/>
    <w:rsid w:val="0056775B"/>
    <w:rsid w:val="005679FE"/>
    <w:rsid w:val="00567A3C"/>
    <w:rsid w:val="00567A72"/>
    <w:rsid w:val="00567ADE"/>
    <w:rsid w:val="00567B01"/>
    <w:rsid w:val="00567BF2"/>
    <w:rsid w:val="00567C00"/>
    <w:rsid w:val="00567E24"/>
    <w:rsid w:val="00567E45"/>
    <w:rsid w:val="00567EF8"/>
    <w:rsid w:val="00567F3E"/>
    <w:rsid w:val="00570022"/>
    <w:rsid w:val="00570117"/>
    <w:rsid w:val="0057038B"/>
    <w:rsid w:val="005703B9"/>
    <w:rsid w:val="005703EB"/>
    <w:rsid w:val="005704A3"/>
    <w:rsid w:val="005704B2"/>
    <w:rsid w:val="00570523"/>
    <w:rsid w:val="0057053B"/>
    <w:rsid w:val="005706FE"/>
    <w:rsid w:val="00570716"/>
    <w:rsid w:val="0057080E"/>
    <w:rsid w:val="0057080F"/>
    <w:rsid w:val="0057085D"/>
    <w:rsid w:val="00570A09"/>
    <w:rsid w:val="00570A34"/>
    <w:rsid w:val="00570A71"/>
    <w:rsid w:val="00570A8E"/>
    <w:rsid w:val="00570ABA"/>
    <w:rsid w:val="00570AE0"/>
    <w:rsid w:val="00570BE3"/>
    <w:rsid w:val="00570BEE"/>
    <w:rsid w:val="00570D03"/>
    <w:rsid w:val="00570D42"/>
    <w:rsid w:val="00570ED9"/>
    <w:rsid w:val="00570EE6"/>
    <w:rsid w:val="00571021"/>
    <w:rsid w:val="005710C2"/>
    <w:rsid w:val="005710F0"/>
    <w:rsid w:val="00571168"/>
    <w:rsid w:val="0057122F"/>
    <w:rsid w:val="00571252"/>
    <w:rsid w:val="00571268"/>
    <w:rsid w:val="005712EF"/>
    <w:rsid w:val="0057141B"/>
    <w:rsid w:val="00571475"/>
    <w:rsid w:val="00571740"/>
    <w:rsid w:val="0057178C"/>
    <w:rsid w:val="005717D4"/>
    <w:rsid w:val="00571AD2"/>
    <w:rsid w:val="00571BAB"/>
    <w:rsid w:val="00571BF0"/>
    <w:rsid w:val="00571C4E"/>
    <w:rsid w:val="0057203E"/>
    <w:rsid w:val="0057207E"/>
    <w:rsid w:val="00572294"/>
    <w:rsid w:val="005723AE"/>
    <w:rsid w:val="005723DA"/>
    <w:rsid w:val="0057249C"/>
    <w:rsid w:val="00572578"/>
    <w:rsid w:val="0057266E"/>
    <w:rsid w:val="00572761"/>
    <w:rsid w:val="00572766"/>
    <w:rsid w:val="00572773"/>
    <w:rsid w:val="005727F2"/>
    <w:rsid w:val="005728C2"/>
    <w:rsid w:val="005728CC"/>
    <w:rsid w:val="005728FF"/>
    <w:rsid w:val="00572A98"/>
    <w:rsid w:val="00572D11"/>
    <w:rsid w:val="00572D72"/>
    <w:rsid w:val="0057306F"/>
    <w:rsid w:val="00573150"/>
    <w:rsid w:val="00573227"/>
    <w:rsid w:val="0057325D"/>
    <w:rsid w:val="005733AA"/>
    <w:rsid w:val="005733FA"/>
    <w:rsid w:val="00573580"/>
    <w:rsid w:val="005735F1"/>
    <w:rsid w:val="005738FC"/>
    <w:rsid w:val="00573A13"/>
    <w:rsid w:val="00573BFB"/>
    <w:rsid w:val="00573E0D"/>
    <w:rsid w:val="00573E93"/>
    <w:rsid w:val="00574010"/>
    <w:rsid w:val="0057416A"/>
    <w:rsid w:val="0057428A"/>
    <w:rsid w:val="0057429A"/>
    <w:rsid w:val="00574343"/>
    <w:rsid w:val="0057456C"/>
    <w:rsid w:val="00574575"/>
    <w:rsid w:val="00574613"/>
    <w:rsid w:val="00574797"/>
    <w:rsid w:val="0057480A"/>
    <w:rsid w:val="00574B3E"/>
    <w:rsid w:val="00574B76"/>
    <w:rsid w:val="00574C0E"/>
    <w:rsid w:val="00574E02"/>
    <w:rsid w:val="00574EB5"/>
    <w:rsid w:val="00574FB5"/>
    <w:rsid w:val="005753EF"/>
    <w:rsid w:val="00575448"/>
    <w:rsid w:val="00575584"/>
    <w:rsid w:val="005755A7"/>
    <w:rsid w:val="00575716"/>
    <w:rsid w:val="0057573D"/>
    <w:rsid w:val="00575797"/>
    <w:rsid w:val="005757D3"/>
    <w:rsid w:val="0057587C"/>
    <w:rsid w:val="005758A0"/>
    <w:rsid w:val="00575962"/>
    <w:rsid w:val="00575A34"/>
    <w:rsid w:val="00575B61"/>
    <w:rsid w:val="00575C7F"/>
    <w:rsid w:val="00575D3C"/>
    <w:rsid w:val="00575DA2"/>
    <w:rsid w:val="00575FAE"/>
    <w:rsid w:val="00576127"/>
    <w:rsid w:val="005761F6"/>
    <w:rsid w:val="005762F5"/>
    <w:rsid w:val="00576413"/>
    <w:rsid w:val="0057648B"/>
    <w:rsid w:val="00576558"/>
    <w:rsid w:val="005765F7"/>
    <w:rsid w:val="00576A1C"/>
    <w:rsid w:val="00576ADA"/>
    <w:rsid w:val="00576AF5"/>
    <w:rsid w:val="00576BCC"/>
    <w:rsid w:val="00576C1B"/>
    <w:rsid w:val="00576C62"/>
    <w:rsid w:val="00576D18"/>
    <w:rsid w:val="00576D4C"/>
    <w:rsid w:val="00576EF2"/>
    <w:rsid w:val="005770A5"/>
    <w:rsid w:val="005770BB"/>
    <w:rsid w:val="005770FD"/>
    <w:rsid w:val="00577401"/>
    <w:rsid w:val="00577708"/>
    <w:rsid w:val="005777E8"/>
    <w:rsid w:val="005778FE"/>
    <w:rsid w:val="0057795C"/>
    <w:rsid w:val="005779A1"/>
    <w:rsid w:val="005779C2"/>
    <w:rsid w:val="005779D2"/>
    <w:rsid w:val="00577AC8"/>
    <w:rsid w:val="00577AD4"/>
    <w:rsid w:val="00577BB4"/>
    <w:rsid w:val="00577CE0"/>
    <w:rsid w:val="00577E14"/>
    <w:rsid w:val="00577E96"/>
    <w:rsid w:val="00577FAB"/>
    <w:rsid w:val="0058038C"/>
    <w:rsid w:val="00580406"/>
    <w:rsid w:val="005806A3"/>
    <w:rsid w:val="0058084A"/>
    <w:rsid w:val="005808A6"/>
    <w:rsid w:val="00580C02"/>
    <w:rsid w:val="00580C87"/>
    <w:rsid w:val="00580DAE"/>
    <w:rsid w:val="00580EA5"/>
    <w:rsid w:val="00580F86"/>
    <w:rsid w:val="00581059"/>
    <w:rsid w:val="00581156"/>
    <w:rsid w:val="00581654"/>
    <w:rsid w:val="0058180B"/>
    <w:rsid w:val="005818B5"/>
    <w:rsid w:val="005819E2"/>
    <w:rsid w:val="00581B63"/>
    <w:rsid w:val="00581BB9"/>
    <w:rsid w:val="00581EF1"/>
    <w:rsid w:val="00582044"/>
    <w:rsid w:val="0058215D"/>
    <w:rsid w:val="0058218A"/>
    <w:rsid w:val="005821DB"/>
    <w:rsid w:val="005821E1"/>
    <w:rsid w:val="005821FD"/>
    <w:rsid w:val="0058222E"/>
    <w:rsid w:val="00582268"/>
    <w:rsid w:val="0058230A"/>
    <w:rsid w:val="00582380"/>
    <w:rsid w:val="00582703"/>
    <w:rsid w:val="0058290E"/>
    <w:rsid w:val="0058295D"/>
    <w:rsid w:val="00582AF5"/>
    <w:rsid w:val="00582C60"/>
    <w:rsid w:val="00582D77"/>
    <w:rsid w:val="00582D84"/>
    <w:rsid w:val="005830B8"/>
    <w:rsid w:val="00583118"/>
    <w:rsid w:val="0058318B"/>
    <w:rsid w:val="0058318C"/>
    <w:rsid w:val="005832AD"/>
    <w:rsid w:val="00583544"/>
    <w:rsid w:val="005836E6"/>
    <w:rsid w:val="005836ED"/>
    <w:rsid w:val="005837AA"/>
    <w:rsid w:val="005838EF"/>
    <w:rsid w:val="00583DEB"/>
    <w:rsid w:val="00583E3A"/>
    <w:rsid w:val="00583EDB"/>
    <w:rsid w:val="00583EEA"/>
    <w:rsid w:val="00584230"/>
    <w:rsid w:val="005843B6"/>
    <w:rsid w:val="005843C1"/>
    <w:rsid w:val="0058459C"/>
    <w:rsid w:val="005845FF"/>
    <w:rsid w:val="00584979"/>
    <w:rsid w:val="00584A86"/>
    <w:rsid w:val="00584ADD"/>
    <w:rsid w:val="00584DD0"/>
    <w:rsid w:val="00584DE7"/>
    <w:rsid w:val="00584EAD"/>
    <w:rsid w:val="00584F45"/>
    <w:rsid w:val="00585254"/>
    <w:rsid w:val="00585281"/>
    <w:rsid w:val="00585455"/>
    <w:rsid w:val="00585516"/>
    <w:rsid w:val="00585841"/>
    <w:rsid w:val="005858D1"/>
    <w:rsid w:val="005858F1"/>
    <w:rsid w:val="005859BE"/>
    <w:rsid w:val="00585AC2"/>
    <w:rsid w:val="00585BB6"/>
    <w:rsid w:val="00585E85"/>
    <w:rsid w:val="00585F4D"/>
    <w:rsid w:val="00585FC2"/>
    <w:rsid w:val="00586061"/>
    <w:rsid w:val="0058606A"/>
    <w:rsid w:val="005860DB"/>
    <w:rsid w:val="00586120"/>
    <w:rsid w:val="0058625A"/>
    <w:rsid w:val="005862A8"/>
    <w:rsid w:val="005863EE"/>
    <w:rsid w:val="0058673E"/>
    <w:rsid w:val="00586742"/>
    <w:rsid w:val="005867A1"/>
    <w:rsid w:val="005868DB"/>
    <w:rsid w:val="00586951"/>
    <w:rsid w:val="00586A29"/>
    <w:rsid w:val="00586B18"/>
    <w:rsid w:val="00586E45"/>
    <w:rsid w:val="00587221"/>
    <w:rsid w:val="0058731F"/>
    <w:rsid w:val="00587438"/>
    <w:rsid w:val="00587597"/>
    <w:rsid w:val="0058762E"/>
    <w:rsid w:val="00587661"/>
    <w:rsid w:val="00587735"/>
    <w:rsid w:val="005877B0"/>
    <w:rsid w:val="00587A7D"/>
    <w:rsid w:val="00587C7E"/>
    <w:rsid w:val="00587D43"/>
    <w:rsid w:val="00587F7C"/>
    <w:rsid w:val="0059045D"/>
    <w:rsid w:val="005905EC"/>
    <w:rsid w:val="0059063C"/>
    <w:rsid w:val="00590658"/>
    <w:rsid w:val="00590682"/>
    <w:rsid w:val="00590870"/>
    <w:rsid w:val="005908CD"/>
    <w:rsid w:val="00590C9E"/>
    <w:rsid w:val="00590E12"/>
    <w:rsid w:val="00590E5A"/>
    <w:rsid w:val="005910CF"/>
    <w:rsid w:val="00591138"/>
    <w:rsid w:val="00591148"/>
    <w:rsid w:val="00591190"/>
    <w:rsid w:val="0059128C"/>
    <w:rsid w:val="00591386"/>
    <w:rsid w:val="005913D0"/>
    <w:rsid w:val="00591593"/>
    <w:rsid w:val="005915F3"/>
    <w:rsid w:val="00591A35"/>
    <w:rsid w:val="00591AB4"/>
    <w:rsid w:val="00591B0F"/>
    <w:rsid w:val="00591B53"/>
    <w:rsid w:val="00591C44"/>
    <w:rsid w:val="00591C69"/>
    <w:rsid w:val="00591E95"/>
    <w:rsid w:val="00591EDC"/>
    <w:rsid w:val="0059214E"/>
    <w:rsid w:val="00592498"/>
    <w:rsid w:val="0059249B"/>
    <w:rsid w:val="005924FA"/>
    <w:rsid w:val="00592652"/>
    <w:rsid w:val="005926D0"/>
    <w:rsid w:val="005929DB"/>
    <w:rsid w:val="00592B60"/>
    <w:rsid w:val="00592BEB"/>
    <w:rsid w:val="00592DEC"/>
    <w:rsid w:val="00592DF0"/>
    <w:rsid w:val="00592FC9"/>
    <w:rsid w:val="00593384"/>
    <w:rsid w:val="005933CA"/>
    <w:rsid w:val="0059344F"/>
    <w:rsid w:val="00593610"/>
    <w:rsid w:val="00593832"/>
    <w:rsid w:val="00593BFF"/>
    <w:rsid w:val="00593E23"/>
    <w:rsid w:val="00593EF3"/>
    <w:rsid w:val="00593F89"/>
    <w:rsid w:val="0059407C"/>
    <w:rsid w:val="005941D3"/>
    <w:rsid w:val="0059429B"/>
    <w:rsid w:val="005943C2"/>
    <w:rsid w:val="00594614"/>
    <w:rsid w:val="005946F4"/>
    <w:rsid w:val="00594E12"/>
    <w:rsid w:val="00594F3F"/>
    <w:rsid w:val="00594F6A"/>
    <w:rsid w:val="0059517B"/>
    <w:rsid w:val="005953F3"/>
    <w:rsid w:val="0059558A"/>
    <w:rsid w:val="00595849"/>
    <w:rsid w:val="00595D51"/>
    <w:rsid w:val="00595D77"/>
    <w:rsid w:val="00596009"/>
    <w:rsid w:val="005960F3"/>
    <w:rsid w:val="005961AE"/>
    <w:rsid w:val="00596364"/>
    <w:rsid w:val="005964BC"/>
    <w:rsid w:val="0059659E"/>
    <w:rsid w:val="0059665B"/>
    <w:rsid w:val="00596671"/>
    <w:rsid w:val="00596915"/>
    <w:rsid w:val="005969DB"/>
    <w:rsid w:val="00596CFB"/>
    <w:rsid w:val="00596E19"/>
    <w:rsid w:val="00597024"/>
    <w:rsid w:val="0059713C"/>
    <w:rsid w:val="0059717D"/>
    <w:rsid w:val="00597180"/>
    <w:rsid w:val="005972A4"/>
    <w:rsid w:val="005972AA"/>
    <w:rsid w:val="00597340"/>
    <w:rsid w:val="0059740A"/>
    <w:rsid w:val="005976E9"/>
    <w:rsid w:val="00597737"/>
    <w:rsid w:val="00597776"/>
    <w:rsid w:val="0059794D"/>
    <w:rsid w:val="00597AC0"/>
    <w:rsid w:val="00597DED"/>
    <w:rsid w:val="00597F55"/>
    <w:rsid w:val="005A0499"/>
    <w:rsid w:val="005A055C"/>
    <w:rsid w:val="005A05A7"/>
    <w:rsid w:val="005A05B7"/>
    <w:rsid w:val="005A05C9"/>
    <w:rsid w:val="005A062E"/>
    <w:rsid w:val="005A064E"/>
    <w:rsid w:val="005A0662"/>
    <w:rsid w:val="005A08EE"/>
    <w:rsid w:val="005A0C67"/>
    <w:rsid w:val="005A0C73"/>
    <w:rsid w:val="005A0C88"/>
    <w:rsid w:val="005A0CE6"/>
    <w:rsid w:val="005A0D4D"/>
    <w:rsid w:val="005A0FAB"/>
    <w:rsid w:val="005A106B"/>
    <w:rsid w:val="005A10F5"/>
    <w:rsid w:val="005A114E"/>
    <w:rsid w:val="005A1260"/>
    <w:rsid w:val="005A12D6"/>
    <w:rsid w:val="005A141F"/>
    <w:rsid w:val="005A1460"/>
    <w:rsid w:val="005A1498"/>
    <w:rsid w:val="005A14CF"/>
    <w:rsid w:val="005A155C"/>
    <w:rsid w:val="005A1623"/>
    <w:rsid w:val="005A1688"/>
    <w:rsid w:val="005A17FC"/>
    <w:rsid w:val="005A1A07"/>
    <w:rsid w:val="005A1B84"/>
    <w:rsid w:val="005A1C33"/>
    <w:rsid w:val="005A1C56"/>
    <w:rsid w:val="005A1DF0"/>
    <w:rsid w:val="005A1F79"/>
    <w:rsid w:val="005A2186"/>
    <w:rsid w:val="005A23B3"/>
    <w:rsid w:val="005A23B6"/>
    <w:rsid w:val="005A23F0"/>
    <w:rsid w:val="005A2583"/>
    <w:rsid w:val="005A2634"/>
    <w:rsid w:val="005A26D8"/>
    <w:rsid w:val="005A26E9"/>
    <w:rsid w:val="005A272F"/>
    <w:rsid w:val="005A27D9"/>
    <w:rsid w:val="005A28D2"/>
    <w:rsid w:val="005A298E"/>
    <w:rsid w:val="005A299A"/>
    <w:rsid w:val="005A2C06"/>
    <w:rsid w:val="005A2C90"/>
    <w:rsid w:val="005A2D74"/>
    <w:rsid w:val="005A30FF"/>
    <w:rsid w:val="005A330F"/>
    <w:rsid w:val="005A33B1"/>
    <w:rsid w:val="005A3408"/>
    <w:rsid w:val="005A3452"/>
    <w:rsid w:val="005A3A03"/>
    <w:rsid w:val="005A3BE7"/>
    <w:rsid w:val="005A3CB7"/>
    <w:rsid w:val="005A3D46"/>
    <w:rsid w:val="005A3E89"/>
    <w:rsid w:val="005A3ED9"/>
    <w:rsid w:val="005A3F9A"/>
    <w:rsid w:val="005A4130"/>
    <w:rsid w:val="005A4276"/>
    <w:rsid w:val="005A4381"/>
    <w:rsid w:val="005A44F1"/>
    <w:rsid w:val="005A474F"/>
    <w:rsid w:val="005A48BF"/>
    <w:rsid w:val="005A494A"/>
    <w:rsid w:val="005A499E"/>
    <w:rsid w:val="005A49F2"/>
    <w:rsid w:val="005A4B5E"/>
    <w:rsid w:val="005A4BA3"/>
    <w:rsid w:val="005A4C44"/>
    <w:rsid w:val="005A4CC3"/>
    <w:rsid w:val="005A4DA4"/>
    <w:rsid w:val="005A4F06"/>
    <w:rsid w:val="005A532F"/>
    <w:rsid w:val="005A56A2"/>
    <w:rsid w:val="005A56F6"/>
    <w:rsid w:val="005A573D"/>
    <w:rsid w:val="005A5746"/>
    <w:rsid w:val="005A5946"/>
    <w:rsid w:val="005A5A50"/>
    <w:rsid w:val="005A5BFE"/>
    <w:rsid w:val="005A5C5A"/>
    <w:rsid w:val="005A5D21"/>
    <w:rsid w:val="005A5E59"/>
    <w:rsid w:val="005A5FC4"/>
    <w:rsid w:val="005A6060"/>
    <w:rsid w:val="005A6088"/>
    <w:rsid w:val="005A60B2"/>
    <w:rsid w:val="005A6127"/>
    <w:rsid w:val="005A61E1"/>
    <w:rsid w:val="005A63CA"/>
    <w:rsid w:val="005A654B"/>
    <w:rsid w:val="005A65ED"/>
    <w:rsid w:val="005A6631"/>
    <w:rsid w:val="005A6643"/>
    <w:rsid w:val="005A6704"/>
    <w:rsid w:val="005A68F1"/>
    <w:rsid w:val="005A691C"/>
    <w:rsid w:val="005A694A"/>
    <w:rsid w:val="005A695B"/>
    <w:rsid w:val="005A6A33"/>
    <w:rsid w:val="005A6ACB"/>
    <w:rsid w:val="005A6BD6"/>
    <w:rsid w:val="005A6BD8"/>
    <w:rsid w:val="005A6D49"/>
    <w:rsid w:val="005A6D4C"/>
    <w:rsid w:val="005A6DB6"/>
    <w:rsid w:val="005A6E00"/>
    <w:rsid w:val="005A6ED3"/>
    <w:rsid w:val="005A7341"/>
    <w:rsid w:val="005A7499"/>
    <w:rsid w:val="005A74AF"/>
    <w:rsid w:val="005A74BD"/>
    <w:rsid w:val="005A76A2"/>
    <w:rsid w:val="005A781B"/>
    <w:rsid w:val="005A7B30"/>
    <w:rsid w:val="005A7B97"/>
    <w:rsid w:val="005A7F3D"/>
    <w:rsid w:val="005B0041"/>
    <w:rsid w:val="005B009E"/>
    <w:rsid w:val="005B0261"/>
    <w:rsid w:val="005B028C"/>
    <w:rsid w:val="005B02CD"/>
    <w:rsid w:val="005B0351"/>
    <w:rsid w:val="005B037C"/>
    <w:rsid w:val="005B041A"/>
    <w:rsid w:val="005B05A3"/>
    <w:rsid w:val="005B0656"/>
    <w:rsid w:val="005B0695"/>
    <w:rsid w:val="005B072A"/>
    <w:rsid w:val="005B07E6"/>
    <w:rsid w:val="005B0F00"/>
    <w:rsid w:val="005B1013"/>
    <w:rsid w:val="005B1052"/>
    <w:rsid w:val="005B1125"/>
    <w:rsid w:val="005B11E7"/>
    <w:rsid w:val="005B1412"/>
    <w:rsid w:val="005B1632"/>
    <w:rsid w:val="005B1680"/>
    <w:rsid w:val="005B169B"/>
    <w:rsid w:val="005B1B58"/>
    <w:rsid w:val="005B1D81"/>
    <w:rsid w:val="005B1E19"/>
    <w:rsid w:val="005B1EC7"/>
    <w:rsid w:val="005B2070"/>
    <w:rsid w:val="005B20AA"/>
    <w:rsid w:val="005B222C"/>
    <w:rsid w:val="005B249A"/>
    <w:rsid w:val="005B28D7"/>
    <w:rsid w:val="005B297D"/>
    <w:rsid w:val="005B2A18"/>
    <w:rsid w:val="005B2A43"/>
    <w:rsid w:val="005B2A44"/>
    <w:rsid w:val="005B2B8C"/>
    <w:rsid w:val="005B2D8E"/>
    <w:rsid w:val="005B3012"/>
    <w:rsid w:val="005B310E"/>
    <w:rsid w:val="005B31FC"/>
    <w:rsid w:val="005B324D"/>
    <w:rsid w:val="005B32A4"/>
    <w:rsid w:val="005B35E9"/>
    <w:rsid w:val="005B3674"/>
    <w:rsid w:val="005B367B"/>
    <w:rsid w:val="005B394E"/>
    <w:rsid w:val="005B3C3C"/>
    <w:rsid w:val="005B3DD0"/>
    <w:rsid w:val="005B3F74"/>
    <w:rsid w:val="005B4011"/>
    <w:rsid w:val="005B4133"/>
    <w:rsid w:val="005B417D"/>
    <w:rsid w:val="005B41CB"/>
    <w:rsid w:val="005B4615"/>
    <w:rsid w:val="005B46C1"/>
    <w:rsid w:val="005B4881"/>
    <w:rsid w:val="005B48C0"/>
    <w:rsid w:val="005B48D6"/>
    <w:rsid w:val="005B48F9"/>
    <w:rsid w:val="005B49B1"/>
    <w:rsid w:val="005B4A43"/>
    <w:rsid w:val="005B4CDC"/>
    <w:rsid w:val="005B4F16"/>
    <w:rsid w:val="005B509E"/>
    <w:rsid w:val="005B50A0"/>
    <w:rsid w:val="005B5261"/>
    <w:rsid w:val="005B52C2"/>
    <w:rsid w:val="005B52FD"/>
    <w:rsid w:val="005B5464"/>
    <w:rsid w:val="005B55AB"/>
    <w:rsid w:val="005B55EA"/>
    <w:rsid w:val="005B563A"/>
    <w:rsid w:val="005B56D6"/>
    <w:rsid w:val="005B56E8"/>
    <w:rsid w:val="005B5827"/>
    <w:rsid w:val="005B585C"/>
    <w:rsid w:val="005B5A79"/>
    <w:rsid w:val="005B5A7C"/>
    <w:rsid w:val="005B5A7D"/>
    <w:rsid w:val="005B5D15"/>
    <w:rsid w:val="005B5D69"/>
    <w:rsid w:val="005B5EF7"/>
    <w:rsid w:val="005B601E"/>
    <w:rsid w:val="005B6094"/>
    <w:rsid w:val="005B630A"/>
    <w:rsid w:val="005B6367"/>
    <w:rsid w:val="005B6418"/>
    <w:rsid w:val="005B6555"/>
    <w:rsid w:val="005B6629"/>
    <w:rsid w:val="005B666B"/>
    <w:rsid w:val="005B675C"/>
    <w:rsid w:val="005B68B9"/>
    <w:rsid w:val="005B69E3"/>
    <w:rsid w:val="005B6ABF"/>
    <w:rsid w:val="005B6BCC"/>
    <w:rsid w:val="005B6C31"/>
    <w:rsid w:val="005B6CA8"/>
    <w:rsid w:val="005B6CC0"/>
    <w:rsid w:val="005B6CDE"/>
    <w:rsid w:val="005B6D03"/>
    <w:rsid w:val="005B6F35"/>
    <w:rsid w:val="005B6F45"/>
    <w:rsid w:val="005B7029"/>
    <w:rsid w:val="005B7183"/>
    <w:rsid w:val="005B72C7"/>
    <w:rsid w:val="005B7367"/>
    <w:rsid w:val="005B73A2"/>
    <w:rsid w:val="005B7A11"/>
    <w:rsid w:val="005B7A35"/>
    <w:rsid w:val="005B7B6D"/>
    <w:rsid w:val="005B7C0A"/>
    <w:rsid w:val="005B7C59"/>
    <w:rsid w:val="005B7C89"/>
    <w:rsid w:val="005B7E31"/>
    <w:rsid w:val="005B7F84"/>
    <w:rsid w:val="005B7FD5"/>
    <w:rsid w:val="005C005C"/>
    <w:rsid w:val="005C0196"/>
    <w:rsid w:val="005C027F"/>
    <w:rsid w:val="005C02CE"/>
    <w:rsid w:val="005C02CF"/>
    <w:rsid w:val="005C0453"/>
    <w:rsid w:val="005C058F"/>
    <w:rsid w:val="005C0783"/>
    <w:rsid w:val="005C09DF"/>
    <w:rsid w:val="005C09E3"/>
    <w:rsid w:val="005C0BA4"/>
    <w:rsid w:val="005C0C38"/>
    <w:rsid w:val="005C0C86"/>
    <w:rsid w:val="005C0CA1"/>
    <w:rsid w:val="005C0E01"/>
    <w:rsid w:val="005C10A0"/>
    <w:rsid w:val="005C12E3"/>
    <w:rsid w:val="005C1392"/>
    <w:rsid w:val="005C14C5"/>
    <w:rsid w:val="005C1942"/>
    <w:rsid w:val="005C19F4"/>
    <w:rsid w:val="005C1B13"/>
    <w:rsid w:val="005C1CE9"/>
    <w:rsid w:val="005C1DAE"/>
    <w:rsid w:val="005C1E02"/>
    <w:rsid w:val="005C1ECE"/>
    <w:rsid w:val="005C234A"/>
    <w:rsid w:val="005C252C"/>
    <w:rsid w:val="005C2533"/>
    <w:rsid w:val="005C2540"/>
    <w:rsid w:val="005C254D"/>
    <w:rsid w:val="005C25DA"/>
    <w:rsid w:val="005C26C9"/>
    <w:rsid w:val="005C276D"/>
    <w:rsid w:val="005C276F"/>
    <w:rsid w:val="005C2983"/>
    <w:rsid w:val="005C2A81"/>
    <w:rsid w:val="005C2B20"/>
    <w:rsid w:val="005C2BCB"/>
    <w:rsid w:val="005C2DFE"/>
    <w:rsid w:val="005C2F56"/>
    <w:rsid w:val="005C3082"/>
    <w:rsid w:val="005C3556"/>
    <w:rsid w:val="005C3798"/>
    <w:rsid w:val="005C383A"/>
    <w:rsid w:val="005C3898"/>
    <w:rsid w:val="005C3953"/>
    <w:rsid w:val="005C3AAD"/>
    <w:rsid w:val="005C3CD9"/>
    <w:rsid w:val="005C3D12"/>
    <w:rsid w:val="005C3E57"/>
    <w:rsid w:val="005C4092"/>
    <w:rsid w:val="005C4181"/>
    <w:rsid w:val="005C428C"/>
    <w:rsid w:val="005C42F4"/>
    <w:rsid w:val="005C42FF"/>
    <w:rsid w:val="005C4316"/>
    <w:rsid w:val="005C468A"/>
    <w:rsid w:val="005C4871"/>
    <w:rsid w:val="005C4957"/>
    <w:rsid w:val="005C4981"/>
    <w:rsid w:val="005C498D"/>
    <w:rsid w:val="005C49F7"/>
    <w:rsid w:val="005C4BD4"/>
    <w:rsid w:val="005C4BFF"/>
    <w:rsid w:val="005C4D75"/>
    <w:rsid w:val="005C4DAC"/>
    <w:rsid w:val="005C4DDA"/>
    <w:rsid w:val="005C4E2A"/>
    <w:rsid w:val="005C4F76"/>
    <w:rsid w:val="005C506A"/>
    <w:rsid w:val="005C50AF"/>
    <w:rsid w:val="005C5214"/>
    <w:rsid w:val="005C552D"/>
    <w:rsid w:val="005C5751"/>
    <w:rsid w:val="005C579F"/>
    <w:rsid w:val="005C58B0"/>
    <w:rsid w:val="005C5AAC"/>
    <w:rsid w:val="005C5C54"/>
    <w:rsid w:val="005C5D64"/>
    <w:rsid w:val="005C5D93"/>
    <w:rsid w:val="005C5DBF"/>
    <w:rsid w:val="005C611A"/>
    <w:rsid w:val="005C62AD"/>
    <w:rsid w:val="005C62C5"/>
    <w:rsid w:val="005C631B"/>
    <w:rsid w:val="005C633C"/>
    <w:rsid w:val="005C639F"/>
    <w:rsid w:val="005C63B0"/>
    <w:rsid w:val="005C64FC"/>
    <w:rsid w:val="005C6684"/>
    <w:rsid w:val="005C6904"/>
    <w:rsid w:val="005C69EB"/>
    <w:rsid w:val="005C6AB5"/>
    <w:rsid w:val="005C6DD8"/>
    <w:rsid w:val="005C7107"/>
    <w:rsid w:val="005C711F"/>
    <w:rsid w:val="005C716E"/>
    <w:rsid w:val="005C7219"/>
    <w:rsid w:val="005C725C"/>
    <w:rsid w:val="005C7381"/>
    <w:rsid w:val="005C740F"/>
    <w:rsid w:val="005C7716"/>
    <w:rsid w:val="005C78EB"/>
    <w:rsid w:val="005C7A91"/>
    <w:rsid w:val="005C7BF5"/>
    <w:rsid w:val="005C7CF8"/>
    <w:rsid w:val="005C7F9B"/>
    <w:rsid w:val="005D007D"/>
    <w:rsid w:val="005D01F0"/>
    <w:rsid w:val="005D01F5"/>
    <w:rsid w:val="005D0224"/>
    <w:rsid w:val="005D049B"/>
    <w:rsid w:val="005D04C7"/>
    <w:rsid w:val="005D067B"/>
    <w:rsid w:val="005D07CD"/>
    <w:rsid w:val="005D0A50"/>
    <w:rsid w:val="005D0B1C"/>
    <w:rsid w:val="005D0C2A"/>
    <w:rsid w:val="005D0DA1"/>
    <w:rsid w:val="005D0E9E"/>
    <w:rsid w:val="005D0ED9"/>
    <w:rsid w:val="005D106C"/>
    <w:rsid w:val="005D1191"/>
    <w:rsid w:val="005D12EC"/>
    <w:rsid w:val="005D1317"/>
    <w:rsid w:val="005D13C7"/>
    <w:rsid w:val="005D13CC"/>
    <w:rsid w:val="005D1626"/>
    <w:rsid w:val="005D1628"/>
    <w:rsid w:val="005D1679"/>
    <w:rsid w:val="005D174F"/>
    <w:rsid w:val="005D1792"/>
    <w:rsid w:val="005D17B9"/>
    <w:rsid w:val="005D1889"/>
    <w:rsid w:val="005D1A82"/>
    <w:rsid w:val="005D1BDC"/>
    <w:rsid w:val="005D1C08"/>
    <w:rsid w:val="005D1D0D"/>
    <w:rsid w:val="005D1D2A"/>
    <w:rsid w:val="005D1D37"/>
    <w:rsid w:val="005D1DA8"/>
    <w:rsid w:val="005D1E74"/>
    <w:rsid w:val="005D1FC5"/>
    <w:rsid w:val="005D1FEE"/>
    <w:rsid w:val="005D2097"/>
    <w:rsid w:val="005D20B4"/>
    <w:rsid w:val="005D20EA"/>
    <w:rsid w:val="005D22B7"/>
    <w:rsid w:val="005D231E"/>
    <w:rsid w:val="005D23D2"/>
    <w:rsid w:val="005D2480"/>
    <w:rsid w:val="005D24E2"/>
    <w:rsid w:val="005D2507"/>
    <w:rsid w:val="005D27B3"/>
    <w:rsid w:val="005D2899"/>
    <w:rsid w:val="005D2937"/>
    <w:rsid w:val="005D2998"/>
    <w:rsid w:val="005D2C39"/>
    <w:rsid w:val="005D2E29"/>
    <w:rsid w:val="005D2F96"/>
    <w:rsid w:val="005D30A1"/>
    <w:rsid w:val="005D313B"/>
    <w:rsid w:val="005D3245"/>
    <w:rsid w:val="005D3413"/>
    <w:rsid w:val="005D348C"/>
    <w:rsid w:val="005D3607"/>
    <w:rsid w:val="005D3B22"/>
    <w:rsid w:val="005D3FDE"/>
    <w:rsid w:val="005D3FF9"/>
    <w:rsid w:val="005D4084"/>
    <w:rsid w:val="005D40FE"/>
    <w:rsid w:val="005D416C"/>
    <w:rsid w:val="005D439A"/>
    <w:rsid w:val="005D4447"/>
    <w:rsid w:val="005D44F2"/>
    <w:rsid w:val="005D46BE"/>
    <w:rsid w:val="005D46C3"/>
    <w:rsid w:val="005D471E"/>
    <w:rsid w:val="005D497D"/>
    <w:rsid w:val="005D4A2B"/>
    <w:rsid w:val="005D4DF2"/>
    <w:rsid w:val="005D4E7C"/>
    <w:rsid w:val="005D5085"/>
    <w:rsid w:val="005D5145"/>
    <w:rsid w:val="005D537E"/>
    <w:rsid w:val="005D553E"/>
    <w:rsid w:val="005D556B"/>
    <w:rsid w:val="005D55B5"/>
    <w:rsid w:val="005D5609"/>
    <w:rsid w:val="005D5610"/>
    <w:rsid w:val="005D56FC"/>
    <w:rsid w:val="005D575C"/>
    <w:rsid w:val="005D580B"/>
    <w:rsid w:val="005D588D"/>
    <w:rsid w:val="005D5BB8"/>
    <w:rsid w:val="005D5C4F"/>
    <w:rsid w:val="005D5E02"/>
    <w:rsid w:val="005D5ED3"/>
    <w:rsid w:val="005D60C4"/>
    <w:rsid w:val="005D611B"/>
    <w:rsid w:val="005D642E"/>
    <w:rsid w:val="005D656A"/>
    <w:rsid w:val="005D66D7"/>
    <w:rsid w:val="005D68F1"/>
    <w:rsid w:val="005D690E"/>
    <w:rsid w:val="005D6A09"/>
    <w:rsid w:val="005D6C3A"/>
    <w:rsid w:val="005D6C73"/>
    <w:rsid w:val="005D6E13"/>
    <w:rsid w:val="005D6EE1"/>
    <w:rsid w:val="005D6F1A"/>
    <w:rsid w:val="005D7151"/>
    <w:rsid w:val="005D71D0"/>
    <w:rsid w:val="005D72D3"/>
    <w:rsid w:val="005D7493"/>
    <w:rsid w:val="005D7541"/>
    <w:rsid w:val="005D756E"/>
    <w:rsid w:val="005D775A"/>
    <w:rsid w:val="005D79DE"/>
    <w:rsid w:val="005D7B51"/>
    <w:rsid w:val="005D7D6F"/>
    <w:rsid w:val="005D7F73"/>
    <w:rsid w:val="005E002A"/>
    <w:rsid w:val="005E006A"/>
    <w:rsid w:val="005E00F8"/>
    <w:rsid w:val="005E0226"/>
    <w:rsid w:val="005E034D"/>
    <w:rsid w:val="005E03AE"/>
    <w:rsid w:val="005E03F3"/>
    <w:rsid w:val="005E0686"/>
    <w:rsid w:val="005E0892"/>
    <w:rsid w:val="005E09A0"/>
    <w:rsid w:val="005E09A1"/>
    <w:rsid w:val="005E0A1D"/>
    <w:rsid w:val="005E0B05"/>
    <w:rsid w:val="005E0C34"/>
    <w:rsid w:val="005E0D86"/>
    <w:rsid w:val="005E0E55"/>
    <w:rsid w:val="005E0F39"/>
    <w:rsid w:val="005E0F47"/>
    <w:rsid w:val="005E0F6E"/>
    <w:rsid w:val="005E1006"/>
    <w:rsid w:val="005E117E"/>
    <w:rsid w:val="005E1313"/>
    <w:rsid w:val="005E1449"/>
    <w:rsid w:val="005E1779"/>
    <w:rsid w:val="005E1856"/>
    <w:rsid w:val="005E1ADF"/>
    <w:rsid w:val="005E1BA3"/>
    <w:rsid w:val="005E1F2C"/>
    <w:rsid w:val="005E1FDC"/>
    <w:rsid w:val="005E23F1"/>
    <w:rsid w:val="005E243B"/>
    <w:rsid w:val="005E250A"/>
    <w:rsid w:val="005E25B0"/>
    <w:rsid w:val="005E275A"/>
    <w:rsid w:val="005E2A2D"/>
    <w:rsid w:val="005E2A4E"/>
    <w:rsid w:val="005E2A96"/>
    <w:rsid w:val="005E2AA7"/>
    <w:rsid w:val="005E2BAF"/>
    <w:rsid w:val="005E2C8F"/>
    <w:rsid w:val="005E2DEE"/>
    <w:rsid w:val="005E2F59"/>
    <w:rsid w:val="005E2F8D"/>
    <w:rsid w:val="005E3204"/>
    <w:rsid w:val="005E336F"/>
    <w:rsid w:val="005E34ED"/>
    <w:rsid w:val="005E3642"/>
    <w:rsid w:val="005E3712"/>
    <w:rsid w:val="005E37D6"/>
    <w:rsid w:val="005E39E5"/>
    <w:rsid w:val="005E3A81"/>
    <w:rsid w:val="005E3C14"/>
    <w:rsid w:val="005E3D36"/>
    <w:rsid w:val="005E3E0E"/>
    <w:rsid w:val="005E3E23"/>
    <w:rsid w:val="005E3F20"/>
    <w:rsid w:val="005E3F5A"/>
    <w:rsid w:val="005E41FB"/>
    <w:rsid w:val="005E4201"/>
    <w:rsid w:val="005E425B"/>
    <w:rsid w:val="005E42CA"/>
    <w:rsid w:val="005E4503"/>
    <w:rsid w:val="005E468C"/>
    <w:rsid w:val="005E46C8"/>
    <w:rsid w:val="005E4727"/>
    <w:rsid w:val="005E4DCB"/>
    <w:rsid w:val="005E4EA9"/>
    <w:rsid w:val="005E4F08"/>
    <w:rsid w:val="005E4FBA"/>
    <w:rsid w:val="005E50E1"/>
    <w:rsid w:val="005E51A5"/>
    <w:rsid w:val="005E5269"/>
    <w:rsid w:val="005E5312"/>
    <w:rsid w:val="005E5406"/>
    <w:rsid w:val="005E554B"/>
    <w:rsid w:val="005E55A8"/>
    <w:rsid w:val="005E563B"/>
    <w:rsid w:val="005E56CF"/>
    <w:rsid w:val="005E56EA"/>
    <w:rsid w:val="005E576C"/>
    <w:rsid w:val="005E5874"/>
    <w:rsid w:val="005E5924"/>
    <w:rsid w:val="005E5A28"/>
    <w:rsid w:val="005E5A50"/>
    <w:rsid w:val="005E5A73"/>
    <w:rsid w:val="005E5EF1"/>
    <w:rsid w:val="005E5F2D"/>
    <w:rsid w:val="005E60BE"/>
    <w:rsid w:val="005E60E3"/>
    <w:rsid w:val="005E6267"/>
    <w:rsid w:val="005E638D"/>
    <w:rsid w:val="005E6533"/>
    <w:rsid w:val="005E6581"/>
    <w:rsid w:val="005E669F"/>
    <w:rsid w:val="005E679A"/>
    <w:rsid w:val="005E681C"/>
    <w:rsid w:val="005E6906"/>
    <w:rsid w:val="005E7184"/>
    <w:rsid w:val="005E7379"/>
    <w:rsid w:val="005E74E5"/>
    <w:rsid w:val="005E758B"/>
    <w:rsid w:val="005E7644"/>
    <w:rsid w:val="005E76A0"/>
    <w:rsid w:val="005E78E3"/>
    <w:rsid w:val="005E7A34"/>
    <w:rsid w:val="005E7A4E"/>
    <w:rsid w:val="005E7C9B"/>
    <w:rsid w:val="005E7CA4"/>
    <w:rsid w:val="005E7CC1"/>
    <w:rsid w:val="005E7D09"/>
    <w:rsid w:val="005E7D2D"/>
    <w:rsid w:val="005F01E4"/>
    <w:rsid w:val="005F01EB"/>
    <w:rsid w:val="005F03E8"/>
    <w:rsid w:val="005F04D9"/>
    <w:rsid w:val="005F0528"/>
    <w:rsid w:val="005F0652"/>
    <w:rsid w:val="005F0797"/>
    <w:rsid w:val="005F084A"/>
    <w:rsid w:val="005F0B80"/>
    <w:rsid w:val="005F0E89"/>
    <w:rsid w:val="005F0FA8"/>
    <w:rsid w:val="005F0FF2"/>
    <w:rsid w:val="005F109D"/>
    <w:rsid w:val="005F10F4"/>
    <w:rsid w:val="005F151E"/>
    <w:rsid w:val="005F1593"/>
    <w:rsid w:val="005F15A6"/>
    <w:rsid w:val="005F164B"/>
    <w:rsid w:val="005F16DA"/>
    <w:rsid w:val="005F1842"/>
    <w:rsid w:val="005F1A80"/>
    <w:rsid w:val="005F1AC8"/>
    <w:rsid w:val="005F1B2C"/>
    <w:rsid w:val="005F1C9A"/>
    <w:rsid w:val="005F1D14"/>
    <w:rsid w:val="005F1E88"/>
    <w:rsid w:val="005F1EFD"/>
    <w:rsid w:val="005F1FB5"/>
    <w:rsid w:val="005F211A"/>
    <w:rsid w:val="005F22C6"/>
    <w:rsid w:val="005F22E1"/>
    <w:rsid w:val="005F2463"/>
    <w:rsid w:val="005F2574"/>
    <w:rsid w:val="005F25C2"/>
    <w:rsid w:val="005F274F"/>
    <w:rsid w:val="005F282F"/>
    <w:rsid w:val="005F2847"/>
    <w:rsid w:val="005F2900"/>
    <w:rsid w:val="005F29F2"/>
    <w:rsid w:val="005F2A30"/>
    <w:rsid w:val="005F2D26"/>
    <w:rsid w:val="005F2DC5"/>
    <w:rsid w:val="005F2EF2"/>
    <w:rsid w:val="005F2FC3"/>
    <w:rsid w:val="005F314F"/>
    <w:rsid w:val="005F3274"/>
    <w:rsid w:val="005F349E"/>
    <w:rsid w:val="005F352C"/>
    <w:rsid w:val="005F370E"/>
    <w:rsid w:val="005F39C9"/>
    <w:rsid w:val="005F3A11"/>
    <w:rsid w:val="005F3A12"/>
    <w:rsid w:val="005F3AA6"/>
    <w:rsid w:val="005F3BFB"/>
    <w:rsid w:val="005F3D18"/>
    <w:rsid w:val="005F3DE7"/>
    <w:rsid w:val="005F3E5C"/>
    <w:rsid w:val="005F412A"/>
    <w:rsid w:val="005F41CC"/>
    <w:rsid w:val="005F429C"/>
    <w:rsid w:val="005F43CF"/>
    <w:rsid w:val="005F4512"/>
    <w:rsid w:val="005F45A3"/>
    <w:rsid w:val="005F45E3"/>
    <w:rsid w:val="005F4648"/>
    <w:rsid w:val="005F46E3"/>
    <w:rsid w:val="005F475B"/>
    <w:rsid w:val="005F4941"/>
    <w:rsid w:val="005F4A15"/>
    <w:rsid w:val="005F4AFB"/>
    <w:rsid w:val="005F4B0E"/>
    <w:rsid w:val="005F4BDB"/>
    <w:rsid w:val="005F4D66"/>
    <w:rsid w:val="005F4F1F"/>
    <w:rsid w:val="005F4F30"/>
    <w:rsid w:val="005F50E0"/>
    <w:rsid w:val="005F5296"/>
    <w:rsid w:val="005F52C2"/>
    <w:rsid w:val="005F52E0"/>
    <w:rsid w:val="005F543D"/>
    <w:rsid w:val="005F54E3"/>
    <w:rsid w:val="005F59DE"/>
    <w:rsid w:val="005F5BB4"/>
    <w:rsid w:val="005F5C60"/>
    <w:rsid w:val="005F5C71"/>
    <w:rsid w:val="005F5F35"/>
    <w:rsid w:val="005F5FF8"/>
    <w:rsid w:val="005F632D"/>
    <w:rsid w:val="005F6680"/>
    <w:rsid w:val="005F669A"/>
    <w:rsid w:val="005F66DF"/>
    <w:rsid w:val="005F6854"/>
    <w:rsid w:val="005F6DD5"/>
    <w:rsid w:val="005F6E8C"/>
    <w:rsid w:val="005F6F75"/>
    <w:rsid w:val="005F707F"/>
    <w:rsid w:val="005F73F8"/>
    <w:rsid w:val="005F7462"/>
    <w:rsid w:val="005F7505"/>
    <w:rsid w:val="005F750A"/>
    <w:rsid w:val="005F758A"/>
    <w:rsid w:val="005F76B5"/>
    <w:rsid w:val="005F775F"/>
    <w:rsid w:val="005F79E4"/>
    <w:rsid w:val="005F7A50"/>
    <w:rsid w:val="005F7B9B"/>
    <w:rsid w:val="005F7C3D"/>
    <w:rsid w:val="005F7D3D"/>
    <w:rsid w:val="005F7D81"/>
    <w:rsid w:val="005F7DC4"/>
    <w:rsid w:val="005F7DD8"/>
    <w:rsid w:val="005F7E5F"/>
    <w:rsid w:val="005F7ECF"/>
    <w:rsid w:val="006001C0"/>
    <w:rsid w:val="006003E9"/>
    <w:rsid w:val="0060040B"/>
    <w:rsid w:val="0060041B"/>
    <w:rsid w:val="00600913"/>
    <w:rsid w:val="00600995"/>
    <w:rsid w:val="006009ED"/>
    <w:rsid w:val="00600B3A"/>
    <w:rsid w:val="00600BBF"/>
    <w:rsid w:val="00600C16"/>
    <w:rsid w:val="00600C8F"/>
    <w:rsid w:val="00600D19"/>
    <w:rsid w:val="00600D20"/>
    <w:rsid w:val="00600D2F"/>
    <w:rsid w:val="00600F7D"/>
    <w:rsid w:val="00601066"/>
    <w:rsid w:val="0060107F"/>
    <w:rsid w:val="006010A7"/>
    <w:rsid w:val="00601270"/>
    <w:rsid w:val="00601344"/>
    <w:rsid w:val="006013DB"/>
    <w:rsid w:val="00601408"/>
    <w:rsid w:val="0060159F"/>
    <w:rsid w:val="006016A9"/>
    <w:rsid w:val="0060175A"/>
    <w:rsid w:val="006017EE"/>
    <w:rsid w:val="00601850"/>
    <w:rsid w:val="006018DD"/>
    <w:rsid w:val="006019C1"/>
    <w:rsid w:val="00601A3A"/>
    <w:rsid w:val="00601AB5"/>
    <w:rsid w:val="00601C85"/>
    <w:rsid w:val="00601EA0"/>
    <w:rsid w:val="00601EF7"/>
    <w:rsid w:val="00601FB5"/>
    <w:rsid w:val="00601FBA"/>
    <w:rsid w:val="00602012"/>
    <w:rsid w:val="006020AD"/>
    <w:rsid w:val="00602190"/>
    <w:rsid w:val="00602197"/>
    <w:rsid w:val="0060222D"/>
    <w:rsid w:val="006022BA"/>
    <w:rsid w:val="0060248D"/>
    <w:rsid w:val="00602614"/>
    <w:rsid w:val="0060265F"/>
    <w:rsid w:val="00602986"/>
    <w:rsid w:val="00602B94"/>
    <w:rsid w:val="00602CB5"/>
    <w:rsid w:val="00602CC5"/>
    <w:rsid w:val="00602D58"/>
    <w:rsid w:val="00602E4E"/>
    <w:rsid w:val="00602E62"/>
    <w:rsid w:val="006031AE"/>
    <w:rsid w:val="0060327A"/>
    <w:rsid w:val="00603284"/>
    <w:rsid w:val="006034D1"/>
    <w:rsid w:val="00603773"/>
    <w:rsid w:val="00603797"/>
    <w:rsid w:val="00603921"/>
    <w:rsid w:val="00603BC1"/>
    <w:rsid w:val="00603C09"/>
    <w:rsid w:val="00603EE0"/>
    <w:rsid w:val="0060412F"/>
    <w:rsid w:val="0060431E"/>
    <w:rsid w:val="00604470"/>
    <w:rsid w:val="0060465D"/>
    <w:rsid w:val="0060466A"/>
    <w:rsid w:val="00604693"/>
    <w:rsid w:val="00604885"/>
    <w:rsid w:val="006049AB"/>
    <w:rsid w:val="006049CF"/>
    <w:rsid w:val="00604A36"/>
    <w:rsid w:val="00604B6C"/>
    <w:rsid w:val="00604B92"/>
    <w:rsid w:val="00604B97"/>
    <w:rsid w:val="00604E0D"/>
    <w:rsid w:val="00604E44"/>
    <w:rsid w:val="006050C6"/>
    <w:rsid w:val="00605239"/>
    <w:rsid w:val="00605247"/>
    <w:rsid w:val="006054B1"/>
    <w:rsid w:val="006055E9"/>
    <w:rsid w:val="006056D8"/>
    <w:rsid w:val="006057E7"/>
    <w:rsid w:val="0060582B"/>
    <w:rsid w:val="0060596F"/>
    <w:rsid w:val="00605975"/>
    <w:rsid w:val="00605F57"/>
    <w:rsid w:val="00606079"/>
    <w:rsid w:val="006060BA"/>
    <w:rsid w:val="00606101"/>
    <w:rsid w:val="0060624A"/>
    <w:rsid w:val="00606261"/>
    <w:rsid w:val="006063E3"/>
    <w:rsid w:val="006063FC"/>
    <w:rsid w:val="006064E0"/>
    <w:rsid w:val="00606557"/>
    <w:rsid w:val="0060655B"/>
    <w:rsid w:val="00606633"/>
    <w:rsid w:val="00606775"/>
    <w:rsid w:val="0060680C"/>
    <w:rsid w:val="0060686F"/>
    <w:rsid w:val="006068EB"/>
    <w:rsid w:val="006069CD"/>
    <w:rsid w:val="00606B1E"/>
    <w:rsid w:val="00606C68"/>
    <w:rsid w:val="00606D33"/>
    <w:rsid w:val="0060705F"/>
    <w:rsid w:val="0060720B"/>
    <w:rsid w:val="0060726F"/>
    <w:rsid w:val="006073B3"/>
    <w:rsid w:val="006074F3"/>
    <w:rsid w:val="006076DD"/>
    <w:rsid w:val="00607819"/>
    <w:rsid w:val="00607848"/>
    <w:rsid w:val="00607997"/>
    <w:rsid w:val="00607A77"/>
    <w:rsid w:val="00607AFD"/>
    <w:rsid w:val="00607DA6"/>
    <w:rsid w:val="00607F54"/>
    <w:rsid w:val="00607F6A"/>
    <w:rsid w:val="006102F9"/>
    <w:rsid w:val="00610320"/>
    <w:rsid w:val="006103EA"/>
    <w:rsid w:val="00610686"/>
    <w:rsid w:val="006109C5"/>
    <w:rsid w:val="00610D3A"/>
    <w:rsid w:val="00610DE1"/>
    <w:rsid w:val="00610F0A"/>
    <w:rsid w:val="006110C9"/>
    <w:rsid w:val="006110E9"/>
    <w:rsid w:val="006111EE"/>
    <w:rsid w:val="006112BB"/>
    <w:rsid w:val="006113E0"/>
    <w:rsid w:val="006113FB"/>
    <w:rsid w:val="00611468"/>
    <w:rsid w:val="006114CC"/>
    <w:rsid w:val="006115C6"/>
    <w:rsid w:val="006117A6"/>
    <w:rsid w:val="00611A4A"/>
    <w:rsid w:val="00611AB0"/>
    <w:rsid w:val="00611DB6"/>
    <w:rsid w:val="00611F13"/>
    <w:rsid w:val="006122B1"/>
    <w:rsid w:val="00612311"/>
    <w:rsid w:val="00612353"/>
    <w:rsid w:val="00612440"/>
    <w:rsid w:val="006125E1"/>
    <w:rsid w:val="006127F0"/>
    <w:rsid w:val="00612A2A"/>
    <w:rsid w:val="00612B1A"/>
    <w:rsid w:val="00612B27"/>
    <w:rsid w:val="00612CE6"/>
    <w:rsid w:val="00612DD5"/>
    <w:rsid w:val="00612DDD"/>
    <w:rsid w:val="00612E5C"/>
    <w:rsid w:val="00612F15"/>
    <w:rsid w:val="00612F78"/>
    <w:rsid w:val="00613035"/>
    <w:rsid w:val="00613038"/>
    <w:rsid w:val="00613148"/>
    <w:rsid w:val="006131A0"/>
    <w:rsid w:val="00613304"/>
    <w:rsid w:val="00613392"/>
    <w:rsid w:val="006134EE"/>
    <w:rsid w:val="00613542"/>
    <w:rsid w:val="0061359E"/>
    <w:rsid w:val="006135B5"/>
    <w:rsid w:val="006138D9"/>
    <w:rsid w:val="0061393E"/>
    <w:rsid w:val="00613D12"/>
    <w:rsid w:val="00613EFF"/>
    <w:rsid w:val="00613FE3"/>
    <w:rsid w:val="0061401F"/>
    <w:rsid w:val="006144E8"/>
    <w:rsid w:val="006146D6"/>
    <w:rsid w:val="00614789"/>
    <w:rsid w:val="006147F7"/>
    <w:rsid w:val="00614990"/>
    <w:rsid w:val="00614AB7"/>
    <w:rsid w:val="00614CCB"/>
    <w:rsid w:val="00614EE3"/>
    <w:rsid w:val="006150DE"/>
    <w:rsid w:val="006154AE"/>
    <w:rsid w:val="00615553"/>
    <w:rsid w:val="006157F8"/>
    <w:rsid w:val="0061597E"/>
    <w:rsid w:val="00615A8E"/>
    <w:rsid w:val="00615B86"/>
    <w:rsid w:val="00615C80"/>
    <w:rsid w:val="00615D91"/>
    <w:rsid w:val="00615DDF"/>
    <w:rsid w:val="006160C5"/>
    <w:rsid w:val="006161C7"/>
    <w:rsid w:val="0061665A"/>
    <w:rsid w:val="006167B3"/>
    <w:rsid w:val="00616A94"/>
    <w:rsid w:val="00616AF2"/>
    <w:rsid w:val="00616CEB"/>
    <w:rsid w:val="00616DB8"/>
    <w:rsid w:val="00616E1B"/>
    <w:rsid w:val="00616ED2"/>
    <w:rsid w:val="00616F8D"/>
    <w:rsid w:val="00616FA5"/>
    <w:rsid w:val="00616FA7"/>
    <w:rsid w:val="0061714F"/>
    <w:rsid w:val="00617362"/>
    <w:rsid w:val="006173CE"/>
    <w:rsid w:val="00617482"/>
    <w:rsid w:val="006174B4"/>
    <w:rsid w:val="006175D9"/>
    <w:rsid w:val="0061784B"/>
    <w:rsid w:val="0061786B"/>
    <w:rsid w:val="006178D1"/>
    <w:rsid w:val="00617A6E"/>
    <w:rsid w:val="00617B9A"/>
    <w:rsid w:val="00617C16"/>
    <w:rsid w:val="00617D31"/>
    <w:rsid w:val="00617DC8"/>
    <w:rsid w:val="00617F83"/>
    <w:rsid w:val="0062009F"/>
    <w:rsid w:val="006200F6"/>
    <w:rsid w:val="006205C1"/>
    <w:rsid w:val="006205FF"/>
    <w:rsid w:val="006206B2"/>
    <w:rsid w:val="00620771"/>
    <w:rsid w:val="0062094E"/>
    <w:rsid w:val="00620A14"/>
    <w:rsid w:val="00620A8A"/>
    <w:rsid w:val="00620B7F"/>
    <w:rsid w:val="00620CD8"/>
    <w:rsid w:val="00620D59"/>
    <w:rsid w:val="00620DF0"/>
    <w:rsid w:val="00620E3E"/>
    <w:rsid w:val="00620E49"/>
    <w:rsid w:val="00620EE6"/>
    <w:rsid w:val="00620EEC"/>
    <w:rsid w:val="00620F28"/>
    <w:rsid w:val="00620FCE"/>
    <w:rsid w:val="00621166"/>
    <w:rsid w:val="00621170"/>
    <w:rsid w:val="0062134C"/>
    <w:rsid w:val="006213E3"/>
    <w:rsid w:val="006214C9"/>
    <w:rsid w:val="006215D1"/>
    <w:rsid w:val="00621649"/>
    <w:rsid w:val="006216FB"/>
    <w:rsid w:val="00621753"/>
    <w:rsid w:val="00621866"/>
    <w:rsid w:val="00621A62"/>
    <w:rsid w:val="00621B8A"/>
    <w:rsid w:val="00621DFA"/>
    <w:rsid w:val="006220D5"/>
    <w:rsid w:val="00622127"/>
    <w:rsid w:val="00622192"/>
    <w:rsid w:val="00622195"/>
    <w:rsid w:val="0062227A"/>
    <w:rsid w:val="006222C4"/>
    <w:rsid w:val="006223A5"/>
    <w:rsid w:val="0062243A"/>
    <w:rsid w:val="00622465"/>
    <w:rsid w:val="0062257D"/>
    <w:rsid w:val="0062270F"/>
    <w:rsid w:val="006227EC"/>
    <w:rsid w:val="006228C7"/>
    <w:rsid w:val="006229C9"/>
    <w:rsid w:val="00622A71"/>
    <w:rsid w:val="00622B5A"/>
    <w:rsid w:val="00622D72"/>
    <w:rsid w:val="00622E9A"/>
    <w:rsid w:val="00622FF8"/>
    <w:rsid w:val="006232EA"/>
    <w:rsid w:val="006232FE"/>
    <w:rsid w:val="00623385"/>
    <w:rsid w:val="00623690"/>
    <w:rsid w:val="006236E8"/>
    <w:rsid w:val="00623800"/>
    <w:rsid w:val="0062386E"/>
    <w:rsid w:val="0062393D"/>
    <w:rsid w:val="006239B6"/>
    <w:rsid w:val="00623BC4"/>
    <w:rsid w:val="00623BEC"/>
    <w:rsid w:val="00623DBA"/>
    <w:rsid w:val="00624328"/>
    <w:rsid w:val="00624364"/>
    <w:rsid w:val="00624595"/>
    <w:rsid w:val="006245FC"/>
    <w:rsid w:val="006246B3"/>
    <w:rsid w:val="006249B3"/>
    <w:rsid w:val="006249CD"/>
    <w:rsid w:val="00624A19"/>
    <w:rsid w:val="00624B1F"/>
    <w:rsid w:val="00624B7E"/>
    <w:rsid w:val="00624BC1"/>
    <w:rsid w:val="00624F9B"/>
    <w:rsid w:val="006253AA"/>
    <w:rsid w:val="0062559B"/>
    <w:rsid w:val="006255ED"/>
    <w:rsid w:val="00625626"/>
    <w:rsid w:val="00625806"/>
    <w:rsid w:val="0062590E"/>
    <w:rsid w:val="006259AA"/>
    <w:rsid w:val="00625AC9"/>
    <w:rsid w:val="00625C2F"/>
    <w:rsid w:val="00625D83"/>
    <w:rsid w:val="00625E7C"/>
    <w:rsid w:val="00626140"/>
    <w:rsid w:val="0062614D"/>
    <w:rsid w:val="00626300"/>
    <w:rsid w:val="00626384"/>
    <w:rsid w:val="006265DB"/>
    <w:rsid w:val="00626641"/>
    <w:rsid w:val="00626746"/>
    <w:rsid w:val="0062682A"/>
    <w:rsid w:val="0062682D"/>
    <w:rsid w:val="00626A04"/>
    <w:rsid w:val="00626A8A"/>
    <w:rsid w:val="00626AAF"/>
    <w:rsid w:val="00626AC4"/>
    <w:rsid w:val="00626AEA"/>
    <w:rsid w:val="00626BD4"/>
    <w:rsid w:val="00626E39"/>
    <w:rsid w:val="00626FF8"/>
    <w:rsid w:val="00627018"/>
    <w:rsid w:val="00627023"/>
    <w:rsid w:val="0062707C"/>
    <w:rsid w:val="00627139"/>
    <w:rsid w:val="00627197"/>
    <w:rsid w:val="00627284"/>
    <w:rsid w:val="00627314"/>
    <w:rsid w:val="00627377"/>
    <w:rsid w:val="0062743F"/>
    <w:rsid w:val="0062748F"/>
    <w:rsid w:val="006274B6"/>
    <w:rsid w:val="00627542"/>
    <w:rsid w:val="006276DF"/>
    <w:rsid w:val="00627797"/>
    <w:rsid w:val="006277B9"/>
    <w:rsid w:val="00627A27"/>
    <w:rsid w:val="00627BAA"/>
    <w:rsid w:val="00627CF7"/>
    <w:rsid w:val="00627CFE"/>
    <w:rsid w:val="00627D86"/>
    <w:rsid w:val="00627DD8"/>
    <w:rsid w:val="00627E76"/>
    <w:rsid w:val="00630033"/>
    <w:rsid w:val="00630428"/>
    <w:rsid w:val="006305DA"/>
    <w:rsid w:val="00630618"/>
    <w:rsid w:val="00630805"/>
    <w:rsid w:val="006308F0"/>
    <w:rsid w:val="00630AC3"/>
    <w:rsid w:val="00630CA7"/>
    <w:rsid w:val="00630CB0"/>
    <w:rsid w:val="00630DDC"/>
    <w:rsid w:val="00630E31"/>
    <w:rsid w:val="00630E9C"/>
    <w:rsid w:val="00631000"/>
    <w:rsid w:val="00631003"/>
    <w:rsid w:val="0063107C"/>
    <w:rsid w:val="0063111D"/>
    <w:rsid w:val="0063112C"/>
    <w:rsid w:val="00631168"/>
    <w:rsid w:val="00631513"/>
    <w:rsid w:val="0063152A"/>
    <w:rsid w:val="006315DF"/>
    <w:rsid w:val="006315FA"/>
    <w:rsid w:val="006316F6"/>
    <w:rsid w:val="00631825"/>
    <w:rsid w:val="00631869"/>
    <w:rsid w:val="006319B8"/>
    <w:rsid w:val="006319F7"/>
    <w:rsid w:val="00631A4E"/>
    <w:rsid w:val="00631B69"/>
    <w:rsid w:val="00631BD0"/>
    <w:rsid w:val="00631D74"/>
    <w:rsid w:val="00631D82"/>
    <w:rsid w:val="00631F44"/>
    <w:rsid w:val="006322AD"/>
    <w:rsid w:val="0063231A"/>
    <w:rsid w:val="0063234A"/>
    <w:rsid w:val="0063243C"/>
    <w:rsid w:val="00632710"/>
    <w:rsid w:val="006327E4"/>
    <w:rsid w:val="00632926"/>
    <w:rsid w:val="00632993"/>
    <w:rsid w:val="00632A10"/>
    <w:rsid w:val="00632A44"/>
    <w:rsid w:val="00632A85"/>
    <w:rsid w:val="00632E64"/>
    <w:rsid w:val="00632EC7"/>
    <w:rsid w:val="00632F5D"/>
    <w:rsid w:val="006330A0"/>
    <w:rsid w:val="00633150"/>
    <w:rsid w:val="0063339C"/>
    <w:rsid w:val="006334C6"/>
    <w:rsid w:val="00633592"/>
    <w:rsid w:val="006336DC"/>
    <w:rsid w:val="00633A02"/>
    <w:rsid w:val="00633A73"/>
    <w:rsid w:val="00633B02"/>
    <w:rsid w:val="00633B12"/>
    <w:rsid w:val="00633CF0"/>
    <w:rsid w:val="00633EB9"/>
    <w:rsid w:val="006340F2"/>
    <w:rsid w:val="0063412F"/>
    <w:rsid w:val="00634856"/>
    <w:rsid w:val="006348CD"/>
    <w:rsid w:val="006348D6"/>
    <w:rsid w:val="00634D20"/>
    <w:rsid w:val="00634E31"/>
    <w:rsid w:val="00634F26"/>
    <w:rsid w:val="00635074"/>
    <w:rsid w:val="00635077"/>
    <w:rsid w:val="00635111"/>
    <w:rsid w:val="006351C0"/>
    <w:rsid w:val="0063520A"/>
    <w:rsid w:val="00635291"/>
    <w:rsid w:val="006353E0"/>
    <w:rsid w:val="0063555A"/>
    <w:rsid w:val="006355EB"/>
    <w:rsid w:val="00635783"/>
    <w:rsid w:val="006357C1"/>
    <w:rsid w:val="006358B7"/>
    <w:rsid w:val="00635956"/>
    <w:rsid w:val="0063597B"/>
    <w:rsid w:val="00635BAC"/>
    <w:rsid w:val="00635DFD"/>
    <w:rsid w:val="00635FCE"/>
    <w:rsid w:val="006361C2"/>
    <w:rsid w:val="00636246"/>
    <w:rsid w:val="006364E9"/>
    <w:rsid w:val="0063651E"/>
    <w:rsid w:val="00636537"/>
    <w:rsid w:val="00636541"/>
    <w:rsid w:val="00636652"/>
    <w:rsid w:val="0063665A"/>
    <w:rsid w:val="006367C4"/>
    <w:rsid w:val="006368AC"/>
    <w:rsid w:val="006368FC"/>
    <w:rsid w:val="006369A3"/>
    <w:rsid w:val="00636A0E"/>
    <w:rsid w:val="00636FB4"/>
    <w:rsid w:val="00636FE0"/>
    <w:rsid w:val="006371A7"/>
    <w:rsid w:val="006374E4"/>
    <w:rsid w:val="006375F2"/>
    <w:rsid w:val="006376F1"/>
    <w:rsid w:val="00637723"/>
    <w:rsid w:val="006377CE"/>
    <w:rsid w:val="006377F8"/>
    <w:rsid w:val="0063785D"/>
    <w:rsid w:val="00637961"/>
    <w:rsid w:val="006379BC"/>
    <w:rsid w:val="00637AE7"/>
    <w:rsid w:val="00637B3F"/>
    <w:rsid w:val="00637DF2"/>
    <w:rsid w:val="00637EE8"/>
    <w:rsid w:val="00637F3C"/>
    <w:rsid w:val="00640145"/>
    <w:rsid w:val="0064023B"/>
    <w:rsid w:val="006403C5"/>
    <w:rsid w:val="00640718"/>
    <w:rsid w:val="006409DD"/>
    <w:rsid w:val="00640A1B"/>
    <w:rsid w:val="00640A65"/>
    <w:rsid w:val="00640BE6"/>
    <w:rsid w:val="00640C31"/>
    <w:rsid w:val="00640C83"/>
    <w:rsid w:val="00640F24"/>
    <w:rsid w:val="0064113B"/>
    <w:rsid w:val="006411CF"/>
    <w:rsid w:val="00641322"/>
    <w:rsid w:val="0064146C"/>
    <w:rsid w:val="006414A5"/>
    <w:rsid w:val="00641558"/>
    <w:rsid w:val="006415F4"/>
    <w:rsid w:val="006418D7"/>
    <w:rsid w:val="00641A91"/>
    <w:rsid w:val="00641AE5"/>
    <w:rsid w:val="00641B39"/>
    <w:rsid w:val="00641B5F"/>
    <w:rsid w:val="00641C0F"/>
    <w:rsid w:val="00641C76"/>
    <w:rsid w:val="00641D96"/>
    <w:rsid w:val="006420A5"/>
    <w:rsid w:val="0064212E"/>
    <w:rsid w:val="00642221"/>
    <w:rsid w:val="006423CA"/>
    <w:rsid w:val="0064265F"/>
    <w:rsid w:val="0064271C"/>
    <w:rsid w:val="00642847"/>
    <w:rsid w:val="00642945"/>
    <w:rsid w:val="00642A08"/>
    <w:rsid w:val="00642D91"/>
    <w:rsid w:val="00642E56"/>
    <w:rsid w:val="00642E98"/>
    <w:rsid w:val="00642ED1"/>
    <w:rsid w:val="0064305B"/>
    <w:rsid w:val="00643087"/>
    <w:rsid w:val="006430F6"/>
    <w:rsid w:val="00643117"/>
    <w:rsid w:val="0064328D"/>
    <w:rsid w:val="006432EF"/>
    <w:rsid w:val="00643325"/>
    <w:rsid w:val="00643374"/>
    <w:rsid w:val="0064345C"/>
    <w:rsid w:val="006434F5"/>
    <w:rsid w:val="00643934"/>
    <w:rsid w:val="00643941"/>
    <w:rsid w:val="00643A8C"/>
    <w:rsid w:val="00643C26"/>
    <w:rsid w:val="00643E65"/>
    <w:rsid w:val="00644127"/>
    <w:rsid w:val="00644291"/>
    <w:rsid w:val="00644348"/>
    <w:rsid w:val="006444E0"/>
    <w:rsid w:val="006445CE"/>
    <w:rsid w:val="00644749"/>
    <w:rsid w:val="006447D2"/>
    <w:rsid w:val="00644882"/>
    <w:rsid w:val="006449C2"/>
    <w:rsid w:val="00644B8A"/>
    <w:rsid w:val="00644C8E"/>
    <w:rsid w:val="00644CED"/>
    <w:rsid w:val="00644DE4"/>
    <w:rsid w:val="00645064"/>
    <w:rsid w:val="0064511E"/>
    <w:rsid w:val="006451A9"/>
    <w:rsid w:val="00645348"/>
    <w:rsid w:val="0064534C"/>
    <w:rsid w:val="006453D7"/>
    <w:rsid w:val="00645471"/>
    <w:rsid w:val="006454CF"/>
    <w:rsid w:val="0064556F"/>
    <w:rsid w:val="006457BC"/>
    <w:rsid w:val="00645822"/>
    <w:rsid w:val="00645959"/>
    <w:rsid w:val="006459EF"/>
    <w:rsid w:val="00645AEA"/>
    <w:rsid w:val="00645B8F"/>
    <w:rsid w:val="00645BAC"/>
    <w:rsid w:val="00645BE9"/>
    <w:rsid w:val="00645C46"/>
    <w:rsid w:val="00645C99"/>
    <w:rsid w:val="00645D91"/>
    <w:rsid w:val="00645DF9"/>
    <w:rsid w:val="00645F8F"/>
    <w:rsid w:val="006460F0"/>
    <w:rsid w:val="006461B0"/>
    <w:rsid w:val="00646223"/>
    <w:rsid w:val="00646334"/>
    <w:rsid w:val="00646501"/>
    <w:rsid w:val="006466BE"/>
    <w:rsid w:val="006467D8"/>
    <w:rsid w:val="00646839"/>
    <w:rsid w:val="006468BC"/>
    <w:rsid w:val="006469BE"/>
    <w:rsid w:val="00646AB1"/>
    <w:rsid w:val="00646ACB"/>
    <w:rsid w:val="00646ADE"/>
    <w:rsid w:val="00646C0E"/>
    <w:rsid w:val="00646D58"/>
    <w:rsid w:val="00646DE8"/>
    <w:rsid w:val="00646DEA"/>
    <w:rsid w:val="00646E2C"/>
    <w:rsid w:val="00646EF2"/>
    <w:rsid w:val="00646F2E"/>
    <w:rsid w:val="00646FB9"/>
    <w:rsid w:val="00647113"/>
    <w:rsid w:val="0064714B"/>
    <w:rsid w:val="00647157"/>
    <w:rsid w:val="006473DB"/>
    <w:rsid w:val="0064764B"/>
    <w:rsid w:val="00647878"/>
    <w:rsid w:val="00647AAF"/>
    <w:rsid w:val="00647BED"/>
    <w:rsid w:val="00647D4E"/>
    <w:rsid w:val="00647E59"/>
    <w:rsid w:val="0065010F"/>
    <w:rsid w:val="006502D2"/>
    <w:rsid w:val="006503D9"/>
    <w:rsid w:val="00650403"/>
    <w:rsid w:val="00650416"/>
    <w:rsid w:val="006504CD"/>
    <w:rsid w:val="00650501"/>
    <w:rsid w:val="00650562"/>
    <w:rsid w:val="00650736"/>
    <w:rsid w:val="00650744"/>
    <w:rsid w:val="00650871"/>
    <w:rsid w:val="006508B7"/>
    <w:rsid w:val="00650AC3"/>
    <w:rsid w:val="00650D2B"/>
    <w:rsid w:val="00650D91"/>
    <w:rsid w:val="00650EE9"/>
    <w:rsid w:val="00650F88"/>
    <w:rsid w:val="00650FF3"/>
    <w:rsid w:val="0065118C"/>
    <w:rsid w:val="00651228"/>
    <w:rsid w:val="00651235"/>
    <w:rsid w:val="00651484"/>
    <w:rsid w:val="0065166D"/>
    <w:rsid w:val="006517FA"/>
    <w:rsid w:val="006518AE"/>
    <w:rsid w:val="006519A1"/>
    <w:rsid w:val="00651C0B"/>
    <w:rsid w:val="00651E5E"/>
    <w:rsid w:val="00651F12"/>
    <w:rsid w:val="006520A2"/>
    <w:rsid w:val="006524C0"/>
    <w:rsid w:val="00652592"/>
    <w:rsid w:val="006528B6"/>
    <w:rsid w:val="00652E68"/>
    <w:rsid w:val="00652F13"/>
    <w:rsid w:val="006530CB"/>
    <w:rsid w:val="0065317A"/>
    <w:rsid w:val="006531CF"/>
    <w:rsid w:val="0065326E"/>
    <w:rsid w:val="006533D3"/>
    <w:rsid w:val="006534C7"/>
    <w:rsid w:val="00653654"/>
    <w:rsid w:val="00653659"/>
    <w:rsid w:val="006536F1"/>
    <w:rsid w:val="006537B7"/>
    <w:rsid w:val="00653A07"/>
    <w:rsid w:val="00653AA6"/>
    <w:rsid w:val="00653B6A"/>
    <w:rsid w:val="00653C46"/>
    <w:rsid w:val="00653D2E"/>
    <w:rsid w:val="00653DDC"/>
    <w:rsid w:val="00653EA7"/>
    <w:rsid w:val="00653FA2"/>
    <w:rsid w:val="00653FEB"/>
    <w:rsid w:val="00654056"/>
    <w:rsid w:val="0065418F"/>
    <w:rsid w:val="006541B3"/>
    <w:rsid w:val="0065424B"/>
    <w:rsid w:val="006543A8"/>
    <w:rsid w:val="00654401"/>
    <w:rsid w:val="006548C5"/>
    <w:rsid w:val="00654972"/>
    <w:rsid w:val="00654BE2"/>
    <w:rsid w:val="00654DFE"/>
    <w:rsid w:val="006553C2"/>
    <w:rsid w:val="006553F3"/>
    <w:rsid w:val="006555C5"/>
    <w:rsid w:val="006557C0"/>
    <w:rsid w:val="006558FB"/>
    <w:rsid w:val="006559CC"/>
    <w:rsid w:val="00655A1D"/>
    <w:rsid w:val="00655A22"/>
    <w:rsid w:val="00655A8E"/>
    <w:rsid w:val="00655DE8"/>
    <w:rsid w:val="00655E11"/>
    <w:rsid w:val="00656035"/>
    <w:rsid w:val="006560E1"/>
    <w:rsid w:val="006562FC"/>
    <w:rsid w:val="006565B6"/>
    <w:rsid w:val="00656776"/>
    <w:rsid w:val="00656778"/>
    <w:rsid w:val="006567D2"/>
    <w:rsid w:val="00656C22"/>
    <w:rsid w:val="00656CB0"/>
    <w:rsid w:val="00656CE2"/>
    <w:rsid w:val="00656D10"/>
    <w:rsid w:val="00656EDB"/>
    <w:rsid w:val="00656FD6"/>
    <w:rsid w:val="00657135"/>
    <w:rsid w:val="0065732D"/>
    <w:rsid w:val="0065736F"/>
    <w:rsid w:val="006574BC"/>
    <w:rsid w:val="006575CC"/>
    <w:rsid w:val="006576F5"/>
    <w:rsid w:val="006577D3"/>
    <w:rsid w:val="006577E2"/>
    <w:rsid w:val="00657881"/>
    <w:rsid w:val="006578C6"/>
    <w:rsid w:val="0065794A"/>
    <w:rsid w:val="00657AB4"/>
    <w:rsid w:val="00657C20"/>
    <w:rsid w:val="00657DFE"/>
    <w:rsid w:val="006600B2"/>
    <w:rsid w:val="00660205"/>
    <w:rsid w:val="006604BF"/>
    <w:rsid w:val="006605FB"/>
    <w:rsid w:val="00660617"/>
    <w:rsid w:val="00660676"/>
    <w:rsid w:val="006606D2"/>
    <w:rsid w:val="00660786"/>
    <w:rsid w:val="00660917"/>
    <w:rsid w:val="00660B4B"/>
    <w:rsid w:val="00660C41"/>
    <w:rsid w:val="00660D93"/>
    <w:rsid w:val="00660DAF"/>
    <w:rsid w:val="00661209"/>
    <w:rsid w:val="006612CB"/>
    <w:rsid w:val="006612EA"/>
    <w:rsid w:val="006614B9"/>
    <w:rsid w:val="0066179A"/>
    <w:rsid w:val="00661833"/>
    <w:rsid w:val="0066186C"/>
    <w:rsid w:val="00661A5A"/>
    <w:rsid w:val="00661E55"/>
    <w:rsid w:val="00661EEB"/>
    <w:rsid w:val="0066211A"/>
    <w:rsid w:val="00662230"/>
    <w:rsid w:val="00662367"/>
    <w:rsid w:val="0066243D"/>
    <w:rsid w:val="0066265F"/>
    <w:rsid w:val="006626D4"/>
    <w:rsid w:val="0066270D"/>
    <w:rsid w:val="00662AB3"/>
    <w:rsid w:val="00662B0E"/>
    <w:rsid w:val="00662E71"/>
    <w:rsid w:val="0066325D"/>
    <w:rsid w:val="006632AD"/>
    <w:rsid w:val="00663425"/>
    <w:rsid w:val="006637F0"/>
    <w:rsid w:val="00663800"/>
    <w:rsid w:val="006638FE"/>
    <w:rsid w:val="006639B3"/>
    <w:rsid w:val="00663A27"/>
    <w:rsid w:val="00663A5C"/>
    <w:rsid w:val="00663B85"/>
    <w:rsid w:val="00663B8A"/>
    <w:rsid w:val="00663E23"/>
    <w:rsid w:val="00663E79"/>
    <w:rsid w:val="00663ECD"/>
    <w:rsid w:val="00663F1C"/>
    <w:rsid w:val="00664034"/>
    <w:rsid w:val="00664049"/>
    <w:rsid w:val="0066404F"/>
    <w:rsid w:val="00664076"/>
    <w:rsid w:val="00664091"/>
    <w:rsid w:val="00664147"/>
    <w:rsid w:val="00664193"/>
    <w:rsid w:val="006641E4"/>
    <w:rsid w:val="00664224"/>
    <w:rsid w:val="00664238"/>
    <w:rsid w:val="00664256"/>
    <w:rsid w:val="0066429E"/>
    <w:rsid w:val="00664522"/>
    <w:rsid w:val="00664558"/>
    <w:rsid w:val="006648BD"/>
    <w:rsid w:val="00664A3D"/>
    <w:rsid w:val="00664AF0"/>
    <w:rsid w:val="00664B83"/>
    <w:rsid w:val="00664C1E"/>
    <w:rsid w:val="00664C5F"/>
    <w:rsid w:val="00664D7B"/>
    <w:rsid w:val="00664DC5"/>
    <w:rsid w:val="00664F7E"/>
    <w:rsid w:val="006650AB"/>
    <w:rsid w:val="0066542C"/>
    <w:rsid w:val="00665561"/>
    <w:rsid w:val="006658AD"/>
    <w:rsid w:val="006658CD"/>
    <w:rsid w:val="0066591C"/>
    <w:rsid w:val="00665A31"/>
    <w:rsid w:val="00665A7D"/>
    <w:rsid w:val="00665AB6"/>
    <w:rsid w:val="00665C47"/>
    <w:rsid w:val="00665E64"/>
    <w:rsid w:val="00666079"/>
    <w:rsid w:val="00666363"/>
    <w:rsid w:val="0066645E"/>
    <w:rsid w:val="00666530"/>
    <w:rsid w:val="00666626"/>
    <w:rsid w:val="0066676D"/>
    <w:rsid w:val="006668D2"/>
    <w:rsid w:val="00666BF6"/>
    <w:rsid w:val="00666E26"/>
    <w:rsid w:val="00666E41"/>
    <w:rsid w:val="00666E61"/>
    <w:rsid w:val="00666E63"/>
    <w:rsid w:val="0066700A"/>
    <w:rsid w:val="00667021"/>
    <w:rsid w:val="0066711E"/>
    <w:rsid w:val="006671C4"/>
    <w:rsid w:val="00667233"/>
    <w:rsid w:val="00667299"/>
    <w:rsid w:val="00667391"/>
    <w:rsid w:val="0066746F"/>
    <w:rsid w:val="00667517"/>
    <w:rsid w:val="00667645"/>
    <w:rsid w:val="00667E75"/>
    <w:rsid w:val="006700AE"/>
    <w:rsid w:val="0067010E"/>
    <w:rsid w:val="00670143"/>
    <w:rsid w:val="006701E5"/>
    <w:rsid w:val="006701F3"/>
    <w:rsid w:val="00670206"/>
    <w:rsid w:val="00670249"/>
    <w:rsid w:val="00670390"/>
    <w:rsid w:val="006704A5"/>
    <w:rsid w:val="0067072F"/>
    <w:rsid w:val="00670784"/>
    <w:rsid w:val="00670797"/>
    <w:rsid w:val="00670998"/>
    <w:rsid w:val="00670A2B"/>
    <w:rsid w:val="00670B30"/>
    <w:rsid w:val="00670C03"/>
    <w:rsid w:val="00670CA9"/>
    <w:rsid w:val="00670D02"/>
    <w:rsid w:val="00670DBA"/>
    <w:rsid w:val="00670E6C"/>
    <w:rsid w:val="006712A3"/>
    <w:rsid w:val="006714D6"/>
    <w:rsid w:val="00671652"/>
    <w:rsid w:val="0067167D"/>
    <w:rsid w:val="00671699"/>
    <w:rsid w:val="006716BA"/>
    <w:rsid w:val="0067178D"/>
    <w:rsid w:val="006717F2"/>
    <w:rsid w:val="006717FE"/>
    <w:rsid w:val="006718CA"/>
    <w:rsid w:val="00671962"/>
    <w:rsid w:val="00671AC7"/>
    <w:rsid w:val="00671EB2"/>
    <w:rsid w:val="00671FA0"/>
    <w:rsid w:val="00672094"/>
    <w:rsid w:val="006720DF"/>
    <w:rsid w:val="00672253"/>
    <w:rsid w:val="006722C2"/>
    <w:rsid w:val="006723B6"/>
    <w:rsid w:val="006725EE"/>
    <w:rsid w:val="006728D2"/>
    <w:rsid w:val="00672A08"/>
    <w:rsid w:val="00672A21"/>
    <w:rsid w:val="00672A50"/>
    <w:rsid w:val="00672AB2"/>
    <w:rsid w:val="00672CC4"/>
    <w:rsid w:val="00672D7C"/>
    <w:rsid w:val="00672E3F"/>
    <w:rsid w:val="00672E4E"/>
    <w:rsid w:val="00672FAA"/>
    <w:rsid w:val="00673126"/>
    <w:rsid w:val="006733E4"/>
    <w:rsid w:val="00673493"/>
    <w:rsid w:val="006737F7"/>
    <w:rsid w:val="006738BC"/>
    <w:rsid w:val="00673950"/>
    <w:rsid w:val="00673976"/>
    <w:rsid w:val="00673A7B"/>
    <w:rsid w:val="00673D8F"/>
    <w:rsid w:val="00673D9F"/>
    <w:rsid w:val="00673FE9"/>
    <w:rsid w:val="00674003"/>
    <w:rsid w:val="00674023"/>
    <w:rsid w:val="0067423E"/>
    <w:rsid w:val="00674414"/>
    <w:rsid w:val="006744BD"/>
    <w:rsid w:val="00674516"/>
    <w:rsid w:val="006747DE"/>
    <w:rsid w:val="006749A4"/>
    <w:rsid w:val="00674B40"/>
    <w:rsid w:val="00674B49"/>
    <w:rsid w:val="0067500C"/>
    <w:rsid w:val="00675054"/>
    <w:rsid w:val="00675113"/>
    <w:rsid w:val="006751F3"/>
    <w:rsid w:val="0067523E"/>
    <w:rsid w:val="00675305"/>
    <w:rsid w:val="006754DA"/>
    <w:rsid w:val="00675514"/>
    <w:rsid w:val="00675637"/>
    <w:rsid w:val="006756FC"/>
    <w:rsid w:val="00675704"/>
    <w:rsid w:val="006757AE"/>
    <w:rsid w:val="00675AC3"/>
    <w:rsid w:val="00675B3F"/>
    <w:rsid w:val="00675C5D"/>
    <w:rsid w:val="00675C89"/>
    <w:rsid w:val="00675CE2"/>
    <w:rsid w:val="00675F48"/>
    <w:rsid w:val="00675F88"/>
    <w:rsid w:val="00675FD2"/>
    <w:rsid w:val="00676039"/>
    <w:rsid w:val="0067604D"/>
    <w:rsid w:val="006760BF"/>
    <w:rsid w:val="0067613E"/>
    <w:rsid w:val="0067650A"/>
    <w:rsid w:val="006767B5"/>
    <w:rsid w:val="006767C3"/>
    <w:rsid w:val="006768CB"/>
    <w:rsid w:val="006769D2"/>
    <w:rsid w:val="006769E9"/>
    <w:rsid w:val="00676AE9"/>
    <w:rsid w:val="00676B5C"/>
    <w:rsid w:val="00676B5F"/>
    <w:rsid w:val="00676C51"/>
    <w:rsid w:val="00676E0E"/>
    <w:rsid w:val="00676F07"/>
    <w:rsid w:val="00676F62"/>
    <w:rsid w:val="006770D6"/>
    <w:rsid w:val="00677295"/>
    <w:rsid w:val="0067740D"/>
    <w:rsid w:val="006776E7"/>
    <w:rsid w:val="00677701"/>
    <w:rsid w:val="00677816"/>
    <w:rsid w:val="00677828"/>
    <w:rsid w:val="00677967"/>
    <w:rsid w:val="00677A06"/>
    <w:rsid w:val="00677DD3"/>
    <w:rsid w:val="00677DE1"/>
    <w:rsid w:val="00677E3A"/>
    <w:rsid w:val="00680047"/>
    <w:rsid w:val="00680143"/>
    <w:rsid w:val="006801C4"/>
    <w:rsid w:val="00680371"/>
    <w:rsid w:val="00680377"/>
    <w:rsid w:val="006804B6"/>
    <w:rsid w:val="006805C8"/>
    <w:rsid w:val="006805EF"/>
    <w:rsid w:val="00680729"/>
    <w:rsid w:val="006807B0"/>
    <w:rsid w:val="006807ED"/>
    <w:rsid w:val="006808A1"/>
    <w:rsid w:val="00680969"/>
    <w:rsid w:val="00680CC6"/>
    <w:rsid w:val="00680DBF"/>
    <w:rsid w:val="00680DC8"/>
    <w:rsid w:val="00680FF0"/>
    <w:rsid w:val="0068128D"/>
    <w:rsid w:val="006812E8"/>
    <w:rsid w:val="0068161C"/>
    <w:rsid w:val="0068164B"/>
    <w:rsid w:val="006816D3"/>
    <w:rsid w:val="006817C3"/>
    <w:rsid w:val="0068185E"/>
    <w:rsid w:val="00681AA1"/>
    <w:rsid w:val="00681B93"/>
    <w:rsid w:val="00681EAE"/>
    <w:rsid w:val="00681FB8"/>
    <w:rsid w:val="00682166"/>
    <w:rsid w:val="006821FF"/>
    <w:rsid w:val="00682321"/>
    <w:rsid w:val="0068244E"/>
    <w:rsid w:val="006824F3"/>
    <w:rsid w:val="006825E4"/>
    <w:rsid w:val="00682657"/>
    <w:rsid w:val="00682662"/>
    <w:rsid w:val="006827D1"/>
    <w:rsid w:val="00682846"/>
    <w:rsid w:val="006828E1"/>
    <w:rsid w:val="00682C08"/>
    <w:rsid w:val="00682DA2"/>
    <w:rsid w:val="00682EEF"/>
    <w:rsid w:val="00683111"/>
    <w:rsid w:val="00683335"/>
    <w:rsid w:val="0068334F"/>
    <w:rsid w:val="006835BD"/>
    <w:rsid w:val="00683602"/>
    <w:rsid w:val="00683634"/>
    <w:rsid w:val="00683B4C"/>
    <w:rsid w:val="00683BD1"/>
    <w:rsid w:val="00683C53"/>
    <w:rsid w:val="00683E0E"/>
    <w:rsid w:val="00683E7B"/>
    <w:rsid w:val="00683F39"/>
    <w:rsid w:val="00683F63"/>
    <w:rsid w:val="0068407A"/>
    <w:rsid w:val="006841ED"/>
    <w:rsid w:val="00684257"/>
    <w:rsid w:val="006842AD"/>
    <w:rsid w:val="00684322"/>
    <w:rsid w:val="00684543"/>
    <w:rsid w:val="006845BE"/>
    <w:rsid w:val="00684803"/>
    <w:rsid w:val="00684896"/>
    <w:rsid w:val="006849BF"/>
    <w:rsid w:val="006849E1"/>
    <w:rsid w:val="00684ACD"/>
    <w:rsid w:val="00684CFB"/>
    <w:rsid w:val="00684EC9"/>
    <w:rsid w:val="00684F6A"/>
    <w:rsid w:val="0068500D"/>
    <w:rsid w:val="0068519D"/>
    <w:rsid w:val="006851D7"/>
    <w:rsid w:val="0068522B"/>
    <w:rsid w:val="006852D0"/>
    <w:rsid w:val="00685383"/>
    <w:rsid w:val="006853EB"/>
    <w:rsid w:val="00685487"/>
    <w:rsid w:val="006854D4"/>
    <w:rsid w:val="00685689"/>
    <w:rsid w:val="00685698"/>
    <w:rsid w:val="006858D7"/>
    <w:rsid w:val="00685915"/>
    <w:rsid w:val="006859AC"/>
    <w:rsid w:val="00685D4C"/>
    <w:rsid w:val="00685E9A"/>
    <w:rsid w:val="00685F28"/>
    <w:rsid w:val="00686062"/>
    <w:rsid w:val="006862E3"/>
    <w:rsid w:val="0068630F"/>
    <w:rsid w:val="00686337"/>
    <w:rsid w:val="0068638E"/>
    <w:rsid w:val="006863A1"/>
    <w:rsid w:val="006864FF"/>
    <w:rsid w:val="00686961"/>
    <w:rsid w:val="00686B28"/>
    <w:rsid w:val="00686BF0"/>
    <w:rsid w:val="00686CDB"/>
    <w:rsid w:val="00686D02"/>
    <w:rsid w:val="00686E7B"/>
    <w:rsid w:val="00687193"/>
    <w:rsid w:val="006871E2"/>
    <w:rsid w:val="006872F2"/>
    <w:rsid w:val="006873E4"/>
    <w:rsid w:val="00687439"/>
    <w:rsid w:val="006874FB"/>
    <w:rsid w:val="00687794"/>
    <w:rsid w:val="0068787D"/>
    <w:rsid w:val="00687896"/>
    <w:rsid w:val="00687981"/>
    <w:rsid w:val="00687A3D"/>
    <w:rsid w:val="00687A44"/>
    <w:rsid w:val="00687CF0"/>
    <w:rsid w:val="00687D81"/>
    <w:rsid w:val="00687DD5"/>
    <w:rsid w:val="00687DF0"/>
    <w:rsid w:val="00687F22"/>
    <w:rsid w:val="00687FCD"/>
    <w:rsid w:val="006900E7"/>
    <w:rsid w:val="00690133"/>
    <w:rsid w:val="00690247"/>
    <w:rsid w:val="00690329"/>
    <w:rsid w:val="006903B4"/>
    <w:rsid w:val="0069047C"/>
    <w:rsid w:val="006906F7"/>
    <w:rsid w:val="0069074F"/>
    <w:rsid w:val="00690752"/>
    <w:rsid w:val="00690907"/>
    <w:rsid w:val="006909FB"/>
    <w:rsid w:val="00690A6F"/>
    <w:rsid w:val="00690A86"/>
    <w:rsid w:val="00690C62"/>
    <w:rsid w:val="00690CEB"/>
    <w:rsid w:val="00690FBE"/>
    <w:rsid w:val="006910AF"/>
    <w:rsid w:val="0069114D"/>
    <w:rsid w:val="00691329"/>
    <w:rsid w:val="0069141F"/>
    <w:rsid w:val="0069147D"/>
    <w:rsid w:val="006914FA"/>
    <w:rsid w:val="00691583"/>
    <w:rsid w:val="0069175B"/>
    <w:rsid w:val="00691866"/>
    <w:rsid w:val="00691A9A"/>
    <w:rsid w:val="00691AF1"/>
    <w:rsid w:val="00691B21"/>
    <w:rsid w:val="00691B73"/>
    <w:rsid w:val="00691BD5"/>
    <w:rsid w:val="00691DF2"/>
    <w:rsid w:val="00691EB1"/>
    <w:rsid w:val="00691EED"/>
    <w:rsid w:val="006920B8"/>
    <w:rsid w:val="00692321"/>
    <w:rsid w:val="00692403"/>
    <w:rsid w:val="00692467"/>
    <w:rsid w:val="006924C1"/>
    <w:rsid w:val="006925D9"/>
    <w:rsid w:val="00692640"/>
    <w:rsid w:val="0069284E"/>
    <w:rsid w:val="0069291B"/>
    <w:rsid w:val="00692B53"/>
    <w:rsid w:val="00692D2B"/>
    <w:rsid w:val="00692D37"/>
    <w:rsid w:val="00692FFC"/>
    <w:rsid w:val="00693267"/>
    <w:rsid w:val="0069331B"/>
    <w:rsid w:val="00693472"/>
    <w:rsid w:val="006934CF"/>
    <w:rsid w:val="00693511"/>
    <w:rsid w:val="006935C0"/>
    <w:rsid w:val="0069368E"/>
    <w:rsid w:val="00693793"/>
    <w:rsid w:val="006939D6"/>
    <w:rsid w:val="006939EE"/>
    <w:rsid w:val="00693A23"/>
    <w:rsid w:val="00693A67"/>
    <w:rsid w:val="00693A85"/>
    <w:rsid w:val="00693C94"/>
    <w:rsid w:val="00693D0D"/>
    <w:rsid w:val="00693D32"/>
    <w:rsid w:val="00693DAC"/>
    <w:rsid w:val="00693DE1"/>
    <w:rsid w:val="00693F68"/>
    <w:rsid w:val="00694029"/>
    <w:rsid w:val="00694467"/>
    <w:rsid w:val="0069455E"/>
    <w:rsid w:val="006946D3"/>
    <w:rsid w:val="006946F0"/>
    <w:rsid w:val="00694716"/>
    <w:rsid w:val="006949B2"/>
    <w:rsid w:val="006949C1"/>
    <w:rsid w:val="00694A70"/>
    <w:rsid w:val="00694D2D"/>
    <w:rsid w:val="00694DD6"/>
    <w:rsid w:val="00694EE6"/>
    <w:rsid w:val="0069506F"/>
    <w:rsid w:val="006950F8"/>
    <w:rsid w:val="00695216"/>
    <w:rsid w:val="00695414"/>
    <w:rsid w:val="006957A5"/>
    <w:rsid w:val="00695C96"/>
    <w:rsid w:val="00695D73"/>
    <w:rsid w:val="00695E46"/>
    <w:rsid w:val="00695E7C"/>
    <w:rsid w:val="006961B4"/>
    <w:rsid w:val="006964D7"/>
    <w:rsid w:val="006964F7"/>
    <w:rsid w:val="00696658"/>
    <w:rsid w:val="006966A7"/>
    <w:rsid w:val="00696892"/>
    <w:rsid w:val="006968A8"/>
    <w:rsid w:val="006968D8"/>
    <w:rsid w:val="00696918"/>
    <w:rsid w:val="00696B98"/>
    <w:rsid w:val="00696C04"/>
    <w:rsid w:val="00696E39"/>
    <w:rsid w:val="00696E87"/>
    <w:rsid w:val="00696E92"/>
    <w:rsid w:val="00696E9C"/>
    <w:rsid w:val="00696F58"/>
    <w:rsid w:val="006971F0"/>
    <w:rsid w:val="0069741E"/>
    <w:rsid w:val="0069759A"/>
    <w:rsid w:val="006975C5"/>
    <w:rsid w:val="006975D9"/>
    <w:rsid w:val="0069777E"/>
    <w:rsid w:val="0069797B"/>
    <w:rsid w:val="00697ABC"/>
    <w:rsid w:val="00697BAF"/>
    <w:rsid w:val="00697D5C"/>
    <w:rsid w:val="006A02E4"/>
    <w:rsid w:val="006A0431"/>
    <w:rsid w:val="006A0437"/>
    <w:rsid w:val="006A0529"/>
    <w:rsid w:val="006A05EE"/>
    <w:rsid w:val="006A06EF"/>
    <w:rsid w:val="006A072E"/>
    <w:rsid w:val="006A080B"/>
    <w:rsid w:val="006A0954"/>
    <w:rsid w:val="006A0AAB"/>
    <w:rsid w:val="006A0B25"/>
    <w:rsid w:val="006A0D48"/>
    <w:rsid w:val="006A0DFB"/>
    <w:rsid w:val="006A0E08"/>
    <w:rsid w:val="006A0E88"/>
    <w:rsid w:val="006A10B3"/>
    <w:rsid w:val="006A1104"/>
    <w:rsid w:val="006A1113"/>
    <w:rsid w:val="006A12A0"/>
    <w:rsid w:val="006A14CA"/>
    <w:rsid w:val="006A1542"/>
    <w:rsid w:val="006A1635"/>
    <w:rsid w:val="006A16AE"/>
    <w:rsid w:val="006A174E"/>
    <w:rsid w:val="006A17EE"/>
    <w:rsid w:val="006A1937"/>
    <w:rsid w:val="006A1AAE"/>
    <w:rsid w:val="006A1B16"/>
    <w:rsid w:val="006A1D7B"/>
    <w:rsid w:val="006A1D7D"/>
    <w:rsid w:val="006A2177"/>
    <w:rsid w:val="006A2180"/>
    <w:rsid w:val="006A2189"/>
    <w:rsid w:val="006A2987"/>
    <w:rsid w:val="006A2B27"/>
    <w:rsid w:val="006A2CD4"/>
    <w:rsid w:val="006A2FC0"/>
    <w:rsid w:val="006A308F"/>
    <w:rsid w:val="006A321D"/>
    <w:rsid w:val="006A3316"/>
    <w:rsid w:val="006A3432"/>
    <w:rsid w:val="006A34CE"/>
    <w:rsid w:val="006A36E9"/>
    <w:rsid w:val="006A3A3D"/>
    <w:rsid w:val="006A3C6B"/>
    <w:rsid w:val="006A3F24"/>
    <w:rsid w:val="006A4142"/>
    <w:rsid w:val="006A41F7"/>
    <w:rsid w:val="006A4341"/>
    <w:rsid w:val="006A43D0"/>
    <w:rsid w:val="006A44F3"/>
    <w:rsid w:val="006A46E6"/>
    <w:rsid w:val="006A47A8"/>
    <w:rsid w:val="006A4806"/>
    <w:rsid w:val="006A4815"/>
    <w:rsid w:val="006A4832"/>
    <w:rsid w:val="006A4A3A"/>
    <w:rsid w:val="006A4B7A"/>
    <w:rsid w:val="006A4E09"/>
    <w:rsid w:val="006A51AD"/>
    <w:rsid w:val="006A534A"/>
    <w:rsid w:val="006A542E"/>
    <w:rsid w:val="006A5500"/>
    <w:rsid w:val="006A5754"/>
    <w:rsid w:val="006A57A7"/>
    <w:rsid w:val="006A5ACC"/>
    <w:rsid w:val="006A5C1F"/>
    <w:rsid w:val="006A5C7E"/>
    <w:rsid w:val="006A5FB8"/>
    <w:rsid w:val="006A641F"/>
    <w:rsid w:val="006A6451"/>
    <w:rsid w:val="006A65FD"/>
    <w:rsid w:val="006A6623"/>
    <w:rsid w:val="006A676C"/>
    <w:rsid w:val="006A6A77"/>
    <w:rsid w:val="006A6D20"/>
    <w:rsid w:val="006A6EC6"/>
    <w:rsid w:val="006A6FF0"/>
    <w:rsid w:val="006A6FF5"/>
    <w:rsid w:val="006A7135"/>
    <w:rsid w:val="006A7146"/>
    <w:rsid w:val="006A7201"/>
    <w:rsid w:val="006A74DC"/>
    <w:rsid w:val="006A752E"/>
    <w:rsid w:val="006A76A3"/>
    <w:rsid w:val="006A773B"/>
    <w:rsid w:val="006A789E"/>
    <w:rsid w:val="006A78C2"/>
    <w:rsid w:val="006A78DC"/>
    <w:rsid w:val="006A7AE9"/>
    <w:rsid w:val="006A7D0A"/>
    <w:rsid w:val="006A7EC6"/>
    <w:rsid w:val="006B0158"/>
    <w:rsid w:val="006B01E2"/>
    <w:rsid w:val="006B0325"/>
    <w:rsid w:val="006B03F2"/>
    <w:rsid w:val="006B03F3"/>
    <w:rsid w:val="006B055A"/>
    <w:rsid w:val="006B05AC"/>
    <w:rsid w:val="006B0975"/>
    <w:rsid w:val="006B0BDD"/>
    <w:rsid w:val="006B1076"/>
    <w:rsid w:val="006B108D"/>
    <w:rsid w:val="006B11AD"/>
    <w:rsid w:val="006B11B9"/>
    <w:rsid w:val="006B1252"/>
    <w:rsid w:val="006B1398"/>
    <w:rsid w:val="006B1399"/>
    <w:rsid w:val="006B14DD"/>
    <w:rsid w:val="006B1522"/>
    <w:rsid w:val="006B1550"/>
    <w:rsid w:val="006B15E2"/>
    <w:rsid w:val="006B162E"/>
    <w:rsid w:val="006B18DF"/>
    <w:rsid w:val="006B19F3"/>
    <w:rsid w:val="006B1B5F"/>
    <w:rsid w:val="006B1BF1"/>
    <w:rsid w:val="006B1D20"/>
    <w:rsid w:val="006B1DA4"/>
    <w:rsid w:val="006B1EF0"/>
    <w:rsid w:val="006B1F36"/>
    <w:rsid w:val="006B2064"/>
    <w:rsid w:val="006B2154"/>
    <w:rsid w:val="006B2241"/>
    <w:rsid w:val="006B225E"/>
    <w:rsid w:val="006B245B"/>
    <w:rsid w:val="006B2517"/>
    <w:rsid w:val="006B25B7"/>
    <w:rsid w:val="006B25CB"/>
    <w:rsid w:val="006B26B0"/>
    <w:rsid w:val="006B2751"/>
    <w:rsid w:val="006B2792"/>
    <w:rsid w:val="006B2852"/>
    <w:rsid w:val="006B2864"/>
    <w:rsid w:val="006B2B6C"/>
    <w:rsid w:val="006B2C93"/>
    <w:rsid w:val="006B2E24"/>
    <w:rsid w:val="006B2E45"/>
    <w:rsid w:val="006B2EFD"/>
    <w:rsid w:val="006B2F35"/>
    <w:rsid w:val="006B3070"/>
    <w:rsid w:val="006B30AA"/>
    <w:rsid w:val="006B3167"/>
    <w:rsid w:val="006B325D"/>
    <w:rsid w:val="006B34C1"/>
    <w:rsid w:val="006B3528"/>
    <w:rsid w:val="006B354E"/>
    <w:rsid w:val="006B3585"/>
    <w:rsid w:val="006B35A4"/>
    <w:rsid w:val="006B367C"/>
    <w:rsid w:val="006B388F"/>
    <w:rsid w:val="006B390A"/>
    <w:rsid w:val="006B3BE9"/>
    <w:rsid w:val="006B3C8B"/>
    <w:rsid w:val="006B3DB5"/>
    <w:rsid w:val="006B4056"/>
    <w:rsid w:val="006B40BD"/>
    <w:rsid w:val="006B40E9"/>
    <w:rsid w:val="006B43BE"/>
    <w:rsid w:val="006B4533"/>
    <w:rsid w:val="006B4634"/>
    <w:rsid w:val="006B4671"/>
    <w:rsid w:val="006B47B0"/>
    <w:rsid w:val="006B489C"/>
    <w:rsid w:val="006B497B"/>
    <w:rsid w:val="006B499C"/>
    <w:rsid w:val="006B4A3F"/>
    <w:rsid w:val="006B4B0B"/>
    <w:rsid w:val="006B4BC7"/>
    <w:rsid w:val="006B4C87"/>
    <w:rsid w:val="006B4C88"/>
    <w:rsid w:val="006B4CC0"/>
    <w:rsid w:val="006B5166"/>
    <w:rsid w:val="006B522E"/>
    <w:rsid w:val="006B5338"/>
    <w:rsid w:val="006B5357"/>
    <w:rsid w:val="006B55C6"/>
    <w:rsid w:val="006B5671"/>
    <w:rsid w:val="006B56FD"/>
    <w:rsid w:val="006B570F"/>
    <w:rsid w:val="006B5772"/>
    <w:rsid w:val="006B57A4"/>
    <w:rsid w:val="006B57E4"/>
    <w:rsid w:val="006B5995"/>
    <w:rsid w:val="006B59BD"/>
    <w:rsid w:val="006B5CE7"/>
    <w:rsid w:val="006B5D0C"/>
    <w:rsid w:val="006B5DA2"/>
    <w:rsid w:val="006B6018"/>
    <w:rsid w:val="006B607C"/>
    <w:rsid w:val="006B60F7"/>
    <w:rsid w:val="006B61F8"/>
    <w:rsid w:val="006B64A3"/>
    <w:rsid w:val="006B651F"/>
    <w:rsid w:val="006B65D3"/>
    <w:rsid w:val="006B66F5"/>
    <w:rsid w:val="006B6952"/>
    <w:rsid w:val="006B6975"/>
    <w:rsid w:val="006B6A4F"/>
    <w:rsid w:val="006B6B77"/>
    <w:rsid w:val="006B6D6F"/>
    <w:rsid w:val="006B6E1F"/>
    <w:rsid w:val="006B70BB"/>
    <w:rsid w:val="006B7166"/>
    <w:rsid w:val="006B7181"/>
    <w:rsid w:val="006B7224"/>
    <w:rsid w:val="006B73ED"/>
    <w:rsid w:val="006B74F0"/>
    <w:rsid w:val="006B7544"/>
    <w:rsid w:val="006B76F1"/>
    <w:rsid w:val="006B7747"/>
    <w:rsid w:val="006B77D8"/>
    <w:rsid w:val="006B7827"/>
    <w:rsid w:val="006B784F"/>
    <w:rsid w:val="006B785E"/>
    <w:rsid w:val="006B7905"/>
    <w:rsid w:val="006B7A02"/>
    <w:rsid w:val="006B7AD9"/>
    <w:rsid w:val="006B7C1A"/>
    <w:rsid w:val="006B7C74"/>
    <w:rsid w:val="006B7D0A"/>
    <w:rsid w:val="006C0080"/>
    <w:rsid w:val="006C0240"/>
    <w:rsid w:val="006C0521"/>
    <w:rsid w:val="006C05A1"/>
    <w:rsid w:val="006C05DC"/>
    <w:rsid w:val="006C0637"/>
    <w:rsid w:val="006C064B"/>
    <w:rsid w:val="006C083B"/>
    <w:rsid w:val="006C0927"/>
    <w:rsid w:val="006C0A26"/>
    <w:rsid w:val="006C0B3C"/>
    <w:rsid w:val="006C0B60"/>
    <w:rsid w:val="006C0BA4"/>
    <w:rsid w:val="006C0C73"/>
    <w:rsid w:val="006C0E29"/>
    <w:rsid w:val="006C0E9E"/>
    <w:rsid w:val="006C0EFD"/>
    <w:rsid w:val="006C0FDF"/>
    <w:rsid w:val="006C1057"/>
    <w:rsid w:val="006C1391"/>
    <w:rsid w:val="006C147C"/>
    <w:rsid w:val="006C1629"/>
    <w:rsid w:val="006C17E7"/>
    <w:rsid w:val="006C1814"/>
    <w:rsid w:val="006C1B40"/>
    <w:rsid w:val="006C1BA4"/>
    <w:rsid w:val="006C1C2C"/>
    <w:rsid w:val="006C1CDF"/>
    <w:rsid w:val="006C1D57"/>
    <w:rsid w:val="006C1EE2"/>
    <w:rsid w:val="006C1FFA"/>
    <w:rsid w:val="006C23FC"/>
    <w:rsid w:val="006C253B"/>
    <w:rsid w:val="006C25CC"/>
    <w:rsid w:val="006C2617"/>
    <w:rsid w:val="006C2675"/>
    <w:rsid w:val="006C2731"/>
    <w:rsid w:val="006C281E"/>
    <w:rsid w:val="006C296E"/>
    <w:rsid w:val="006C2A66"/>
    <w:rsid w:val="006C2B8A"/>
    <w:rsid w:val="006C2C97"/>
    <w:rsid w:val="006C2D2B"/>
    <w:rsid w:val="006C2D46"/>
    <w:rsid w:val="006C311B"/>
    <w:rsid w:val="006C33DF"/>
    <w:rsid w:val="006C3417"/>
    <w:rsid w:val="006C3433"/>
    <w:rsid w:val="006C38EA"/>
    <w:rsid w:val="006C3972"/>
    <w:rsid w:val="006C39B0"/>
    <w:rsid w:val="006C3A1A"/>
    <w:rsid w:val="006C3CFD"/>
    <w:rsid w:val="006C3EF7"/>
    <w:rsid w:val="006C40D2"/>
    <w:rsid w:val="006C4106"/>
    <w:rsid w:val="006C4341"/>
    <w:rsid w:val="006C452B"/>
    <w:rsid w:val="006C46B2"/>
    <w:rsid w:val="006C47F5"/>
    <w:rsid w:val="006C492A"/>
    <w:rsid w:val="006C4B11"/>
    <w:rsid w:val="006C4B68"/>
    <w:rsid w:val="006C4D1C"/>
    <w:rsid w:val="006C4DF2"/>
    <w:rsid w:val="006C51D6"/>
    <w:rsid w:val="006C54BE"/>
    <w:rsid w:val="006C563E"/>
    <w:rsid w:val="006C57DD"/>
    <w:rsid w:val="006C5964"/>
    <w:rsid w:val="006C5ACC"/>
    <w:rsid w:val="006C5D01"/>
    <w:rsid w:val="006C5D52"/>
    <w:rsid w:val="006C5E11"/>
    <w:rsid w:val="006C5E13"/>
    <w:rsid w:val="006C6024"/>
    <w:rsid w:val="006C6036"/>
    <w:rsid w:val="006C60E7"/>
    <w:rsid w:val="006C6349"/>
    <w:rsid w:val="006C63F5"/>
    <w:rsid w:val="006C64B7"/>
    <w:rsid w:val="006C6521"/>
    <w:rsid w:val="006C6618"/>
    <w:rsid w:val="006C6796"/>
    <w:rsid w:val="006C6920"/>
    <w:rsid w:val="006C69AB"/>
    <w:rsid w:val="006C6A12"/>
    <w:rsid w:val="006C6B7B"/>
    <w:rsid w:val="006C6B99"/>
    <w:rsid w:val="006C6C3F"/>
    <w:rsid w:val="006C6C5E"/>
    <w:rsid w:val="006C6D4B"/>
    <w:rsid w:val="006C6E2E"/>
    <w:rsid w:val="006C703F"/>
    <w:rsid w:val="006C712F"/>
    <w:rsid w:val="006C73F9"/>
    <w:rsid w:val="006C7487"/>
    <w:rsid w:val="006C751B"/>
    <w:rsid w:val="006C7731"/>
    <w:rsid w:val="006C7819"/>
    <w:rsid w:val="006C7859"/>
    <w:rsid w:val="006C791B"/>
    <w:rsid w:val="006C7A5A"/>
    <w:rsid w:val="006C7AAA"/>
    <w:rsid w:val="006C7B57"/>
    <w:rsid w:val="006C7DDB"/>
    <w:rsid w:val="006C7FC0"/>
    <w:rsid w:val="006D0173"/>
    <w:rsid w:val="006D01D0"/>
    <w:rsid w:val="006D02D0"/>
    <w:rsid w:val="006D0548"/>
    <w:rsid w:val="006D0577"/>
    <w:rsid w:val="006D075F"/>
    <w:rsid w:val="006D08A1"/>
    <w:rsid w:val="006D0B21"/>
    <w:rsid w:val="006D0B3F"/>
    <w:rsid w:val="006D0D04"/>
    <w:rsid w:val="006D0DAB"/>
    <w:rsid w:val="006D0EFA"/>
    <w:rsid w:val="006D1167"/>
    <w:rsid w:val="006D11BF"/>
    <w:rsid w:val="006D11F8"/>
    <w:rsid w:val="006D1234"/>
    <w:rsid w:val="006D128F"/>
    <w:rsid w:val="006D12A7"/>
    <w:rsid w:val="006D13B4"/>
    <w:rsid w:val="006D1401"/>
    <w:rsid w:val="006D16DC"/>
    <w:rsid w:val="006D1722"/>
    <w:rsid w:val="006D1792"/>
    <w:rsid w:val="006D18CC"/>
    <w:rsid w:val="006D19F0"/>
    <w:rsid w:val="006D1A5F"/>
    <w:rsid w:val="006D1B21"/>
    <w:rsid w:val="006D1BE3"/>
    <w:rsid w:val="006D1C24"/>
    <w:rsid w:val="006D1D14"/>
    <w:rsid w:val="006D1D57"/>
    <w:rsid w:val="006D1E2D"/>
    <w:rsid w:val="006D1E88"/>
    <w:rsid w:val="006D1F08"/>
    <w:rsid w:val="006D20BD"/>
    <w:rsid w:val="006D21AB"/>
    <w:rsid w:val="006D2331"/>
    <w:rsid w:val="006D23F1"/>
    <w:rsid w:val="006D24AB"/>
    <w:rsid w:val="006D2519"/>
    <w:rsid w:val="006D2588"/>
    <w:rsid w:val="006D26A7"/>
    <w:rsid w:val="006D2BC4"/>
    <w:rsid w:val="006D2D4A"/>
    <w:rsid w:val="006D2D7B"/>
    <w:rsid w:val="006D2FFF"/>
    <w:rsid w:val="006D302F"/>
    <w:rsid w:val="006D31A2"/>
    <w:rsid w:val="006D35CB"/>
    <w:rsid w:val="006D35E0"/>
    <w:rsid w:val="006D38B7"/>
    <w:rsid w:val="006D38D0"/>
    <w:rsid w:val="006D391F"/>
    <w:rsid w:val="006D394A"/>
    <w:rsid w:val="006D3ACC"/>
    <w:rsid w:val="006D3B71"/>
    <w:rsid w:val="006D3ECD"/>
    <w:rsid w:val="006D3F90"/>
    <w:rsid w:val="006D44A0"/>
    <w:rsid w:val="006D47D9"/>
    <w:rsid w:val="006D48CD"/>
    <w:rsid w:val="006D4BCB"/>
    <w:rsid w:val="006D4D50"/>
    <w:rsid w:val="006D4DEA"/>
    <w:rsid w:val="006D4EB7"/>
    <w:rsid w:val="006D4F23"/>
    <w:rsid w:val="006D5010"/>
    <w:rsid w:val="006D508D"/>
    <w:rsid w:val="006D5113"/>
    <w:rsid w:val="006D5191"/>
    <w:rsid w:val="006D51B7"/>
    <w:rsid w:val="006D558E"/>
    <w:rsid w:val="006D559F"/>
    <w:rsid w:val="006D55D4"/>
    <w:rsid w:val="006D5751"/>
    <w:rsid w:val="006D585A"/>
    <w:rsid w:val="006D599F"/>
    <w:rsid w:val="006D5A6D"/>
    <w:rsid w:val="006D5ACE"/>
    <w:rsid w:val="006D6074"/>
    <w:rsid w:val="006D6187"/>
    <w:rsid w:val="006D6220"/>
    <w:rsid w:val="006D6461"/>
    <w:rsid w:val="006D654D"/>
    <w:rsid w:val="006D6762"/>
    <w:rsid w:val="006D67E5"/>
    <w:rsid w:val="006D68D0"/>
    <w:rsid w:val="006D691A"/>
    <w:rsid w:val="006D69AB"/>
    <w:rsid w:val="006D6A9B"/>
    <w:rsid w:val="006D6C0D"/>
    <w:rsid w:val="006D6C45"/>
    <w:rsid w:val="006D6C88"/>
    <w:rsid w:val="006D6EA8"/>
    <w:rsid w:val="006D6F5F"/>
    <w:rsid w:val="006D6F97"/>
    <w:rsid w:val="006D702B"/>
    <w:rsid w:val="006D70C3"/>
    <w:rsid w:val="006D70D8"/>
    <w:rsid w:val="006D71C0"/>
    <w:rsid w:val="006D71CC"/>
    <w:rsid w:val="006D7411"/>
    <w:rsid w:val="006D750E"/>
    <w:rsid w:val="006D75C8"/>
    <w:rsid w:val="006D767D"/>
    <w:rsid w:val="006D76A8"/>
    <w:rsid w:val="006D78FA"/>
    <w:rsid w:val="006D7A5F"/>
    <w:rsid w:val="006D7D72"/>
    <w:rsid w:val="006D7EFE"/>
    <w:rsid w:val="006D7FF3"/>
    <w:rsid w:val="006E00DA"/>
    <w:rsid w:val="006E0142"/>
    <w:rsid w:val="006E0302"/>
    <w:rsid w:val="006E03EB"/>
    <w:rsid w:val="006E03FB"/>
    <w:rsid w:val="006E052E"/>
    <w:rsid w:val="006E0655"/>
    <w:rsid w:val="006E079C"/>
    <w:rsid w:val="006E0823"/>
    <w:rsid w:val="006E0877"/>
    <w:rsid w:val="006E0AF7"/>
    <w:rsid w:val="006E0D05"/>
    <w:rsid w:val="006E0F4A"/>
    <w:rsid w:val="006E0FAF"/>
    <w:rsid w:val="006E10E0"/>
    <w:rsid w:val="006E113E"/>
    <w:rsid w:val="006E1633"/>
    <w:rsid w:val="006E16AE"/>
    <w:rsid w:val="006E170A"/>
    <w:rsid w:val="006E171F"/>
    <w:rsid w:val="006E194B"/>
    <w:rsid w:val="006E19ED"/>
    <w:rsid w:val="006E19FE"/>
    <w:rsid w:val="006E1A2A"/>
    <w:rsid w:val="006E1B7B"/>
    <w:rsid w:val="006E1BEA"/>
    <w:rsid w:val="006E1FFB"/>
    <w:rsid w:val="006E2000"/>
    <w:rsid w:val="006E2002"/>
    <w:rsid w:val="006E205C"/>
    <w:rsid w:val="006E20AF"/>
    <w:rsid w:val="006E222B"/>
    <w:rsid w:val="006E225F"/>
    <w:rsid w:val="006E23E2"/>
    <w:rsid w:val="006E2467"/>
    <w:rsid w:val="006E25B0"/>
    <w:rsid w:val="006E25E2"/>
    <w:rsid w:val="006E2703"/>
    <w:rsid w:val="006E2759"/>
    <w:rsid w:val="006E27B2"/>
    <w:rsid w:val="006E2B16"/>
    <w:rsid w:val="006E2C0C"/>
    <w:rsid w:val="006E2CD3"/>
    <w:rsid w:val="006E2CFE"/>
    <w:rsid w:val="006E2DD7"/>
    <w:rsid w:val="006E2E86"/>
    <w:rsid w:val="006E306F"/>
    <w:rsid w:val="006E31D5"/>
    <w:rsid w:val="006E3261"/>
    <w:rsid w:val="006E332F"/>
    <w:rsid w:val="006E373E"/>
    <w:rsid w:val="006E381D"/>
    <w:rsid w:val="006E392A"/>
    <w:rsid w:val="006E39B6"/>
    <w:rsid w:val="006E3AA2"/>
    <w:rsid w:val="006E3AA6"/>
    <w:rsid w:val="006E3AAC"/>
    <w:rsid w:val="006E3B5B"/>
    <w:rsid w:val="006E3E4B"/>
    <w:rsid w:val="006E3F2C"/>
    <w:rsid w:val="006E4238"/>
    <w:rsid w:val="006E4389"/>
    <w:rsid w:val="006E4408"/>
    <w:rsid w:val="006E4451"/>
    <w:rsid w:val="006E4666"/>
    <w:rsid w:val="006E47EC"/>
    <w:rsid w:val="006E4936"/>
    <w:rsid w:val="006E4A9A"/>
    <w:rsid w:val="006E4B5B"/>
    <w:rsid w:val="006E4B98"/>
    <w:rsid w:val="006E4C48"/>
    <w:rsid w:val="006E504D"/>
    <w:rsid w:val="006E5060"/>
    <w:rsid w:val="006E5198"/>
    <w:rsid w:val="006E51DD"/>
    <w:rsid w:val="006E5375"/>
    <w:rsid w:val="006E53C7"/>
    <w:rsid w:val="006E5495"/>
    <w:rsid w:val="006E55CE"/>
    <w:rsid w:val="006E5722"/>
    <w:rsid w:val="006E57C8"/>
    <w:rsid w:val="006E594F"/>
    <w:rsid w:val="006E5B40"/>
    <w:rsid w:val="006E5C56"/>
    <w:rsid w:val="006E5F92"/>
    <w:rsid w:val="006E640D"/>
    <w:rsid w:val="006E6422"/>
    <w:rsid w:val="006E674A"/>
    <w:rsid w:val="006E67C6"/>
    <w:rsid w:val="006E69B2"/>
    <w:rsid w:val="006E6A41"/>
    <w:rsid w:val="006E6B25"/>
    <w:rsid w:val="006E6CFA"/>
    <w:rsid w:val="006E6E57"/>
    <w:rsid w:val="006E6EDD"/>
    <w:rsid w:val="006E6F21"/>
    <w:rsid w:val="006E70C1"/>
    <w:rsid w:val="006E70DA"/>
    <w:rsid w:val="006E72CB"/>
    <w:rsid w:val="006E7344"/>
    <w:rsid w:val="006E7432"/>
    <w:rsid w:val="006E763F"/>
    <w:rsid w:val="006E7680"/>
    <w:rsid w:val="006E76C6"/>
    <w:rsid w:val="006E76CA"/>
    <w:rsid w:val="006E773A"/>
    <w:rsid w:val="006E7833"/>
    <w:rsid w:val="006E7880"/>
    <w:rsid w:val="006E78EA"/>
    <w:rsid w:val="006E7B5E"/>
    <w:rsid w:val="006E7BFE"/>
    <w:rsid w:val="006E7DED"/>
    <w:rsid w:val="006E7EF0"/>
    <w:rsid w:val="006E7FDA"/>
    <w:rsid w:val="006F00BE"/>
    <w:rsid w:val="006F00EF"/>
    <w:rsid w:val="006F02DD"/>
    <w:rsid w:val="006F0474"/>
    <w:rsid w:val="006F048A"/>
    <w:rsid w:val="006F04A5"/>
    <w:rsid w:val="006F05B0"/>
    <w:rsid w:val="006F05D2"/>
    <w:rsid w:val="006F0624"/>
    <w:rsid w:val="006F0655"/>
    <w:rsid w:val="006F07C1"/>
    <w:rsid w:val="006F0899"/>
    <w:rsid w:val="006F09EF"/>
    <w:rsid w:val="006F09FA"/>
    <w:rsid w:val="006F0C64"/>
    <w:rsid w:val="006F0CAD"/>
    <w:rsid w:val="006F0DD7"/>
    <w:rsid w:val="006F0E0D"/>
    <w:rsid w:val="006F0E4C"/>
    <w:rsid w:val="006F0EFD"/>
    <w:rsid w:val="006F0F8B"/>
    <w:rsid w:val="006F10F5"/>
    <w:rsid w:val="006F1184"/>
    <w:rsid w:val="006F12A3"/>
    <w:rsid w:val="006F1352"/>
    <w:rsid w:val="006F1430"/>
    <w:rsid w:val="006F143F"/>
    <w:rsid w:val="006F1460"/>
    <w:rsid w:val="006F16E3"/>
    <w:rsid w:val="006F1737"/>
    <w:rsid w:val="006F17B7"/>
    <w:rsid w:val="006F1B19"/>
    <w:rsid w:val="006F1BE7"/>
    <w:rsid w:val="006F1FBE"/>
    <w:rsid w:val="006F1FF3"/>
    <w:rsid w:val="006F20D1"/>
    <w:rsid w:val="006F2192"/>
    <w:rsid w:val="006F2235"/>
    <w:rsid w:val="006F22E0"/>
    <w:rsid w:val="006F2642"/>
    <w:rsid w:val="006F279A"/>
    <w:rsid w:val="006F27B2"/>
    <w:rsid w:val="006F2F28"/>
    <w:rsid w:val="006F2FE3"/>
    <w:rsid w:val="006F326F"/>
    <w:rsid w:val="006F3296"/>
    <w:rsid w:val="006F329E"/>
    <w:rsid w:val="006F3482"/>
    <w:rsid w:val="006F34ED"/>
    <w:rsid w:val="006F3504"/>
    <w:rsid w:val="006F378C"/>
    <w:rsid w:val="006F37E7"/>
    <w:rsid w:val="006F3AED"/>
    <w:rsid w:val="006F3B43"/>
    <w:rsid w:val="006F3BDD"/>
    <w:rsid w:val="006F3F40"/>
    <w:rsid w:val="006F3FCE"/>
    <w:rsid w:val="006F419C"/>
    <w:rsid w:val="006F44CA"/>
    <w:rsid w:val="006F4538"/>
    <w:rsid w:val="006F4684"/>
    <w:rsid w:val="006F47A3"/>
    <w:rsid w:val="006F47CF"/>
    <w:rsid w:val="006F481D"/>
    <w:rsid w:val="006F48D1"/>
    <w:rsid w:val="006F4931"/>
    <w:rsid w:val="006F4954"/>
    <w:rsid w:val="006F4A4A"/>
    <w:rsid w:val="006F4B6E"/>
    <w:rsid w:val="006F4C15"/>
    <w:rsid w:val="006F4C57"/>
    <w:rsid w:val="006F4EF1"/>
    <w:rsid w:val="006F4F8C"/>
    <w:rsid w:val="006F5436"/>
    <w:rsid w:val="006F54B6"/>
    <w:rsid w:val="006F5563"/>
    <w:rsid w:val="006F55A7"/>
    <w:rsid w:val="006F5620"/>
    <w:rsid w:val="006F56F7"/>
    <w:rsid w:val="006F57C6"/>
    <w:rsid w:val="006F5A24"/>
    <w:rsid w:val="006F5BC4"/>
    <w:rsid w:val="006F5C06"/>
    <w:rsid w:val="006F5F16"/>
    <w:rsid w:val="006F5FDB"/>
    <w:rsid w:val="006F60BA"/>
    <w:rsid w:val="006F6177"/>
    <w:rsid w:val="006F620F"/>
    <w:rsid w:val="006F6370"/>
    <w:rsid w:val="006F63AC"/>
    <w:rsid w:val="006F63F9"/>
    <w:rsid w:val="006F648B"/>
    <w:rsid w:val="006F667F"/>
    <w:rsid w:val="006F6773"/>
    <w:rsid w:val="006F677A"/>
    <w:rsid w:val="006F6853"/>
    <w:rsid w:val="006F6882"/>
    <w:rsid w:val="006F6A4A"/>
    <w:rsid w:val="006F6A4F"/>
    <w:rsid w:val="006F6BA6"/>
    <w:rsid w:val="006F6CF5"/>
    <w:rsid w:val="006F6D6E"/>
    <w:rsid w:val="006F6EB8"/>
    <w:rsid w:val="006F6FBA"/>
    <w:rsid w:val="006F6FDE"/>
    <w:rsid w:val="006F6FF3"/>
    <w:rsid w:val="006F7124"/>
    <w:rsid w:val="006F7230"/>
    <w:rsid w:val="006F73F7"/>
    <w:rsid w:val="006F7673"/>
    <w:rsid w:val="006F792F"/>
    <w:rsid w:val="006F7D1B"/>
    <w:rsid w:val="006F7ECD"/>
    <w:rsid w:val="006F7F47"/>
    <w:rsid w:val="006F7FB7"/>
    <w:rsid w:val="0070008E"/>
    <w:rsid w:val="00700220"/>
    <w:rsid w:val="00700303"/>
    <w:rsid w:val="00700354"/>
    <w:rsid w:val="007003C0"/>
    <w:rsid w:val="00700443"/>
    <w:rsid w:val="0070048B"/>
    <w:rsid w:val="00700797"/>
    <w:rsid w:val="00700A2D"/>
    <w:rsid w:val="00700D73"/>
    <w:rsid w:val="00700F44"/>
    <w:rsid w:val="00700FC7"/>
    <w:rsid w:val="00701033"/>
    <w:rsid w:val="0070123B"/>
    <w:rsid w:val="00701400"/>
    <w:rsid w:val="00701498"/>
    <w:rsid w:val="00701575"/>
    <w:rsid w:val="00701595"/>
    <w:rsid w:val="00701707"/>
    <w:rsid w:val="00701718"/>
    <w:rsid w:val="00701773"/>
    <w:rsid w:val="00701A3E"/>
    <w:rsid w:val="00701A77"/>
    <w:rsid w:val="00701A87"/>
    <w:rsid w:val="00701BE6"/>
    <w:rsid w:val="00701C6E"/>
    <w:rsid w:val="00701D33"/>
    <w:rsid w:val="00701D72"/>
    <w:rsid w:val="00702568"/>
    <w:rsid w:val="0070268A"/>
    <w:rsid w:val="007027B9"/>
    <w:rsid w:val="007028AC"/>
    <w:rsid w:val="007028E1"/>
    <w:rsid w:val="007029A6"/>
    <w:rsid w:val="007029E1"/>
    <w:rsid w:val="00702B03"/>
    <w:rsid w:val="00702C93"/>
    <w:rsid w:val="00702CF2"/>
    <w:rsid w:val="00702D85"/>
    <w:rsid w:val="00702F1D"/>
    <w:rsid w:val="00702F53"/>
    <w:rsid w:val="00702FB1"/>
    <w:rsid w:val="00702FF2"/>
    <w:rsid w:val="0070307A"/>
    <w:rsid w:val="007033D3"/>
    <w:rsid w:val="00703744"/>
    <w:rsid w:val="007037EC"/>
    <w:rsid w:val="007039FD"/>
    <w:rsid w:val="00703A84"/>
    <w:rsid w:val="00703A85"/>
    <w:rsid w:val="00703AB3"/>
    <w:rsid w:val="00703C39"/>
    <w:rsid w:val="00703C84"/>
    <w:rsid w:val="00703F43"/>
    <w:rsid w:val="00703F92"/>
    <w:rsid w:val="0070409A"/>
    <w:rsid w:val="007041C3"/>
    <w:rsid w:val="00704296"/>
    <w:rsid w:val="0070434F"/>
    <w:rsid w:val="0070437F"/>
    <w:rsid w:val="0070438A"/>
    <w:rsid w:val="007049A4"/>
    <w:rsid w:val="00704A8F"/>
    <w:rsid w:val="00704BD6"/>
    <w:rsid w:val="00704C88"/>
    <w:rsid w:val="00704D0B"/>
    <w:rsid w:val="00704E2E"/>
    <w:rsid w:val="00705036"/>
    <w:rsid w:val="00705268"/>
    <w:rsid w:val="00705901"/>
    <w:rsid w:val="00705A89"/>
    <w:rsid w:val="00705B6C"/>
    <w:rsid w:val="00705D39"/>
    <w:rsid w:val="00705F47"/>
    <w:rsid w:val="007060C6"/>
    <w:rsid w:val="00706113"/>
    <w:rsid w:val="0070616D"/>
    <w:rsid w:val="007061C1"/>
    <w:rsid w:val="00706350"/>
    <w:rsid w:val="00706492"/>
    <w:rsid w:val="00706575"/>
    <w:rsid w:val="007065BD"/>
    <w:rsid w:val="007068A1"/>
    <w:rsid w:val="007068E3"/>
    <w:rsid w:val="007069B8"/>
    <w:rsid w:val="007069D0"/>
    <w:rsid w:val="00706A71"/>
    <w:rsid w:val="00706A92"/>
    <w:rsid w:val="00706B2F"/>
    <w:rsid w:val="00706B39"/>
    <w:rsid w:val="00706C89"/>
    <w:rsid w:val="00706D74"/>
    <w:rsid w:val="00706D78"/>
    <w:rsid w:val="0070702E"/>
    <w:rsid w:val="0070704C"/>
    <w:rsid w:val="00707134"/>
    <w:rsid w:val="00707356"/>
    <w:rsid w:val="00707412"/>
    <w:rsid w:val="00707ABF"/>
    <w:rsid w:val="00707C81"/>
    <w:rsid w:val="00707D64"/>
    <w:rsid w:val="00707F93"/>
    <w:rsid w:val="0071008F"/>
    <w:rsid w:val="0071018B"/>
    <w:rsid w:val="007102B0"/>
    <w:rsid w:val="007102DD"/>
    <w:rsid w:val="007103EF"/>
    <w:rsid w:val="00710425"/>
    <w:rsid w:val="007104A2"/>
    <w:rsid w:val="00710609"/>
    <w:rsid w:val="007107EA"/>
    <w:rsid w:val="007108DE"/>
    <w:rsid w:val="00710962"/>
    <w:rsid w:val="00710997"/>
    <w:rsid w:val="00710C73"/>
    <w:rsid w:val="00710C77"/>
    <w:rsid w:val="00710CB4"/>
    <w:rsid w:val="00710EE6"/>
    <w:rsid w:val="00710F4B"/>
    <w:rsid w:val="00711019"/>
    <w:rsid w:val="00711021"/>
    <w:rsid w:val="00711279"/>
    <w:rsid w:val="00711327"/>
    <w:rsid w:val="0071143D"/>
    <w:rsid w:val="00711448"/>
    <w:rsid w:val="00711451"/>
    <w:rsid w:val="00711577"/>
    <w:rsid w:val="0071176C"/>
    <w:rsid w:val="00711815"/>
    <w:rsid w:val="007118BB"/>
    <w:rsid w:val="00711C16"/>
    <w:rsid w:val="00711C2C"/>
    <w:rsid w:val="00711C35"/>
    <w:rsid w:val="00712034"/>
    <w:rsid w:val="00712221"/>
    <w:rsid w:val="0071222C"/>
    <w:rsid w:val="007122D5"/>
    <w:rsid w:val="007122FE"/>
    <w:rsid w:val="0071244A"/>
    <w:rsid w:val="00712542"/>
    <w:rsid w:val="00712563"/>
    <w:rsid w:val="00712622"/>
    <w:rsid w:val="0071265E"/>
    <w:rsid w:val="0071288C"/>
    <w:rsid w:val="0071299B"/>
    <w:rsid w:val="007129E8"/>
    <w:rsid w:val="007129FF"/>
    <w:rsid w:val="00712A16"/>
    <w:rsid w:val="00712C20"/>
    <w:rsid w:val="00712D33"/>
    <w:rsid w:val="00712DB4"/>
    <w:rsid w:val="00712ED8"/>
    <w:rsid w:val="00712F34"/>
    <w:rsid w:val="00712F7B"/>
    <w:rsid w:val="00712FFA"/>
    <w:rsid w:val="00713084"/>
    <w:rsid w:val="0071330A"/>
    <w:rsid w:val="007133CD"/>
    <w:rsid w:val="007133E8"/>
    <w:rsid w:val="00713446"/>
    <w:rsid w:val="00713982"/>
    <w:rsid w:val="00713A64"/>
    <w:rsid w:val="00713AAA"/>
    <w:rsid w:val="00713D71"/>
    <w:rsid w:val="00713D92"/>
    <w:rsid w:val="00713E6D"/>
    <w:rsid w:val="00713E91"/>
    <w:rsid w:val="007141E8"/>
    <w:rsid w:val="00714254"/>
    <w:rsid w:val="00714281"/>
    <w:rsid w:val="007142C5"/>
    <w:rsid w:val="00714349"/>
    <w:rsid w:val="00714436"/>
    <w:rsid w:val="00714552"/>
    <w:rsid w:val="007145A4"/>
    <w:rsid w:val="0071464B"/>
    <w:rsid w:val="007146AE"/>
    <w:rsid w:val="0071471C"/>
    <w:rsid w:val="0071479F"/>
    <w:rsid w:val="00714A00"/>
    <w:rsid w:val="00714A2E"/>
    <w:rsid w:val="00714AA3"/>
    <w:rsid w:val="00714AF2"/>
    <w:rsid w:val="00714C16"/>
    <w:rsid w:val="00714C84"/>
    <w:rsid w:val="00714E99"/>
    <w:rsid w:val="00715000"/>
    <w:rsid w:val="00715027"/>
    <w:rsid w:val="007152F6"/>
    <w:rsid w:val="007153B8"/>
    <w:rsid w:val="00715478"/>
    <w:rsid w:val="007154EE"/>
    <w:rsid w:val="00715526"/>
    <w:rsid w:val="00715551"/>
    <w:rsid w:val="00715580"/>
    <w:rsid w:val="007155BA"/>
    <w:rsid w:val="007155E0"/>
    <w:rsid w:val="00715630"/>
    <w:rsid w:val="00715636"/>
    <w:rsid w:val="0071563A"/>
    <w:rsid w:val="0071578D"/>
    <w:rsid w:val="007157A9"/>
    <w:rsid w:val="007159BA"/>
    <w:rsid w:val="00715A30"/>
    <w:rsid w:val="00715B23"/>
    <w:rsid w:val="00715C91"/>
    <w:rsid w:val="00715E34"/>
    <w:rsid w:val="00715E40"/>
    <w:rsid w:val="00715F6E"/>
    <w:rsid w:val="007160C1"/>
    <w:rsid w:val="00716186"/>
    <w:rsid w:val="00716501"/>
    <w:rsid w:val="007165CC"/>
    <w:rsid w:val="007167DF"/>
    <w:rsid w:val="00716AE5"/>
    <w:rsid w:val="00716F60"/>
    <w:rsid w:val="00716F96"/>
    <w:rsid w:val="0071710D"/>
    <w:rsid w:val="0071718D"/>
    <w:rsid w:val="00717263"/>
    <w:rsid w:val="0071731B"/>
    <w:rsid w:val="0071738C"/>
    <w:rsid w:val="007173DF"/>
    <w:rsid w:val="007174D7"/>
    <w:rsid w:val="007175ED"/>
    <w:rsid w:val="00717611"/>
    <w:rsid w:val="00717675"/>
    <w:rsid w:val="0071769F"/>
    <w:rsid w:val="007177A8"/>
    <w:rsid w:val="00717816"/>
    <w:rsid w:val="00717D46"/>
    <w:rsid w:val="00717D4D"/>
    <w:rsid w:val="00717D74"/>
    <w:rsid w:val="00717D79"/>
    <w:rsid w:val="00717DE5"/>
    <w:rsid w:val="00717F60"/>
    <w:rsid w:val="007202A9"/>
    <w:rsid w:val="00720520"/>
    <w:rsid w:val="00720658"/>
    <w:rsid w:val="007206A4"/>
    <w:rsid w:val="007206A7"/>
    <w:rsid w:val="0072079B"/>
    <w:rsid w:val="00720831"/>
    <w:rsid w:val="0072099E"/>
    <w:rsid w:val="00720B2E"/>
    <w:rsid w:val="00720B8B"/>
    <w:rsid w:val="00720CAC"/>
    <w:rsid w:val="00720D3B"/>
    <w:rsid w:val="00720F2B"/>
    <w:rsid w:val="00721166"/>
    <w:rsid w:val="007213ED"/>
    <w:rsid w:val="0072147A"/>
    <w:rsid w:val="007217F6"/>
    <w:rsid w:val="00721875"/>
    <w:rsid w:val="00721925"/>
    <w:rsid w:val="00721973"/>
    <w:rsid w:val="00721AB6"/>
    <w:rsid w:val="00721B36"/>
    <w:rsid w:val="00722055"/>
    <w:rsid w:val="007221CC"/>
    <w:rsid w:val="007221DF"/>
    <w:rsid w:val="00722478"/>
    <w:rsid w:val="007224EC"/>
    <w:rsid w:val="0072256D"/>
    <w:rsid w:val="007227D1"/>
    <w:rsid w:val="00722A05"/>
    <w:rsid w:val="00722B14"/>
    <w:rsid w:val="00722D50"/>
    <w:rsid w:val="00722E93"/>
    <w:rsid w:val="00722FAE"/>
    <w:rsid w:val="00723214"/>
    <w:rsid w:val="00723316"/>
    <w:rsid w:val="007233A9"/>
    <w:rsid w:val="00723448"/>
    <w:rsid w:val="00723563"/>
    <w:rsid w:val="007235AD"/>
    <w:rsid w:val="00723704"/>
    <w:rsid w:val="0072380C"/>
    <w:rsid w:val="00723925"/>
    <w:rsid w:val="00723C61"/>
    <w:rsid w:val="00723D91"/>
    <w:rsid w:val="00723FB4"/>
    <w:rsid w:val="00724156"/>
    <w:rsid w:val="007241C8"/>
    <w:rsid w:val="007242C7"/>
    <w:rsid w:val="0072433B"/>
    <w:rsid w:val="007244F1"/>
    <w:rsid w:val="00724584"/>
    <w:rsid w:val="007245C6"/>
    <w:rsid w:val="007245E0"/>
    <w:rsid w:val="00724626"/>
    <w:rsid w:val="00724764"/>
    <w:rsid w:val="007247AC"/>
    <w:rsid w:val="007248DB"/>
    <w:rsid w:val="00724C90"/>
    <w:rsid w:val="00724DE3"/>
    <w:rsid w:val="00724ECA"/>
    <w:rsid w:val="00724F33"/>
    <w:rsid w:val="00725222"/>
    <w:rsid w:val="00725274"/>
    <w:rsid w:val="00725556"/>
    <w:rsid w:val="00725644"/>
    <w:rsid w:val="00725C09"/>
    <w:rsid w:val="00725D44"/>
    <w:rsid w:val="00725D59"/>
    <w:rsid w:val="00725D92"/>
    <w:rsid w:val="00725DB4"/>
    <w:rsid w:val="00725EA9"/>
    <w:rsid w:val="00725F71"/>
    <w:rsid w:val="0072612F"/>
    <w:rsid w:val="007261C0"/>
    <w:rsid w:val="00726282"/>
    <w:rsid w:val="0072628A"/>
    <w:rsid w:val="00726534"/>
    <w:rsid w:val="0072658D"/>
    <w:rsid w:val="007265C5"/>
    <w:rsid w:val="007265D0"/>
    <w:rsid w:val="007266C1"/>
    <w:rsid w:val="00726790"/>
    <w:rsid w:val="00726875"/>
    <w:rsid w:val="00726943"/>
    <w:rsid w:val="00726C55"/>
    <w:rsid w:val="00726C62"/>
    <w:rsid w:val="00726F2E"/>
    <w:rsid w:val="0072708E"/>
    <w:rsid w:val="007270E6"/>
    <w:rsid w:val="00727228"/>
    <w:rsid w:val="007272AF"/>
    <w:rsid w:val="007273DC"/>
    <w:rsid w:val="00727413"/>
    <w:rsid w:val="0072751A"/>
    <w:rsid w:val="0072765C"/>
    <w:rsid w:val="007279F2"/>
    <w:rsid w:val="00727B3D"/>
    <w:rsid w:val="00727B9B"/>
    <w:rsid w:val="00727C4A"/>
    <w:rsid w:val="00727E38"/>
    <w:rsid w:val="00727FF6"/>
    <w:rsid w:val="00730009"/>
    <w:rsid w:val="0073007E"/>
    <w:rsid w:val="00730091"/>
    <w:rsid w:val="007302FF"/>
    <w:rsid w:val="00730361"/>
    <w:rsid w:val="007304D0"/>
    <w:rsid w:val="007306AE"/>
    <w:rsid w:val="0073097E"/>
    <w:rsid w:val="00730995"/>
    <w:rsid w:val="00730A16"/>
    <w:rsid w:val="00730B93"/>
    <w:rsid w:val="00730D10"/>
    <w:rsid w:val="00730EF4"/>
    <w:rsid w:val="007310FB"/>
    <w:rsid w:val="00731260"/>
    <w:rsid w:val="007317B9"/>
    <w:rsid w:val="00731839"/>
    <w:rsid w:val="007318D9"/>
    <w:rsid w:val="007319C8"/>
    <w:rsid w:val="00731AA1"/>
    <w:rsid w:val="00731C1E"/>
    <w:rsid w:val="00731D72"/>
    <w:rsid w:val="00731D86"/>
    <w:rsid w:val="00731DEB"/>
    <w:rsid w:val="00731DFA"/>
    <w:rsid w:val="007321D0"/>
    <w:rsid w:val="00732452"/>
    <w:rsid w:val="0073251D"/>
    <w:rsid w:val="00732743"/>
    <w:rsid w:val="007328FD"/>
    <w:rsid w:val="00732C36"/>
    <w:rsid w:val="00732C8F"/>
    <w:rsid w:val="00732C94"/>
    <w:rsid w:val="00732C99"/>
    <w:rsid w:val="00732D77"/>
    <w:rsid w:val="00732D79"/>
    <w:rsid w:val="00732D8F"/>
    <w:rsid w:val="00732F01"/>
    <w:rsid w:val="00732FBE"/>
    <w:rsid w:val="0073301F"/>
    <w:rsid w:val="007330CF"/>
    <w:rsid w:val="00733151"/>
    <w:rsid w:val="007331A4"/>
    <w:rsid w:val="00733247"/>
    <w:rsid w:val="007334A4"/>
    <w:rsid w:val="00733595"/>
    <w:rsid w:val="00733709"/>
    <w:rsid w:val="00733750"/>
    <w:rsid w:val="00733817"/>
    <w:rsid w:val="0073386C"/>
    <w:rsid w:val="007338A1"/>
    <w:rsid w:val="00733B46"/>
    <w:rsid w:val="00733DDF"/>
    <w:rsid w:val="00733E83"/>
    <w:rsid w:val="00733EF4"/>
    <w:rsid w:val="00733FD1"/>
    <w:rsid w:val="007340E7"/>
    <w:rsid w:val="0073410B"/>
    <w:rsid w:val="007342CE"/>
    <w:rsid w:val="00734377"/>
    <w:rsid w:val="007345B4"/>
    <w:rsid w:val="007346BB"/>
    <w:rsid w:val="0073477F"/>
    <w:rsid w:val="00734911"/>
    <w:rsid w:val="00734997"/>
    <w:rsid w:val="00734A4C"/>
    <w:rsid w:val="00734B15"/>
    <w:rsid w:val="00734B5F"/>
    <w:rsid w:val="00734B75"/>
    <w:rsid w:val="00734B8E"/>
    <w:rsid w:val="00734C23"/>
    <w:rsid w:val="00734EB9"/>
    <w:rsid w:val="00734FD9"/>
    <w:rsid w:val="007350C4"/>
    <w:rsid w:val="0073514A"/>
    <w:rsid w:val="007351E6"/>
    <w:rsid w:val="0073522C"/>
    <w:rsid w:val="007352AC"/>
    <w:rsid w:val="007352C6"/>
    <w:rsid w:val="00735547"/>
    <w:rsid w:val="007355A7"/>
    <w:rsid w:val="0073564A"/>
    <w:rsid w:val="0073568E"/>
    <w:rsid w:val="007358C4"/>
    <w:rsid w:val="007359A9"/>
    <w:rsid w:val="00735A0B"/>
    <w:rsid w:val="00735A1A"/>
    <w:rsid w:val="00735BC9"/>
    <w:rsid w:val="00735C92"/>
    <w:rsid w:val="00735CD0"/>
    <w:rsid w:val="00735E7F"/>
    <w:rsid w:val="00735EDD"/>
    <w:rsid w:val="00735F44"/>
    <w:rsid w:val="00735F7D"/>
    <w:rsid w:val="00735FF8"/>
    <w:rsid w:val="007361AB"/>
    <w:rsid w:val="00736216"/>
    <w:rsid w:val="007362DB"/>
    <w:rsid w:val="00736338"/>
    <w:rsid w:val="00736376"/>
    <w:rsid w:val="007363C7"/>
    <w:rsid w:val="00736511"/>
    <w:rsid w:val="00736603"/>
    <w:rsid w:val="00736688"/>
    <w:rsid w:val="0073670E"/>
    <w:rsid w:val="00736A64"/>
    <w:rsid w:val="00736B87"/>
    <w:rsid w:val="00736BC4"/>
    <w:rsid w:val="00736C2B"/>
    <w:rsid w:val="00736E30"/>
    <w:rsid w:val="00737435"/>
    <w:rsid w:val="00737520"/>
    <w:rsid w:val="007377E0"/>
    <w:rsid w:val="007378F1"/>
    <w:rsid w:val="00737986"/>
    <w:rsid w:val="007379AB"/>
    <w:rsid w:val="00737D92"/>
    <w:rsid w:val="00737E94"/>
    <w:rsid w:val="00737FCA"/>
    <w:rsid w:val="0074000F"/>
    <w:rsid w:val="00740285"/>
    <w:rsid w:val="00740311"/>
    <w:rsid w:val="00740584"/>
    <w:rsid w:val="00740653"/>
    <w:rsid w:val="007406C5"/>
    <w:rsid w:val="00740701"/>
    <w:rsid w:val="0074075B"/>
    <w:rsid w:val="00740836"/>
    <w:rsid w:val="007408DD"/>
    <w:rsid w:val="00740B84"/>
    <w:rsid w:val="00740BD8"/>
    <w:rsid w:val="00740C07"/>
    <w:rsid w:val="00740D46"/>
    <w:rsid w:val="00740EC7"/>
    <w:rsid w:val="00740F52"/>
    <w:rsid w:val="00740F6C"/>
    <w:rsid w:val="00741052"/>
    <w:rsid w:val="007410D5"/>
    <w:rsid w:val="00741183"/>
    <w:rsid w:val="007415C5"/>
    <w:rsid w:val="007415F1"/>
    <w:rsid w:val="00741761"/>
    <w:rsid w:val="0074183C"/>
    <w:rsid w:val="00741859"/>
    <w:rsid w:val="007418B2"/>
    <w:rsid w:val="00741A44"/>
    <w:rsid w:val="00741A9D"/>
    <w:rsid w:val="00741C03"/>
    <w:rsid w:val="00741D29"/>
    <w:rsid w:val="00741E6F"/>
    <w:rsid w:val="00741FAC"/>
    <w:rsid w:val="00741FED"/>
    <w:rsid w:val="00742062"/>
    <w:rsid w:val="007424CB"/>
    <w:rsid w:val="00742555"/>
    <w:rsid w:val="007428E7"/>
    <w:rsid w:val="007429EA"/>
    <w:rsid w:val="00742B8E"/>
    <w:rsid w:val="00742D0C"/>
    <w:rsid w:val="00742D11"/>
    <w:rsid w:val="00742D5F"/>
    <w:rsid w:val="00742E0C"/>
    <w:rsid w:val="00742E20"/>
    <w:rsid w:val="00742F40"/>
    <w:rsid w:val="00742F55"/>
    <w:rsid w:val="00743232"/>
    <w:rsid w:val="007432A1"/>
    <w:rsid w:val="00743315"/>
    <w:rsid w:val="00743367"/>
    <w:rsid w:val="007433C1"/>
    <w:rsid w:val="007437E0"/>
    <w:rsid w:val="00743B5B"/>
    <w:rsid w:val="00743BB6"/>
    <w:rsid w:val="00743C2B"/>
    <w:rsid w:val="00743DB7"/>
    <w:rsid w:val="00743DDD"/>
    <w:rsid w:val="00743FF8"/>
    <w:rsid w:val="0074417F"/>
    <w:rsid w:val="00744399"/>
    <w:rsid w:val="00744490"/>
    <w:rsid w:val="00744554"/>
    <w:rsid w:val="007445D7"/>
    <w:rsid w:val="00744619"/>
    <w:rsid w:val="007446AE"/>
    <w:rsid w:val="00744A59"/>
    <w:rsid w:val="00744ABE"/>
    <w:rsid w:val="00744C40"/>
    <w:rsid w:val="00744D59"/>
    <w:rsid w:val="00744E79"/>
    <w:rsid w:val="00744F71"/>
    <w:rsid w:val="0074501B"/>
    <w:rsid w:val="0074508B"/>
    <w:rsid w:val="00745097"/>
    <w:rsid w:val="0074510F"/>
    <w:rsid w:val="00745137"/>
    <w:rsid w:val="00745168"/>
    <w:rsid w:val="007452A3"/>
    <w:rsid w:val="00745413"/>
    <w:rsid w:val="007456AF"/>
    <w:rsid w:val="007457F7"/>
    <w:rsid w:val="0074593F"/>
    <w:rsid w:val="00745B1A"/>
    <w:rsid w:val="00745B4B"/>
    <w:rsid w:val="00745E10"/>
    <w:rsid w:val="00745EB9"/>
    <w:rsid w:val="00745F04"/>
    <w:rsid w:val="0074619F"/>
    <w:rsid w:val="0074624D"/>
    <w:rsid w:val="00746261"/>
    <w:rsid w:val="007462F6"/>
    <w:rsid w:val="00746373"/>
    <w:rsid w:val="007463E0"/>
    <w:rsid w:val="0074642B"/>
    <w:rsid w:val="0074679E"/>
    <w:rsid w:val="007467A0"/>
    <w:rsid w:val="0074690A"/>
    <w:rsid w:val="00746AA2"/>
    <w:rsid w:val="00746AB2"/>
    <w:rsid w:val="00746B4A"/>
    <w:rsid w:val="00746BBA"/>
    <w:rsid w:val="00746E5D"/>
    <w:rsid w:val="00746F1B"/>
    <w:rsid w:val="00746F48"/>
    <w:rsid w:val="007470B3"/>
    <w:rsid w:val="007471CB"/>
    <w:rsid w:val="007472C8"/>
    <w:rsid w:val="00747384"/>
    <w:rsid w:val="00747708"/>
    <w:rsid w:val="007477AD"/>
    <w:rsid w:val="0074785A"/>
    <w:rsid w:val="007479C7"/>
    <w:rsid w:val="00747A62"/>
    <w:rsid w:val="00747E05"/>
    <w:rsid w:val="00747EDE"/>
    <w:rsid w:val="007500EE"/>
    <w:rsid w:val="007500EF"/>
    <w:rsid w:val="00750321"/>
    <w:rsid w:val="007505E6"/>
    <w:rsid w:val="007508A7"/>
    <w:rsid w:val="0075097B"/>
    <w:rsid w:val="00750A25"/>
    <w:rsid w:val="00750A40"/>
    <w:rsid w:val="00750B81"/>
    <w:rsid w:val="00750CE5"/>
    <w:rsid w:val="00750DAD"/>
    <w:rsid w:val="00750F4C"/>
    <w:rsid w:val="00750F70"/>
    <w:rsid w:val="00750FBE"/>
    <w:rsid w:val="00751033"/>
    <w:rsid w:val="00751167"/>
    <w:rsid w:val="00751325"/>
    <w:rsid w:val="007514AD"/>
    <w:rsid w:val="00751699"/>
    <w:rsid w:val="00751719"/>
    <w:rsid w:val="00751761"/>
    <w:rsid w:val="007517DF"/>
    <w:rsid w:val="00751811"/>
    <w:rsid w:val="007518B2"/>
    <w:rsid w:val="00751958"/>
    <w:rsid w:val="00751988"/>
    <w:rsid w:val="007519E0"/>
    <w:rsid w:val="00751AEA"/>
    <w:rsid w:val="00751BA2"/>
    <w:rsid w:val="00751C43"/>
    <w:rsid w:val="00751EB1"/>
    <w:rsid w:val="00751FFA"/>
    <w:rsid w:val="0075201C"/>
    <w:rsid w:val="00752089"/>
    <w:rsid w:val="007520C7"/>
    <w:rsid w:val="00752139"/>
    <w:rsid w:val="0075216B"/>
    <w:rsid w:val="007524D8"/>
    <w:rsid w:val="00752675"/>
    <w:rsid w:val="00752676"/>
    <w:rsid w:val="007526D8"/>
    <w:rsid w:val="0075273B"/>
    <w:rsid w:val="007527A3"/>
    <w:rsid w:val="007527AE"/>
    <w:rsid w:val="007527D6"/>
    <w:rsid w:val="00752805"/>
    <w:rsid w:val="00752B3C"/>
    <w:rsid w:val="00752B6D"/>
    <w:rsid w:val="00752D8E"/>
    <w:rsid w:val="00752E06"/>
    <w:rsid w:val="00752E90"/>
    <w:rsid w:val="00752EAE"/>
    <w:rsid w:val="00752FC5"/>
    <w:rsid w:val="00752FEC"/>
    <w:rsid w:val="00753056"/>
    <w:rsid w:val="007530D0"/>
    <w:rsid w:val="007531A9"/>
    <w:rsid w:val="0075329B"/>
    <w:rsid w:val="00753509"/>
    <w:rsid w:val="00753969"/>
    <w:rsid w:val="00753B1A"/>
    <w:rsid w:val="00753C51"/>
    <w:rsid w:val="00753C93"/>
    <w:rsid w:val="00753E64"/>
    <w:rsid w:val="00753EC1"/>
    <w:rsid w:val="00754086"/>
    <w:rsid w:val="0075435E"/>
    <w:rsid w:val="0075446B"/>
    <w:rsid w:val="00754644"/>
    <w:rsid w:val="007547C4"/>
    <w:rsid w:val="007548A8"/>
    <w:rsid w:val="0075495C"/>
    <w:rsid w:val="00754A1C"/>
    <w:rsid w:val="00754A6C"/>
    <w:rsid w:val="00754B17"/>
    <w:rsid w:val="00754BF7"/>
    <w:rsid w:val="00754C2B"/>
    <w:rsid w:val="00754C8B"/>
    <w:rsid w:val="00755028"/>
    <w:rsid w:val="0075502E"/>
    <w:rsid w:val="00755042"/>
    <w:rsid w:val="007550E8"/>
    <w:rsid w:val="00755243"/>
    <w:rsid w:val="00755255"/>
    <w:rsid w:val="007552EF"/>
    <w:rsid w:val="0075563F"/>
    <w:rsid w:val="00755761"/>
    <w:rsid w:val="00755868"/>
    <w:rsid w:val="007558C9"/>
    <w:rsid w:val="007558CC"/>
    <w:rsid w:val="00755970"/>
    <w:rsid w:val="0075598C"/>
    <w:rsid w:val="00755D23"/>
    <w:rsid w:val="00755D9C"/>
    <w:rsid w:val="00756088"/>
    <w:rsid w:val="007562F7"/>
    <w:rsid w:val="007564AB"/>
    <w:rsid w:val="007564EA"/>
    <w:rsid w:val="00756618"/>
    <w:rsid w:val="0075671D"/>
    <w:rsid w:val="0075675A"/>
    <w:rsid w:val="00756840"/>
    <w:rsid w:val="00756A15"/>
    <w:rsid w:val="00756AAE"/>
    <w:rsid w:val="00756B68"/>
    <w:rsid w:val="00756C2E"/>
    <w:rsid w:val="00756EE9"/>
    <w:rsid w:val="00756F72"/>
    <w:rsid w:val="00756FAE"/>
    <w:rsid w:val="0075704B"/>
    <w:rsid w:val="00757131"/>
    <w:rsid w:val="00757171"/>
    <w:rsid w:val="0075725C"/>
    <w:rsid w:val="00757353"/>
    <w:rsid w:val="007576B6"/>
    <w:rsid w:val="0075773E"/>
    <w:rsid w:val="0075793F"/>
    <w:rsid w:val="00757B1A"/>
    <w:rsid w:val="00757BCC"/>
    <w:rsid w:val="00757CF7"/>
    <w:rsid w:val="00757D26"/>
    <w:rsid w:val="00757D4C"/>
    <w:rsid w:val="00757DD6"/>
    <w:rsid w:val="00757E10"/>
    <w:rsid w:val="00757EC5"/>
    <w:rsid w:val="00757F74"/>
    <w:rsid w:val="00757FA9"/>
    <w:rsid w:val="00760300"/>
    <w:rsid w:val="00760388"/>
    <w:rsid w:val="007605C3"/>
    <w:rsid w:val="00760859"/>
    <w:rsid w:val="0076090A"/>
    <w:rsid w:val="00760AE3"/>
    <w:rsid w:val="00760B5F"/>
    <w:rsid w:val="00760CA1"/>
    <w:rsid w:val="00760DA6"/>
    <w:rsid w:val="00760DBE"/>
    <w:rsid w:val="0076144D"/>
    <w:rsid w:val="007614C6"/>
    <w:rsid w:val="007616B2"/>
    <w:rsid w:val="00761733"/>
    <w:rsid w:val="0076192C"/>
    <w:rsid w:val="00761A30"/>
    <w:rsid w:val="00761B1B"/>
    <w:rsid w:val="00761B60"/>
    <w:rsid w:val="00761D49"/>
    <w:rsid w:val="00761D56"/>
    <w:rsid w:val="00761E0B"/>
    <w:rsid w:val="00761F0C"/>
    <w:rsid w:val="0076200D"/>
    <w:rsid w:val="00762077"/>
    <w:rsid w:val="00762288"/>
    <w:rsid w:val="00762470"/>
    <w:rsid w:val="007624B2"/>
    <w:rsid w:val="007625FC"/>
    <w:rsid w:val="00762679"/>
    <w:rsid w:val="007629D0"/>
    <w:rsid w:val="00762B97"/>
    <w:rsid w:val="00762C23"/>
    <w:rsid w:val="007630F1"/>
    <w:rsid w:val="00763261"/>
    <w:rsid w:val="00763307"/>
    <w:rsid w:val="0076332B"/>
    <w:rsid w:val="00763340"/>
    <w:rsid w:val="007633C6"/>
    <w:rsid w:val="0076348F"/>
    <w:rsid w:val="0076349F"/>
    <w:rsid w:val="0076371C"/>
    <w:rsid w:val="00763732"/>
    <w:rsid w:val="007637D3"/>
    <w:rsid w:val="0076383F"/>
    <w:rsid w:val="00763C64"/>
    <w:rsid w:val="00763EB6"/>
    <w:rsid w:val="00763FFD"/>
    <w:rsid w:val="00764042"/>
    <w:rsid w:val="007641F2"/>
    <w:rsid w:val="00764210"/>
    <w:rsid w:val="0076426E"/>
    <w:rsid w:val="007642DA"/>
    <w:rsid w:val="007643B7"/>
    <w:rsid w:val="0076440C"/>
    <w:rsid w:val="00764457"/>
    <w:rsid w:val="0076457F"/>
    <w:rsid w:val="007646BF"/>
    <w:rsid w:val="007647C3"/>
    <w:rsid w:val="007648BE"/>
    <w:rsid w:val="00764941"/>
    <w:rsid w:val="0076494E"/>
    <w:rsid w:val="00764A62"/>
    <w:rsid w:val="00764B92"/>
    <w:rsid w:val="00764BCD"/>
    <w:rsid w:val="00764C21"/>
    <w:rsid w:val="00764C8F"/>
    <w:rsid w:val="00764D76"/>
    <w:rsid w:val="00764EB1"/>
    <w:rsid w:val="00764ECC"/>
    <w:rsid w:val="00764FB6"/>
    <w:rsid w:val="00765023"/>
    <w:rsid w:val="0076503B"/>
    <w:rsid w:val="0076507C"/>
    <w:rsid w:val="00765163"/>
    <w:rsid w:val="007653D2"/>
    <w:rsid w:val="00765401"/>
    <w:rsid w:val="007654DB"/>
    <w:rsid w:val="0076554D"/>
    <w:rsid w:val="00765654"/>
    <w:rsid w:val="00765802"/>
    <w:rsid w:val="00765945"/>
    <w:rsid w:val="007659BF"/>
    <w:rsid w:val="00765A0C"/>
    <w:rsid w:val="00765B36"/>
    <w:rsid w:val="00765C55"/>
    <w:rsid w:val="00765EA5"/>
    <w:rsid w:val="00765F09"/>
    <w:rsid w:val="00765F5B"/>
    <w:rsid w:val="00766084"/>
    <w:rsid w:val="00766289"/>
    <w:rsid w:val="007662E4"/>
    <w:rsid w:val="0076647F"/>
    <w:rsid w:val="0076665B"/>
    <w:rsid w:val="007666CD"/>
    <w:rsid w:val="00766716"/>
    <w:rsid w:val="00766988"/>
    <w:rsid w:val="00766A9E"/>
    <w:rsid w:val="00766C92"/>
    <w:rsid w:val="00766DBA"/>
    <w:rsid w:val="00766ECC"/>
    <w:rsid w:val="00766F1F"/>
    <w:rsid w:val="00766F34"/>
    <w:rsid w:val="00766F45"/>
    <w:rsid w:val="00767130"/>
    <w:rsid w:val="007672E1"/>
    <w:rsid w:val="007673FC"/>
    <w:rsid w:val="0076748D"/>
    <w:rsid w:val="007675DB"/>
    <w:rsid w:val="00767646"/>
    <w:rsid w:val="00767ACD"/>
    <w:rsid w:val="00767AFB"/>
    <w:rsid w:val="00767B4A"/>
    <w:rsid w:val="00767B96"/>
    <w:rsid w:val="00767D8C"/>
    <w:rsid w:val="00767D93"/>
    <w:rsid w:val="00770298"/>
    <w:rsid w:val="0077046F"/>
    <w:rsid w:val="0077049D"/>
    <w:rsid w:val="00770912"/>
    <w:rsid w:val="00770998"/>
    <w:rsid w:val="00770AE7"/>
    <w:rsid w:val="00770BE6"/>
    <w:rsid w:val="00770D7F"/>
    <w:rsid w:val="00770DB5"/>
    <w:rsid w:val="00770DDF"/>
    <w:rsid w:val="00770F1F"/>
    <w:rsid w:val="00770FEA"/>
    <w:rsid w:val="00770FFC"/>
    <w:rsid w:val="00771029"/>
    <w:rsid w:val="0077105C"/>
    <w:rsid w:val="0077117A"/>
    <w:rsid w:val="007711C2"/>
    <w:rsid w:val="00771483"/>
    <w:rsid w:val="00771574"/>
    <w:rsid w:val="007715ED"/>
    <w:rsid w:val="0077165E"/>
    <w:rsid w:val="0077166D"/>
    <w:rsid w:val="00771764"/>
    <w:rsid w:val="007719B1"/>
    <w:rsid w:val="00771B70"/>
    <w:rsid w:val="00771C74"/>
    <w:rsid w:val="00771D9D"/>
    <w:rsid w:val="00771EC3"/>
    <w:rsid w:val="00771EEC"/>
    <w:rsid w:val="00771F31"/>
    <w:rsid w:val="00771F90"/>
    <w:rsid w:val="00772127"/>
    <w:rsid w:val="0077244C"/>
    <w:rsid w:val="00772602"/>
    <w:rsid w:val="00772656"/>
    <w:rsid w:val="00772765"/>
    <w:rsid w:val="007727E2"/>
    <w:rsid w:val="007728AF"/>
    <w:rsid w:val="00772A51"/>
    <w:rsid w:val="00772B67"/>
    <w:rsid w:val="00772D72"/>
    <w:rsid w:val="00772E6C"/>
    <w:rsid w:val="00772EB5"/>
    <w:rsid w:val="00772EE9"/>
    <w:rsid w:val="00772F70"/>
    <w:rsid w:val="00772FAD"/>
    <w:rsid w:val="00772FE5"/>
    <w:rsid w:val="00772FE8"/>
    <w:rsid w:val="00773040"/>
    <w:rsid w:val="007732CE"/>
    <w:rsid w:val="00773452"/>
    <w:rsid w:val="0077346F"/>
    <w:rsid w:val="0077353F"/>
    <w:rsid w:val="007736B3"/>
    <w:rsid w:val="00773776"/>
    <w:rsid w:val="007738D2"/>
    <w:rsid w:val="00773BE2"/>
    <w:rsid w:val="00773E3F"/>
    <w:rsid w:val="00773E70"/>
    <w:rsid w:val="0077408D"/>
    <w:rsid w:val="00774220"/>
    <w:rsid w:val="0077459A"/>
    <w:rsid w:val="00774627"/>
    <w:rsid w:val="007747F6"/>
    <w:rsid w:val="00774A0E"/>
    <w:rsid w:val="00774A54"/>
    <w:rsid w:val="00774BB2"/>
    <w:rsid w:val="00774BE8"/>
    <w:rsid w:val="00774C19"/>
    <w:rsid w:val="00774CE3"/>
    <w:rsid w:val="00774D6B"/>
    <w:rsid w:val="00774EF7"/>
    <w:rsid w:val="00774FA1"/>
    <w:rsid w:val="0077500B"/>
    <w:rsid w:val="007751D3"/>
    <w:rsid w:val="00775463"/>
    <w:rsid w:val="007756C2"/>
    <w:rsid w:val="00775724"/>
    <w:rsid w:val="00775821"/>
    <w:rsid w:val="0077584C"/>
    <w:rsid w:val="0077589A"/>
    <w:rsid w:val="007759FB"/>
    <w:rsid w:val="007759FE"/>
    <w:rsid w:val="00775A12"/>
    <w:rsid w:val="00775A24"/>
    <w:rsid w:val="00775B05"/>
    <w:rsid w:val="00775B9B"/>
    <w:rsid w:val="00775CF8"/>
    <w:rsid w:val="00776145"/>
    <w:rsid w:val="0077619B"/>
    <w:rsid w:val="00776265"/>
    <w:rsid w:val="007764A6"/>
    <w:rsid w:val="007766D1"/>
    <w:rsid w:val="0077683B"/>
    <w:rsid w:val="007768AE"/>
    <w:rsid w:val="00776D31"/>
    <w:rsid w:val="00776D99"/>
    <w:rsid w:val="00776DB1"/>
    <w:rsid w:val="00776E71"/>
    <w:rsid w:val="00776E8F"/>
    <w:rsid w:val="00776F70"/>
    <w:rsid w:val="00776FE4"/>
    <w:rsid w:val="00777050"/>
    <w:rsid w:val="0077705E"/>
    <w:rsid w:val="00777107"/>
    <w:rsid w:val="00777174"/>
    <w:rsid w:val="00777193"/>
    <w:rsid w:val="007771E2"/>
    <w:rsid w:val="0077723F"/>
    <w:rsid w:val="007772B0"/>
    <w:rsid w:val="00777353"/>
    <w:rsid w:val="00777393"/>
    <w:rsid w:val="007773E1"/>
    <w:rsid w:val="0077750C"/>
    <w:rsid w:val="0077783C"/>
    <w:rsid w:val="0077787B"/>
    <w:rsid w:val="007779E8"/>
    <w:rsid w:val="00777DFE"/>
    <w:rsid w:val="0078002C"/>
    <w:rsid w:val="0078010F"/>
    <w:rsid w:val="007801F3"/>
    <w:rsid w:val="00780494"/>
    <w:rsid w:val="007804F2"/>
    <w:rsid w:val="007805AB"/>
    <w:rsid w:val="007805F6"/>
    <w:rsid w:val="00780922"/>
    <w:rsid w:val="00780BA8"/>
    <w:rsid w:val="00780C54"/>
    <w:rsid w:val="00780D21"/>
    <w:rsid w:val="00780DC9"/>
    <w:rsid w:val="00780DFC"/>
    <w:rsid w:val="007814A1"/>
    <w:rsid w:val="007814D2"/>
    <w:rsid w:val="00781527"/>
    <w:rsid w:val="007815C8"/>
    <w:rsid w:val="00781837"/>
    <w:rsid w:val="007818E8"/>
    <w:rsid w:val="00781978"/>
    <w:rsid w:val="00781BB0"/>
    <w:rsid w:val="00781D68"/>
    <w:rsid w:val="00781D85"/>
    <w:rsid w:val="00781E32"/>
    <w:rsid w:val="00782080"/>
    <w:rsid w:val="007820A3"/>
    <w:rsid w:val="007821D7"/>
    <w:rsid w:val="007821E2"/>
    <w:rsid w:val="007824DA"/>
    <w:rsid w:val="00782512"/>
    <w:rsid w:val="0078255C"/>
    <w:rsid w:val="0078292C"/>
    <w:rsid w:val="007829A7"/>
    <w:rsid w:val="007829FC"/>
    <w:rsid w:val="00782D24"/>
    <w:rsid w:val="00782E71"/>
    <w:rsid w:val="00782F30"/>
    <w:rsid w:val="0078307B"/>
    <w:rsid w:val="007830A6"/>
    <w:rsid w:val="00783164"/>
    <w:rsid w:val="00783287"/>
    <w:rsid w:val="00783295"/>
    <w:rsid w:val="00783312"/>
    <w:rsid w:val="007833BC"/>
    <w:rsid w:val="0078349B"/>
    <w:rsid w:val="0078350B"/>
    <w:rsid w:val="0078354A"/>
    <w:rsid w:val="007836BA"/>
    <w:rsid w:val="00783816"/>
    <w:rsid w:val="00783BE3"/>
    <w:rsid w:val="00783D0A"/>
    <w:rsid w:val="00783E1B"/>
    <w:rsid w:val="00783E63"/>
    <w:rsid w:val="00783EE7"/>
    <w:rsid w:val="00783FEE"/>
    <w:rsid w:val="00784076"/>
    <w:rsid w:val="007840B7"/>
    <w:rsid w:val="0078423C"/>
    <w:rsid w:val="007842B7"/>
    <w:rsid w:val="00784500"/>
    <w:rsid w:val="007845D9"/>
    <w:rsid w:val="00784682"/>
    <w:rsid w:val="007849C8"/>
    <w:rsid w:val="00784C98"/>
    <w:rsid w:val="00784D20"/>
    <w:rsid w:val="00784E54"/>
    <w:rsid w:val="00784E94"/>
    <w:rsid w:val="00784EA1"/>
    <w:rsid w:val="00785096"/>
    <w:rsid w:val="0078509E"/>
    <w:rsid w:val="007850D3"/>
    <w:rsid w:val="007857CA"/>
    <w:rsid w:val="0078580E"/>
    <w:rsid w:val="00785853"/>
    <w:rsid w:val="00785963"/>
    <w:rsid w:val="00785981"/>
    <w:rsid w:val="00785AAC"/>
    <w:rsid w:val="00785D88"/>
    <w:rsid w:val="00785EBD"/>
    <w:rsid w:val="00786074"/>
    <w:rsid w:val="00786441"/>
    <w:rsid w:val="00786560"/>
    <w:rsid w:val="007865B0"/>
    <w:rsid w:val="007866D4"/>
    <w:rsid w:val="007867BA"/>
    <w:rsid w:val="007867E5"/>
    <w:rsid w:val="007868B0"/>
    <w:rsid w:val="00786905"/>
    <w:rsid w:val="007869AA"/>
    <w:rsid w:val="007869E6"/>
    <w:rsid w:val="00786AD5"/>
    <w:rsid w:val="00786E41"/>
    <w:rsid w:val="007870B5"/>
    <w:rsid w:val="007870C2"/>
    <w:rsid w:val="007870FA"/>
    <w:rsid w:val="007871CF"/>
    <w:rsid w:val="00787214"/>
    <w:rsid w:val="007873E2"/>
    <w:rsid w:val="007873E3"/>
    <w:rsid w:val="007874AF"/>
    <w:rsid w:val="007875ED"/>
    <w:rsid w:val="007876B2"/>
    <w:rsid w:val="007876DD"/>
    <w:rsid w:val="007876EA"/>
    <w:rsid w:val="007878AE"/>
    <w:rsid w:val="0078790C"/>
    <w:rsid w:val="00787C7C"/>
    <w:rsid w:val="00787EC6"/>
    <w:rsid w:val="00790050"/>
    <w:rsid w:val="0079008D"/>
    <w:rsid w:val="007901DA"/>
    <w:rsid w:val="0079041B"/>
    <w:rsid w:val="00790465"/>
    <w:rsid w:val="0079054A"/>
    <w:rsid w:val="0079057C"/>
    <w:rsid w:val="00790857"/>
    <w:rsid w:val="00790B85"/>
    <w:rsid w:val="00790B90"/>
    <w:rsid w:val="00790BA3"/>
    <w:rsid w:val="00790C7D"/>
    <w:rsid w:val="00790D35"/>
    <w:rsid w:val="00790D9F"/>
    <w:rsid w:val="00790E08"/>
    <w:rsid w:val="00790FA1"/>
    <w:rsid w:val="00791084"/>
    <w:rsid w:val="0079109D"/>
    <w:rsid w:val="007910AD"/>
    <w:rsid w:val="0079112F"/>
    <w:rsid w:val="00791131"/>
    <w:rsid w:val="00791457"/>
    <w:rsid w:val="007917C3"/>
    <w:rsid w:val="00791B0F"/>
    <w:rsid w:val="00791B1B"/>
    <w:rsid w:val="00791BA3"/>
    <w:rsid w:val="00791D9B"/>
    <w:rsid w:val="00791EFF"/>
    <w:rsid w:val="00791FB9"/>
    <w:rsid w:val="00792387"/>
    <w:rsid w:val="007927E0"/>
    <w:rsid w:val="0079280B"/>
    <w:rsid w:val="00792810"/>
    <w:rsid w:val="007928DE"/>
    <w:rsid w:val="00792902"/>
    <w:rsid w:val="00792E60"/>
    <w:rsid w:val="00792EA1"/>
    <w:rsid w:val="00793402"/>
    <w:rsid w:val="007935D3"/>
    <w:rsid w:val="007936B6"/>
    <w:rsid w:val="00793715"/>
    <w:rsid w:val="007938A2"/>
    <w:rsid w:val="0079392A"/>
    <w:rsid w:val="00793957"/>
    <w:rsid w:val="00793976"/>
    <w:rsid w:val="007939C1"/>
    <w:rsid w:val="007939FB"/>
    <w:rsid w:val="00793A73"/>
    <w:rsid w:val="00793BF0"/>
    <w:rsid w:val="00793D40"/>
    <w:rsid w:val="00793F1D"/>
    <w:rsid w:val="00794334"/>
    <w:rsid w:val="00794349"/>
    <w:rsid w:val="00794391"/>
    <w:rsid w:val="007944F9"/>
    <w:rsid w:val="0079488A"/>
    <w:rsid w:val="00794981"/>
    <w:rsid w:val="00794C19"/>
    <w:rsid w:val="00794D9C"/>
    <w:rsid w:val="00794E86"/>
    <w:rsid w:val="00794FE6"/>
    <w:rsid w:val="00795103"/>
    <w:rsid w:val="0079510A"/>
    <w:rsid w:val="007951C9"/>
    <w:rsid w:val="007951F7"/>
    <w:rsid w:val="007956E0"/>
    <w:rsid w:val="007956FB"/>
    <w:rsid w:val="00795704"/>
    <w:rsid w:val="00795742"/>
    <w:rsid w:val="0079592E"/>
    <w:rsid w:val="00795D4C"/>
    <w:rsid w:val="00795EB0"/>
    <w:rsid w:val="0079615B"/>
    <w:rsid w:val="00796537"/>
    <w:rsid w:val="00796567"/>
    <w:rsid w:val="00796653"/>
    <w:rsid w:val="00796767"/>
    <w:rsid w:val="007967DD"/>
    <w:rsid w:val="007967E4"/>
    <w:rsid w:val="00796812"/>
    <w:rsid w:val="00796A0B"/>
    <w:rsid w:val="00796A72"/>
    <w:rsid w:val="00796DEB"/>
    <w:rsid w:val="00797183"/>
    <w:rsid w:val="007971F8"/>
    <w:rsid w:val="0079733C"/>
    <w:rsid w:val="00797401"/>
    <w:rsid w:val="0079742F"/>
    <w:rsid w:val="007974F9"/>
    <w:rsid w:val="007975DB"/>
    <w:rsid w:val="00797619"/>
    <w:rsid w:val="007976CE"/>
    <w:rsid w:val="0079778C"/>
    <w:rsid w:val="007977F3"/>
    <w:rsid w:val="00797837"/>
    <w:rsid w:val="00797855"/>
    <w:rsid w:val="007978C9"/>
    <w:rsid w:val="00797A36"/>
    <w:rsid w:val="00797B84"/>
    <w:rsid w:val="00797F82"/>
    <w:rsid w:val="007A004D"/>
    <w:rsid w:val="007A0374"/>
    <w:rsid w:val="007A03E9"/>
    <w:rsid w:val="007A0610"/>
    <w:rsid w:val="007A0688"/>
    <w:rsid w:val="007A06EC"/>
    <w:rsid w:val="007A07D5"/>
    <w:rsid w:val="007A07DB"/>
    <w:rsid w:val="007A0805"/>
    <w:rsid w:val="007A0914"/>
    <w:rsid w:val="007A0944"/>
    <w:rsid w:val="007A0A0A"/>
    <w:rsid w:val="007A0CB9"/>
    <w:rsid w:val="007A0D7B"/>
    <w:rsid w:val="007A10B6"/>
    <w:rsid w:val="007A1242"/>
    <w:rsid w:val="007A12D0"/>
    <w:rsid w:val="007A12F5"/>
    <w:rsid w:val="007A1420"/>
    <w:rsid w:val="007A14BF"/>
    <w:rsid w:val="007A1591"/>
    <w:rsid w:val="007A1616"/>
    <w:rsid w:val="007A172C"/>
    <w:rsid w:val="007A1899"/>
    <w:rsid w:val="007A1A35"/>
    <w:rsid w:val="007A1AC3"/>
    <w:rsid w:val="007A1B59"/>
    <w:rsid w:val="007A1B5C"/>
    <w:rsid w:val="007A1D6A"/>
    <w:rsid w:val="007A1DE3"/>
    <w:rsid w:val="007A210E"/>
    <w:rsid w:val="007A2393"/>
    <w:rsid w:val="007A23D6"/>
    <w:rsid w:val="007A2427"/>
    <w:rsid w:val="007A24A5"/>
    <w:rsid w:val="007A26C2"/>
    <w:rsid w:val="007A27EC"/>
    <w:rsid w:val="007A2CA6"/>
    <w:rsid w:val="007A2E3A"/>
    <w:rsid w:val="007A2E66"/>
    <w:rsid w:val="007A2E84"/>
    <w:rsid w:val="007A2EA1"/>
    <w:rsid w:val="007A2EA9"/>
    <w:rsid w:val="007A301A"/>
    <w:rsid w:val="007A3153"/>
    <w:rsid w:val="007A316F"/>
    <w:rsid w:val="007A360F"/>
    <w:rsid w:val="007A3790"/>
    <w:rsid w:val="007A385E"/>
    <w:rsid w:val="007A3904"/>
    <w:rsid w:val="007A3D08"/>
    <w:rsid w:val="007A3F8C"/>
    <w:rsid w:val="007A403A"/>
    <w:rsid w:val="007A40CF"/>
    <w:rsid w:val="007A40D8"/>
    <w:rsid w:val="007A423C"/>
    <w:rsid w:val="007A4276"/>
    <w:rsid w:val="007A43E9"/>
    <w:rsid w:val="007A4485"/>
    <w:rsid w:val="007A44A7"/>
    <w:rsid w:val="007A45CB"/>
    <w:rsid w:val="007A4625"/>
    <w:rsid w:val="007A4640"/>
    <w:rsid w:val="007A47A0"/>
    <w:rsid w:val="007A4823"/>
    <w:rsid w:val="007A498D"/>
    <w:rsid w:val="007A4A7C"/>
    <w:rsid w:val="007A4CCD"/>
    <w:rsid w:val="007A4D91"/>
    <w:rsid w:val="007A4E62"/>
    <w:rsid w:val="007A4E88"/>
    <w:rsid w:val="007A513E"/>
    <w:rsid w:val="007A551C"/>
    <w:rsid w:val="007A5AAC"/>
    <w:rsid w:val="007A5ABA"/>
    <w:rsid w:val="007A5B43"/>
    <w:rsid w:val="007A5D9F"/>
    <w:rsid w:val="007A609F"/>
    <w:rsid w:val="007A6360"/>
    <w:rsid w:val="007A63E0"/>
    <w:rsid w:val="007A64F4"/>
    <w:rsid w:val="007A661B"/>
    <w:rsid w:val="007A662C"/>
    <w:rsid w:val="007A66E5"/>
    <w:rsid w:val="007A6706"/>
    <w:rsid w:val="007A6752"/>
    <w:rsid w:val="007A68D1"/>
    <w:rsid w:val="007A6916"/>
    <w:rsid w:val="007A6AEB"/>
    <w:rsid w:val="007A6B21"/>
    <w:rsid w:val="007A6C83"/>
    <w:rsid w:val="007A6D2F"/>
    <w:rsid w:val="007A6F05"/>
    <w:rsid w:val="007A6F6F"/>
    <w:rsid w:val="007A70FE"/>
    <w:rsid w:val="007A7115"/>
    <w:rsid w:val="007A729F"/>
    <w:rsid w:val="007A73DA"/>
    <w:rsid w:val="007A74D2"/>
    <w:rsid w:val="007A75CD"/>
    <w:rsid w:val="007A76F8"/>
    <w:rsid w:val="007A77D1"/>
    <w:rsid w:val="007A7F94"/>
    <w:rsid w:val="007B0294"/>
    <w:rsid w:val="007B0466"/>
    <w:rsid w:val="007B0531"/>
    <w:rsid w:val="007B0AE0"/>
    <w:rsid w:val="007B0BEE"/>
    <w:rsid w:val="007B0C77"/>
    <w:rsid w:val="007B0DF6"/>
    <w:rsid w:val="007B0F2A"/>
    <w:rsid w:val="007B0FB0"/>
    <w:rsid w:val="007B0FFB"/>
    <w:rsid w:val="007B11DF"/>
    <w:rsid w:val="007B11E6"/>
    <w:rsid w:val="007B128A"/>
    <w:rsid w:val="007B133A"/>
    <w:rsid w:val="007B13F3"/>
    <w:rsid w:val="007B16C3"/>
    <w:rsid w:val="007B1715"/>
    <w:rsid w:val="007B17F2"/>
    <w:rsid w:val="007B19A4"/>
    <w:rsid w:val="007B19B3"/>
    <w:rsid w:val="007B208B"/>
    <w:rsid w:val="007B21BA"/>
    <w:rsid w:val="007B2231"/>
    <w:rsid w:val="007B2271"/>
    <w:rsid w:val="007B23ED"/>
    <w:rsid w:val="007B2507"/>
    <w:rsid w:val="007B2645"/>
    <w:rsid w:val="007B269B"/>
    <w:rsid w:val="007B2729"/>
    <w:rsid w:val="007B2A96"/>
    <w:rsid w:val="007B2BAD"/>
    <w:rsid w:val="007B2CEA"/>
    <w:rsid w:val="007B2DAA"/>
    <w:rsid w:val="007B2E52"/>
    <w:rsid w:val="007B2EC3"/>
    <w:rsid w:val="007B2EF3"/>
    <w:rsid w:val="007B300D"/>
    <w:rsid w:val="007B311E"/>
    <w:rsid w:val="007B3222"/>
    <w:rsid w:val="007B3251"/>
    <w:rsid w:val="007B328C"/>
    <w:rsid w:val="007B32D5"/>
    <w:rsid w:val="007B3558"/>
    <w:rsid w:val="007B374C"/>
    <w:rsid w:val="007B37EB"/>
    <w:rsid w:val="007B37F2"/>
    <w:rsid w:val="007B38B5"/>
    <w:rsid w:val="007B38D9"/>
    <w:rsid w:val="007B3993"/>
    <w:rsid w:val="007B3ADA"/>
    <w:rsid w:val="007B3C16"/>
    <w:rsid w:val="007B3C1D"/>
    <w:rsid w:val="007B3D32"/>
    <w:rsid w:val="007B3D4F"/>
    <w:rsid w:val="007B3DF0"/>
    <w:rsid w:val="007B3E11"/>
    <w:rsid w:val="007B3E55"/>
    <w:rsid w:val="007B3E7C"/>
    <w:rsid w:val="007B3F0D"/>
    <w:rsid w:val="007B4088"/>
    <w:rsid w:val="007B408D"/>
    <w:rsid w:val="007B42D5"/>
    <w:rsid w:val="007B4355"/>
    <w:rsid w:val="007B4560"/>
    <w:rsid w:val="007B45E4"/>
    <w:rsid w:val="007B4620"/>
    <w:rsid w:val="007B47E1"/>
    <w:rsid w:val="007B4916"/>
    <w:rsid w:val="007B49C6"/>
    <w:rsid w:val="007B4A61"/>
    <w:rsid w:val="007B4B31"/>
    <w:rsid w:val="007B4F0B"/>
    <w:rsid w:val="007B5051"/>
    <w:rsid w:val="007B5455"/>
    <w:rsid w:val="007B5618"/>
    <w:rsid w:val="007B561E"/>
    <w:rsid w:val="007B58F9"/>
    <w:rsid w:val="007B5AAE"/>
    <w:rsid w:val="007B5D7B"/>
    <w:rsid w:val="007B5D92"/>
    <w:rsid w:val="007B5DC1"/>
    <w:rsid w:val="007B5E76"/>
    <w:rsid w:val="007B5F06"/>
    <w:rsid w:val="007B5F90"/>
    <w:rsid w:val="007B60A5"/>
    <w:rsid w:val="007B615B"/>
    <w:rsid w:val="007B62F6"/>
    <w:rsid w:val="007B6394"/>
    <w:rsid w:val="007B65E3"/>
    <w:rsid w:val="007B671E"/>
    <w:rsid w:val="007B6867"/>
    <w:rsid w:val="007B68E4"/>
    <w:rsid w:val="007B69AE"/>
    <w:rsid w:val="007B69F1"/>
    <w:rsid w:val="007B69FE"/>
    <w:rsid w:val="007B6B73"/>
    <w:rsid w:val="007B6B74"/>
    <w:rsid w:val="007B6CAA"/>
    <w:rsid w:val="007B6D6A"/>
    <w:rsid w:val="007B6DE0"/>
    <w:rsid w:val="007B6E62"/>
    <w:rsid w:val="007B6F87"/>
    <w:rsid w:val="007B715D"/>
    <w:rsid w:val="007B725B"/>
    <w:rsid w:val="007B73F9"/>
    <w:rsid w:val="007B75B4"/>
    <w:rsid w:val="007B762F"/>
    <w:rsid w:val="007B7AF1"/>
    <w:rsid w:val="007B7BCE"/>
    <w:rsid w:val="007B7BE4"/>
    <w:rsid w:val="007C0400"/>
    <w:rsid w:val="007C0422"/>
    <w:rsid w:val="007C07D2"/>
    <w:rsid w:val="007C07E6"/>
    <w:rsid w:val="007C084F"/>
    <w:rsid w:val="007C08D2"/>
    <w:rsid w:val="007C08D5"/>
    <w:rsid w:val="007C08F6"/>
    <w:rsid w:val="007C0AD6"/>
    <w:rsid w:val="007C0DBE"/>
    <w:rsid w:val="007C0F12"/>
    <w:rsid w:val="007C13F7"/>
    <w:rsid w:val="007C1574"/>
    <w:rsid w:val="007C165B"/>
    <w:rsid w:val="007C1695"/>
    <w:rsid w:val="007C1791"/>
    <w:rsid w:val="007C1AEF"/>
    <w:rsid w:val="007C1BA3"/>
    <w:rsid w:val="007C1C2C"/>
    <w:rsid w:val="007C1C76"/>
    <w:rsid w:val="007C1CE0"/>
    <w:rsid w:val="007C1F62"/>
    <w:rsid w:val="007C20F2"/>
    <w:rsid w:val="007C245E"/>
    <w:rsid w:val="007C270D"/>
    <w:rsid w:val="007C2715"/>
    <w:rsid w:val="007C2751"/>
    <w:rsid w:val="007C2847"/>
    <w:rsid w:val="007C2BE1"/>
    <w:rsid w:val="007C2F73"/>
    <w:rsid w:val="007C2FAD"/>
    <w:rsid w:val="007C2FDD"/>
    <w:rsid w:val="007C3176"/>
    <w:rsid w:val="007C34D3"/>
    <w:rsid w:val="007C3514"/>
    <w:rsid w:val="007C3526"/>
    <w:rsid w:val="007C3534"/>
    <w:rsid w:val="007C353D"/>
    <w:rsid w:val="007C36A1"/>
    <w:rsid w:val="007C378C"/>
    <w:rsid w:val="007C3950"/>
    <w:rsid w:val="007C3AB8"/>
    <w:rsid w:val="007C3C47"/>
    <w:rsid w:val="007C3C68"/>
    <w:rsid w:val="007C3EB0"/>
    <w:rsid w:val="007C3FCA"/>
    <w:rsid w:val="007C3FFF"/>
    <w:rsid w:val="007C4033"/>
    <w:rsid w:val="007C426F"/>
    <w:rsid w:val="007C42BB"/>
    <w:rsid w:val="007C4453"/>
    <w:rsid w:val="007C4499"/>
    <w:rsid w:val="007C44FA"/>
    <w:rsid w:val="007C456E"/>
    <w:rsid w:val="007C49F2"/>
    <w:rsid w:val="007C4AA8"/>
    <w:rsid w:val="007C4C7D"/>
    <w:rsid w:val="007C4D51"/>
    <w:rsid w:val="007C4DBA"/>
    <w:rsid w:val="007C507D"/>
    <w:rsid w:val="007C51CC"/>
    <w:rsid w:val="007C560B"/>
    <w:rsid w:val="007C566D"/>
    <w:rsid w:val="007C56FC"/>
    <w:rsid w:val="007C57AE"/>
    <w:rsid w:val="007C58E3"/>
    <w:rsid w:val="007C5908"/>
    <w:rsid w:val="007C5992"/>
    <w:rsid w:val="007C5A3B"/>
    <w:rsid w:val="007C5A64"/>
    <w:rsid w:val="007C5B81"/>
    <w:rsid w:val="007C5C24"/>
    <w:rsid w:val="007C5CAD"/>
    <w:rsid w:val="007C5E32"/>
    <w:rsid w:val="007C6027"/>
    <w:rsid w:val="007C6123"/>
    <w:rsid w:val="007C6436"/>
    <w:rsid w:val="007C64C6"/>
    <w:rsid w:val="007C6536"/>
    <w:rsid w:val="007C669A"/>
    <w:rsid w:val="007C66FB"/>
    <w:rsid w:val="007C6707"/>
    <w:rsid w:val="007C6754"/>
    <w:rsid w:val="007C688E"/>
    <w:rsid w:val="007C6998"/>
    <w:rsid w:val="007C69B1"/>
    <w:rsid w:val="007C6A24"/>
    <w:rsid w:val="007C6BD4"/>
    <w:rsid w:val="007C6C9B"/>
    <w:rsid w:val="007C6CEC"/>
    <w:rsid w:val="007C6E10"/>
    <w:rsid w:val="007C6E11"/>
    <w:rsid w:val="007C6E55"/>
    <w:rsid w:val="007C6F52"/>
    <w:rsid w:val="007C70DC"/>
    <w:rsid w:val="007C714A"/>
    <w:rsid w:val="007C726E"/>
    <w:rsid w:val="007C7289"/>
    <w:rsid w:val="007C777C"/>
    <w:rsid w:val="007C7D26"/>
    <w:rsid w:val="007C7D59"/>
    <w:rsid w:val="007C7D8F"/>
    <w:rsid w:val="007C7E5F"/>
    <w:rsid w:val="007C7F0F"/>
    <w:rsid w:val="007C7FD1"/>
    <w:rsid w:val="007D014B"/>
    <w:rsid w:val="007D0164"/>
    <w:rsid w:val="007D01A3"/>
    <w:rsid w:val="007D0353"/>
    <w:rsid w:val="007D04EB"/>
    <w:rsid w:val="007D056E"/>
    <w:rsid w:val="007D05CE"/>
    <w:rsid w:val="007D08A8"/>
    <w:rsid w:val="007D0CD7"/>
    <w:rsid w:val="007D0E3F"/>
    <w:rsid w:val="007D0EBE"/>
    <w:rsid w:val="007D0EF8"/>
    <w:rsid w:val="007D0F34"/>
    <w:rsid w:val="007D1014"/>
    <w:rsid w:val="007D1083"/>
    <w:rsid w:val="007D10DF"/>
    <w:rsid w:val="007D1172"/>
    <w:rsid w:val="007D14BC"/>
    <w:rsid w:val="007D1545"/>
    <w:rsid w:val="007D16C8"/>
    <w:rsid w:val="007D1913"/>
    <w:rsid w:val="007D192D"/>
    <w:rsid w:val="007D1983"/>
    <w:rsid w:val="007D19AE"/>
    <w:rsid w:val="007D1A42"/>
    <w:rsid w:val="007D1C80"/>
    <w:rsid w:val="007D1D09"/>
    <w:rsid w:val="007D1F01"/>
    <w:rsid w:val="007D1F20"/>
    <w:rsid w:val="007D21EA"/>
    <w:rsid w:val="007D2482"/>
    <w:rsid w:val="007D24D1"/>
    <w:rsid w:val="007D2547"/>
    <w:rsid w:val="007D2803"/>
    <w:rsid w:val="007D2A83"/>
    <w:rsid w:val="007D2B3C"/>
    <w:rsid w:val="007D2C49"/>
    <w:rsid w:val="007D2C4E"/>
    <w:rsid w:val="007D2D69"/>
    <w:rsid w:val="007D2E41"/>
    <w:rsid w:val="007D2E79"/>
    <w:rsid w:val="007D2F29"/>
    <w:rsid w:val="007D309A"/>
    <w:rsid w:val="007D34BA"/>
    <w:rsid w:val="007D3578"/>
    <w:rsid w:val="007D36BD"/>
    <w:rsid w:val="007D388C"/>
    <w:rsid w:val="007D3BD9"/>
    <w:rsid w:val="007D3D01"/>
    <w:rsid w:val="007D3D7E"/>
    <w:rsid w:val="007D3E38"/>
    <w:rsid w:val="007D3EAE"/>
    <w:rsid w:val="007D3F4E"/>
    <w:rsid w:val="007D3F83"/>
    <w:rsid w:val="007D4128"/>
    <w:rsid w:val="007D4151"/>
    <w:rsid w:val="007D42A5"/>
    <w:rsid w:val="007D433C"/>
    <w:rsid w:val="007D43DC"/>
    <w:rsid w:val="007D4435"/>
    <w:rsid w:val="007D45C1"/>
    <w:rsid w:val="007D486D"/>
    <w:rsid w:val="007D4980"/>
    <w:rsid w:val="007D4B80"/>
    <w:rsid w:val="007D4B9B"/>
    <w:rsid w:val="007D4BEE"/>
    <w:rsid w:val="007D4CB3"/>
    <w:rsid w:val="007D4EA1"/>
    <w:rsid w:val="007D5148"/>
    <w:rsid w:val="007D5195"/>
    <w:rsid w:val="007D52CB"/>
    <w:rsid w:val="007D5364"/>
    <w:rsid w:val="007D54B2"/>
    <w:rsid w:val="007D5565"/>
    <w:rsid w:val="007D5708"/>
    <w:rsid w:val="007D5925"/>
    <w:rsid w:val="007D59E5"/>
    <w:rsid w:val="007D5A51"/>
    <w:rsid w:val="007D5A5A"/>
    <w:rsid w:val="007D5A97"/>
    <w:rsid w:val="007D5C24"/>
    <w:rsid w:val="007D5EB7"/>
    <w:rsid w:val="007D5EF9"/>
    <w:rsid w:val="007D621F"/>
    <w:rsid w:val="007D6353"/>
    <w:rsid w:val="007D6566"/>
    <w:rsid w:val="007D666A"/>
    <w:rsid w:val="007D677D"/>
    <w:rsid w:val="007D6915"/>
    <w:rsid w:val="007D6965"/>
    <w:rsid w:val="007D6B82"/>
    <w:rsid w:val="007D6C22"/>
    <w:rsid w:val="007D6CFD"/>
    <w:rsid w:val="007D6E0A"/>
    <w:rsid w:val="007D6EDB"/>
    <w:rsid w:val="007D7011"/>
    <w:rsid w:val="007D738E"/>
    <w:rsid w:val="007D73DF"/>
    <w:rsid w:val="007D74CD"/>
    <w:rsid w:val="007D7549"/>
    <w:rsid w:val="007D7732"/>
    <w:rsid w:val="007D7910"/>
    <w:rsid w:val="007D7A43"/>
    <w:rsid w:val="007D7B75"/>
    <w:rsid w:val="007D7C28"/>
    <w:rsid w:val="007D7C37"/>
    <w:rsid w:val="007D7E66"/>
    <w:rsid w:val="007D7F03"/>
    <w:rsid w:val="007D7FF0"/>
    <w:rsid w:val="007E029A"/>
    <w:rsid w:val="007E02C4"/>
    <w:rsid w:val="007E03A3"/>
    <w:rsid w:val="007E03AC"/>
    <w:rsid w:val="007E08F3"/>
    <w:rsid w:val="007E0B05"/>
    <w:rsid w:val="007E0C3B"/>
    <w:rsid w:val="007E0EE9"/>
    <w:rsid w:val="007E0F4E"/>
    <w:rsid w:val="007E114F"/>
    <w:rsid w:val="007E116D"/>
    <w:rsid w:val="007E138E"/>
    <w:rsid w:val="007E142A"/>
    <w:rsid w:val="007E144F"/>
    <w:rsid w:val="007E15B7"/>
    <w:rsid w:val="007E15E4"/>
    <w:rsid w:val="007E1752"/>
    <w:rsid w:val="007E1A36"/>
    <w:rsid w:val="007E1AD8"/>
    <w:rsid w:val="007E1BFE"/>
    <w:rsid w:val="007E1D3B"/>
    <w:rsid w:val="007E1D6F"/>
    <w:rsid w:val="007E1E88"/>
    <w:rsid w:val="007E2004"/>
    <w:rsid w:val="007E21A5"/>
    <w:rsid w:val="007E21FF"/>
    <w:rsid w:val="007E22DF"/>
    <w:rsid w:val="007E2330"/>
    <w:rsid w:val="007E23F8"/>
    <w:rsid w:val="007E24FA"/>
    <w:rsid w:val="007E2589"/>
    <w:rsid w:val="007E2952"/>
    <w:rsid w:val="007E297C"/>
    <w:rsid w:val="007E2984"/>
    <w:rsid w:val="007E2996"/>
    <w:rsid w:val="007E2A80"/>
    <w:rsid w:val="007E2D0E"/>
    <w:rsid w:val="007E30F8"/>
    <w:rsid w:val="007E312E"/>
    <w:rsid w:val="007E32DA"/>
    <w:rsid w:val="007E382C"/>
    <w:rsid w:val="007E38DA"/>
    <w:rsid w:val="007E3985"/>
    <w:rsid w:val="007E3A3A"/>
    <w:rsid w:val="007E3B77"/>
    <w:rsid w:val="007E3BB5"/>
    <w:rsid w:val="007E3C4D"/>
    <w:rsid w:val="007E3D50"/>
    <w:rsid w:val="007E3FBB"/>
    <w:rsid w:val="007E4050"/>
    <w:rsid w:val="007E41A9"/>
    <w:rsid w:val="007E41E1"/>
    <w:rsid w:val="007E41F7"/>
    <w:rsid w:val="007E4307"/>
    <w:rsid w:val="007E4423"/>
    <w:rsid w:val="007E452E"/>
    <w:rsid w:val="007E4611"/>
    <w:rsid w:val="007E4690"/>
    <w:rsid w:val="007E4E15"/>
    <w:rsid w:val="007E4F5C"/>
    <w:rsid w:val="007E4FA6"/>
    <w:rsid w:val="007E521C"/>
    <w:rsid w:val="007E5386"/>
    <w:rsid w:val="007E53F6"/>
    <w:rsid w:val="007E5690"/>
    <w:rsid w:val="007E58C6"/>
    <w:rsid w:val="007E590A"/>
    <w:rsid w:val="007E59E9"/>
    <w:rsid w:val="007E5C02"/>
    <w:rsid w:val="007E5C5B"/>
    <w:rsid w:val="007E5ED4"/>
    <w:rsid w:val="007E6096"/>
    <w:rsid w:val="007E611A"/>
    <w:rsid w:val="007E644D"/>
    <w:rsid w:val="007E64F5"/>
    <w:rsid w:val="007E6580"/>
    <w:rsid w:val="007E69BB"/>
    <w:rsid w:val="007E6ADD"/>
    <w:rsid w:val="007E6B27"/>
    <w:rsid w:val="007E6B6F"/>
    <w:rsid w:val="007E6EC5"/>
    <w:rsid w:val="007E7092"/>
    <w:rsid w:val="007E70C3"/>
    <w:rsid w:val="007E71BC"/>
    <w:rsid w:val="007E7540"/>
    <w:rsid w:val="007E7A41"/>
    <w:rsid w:val="007E7A6A"/>
    <w:rsid w:val="007E7D04"/>
    <w:rsid w:val="007E7E13"/>
    <w:rsid w:val="007E7E7A"/>
    <w:rsid w:val="007E7EF0"/>
    <w:rsid w:val="007E7F2E"/>
    <w:rsid w:val="007F008A"/>
    <w:rsid w:val="007F00C7"/>
    <w:rsid w:val="007F00D7"/>
    <w:rsid w:val="007F0103"/>
    <w:rsid w:val="007F012F"/>
    <w:rsid w:val="007F0162"/>
    <w:rsid w:val="007F0226"/>
    <w:rsid w:val="007F07B2"/>
    <w:rsid w:val="007F0A42"/>
    <w:rsid w:val="007F0C6E"/>
    <w:rsid w:val="007F0CC0"/>
    <w:rsid w:val="007F0E1B"/>
    <w:rsid w:val="007F0E2B"/>
    <w:rsid w:val="007F0F4A"/>
    <w:rsid w:val="007F11F3"/>
    <w:rsid w:val="007F138A"/>
    <w:rsid w:val="007F153E"/>
    <w:rsid w:val="007F16FD"/>
    <w:rsid w:val="007F17C7"/>
    <w:rsid w:val="007F18C4"/>
    <w:rsid w:val="007F19B4"/>
    <w:rsid w:val="007F1B3F"/>
    <w:rsid w:val="007F1C72"/>
    <w:rsid w:val="007F1C9F"/>
    <w:rsid w:val="007F1D18"/>
    <w:rsid w:val="007F1D7F"/>
    <w:rsid w:val="007F1EB5"/>
    <w:rsid w:val="007F2290"/>
    <w:rsid w:val="007F23C2"/>
    <w:rsid w:val="007F25A8"/>
    <w:rsid w:val="007F26C3"/>
    <w:rsid w:val="007F274D"/>
    <w:rsid w:val="007F28F1"/>
    <w:rsid w:val="007F2ABB"/>
    <w:rsid w:val="007F2C25"/>
    <w:rsid w:val="007F2CAA"/>
    <w:rsid w:val="007F2ECF"/>
    <w:rsid w:val="007F2F8D"/>
    <w:rsid w:val="007F3099"/>
    <w:rsid w:val="007F340D"/>
    <w:rsid w:val="007F3425"/>
    <w:rsid w:val="007F350A"/>
    <w:rsid w:val="007F35A4"/>
    <w:rsid w:val="007F365F"/>
    <w:rsid w:val="007F3815"/>
    <w:rsid w:val="007F3833"/>
    <w:rsid w:val="007F3883"/>
    <w:rsid w:val="007F38C2"/>
    <w:rsid w:val="007F3B46"/>
    <w:rsid w:val="007F3C2D"/>
    <w:rsid w:val="007F3C34"/>
    <w:rsid w:val="007F3D91"/>
    <w:rsid w:val="007F3DA4"/>
    <w:rsid w:val="007F3EBD"/>
    <w:rsid w:val="007F43D5"/>
    <w:rsid w:val="007F441E"/>
    <w:rsid w:val="007F4435"/>
    <w:rsid w:val="007F44F7"/>
    <w:rsid w:val="007F451B"/>
    <w:rsid w:val="007F4586"/>
    <w:rsid w:val="007F458B"/>
    <w:rsid w:val="007F46B3"/>
    <w:rsid w:val="007F4711"/>
    <w:rsid w:val="007F48FF"/>
    <w:rsid w:val="007F499E"/>
    <w:rsid w:val="007F4AA0"/>
    <w:rsid w:val="007F4B49"/>
    <w:rsid w:val="007F4BDA"/>
    <w:rsid w:val="007F4C36"/>
    <w:rsid w:val="007F4EBA"/>
    <w:rsid w:val="007F4F2B"/>
    <w:rsid w:val="007F4FC3"/>
    <w:rsid w:val="007F4FD7"/>
    <w:rsid w:val="007F503C"/>
    <w:rsid w:val="007F5143"/>
    <w:rsid w:val="007F51BA"/>
    <w:rsid w:val="007F51D6"/>
    <w:rsid w:val="007F5337"/>
    <w:rsid w:val="007F53D7"/>
    <w:rsid w:val="007F5514"/>
    <w:rsid w:val="007F5830"/>
    <w:rsid w:val="007F597D"/>
    <w:rsid w:val="007F5A4A"/>
    <w:rsid w:val="007F5C47"/>
    <w:rsid w:val="007F5E57"/>
    <w:rsid w:val="007F5E7F"/>
    <w:rsid w:val="007F6007"/>
    <w:rsid w:val="007F60C2"/>
    <w:rsid w:val="007F610E"/>
    <w:rsid w:val="007F640C"/>
    <w:rsid w:val="007F6429"/>
    <w:rsid w:val="007F6730"/>
    <w:rsid w:val="007F6978"/>
    <w:rsid w:val="007F6A7D"/>
    <w:rsid w:val="007F6C3F"/>
    <w:rsid w:val="007F6CA9"/>
    <w:rsid w:val="007F6CCA"/>
    <w:rsid w:val="007F6E61"/>
    <w:rsid w:val="007F6E69"/>
    <w:rsid w:val="007F6FD1"/>
    <w:rsid w:val="007F7034"/>
    <w:rsid w:val="007F704F"/>
    <w:rsid w:val="007F74DB"/>
    <w:rsid w:val="007F76FF"/>
    <w:rsid w:val="007F78D0"/>
    <w:rsid w:val="007F7969"/>
    <w:rsid w:val="007F7B2D"/>
    <w:rsid w:val="007F7B44"/>
    <w:rsid w:val="007F7E07"/>
    <w:rsid w:val="007F7E35"/>
    <w:rsid w:val="00800019"/>
    <w:rsid w:val="00800106"/>
    <w:rsid w:val="008003FF"/>
    <w:rsid w:val="00800410"/>
    <w:rsid w:val="00800491"/>
    <w:rsid w:val="008004A7"/>
    <w:rsid w:val="008004AD"/>
    <w:rsid w:val="008005DD"/>
    <w:rsid w:val="0080065C"/>
    <w:rsid w:val="008007B1"/>
    <w:rsid w:val="008008A8"/>
    <w:rsid w:val="00800C8D"/>
    <w:rsid w:val="00800CEC"/>
    <w:rsid w:val="00801239"/>
    <w:rsid w:val="0080128B"/>
    <w:rsid w:val="00801304"/>
    <w:rsid w:val="00801356"/>
    <w:rsid w:val="00801503"/>
    <w:rsid w:val="0080152A"/>
    <w:rsid w:val="00801543"/>
    <w:rsid w:val="00801639"/>
    <w:rsid w:val="00801698"/>
    <w:rsid w:val="0080175E"/>
    <w:rsid w:val="00801A08"/>
    <w:rsid w:val="00801AA7"/>
    <w:rsid w:val="00801ABC"/>
    <w:rsid w:val="00801B08"/>
    <w:rsid w:val="00801B25"/>
    <w:rsid w:val="00801BC2"/>
    <w:rsid w:val="00801F6A"/>
    <w:rsid w:val="00801FCA"/>
    <w:rsid w:val="0080201D"/>
    <w:rsid w:val="0080212E"/>
    <w:rsid w:val="008021B3"/>
    <w:rsid w:val="008024A6"/>
    <w:rsid w:val="008025C0"/>
    <w:rsid w:val="0080291A"/>
    <w:rsid w:val="00802B64"/>
    <w:rsid w:val="00802F56"/>
    <w:rsid w:val="00802FD3"/>
    <w:rsid w:val="00802FED"/>
    <w:rsid w:val="0080320C"/>
    <w:rsid w:val="00803421"/>
    <w:rsid w:val="008035B7"/>
    <w:rsid w:val="008036CD"/>
    <w:rsid w:val="00803769"/>
    <w:rsid w:val="0080392D"/>
    <w:rsid w:val="00803993"/>
    <w:rsid w:val="00803E64"/>
    <w:rsid w:val="00803FAC"/>
    <w:rsid w:val="00804303"/>
    <w:rsid w:val="00804420"/>
    <w:rsid w:val="00804650"/>
    <w:rsid w:val="008047D4"/>
    <w:rsid w:val="00804B8F"/>
    <w:rsid w:val="00804B99"/>
    <w:rsid w:val="00804BFA"/>
    <w:rsid w:val="00804C3C"/>
    <w:rsid w:val="00804CE0"/>
    <w:rsid w:val="00805355"/>
    <w:rsid w:val="008053A4"/>
    <w:rsid w:val="008053CF"/>
    <w:rsid w:val="00805443"/>
    <w:rsid w:val="00805531"/>
    <w:rsid w:val="00805532"/>
    <w:rsid w:val="00805670"/>
    <w:rsid w:val="008057B2"/>
    <w:rsid w:val="008057C0"/>
    <w:rsid w:val="008057C1"/>
    <w:rsid w:val="0080581C"/>
    <w:rsid w:val="008059B1"/>
    <w:rsid w:val="00805C29"/>
    <w:rsid w:val="00805E24"/>
    <w:rsid w:val="00805E60"/>
    <w:rsid w:val="00805E8B"/>
    <w:rsid w:val="00805EFB"/>
    <w:rsid w:val="00805F13"/>
    <w:rsid w:val="008060EF"/>
    <w:rsid w:val="008062CE"/>
    <w:rsid w:val="00806412"/>
    <w:rsid w:val="00806526"/>
    <w:rsid w:val="00806598"/>
    <w:rsid w:val="008065C5"/>
    <w:rsid w:val="00806819"/>
    <w:rsid w:val="00806896"/>
    <w:rsid w:val="008069AA"/>
    <w:rsid w:val="00806B87"/>
    <w:rsid w:val="00806B99"/>
    <w:rsid w:val="00806C6A"/>
    <w:rsid w:val="00806D69"/>
    <w:rsid w:val="00806DDB"/>
    <w:rsid w:val="00806DF8"/>
    <w:rsid w:val="0080733F"/>
    <w:rsid w:val="008073AB"/>
    <w:rsid w:val="0080743F"/>
    <w:rsid w:val="00807663"/>
    <w:rsid w:val="008077FC"/>
    <w:rsid w:val="00807830"/>
    <w:rsid w:val="008078E1"/>
    <w:rsid w:val="008079B5"/>
    <w:rsid w:val="008079CC"/>
    <w:rsid w:val="00807A75"/>
    <w:rsid w:val="00807B44"/>
    <w:rsid w:val="00807E5B"/>
    <w:rsid w:val="00810142"/>
    <w:rsid w:val="008105ED"/>
    <w:rsid w:val="0081066C"/>
    <w:rsid w:val="008106BA"/>
    <w:rsid w:val="008107EC"/>
    <w:rsid w:val="00810887"/>
    <w:rsid w:val="00810A34"/>
    <w:rsid w:val="00810BD9"/>
    <w:rsid w:val="00810BDD"/>
    <w:rsid w:val="00810BEF"/>
    <w:rsid w:val="00810C87"/>
    <w:rsid w:val="00810CA5"/>
    <w:rsid w:val="00810D60"/>
    <w:rsid w:val="00810F07"/>
    <w:rsid w:val="00810FE2"/>
    <w:rsid w:val="00811099"/>
    <w:rsid w:val="008110A6"/>
    <w:rsid w:val="008110AB"/>
    <w:rsid w:val="0081110E"/>
    <w:rsid w:val="0081111E"/>
    <w:rsid w:val="008111AB"/>
    <w:rsid w:val="0081157F"/>
    <w:rsid w:val="008116D6"/>
    <w:rsid w:val="00811708"/>
    <w:rsid w:val="008119E7"/>
    <w:rsid w:val="00811C1A"/>
    <w:rsid w:val="00811EC9"/>
    <w:rsid w:val="00811ED5"/>
    <w:rsid w:val="00811EEE"/>
    <w:rsid w:val="008120F5"/>
    <w:rsid w:val="0081215E"/>
    <w:rsid w:val="00812283"/>
    <w:rsid w:val="00812371"/>
    <w:rsid w:val="008124E1"/>
    <w:rsid w:val="0081255A"/>
    <w:rsid w:val="00812987"/>
    <w:rsid w:val="00812B08"/>
    <w:rsid w:val="00812B91"/>
    <w:rsid w:val="00812CA4"/>
    <w:rsid w:val="00812EBD"/>
    <w:rsid w:val="00813014"/>
    <w:rsid w:val="00813038"/>
    <w:rsid w:val="008136B7"/>
    <w:rsid w:val="008139A9"/>
    <w:rsid w:val="008139FE"/>
    <w:rsid w:val="00813A22"/>
    <w:rsid w:val="00813ACB"/>
    <w:rsid w:val="00813BAD"/>
    <w:rsid w:val="00813BE9"/>
    <w:rsid w:val="00813C47"/>
    <w:rsid w:val="00813F31"/>
    <w:rsid w:val="00814013"/>
    <w:rsid w:val="00814056"/>
    <w:rsid w:val="0081428C"/>
    <w:rsid w:val="008144B9"/>
    <w:rsid w:val="00814520"/>
    <w:rsid w:val="008145A9"/>
    <w:rsid w:val="008146DA"/>
    <w:rsid w:val="008146EA"/>
    <w:rsid w:val="00814A3F"/>
    <w:rsid w:val="00814AE0"/>
    <w:rsid w:val="00814BEA"/>
    <w:rsid w:val="00814BF7"/>
    <w:rsid w:val="00814D5C"/>
    <w:rsid w:val="00814DA9"/>
    <w:rsid w:val="00814EA3"/>
    <w:rsid w:val="00815175"/>
    <w:rsid w:val="008151B4"/>
    <w:rsid w:val="00815288"/>
    <w:rsid w:val="008153EC"/>
    <w:rsid w:val="008154A3"/>
    <w:rsid w:val="008154CB"/>
    <w:rsid w:val="008156E2"/>
    <w:rsid w:val="008157FF"/>
    <w:rsid w:val="00815930"/>
    <w:rsid w:val="00815931"/>
    <w:rsid w:val="00815989"/>
    <w:rsid w:val="008159A8"/>
    <w:rsid w:val="00815BA9"/>
    <w:rsid w:val="00815BBC"/>
    <w:rsid w:val="00815C02"/>
    <w:rsid w:val="00815C92"/>
    <w:rsid w:val="00815D37"/>
    <w:rsid w:val="00816340"/>
    <w:rsid w:val="00816407"/>
    <w:rsid w:val="00816494"/>
    <w:rsid w:val="008165BF"/>
    <w:rsid w:val="0081671F"/>
    <w:rsid w:val="0081675C"/>
    <w:rsid w:val="00816851"/>
    <w:rsid w:val="00816953"/>
    <w:rsid w:val="00816B3B"/>
    <w:rsid w:val="00816B78"/>
    <w:rsid w:val="00816BD5"/>
    <w:rsid w:val="00816C1F"/>
    <w:rsid w:val="00816C55"/>
    <w:rsid w:val="00816D60"/>
    <w:rsid w:val="00816FF3"/>
    <w:rsid w:val="0081701D"/>
    <w:rsid w:val="00817051"/>
    <w:rsid w:val="00817223"/>
    <w:rsid w:val="00817419"/>
    <w:rsid w:val="00817535"/>
    <w:rsid w:val="008175F6"/>
    <w:rsid w:val="00817687"/>
    <w:rsid w:val="00817955"/>
    <w:rsid w:val="00817985"/>
    <w:rsid w:val="008179D9"/>
    <w:rsid w:val="008179DD"/>
    <w:rsid w:val="00817AE9"/>
    <w:rsid w:val="00817B66"/>
    <w:rsid w:val="00817DA8"/>
    <w:rsid w:val="00817F2F"/>
    <w:rsid w:val="00817FE3"/>
    <w:rsid w:val="00817FEB"/>
    <w:rsid w:val="0082000E"/>
    <w:rsid w:val="008200A1"/>
    <w:rsid w:val="00820438"/>
    <w:rsid w:val="00820661"/>
    <w:rsid w:val="008206BB"/>
    <w:rsid w:val="00820732"/>
    <w:rsid w:val="00820756"/>
    <w:rsid w:val="00820868"/>
    <w:rsid w:val="00820887"/>
    <w:rsid w:val="00820896"/>
    <w:rsid w:val="00820AFD"/>
    <w:rsid w:val="00820B07"/>
    <w:rsid w:val="00820B98"/>
    <w:rsid w:val="00820E36"/>
    <w:rsid w:val="00820ECF"/>
    <w:rsid w:val="0082103B"/>
    <w:rsid w:val="008210D9"/>
    <w:rsid w:val="008214A1"/>
    <w:rsid w:val="00821512"/>
    <w:rsid w:val="0082152A"/>
    <w:rsid w:val="0082159B"/>
    <w:rsid w:val="00821676"/>
    <w:rsid w:val="008216C4"/>
    <w:rsid w:val="00821910"/>
    <w:rsid w:val="0082196C"/>
    <w:rsid w:val="00821A37"/>
    <w:rsid w:val="00821C9B"/>
    <w:rsid w:val="00821FFC"/>
    <w:rsid w:val="008220EB"/>
    <w:rsid w:val="008221C3"/>
    <w:rsid w:val="0082223E"/>
    <w:rsid w:val="0082239F"/>
    <w:rsid w:val="008223CF"/>
    <w:rsid w:val="00822673"/>
    <w:rsid w:val="0082275E"/>
    <w:rsid w:val="00822836"/>
    <w:rsid w:val="00822B12"/>
    <w:rsid w:val="00822B3A"/>
    <w:rsid w:val="00822B96"/>
    <w:rsid w:val="00822C19"/>
    <w:rsid w:val="00822C4D"/>
    <w:rsid w:val="00822D20"/>
    <w:rsid w:val="00822E41"/>
    <w:rsid w:val="00822E7C"/>
    <w:rsid w:val="00822E8C"/>
    <w:rsid w:val="00822EDE"/>
    <w:rsid w:val="00822FEE"/>
    <w:rsid w:val="00823070"/>
    <w:rsid w:val="0082321B"/>
    <w:rsid w:val="008232E1"/>
    <w:rsid w:val="00823363"/>
    <w:rsid w:val="008233F0"/>
    <w:rsid w:val="008235AF"/>
    <w:rsid w:val="008235DC"/>
    <w:rsid w:val="008236FD"/>
    <w:rsid w:val="00823754"/>
    <w:rsid w:val="00823802"/>
    <w:rsid w:val="00823E13"/>
    <w:rsid w:val="00823E32"/>
    <w:rsid w:val="00823E6C"/>
    <w:rsid w:val="00823F1D"/>
    <w:rsid w:val="00823F5E"/>
    <w:rsid w:val="00823FD2"/>
    <w:rsid w:val="0082419B"/>
    <w:rsid w:val="00824309"/>
    <w:rsid w:val="00824467"/>
    <w:rsid w:val="008246D7"/>
    <w:rsid w:val="00824889"/>
    <w:rsid w:val="00824931"/>
    <w:rsid w:val="00824946"/>
    <w:rsid w:val="00824CA0"/>
    <w:rsid w:val="00824DEA"/>
    <w:rsid w:val="00824E0B"/>
    <w:rsid w:val="00824E53"/>
    <w:rsid w:val="00825163"/>
    <w:rsid w:val="008251D8"/>
    <w:rsid w:val="008252E3"/>
    <w:rsid w:val="008252EA"/>
    <w:rsid w:val="0082530D"/>
    <w:rsid w:val="0082538B"/>
    <w:rsid w:val="008254C2"/>
    <w:rsid w:val="008256A0"/>
    <w:rsid w:val="008257ED"/>
    <w:rsid w:val="00825816"/>
    <w:rsid w:val="00825882"/>
    <w:rsid w:val="008258CD"/>
    <w:rsid w:val="00825AF7"/>
    <w:rsid w:val="00825F30"/>
    <w:rsid w:val="0082605D"/>
    <w:rsid w:val="00826077"/>
    <w:rsid w:val="008262D4"/>
    <w:rsid w:val="00826583"/>
    <w:rsid w:val="00826701"/>
    <w:rsid w:val="008268DC"/>
    <w:rsid w:val="00826D4D"/>
    <w:rsid w:val="00826EC5"/>
    <w:rsid w:val="00826F15"/>
    <w:rsid w:val="008273B9"/>
    <w:rsid w:val="0082743B"/>
    <w:rsid w:val="00827580"/>
    <w:rsid w:val="008278DE"/>
    <w:rsid w:val="00827981"/>
    <w:rsid w:val="0082799C"/>
    <w:rsid w:val="008279D0"/>
    <w:rsid w:val="008279DC"/>
    <w:rsid w:val="00827B89"/>
    <w:rsid w:val="00827BAA"/>
    <w:rsid w:val="00827C99"/>
    <w:rsid w:val="008300B0"/>
    <w:rsid w:val="008301AB"/>
    <w:rsid w:val="00830225"/>
    <w:rsid w:val="0083043E"/>
    <w:rsid w:val="00830471"/>
    <w:rsid w:val="008305D2"/>
    <w:rsid w:val="0083062A"/>
    <w:rsid w:val="0083063E"/>
    <w:rsid w:val="0083069A"/>
    <w:rsid w:val="00830716"/>
    <w:rsid w:val="0083075C"/>
    <w:rsid w:val="00830891"/>
    <w:rsid w:val="00830983"/>
    <w:rsid w:val="008309FD"/>
    <w:rsid w:val="00830AE2"/>
    <w:rsid w:val="00830B13"/>
    <w:rsid w:val="00830B5A"/>
    <w:rsid w:val="00830B63"/>
    <w:rsid w:val="00830E62"/>
    <w:rsid w:val="00830E6B"/>
    <w:rsid w:val="00830F66"/>
    <w:rsid w:val="00831042"/>
    <w:rsid w:val="00831043"/>
    <w:rsid w:val="008310D4"/>
    <w:rsid w:val="00831386"/>
    <w:rsid w:val="0083138A"/>
    <w:rsid w:val="008313C1"/>
    <w:rsid w:val="00831481"/>
    <w:rsid w:val="008314C4"/>
    <w:rsid w:val="0083168D"/>
    <w:rsid w:val="00831744"/>
    <w:rsid w:val="008317E1"/>
    <w:rsid w:val="00831AA9"/>
    <w:rsid w:val="00831B24"/>
    <w:rsid w:val="00831C1D"/>
    <w:rsid w:val="00831D55"/>
    <w:rsid w:val="00831D68"/>
    <w:rsid w:val="00831D8F"/>
    <w:rsid w:val="00831FBF"/>
    <w:rsid w:val="008320E4"/>
    <w:rsid w:val="008321F1"/>
    <w:rsid w:val="0083224A"/>
    <w:rsid w:val="008322E2"/>
    <w:rsid w:val="00832344"/>
    <w:rsid w:val="008323B8"/>
    <w:rsid w:val="00832477"/>
    <w:rsid w:val="00832488"/>
    <w:rsid w:val="00832497"/>
    <w:rsid w:val="008326F6"/>
    <w:rsid w:val="008328E9"/>
    <w:rsid w:val="00832972"/>
    <w:rsid w:val="00832AA4"/>
    <w:rsid w:val="00832D26"/>
    <w:rsid w:val="00832DE1"/>
    <w:rsid w:val="00832F6F"/>
    <w:rsid w:val="00832FAF"/>
    <w:rsid w:val="00832FD4"/>
    <w:rsid w:val="00833027"/>
    <w:rsid w:val="0083322F"/>
    <w:rsid w:val="00833377"/>
    <w:rsid w:val="008333C4"/>
    <w:rsid w:val="00833481"/>
    <w:rsid w:val="008336ED"/>
    <w:rsid w:val="0083374E"/>
    <w:rsid w:val="0083375B"/>
    <w:rsid w:val="00833762"/>
    <w:rsid w:val="008338DB"/>
    <w:rsid w:val="008339D3"/>
    <w:rsid w:val="00833AAC"/>
    <w:rsid w:val="00833B5B"/>
    <w:rsid w:val="00833C27"/>
    <w:rsid w:val="00833E1F"/>
    <w:rsid w:val="00833E95"/>
    <w:rsid w:val="00833F67"/>
    <w:rsid w:val="00833F72"/>
    <w:rsid w:val="00834023"/>
    <w:rsid w:val="008340EA"/>
    <w:rsid w:val="00834191"/>
    <w:rsid w:val="0083421B"/>
    <w:rsid w:val="0083421D"/>
    <w:rsid w:val="00834366"/>
    <w:rsid w:val="008347CA"/>
    <w:rsid w:val="008347D5"/>
    <w:rsid w:val="00834823"/>
    <w:rsid w:val="00834878"/>
    <w:rsid w:val="00834A0D"/>
    <w:rsid w:val="00834B1A"/>
    <w:rsid w:val="00834B7F"/>
    <w:rsid w:val="00834C44"/>
    <w:rsid w:val="00834CB2"/>
    <w:rsid w:val="008351F3"/>
    <w:rsid w:val="00835253"/>
    <w:rsid w:val="008353A2"/>
    <w:rsid w:val="00835550"/>
    <w:rsid w:val="00835662"/>
    <w:rsid w:val="00835700"/>
    <w:rsid w:val="00835780"/>
    <w:rsid w:val="008358BE"/>
    <w:rsid w:val="00835B7F"/>
    <w:rsid w:val="00836114"/>
    <w:rsid w:val="00836159"/>
    <w:rsid w:val="008362D1"/>
    <w:rsid w:val="00836438"/>
    <w:rsid w:val="0083650E"/>
    <w:rsid w:val="008366DA"/>
    <w:rsid w:val="00836746"/>
    <w:rsid w:val="00836838"/>
    <w:rsid w:val="00836B43"/>
    <w:rsid w:val="00836BBD"/>
    <w:rsid w:val="00836C3B"/>
    <w:rsid w:val="00836E7A"/>
    <w:rsid w:val="008370B0"/>
    <w:rsid w:val="00837337"/>
    <w:rsid w:val="00837397"/>
    <w:rsid w:val="0083743F"/>
    <w:rsid w:val="0083758E"/>
    <w:rsid w:val="00837611"/>
    <w:rsid w:val="00837764"/>
    <w:rsid w:val="008377C7"/>
    <w:rsid w:val="00837CFB"/>
    <w:rsid w:val="00837DA3"/>
    <w:rsid w:val="00837DE8"/>
    <w:rsid w:val="00837E29"/>
    <w:rsid w:val="008403E5"/>
    <w:rsid w:val="00840486"/>
    <w:rsid w:val="008408EC"/>
    <w:rsid w:val="00840BF5"/>
    <w:rsid w:val="00841025"/>
    <w:rsid w:val="00841032"/>
    <w:rsid w:val="008410FE"/>
    <w:rsid w:val="00841531"/>
    <w:rsid w:val="008416B6"/>
    <w:rsid w:val="008416CB"/>
    <w:rsid w:val="00841719"/>
    <w:rsid w:val="008418BF"/>
    <w:rsid w:val="00841A7A"/>
    <w:rsid w:val="00841B1B"/>
    <w:rsid w:val="00841B6D"/>
    <w:rsid w:val="00841CDF"/>
    <w:rsid w:val="00841F1D"/>
    <w:rsid w:val="00841F59"/>
    <w:rsid w:val="00842038"/>
    <w:rsid w:val="008423E6"/>
    <w:rsid w:val="008426DE"/>
    <w:rsid w:val="00842758"/>
    <w:rsid w:val="00842A88"/>
    <w:rsid w:val="00842A9E"/>
    <w:rsid w:val="00842B0B"/>
    <w:rsid w:val="00842B0E"/>
    <w:rsid w:val="00842BCF"/>
    <w:rsid w:val="00842C47"/>
    <w:rsid w:val="00843194"/>
    <w:rsid w:val="00843385"/>
    <w:rsid w:val="0084374E"/>
    <w:rsid w:val="00843A6F"/>
    <w:rsid w:val="00843B64"/>
    <w:rsid w:val="00843CE6"/>
    <w:rsid w:val="00843D48"/>
    <w:rsid w:val="00843DD8"/>
    <w:rsid w:val="00843DE0"/>
    <w:rsid w:val="00843E4A"/>
    <w:rsid w:val="00843E84"/>
    <w:rsid w:val="00843F52"/>
    <w:rsid w:val="00844064"/>
    <w:rsid w:val="00844151"/>
    <w:rsid w:val="00844242"/>
    <w:rsid w:val="00844301"/>
    <w:rsid w:val="008445D1"/>
    <w:rsid w:val="00844652"/>
    <w:rsid w:val="00844C5B"/>
    <w:rsid w:val="00844C85"/>
    <w:rsid w:val="00844DF3"/>
    <w:rsid w:val="00844E91"/>
    <w:rsid w:val="00844E9E"/>
    <w:rsid w:val="0084505B"/>
    <w:rsid w:val="0084506F"/>
    <w:rsid w:val="00845171"/>
    <w:rsid w:val="00845284"/>
    <w:rsid w:val="008455CD"/>
    <w:rsid w:val="0084573C"/>
    <w:rsid w:val="008457FF"/>
    <w:rsid w:val="008458B7"/>
    <w:rsid w:val="00845C77"/>
    <w:rsid w:val="00845D15"/>
    <w:rsid w:val="00845D31"/>
    <w:rsid w:val="00845EB5"/>
    <w:rsid w:val="0084623E"/>
    <w:rsid w:val="008462C1"/>
    <w:rsid w:val="008463CF"/>
    <w:rsid w:val="008463ED"/>
    <w:rsid w:val="00846512"/>
    <w:rsid w:val="0084660E"/>
    <w:rsid w:val="00846684"/>
    <w:rsid w:val="008466EF"/>
    <w:rsid w:val="00846C30"/>
    <w:rsid w:val="00846C73"/>
    <w:rsid w:val="00846FDF"/>
    <w:rsid w:val="00847267"/>
    <w:rsid w:val="0084743B"/>
    <w:rsid w:val="0084773F"/>
    <w:rsid w:val="008477FF"/>
    <w:rsid w:val="0084780F"/>
    <w:rsid w:val="00847820"/>
    <w:rsid w:val="00847853"/>
    <w:rsid w:val="0084785D"/>
    <w:rsid w:val="0084797B"/>
    <w:rsid w:val="00847D11"/>
    <w:rsid w:val="00847DC2"/>
    <w:rsid w:val="00847E02"/>
    <w:rsid w:val="00847E42"/>
    <w:rsid w:val="00850268"/>
    <w:rsid w:val="008502AC"/>
    <w:rsid w:val="00850477"/>
    <w:rsid w:val="0085047D"/>
    <w:rsid w:val="0085047E"/>
    <w:rsid w:val="008504F0"/>
    <w:rsid w:val="00850633"/>
    <w:rsid w:val="00850667"/>
    <w:rsid w:val="00850699"/>
    <w:rsid w:val="0085072F"/>
    <w:rsid w:val="008507FC"/>
    <w:rsid w:val="008508B6"/>
    <w:rsid w:val="0085091E"/>
    <w:rsid w:val="00850BBF"/>
    <w:rsid w:val="00850C29"/>
    <w:rsid w:val="00850D7D"/>
    <w:rsid w:val="00850DF0"/>
    <w:rsid w:val="00850E3D"/>
    <w:rsid w:val="00850E4A"/>
    <w:rsid w:val="00850E91"/>
    <w:rsid w:val="00850EA8"/>
    <w:rsid w:val="00850F16"/>
    <w:rsid w:val="00850FEE"/>
    <w:rsid w:val="00851177"/>
    <w:rsid w:val="00851243"/>
    <w:rsid w:val="0085146C"/>
    <w:rsid w:val="00851868"/>
    <w:rsid w:val="00851948"/>
    <w:rsid w:val="00851A7A"/>
    <w:rsid w:val="00851B56"/>
    <w:rsid w:val="00851CEA"/>
    <w:rsid w:val="00851D82"/>
    <w:rsid w:val="00851DB2"/>
    <w:rsid w:val="00851DD1"/>
    <w:rsid w:val="00851DE0"/>
    <w:rsid w:val="00851EB4"/>
    <w:rsid w:val="008521AC"/>
    <w:rsid w:val="008521F1"/>
    <w:rsid w:val="0085228C"/>
    <w:rsid w:val="008522AE"/>
    <w:rsid w:val="00852886"/>
    <w:rsid w:val="00852CC4"/>
    <w:rsid w:val="00852D17"/>
    <w:rsid w:val="00852D5F"/>
    <w:rsid w:val="00852DB7"/>
    <w:rsid w:val="00852DFB"/>
    <w:rsid w:val="00852EF2"/>
    <w:rsid w:val="00852F1B"/>
    <w:rsid w:val="00853094"/>
    <w:rsid w:val="00853132"/>
    <w:rsid w:val="0085313D"/>
    <w:rsid w:val="00853171"/>
    <w:rsid w:val="008531D6"/>
    <w:rsid w:val="00853222"/>
    <w:rsid w:val="008532C5"/>
    <w:rsid w:val="008535E8"/>
    <w:rsid w:val="00853630"/>
    <w:rsid w:val="0085382A"/>
    <w:rsid w:val="00853A8C"/>
    <w:rsid w:val="00853C84"/>
    <w:rsid w:val="00853DDC"/>
    <w:rsid w:val="00853F08"/>
    <w:rsid w:val="008543E9"/>
    <w:rsid w:val="00854595"/>
    <w:rsid w:val="008545DD"/>
    <w:rsid w:val="00854643"/>
    <w:rsid w:val="00854760"/>
    <w:rsid w:val="008548A1"/>
    <w:rsid w:val="00854FED"/>
    <w:rsid w:val="0085514B"/>
    <w:rsid w:val="008552C8"/>
    <w:rsid w:val="00855320"/>
    <w:rsid w:val="00855344"/>
    <w:rsid w:val="008553C2"/>
    <w:rsid w:val="008553D0"/>
    <w:rsid w:val="0085544B"/>
    <w:rsid w:val="008557AE"/>
    <w:rsid w:val="00855A64"/>
    <w:rsid w:val="00855BB8"/>
    <w:rsid w:val="00855C32"/>
    <w:rsid w:val="008560B2"/>
    <w:rsid w:val="00856180"/>
    <w:rsid w:val="008563BC"/>
    <w:rsid w:val="008563C8"/>
    <w:rsid w:val="008563D2"/>
    <w:rsid w:val="00856481"/>
    <w:rsid w:val="008564A5"/>
    <w:rsid w:val="00856569"/>
    <w:rsid w:val="00856643"/>
    <w:rsid w:val="008566BC"/>
    <w:rsid w:val="0085678A"/>
    <w:rsid w:val="00856848"/>
    <w:rsid w:val="008568F2"/>
    <w:rsid w:val="00856A35"/>
    <w:rsid w:val="00856AD6"/>
    <w:rsid w:val="00856C33"/>
    <w:rsid w:val="00856CA2"/>
    <w:rsid w:val="00856E93"/>
    <w:rsid w:val="00856EB2"/>
    <w:rsid w:val="00857033"/>
    <w:rsid w:val="008572FF"/>
    <w:rsid w:val="00857552"/>
    <w:rsid w:val="00857564"/>
    <w:rsid w:val="008578F8"/>
    <w:rsid w:val="00857BED"/>
    <w:rsid w:val="00857C8B"/>
    <w:rsid w:val="00857E2B"/>
    <w:rsid w:val="00860150"/>
    <w:rsid w:val="008604EF"/>
    <w:rsid w:val="00860570"/>
    <w:rsid w:val="00860588"/>
    <w:rsid w:val="00860683"/>
    <w:rsid w:val="00860799"/>
    <w:rsid w:val="008607A6"/>
    <w:rsid w:val="00860987"/>
    <w:rsid w:val="0086098E"/>
    <w:rsid w:val="008609E3"/>
    <w:rsid w:val="00860BF4"/>
    <w:rsid w:val="00860C65"/>
    <w:rsid w:val="00860DA4"/>
    <w:rsid w:val="00860EB1"/>
    <w:rsid w:val="0086102F"/>
    <w:rsid w:val="008610C5"/>
    <w:rsid w:val="008615B9"/>
    <w:rsid w:val="00861816"/>
    <w:rsid w:val="00861835"/>
    <w:rsid w:val="008618AD"/>
    <w:rsid w:val="00861A0C"/>
    <w:rsid w:val="00861B9B"/>
    <w:rsid w:val="00861DAA"/>
    <w:rsid w:val="00861F9E"/>
    <w:rsid w:val="00861FCD"/>
    <w:rsid w:val="008620ED"/>
    <w:rsid w:val="008620F6"/>
    <w:rsid w:val="008622B1"/>
    <w:rsid w:val="00862366"/>
    <w:rsid w:val="008623B0"/>
    <w:rsid w:val="008623E1"/>
    <w:rsid w:val="008626BC"/>
    <w:rsid w:val="0086295C"/>
    <w:rsid w:val="00862A86"/>
    <w:rsid w:val="00862B30"/>
    <w:rsid w:val="00862C88"/>
    <w:rsid w:val="00862D66"/>
    <w:rsid w:val="00862E12"/>
    <w:rsid w:val="00862EC6"/>
    <w:rsid w:val="00862F28"/>
    <w:rsid w:val="00863026"/>
    <w:rsid w:val="008631E0"/>
    <w:rsid w:val="008631EA"/>
    <w:rsid w:val="0086320E"/>
    <w:rsid w:val="00863433"/>
    <w:rsid w:val="00863641"/>
    <w:rsid w:val="008636CA"/>
    <w:rsid w:val="008636D3"/>
    <w:rsid w:val="0086386E"/>
    <w:rsid w:val="0086388B"/>
    <w:rsid w:val="00863AD0"/>
    <w:rsid w:val="00863C0E"/>
    <w:rsid w:val="00863CBE"/>
    <w:rsid w:val="00863D2F"/>
    <w:rsid w:val="00863DFE"/>
    <w:rsid w:val="00863E84"/>
    <w:rsid w:val="008640A0"/>
    <w:rsid w:val="008640DC"/>
    <w:rsid w:val="00864197"/>
    <w:rsid w:val="00864211"/>
    <w:rsid w:val="008643A7"/>
    <w:rsid w:val="008644BA"/>
    <w:rsid w:val="008644F8"/>
    <w:rsid w:val="0086468C"/>
    <w:rsid w:val="008647DB"/>
    <w:rsid w:val="00864876"/>
    <w:rsid w:val="008649AA"/>
    <w:rsid w:val="00864C16"/>
    <w:rsid w:val="00864C2C"/>
    <w:rsid w:val="00864D09"/>
    <w:rsid w:val="00864D45"/>
    <w:rsid w:val="00864E79"/>
    <w:rsid w:val="00864EE4"/>
    <w:rsid w:val="00864F2B"/>
    <w:rsid w:val="00864FA8"/>
    <w:rsid w:val="0086511E"/>
    <w:rsid w:val="00865284"/>
    <w:rsid w:val="00865540"/>
    <w:rsid w:val="0086559C"/>
    <w:rsid w:val="008655D5"/>
    <w:rsid w:val="00865669"/>
    <w:rsid w:val="008656DE"/>
    <w:rsid w:val="00865803"/>
    <w:rsid w:val="00865868"/>
    <w:rsid w:val="00865895"/>
    <w:rsid w:val="0086589B"/>
    <w:rsid w:val="008658E7"/>
    <w:rsid w:val="00865903"/>
    <w:rsid w:val="00865B00"/>
    <w:rsid w:val="00865D5C"/>
    <w:rsid w:val="00865E86"/>
    <w:rsid w:val="00865F17"/>
    <w:rsid w:val="00865F48"/>
    <w:rsid w:val="00865F9E"/>
    <w:rsid w:val="008661EB"/>
    <w:rsid w:val="008661F9"/>
    <w:rsid w:val="00866408"/>
    <w:rsid w:val="00866638"/>
    <w:rsid w:val="00866682"/>
    <w:rsid w:val="00866737"/>
    <w:rsid w:val="008667E2"/>
    <w:rsid w:val="00866813"/>
    <w:rsid w:val="00866941"/>
    <w:rsid w:val="0086696E"/>
    <w:rsid w:val="00866993"/>
    <w:rsid w:val="00866AB3"/>
    <w:rsid w:val="00866DCF"/>
    <w:rsid w:val="00866F34"/>
    <w:rsid w:val="00866FDD"/>
    <w:rsid w:val="008670D7"/>
    <w:rsid w:val="00867122"/>
    <w:rsid w:val="0086717F"/>
    <w:rsid w:val="00867212"/>
    <w:rsid w:val="00867351"/>
    <w:rsid w:val="0086747B"/>
    <w:rsid w:val="008674BF"/>
    <w:rsid w:val="008674D9"/>
    <w:rsid w:val="008674F8"/>
    <w:rsid w:val="0086794A"/>
    <w:rsid w:val="00867AB7"/>
    <w:rsid w:val="00867C5D"/>
    <w:rsid w:val="00867D27"/>
    <w:rsid w:val="00867EBE"/>
    <w:rsid w:val="00867F73"/>
    <w:rsid w:val="00870060"/>
    <w:rsid w:val="00870103"/>
    <w:rsid w:val="0087035A"/>
    <w:rsid w:val="00870384"/>
    <w:rsid w:val="008703B7"/>
    <w:rsid w:val="00870554"/>
    <w:rsid w:val="00870A1A"/>
    <w:rsid w:val="00870C36"/>
    <w:rsid w:val="00870C5C"/>
    <w:rsid w:val="00870C73"/>
    <w:rsid w:val="00870C79"/>
    <w:rsid w:val="00870F2C"/>
    <w:rsid w:val="008710C1"/>
    <w:rsid w:val="00871165"/>
    <w:rsid w:val="00871191"/>
    <w:rsid w:val="008712B8"/>
    <w:rsid w:val="00871432"/>
    <w:rsid w:val="00871492"/>
    <w:rsid w:val="00871760"/>
    <w:rsid w:val="00871917"/>
    <w:rsid w:val="0087197F"/>
    <w:rsid w:val="00871A68"/>
    <w:rsid w:val="00871A99"/>
    <w:rsid w:val="00871C80"/>
    <w:rsid w:val="00871E06"/>
    <w:rsid w:val="0087217D"/>
    <w:rsid w:val="008722BD"/>
    <w:rsid w:val="00872388"/>
    <w:rsid w:val="00872408"/>
    <w:rsid w:val="00872505"/>
    <w:rsid w:val="00872661"/>
    <w:rsid w:val="00872787"/>
    <w:rsid w:val="008727A1"/>
    <w:rsid w:val="00872C34"/>
    <w:rsid w:val="00872CCA"/>
    <w:rsid w:val="00872D31"/>
    <w:rsid w:val="00872E42"/>
    <w:rsid w:val="00873115"/>
    <w:rsid w:val="00873164"/>
    <w:rsid w:val="00873309"/>
    <w:rsid w:val="00873333"/>
    <w:rsid w:val="008734A4"/>
    <w:rsid w:val="008734DA"/>
    <w:rsid w:val="008736D7"/>
    <w:rsid w:val="00873744"/>
    <w:rsid w:val="00873799"/>
    <w:rsid w:val="00873936"/>
    <w:rsid w:val="00873A43"/>
    <w:rsid w:val="00873B33"/>
    <w:rsid w:val="00873B85"/>
    <w:rsid w:val="00873D90"/>
    <w:rsid w:val="00873FFB"/>
    <w:rsid w:val="00874088"/>
    <w:rsid w:val="00874095"/>
    <w:rsid w:val="008740BE"/>
    <w:rsid w:val="0087427F"/>
    <w:rsid w:val="008742D4"/>
    <w:rsid w:val="008742E3"/>
    <w:rsid w:val="0087448B"/>
    <w:rsid w:val="0087458B"/>
    <w:rsid w:val="00874610"/>
    <w:rsid w:val="00874682"/>
    <w:rsid w:val="0087473A"/>
    <w:rsid w:val="00874784"/>
    <w:rsid w:val="0087479C"/>
    <w:rsid w:val="008747C7"/>
    <w:rsid w:val="008748A0"/>
    <w:rsid w:val="0087491C"/>
    <w:rsid w:val="00874997"/>
    <w:rsid w:val="00874B18"/>
    <w:rsid w:val="00874CFB"/>
    <w:rsid w:val="00874D95"/>
    <w:rsid w:val="008751EA"/>
    <w:rsid w:val="008752BA"/>
    <w:rsid w:val="008753CD"/>
    <w:rsid w:val="008753FC"/>
    <w:rsid w:val="008757E3"/>
    <w:rsid w:val="008759E9"/>
    <w:rsid w:val="00875A57"/>
    <w:rsid w:val="00875E12"/>
    <w:rsid w:val="00875F50"/>
    <w:rsid w:val="00876004"/>
    <w:rsid w:val="0087603B"/>
    <w:rsid w:val="00876467"/>
    <w:rsid w:val="00876535"/>
    <w:rsid w:val="0087660B"/>
    <w:rsid w:val="0087674C"/>
    <w:rsid w:val="0087679F"/>
    <w:rsid w:val="008768CB"/>
    <w:rsid w:val="00876988"/>
    <w:rsid w:val="008769CF"/>
    <w:rsid w:val="00876A86"/>
    <w:rsid w:val="00876A8B"/>
    <w:rsid w:val="00876BF0"/>
    <w:rsid w:val="00876C9E"/>
    <w:rsid w:val="00876CCD"/>
    <w:rsid w:val="00876DF2"/>
    <w:rsid w:val="00876E0E"/>
    <w:rsid w:val="00876F0F"/>
    <w:rsid w:val="00876F1A"/>
    <w:rsid w:val="00876F2B"/>
    <w:rsid w:val="008771E6"/>
    <w:rsid w:val="0087729D"/>
    <w:rsid w:val="008772F4"/>
    <w:rsid w:val="008773C8"/>
    <w:rsid w:val="00877441"/>
    <w:rsid w:val="00877476"/>
    <w:rsid w:val="00877535"/>
    <w:rsid w:val="008776EF"/>
    <w:rsid w:val="008777D5"/>
    <w:rsid w:val="00877810"/>
    <w:rsid w:val="00877905"/>
    <w:rsid w:val="00877A08"/>
    <w:rsid w:val="00877B83"/>
    <w:rsid w:val="00877BE4"/>
    <w:rsid w:val="00877C75"/>
    <w:rsid w:val="00877C86"/>
    <w:rsid w:val="00877CF0"/>
    <w:rsid w:val="00877EE3"/>
    <w:rsid w:val="00880178"/>
    <w:rsid w:val="00880223"/>
    <w:rsid w:val="0088032C"/>
    <w:rsid w:val="00880597"/>
    <w:rsid w:val="0088068C"/>
    <w:rsid w:val="008807AF"/>
    <w:rsid w:val="0088080D"/>
    <w:rsid w:val="00880819"/>
    <w:rsid w:val="00880855"/>
    <w:rsid w:val="00880858"/>
    <w:rsid w:val="00880B81"/>
    <w:rsid w:val="00880C8D"/>
    <w:rsid w:val="00880CD9"/>
    <w:rsid w:val="00880D72"/>
    <w:rsid w:val="00881114"/>
    <w:rsid w:val="008813B1"/>
    <w:rsid w:val="008813D6"/>
    <w:rsid w:val="00881737"/>
    <w:rsid w:val="008817F4"/>
    <w:rsid w:val="00881826"/>
    <w:rsid w:val="0088185E"/>
    <w:rsid w:val="008819E1"/>
    <w:rsid w:val="00881B57"/>
    <w:rsid w:val="00881B65"/>
    <w:rsid w:val="00881D09"/>
    <w:rsid w:val="00881D1D"/>
    <w:rsid w:val="00881F6E"/>
    <w:rsid w:val="00882104"/>
    <w:rsid w:val="0088221E"/>
    <w:rsid w:val="008822E5"/>
    <w:rsid w:val="008823B2"/>
    <w:rsid w:val="008823F4"/>
    <w:rsid w:val="00882431"/>
    <w:rsid w:val="00882498"/>
    <w:rsid w:val="008824AD"/>
    <w:rsid w:val="00882527"/>
    <w:rsid w:val="0088264C"/>
    <w:rsid w:val="0088289D"/>
    <w:rsid w:val="00882A35"/>
    <w:rsid w:val="00882A6F"/>
    <w:rsid w:val="00882BA5"/>
    <w:rsid w:val="00882CB5"/>
    <w:rsid w:val="00882D61"/>
    <w:rsid w:val="0088336E"/>
    <w:rsid w:val="0088344D"/>
    <w:rsid w:val="0088359A"/>
    <w:rsid w:val="00883650"/>
    <w:rsid w:val="00883651"/>
    <w:rsid w:val="00883663"/>
    <w:rsid w:val="0088383A"/>
    <w:rsid w:val="0088397A"/>
    <w:rsid w:val="0088398F"/>
    <w:rsid w:val="00883A7B"/>
    <w:rsid w:val="00883ADC"/>
    <w:rsid w:val="00883B30"/>
    <w:rsid w:val="00883C6A"/>
    <w:rsid w:val="00883DB4"/>
    <w:rsid w:val="00883E19"/>
    <w:rsid w:val="00884072"/>
    <w:rsid w:val="00884373"/>
    <w:rsid w:val="008843E0"/>
    <w:rsid w:val="00884402"/>
    <w:rsid w:val="0088445E"/>
    <w:rsid w:val="00884489"/>
    <w:rsid w:val="008845C4"/>
    <w:rsid w:val="0088468E"/>
    <w:rsid w:val="008848D4"/>
    <w:rsid w:val="00884A85"/>
    <w:rsid w:val="00884B8F"/>
    <w:rsid w:val="00884C8A"/>
    <w:rsid w:val="00884EF0"/>
    <w:rsid w:val="00884F2A"/>
    <w:rsid w:val="00884F44"/>
    <w:rsid w:val="00884F83"/>
    <w:rsid w:val="008851BE"/>
    <w:rsid w:val="008851F1"/>
    <w:rsid w:val="0088520A"/>
    <w:rsid w:val="0088523F"/>
    <w:rsid w:val="008852FB"/>
    <w:rsid w:val="00885349"/>
    <w:rsid w:val="00885504"/>
    <w:rsid w:val="008858CA"/>
    <w:rsid w:val="00885A8C"/>
    <w:rsid w:val="00885BC1"/>
    <w:rsid w:val="00885BDF"/>
    <w:rsid w:val="00885DF3"/>
    <w:rsid w:val="00886208"/>
    <w:rsid w:val="0088673F"/>
    <w:rsid w:val="008868B9"/>
    <w:rsid w:val="0088693E"/>
    <w:rsid w:val="008872FD"/>
    <w:rsid w:val="00887369"/>
    <w:rsid w:val="0088746A"/>
    <w:rsid w:val="00887771"/>
    <w:rsid w:val="008877BC"/>
    <w:rsid w:val="008877E5"/>
    <w:rsid w:val="0088780B"/>
    <w:rsid w:val="00887957"/>
    <w:rsid w:val="0088799B"/>
    <w:rsid w:val="00887A39"/>
    <w:rsid w:val="00887A69"/>
    <w:rsid w:val="00887B65"/>
    <w:rsid w:val="00887C1A"/>
    <w:rsid w:val="00887C50"/>
    <w:rsid w:val="00887F5E"/>
    <w:rsid w:val="00887F76"/>
    <w:rsid w:val="00890177"/>
    <w:rsid w:val="00890181"/>
    <w:rsid w:val="00890427"/>
    <w:rsid w:val="008904FE"/>
    <w:rsid w:val="0089050B"/>
    <w:rsid w:val="0089057A"/>
    <w:rsid w:val="0089060A"/>
    <w:rsid w:val="00890644"/>
    <w:rsid w:val="00890666"/>
    <w:rsid w:val="008906A1"/>
    <w:rsid w:val="0089077E"/>
    <w:rsid w:val="00890823"/>
    <w:rsid w:val="00890885"/>
    <w:rsid w:val="008908C0"/>
    <w:rsid w:val="008909C1"/>
    <w:rsid w:val="00890A65"/>
    <w:rsid w:val="00890AD1"/>
    <w:rsid w:val="00890C12"/>
    <w:rsid w:val="00890C9E"/>
    <w:rsid w:val="00890E62"/>
    <w:rsid w:val="00891150"/>
    <w:rsid w:val="008911FF"/>
    <w:rsid w:val="00891225"/>
    <w:rsid w:val="008913C0"/>
    <w:rsid w:val="0089158E"/>
    <w:rsid w:val="00891894"/>
    <w:rsid w:val="008918AF"/>
    <w:rsid w:val="00891983"/>
    <w:rsid w:val="00891A10"/>
    <w:rsid w:val="00891A7A"/>
    <w:rsid w:val="00891B02"/>
    <w:rsid w:val="00891CBE"/>
    <w:rsid w:val="00891FC9"/>
    <w:rsid w:val="00892049"/>
    <w:rsid w:val="0089268E"/>
    <w:rsid w:val="0089271A"/>
    <w:rsid w:val="00892778"/>
    <w:rsid w:val="008927AD"/>
    <w:rsid w:val="00892884"/>
    <w:rsid w:val="008928E8"/>
    <w:rsid w:val="00892913"/>
    <w:rsid w:val="00892959"/>
    <w:rsid w:val="00892A47"/>
    <w:rsid w:val="00892B20"/>
    <w:rsid w:val="00892B7E"/>
    <w:rsid w:val="00892CCE"/>
    <w:rsid w:val="00892D43"/>
    <w:rsid w:val="00892F5C"/>
    <w:rsid w:val="0089300E"/>
    <w:rsid w:val="00893086"/>
    <w:rsid w:val="00893459"/>
    <w:rsid w:val="0089368A"/>
    <w:rsid w:val="00893728"/>
    <w:rsid w:val="00893828"/>
    <w:rsid w:val="008938FF"/>
    <w:rsid w:val="00893C48"/>
    <w:rsid w:val="00893F85"/>
    <w:rsid w:val="00894075"/>
    <w:rsid w:val="008942B3"/>
    <w:rsid w:val="0089431A"/>
    <w:rsid w:val="00894414"/>
    <w:rsid w:val="00894421"/>
    <w:rsid w:val="00894469"/>
    <w:rsid w:val="0089456A"/>
    <w:rsid w:val="008946CB"/>
    <w:rsid w:val="008948DE"/>
    <w:rsid w:val="00894B03"/>
    <w:rsid w:val="00894CF7"/>
    <w:rsid w:val="00894D8B"/>
    <w:rsid w:val="00894DD1"/>
    <w:rsid w:val="00894FF7"/>
    <w:rsid w:val="00894FFF"/>
    <w:rsid w:val="008950C0"/>
    <w:rsid w:val="0089513B"/>
    <w:rsid w:val="008953E3"/>
    <w:rsid w:val="008954CC"/>
    <w:rsid w:val="008958B6"/>
    <w:rsid w:val="00895AB2"/>
    <w:rsid w:val="00895BB9"/>
    <w:rsid w:val="00895CDE"/>
    <w:rsid w:val="00895EAC"/>
    <w:rsid w:val="00895EEF"/>
    <w:rsid w:val="00896141"/>
    <w:rsid w:val="00896209"/>
    <w:rsid w:val="008962A3"/>
    <w:rsid w:val="0089637B"/>
    <w:rsid w:val="008963D7"/>
    <w:rsid w:val="00896507"/>
    <w:rsid w:val="008965E9"/>
    <w:rsid w:val="008966D0"/>
    <w:rsid w:val="008966F7"/>
    <w:rsid w:val="00896782"/>
    <w:rsid w:val="00896B0D"/>
    <w:rsid w:val="00896B69"/>
    <w:rsid w:val="00896B72"/>
    <w:rsid w:val="00896C72"/>
    <w:rsid w:val="00896EF0"/>
    <w:rsid w:val="00896F05"/>
    <w:rsid w:val="00897082"/>
    <w:rsid w:val="008971AF"/>
    <w:rsid w:val="00897213"/>
    <w:rsid w:val="00897270"/>
    <w:rsid w:val="008972B6"/>
    <w:rsid w:val="00897372"/>
    <w:rsid w:val="00897380"/>
    <w:rsid w:val="008976B7"/>
    <w:rsid w:val="008977FC"/>
    <w:rsid w:val="00897C6E"/>
    <w:rsid w:val="00897D47"/>
    <w:rsid w:val="008A0019"/>
    <w:rsid w:val="008A003E"/>
    <w:rsid w:val="008A0063"/>
    <w:rsid w:val="008A00E0"/>
    <w:rsid w:val="008A00E5"/>
    <w:rsid w:val="008A01D7"/>
    <w:rsid w:val="008A0222"/>
    <w:rsid w:val="008A0569"/>
    <w:rsid w:val="008A05FF"/>
    <w:rsid w:val="008A06E4"/>
    <w:rsid w:val="008A08A0"/>
    <w:rsid w:val="008A0941"/>
    <w:rsid w:val="008A0AA8"/>
    <w:rsid w:val="008A0BB0"/>
    <w:rsid w:val="008A0C85"/>
    <w:rsid w:val="008A0E42"/>
    <w:rsid w:val="008A1000"/>
    <w:rsid w:val="008A1020"/>
    <w:rsid w:val="008A1057"/>
    <w:rsid w:val="008A113B"/>
    <w:rsid w:val="008A11D5"/>
    <w:rsid w:val="008A13DE"/>
    <w:rsid w:val="008A1439"/>
    <w:rsid w:val="008A1457"/>
    <w:rsid w:val="008A14D5"/>
    <w:rsid w:val="008A1598"/>
    <w:rsid w:val="008A184E"/>
    <w:rsid w:val="008A1B81"/>
    <w:rsid w:val="008A1C20"/>
    <w:rsid w:val="008A1D43"/>
    <w:rsid w:val="008A1E10"/>
    <w:rsid w:val="008A1FC7"/>
    <w:rsid w:val="008A2028"/>
    <w:rsid w:val="008A2034"/>
    <w:rsid w:val="008A217D"/>
    <w:rsid w:val="008A220C"/>
    <w:rsid w:val="008A2331"/>
    <w:rsid w:val="008A2501"/>
    <w:rsid w:val="008A276A"/>
    <w:rsid w:val="008A2892"/>
    <w:rsid w:val="008A29A3"/>
    <w:rsid w:val="008A29C9"/>
    <w:rsid w:val="008A2AF4"/>
    <w:rsid w:val="008A2BF7"/>
    <w:rsid w:val="008A2C56"/>
    <w:rsid w:val="008A2D48"/>
    <w:rsid w:val="008A2F8F"/>
    <w:rsid w:val="008A2FAD"/>
    <w:rsid w:val="008A3204"/>
    <w:rsid w:val="008A3320"/>
    <w:rsid w:val="008A33CA"/>
    <w:rsid w:val="008A34A8"/>
    <w:rsid w:val="008A37B9"/>
    <w:rsid w:val="008A389D"/>
    <w:rsid w:val="008A38F6"/>
    <w:rsid w:val="008A391F"/>
    <w:rsid w:val="008A395D"/>
    <w:rsid w:val="008A39A7"/>
    <w:rsid w:val="008A39AB"/>
    <w:rsid w:val="008A3A6D"/>
    <w:rsid w:val="008A3A6E"/>
    <w:rsid w:val="008A3B1B"/>
    <w:rsid w:val="008A3CC5"/>
    <w:rsid w:val="008A3D35"/>
    <w:rsid w:val="008A3DEA"/>
    <w:rsid w:val="008A3F23"/>
    <w:rsid w:val="008A3F70"/>
    <w:rsid w:val="008A4032"/>
    <w:rsid w:val="008A40B0"/>
    <w:rsid w:val="008A41C0"/>
    <w:rsid w:val="008A42D9"/>
    <w:rsid w:val="008A4379"/>
    <w:rsid w:val="008A4385"/>
    <w:rsid w:val="008A44B6"/>
    <w:rsid w:val="008A48E7"/>
    <w:rsid w:val="008A4B18"/>
    <w:rsid w:val="008A4B8A"/>
    <w:rsid w:val="008A4CBF"/>
    <w:rsid w:val="008A4D3D"/>
    <w:rsid w:val="008A4F5E"/>
    <w:rsid w:val="008A516A"/>
    <w:rsid w:val="008A523B"/>
    <w:rsid w:val="008A536F"/>
    <w:rsid w:val="008A5406"/>
    <w:rsid w:val="008A5430"/>
    <w:rsid w:val="008A54AD"/>
    <w:rsid w:val="008A550C"/>
    <w:rsid w:val="008A5519"/>
    <w:rsid w:val="008A55A2"/>
    <w:rsid w:val="008A5C87"/>
    <w:rsid w:val="008A5CA5"/>
    <w:rsid w:val="008A5CBC"/>
    <w:rsid w:val="008A5D55"/>
    <w:rsid w:val="008A5D6A"/>
    <w:rsid w:val="008A5E87"/>
    <w:rsid w:val="008A5EA9"/>
    <w:rsid w:val="008A5FE5"/>
    <w:rsid w:val="008A6194"/>
    <w:rsid w:val="008A61DD"/>
    <w:rsid w:val="008A63D8"/>
    <w:rsid w:val="008A63EB"/>
    <w:rsid w:val="008A65FB"/>
    <w:rsid w:val="008A6A00"/>
    <w:rsid w:val="008A6A2B"/>
    <w:rsid w:val="008A6BBD"/>
    <w:rsid w:val="008A6C14"/>
    <w:rsid w:val="008A6CA1"/>
    <w:rsid w:val="008A6D2B"/>
    <w:rsid w:val="008A6E37"/>
    <w:rsid w:val="008A6F9D"/>
    <w:rsid w:val="008A717B"/>
    <w:rsid w:val="008A71DC"/>
    <w:rsid w:val="008A725E"/>
    <w:rsid w:val="008A728A"/>
    <w:rsid w:val="008A7309"/>
    <w:rsid w:val="008A733F"/>
    <w:rsid w:val="008A7363"/>
    <w:rsid w:val="008A7415"/>
    <w:rsid w:val="008A779A"/>
    <w:rsid w:val="008A77C1"/>
    <w:rsid w:val="008A7900"/>
    <w:rsid w:val="008A7B48"/>
    <w:rsid w:val="008A7B7D"/>
    <w:rsid w:val="008A7F6D"/>
    <w:rsid w:val="008B0176"/>
    <w:rsid w:val="008B0320"/>
    <w:rsid w:val="008B0458"/>
    <w:rsid w:val="008B04F4"/>
    <w:rsid w:val="008B077E"/>
    <w:rsid w:val="008B08A4"/>
    <w:rsid w:val="008B0BBE"/>
    <w:rsid w:val="008B0C1F"/>
    <w:rsid w:val="008B0C43"/>
    <w:rsid w:val="008B0C84"/>
    <w:rsid w:val="008B0E5F"/>
    <w:rsid w:val="008B11AA"/>
    <w:rsid w:val="008B12A8"/>
    <w:rsid w:val="008B1451"/>
    <w:rsid w:val="008B176B"/>
    <w:rsid w:val="008B17BD"/>
    <w:rsid w:val="008B19E2"/>
    <w:rsid w:val="008B1E58"/>
    <w:rsid w:val="008B1F0B"/>
    <w:rsid w:val="008B2133"/>
    <w:rsid w:val="008B22E1"/>
    <w:rsid w:val="008B231F"/>
    <w:rsid w:val="008B236A"/>
    <w:rsid w:val="008B2377"/>
    <w:rsid w:val="008B2411"/>
    <w:rsid w:val="008B261B"/>
    <w:rsid w:val="008B272E"/>
    <w:rsid w:val="008B2795"/>
    <w:rsid w:val="008B286E"/>
    <w:rsid w:val="008B2A11"/>
    <w:rsid w:val="008B2A38"/>
    <w:rsid w:val="008B2A9E"/>
    <w:rsid w:val="008B2AF7"/>
    <w:rsid w:val="008B2BA3"/>
    <w:rsid w:val="008B2BBD"/>
    <w:rsid w:val="008B2CB7"/>
    <w:rsid w:val="008B2DED"/>
    <w:rsid w:val="008B2DF0"/>
    <w:rsid w:val="008B2EDC"/>
    <w:rsid w:val="008B3092"/>
    <w:rsid w:val="008B30C8"/>
    <w:rsid w:val="008B310F"/>
    <w:rsid w:val="008B355D"/>
    <w:rsid w:val="008B3561"/>
    <w:rsid w:val="008B39AB"/>
    <w:rsid w:val="008B3B6F"/>
    <w:rsid w:val="008B3BBA"/>
    <w:rsid w:val="008B3BE4"/>
    <w:rsid w:val="008B3C2A"/>
    <w:rsid w:val="008B3C2B"/>
    <w:rsid w:val="008B3E27"/>
    <w:rsid w:val="008B40CD"/>
    <w:rsid w:val="008B4266"/>
    <w:rsid w:val="008B42CB"/>
    <w:rsid w:val="008B439E"/>
    <w:rsid w:val="008B43C4"/>
    <w:rsid w:val="008B457F"/>
    <w:rsid w:val="008B4645"/>
    <w:rsid w:val="008B483F"/>
    <w:rsid w:val="008B4964"/>
    <w:rsid w:val="008B4985"/>
    <w:rsid w:val="008B4A5C"/>
    <w:rsid w:val="008B4B30"/>
    <w:rsid w:val="008B4CA8"/>
    <w:rsid w:val="008B4EBA"/>
    <w:rsid w:val="008B4EFE"/>
    <w:rsid w:val="008B4F86"/>
    <w:rsid w:val="008B5071"/>
    <w:rsid w:val="008B5208"/>
    <w:rsid w:val="008B5260"/>
    <w:rsid w:val="008B55EC"/>
    <w:rsid w:val="008B563A"/>
    <w:rsid w:val="008B5A4B"/>
    <w:rsid w:val="008B5A56"/>
    <w:rsid w:val="008B5A6B"/>
    <w:rsid w:val="008B5A90"/>
    <w:rsid w:val="008B5B7A"/>
    <w:rsid w:val="008B5BFA"/>
    <w:rsid w:val="008B5C49"/>
    <w:rsid w:val="008B5C8D"/>
    <w:rsid w:val="008B5D36"/>
    <w:rsid w:val="008B5D68"/>
    <w:rsid w:val="008B5E08"/>
    <w:rsid w:val="008B5F86"/>
    <w:rsid w:val="008B6009"/>
    <w:rsid w:val="008B6108"/>
    <w:rsid w:val="008B61B4"/>
    <w:rsid w:val="008B6418"/>
    <w:rsid w:val="008B644A"/>
    <w:rsid w:val="008B6537"/>
    <w:rsid w:val="008B6550"/>
    <w:rsid w:val="008B65ED"/>
    <w:rsid w:val="008B6648"/>
    <w:rsid w:val="008B6785"/>
    <w:rsid w:val="008B67A2"/>
    <w:rsid w:val="008B67A4"/>
    <w:rsid w:val="008B6864"/>
    <w:rsid w:val="008B6865"/>
    <w:rsid w:val="008B68D7"/>
    <w:rsid w:val="008B68EE"/>
    <w:rsid w:val="008B6909"/>
    <w:rsid w:val="008B6A02"/>
    <w:rsid w:val="008B6A0A"/>
    <w:rsid w:val="008B6DD7"/>
    <w:rsid w:val="008B6FFF"/>
    <w:rsid w:val="008B70E4"/>
    <w:rsid w:val="008B72C3"/>
    <w:rsid w:val="008B72C7"/>
    <w:rsid w:val="008B72CF"/>
    <w:rsid w:val="008B7454"/>
    <w:rsid w:val="008B7695"/>
    <w:rsid w:val="008B7716"/>
    <w:rsid w:val="008B777E"/>
    <w:rsid w:val="008B7810"/>
    <w:rsid w:val="008B7A19"/>
    <w:rsid w:val="008B7A78"/>
    <w:rsid w:val="008B7BA1"/>
    <w:rsid w:val="008B7BC3"/>
    <w:rsid w:val="008B7CF9"/>
    <w:rsid w:val="008B7D66"/>
    <w:rsid w:val="008C0275"/>
    <w:rsid w:val="008C02E4"/>
    <w:rsid w:val="008C0467"/>
    <w:rsid w:val="008C055F"/>
    <w:rsid w:val="008C0705"/>
    <w:rsid w:val="008C0773"/>
    <w:rsid w:val="008C081A"/>
    <w:rsid w:val="008C0AE9"/>
    <w:rsid w:val="008C0BFA"/>
    <w:rsid w:val="008C0C71"/>
    <w:rsid w:val="008C0EFE"/>
    <w:rsid w:val="008C0F4D"/>
    <w:rsid w:val="008C1279"/>
    <w:rsid w:val="008C1516"/>
    <w:rsid w:val="008C158B"/>
    <w:rsid w:val="008C15CC"/>
    <w:rsid w:val="008C15DD"/>
    <w:rsid w:val="008C1A73"/>
    <w:rsid w:val="008C1C0E"/>
    <w:rsid w:val="008C1DBC"/>
    <w:rsid w:val="008C1E6D"/>
    <w:rsid w:val="008C1F32"/>
    <w:rsid w:val="008C1FBD"/>
    <w:rsid w:val="008C21BE"/>
    <w:rsid w:val="008C225C"/>
    <w:rsid w:val="008C2286"/>
    <w:rsid w:val="008C2829"/>
    <w:rsid w:val="008C28E5"/>
    <w:rsid w:val="008C2A69"/>
    <w:rsid w:val="008C2A9C"/>
    <w:rsid w:val="008C2B37"/>
    <w:rsid w:val="008C2BC6"/>
    <w:rsid w:val="008C2C0F"/>
    <w:rsid w:val="008C2C3B"/>
    <w:rsid w:val="008C31BE"/>
    <w:rsid w:val="008C32CE"/>
    <w:rsid w:val="008C33CB"/>
    <w:rsid w:val="008C34D2"/>
    <w:rsid w:val="008C352D"/>
    <w:rsid w:val="008C3A55"/>
    <w:rsid w:val="008C3D99"/>
    <w:rsid w:val="008C3DEF"/>
    <w:rsid w:val="008C3E64"/>
    <w:rsid w:val="008C3FB9"/>
    <w:rsid w:val="008C44DB"/>
    <w:rsid w:val="008C46A5"/>
    <w:rsid w:val="008C4819"/>
    <w:rsid w:val="008C48CE"/>
    <w:rsid w:val="008C494C"/>
    <w:rsid w:val="008C4991"/>
    <w:rsid w:val="008C4B3A"/>
    <w:rsid w:val="008C4C18"/>
    <w:rsid w:val="008C4C9C"/>
    <w:rsid w:val="008C4E0F"/>
    <w:rsid w:val="008C4E47"/>
    <w:rsid w:val="008C4E97"/>
    <w:rsid w:val="008C4FD9"/>
    <w:rsid w:val="008C5532"/>
    <w:rsid w:val="008C567C"/>
    <w:rsid w:val="008C57D6"/>
    <w:rsid w:val="008C57EB"/>
    <w:rsid w:val="008C580D"/>
    <w:rsid w:val="008C5848"/>
    <w:rsid w:val="008C5B8E"/>
    <w:rsid w:val="008C5BAB"/>
    <w:rsid w:val="008C5BC8"/>
    <w:rsid w:val="008C5C7E"/>
    <w:rsid w:val="008C5FF6"/>
    <w:rsid w:val="008C61DD"/>
    <w:rsid w:val="008C63C5"/>
    <w:rsid w:val="008C64E3"/>
    <w:rsid w:val="008C65A7"/>
    <w:rsid w:val="008C66BA"/>
    <w:rsid w:val="008C679A"/>
    <w:rsid w:val="008C680C"/>
    <w:rsid w:val="008C6825"/>
    <w:rsid w:val="008C6893"/>
    <w:rsid w:val="008C6970"/>
    <w:rsid w:val="008C6A8B"/>
    <w:rsid w:val="008C6B03"/>
    <w:rsid w:val="008C6D1E"/>
    <w:rsid w:val="008C6D5B"/>
    <w:rsid w:val="008C6DBF"/>
    <w:rsid w:val="008C6DDC"/>
    <w:rsid w:val="008C6E2F"/>
    <w:rsid w:val="008C6EBC"/>
    <w:rsid w:val="008C711B"/>
    <w:rsid w:val="008C71B6"/>
    <w:rsid w:val="008C764B"/>
    <w:rsid w:val="008C7786"/>
    <w:rsid w:val="008C7914"/>
    <w:rsid w:val="008C7BE1"/>
    <w:rsid w:val="008C7D00"/>
    <w:rsid w:val="008C7DE9"/>
    <w:rsid w:val="008C7E90"/>
    <w:rsid w:val="008C7EE8"/>
    <w:rsid w:val="008C7F62"/>
    <w:rsid w:val="008D004A"/>
    <w:rsid w:val="008D00A6"/>
    <w:rsid w:val="008D00BE"/>
    <w:rsid w:val="008D0129"/>
    <w:rsid w:val="008D0254"/>
    <w:rsid w:val="008D07EC"/>
    <w:rsid w:val="008D0851"/>
    <w:rsid w:val="008D089B"/>
    <w:rsid w:val="008D08C3"/>
    <w:rsid w:val="008D0BDF"/>
    <w:rsid w:val="008D0CB1"/>
    <w:rsid w:val="008D0FD0"/>
    <w:rsid w:val="008D1110"/>
    <w:rsid w:val="008D1173"/>
    <w:rsid w:val="008D149D"/>
    <w:rsid w:val="008D1583"/>
    <w:rsid w:val="008D159C"/>
    <w:rsid w:val="008D17AE"/>
    <w:rsid w:val="008D18F5"/>
    <w:rsid w:val="008D1986"/>
    <w:rsid w:val="008D1AE6"/>
    <w:rsid w:val="008D1B5F"/>
    <w:rsid w:val="008D1C5C"/>
    <w:rsid w:val="008D1D7D"/>
    <w:rsid w:val="008D2015"/>
    <w:rsid w:val="008D2287"/>
    <w:rsid w:val="008D22B2"/>
    <w:rsid w:val="008D230D"/>
    <w:rsid w:val="008D2337"/>
    <w:rsid w:val="008D23BA"/>
    <w:rsid w:val="008D240B"/>
    <w:rsid w:val="008D2687"/>
    <w:rsid w:val="008D286E"/>
    <w:rsid w:val="008D2A28"/>
    <w:rsid w:val="008D2AE3"/>
    <w:rsid w:val="008D2CEF"/>
    <w:rsid w:val="008D3080"/>
    <w:rsid w:val="008D30EA"/>
    <w:rsid w:val="008D32C4"/>
    <w:rsid w:val="008D3576"/>
    <w:rsid w:val="008D373C"/>
    <w:rsid w:val="008D37E5"/>
    <w:rsid w:val="008D3956"/>
    <w:rsid w:val="008D3A2D"/>
    <w:rsid w:val="008D3AE8"/>
    <w:rsid w:val="008D3C3B"/>
    <w:rsid w:val="008D3C98"/>
    <w:rsid w:val="008D3DAC"/>
    <w:rsid w:val="008D3E5F"/>
    <w:rsid w:val="008D3EB8"/>
    <w:rsid w:val="008D3FE2"/>
    <w:rsid w:val="008D4275"/>
    <w:rsid w:val="008D42A1"/>
    <w:rsid w:val="008D42CC"/>
    <w:rsid w:val="008D43C9"/>
    <w:rsid w:val="008D4470"/>
    <w:rsid w:val="008D4572"/>
    <w:rsid w:val="008D4573"/>
    <w:rsid w:val="008D459F"/>
    <w:rsid w:val="008D45C7"/>
    <w:rsid w:val="008D4702"/>
    <w:rsid w:val="008D47CA"/>
    <w:rsid w:val="008D47DD"/>
    <w:rsid w:val="008D4832"/>
    <w:rsid w:val="008D494A"/>
    <w:rsid w:val="008D4D0A"/>
    <w:rsid w:val="008D4DC7"/>
    <w:rsid w:val="008D4E2B"/>
    <w:rsid w:val="008D4F9E"/>
    <w:rsid w:val="008D54B5"/>
    <w:rsid w:val="008D5598"/>
    <w:rsid w:val="008D5CE7"/>
    <w:rsid w:val="008D5E33"/>
    <w:rsid w:val="008D5E9E"/>
    <w:rsid w:val="008D608C"/>
    <w:rsid w:val="008D60B2"/>
    <w:rsid w:val="008D622F"/>
    <w:rsid w:val="008D625B"/>
    <w:rsid w:val="008D62B2"/>
    <w:rsid w:val="008D634E"/>
    <w:rsid w:val="008D645B"/>
    <w:rsid w:val="008D6482"/>
    <w:rsid w:val="008D6561"/>
    <w:rsid w:val="008D6583"/>
    <w:rsid w:val="008D666D"/>
    <w:rsid w:val="008D6ADE"/>
    <w:rsid w:val="008D6B5A"/>
    <w:rsid w:val="008D6C9A"/>
    <w:rsid w:val="008D6D41"/>
    <w:rsid w:val="008D6EAB"/>
    <w:rsid w:val="008D6EC9"/>
    <w:rsid w:val="008D6F4A"/>
    <w:rsid w:val="008D7036"/>
    <w:rsid w:val="008D70CF"/>
    <w:rsid w:val="008D70DB"/>
    <w:rsid w:val="008D70FC"/>
    <w:rsid w:val="008D7183"/>
    <w:rsid w:val="008D71CF"/>
    <w:rsid w:val="008D774E"/>
    <w:rsid w:val="008D7814"/>
    <w:rsid w:val="008D7AF9"/>
    <w:rsid w:val="008D7B35"/>
    <w:rsid w:val="008D7C28"/>
    <w:rsid w:val="008D7CCE"/>
    <w:rsid w:val="008E0089"/>
    <w:rsid w:val="008E0492"/>
    <w:rsid w:val="008E0697"/>
    <w:rsid w:val="008E0704"/>
    <w:rsid w:val="008E0749"/>
    <w:rsid w:val="008E086C"/>
    <w:rsid w:val="008E09BF"/>
    <w:rsid w:val="008E0A38"/>
    <w:rsid w:val="008E0A44"/>
    <w:rsid w:val="008E0BB3"/>
    <w:rsid w:val="008E0D04"/>
    <w:rsid w:val="008E0E58"/>
    <w:rsid w:val="008E0FBD"/>
    <w:rsid w:val="008E10FB"/>
    <w:rsid w:val="008E139A"/>
    <w:rsid w:val="008E13FF"/>
    <w:rsid w:val="008E15AB"/>
    <w:rsid w:val="008E1722"/>
    <w:rsid w:val="008E1864"/>
    <w:rsid w:val="008E1A72"/>
    <w:rsid w:val="008E1B01"/>
    <w:rsid w:val="008E1C1E"/>
    <w:rsid w:val="008E1D68"/>
    <w:rsid w:val="008E1E73"/>
    <w:rsid w:val="008E1F12"/>
    <w:rsid w:val="008E1FFA"/>
    <w:rsid w:val="008E202F"/>
    <w:rsid w:val="008E22B9"/>
    <w:rsid w:val="008E23CD"/>
    <w:rsid w:val="008E23D5"/>
    <w:rsid w:val="008E23E6"/>
    <w:rsid w:val="008E2636"/>
    <w:rsid w:val="008E27DB"/>
    <w:rsid w:val="008E283B"/>
    <w:rsid w:val="008E28CF"/>
    <w:rsid w:val="008E2917"/>
    <w:rsid w:val="008E29BF"/>
    <w:rsid w:val="008E2ACF"/>
    <w:rsid w:val="008E2AD3"/>
    <w:rsid w:val="008E2B5D"/>
    <w:rsid w:val="008E2BA0"/>
    <w:rsid w:val="008E2C8F"/>
    <w:rsid w:val="008E2E78"/>
    <w:rsid w:val="008E32C8"/>
    <w:rsid w:val="008E348D"/>
    <w:rsid w:val="008E34D7"/>
    <w:rsid w:val="008E353E"/>
    <w:rsid w:val="008E3616"/>
    <w:rsid w:val="008E3747"/>
    <w:rsid w:val="008E3A62"/>
    <w:rsid w:val="008E3BF9"/>
    <w:rsid w:val="008E410F"/>
    <w:rsid w:val="008E4155"/>
    <w:rsid w:val="008E429F"/>
    <w:rsid w:val="008E42AA"/>
    <w:rsid w:val="008E435C"/>
    <w:rsid w:val="008E44F4"/>
    <w:rsid w:val="008E46AE"/>
    <w:rsid w:val="008E4740"/>
    <w:rsid w:val="008E4789"/>
    <w:rsid w:val="008E4B10"/>
    <w:rsid w:val="008E4BC2"/>
    <w:rsid w:val="008E4CFE"/>
    <w:rsid w:val="008E4D27"/>
    <w:rsid w:val="008E4E09"/>
    <w:rsid w:val="008E4E2F"/>
    <w:rsid w:val="008E4E33"/>
    <w:rsid w:val="008E4F21"/>
    <w:rsid w:val="008E4F5E"/>
    <w:rsid w:val="008E4FD7"/>
    <w:rsid w:val="008E5063"/>
    <w:rsid w:val="008E507C"/>
    <w:rsid w:val="008E5189"/>
    <w:rsid w:val="008E51BB"/>
    <w:rsid w:val="008E52CF"/>
    <w:rsid w:val="008E546F"/>
    <w:rsid w:val="008E5481"/>
    <w:rsid w:val="008E557F"/>
    <w:rsid w:val="008E57AC"/>
    <w:rsid w:val="008E57D9"/>
    <w:rsid w:val="008E58E2"/>
    <w:rsid w:val="008E592D"/>
    <w:rsid w:val="008E5997"/>
    <w:rsid w:val="008E5A86"/>
    <w:rsid w:val="008E5C42"/>
    <w:rsid w:val="008E5DBE"/>
    <w:rsid w:val="008E5E5C"/>
    <w:rsid w:val="008E5E5E"/>
    <w:rsid w:val="008E5ECF"/>
    <w:rsid w:val="008E5FF1"/>
    <w:rsid w:val="008E6300"/>
    <w:rsid w:val="008E6395"/>
    <w:rsid w:val="008E6422"/>
    <w:rsid w:val="008E6552"/>
    <w:rsid w:val="008E6619"/>
    <w:rsid w:val="008E67EF"/>
    <w:rsid w:val="008E6847"/>
    <w:rsid w:val="008E6875"/>
    <w:rsid w:val="008E68EB"/>
    <w:rsid w:val="008E6EEC"/>
    <w:rsid w:val="008E6F79"/>
    <w:rsid w:val="008E6FD1"/>
    <w:rsid w:val="008E6FFD"/>
    <w:rsid w:val="008E7096"/>
    <w:rsid w:val="008E763D"/>
    <w:rsid w:val="008E77CA"/>
    <w:rsid w:val="008E7868"/>
    <w:rsid w:val="008E78B7"/>
    <w:rsid w:val="008E7978"/>
    <w:rsid w:val="008E79E4"/>
    <w:rsid w:val="008E7A0C"/>
    <w:rsid w:val="008F0268"/>
    <w:rsid w:val="008F0309"/>
    <w:rsid w:val="008F0328"/>
    <w:rsid w:val="008F03DD"/>
    <w:rsid w:val="008F0431"/>
    <w:rsid w:val="008F046C"/>
    <w:rsid w:val="008F0761"/>
    <w:rsid w:val="008F09AE"/>
    <w:rsid w:val="008F0A86"/>
    <w:rsid w:val="008F0AFF"/>
    <w:rsid w:val="008F0B33"/>
    <w:rsid w:val="008F0DAE"/>
    <w:rsid w:val="008F0F45"/>
    <w:rsid w:val="008F0F83"/>
    <w:rsid w:val="008F1135"/>
    <w:rsid w:val="008F1333"/>
    <w:rsid w:val="008F1432"/>
    <w:rsid w:val="008F1550"/>
    <w:rsid w:val="008F172F"/>
    <w:rsid w:val="008F17DB"/>
    <w:rsid w:val="008F17F7"/>
    <w:rsid w:val="008F18F7"/>
    <w:rsid w:val="008F19BB"/>
    <w:rsid w:val="008F1B23"/>
    <w:rsid w:val="008F1C32"/>
    <w:rsid w:val="008F1C51"/>
    <w:rsid w:val="008F20C7"/>
    <w:rsid w:val="008F211D"/>
    <w:rsid w:val="008F243D"/>
    <w:rsid w:val="008F26FB"/>
    <w:rsid w:val="008F291F"/>
    <w:rsid w:val="008F2943"/>
    <w:rsid w:val="008F296A"/>
    <w:rsid w:val="008F2A62"/>
    <w:rsid w:val="008F2ABA"/>
    <w:rsid w:val="008F2BF4"/>
    <w:rsid w:val="008F2E26"/>
    <w:rsid w:val="008F2E6C"/>
    <w:rsid w:val="008F300A"/>
    <w:rsid w:val="008F31B5"/>
    <w:rsid w:val="008F3275"/>
    <w:rsid w:val="008F3449"/>
    <w:rsid w:val="008F35D3"/>
    <w:rsid w:val="008F363C"/>
    <w:rsid w:val="008F3662"/>
    <w:rsid w:val="008F38EF"/>
    <w:rsid w:val="008F3B37"/>
    <w:rsid w:val="008F3CED"/>
    <w:rsid w:val="008F3DBB"/>
    <w:rsid w:val="008F3E01"/>
    <w:rsid w:val="008F3E86"/>
    <w:rsid w:val="008F4097"/>
    <w:rsid w:val="008F40D6"/>
    <w:rsid w:val="008F4232"/>
    <w:rsid w:val="008F423F"/>
    <w:rsid w:val="008F4395"/>
    <w:rsid w:val="008F441F"/>
    <w:rsid w:val="008F4475"/>
    <w:rsid w:val="008F44E6"/>
    <w:rsid w:val="008F459C"/>
    <w:rsid w:val="008F463D"/>
    <w:rsid w:val="008F4729"/>
    <w:rsid w:val="008F4749"/>
    <w:rsid w:val="008F482D"/>
    <w:rsid w:val="008F485C"/>
    <w:rsid w:val="008F49B3"/>
    <w:rsid w:val="008F4A42"/>
    <w:rsid w:val="008F4AD6"/>
    <w:rsid w:val="008F4C37"/>
    <w:rsid w:val="008F4E13"/>
    <w:rsid w:val="008F4EA2"/>
    <w:rsid w:val="008F52CE"/>
    <w:rsid w:val="008F5381"/>
    <w:rsid w:val="008F53B8"/>
    <w:rsid w:val="008F55DE"/>
    <w:rsid w:val="008F5649"/>
    <w:rsid w:val="008F599F"/>
    <w:rsid w:val="008F5C02"/>
    <w:rsid w:val="008F5D23"/>
    <w:rsid w:val="008F601C"/>
    <w:rsid w:val="008F616E"/>
    <w:rsid w:val="008F624E"/>
    <w:rsid w:val="008F6434"/>
    <w:rsid w:val="008F6579"/>
    <w:rsid w:val="008F65AE"/>
    <w:rsid w:val="008F65B4"/>
    <w:rsid w:val="008F65FF"/>
    <w:rsid w:val="008F675C"/>
    <w:rsid w:val="008F67C7"/>
    <w:rsid w:val="008F6824"/>
    <w:rsid w:val="008F69EA"/>
    <w:rsid w:val="008F69EE"/>
    <w:rsid w:val="008F6C90"/>
    <w:rsid w:val="008F6FFB"/>
    <w:rsid w:val="008F70B4"/>
    <w:rsid w:val="008F7171"/>
    <w:rsid w:val="008F7316"/>
    <w:rsid w:val="008F731C"/>
    <w:rsid w:val="008F748C"/>
    <w:rsid w:val="008F75EF"/>
    <w:rsid w:val="008F7732"/>
    <w:rsid w:val="008F780F"/>
    <w:rsid w:val="008F788B"/>
    <w:rsid w:val="008F79E8"/>
    <w:rsid w:val="008F7C64"/>
    <w:rsid w:val="008F7E18"/>
    <w:rsid w:val="008F7EBF"/>
    <w:rsid w:val="008F7EE4"/>
    <w:rsid w:val="008F7EFA"/>
    <w:rsid w:val="008F7FD7"/>
    <w:rsid w:val="00900058"/>
    <w:rsid w:val="00900115"/>
    <w:rsid w:val="0090020A"/>
    <w:rsid w:val="00900573"/>
    <w:rsid w:val="009009A9"/>
    <w:rsid w:val="00900B3F"/>
    <w:rsid w:val="00900BBE"/>
    <w:rsid w:val="00900BE8"/>
    <w:rsid w:val="00900FA0"/>
    <w:rsid w:val="0090102E"/>
    <w:rsid w:val="009010F9"/>
    <w:rsid w:val="0090120B"/>
    <w:rsid w:val="00901242"/>
    <w:rsid w:val="00901279"/>
    <w:rsid w:val="0090138B"/>
    <w:rsid w:val="009013F3"/>
    <w:rsid w:val="00901491"/>
    <w:rsid w:val="009016C5"/>
    <w:rsid w:val="0090170D"/>
    <w:rsid w:val="00901986"/>
    <w:rsid w:val="00901AB6"/>
    <w:rsid w:val="00901B99"/>
    <w:rsid w:val="00902125"/>
    <w:rsid w:val="00902301"/>
    <w:rsid w:val="0090236B"/>
    <w:rsid w:val="009028E9"/>
    <w:rsid w:val="00902B18"/>
    <w:rsid w:val="00902B8F"/>
    <w:rsid w:val="00902D35"/>
    <w:rsid w:val="00902D9B"/>
    <w:rsid w:val="00902DB5"/>
    <w:rsid w:val="00902FEA"/>
    <w:rsid w:val="009030A8"/>
    <w:rsid w:val="00903146"/>
    <w:rsid w:val="0090320D"/>
    <w:rsid w:val="0090321D"/>
    <w:rsid w:val="0090348B"/>
    <w:rsid w:val="009036C9"/>
    <w:rsid w:val="009037BD"/>
    <w:rsid w:val="00903817"/>
    <w:rsid w:val="00903870"/>
    <w:rsid w:val="00903A55"/>
    <w:rsid w:val="00903AD5"/>
    <w:rsid w:val="00903B65"/>
    <w:rsid w:val="00903C5F"/>
    <w:rsid w:val="00903E4F"/>
    <w:rsid w:val="00903E6C"/>
    <w:rsid w:val="00903EE2"/>
    <w:rsid w:val="00903F3D"/>
    <w:rsid w:val="00903F71"/>
    <w:rsid w:val="00903F76"/>
    <w:rsid w:val="00904000"/>
    <w:rsid w:val="009041CC"/>
    <w:rsid w:val="009042AC"/>
    <w:rsid w:val="009042D3"/>
    <w:rsid w:val="009045A4"/>
    <w:rsid w:val="009045AA"/>
    <w:rsid w:val="009046EE"/>
    <w:rsid w:val="00904846"/>
    <w:rsid w:val="009048D5"/>
    <w:rsid w:val="00904A4C"/>
    <w:rsid w:val="00904AD7"/>
    <w:rsid w:val="00904B54"/>
    <w:rsid w:val="00904BAA"/>
    <w:rsid w:val="00904CE1"/>
    <w:rsid w:val="00904E95"/>
    <w:rsid w:val="00904F0A"/>
    <w:rsid w:val="00904FD2"/>
    <w:rsid w:val="009052EA"/>
    <w:rsid w:val="00905395"/>
    <w:rsid w:val="009053CE"/>
    <w:rsid w:val="009053DD"/>
    <w:rsid w:val="009056DA"/>
    <w:rsid w:val="009056F8"/>
    <w:rsid w:val="0090574C"/>
    <w:rsid w:val="00905767"/>
    <w:rsid w:val="009057D8"/>
    <w:rsid w:val="009057E9"/>
    <w:rsid w:val="009057EE"/>
    <w:rsid w:val="00905860"/>
    <w:rsid w:val="0090587B"/>
    <w:rsid w:val="009059F6"/>
    <w:rsid w:val="00905A37"/>
    <w:rsid w:val="00905C0C"/>
    <w:rsid w:val="00905D54"/>
    <w:rsid w:val="00905FA0"/>
    <w:rsid w:val="00905FA3"/>
    <w:rsid w:val="00906005"/>
    <w:rsid w:val="009060D4"/>
    <w:rsid w:val="00906192"/>
    <w:rsid w:val="009062D9"/>
    <w:rsid w:val="009062E6"/>
    <w:rsid w:val="00906378"/>
    <w:rsid w:val="009066DC"/>
    <w:rsid w:val="00906702"/>
    <w:rsid w:val="0090674D"/>
    <w:rsid w:val="00906829"/>
    <w:rsid w:val="0090687C"/>
    <w:rsid w:val="0090687F"/>
    <w:rsid w:val="00906934"/>
    <w:rsid w:val="00906A0E"/>
    <w:rsid w:val="00906A8B"/>
    <w:rsid w:val="00906CB3"/>
    <w:rsid w:val="00906D7D"/>
    <w:rsid w:val="00906F9E"/>
    <w:rsid w:val="0090703B"/>
    <w:rsid w:val="009070A8"/>
    <w:rsid w:val="00907349"/>
    <w:rsid w:val="009074F7"/>
    <w:rsid w:val="00907638"/>
    <w:rsid w:val="009076E4"/>
    <w:rsid w:val="00907831"/>
    <w:rsid w:val="009078AB"/>
    <w:rsid w:val="009078CC"/>
    <w:rsid w:val="00907962"/>
    <w:rsid w:val="00907E9D"/>
    <w:rsid w:val="009100FB"/>
    <w:rsid w:val="0091049D"/>
    <w:rsid w:val="009104FF"/>
    <w:rsid w:val="00910702"/>
    <w:rsid w:val="00910934"/>
    <w:rsid w:val="00910AA1"/>
    <w:rsid w:val="00910B68"/>
    <w:rsid w:val="00910B71"/>
    <w:rsid w:val="00910BB2"/>
    <w:rsid w:val="00910C81"/>
    <w:rsid w:val="00910D5F"/>
    <w:rsid w:val="00910EEB"/>
    <w:rsid w:val="009110A0"/>
    <w:rsid w:val="009110E9"/>
    <w:rsid w:val="00911122"/>
    <w:rsid w:val="0091135E"/>
    <w:rsid w:val="009113B4"/>
    <w:rsid w:val="009113EE"/>
    <w:rsid w:val="00911562"/>
    <w:rsid w:val="00911583"/>
    <w:rsid w:val="00911619"/>
    <w:rsid w:val="00911802"/>
    <w:rsid w:val="00911893"/>
    <w:rsid w:val="0091191E"/>
    <w:rsid w:val="00911A63"/>
    <w:rsid w:val="00911F41"/>
    <w:rsid w:val="009120B6"/>
    <w:rsid w:val="009121AA"/>
    <w:rsid w:val="00912219"/>
    <w:rsid w:val="009123C1"/>
    <w:rsid w:val="009123E2"/>
    <w:rsid w:val="00912541"/>
    <w:rsid w:val="00912698"/>
    <w:rsid w:val="009126C1"/>
    <w:rsid w:val="0091278E"/>
    <w:rsid w:val="00912A0C"/>
    <w:rsid w:val="00912A14"/>
    <w:rsid w:val="00912A37"/>
    <w:rsid w:val="00912A7A"/>
    <w:rsid w:val="00912ACD"/>
    <w:rsid w:val="00912F11"/>
    <w:rsid w:val="00912FC7"/>
    <w:rsid w:val="00912FFD"/>
    <w:rsid w:val="00913041"/>
    <w:rsid w:val="00913058"/>
    <w:rsid w:val="009130FE"/>
    <w:rsid w:val="0091348E"/>
    <w:rsid w:val="0091362E"/>
    <w:rsid w:val="00913894"/>
    <w:rsid w:val="009138F3"/>
    <w:rsid w:val="0091396B"/>
    <w:rsid w:val="009139B2"/>
    <w:rsid w:val="00913AD6"/>
    <w:rsid w:val="00913E30"/>
    <w:rsid w:val="0091408C"/>
    <w:rsid w:val="009140C8"/>
    <w:rsid w:val="0091420F"/>
    <w:rsid w:val="0091425A"/>
    <w:rsid w:val="009145A9"/>
    <w:rsid w:val="00914779"/>
    <w:rsid w:val="009147D3"/>
    <w:rsid w:val="00914C7B"/>
    <w:rsid w:val="00914D75"/>
    <w:rsid w:val="00914D8A"/>
    <w:rsid w:val="00915034"/>
    <w:rsid w:val="00915129"/>
    <w:rsid w:val="0091518F"/>
    <w:rsid w:val="0091526A"/>
    <w:rsid w:val="0091529D"/>
    <w:rsid w:val="00915832"/>
    <w:rsid w:val="00915863"/>
    <w:rsid w:val="009158B7"/>
    <w:rsid w:val="009158CF"/>
    <w:rsid w:val="009158DC"/>
    <w:rsid w:val="00915AFC"/>
    <w:rsid w:val="00915C46"/>
    <w:rsid w:val="00915CF7"/>
    <w:rsid w:val="00915D07"/>
    <w:rsid w:val="00915D15"/>
    <w:rsid w:val="00915D49"/>
    <w:rsid w:val="00915D79"/>
    <w:rsid w:val="00915EAF"/>
    <w:rsid w:val="009165B3"/>
    <w:rsid w:val="00916608"/>
    <w:rsid w:val="0091663E"/>
    <w:rsid w:val="00916677"/>
    <w:rsid w:val="009166A1"/>
    <w:rsid w:val="009166C3"/>
    <w:rsid w:val="0091685C"/>
    <w:rsid w:val="0091688B"/>
    <w:rsid w:val="00916A82"/>
    <w:rsid w:val="00916A95"/>
    <w:rsid w:val="00916B47"/>
    <w:rsid w:val="00916D60"/>
    <w:rsid w:val="00916DEC"/>
    <w:rsid w:val="00916EE9"/>
    <w:rsid w:val="00916FFC"/>
    <w:rsid w:val="00917065"/>
    <w:rsid w:val="0091721A"/>
    <w:rsid w:val="009172B3"/>
    <w:rsid w:val="0091752F"/>
    <w:rsid w:val="009176E3"/>
    <w:rsid w:val="009176FC"/>
    <w:rsid w:val="00917757"/>
    <w:rsid w:val="0091791A"/>
    <w:rsid w:val="00917A7C"/>
    <w:rsid w:val="00917D18"/>
    <w:rsid w:val="00917E38"/>
    <w:rsid w:val="00917F96"/>
    <w:rsid w:val="009200E2"/>
    <w:rsid w:val="009201B7"/>
    <w:rsid w:val="009201F6"/>
    <w:rsid w:val="00920395"/>
    <w:rsid w:val="009203CB"/>
    <w:rsid w:val="009204C9"/>
    <w:rsid w:val="0092067F"/>
    <w:rsid w:val="00920772"/>
    <w:rsid w:val="00920840"/>
    <w:rsid w:val="009208CF"/>
    <w:rsid w:val="00920C9D"/>
    <w:rsid w:val="00920D39"/>
    <w:rsid w:val="00920D83"/>
    <w:rsid w:val="00920E4C"/>
    <w:rsid w:val="00920E8B"/>
    <w:rsid w:val="00920F68"/>
    <w:rsid w:val="00920FFB"/>
    <w:rsid w:val="00921388"/>
    <w:rsid w:val="009213D7"/>
    <w:rsid w:val="009214BE"/>
    <w:rsid w:val="009214CA"/>
    <w:rsid w:val="009217AC"/>
    <w:rsid w:val="009217B1"/>
    <w:rsid w:val="0092191F"/>
    <w:rsid w:val="009219B6"/>
    <w:rsid w:val="00921BBA"/>
    <w:rsid w:val="00921E29"/>
    <w:rsid w:val="00921EED"/>
    <w:rsid w:val="0092206D"/>
    <w:rsid w:val="0092216D"/>
    <w:rsid w:val="00922230"/>
    <w:rsid w:val="0092223A"/>
    <w:rsid w:val="0092253E"/>
    <w:rsid w:val="00922700"/>
    <w:rsid w:val="00922771"/>
    <w:rsid w:val="0092297F"/>
    <w:rsid w:val="009229B1"/>
    <w:rsid w:val="00922B1B"/>
    <w:rsid w:val="00922D44"/>
    <w:rsid w:val="00922D70"/>
    <w:rsid w:val="00923176"/>
    <w:rsid w:val="00923183"/>
    <w:rsid w:val="009231B4"/>
    <w:rsid w:val="00923364"/>
    <w:rsid w:val="009233AB"/>
    <w:rsid w:val="00923432"/>
    <w:rsid w:val="009236F0"/>
    <w:rsid w:val="00923832"/>
    <w:rsid w:val="00923861"/>
    <w:rsid w:val="009239B0"/>
    <w:rsid w:val="00923A35"/>
    <w:rsid w:val="00923D50"/>
    <w:rsid w:val="00923DB4"/>
    <w:rsid w:val="00923DFC"/>
    <w:rsid w:val="00923E74"/>
    <w:rsid w:val="00923EF2"/>
    <w:rsid w:val="00923FBA"/>
    <w:rsid w:val="00924576"/>
    <w:rsid w:val="009246D3"/>
    <w:rsid w:val="009247FA"/>
    <w:rsid w:val="00924A46"/>
    <w:rsid w:val="00924A76"/>
    <w:rsid w:val="00924BD4"/>
    <w:rsid w:val="00924D7F"/>
    <w:rsid w:val="00925143"/>
    <w:rsid w:val="009251E2"/>
    <w:rsid w:val="009253D8"/>
    <w:rsid w:val="00925563"/>
    <w:rsid w:val="00925775"/>
    <w:rsid w:val="00925847"/>
    <w:rsid w:val="009258CD"/>
    <w:rsid w:val="009258D6"/>
    <w:rsid w:val="00925909"/>
    <w:rsid w:val="00925A5C"/>
    <w:rsid w:val="00925A64"/>
    <w:rsid w:val="00925D37"/>
    <w:rsid w:val="00925D3A"/>
    <w:rsid w:val="00925D9D"/>
    <w:rsid w:val="00925D9F"/>
    <w:rsid w:val="00925EDF"/>
    <w:rsid w:val="00925FF1"/>
    <w:rsid w:val="00926139"/>
    <w:rsid w:val="0092625C"/>
    <w:rsid w:val="0092625E"/>
    <w:rsid w:val="009264FF"/>
    <w:rsid w:val="00926589"/>
    <w:rsid w:val="009265B8"/>
    <w:rsid w:val="009266FE"/>
    <w:rsid w:val="00926768"/>
    <w:rsid w:val="009268D2"/>
    <w:rsid w:val="00926A68"/>
    <w:rsid w:val="00926D81"/>
    <w:rsid w:val="00926F0F"/>
    <w:rsid w:val="00926F5C"/>
    <w:rsid w:val="00927007"/>
    <w:rsid w:val="00927119"/>
    <w:rsid w:val="009276B7"/>
    <w:rsid w:val="0092781C"/>
    <w:rsid w:val="00927AAC"/>
    <w:rsid w:val="00927C26"/>
    <w:rsid w:val="00927D42"/>
    <w:rsid w:val="00927F1A"/>
    <w:rsid w:val="00927FDA"/>
    <w:rsid w:val="0093001A"/>
    <w:rsid w:val="00930055"/>
    <w:rsid w:val="00930093"/>
    <w:rsid w:val="00930191"/>
    <w:rsid w:val="00930282"/>
    <w:rsid w:val="00930372"/>
    <w:rsid w:val="009306DC"/>
    <w:rsid w:val="00930BE7"/>
    <w:rsid w:val="00930D82"/>
    <w:rsid w:val="00930DF9"/>
    <w:rsid w:val="00930E4E"/>
    <w:rsid w:val="00930EE6"/>
    <w:rsid w:val="0093100B"/>
    <w:rsid w:val="00931030"/>
    <w:rsid w:val="0093121E"/>
    <w:rsid w:val="00931251"/>
    <w:rsid w:val="009312B0"/>
    <w:rsid w:val="009312F3"/>
    <w:rsid w:val="009312F6"/>
    <w:rsid w:val="0093143F"/>
    <w:rsid w:val="0093162A"/>
    <w:rsid w:val="00931632"/>
    <w:rsid w:val="0093182A"/>
    <w:rsid w:val="00931987"/>
    <w:rsid w:val="00931B2E"/>
    <w:rsid w:val="00931CB1"/>
    <w:rsid w:val="00931CB4"/>
    <w:rsid w:val="00931D3A"/>
    <w:rsid w:val="00931DAE"/>
    <w:rsid w:val="00931DF8"/>
    <w:rsid w:val="00931F47"/>
    <w:rsid w:val="009321CE"/>
    <w:rsid w:val="0093223E"/>
    <w:rsid w:val="00932356"/>
    <w:rsid w:val="00932446"/>
    <w:rsid w:val="009324B1"/>
    <w:rsid w:val="00932504"/>
    <w:rsid w:val="00932521"/>
    <w:rsid w:val="009327A4"/>
    <w:rsid w:val="0093282C"/>
    <w:rsid w:val="00932B14"/>
    <w:rsid w:val="00932B2B"/>
    <w:rsid w:val="00932B4B"/>
    <w:rsid w:val="00932B85"/>
    <w:rsid w:val="00932BD9"/>
    <w:rsid w:val="00932BDD"/>
    <w:rsid w:val="00932BFC"/>
    <w:rsid w:val="00933343"/>
    <w:rsid w:val="009333AB"/>
    <w:rsid w:val="00933498"/>
    <w:rsid w:val="009334F5"/>
    <w:rsid w:val="0093356C"/>
    <w:rsid w:val="009337CB"/>
    <w:rsid w:val="0093382E"/>
    <w:rsid w:val="00933864"/>
    <w:rsid w:val="00933A93"/>
    <w:rsid w:val="00933AA0"/>
    <w:rsid w:val="00933B05"/>
    <w:rsid w:val="00933B94"/>
    <w:rsid w:val="00933FEE"/>
    <w:rsid w:val="009340E4"/>
    <w:rsid w:val="009340E5"/>
    <w:rsid w:val="0093430D"/>
    <w:rsid w:val="0093432D"/>
    <w:rsid w:val="0093435D"/>
    <w:rsid w:val="0093445B"/>
    <w:rsid w:val="009345FA"/>
    <w:rsid w:val="009346DD"/>
    <w:rsid w:val="0093470C"/>
    <w:rsid w:val="0093472C"/>
    <w:rsid w:val="009347A1"/>
    <w:rsid w:val="00934959"/>
    <w:rsid w:val="009349AB"/>
    <w:rsid w:val="009349C0"/>
    <w:rsid w:val="00934A87"/>
    <w:rsid w:val="00934A98"/>
    <w:rsid w:val="00934D35"/>
    <w:rsid w:val="00934D4A"/>
    <w:rsid w:val="00934F74"/>
    <w:rsid w:val="00934F76"/>
    <w:rsid w:val="00935381"/>
    <w:rsid w:val="0093546B"/>
    <w:rsid w:val="009354C0"/>
    <w:rsid w:val="00935516"/>
    <w:rsid w:val="00935558"/>
    <w:rsid w:val="0093576E"/>
    <w:rsid w:val="009358D5"/>
    <w:rsid w:val="00935993"/>
    <w:rsid w:val="00935AEE"/>
    <w:rsid w:val="00935B1F"/>
    <w:rsid w:val="00935BA7"/>
    <w:rsid w:val="00935CC5"/>
    <w:rsid w:val="00935D1B"/>
    <w:rsid w:val="0093607B"/>
    <w:rsid w:val="009361CE"/>
    <w:rsid w:val="00936688"/>
    <w:rsid w:val="0093670F"/>
    <w:rsid w:val="00936803"/>
    <w:rsid w:val="009369DB"/>
    <w:rsid w:val="00936AAD"/>
    <w:rsid w:val="00936C19"/>
    <w:rsid w:val="00936C75"/>
    <w:rsid w:val="00936D5F"/>
    <w:rsid w:val="00936E0C"/>
    <w:rsid w:val="00936E29"/>
    <w:rsid w:val="00936E3A"/>
    <w:rsid w:val="00937042"/>
    <w:rsid w:val="0093730F"/>
    <w:rsid w:val="0093750D"/>
    <w:rsid w:val="0093757B"/>
    <w:rsid w:val="009375D7"/>
    <w:rsid w:val="0093760F"/>
    <w:rsid w:val="0093761A"/>
    <w:rsid w:val="009376CD"/>
    <w:rsid w:val="00937734"/>
    <w:rsid w:val="00937854"/>
    <w:rsid w:val="00937942"/>
    <w:rsid w:val="00937B73"/>
    <w:rsid w:val="00937C2C"/>
    <w:rsid w:val="00937EBF"/>
    <w:rsid w:val="0094006D"/>
    <w:rsid w:val="00940076"/>
    <w:rsid w:val="009400FB"/>
    <w:rsid w:val="00940113"/>
    <w:rsid w:val="0094012C"/>
    <w:rsid w:val="00940291"/>
    <w:rsid w:val="009402DD"/>
    <w:rsid w:val="0094037F"/>
    <w:rsid w:val="00940491"/>
    <w:rsid w:val="009404BA"/>
    <w:rsid w:val="0094068C"/>
    <w:rsid w:val="00940795"/>
    <w:rsid w:val="009407D3"/>
    <w:rsid w:val="009407F4"/>
    <w:rsid w:val="00940811"/>
    <w:rsid w:val="00940952"/>
    <w:rsid w:val="009409D1"/>
    <w:rsid w:val="00940A34"/>
    <w:rsid w:val="00941007"/>
    <w:rsid w:val="00941059"/>
    <w:rsid w:val="009411D6"/>
    <w:rsid w:val="00941240"/>
    <w:rsid w:val="009412D8"/>
    <w:rsid w:val="00941327"/>
    <w:rsid w:val="00941375"/>
    <w:rsid w:val="00941382"/>
    <w:rsid w:val="0094139A"/>
    <w:rsid w:val="009413F0"/>
    <w:rsid w:val="0094147F"/>
    <w:rsid w:val="009414B7"/>
    <w:rsid w:val="009414E0"/>
    <w:rsid w:val="00941602"/>
    <w:rsid w:val="0094178B"/>
    <w:rsid w:val="00941978"/>
    <w:rsid w:val="00941C69"/>
    <w:rsid w:val="00941C81"/>
    <w:rsid w:val="00941CF8"/>
    <w:rsid w:val="00941ED0"/>
    <w:rsid w:val="00941F25"/>
    <w:rsid w:val="00941FBA"/>
    <w:rsid w:val="0094216D"/>
    <w:rsid w:val="00942196"/>
    <w:rsid w:val="009421FD"/>
    <w:rsid w:val="00942557"/>
    <w:rsid w:val="00942565"/>
    <w:rsid w:val="00942649"/>
    <w:rsid w:val="0094291F"/>
    <w:rsid w:val="00942926"/>
    <w:rsid w:val="00942A08"/>
    <w:rsid w:val="00942AAB"/>
    <w:rsid w:val="00942BA7"/>
    <w:rsid w:val="00942C5F"/>
    <w:rsid w:val="00942D1A"/>
    <w:rsid w:val="00942E69"/>
    <w:rsid w:val="00942F0B"/>
    <w:rsid w:val="00943139"/>
    <w:rsid w:val="00943165"/>
    <w:rsid w:val="009431F6"/>
    <w:rsid w:val="009432AB"/>
    <w:rsid w:val="009434D0"/>
    <w:rsid w:val="00943541"/>
    <w:rsid w:val="0094359D"/>
    <w:rsid w:val="009435D0"/>
    <w:rsid w:val="009436CE"/>
    <w:rsid w:val="00943834"/>
    <w:rsid w:val="00943871"/>
    <w:rsid w:val="00943A22"/>
    <w:rsid w:val="00943D05"/>
    <w:rsid w:val="00943D91"/>
    <w:rsid w:val="00943DDC"/>
    <w:rsid w:val="00943F19"/>
    <w:rsid w:val="00943F52"/>
    <w:rsid w:val="009442F1"/>
    <w:rsid w:val="009443C8"/>
    <w:rsid w:val="009446C8"/>
    <w:rsid w:val="009447E8"/>
    <w:rsid w:val="009447EB"/>
    <w:rsid w:val="009447FE"/>
    <w:rsid w:val="009449D2"/>
    <w:rsid w:val="00944E4B"/>
    <w:rsid w:val="00944EB9"/>
    <w:rsid w:val="009450CC"/>
    <w:rsid w:val="009450FB"/>
    <w:rsid w:val="0094534B"/>
    <w:rsid w:val="0094537A"/>
    <w:rsid w:val="00945543"/>
    <w:rsid w:val="00945597"/>
    <w:rsid w:val="009455B5"/>
    <w:rsid w:val="00945717"/>
    <w:rsid w:val="00945830"/>
    <w:rsid w:val="00945938"/>
    <w:rsid w:val="00945A06"/>
    <w:rsid w:val="00945A98"/>
    <w:rsid w:val="00945AA0"/>
    <w:rsid w:val="00945AD2"/>
    <w:rsid w:val="00945B00"/>
    <w:rsid w:val="00945BCD"/>
    <w:rsid w:val="00945E4A"/>
    <w:rsid w:val="00945EC9"/>
    <w:rsid w:val="00946051"/>
    <w:rsid w:val="009461D7"/>
    <w:rsid w:val="0094638D"/>
    <w:rsid w:val="009463D1"/>
    <w:rsid w:val="00946569"/>
    <w:rsid w:val="009468B1"/>
    <w:rsid w:val="009469EF"/>
    <w:rsid w:val="00946A53"/>
    <w:rsid w:val="00946AF9"/>
    <w:rsid w:val="00946B59"/>
    <w:rsid w:val="00946BDC"/>
    <w:rsid w:val="00946CB5"/>
    <w:rsid w:val="00946D32"/>
    <w:rsid w:val="00946E0D"/>
    <w:rsid w:val="00946F3B"/>
    <w:rsid w:val="009470B4"/>
    <w:rsid w:val="009470C1"/>
    <w:rsid w:val="009470E7"/>
    <w:rsid w:val="00947125"/>
    <w:rsid w:val="009472FF"/>
    <w:rsid w:val="009473C4"/>
    <w:rsid w:val="009474EE"/>
    <w:rsid w:val="00947614"/>
    <w:rsid w:val="0094762B"/>
    <w:rsid w:val="0094769F"/>
    <w:rsid w:val="009476C0"/>
    <w:rsid w:val="0094780C"/>
    <w:rsid w:val="0094790B"/>
    <w:rsid w:val="00947BD2"/>
    <w:rsid w:val="00947C1D"/>
    <w:rsid w:val="00947CD7"/>
    <w:rsid w:val="00947F04"/>
    <w:rsid w:val="00947F76"/>
    <w:rsid w:val="00947F7F"/>
    <w:rsid w:val="009500B3"/>
    <w:rsid w:val="00950178"/>
    <w:rsid w:val="0095032E"/>
    <w:rsid w:val="009503F2"/>
    <w:rsid w:val="00950459"/>
    <w:rsid w:val="0095050B"/>
    <w:rsid w:val="00950653"/>
    <w:rsid w:val="00950755"/>
    <w:rsid w:val="0095079D"/>
    <w:rsid w:val="00950845"/>
    <w:rsid w:val="0095091D"/>
    <w:rsid w:val="00950BC2"/>
    <w:rsid w:val="00950D4B"/>
    <w:rsid w:val="00950E60"/>
    <w:rsid w:val="00950EF6"/>
    <w:rsid w:val="00950F00"/>
    <w:rsid w:val="00950F27"/>
    <w:rsid w:val="00951012"/>
    <w:rsid w:val="0095105A"/>
    <w:rsid w:val="0095105D"/>
    <w:rsid w:val="009510C6"/>
    <w:rsid w:val="009512EA"/>
    <w:rsid w:val="009513CC"/>
    <w:rsid w:val="009515F5"/>
    <w:rsid w:val="0095162A"/>
    <w:rsid w:val="0095167E"/>
    <w:rsid w:val="009516E9"/>
    <w:rsid w:val="009516F1"/>
    <w:rsid w:val="009519DC"/>
    <w:rsid w:val="00951A4A"/>
    <w:rsid w:val="00951AA3"/>
    <w:rsid w:val="00951BD3"/>
    <w:rsid w:val="00951DDA"/>
    <w:rsid w:val="009520F2"/>
    <w:rsid w:val="0095239D"/>
    <w:rsid w:val="009525C5"/>
    <w:rsid w:val="009525D5"/>
    <w:rsid w:val="00952627"/>
    <w:rsid w:val="00952634"/>
    <w:rsid w:val="009526EA"/>
    <w:rsid w:val="0095274B"/>
    <w:rsid w:val="009527E7"/>
    <w:rsid w:val="00952A27"/>
    <w:rsid w:val="00952AD7"/>
    <w:rsid w:val="00952ADA"/>
    <w:rsid w:val="00952DEF"/>
    <w:rsid w:val="00952F39"/>
    <w:rsid w:val="00952F91"/>
    <w:rsid w:val="0095303D"/>
    <w:rsid w:val="00953164"/>
    <w:rsid w:val="0095317E"/>
    <w:rsid w:val="00953185"/>
    <w:rsid w:val="0095332A"/>
    <w:rsid w:val="00953336"/>
    <w:rsid w:val="0095333A"/>
    <w:rsid w:val="00953782"/>
    <w:rsid w:val="0095393F"/>
    <w:rsid w:val="009539D4"/>
    <w:rsid w:val="00953AFF"/>
    <w:rsid w:val="00953BB2"/>
    <w:rsid w:val="00953BCD"/>
    <w:rsid w:val="00953BE5"/>
    <w:rsid w:val="00953C17"/>
    <w:rsid w:val="00953D2E"/>
    <w:rsid w:val="00953F41"/>
    <w:rsid w:val="00953FAB"/>
    <w:rsid w:val="00954441"/>
    <w:rsid w:val="00954519"/>
    <w:rsid w:val="00954573"/>
    <w:rsid w:val="0095462C"/>
    <w:rsid w:val="00954732"/>
    <w:rsid w:val="009549D0"/>
    <w:rsid w:val="00954ADA"/>
    <w:rsid w:val="00954BA5"/>
    <w:rsid w:val="00954D28"/>
    <w:rsid w:val="00954DC7"/>
    <w:rsid w:val="00954DFC"/>
    <w:rsid w:val="00954FCD"/>
    <w:rsid w:val="0095513C"/>
    <w:rsid w:val="00955171"/>
    <w:rsid w:val="009551AE"/>
    <w:rsid w:val="009553A1"/>
    <w:rsid w:val="009553BF"/>
    <w:rsid w:val="0095541C"/>
    <w:rsid w:val="00955555"/>
    <w:rsid w:val="009556AA"/>
    <w:rsid w:val="009557FB"/>
    <w:rsid w:val="0095581C"/>
    <w:rsid w:val="009559C6"/>
    <w:rsid w:val="009559F9"/>
    <w:rsid w:val="00955B1E"/>
    <w:rsid w:val="00955B7A"/>
    <w:rsid w:val="00955D2B"/>
    <w:rsid w:val="00955FA0"/>
    <w:rsid w:val="00955FA5"/>
    <w:rsid w:val="00955FFA"/>
    <w:rsid w:val="009560DA"/>
    <w:rsid w:val="009562BF"/>
    <w:rsid w:val="00956326"/>
    <w:rsid w:val="009564EF"/>
    <w:rsid w:val="009565D7"/>
    <w:rsid w:val="00956667"/>
    <w:rsid w:val="0095682B"/>
    <w:rsid w:val="009568CD"/>
    <w:rsid w:val="00956963"/>
    <w:rsid w:val="00956B59"/>
    <w:rsid w:val="00956E03"/>
    <w:rsid w:val="009570C3"/>
    <w:rsid w:val="0095722C"/>
    <w:rsid w:val="00957328"/>
    <w:rsid w:val="0095739F"/>
    <w:rsid w:val="0095747D"/>
    <w:rsid w:val="009574BE"/>
    <w:rsid w:val="00957576"/>
    <w:rsid w:val="00957782"/>
    <w:rsid w:val="0095789A"/>
    <w:rsid w:val="009578C3"/>
    <w:rsid w:val="009579D8"/>
    <w:rsid w:val="00957A2F"/>
    <w:rsid w:val="00957C54"/>
    <w:rsid w:val="00957D25"/>
    <w:rsid w:val="00957DD4"/>
    <w:rsid w:val="00957DD5"/>
    <w:rsid w:val="00957E0D"/>
    <w:rsid w:val="00957E36"/>
    <w:rsid w:val="00957E4B"/>
    <w:rsid w:val="00960148"/>
    <w:rsid w:val="0096023A"/>
    <w:rsid w:val="0096039B"/>
    <w:rsid w:val="009603A1"/>
    <w:rsid w:val="009603BA"/>
    <w:rsid w:val="0096052D"/>
    <w:rsid w:val="0096057C"/>
    <w:rsid w:val="00960613"/>
    <w:rsid w:val="0096066E"/>
    <w:rsid w:val="0096071E"/>
    <w:rsid w:val="00960822"/>
    <w:rsid w:val="00960879"/>
    <w:rsid w:val="00960892"/>
    <w:rsid w:val="009608F4"/>
    <w:rsid w:val="00960903"/>
    <w:rsid w:val="0096093A"/>
    <w:rsid w:val="00960970"/>
    <w:rsid w:val="009609EC"/>
    <w:rsid w:val="00960A44"/>
    <w:rsid w:val="00960B22"/>
    <w:rsid w:val="00960BD4"/>
    <w:rsid w:val="00960C78"/>
    <w:rsid w:val="00960CE2"/>
    <w:rsid w:val="00960D60"/>
    <w:rsid w:val="00960E15"/>
    <w:rsid w:val="00960E84"/>
    <w:rsid w:val="0096103B"/>
    <w:rsid w:val="009610B5"/>
    <w:rsid w:val="00961164"/>
    <w:rsid w:val="00961582"/>
    <w:rsid w:val="009615E3"/>
    <w:rsid w:val="0096160F"/>
    <w:rsid w:val="009616B9"/>
    <w:rsid w:val="00961939"/>
    <w:rsid w:val="009619B0"/>
    <w:rsid w:val="00961B45"/>
    <w:rsid w:val="009622FB"/>
    <w:rsid w:val="00962697"/>
    <w:rsid w:val="009626BE"/>
    <w:rsid w:val="0096280C"/>
    <w:rsid w:val="00962840"/>
    <w:rsid w:val="009629BA"/>
    <w:rsid w:val="00962A48"/>
    <w:rsid w:val="00962CBA"/>
    <w:rsid w:val="00962E22"/>
    <w:rsid w:val="0096310A"/>
    <w:rsid w:val="0096312F"/>
    <w:rsid w:val="00963133"/>
    <w:rsid w:val="009632AF"/>
    <w:rsid w:val="0096346E"/>
    <w:rsid w:val="00963816"/>
    <w:rsid w:val="009638B5"/>
    <w:rsid w:val="00963B26"/>
    <w:rsid w:val="00963B5E"/>
    <w:rsid w:val="00963D3D"/>
    <w:rsid w:val="00963E5C"/>
    <w:rsid w:val="009640F5"/>
    <w:rsid w:val="00964186"/>
    <w:rsid w:val="00964423"/>
    <w:rsid w:val="00964485"/>
    <w:rsid w:val="0096450A"/>
    <w:rsid w:val="0096469D"/>
    <w:rsid w:val="009649A3"/>
    <w:rsid w:val="009649DA"/>
    <w:rsid w:val="00964A7D"/>
    <w:rsid w:val="00964D01"/>
    <w:rsid w:val="00964EC6"/>
    <w:rsid w:val="00964F74"/>
    <w:rsid w:val="00964F9F"/>
    <w:rsid w:val="009655C3"/>
    <w:rsid w:val="0096579D"/>
    <w:rsid w:val="009657B3"/>
    <w:rsid w:val="009658EB"/>
    <w:rsid w:val="00965A54"/>
    <w:rsid w:val="00965C59"/>
    <w:rsid w:val="00965E64"/>
    <w:rsid w:val="00965E77"/>
    <w:rsid w:val="00965F73"/>
    <w:rsid w:val="009660CE"/>
    <w:rsid w:val="00966225"/>
    <w:rsid w:val="00966389"/>
    <w:rsid w:val="00966517"/>
    <w:rsid w:val="009665AA"/>
    <w:rsid w:val="009665C2"/>
    <w:rsid w:val="00966606"/>
    <w:rsid w:val="00966847"/>
    <w:rsid w:val="00966A4E"/>
    <w:rsid w:val="00966B96"/>
    <w:rsid w:val="00966BE3"/>
    <w:rsid w:val="00966D5D"/>
    <w:rsid w:val="00966ED3"/>
    <w:rsid w:val="00966EF2"/>
    <w:rsid w:val="00966F04"/>
    <w:rsid w:val="00966FF1"/>
    <w:rsid w:val="0096715F"/>
    <w:rsid w:val="00967183"/>
    <w:rsid w:val="00967204"/>
    <w:rsid w:val="00967419"/>
    <w:rsid w:val="009675A5"/>
    <w:rsid w:val="00967689"/>
    <w:rsid w:val="0096771B"/>
    <w:rsid w:val="0096789F"/>
    <w:rsid w:val="00967A09"/>
    <w:rsid w:val="00967A39"/>
    <w:rsid w:val="00967B8D"/>
    <w:rsid w:val="00967D97"/>
    <w:rsid w:val="00967E64"/>
    <w:rsid w:val="00967FDA"/>
    <w:rsid w:val="00970084"/>
    <w:rsid w:val="009701E1"/>
    <w:rsid w:val="009702C8"/>
    <w:rsid w:val="0097032A"/>
    <w:rsid w:val="009703A6"/>
    <w:rsid w:val="00970571"/>
    <w:rsid w:val="00970638"/>
    <w:rsid w:val="00970642"/>
    <w:rsid w:val="009706D1"/>
    <w:rsid w:val="009707B1"/>
    <w:rsid w:val="009707D0"/>
    <w:rsid w:val="009709C3"/>
    <w:rsid w:val="00970A74"/>
    <w:rsid w:val="00970B54"/>
    <w:rsid w:val="00970C22"/>
    <w:rsid w:val="00970C52"/>
    <w:rsid w:val="00970C93"/>
    <w:rsid w:val="00970CA7"/>
    <w:rsid w:val="00970CCD"/>
    <w:rsid w:val="00970E33"/>
    <w:rsid w:val="00970E5C"/>
    <w:rsid w:val="00970E75"/>
    <w:rsid w:val="00970FFD"/>
    <w:rsid w:val="009710FA"/>
    <w:rsid w:val="00971194"/>
    <w:rsid w:val="009711DA"/>
    <w:rsid w:val="0097123B"/>
    <w:rsid w:val="009714E4"/>
    <w:rsid w:val="00971942"/>
    <w:rsid w:val="00971A29"/>
    <w:rsid w:val="00971B02"/>
    <w:rsid w:val="00971C0B"/>
    <w:rsid w:val="00971E89"/>
    <w:rsid w:val="00971F4C"/>
    <w:rsid w:val="00971F8F"/>
    <w:rsid w:val="00971FA0"/>
    <w:rsid w:val="009720AB"/>
    <w:rsid w:val="009720B2"/>
    <w:rsid w:val="009720C7"/>
    <w:rsid w:val="00972179"/>
    <w:rsid w:val="0097217B"/>
    <w:rsid w:val="0097218F"/>
    <w:rsid w:val="009721C2"/>
    <w:rsid w:val="009721C5"/>
    <w:rsid w:val="0097220C"/>
    <w:rsid w:val="00972261"/>
    <w:rsid w:val="0097231C"/>
    <w:rsid w:val="0097235E"/>
    <w:rsid w:val="00972416"/>
    <w:rsid w:val="009724A7"/>
    <w:rsid w:val="0097255F"/>
    <w:rsid w:val="009727C1"/>
    <w:rsid w:val="00972B47"/>
    <w:rsid w:val="00972B90"/>
    <w:rsid w:val="00972EF8"/>
    <w:rsid w:val="00972FC1"/>
    <w:rsid w:val="00972FCB"/>
    <w:rsid w:val="00973662"/>
    <w:rsid w:val="009736E1"/>
    <w:rsid w:val="0097379C"/>
    <w:rsid w:val="00973B07"/>
    <w:rsid w:val="00973F33"/>
    <w:rsid w:val="00973FD7"/>
    <w:rsid w:val="0097411B"/>
    <w:rsid w:val="00974272"/>
    <w:rsid w:val="0097430D"/>
    <w:rsid w:val="0097437B"/>
    <w:rsid w:val="009744D7"/>
    <w:rsid w:val="0097452D"/>
    <w:rsid w:val="0097468D"/>
    <w:rsid w:val="009746C0"/>
    <w:rsid w:val="00974713"/>
    <w:rsid w:val="0097473C"/>
    <w:rsid w:val="00974750"/>
    <w:rsid w:val="0097483E"/>
    <w:rsid w:val="009748CB"/>
    <w:rsid w:val="009748CF"/>
    <w:rsid w:val="009748D4"/>
    <w:rsid w:val="0097499F"/>
    <w:rsid w:val="00974B77"/>
    <w:rsid w:val="00974CEA"/>
    <w:rsid w:val="00974CEE"/>
    <w:rsid w:val="00974D77"/>
    <w:rsid w:val="00975012"/>
    <w:rsid w:val="00975113"/>
    <w:rsid w:val="009751DD"/>
    <w:rsid w:val="00975218"/>
    <w:rsid w:val="00975246"/>
    <w:rsid w:val="00975252"/>
    <w:rsid w:val="00975288"/>
    <w:rsid w:val="009752C6"/>
    <w:rsid w:val="009752DD"/>
    <w:rsid w:val="0097532B"/>
    <w:rsid w:val="00975517"/>
    <w:rsid w:val="009755E0"/>
    <w:rsid w:val="0097564D"/>
    <w:rsid w:val="0097564E"/>
    <w:rsid w:val="0097569F"/>
    <w:rsid w:val="009758BC"/>
    <w:rsid w:val="00975994"/>
    <w:rsid w:val="00975A03"/>
    <w:rsid w:val="00975A56"/>
    <w:rsid w:val="00975B26"/>
    <w:rsid w:val="00975B47"/>
    <w:rsid w:val="00975B68"/>
    <w:rsid w:val="00975BDD"/>
    <w:rsid w:val="00975D49"/>
    <w:rsid w:val="00975FCF"/>
    <w:rsid w:val="00976184"/>
    <w:rsid w:val="0097619E"/>
    <w:rsid w:val="009762CC"/>
    <w:rsid w:val="0097635C"/>
    <w:rsid w:val="0097662B"/>
    <w:rsid w:val="00976636"/>
    <w:rsid w:val="00976A8C"/>
    <w:rsid w:val="00976B0B"/>
    <w:rsid w:val="00976CF8"/>
    <w:rsid w:val="00976F5B"/>
    <w:rsid w:val="0097702D"/>
    <w:rsid w:val="009772E4"/>
    <w:rsid w:val="00977329"/>
    <w:rsid w:val="0097736C"/>
    <w:rsid w:val="00977463"/>
    <w:rsid w:val="00977528"/>
    <w:rsid w:val="009775BF"/>
    <w:rsid w:val="00977676"/>
    <w:rsid w:val="009777BD"/>
    <w:rsid w:val="009777FC"/>
    <w:rsid w:val="00977B53"/>
    <w:rsid w:val="00977B5B"/>
    <w:rsid w:val="00977EA1"/>
    <w:rsid w:val="00977EEB"/>
    <w:rsid w:val="0098010D"/>
    <w:rsid w:val="0098018B"/>
    <w:rsid w:val="0098020F"/>
    <w:rsid w:val="0098026D"/>
    <w:rsid w:val="00980297"/>
    <w:rsid w:val="00980767"/>
    <w:rsid w:val="00980B40"/>
    <w:rsid w:val="00980C0F"/>
    <w:rsid w:val="00980CFC"/>
    <w:rsid w:val="00980DEC"/>
    <w:rsid w:val="00980E78"/>
    <w:rsid w:val="00980F11"/>
    <w:rsid w:val="00980F9C"/>
    <w:rsid w:val="00981047"/>
    <w:rsid w:val="009811FF"/>
    <w:rsid w:val="009813A1"/>
    <w:rsid w:val="009813BA"/>
    <w:rsid w:val="0098162C"/>
    <w:rsid w:val="0098199A"/>
    <w:rsid w:val="00981BB7"/>
    <w:rsid w:val="00981C9B"/>
    <w:rsid w:val="00981CC1"/>
    <w:rsid w:val="00981D39"/>
    <w:rsid w:val="00981EB4"/>
    <w:rsid w:val="0098213F"/>
    <w:rsid w:val="00982161"/>
    <w:rsid w:val="009822F2"/>
    <w:rsid w:val="009827A0"/>
    <w:rsid w:val="00982886"/>
    <w:rsid w:val="0098290B"/>
    <w:rsid w:val="00982A21"/>
    <w:rsid w:val="00982B85"/>
    <w:rsid w:val="00982CFB"/>
    <w:rsid w:val="00982F56"/>
    <w:rsid w:val="00982FF6"/>
    <w:rsid w:val="00983117"/>
    <w:rsid w:val="00983661"/>
    <w:rsid w:val="009836B5"/>
    <w:rsid w:val="00983783"/>
    <w:rsid w:val="009838F4"/>
    <w:rsid w:val="00983980"/>
    <w:rsid w:val="0098398D"/>
    <w:rsid w:val="00983A1E"/>
    <w:rsid w:val="00983B1B"/>
    <w:rsid w:val="00983E54"/>
    <w:rsid w:val="0098427D"/>
    <w:rsid w:val="0098454A"/>
    <w:rsid w:val="0098471B"/>
    <w:rsid w:val="00984BD2"/>
    <w:rsid w:val="00984EAF"/>
    <w:rsid w:val="00984F32"/>
    <w:rsid w:val="00984FCB"/>
    <w:rsid w:val="00984FE5"/>
    <w:rsid w:val="009850BC"/>
    <w:rsid w:val="009850F9"/>
    <w:rsid w:val="00985301"/>
    <w:rsid w:val="00985433"/>
    <w:rsid w:val="0098562B"/>
    <w:rsid w:val="0098566D"/>
    <w:rsid w:val="00985735"/>
    <w:rsid w:val="009857C3"/>
    <w:rsid w:val="009858BF"/>
    <w:rsid w:val="009858C3"/>
    <w:rsid w:val="0098598E"/>
    <w:rsid w:val="00985A4A"/>
    <w:rsid w:val="00985AC3"/>
    <w:rsid w:val="00985CE9"/>
    <w:rsid w:val="00985E34"/>
    <w:rsid w:val="00985E88"/>
    <w:rsid w:val="00986016"/>
    <w:rsid w:val="00986029"/>
    <w:rsid w:val="00986118"/>
    <w:rsid w:val="009861FA"/>
    <w:rsid w:val="00986340"/>
    <w:rsid w:val="0098639A"/>
    <w:rsid w:val="00986D47"/>
    <w:rsid w:val="00986DAB"/>
    <w:rsid w:val="00986F1A"/>
    <w:rsid w:val="00986F39"/>
    <w:rsid w:val="009870A4"/>
    <w:rsid w:val="00987101"/>
    <w:rsid w:val="00987107"/>
    <w:rsid w:val="00987132"/>
    <w:rsid w:val="0098781A"/>
    <w:rsid w:val="009878C4"/>
    <w:rsid w:val="00987C46"/>
    <w:rsid w:val="00987CB6"/>
    <w:rsid w:val="00987F6C"/>
    <w:rsid w:val="00987FE1"/>
    <w:rsid w:val="0099005E"/>
    <w:rsid w:val="00990498"/>
    <w:rsid w:val="00990501"/>
    <w:rsid w:val="00990751"/>
    <w:rsid w:val="0099078A"/>
    <w:rsid w:val="009908AE"/>
    <w:rsid w:val="00990919"/>
    <w:rsid w:val="0099098A"/>
    <w:rsid w:val="00990A15"/>
    <w:rsid w:val="00990A1D"/>
    <w:rsid w:val="00990CAC"/>
    <w:rsid w:val="00990D2A"/>
    <w:rsid w:val="00990EEB"/>
    <w:rsid w:val="00990F77"/>
    <w:rsid w:val="00991026"/>
    <w:rsid w:val="00991043"/>
    <w:rsid w:val="009910C0"/>
    <w:rsid w:val="009912E4"/>
    <w:rsid w:val="00991395"/>
    <w:rsid w:val="009913D3"/>
    <w:rsid w:val="009913D6"/>
    <w:rsid w:val="0099147A"/>
    <w:rsid w:val="00991524"/>
    <w:rsid w:val="0099155E"/>
    <w:rsid w:val="009916AE"/>
    <w:rsid w:val="0099181E"/>
    <w:rsid w:val="0099192E"/>
    <w:rsid w:val="00991AF3"/>
    <w:rsid w:val="00991B7A"/>
    <w:rsid w:val="00991CBD"/>
    <w:rsid w:val="00991CCB"/>
    <w:rsid w:val="00991CEA"/>
    <w:rsid w:val="00991D79"/>
    <w:rsid w:val="00991F81"/>
    <w:rsid w:val="0099225B"/>
    <w:rsid w:val="00992465"/>
    <w:rsid w:val="009926AB"/>
    <w:rsid w:val="009929FA"/>
    <w:rsid w:val="00992F6B"/>
    <w:rsid w:val="00993478"/>
    <w:rsid w:val="009935C8"/>
    <w:rsid w:val="0099397A"/>
    <w:rsid w:val="00993AFE"/>
    <w:rsid w:val="00993B31"/>
    <w:rsid w:val="00993C50"/>
    <w:rsid w:val="00993F81"/>
    <w:rsid w:val="009942A6"/>
    <w:rsid w:val="00994507"/>
    <w:rsid w:val="00994562"/>
    <w:rsid w:val="00994814"/>
    <w:rsid w:val="0099494C"/>
    <w:rsid w:val="009949D9"/>
    <w:rsid w:val="00994A7F"/>
    <w:rsid w:val="00994B94"/>
    <w:rsid w:val="00994BE6"/>
    <w:rsid w:val="00994CD2"/>
    <w:rsid w:val="00994D08"/>
    <w:rsid w:val="0099527F"/>
    <w:rsid w:val="00995609"/>
    <w:rsid w:val="009956DD"/>
    <w:rsid w:val="00995772"/>
    <w:rsid w:val="0099580F"/>
    <w:rsid w:val="00995A1B"/>
    <w:rsid w:val="00995A20"/>
    <w:rsid w:val="00995A90"/>
    <w:rsid w:val="00995BAA"/>
    <w:rsid w:val="00995BD9"/>
    <w:rsid w:val="00995E2D"/>
    <w:rsid w:val="00995E4E"/>
    <w:rsid w:val="00995FDF"/>
    <w:rsid w:val="009961B7"/>
    <w:rsid w:val="009962E1"/>
    <w:rsid w:val="009963BD"/>
    <w:rsid w:val="0099647C"/>
    <w:rsid w:val="009964D7"/>
    <w:rsid w:val="00996704"/>
    <w:rsid w:val="00996865"/>
    <w:rsid w:val="00996906"/>
    <w:rsid w:val="00996A01"/>
    <w:rsid w:val="00996A6E"/>
    <w:rsid w:val="00996AD8"/>
    <w:rsid w:val="00996C2C"/>
    <w:rsid w:val="00996E35"/>
    <w:rsid w:val="00996FDF"/>
    <w:rsid w:val="009970D6"/>
    <w:rsid w:val="00997257"/>
    <w:rsid w:val="0099734C"/>
    <w:rsid w:val="009973D9"/>
    <w:rsid w:val="0099765F"/>
    <w:rsid w:val="009978F5"/>
    <w:rsid w:val="00997A72"/>
    <w:rsid w:val="00997C51"/>
    <w:rsid w:val="00997DE5"/>
    <w:rsid w:val="00997EFE"/>
    <w:rsid w:val="00997F8A"/>
    <w:rsid w:val="00997FB7"/>
    <w:rsid w:val="009A0032"/>
    <w:rsid w:val="009A003E"/>
    <w:rsid w:val="009A0166"/>
    <w:rsid w:val="009A027F"/>
    <w:rsid w:val="009A0698"/>
    <w:rsid w:val="009A0712"/>
    <w:rsid w:val="009A09F8"/>
    <w:rsid w:val="009A09F9"/>
    <w:rsid w:val="009A0B9B"/>
    <w:rsid w:val="009A0C94"/>
    <w:rsid w:val="009A0CF4"/>
    <w:rsid w:val="009A0D11"/>
    <w:rsid w:val="009A0FB5"/>
    <w:rsid w:val="009A111A"/>
    <w:rsid w:val="009A1248"/>
    <w:rsid w:val="009A130D"/>
    <w:rsid w:val="009A132F"/>
    <w:rsid w:val="009A1483"/>
    <w:rsid w:val="009A1501"/>
    <w:rsid w:val="009A1567"/>
    <w:rsid w:val="009A1645"/>
    <w:rsid w:val="009A1667"/>
    <w:rsid w:val="009A16D1"/>
    <w:rsid w:val="009A16FF"/>
    <w:rsid w:val="009A178D"/>
    <w:rsid w:val="009A19BC"/>
    <w:rsid w:val="009A1A38"/>
    <w:rsid w:val="009A1DCE"/>
    <w:rsid w:val="009A1DF8"/>
    <w:rsid w:val="009A1E7A"/>
    <w:rsid w:val="009A1F49"/>
    <w:rsid w:val="009A1F93"/>
    <w:rsid w:val="009A1FB8"/>
    <w:rsid w:val="009A1FF2"/>
    <w:rsid w:val="009A2419"/>
    <w:rsid w:val="009A2560"/>
    <w:rsid w:val="009A2751"/>
    <w:rsid w:val="009A280C"/>
    <w:rsid w:val="009A2AF5"/>
    <w:rsid w:val="009A2ED5"/>
    <w:rsid w:val="009A2F56"/>
    <w:rsid w:val="009A2F92"/>
    <w:rsid w:val="009A30A8"/>
    <w:rsid w:val="009A31B6"/>
    <w:rsid w:val="009A337C"/>
    <w:rsid w:val="009A33CF"/>
    <w:rsid w:val="009A33FD"/>
    <w:rsid w:val="009A369D"/>
    <w:rsid w:val="009A36F1"/>
    <w:rsid w:val="009A37E5"/>
    <w:rsid w:val="009A3949"/>
    <w:rsid w:val="009A39CA"/>
    <w:rsid w:val="009A3BFA"/>
    <w:rsid w:val="009A3C61"/>
    <w:rsid w:val="009A3CC6"/>
    <w:rsid w:val="009A3D0C"/>
    <w:rsid w:val="009A3D1C"/>
    <w:rsid w:val="009A3ED8"/>
    <w:rsid w:val="009A3F33"/>
    <w:rsid w:val="009A3F93"/>
    <w:rsid w:val="009A437A"/>
    <w:rsid w:val="009A44D8"/>
    <w:rsid w:val="009A458B"/>
    <w:rsid w:val="009A464A"/>
    <w:rsid w:val="009A473C"/>
    <w:rsid w:val="009A4796"/>
    <w:rsid w:val="009A48E6"/>
    <w:rsid w:val="009A491D"/>
    <w:rsid w:val="009A4AB2"/>
    <w:rsid w:val="009A4C40"/>
    <w:rsid w:val="009A4CE2"/>
    <w:rsid w:val="009A4E20"/>
    <w:rsid w:val="009A4E39"/>
    <w:rsid w:val="009A5081"/>
    <w:rsid w:val="009A5303"/>
    <w:rsid w:val="009A532E"/>
    <w:rsid w:val="009A54DD"/>
    <w:rsid w:val="009A5516"/>
    <w:rsid w:val="009A5616"/>
    <w:rsid w:val="009A58B8"/>
    <w:rsid w:val="009A5C6E"/>
    <w:rsid w:val="009A5DBA"/>
    <w:rsid w:val="009A5DE0"/>
    <w:rsid w:val="009A5DE4"/>
    <w:rsid w:val="009A5EEA"/>
    <w:rsid w:val="009A5EEC"/>
    <w:rsid w:val="009A615F"/>
    <w:rsid w:val="009A6635"/>
    <w:rsid w:val="009A665D"/>
    <w:rsid w:val="009A68E9"/>
    <w:rsid w:val="009A6B4C"/>
    <w:rsid w:val="009A6D82"/>
    <w:rsid w:val="009A6F56"/>
    <w:rsid w:val="009A6FA5"/>
    <w:rsid w:val="009A70E1"/>
    <w:rsid w:val="009A73C5"/>
    <w:rsid w:val="009A73EF"/>
    <w:rsid w:val="009A7973"/>
    <w:rsid w:val="009A7A2A"/>
    <w:rsid w:val="009A7AAC"/>
    <w:rsid w:val="009A7B3F"/>
    <w:rsid w:val="009A7BDF"/>
    <w:rsid w:val="009B006C"/>
    <w:rsid w:val="009B0155"/>
    <w:rsid w:val="009B01D1"/>
    <w:rsid w:val="009B01E8"/>
    <w:rsid w:val="009B02CF"/>
    <w:rsid w:val="009B038F"/>
    <w:rsid w:val="009B03CC"/>
    <w:rsid w:val="009B046C"/>
    <w:rsid w:val="009B04B7"/>
    <w:rsid w:val="009B052C"/>
    <w:rsid w:val="009B0714"/>
    <w:rsid w:val="009B07B2"/>
    <w:rsid w:val="009B0989"/>
    <w:rsid w:val="009B0ABB"/>
    <w:rsid w:val="009B0CE3"/>
    <w:rsid w:val="009B0E49"/>
    <w:rsid w:val="009B0EF2"/>
    <w:rsid w:val="009B1072"/>
    <w:rsid w:val="009B11C0"/>
    <w:rsid w:val="009B1282"/>
    <w:rsid w:val="009B15AC"/>
    <w:rsid w:val="009B17DB"/>
    <w:rsid w:val="009B17E6"/>
    <w:rsid w:val="009B1A0A"/>
    <w:rsid w:val="009B1C24"/>
    <w:rsid w:val="009B1C34"/>
    <w:rsid w:val="009B1DF2"/>
    <w:rsid w:val="009B1ED2"/>
    <w:rsid w:val="009B2259"/>
    <w:rsid w:val="009B2451"/>
    <w:rsid w:val="009B24A4"/>
    <w:rsid w:val="009B28AC"/>
    <w:rsid w:val="009B2B52"/>
    <w:rsid w:val="009B2C22"/>
    <w:rsid w:val="009B2D18"/>
    <w:rsid w:val="009B3523"/>
    <w:rsid w:val="009B363A"/>
    <w:rsid w:val="009B367B"/>
    <w:rsid w:val="009B376D"/>
    <w:rsid w:val="009B38D3"/>
    <w:rsid w:val="009B3943"/>
    <w:rsid w:val="009B3AF2"/>
    <w:rsid w:val="009B3C2B"/>
    <w:rsid w:val="009B3D5D"/>
    <w:rsid w:val="009B3D7B"/>
    <w:rsid w:val="009B3D89"/>
    <w:rsid w:val="009B4023"/>
    <w:rsid w:val="009B4034"/>
    <w:rsid w:val="009B41DC"/>
    <w:rsid w:val="009B42B8"/>
    <w:rsid w:val="009B42EA"/>
    <w:rsid w:val="009B440E"/>
    <w:rsid w:val="009B4519"/>
    <w:rsid w:val="009B45D4"/>
    <w:rsid w:val="009B4749"/>
    <w:rsid w:val="009B4788"/>
    <w:rsid w:val="009B47ED"/>
    <w:rsid w:val="009B4C04"/>
    <w:rsid w:val="009B4CB6"/>
    <w:rsid w:val="009B4DE6"/>
    <w:rsid w:val="009B4EF0"/>
    <w:rsid w:val="009B50C0"/>
    <w:rsid w:val="009B5190"/>
    <w:rsid w:val="009B51E7"/>
    <w:rsid w:val="009B5204"/>
    <w:rsid w:val="009B5295"/>
    <w:rsid w:val="009B5449"/>
    <w:rsid w:val="009B5861"/>
    <w:rsid w:val="009B5925"/>
    <w:rsid w:val="009B597D"/>
    <w:rsid w:val="009B5C0E"/>
    <w:rsid w:val="009B5DB9"/>
    <w:rsid w:val="009B5EB9"/>
    <w:rsid w:val="009B6058"/>
    <w:rsid w:val="009B61CD"/>
    <w:rsid w:val="009B61FC"/>
    <w:rsid w:val="009B6261"/>
    <w:rsid w:val="009B62F2"/>
    <w:rsid w:val="009B6393"/>
    <w:rsid w:val="009B6570"/>
    <w:rsid w:val="009B6865"/>
    <w:rsid w:val="009B6ACF"/>
    <w:rsid w:val="009B6BE3"/>
    <w:rsid w:val="009B7060"/>
    <w:rsid w:val="009B70CA"/>
    <w:rsid w:val="009B70CF"/>
    <w:rsid w:val="009B7101"/>
    <w:rsid w:val="009B7217"/>
    <w:rsid w:val="009B7298"/>
    <w:rsid w:val="009B74B3"/>
    <w:rsid w:val="009B757F"/>
    <w:rsid w:val="009B75C3"/>
    <w:rsid w:val="009B790F"/>
    <w:rsid w:val="009B7A98"/>
    <w:rsid w:val="009B7B5D"/>
    <w:rsid w:val="009B7C08"/>
    <w:rsid w:val="009B7E3E"/>
    <w:rsid w:val="009B7E69"/>
    <w:rsid w:val="009B7FE0"/>
    <w:rsid w:val="009C0077"/>
    <w:rsid w:val="009C0256"/>
    <w:rsid w:val="009C0798"/>
    <w:rsid w:val="009C07A4"/>
    <w:rsid w:val="009C0906"/>
    <w:rsid w:val="009C0956"/>
    <w:rsid w:val="009C0ABA"/>
    <w:rsid w:val="009C0EAF"/>
    <w:rsid w:val="009C0F63"/>
    <w:rsid w:val="009C130C"/>
    <w:rsid w:val="009C1693"/>
    <w:rsid w:val="009C170A"/>
    <w:rsid w:val="009C1765"/>
    <w:rsid w:val="009C17DA"/>
    <w:rsid w:val="009C1B5E"/>
    <w:rsid w:val="009C1BD6"/>
    <w:rsid w:val="009C1E0E"/>
    <w:rsid w:val="009C1F56"/>
    <w:rsid w:val="009C2005"/>
    <w:rsid w:val="009C2021"/>
    <w:rsid w:val="009C21BA"/>
    <w:rsid w:val="009C220C"/>
    <w:rsid w:val="009C23EB"/>
    <w:rsid w:val="009C26EF"/>
    <w:rsid w:val="009C2793"/>
    <w:rsid w:val="009C2A58"/>
    <w:rsid w:val="009C2CB9"/>
    <w:rsid w:val="009C2E81"/>
    <w:rsid w:val="009C2EB0"/>
    <w:rsid w:val="009C2FAF"/>
    <w:rsid w:val="009C2FB0"/>
    <w:rsid w:val="009C3001"/>
    <w:rsid w:val="009C3302"/>
    <w:rsid w:val="009C3353"/>
    <w:rsid w:val="009C3560"/>
    <w:rsid w:val="009C357E"/>
    <w:rsid w:val="009C3600"/>
    <w:rsid w:val="009C396E"/>
    <w:rsid w:val="009C39BC"/>
    <w:rsid w:val="009C39F5"/>
    <w:rsid w:val="009C3AAB"/>
    <w:rsid w:val="009C3E51"/>
    <w:rsid w:val="009C3E84"/>
    <w:rsid w:val="009C3FA8"/>
    <w:rsid w:val="009C4022"/>
    <w:rsid w:val="009C40B4"/>
    <w:rsid w:val="009C414D"/>
    <w:rsid w:val="009C41AB"/>
    <w:rsid w:val="009C427C"/>
    <w:rsid w:val="009C429D"/>
    <w:rsid w:val="009C47F6"/>
    <w:rsid w:val="009C4831"/>
    <w:rsid w:val="009C48FF"/>
    <w:rsid w:val="009C4945"/>
    <w:rsid w:val="009C4AC0"/>
    <w:rsid w:val="009C4BFC"/>
    <w:rsid w:val="009C4C47"/>
    <w:rsid w:val="009C4E8E"/>
    <w:rsid w:val="009C4F85"/>
    <w:rsid w:val="009C5315"/>
    <w:rsid w:val="009C5478"/>
    <w:rsid w:val="009C5483"/>
    <w:rsid w:val="009C562E"/>
    <w:rsid w:val="009C566F"/>
    <w:rsid w:val="009C57B3"/>
    <w:rsid w:val="009C5A8C"/>
    <w:rsid w:val="009C5B94"/>
    <w:rsid w:val="009C5DFD"/>
    <w:rsid w:val="009C5E64"/>
    <w:rsid w:val="009C5EA6"/>
    <w:rsid w:val="009C5EE4"/>
    <w:rsid w:val="009C5F3E"/>
    <w:rsid w:val="009C605F"/>
    <w:rsid w:val="009C6464"/>
    <w:rsid w:val="009C6990"/>
    <w:rsid w:val="009C6AA1"/>
    <w:rsid w:val="009C6D8C"/>
    <w:rsid w:val="009C72EE"/>
    <w:rsid w:val="009C73E7"/>
    <w:rsid w:val="009C745E"/>
    <w:rsid w:val="009C76DF"/>
    <w:rsid w:val="009C76EB"/>
    <w:rsid w:val="009C777B"/>
    <w:rsid w:val="009C785F"/>
    <w:rsid w:val="009C7B49"/>
    <w:rsid w:val="009C7DB6"/>
    <w:rsid w:val="009C7E5A"/>
    <w:rsid w:val="009C7EED"/>
    <w:rsid w:val="009C7EF0"/>
    <w:rsid w:val="009D0003"/>
    <w:rsid w:val="009D03EE"/>
    <w:rsid w:val="009D04AF"/>
    <w:rsid w:val="009D05B6"/>
    <w:rsid w:val="009D079B"/>
    <w:rsid w:val="009D07FC"/>
    <w:rsid w:val="009D0957"/>
    <w:rsid w:val="009D0B26"/>
    <w:rsid w:val="009D0CDB"/>
    <w:rsid w:val="009D0D68"/>
    <w:rsid w:val="009D0ED4"/>
    <w:rsid w:val="009D1126"/>
    <w:rsid w:val="009D1188"/>
    <w:rsid w:val="009D118F"/>
    <w:rsid w:val="009D13E9"/>
    <w:rsid w:val="009D1505"/>
    <w:rsid w:val="009D18BA"/>
    <w:rsid w:val="009D18D5"/>
    <w:rsid w:val="009D1933"/>
    <w:rsid w:val="009D1968"/>
    <w:rsid w:val="009D1A5B"/>
    <w:rsid w:val="009D1C83"/>
    <w:rsid w:val="009D1FB9"/>
    <w:rsid w:val="009D202D"/>
    <w:rsid w:val="009D2152"/>
    <w:rsid w:val="009D238F"/>
    <w:rsid w:val="009D2483"/>
    <w:rsid w:val="009D2509"/>
    <w:rsid w:val="009D2511"/>
    <w:rsid w:val="009D255F"/>
    <w:rsid w:val="009D2590"/>
    <w:rsid w:val="009D26A3"/>
    <w:rsid w:val="009D286D"/>
    <w:rsid w:val="009D2971"/>
    <w:rsid w:val="009D2976"/>
    <w:rsid w:val="009D2A70"/>
    <w:rsid w:val="009D2DFE"/>
    <w:rsid w:val="009D2E19"/>
    <w:rsid w:val="009D2E1B"/>
    <w:rsid w:val="009D2F26"/>
    <w:rsid w:val="009D3369"/>
    <w:rsid w:val="009D3490"/>
    <w:rsid w:val="009D35C4"/>
    <w:rsid w:val="009D3677"/>
    <w:rsid w:val="009D36F3"/>
    <w:rsid w:val="009D376D"/>
    <w:rsid w:val="009D3776"/>
    <w:rsid w:val="009D399A"/>
    <w:rsid w:val="009D3A5A"/>
    <w:rsid w:val="009D3AF6"/>
    <w:rsid w:val="009D4061"/>
    <w:rsid w:val="009D40D1"/>
    <w:rsid w:val="009D40DF"/>
    <w:rsid w:val="009D41F9"/>
    <w:rsid w:val="009D426A"/>
    <w:rsid w:val="009D471A"/>
    <w:rsid w:val="009D48C7"/>
    <w:rsid w:val="009D48EF"/>
    <w:rsid w:val="009D4974"/>
    <w:rsid w:val="009D4AC5"/>
    <w:rsid w:val="009D4AC7"/>
    <w:rsid w:val="009D4D75"/>
    <w:rsid w:val="009D4F81"/>
    <w:rsid w:val="009D4FB8"/>
    <w:rsid w:val="009D51FF"/>
    <w:rsid w:val="009D548A"/>
    <w:rsid w:val="009D54AA"/>
    <w:rsid w:val="009D563E"/>
    <w:rsid w:val="009D568A"/>
    <w:rsid w:val="009D572F"/>
    <w:rsid w:val="009D57B7"/>
    <w:rsid w:val="009D58E0"/>
    <w:rsid w:val="009D590E"/>
    <w:rsid w:val="009D59CB"/>
    <w:rsid w:val="009D5F58"/>
    <w:rsid w:val="009D5FC8"/>
    <w:rsid w:val="009D604B"/>
    <w:rsid w:val="009D628D"/>
    <w:rsid w:val="009D62DD"/>
    <w:rsid w:val="009D63BD"/>
    <w:rsid w:val="009D6600"/>
    <w:rsid w:val="009D66C4"/>
    <w:rsid w:val="009D67CB"/>
    <w:rsid w:val="009D6800"/>
    <w:rsid w:val="009D6876"/>
    <w:rsid w:val="009D687B"/>
    <w:rsid w:val="009D6AAC"/>
    <w:rsid w:val="009D6BB9"/>
    <w:rsid w:val="009D6CDA"/>
    <w:rsid w:val="009D6CF6"/>
    <w:rsid w:val="009D6E97"/>
    <w:rsid w:val="009D6EE0"/>
    <w:rsid w:val="009D7241"/>
    <w:rsid w:val="009D7303"/>
    <w:rsid w:val="009D7438"/>
    <w:rsid w:val="009D74BF"/>
    <w:rsid w:val="009D74CA"/>
    <w:rsid w:val="009D769D"/>
    <w:rsid w:val="009D77A1"/>
    <w:rsid w:val="009D7A87"/>
    <w:rsid w:val="009D7FF9"/>
    <w:rsid w:val="009E00D4"/>
    <w:rsid w:val="009E0151"/>
    <w:rsid w:val="009E0160"/>
    <w:rsid w:val="009E01E7"/>
    <w:rsid w:val="009E02E6"/>
    <w:rsid w:val="009E0321"/>
    <w:rsid w:val="009E033A"/>
    <w:rsid w:val="009E03C8"/>
    <w:rsid w:val="009E0529"/>
    <w:rsid w:val="009E07EB"/>
    <w:rsid w:val="009E0828"/>
    <w:rsid w:val="009E0A9F"/>
    <w:rsid w:val="009E0AE1"/>
    <w:rsid w:val="009E0B46"/>
    <w:rsid w:val="009E0B9F"/>
    <w:rsid w:val="009E0D54"/>
    <w:rsid w:val="009E0DD4"/>
    <w:rsid w:val="009E0E07"/>
    <w:rsid w:val="009E0E5D"/>
    <w:rsid w:val="009E1211"/>
    <w:rsid w:val="009E148E"/>
    <w:rsid w:val="009E14E7"/>
    <w:rsid w:val="009E1580"/>
    <w:rsid w:val="009E16DA"/>
    <w:rsid w:val="009E177A"/>
    <w:rsid w:val="009E177B"/>
    <w:rsid w:val="009E1A23"/>
    <w:rsid w:val="009E1A48"/>
    <w:rsid w:val="009E1A98"/>
    <w:rsid w:val="009E1C7A"/>
    <w:rsid w:val="009E1CA5"/>
    <w:rsid w:val="009E1DEB"/>
    <w:rsid w:val="009E1EBC"/>
    <w:rsid w:val="009E1F58"/>
    <w:rsid w:val="009E22CA"/>
    <w:rsid w:val="009E231E"/>
    <w:rsid w:val="009E2405"/>
    <w:rsid w:val="009E24E3"/>
    <w:rsid w:val="009E2748"/>
    <w:rsid w:val="009E28A4"/>
    <w:rsid w:val="009E29FF"/>
    <w:rsid w:val="009E2A7E"/>
    <w:rsid w:val="009E2DDC"/>
    <w:rsid w:val="009E2EBF"/>
    <w:rsid w:val="009E30C0"/>
    <w:rsid w:val="009E3304"/>
    <w:rsid w:val="009E33E0"/>
    <w:rsid w:val="009E3461"/>
    <w:rsid w:val="009E3469"/>
    <w:rsid w:val="009E3506"/>
    <w:rsid w:val="009E35EA"/>
    <w:rsid w:val="009E363E"/>
    <w:rsid w:val="009E3750"/>
    <w:rsid w:val="009E37EC"/>
    <w:rsid w:val="009E3B4D"/>
    <w:rsid w:val="009E3CA9"/>
    <w:rsid w:val="009E3D07"/>
    <w:rsid w:val="009E3DDE"/>
    <w:rsid w:val="009E3E6F"/>
    <w:rsid w:val="009E3EC2"/>
    <w:rsid w:val="009E45B8"/>
    <w:rsid w:val="009E4857"/>
    <w:rsid w:val="009E4B32"/>
    <w:rsid w:val="009E4B5B"/>
    <w:rsid w:val="009E4B6A"/>
    <w:rsid w:val="009E4C34"/>
    <w:rsid w:val="009E4C4E"/>
    <w:rsid w:val="009E4CC1"/>
    <w:rsid w:val="009E4DE4"/>
    <w:rsid w:val="009E4E31"/>
    <w:rsid w:val="009E4E3B"/>
    <w:rsid w:val="009E4E71"/>
    <w:rsid w:val="009E4ED5"/>
    <w:rsid w:val="009E4FDF"/>
    <w:rsid w:val="009E5343"/>
    <w:rsid w:val="009E540F"/>
    <w:rsid w:val="009E55A5"/>
    <w:rsid w:val="009E565E"/>
    <w:rsid w:val="009E57AE"/>
    <w:rsid w:val="009E58C3"/>
    <w:rsid w:val="009E5910"/>
    <w:rsid w:val="009E5988"/>
    <w:rsid w:val="009E5A9E"/>
    <w:rsid w:val="009E5B21"/>
    <w:rsid w:val="009E5F54"/>
    <w:rsid w:val="009E6116"/>
    <w:rsid w:val="009E6162"/>
    <w:rsid w:val="009E6232"/>
    <w:rsid w:val="009E63DE"/>
    <w:rsid w:val="009E64EA"/>
    <w:rsid w:val="009E6553"/>
    <w:rsid w:val="009E6638"/>
    <w:rsid w:val="009E6640"/>
    <w:rsid w:val="009E664F"/>
    <w:rsid w:val="009E6675"/>
    <w:rsid w:val="009E689C"/>
    <w:rsid w:val="009E68A5"/>
    <w:rsid w:val="009E695F"/>
    <w:rsid w:val="009E6AC2"/>
    <w:rsid w:val="009E6CED"/>
    <w:rsid w:val="009E6CF7"/>
    <w:rsid w:val="009E6F90"/>
    <w:rsid w:val="009E6FBD"/>
    <w:rsid w:val="009E6FEF"/>
    <w:rsid w:val="009E7025"/>
    <w:rsid w:val="009E706C"/>
    <w:rsid w:val="009E709D"/>
    <w:rsid w:val="009E7132"/>
    <w:rsid w:val="009E72EB"/>
    <w:rsid w:val="009E75C8"/>
    <w:rsid w:val="009E765F"/>
    <w:rsid w:val="009E76AA"/>
    <w:rsid w:val="009E77E4"/>
    <w:rsid w:val="009E7855"/>
    <w:rsid w:val="009E78F3"/>
    <w:rsid w:val="009E79DB"/>
    <w:rsid w:val="009E7C04"/>
    <w:rsid w:val="009E7D76"/>
    <w:rsid w:val="009E7E79"/>
    <w:rsid w:val="009E7F5A"/>
    <w:rsid w:val="009F01F4"/>
    <w:rsid w:val="009F02CE"/>
    <w:rsid w:val="009F0406"/>
    <w:rsid w:val="009F05F7"/>
    <w:rsid w:val="009F06DF"/>
    <w:rsid w:val="009F0854"/>
    <w:rsid w:val="009F0A0C"/>
    <w:rsid w:val="009F0A68"/>
    <w:rsid w:val="009F0A82"/>
    <w:rsid w:val="009F0A8C"/>
    <w:rsid w:val="009F0B6E"/>
    <w:rsid w:val="009F0B90"/>
    <w:rsid w:val="009F0D7A"/>
    <w:rsid w:val="009F0DB4"/>
    <w:rsid w:val="009F102C"/>
    <w:rsid w:val="009F104C"/>
    <w:rsid w:val="009F1144"/>
    <w:rsid w:val="009F123C"/>
    <w:rsid w:val="009F12AE"/>
    <w:rsid w:val="009F12DF"/>
    <w:rsid w:val="009F1418"/>
    <w:rsid w:val="009F146A"/>
    <w:rsid w:val="009F15CC"/>
    <w:rsid w:val="009F16BF"/>
    <w:rsid w:val="009F16EE"/>
    <w:rsid w:val="009F174E"/>
    <w:rsid w:val="009F19A3"/>
    <w:rsid w:val="009F19D4"/>
    <w:rsid w:val="009F19F7"/>
    <w:rsid w:val="009F1C16"/>
    <w:rsid w:val="009F1C17"/>
    <w:rsid w:val="009F1CFF"/>
    <w:rsid w:val="009F1D39"/>
    <w:rsid w:val="009F1D7D"/>
    <w:rsid w:val="009F1ED8"/>
    <w:rsid w:val="009F20C7"/>
    <w:rsid w:val="009F2403"/>
    <w:rsid w:val="009F251F"/>
    <w:rsid w:val="009F2621"/>
    <w:rsid w:val="009F26E5"/>
    <w:rsid w:val="009F26F8"/>
    <w:rsid w:val="009F2811"/>
    <w:rsid w:val="009F282C"/>
    <w:rsid w:val="009F2D87"/>
    <w:rsid w:val="009F2EC0"/>
    <w:rsid w:val="009F30C9"/>
    <w:rsid w:val="009F310A"/>
    <w:rsid w:val="009F3285"/>
    <w:rsid w:val="009F3440"/>
    <w:rsid w:val="009F3639"/>
    <w:rsid w:val="009F369A"/>
    <w:rsid w:val="009F3920"/>
    <w:rsid w:val="009F39BF"/>
    <w:rsid w:val="009F3B9F"/>
    <w:rsid w:val="009F3E1B"/>
    <w:rsid w:val="009F3E4E"/>
    <w:rsid w:val="009F3F30"/>
    <w:rsid w:val="009F3F70"/>
    <w:rsid w:val="009F3F8D"/>
    <w:rsid w:val="009F3FF5"/>
    <w:rsid w:val="009F44E1"/>
    <w:rsid w:val="009F4557"/>
    <w:rsid w:val="009F468B"/>
    <w:rsid w:val="009F492E"/>
    <w:rsid w:val="009F4B2E"/>
    <w:rsid w:val="009F4D56"/>
    <w:rsid w:val="009F4D8A"/>
    <w:rsid w:val="009F4E74"/>
    <w:rsid w:val="009F4EB6"/>
    <w:rsid w:val="009F4EC5"/>
    <w:rsid w:val="009F535B"/>
    <w:rsid w:val="009F544C"/>
    <w:rsid w:val="009F5670"/>
    <w:rsid w:val="009F57F6"/>
    <w:rsid w:val="009F57F9"/>
    <w:rsid w:val="009F5846"/>
    <w:rsid w:val="009F594F"/>
    <w:rsid w:val="009F59B7"/>
    <w:rsid w:val="009F5AED"/>
    <w:rsid w:val="009F5B94"/>
    <w:rsid w:val="009F5CC6"/>
    <w:rsid w:val="009F5F6C"/>
    <w:rsid w:val="009F5FC5"/>
    <w:rsid w:val="009F64C8"/>
    <w:rsid w:val="009F66BD"/>
    <w:rsid w:val="009F6782"/>
    <w:rsid w:val="009F67E3"/>
    <w:rsid w:val="009F6858"/>
    <w:rsid w:val="009F68AD"/>
    <w:rsid w:val="009F6903"/>
    <w:rsid w:val="009F6DF9"/>
    <w:rsid w:val="009F6E7A"/>
    <w:rsid w:val="009F727E"/>
    <w:rsid w:val="009F7606"/>
    <w:rsid w:val="009F766A"/>
    <w:rsid w:val="009F7726"/>
    <w:rsid w:val="009F7BAB"/>
    <w:rsid w:val="009F7BE3"/>
    <w:rsid w:val="009F7C95"/>
    <w:rsid w:val="009F7D2B"/>
    <w:rsid w:val="009F7DFC"/>
    <w:rsid w:val="009F7E16"/>
    <w:rsid w:val="009F7E90"/>
    <w:rsid w:val="009F7EDA"/>
    <w:rsid w:val="009F7F63"/>
    <w:rsid w:val="00A00249"/>
    <w:rsid w:val="00A004F9"/>
    <w:rsid w:val="00A0058E"/>
    <w:rsid w:val="00A005AC"/>
    <w:rsid w:val="00A00660"/>
    <w:rsid w:val="00A00669"/>
    <w:rsid w:val="00A0073B"/>
    <w:rsid w:val="00A0077D"/>
    <w:rsid w:val="00A0083D"/>
    <w:rsid w:val="00A0099C"/>
    <w:rsid w:val="00A00A28"/>
    <w:rsid w:val="00A00A5B"/>
    <w:rsid w:val="00A00AB7"/>
    <w:rsid w:val="00A00C31"/>
    <w:rsid w:val="00A00D0A"/>
    <w:rsid w:val="00A00D40"/>
    <w:rsid w:val="00A00D78"/>
    <w:rsid w:val="00A00F2D"/>
    <w:rsid w:val="00A00FED"/>
    <w:rsid w:val="00A01154"/>
    <w:rsid w:val="00A01187"/>
    <w:rsid w:val="00A011B2"/>
    <w:rsid w:val="00A011CC"/>
    <w:rsid w:val="00A012BC"/>
    <w:rsid w:val="00A013A9"/>
    <w:rsid w:val="00A013DA"/>
    <w:rsid w:val="00A01568"/>
    <w:rsid w:val="00A01572"/>
    <w:rsid w:val="00A0166A"/>
    <w:rsid w:val="00A016C2"/>
    <w:rsid w:val="00A01860"/>
    <w:rsid w:val="00A018AA"/>
    <w:rsid w:val="00A01D12"/>
    <w:rsid w:val="00A01D2B"/>
    <w:rsid w:val="00A01D62"/>
    <w:rsid w:val="00A01D73"/>
    <w:rsid w:val="00A01D97"/>
    <w:rsid w:val="00A01FCB"/>
    <w:rsid w:val="00A0209E"/>
    <w:rsid w:val="00A02114"/>
    <w:rsid w:val="00A02357"/>
    <w:rsid w:val="00A02432"/>
    <w:rsid w:val="00A0274B"/>
    <w:rsid w:val="00A02914"/>
    <w:rsid w:val="00A02AFC"/>
    <w:rsid w:val="00A02CAA"/>
    <w:rsid w:val="00A02FF2"/>
    <w:rsid w:val="00A03101"/>
    <w:rsid w:val="00A033E9"/>
    <w:rsid w:val="00A034ED"/>
    <w:rsid w:val="00A03621"/>
    <w:rsid w:val="00A036BA"/>
    <w:rsid w:val="00A03881"/>
    <w:rsid w:val="00A0389F"/>
    <w:rsid w:val="00A0392E"/>
    <w:rsid w:val="00A039C1"/>
    <w:rsid w:val="00A03B3B"/>
    <w:rsid w:val="00A03D4E"/>
    <w:rsid w:val="00A03D5F"/>
    <w:rsid w:val="00A03E99"/>
    <w:rsid w:val="00A04347"/>
    <w:rsid w:val="00A0453B"/>
    <w:rsid w:val="00A046AC"/>
    <w:rsid w:val="00A046D3"/>
    <w:rsid w:val="00A04A4C"/>
    <w:rsid w:val="00A04B37"/>
    <w:rsid w:val="00A04B73"/>
    <w:rsid w:val="00A04B8B"/>
    <w:rsid w:val="00A04BF1"/>
    <w:rsid w:val="00A04C01"/>
    <w:rsid w:val="00A04CE5"/>
    <w:rsid w:val="00A04D15"/>
    <w:rsid w:val="00A04D83"/>
    <w:rsid w:val="00A05037"/>
    <w:rsid w:val="00A0506E"/>
    <w:rsid w:val="00A05084"/>
    <w:rsid w:val="00A051B0"/>
    <w:rsid w:val="00A051B8"/>
    <w:rsid w:val="00A052BB"/>
    <w:rsid w:val="00A052C2"/>
    <w:rsid w:val="00A05403"/>
    <w:rsid w:val="00A056B4"/>
    <w:rsid w:val="00A05724"/>
    <w:rsid w:val="00A0579A"/>
    <w:rsid w:val="00A05B6A"/>
    <w:rsid w:val="00A05BC9"/>
    <w:rsid w:val="00A05BD3"/>
    <w:rsid w:val="00A05C81"/>
    <w:rsid w:val="00A05CE6"/>
    <w:rsid w:val="00A06127"/>
    <w:rsid w:val="00A062BC"/>
    <w:rsid w:val="00A062D0"/>
    <w:rsid w:val="00A062EC"/>
    <w:rsid w:val="00A064AE"/>
    <w:rsid w:val="00A065AE"/>
    <w:rsid w:val="00A06900"/>
    <w:rsid w:val="00A06A51"/>
    <w:rsid w:val="00A06B56"/>
    <w:rsid w:val="00A06DA0"/>
    <w:rsid w:val="00A06DFA"/>
    <w:rsid w:val="00A06EAC"/>
    <w:rsid w:val="00A074A0"/>
    <w:rsid w:val="00A0761E"/>
    <w:rsid w:val="00A07638"/>
    <w:rsid w:val="00A07A5C"/>
    <w:rsid w:val="00A07AFB"/>
    <w:rsid w:val="00A07B14"/>
    <w:rsid w:val="00A07C35"/>
    <w:rsid w:val="00A07C62"/>
    <w:rsid w:val="00A07ED9"/>
    <w:rsid w:val="00A1009A"/>
    <w:rsid w:val="00A10128"/>
    <w:rsid w:val="00A1038F"/>
    <w:rsid w:val="00A10451"/>
    <w:rsid w:val="00A104A8"/>
    <w:rsid w:val="00A105F0"/>
    <w:rsid w:val="00A10677"/>
    <w:rsid w:val="00A108A3"/>
    <w:rsid w:val="00A108BB"/>
    <w:rsid w:val="00A108E1"/>
    <w:rsid w:val="00A10AA6"/>
    <w:rsid w:val="00A10B2A"/>
    <w:rsid w:val="00A10B2F"/>
    <w:rsid w:val="00A10B9B"/>
    <w:rsid w:val="00A10C3D"/>
    <w:rsid w:val="00A10C50"/>
    <w:rsid w:val="00A10F85"/>
    <w:rsid w:val="00A10FF4"/>
    <w:rsid w:val="00A11016"/>
    <w:rsid w:val="00A110E1"/>
    <w:rsid w:val="00A1116D"/>
    <w:rsid w:val="00A111E2"/>
    <w:rsid w:val="00A112DA"/>
    <w:rsid w:val="00A1147F"/>
    <w:rsid w:val="00A115A6"/>
    <w:rsid w:val="00A11684"/>
    <w:rsid w:val="00A11699"/>
    <w:rsid w:val="00A1192D"/>
    <w:rsid w:val="00A11B2C"/>
    <w:rsid w:val="00A11C60"/>
    <w:rsid w:val="00A11C8D"/>
    <w:rsid w:val="00A11CE5"/>
    <w:rsid w:val="00A11F2F"/>
    <w:rsid w:val="00A11F76"/>
    <w:rsid w:val="00A11F88"/>
    <w:rsid w:val="00A1203C"/>
    <w:rsid w:val="00A1217B"/>
    <w:rsid w:val="00A12239"/>
    <w:rsid w:val="00A123BC"/>
    <w:rsid w:val="00A126D3"/>
    <w:rsid w:val="00A12798"/>
    <w:rsid w:val="00A12E03"/>
    <w:rsid w:val="00A13067"/>
    <w:rsid w:val="00A1326A"/>
    <w:rsid w:val="00A13292"/>
    <w:rsid w:val="00A1332A"/>
    <w:rsid w:val="00A133FD"/>
    <w:rsid w:val="00A13562"/>
    <w:rsid w:val="00A13605"/>
    <w:rsid w:val="00A136AA"/>
    <w:rsid w:val="00A13798"/>
    <w:rsid w:val="00A1380A"/>
    <w:rsid w:val="00A139D4"/>
    <w:rsid w:val="00A13CD1"/>
    <w:rsid w:val="00A13F2C"/>
    <w:rsid w:val="00A13F3A"/>
    <w:rsid w:val="00A14098"/>
    <w:rsid w:val="00A141C9"/>
    <w:rsid w:val="00A14374"/>
    <w:rsid w:val="00A143E9"/>
    <w:rsid w:val="00A14542"/>
    <w:rsid w:val="00A145E1"/>
    <w:rsid w:val="00A1466A"/>
    <w:rsid w:val="00A1474B"/>
    <w:rsid w:val="00A147D1"/>
    <w:rsid w:val="00A147E3"/>
    <w:rsid w:val="00A14827"/>
    <w:rsid w:val="00A14857"/>
    <w:rsid w:val="00A14D12"/>
    <w:rsid w:val="00A14DBA"/>
    <w:rsid w:val="00A14EE1"/>
    <w:rsid w:val="00A14FEB"/>
    <w:rsid w:val="00A15013"/>
    <w:rsid w:val="00A15028"/>
    <w:rsid w:val="00A1502C"/>
    <w:rsid w:val="00A15179"/>
    <w:rsid w:val="00A15612"/>
    <w:rsid w:val="00A15757"/>
    <w:rsid w:val="00A1578B"/>
    <w:rsid w:val="00A157F8"/>
    <w:rsid w:val="00A15808"/>
    <w:rsid w:val="00A15872"/>
    <w:rsid w:val="00A159D5"/>
    <w:rsid w:val="00A15A4D"/>
    <w:rsid w:val="00A15A64"/>
    <w:rsid w:val="00A15BA6"/>
    <w:rsid w:val="00A15BCC"/>
    <w:rsid w:val="00A15C29"/>
    <w:rsid w:val="00A15D38"/>
    <w:rsid w:val="00A15DDC"/>
    <w:rsid w:val="00A15DEA"/>
    <w:rsid w:val="00A160DD"/>
    <w:rsid w:val="00A1617A"/>
    <w:rsid w:val="00A1672F"/>
    <w:rsid w:val="00A16830"/>
    <w:rsid w:val="00A16835"/>
    <w:rsid w:val="00A168C0"/>
    <w:rsid w:val="00A168D0"/>
    <w:rsid w:val="00A16BBA"/>
    <w:rsid w:val="00A16CF0"/>
    <w:rsid w:val="00A16D1A"/>
    <w:rsid w:val="00A16F76"/>
    <w:rsid w:val="00A16FB1"/>
    <w:rsid w:val="00A16FB6"/>
    <w:rsid w:val="00A17035"/>
    <w:rsid w:val="00A170E6"/>
    <w:rsid w:val="00A1717F"/>
    <w:rsid w:val="00A1732B"/>
    <w:rsid w:val="00A175DB"/>
    <w:rsid w:val="00A176AE"/>
    <w:rsid w:val="00A1775E"/>
    <w:rsid w:val="00A17802"/>
    <w:rsid w:val="00A17866"/>
    <w:rsid w:val="00A17C03"/>
    <w:rsid w:val="00A17D6A"/>
    <w:rsid w:val="00A17F4C"/>
    <w:rsid w:val="00A17FBA"/>
    <w:rsid w:val="00A20409"/>
    <w:rsid w:val="00A2046E"/>
    <w:rsid w:val="00A205D2"/>
    <w:rsid w:val="00A20657"/>
    <w:rsid w:val="00A207A6"/>
    <w:rsid w:val="00A207B8"/>
    <w:rsid w:val="00A2080E"/>
    <w:rsid w:val="00A20989"/>
    <w:rsid w:val="00A20C9E"/>
    <w:rsid w:val="00A20D47"/>
    <w:rsid w:val="00A20E55"/>
    <w:rsid w:val="00A20EDC"/>
    <w:rsid w:val="00A2125D"/>
    <w:rsid w:val="00A212FF"/>
    <w:rsid w:val="00A214D4"/>
    <w:rsid w:val="00A2163B"/>
    <w:rsid w:val="00A21696"/>
    <w:rsid w:val="00A217C8"/>
    <w:rsid w:val="00A21851"/>
    <w:rsid w:val="00A218B9"/>
    <w:rsid w:val="00A2191F"/>
    <w:rsid w:val="00A2199B"/>
    <w:rsid w:val="00A21A60"/>
    <w:rsid w:val="00A21BB5"/>
    <w:rsid w:val="00A21D49"/>
    <w:rsid w:val="00A21D89"/>
    <w:rsid w:val="00A226E7"/>
    <w:rsid w:val="00A22755"/>
    <w:rsid w:val="00A228F4"/>
    <w:rsid w:val="00A228FF"/>
    <w:rsid w:val="00A22AAB"/>
    <w:rsid w:val="00A22B63"/>
    <w:rsid w:val="00A22C03"/>
    <w:rsid w:val="00A22D21"/>
    <w:rsid w:val="00A22D5D"/>
    <w:rsid w:val="00A22EC6"/>
    <w:rsid w:val="00A22FF8"/>
    <w:rsid w:val="00A231E1"/>
    <w:rsid w:val="00A2320F"/>
    <w:rsid w:val="00A232A2"/>
    <w:rsid w:val="00A232E1"/>
    <w:rsid w:val="00A2336F"/>
    <w:rsid w:val="00A2360C"/>
    <w:rsid w:val="00A23712"/>
    <w:rsid w:val="00A23747"/>
    <w:rsid w:val="00A2381D"/>
    <w:rsid w:val="00A238D9"/>
    <w:rsid w:val="00A23A0D"/>
    <w:rsid w:val="00A23A99"/>
    <w:rsid w:val="00A23AC7"/>
    <w:rsid w:val="00A23B7F"/>
    <w:rsid w:val="00A23C80"/>
    <w:rsid w:val="00A23C85"/>
    <w:rsid w:val="00A23CBE"/>
    <w:rsid w:val="00A23D75"/>
    <w:rsid w:val="00A23E2D"/>
    <w:rsid w:val="00A23E5E"/>
    <w:rsid w:val="00A23E96"/>
    <w:rsid w:val="00A23EBC"/>
    <w:rsid w:val="00A23FA1"/>
    <w:rsid w:val="00A2409E"/>
    <w:rsid w:val="00A24127"/>
    <w:rsid w:val="00A24374"/>
    <w:rsid w:val="00A243E6"/>
    <w:rsid w:val="00A24763"/>
    <w:rsid w:val="00A2481A"/>
    <w:rsid w:val="00A248E7"/>
    <w:rsid w:val="00A24B41"/>
    <w:rsid w:val="00A24BF0"/>
    <w:rsid w:val="00A24E4C"/>
    <w:rsid w:val="00A24E5D"/>
    <w:rsid w:val="00A24F51"/>
    <w:rsid w:val="00A24FE8"/>
    <w:rsid w:val="00A25009"/>
    <w:rsid w:val="00A25028"/>
    <w:rsid w:val="00A25117"/>
    <w:rsid w:val="00A25261"/>
    <w:rsid w:val="00A254C3"/>
    <w:rsid w:val="00A255ED"/>
    <w:rsid w:val="00A2563E"/>
    <w:rsid w:val="00A25691"/>
    <w:rsid w:val="00A2572A"/>
    <w:rsid w:val="00A258EA"/>
    <w:rsid w:val="00A25AC5"/>
    <w:rsid w:val="00A25B90"/>
    <w:rsid w:val="00A25CA5"/>
    <w:rsid w:val="00A25FBD"/>
    <w:rsid w:val="00A26082"/>
    <w:rsid w:val="00A261E1"/>
    <w:rsid w:val="00A262C1"/>
    <w:rsid w:val="00A262CB"/>
    <w:rsid w:val="00A263CF"/>
    <w:rsid w:val="00A26507"/>
    <w:rsid w:val="00A26647"/>
    <w:rsid w:val="00A2666E"/>
    <w:rsid w:val="00A2672F"/>
    <w:rsid w:val="00A267B5"/>
    <w:rsid w:val="00A26822"/>
    <w:rsid w:val="00A268BE"/>
    <w:rsid w:val="00A26B01"/>
    <w:rsid w:val="00A26CC3"/>
    <w:rsid w:val="00A26CF3"/>
    <w:rsid w:val="00A26ECC"/>
    <w:rsid w:val="00A27174"/>
    <w:rsid w:val="00A271D6"/>
    <w:rsid w:val="00A27257"/>
    <w:rsid w:val="00A27441"/>
    <w:rsid w:val="00A27722"/>
    <w:rsid w:val="00A27852"/>
    <w:rsid w:val="00A27935"/>
    <w:rsid w:val="00A279B0"/>
    <w:rsid w:val="00A279F7"/>
    <w:rsid w:val="00A27B8B"/>
    <w:rsid w:val="00A27C1D"/>
    <w:rsid w:val="00A27D87"/>
    <w:rsid w:val="00A27E46"/>
    <w:rsid w:val="00A27F3E"/>
    <w:rsid w:val="00A27F5B"/>
    <w:rsid w:val="00A27F85"/>
    <w:rsid w:val="00A27FDC"/>
    <w:rsid w:val="00A3004E"/>
    <w:rsid w:val="00A302AE"/>
    <w:rsid w:val="00A3037C"/>
    <w:rsid w:val="00A3058C"/>
    <w:rsid w:val="00A306C3"/>
    <w:rsid w:val="00A308CE"/>
    <w:rsid w:val="00A30A54"/>
    <w:rsid w:val="00A30AA0"/>
    <w:rsid w:val="00A30CA5"/>
    <w:rsid w:val="00A30CB8"/>
    <w:rsid w:val="00A30F81"/>
    <w:rsid w:val="00A3100A"/>
    <w:rsid w:val="00A310D0"/>
    <w:rsid w:val="00A31236"/>
    <w:rsid w:val="00A312FB"/>
    <w:rsid w:val="00A314F6"/>
    <w:rsid w:val="00A31612"/>
    <w:rsid w:val="00A3171A"/>
    <w:rsid w:val="00A317FC"/>
    <w:rsid w:val="00A3187A"/>
    <w:rsid w:val="00A319FD"/>
    <w:rsid w:val="00A31B1A"/>
    <w:rsid w:val="00A31C25"/>
    <w:rsid w:val="00A31CA3"/>
    <w:rsid w:val="00A31FC9"/>
    <w:rsid w:val="00A31FED"/>
    <w:rsid w:val="00A320ED"/>
    <w:rsid w:val="00A32109"/>
    <w:rsid w:val="00A32264"/>
    <w:rsid w:val="00A32444"/>
    <w:rsid w:val="00A32449"/>
    <w:rsid w:val="00A3246F"/>
    <w:rsid w:val="00A326EE"/>
    <w:rsid w:val="00A327E3"/>
    <w:rsid w:val="00A32952"/>
    <w:rsid w:val="00A3297B"/>
    <w:rsid w:val="00A32996"/>
    <w:rsid w:val="00A32A4E"/>
    <w:rsid w:val="00A32A69"/>
    <w:rsid w:val="00A32AE0"/>
    <w:rsid w:val="00A32E1A"/>
    <w:rsid w:val="00A32EA1"/>
    <w:rsid w:val="00A32EC2"/>
    <w:rsid w:val="00A32EF7"/>
    <w:rsid w:val="00A32F1C"/>
    <w:rsid w:val="00A33027"/>
    <w:rsid w:val="00A33185"/>
    <w:rsid w:val="00A33252"/>
    <w:rsid w:val="00A334A8"/>
    <w:rsid w:val="00A334BE"/>
    <w:rsid w:val="00A3367B"/>
    <w:rsid w:val="00A33B13"/>
    <w:rsid w:val="00A33DCF"/>
    <w:rsid w:val="00A33F89"/>
    <w:rsid w:val="00A34117"/>
    <w:rsid w:val="00A34231"/>
    <w:rsid w:val="00A342DD"/>
    <w:rsid w:val="00A34592"/>
    <w:rsid w:val="00A347A7"/>
    <w:rsid w:val="00A34962"/>
    <w:rsid w:val="00A34A05"/>
    <w:rsid w:val="00A34AAE"/>
    <w:rsid w:val="00A34AD0"/>
    <w:rsid w:val="00A34B15"/>
    <w:rsid w:val="00A34B57"/>
    <w:rsid w:val="00A34BF2"/>
    <w:rsid w:val="00A34CD4"/>
    <w:rsid w:val="00A34F41"/>
    <w:rsid w:val="00A34FC4"/>
    <w:rsid w:val="00A35020"/>
    <w:rsid w:val="00A3510B"/>
    <w:rsid w:val="00A35241"/>
    <w:rsid w:val="00A352D4"/>
    <w:rsid w:val="00A35407"/>
    <w:rsid w:val="00A35582"/>
    <w:rsid w:val="00A35679"/>
    <w:rsid w:val="00A35718"/>
    <w:rsid w:val="00A35897"/>
    <w:rsid w:val="00A35B3B"/>
    <w:rsid w:val="00A35B47"/>
    <w:rsid w:val="00A35BAF"/>
    <w:rsid w:val="00A35BEF"/>
    <w:rsid w:val="00A35D0E"/>
    <w:rsid w:val="00A35F1A"/>
    <w:rsid w:val="00A3606D"/>
    <w:rsid w:val="00A3609E"/>
    <w:rsid w:val="00A360A0"/>
    <w:rsid w:val="00A3619E"/>
    <w:rsid w:val="00A3626E"/>
    <w:rsid w:val="00A3645B"/>
    <w:rsid w:val="00A36745"/>
    <w:rsid w:val="00A3675B"/>
    <w:rsid w:val="00A367CB"/>
    <w:rsid w:val="00A36860"/>
    <w:rsid w:val="00A368BB"/>
    <w:rsid w:val="00A370F4"/>
    <w:rsid w:val="00A3736D"/>
    <w:rsid w:val="00A3751D"/>
    <w:rsid w:val="00A3758F"/>
    <w:rsid w:val="00A375DB"/>
    <w:rsid w:val="00A375FC"/>
    <w:rsid w:val="00A3762E"/>
    <w:rsid w:val="00A37630"/>
    <w:rsid w:val="00A376D5"/>
    <w:rsid w:val="00A376EC"/>
    <w:rsid w:val="00A37778"/>
    <w:rsid w:val="00A3782C"/>
    <w:rsid w:val="00A37961"/>
    <w:rsid w:val="00A37B45"/>
    <w:rsid w:val="00A37BF1"/>
    <w:rsid w:val="00A37D59"/>
    <w:rsid w:val="00A37D5D"/>
    <w:rsid w:val="00A400B5"/>
    <w:rsid w:val="00A40263"/>
    <w:rsid w:val="00A402AC"/>
    <w:rsid w:val="00A40408"/>
    <w:rsid w:val="00A40476"/>
    <w:rsid w:val="00A40763"/>
    <w:rsid w:val="00A407E2"/>
    <w:rsid w:val="00A40A1E"/>
    <w:rsid w:val="00A40C55"/>
    <w:rsid w:val="00A40D51"/>
    <w:rsid w:val="00A40EB6"/>
    <w:rsid w:val="00A40FE9"/>
    <w:rsid w:val="00A40FFD"/>
    <w:rsid w:val="00A410E2"/>
    <w:rsid w:val="00A412D3"/>
    <w:rsid w:val="00A4155E"/>
    <w:rsid w:val="00A415EE"/>
    <w:rsid w:val="00A4161C"/>
    <w:rsid w:val="00A41694"/>
    <w:rsid w:val="00A416D8"/>
    <w:rsid w:val="00A41792"/>
    <w:rsid w:val="00A417B6"/>
    <w:rsid w:val="00A417D0"/>
    <w:rsid w:val="00A418D4"/>
    <w:rsid w:val="00A419CF"/>
    <w:rsid w:val="00A41CDC"/>
    <w:rsid w:val="00A41F7D"/>
    <w:rsid w:val="00A41FD7"/>
    <w:rsid w:val="00A420DA"/>
    <w:rsid w:val="00A42128"/>
    <w:rsid w:val="00A421FF"/>
    <w:rsid w:val="00A423EC"/>
    <w:rsid w:val="00A42435"/>
    <w:rsid w:val="00A42562"/>
    <w:rsid w:val="00A427C0"/>
    <w:rsid w:val="00A428F9"/>
    <w:rsid w:val="00A42B9F"/>
    <w:rsid w:val="00A42BCD"/>
    <w:rsid w:val="00A42BE9"/>
    <w:rsid w:val="00A42CC1"/>
    <w:rsid w:val="00A42D77"/>
    <w:rsid w:val="00A42E9F"/>
    <w:rsid w:val="00A42F8B"/>
    <w:rsid w:val="00A43000"/>
    <w:rsid w:val="00A43002"/>
    <w:rsid w:val="00A43354"/>
    <w:rsid w:val="00A4337F"/>
    <w:rsid w:val="00A43386"/>
    <w:rsid w:val="00A433F0"/>
    <w:rsid w:val="00A43434"/>
    <w:rsid w:val="00A43469"/>
    <w:rsid w:val="00A435ED"/>
    <w:rsid w:val="00A43880"/>
    <w:rsid w:val="00A4396B"/>
    <w:rsid w:val="00A43ACE"/>
    <w:rsid w:val="00A43B9E"/>
    <w:rsid w:val="00A43CBF"/>
    <w:rsid w:val="00A43DD4"/>
    <w:rsid w:val="00A43F74"/>
    <w:rsid w:val="00A44284"/>
    <w:rsid w:val="00A44354"/>
    <w:rsid w:val="00A44401"/>
    <w:rsid w:val="00A446C3"/>
    <w:rsid w:val="00A447A3"/>
    <w:rsid w:val="00A447DF"/>
    <w:rsid w:val="00A44AC4"/>
    <w:rsid w:val="00A44AD8"/>
    <w:rsid w:val="00A44B0A"/>
    <w:rsid w:val="00A44C56"/>
    <w:rsid w:val="00A44CEA"/>
    <w:rsid w:val="00A44DF4"/>
    <w:rsid w:val="00A44DFB"/>
    <w:rsid w:val="00A44E83"/>
    <w:rsid w:val="00A44EEC"/>
    <w:rsid w:val="00A44FD2"/>
    <w:rsid w:val="00A4504C"/>
    <w:rsid w:val="00A4512A"/>
    <w:rsid w:val="00A452B5"/>
    <w:rsid w:val="00A4559B"/>
    <w:rsid w:val="00A455FA"/>
    <w:rsid w:val="00A45656"/>
    <w:rsid w:val="00A456CF"/>
    <w:rsid w:val="00A456DC"/>
    <w:rsid w:val="00A4591F"/>
    <w:rsid w:val="00A45964"/>
    <w:rsid w:val="00A45B99"/>
    <w:rsid w:val="00A45D52"/>
    <w:rsid w:val="00A45F65"/>
    <w:rsid w:val="00A45F96"/>
    <w:rsid w:val="00A45FB7"/>
    <w:rsid w:val="00A45FC7"/>
    <w:rsid w:val="00A4631F"/>
    <w:rsid w:val="00A4632A"/>
    <w:rsid w:val="00A463A3"/>
    <w:rsid w:val="00A465FC"/>
    <w:rsid w:val="00A46674"/>
    <w:rsid w:val="00A46690"/>
    <w:rsid w:val="00A4681F"/>
    <w:rsid w:val="00A46B5A"/>
    <w:rsid w:val="00A46D9D"/>
    <w:rsid w:val="00A470F5"/>
    <w:rsid w:val="00A471FC"/>
    <w:rsid w:val="00A47441"/>
    <w:rsid w:val="00A47598"/>
    <w:rsid w:val="00A4776B"/>
    <w:rsid w:val="00A47879"/>
    <w:rsid w:val="00A47896"/>
    <w:rsid w:val="00A478D8"/>
    <w:rsid w:val="00A47C63"/>
    <w:rsid w:val="00A47D33"/>
    <w:rsid w:val="00A47F67"/>
    <w:rsid w:val="00A47F9C"/>
    <w:rsid w:val="00A47FD4"/>
    <w:rsid w:val="00A500DA"/>
    <w:rsid w:val="00A50186"/>
    <w:rsid w:val="00A50285"/>
    <w:rsid w:val="00A5033D"/>
    <w:rsid w:val="00A50391"/>
    <w:rsid w:val="00A506C0"/>
    <w:rsid w:val="00A5077F"/>
    <w:rsid w:val="00A5090C"/>
    <w:rsid w:val="00A50918"/>
    <w:rsid w:val="00A50A5E"/>
    <w:rsid w:val="00A50AE8"/>
    <w:rsid w:val="00A50DD4"/>
    <w:rsid w:val="00A50FC9"/>
    <w:rsid w:val="00A51194"/>
    <w:rsid w:val="00A513C6"/>
    <w:rsid w:val="00A51671"/>
    <w:rsid w:val="00A51749"/>
    <w:rsid w:val="00A51837"/>
    <w:rsid w:val="00A51D47"/>
    <w:rsid w:val="00A51DC8"/>
    <w:rsid w:val="00A51E5A"/>
    <w:rsid w:val="00A51EF7"/>
    <w:rsid w:val="00A51FA4"/>
    <w:rsid w:val="00A5236E"/>
    <w:rsid w:val="00A52396"/>
    <w:rsid w:val="00A5248F"/>
    <w:rsid w:val="00A52710"/>
    <w:rsid w:val="00A5271F"/>
    <w:rsid w:val="00A52744"/>
    <w:rsid w:val="00A52851"/>
    <w:rsid w:val="00A52908"/>
    <w:rsid w:val="00A529B7"/>
    <w:rsid w:val="00A52A09"/>
    <w:rsid w:val="00A52C35"/>
    <w:rsid w:val="00A52CA3"/>
    <w:rsid w:val="00A52D07"/>
    <w:rsid w:val="00A52E61"/>
    <w:rsid w:val="00A52E6E"/>
    <w:rsid w:val="00A52EC0"/>
    <w:rsid w:val="00A52F29"/>
    <w:rsid w:val="00A531E0"/>
    <w:rsid w:val="00A53562"/>
    <w:rsid w:val="00A53620"/>
    <w:rsid w:val="00A5362B"/>
    <w:rsid w:val="00A537F4"/>
    <w:rsid w:val="00A53CD7"/>
    <w:rsid w:val="00A53F11"/>
    <w:rsid w:val="00A53F21"/>
    <w:rsid w:val="00A5410D"/>
    <w:rsid w:val="00A541F9"/>
    <w:rsid w:val="00A54240"/>
    <w:rsid w:val="00A54388"/>
    <w:rsid w:val="00A543FE"/>
    <w:rsid w:val="00A5454E"/>
    <w:rsid w:val="00A54572"/>
    <w:rsid w:val="00A5473F"/>
    <w:rsid w:val="00A547EF"/>
    <w:rsid w:val="00A5490D"/>
    <w:rsid w:val="00A54B0A"/>
    <w:rsid w:val="00A54BB9"/>
    <w:rsid w:val="00A5517B"/>
    <w:rsid w:val="00A554E7"/>
    <w:rsid w:val="00A55506"/>
    <w:rsid w:val="00A55694"/>
    <w:rsid w:val="00A556BB"/>
    <w:rsid w:val="00A5570D"/>
    <w:rsid w:val="00A55859"/>
    <w:rsid w:val="00A5587C"/>
    <w:rsid w:val="00A55916"/>
    <w:rsid w:val="00A55A02"/>
    <w:rsid w:val="00A55B1C"/>
    <w:rsid w:val="00A55B1F"/>
    <w:rsid w:val="00A55DF5"/>
    <w:rsid w:val="00A55E01"/>
    <w:rsid w:val="00A55E68"/>
    <w:rsid w:val="00A55EA1"/>
    <w:rsid w:val="00A55FD1"/>
    <w:rsid w:val="00A560B3"/>
    <w:rsid w:val="00A560F5"/>
    <w:rsid w:val="00A56262"/>
    <w:rsid w:val="00A56356"/>
    <w:rsid w:val="00A5646A"/>
    <w:rsid w:val="00A5657F"/>
    <w:rsid w:val="00A565AD"/>
    <w:rsid w:val="00A565FB"/>
    <w:rsid w:val="00A566B8"/>
    <w:rsid w:val="00A566DB"/>
    <w:rsid w:val="00A56840"/>
    <w:rsid w:val="00A568CD"/>
    <w:rsid w:val="00A56A24"/>
    <w:rsid w:val="00A56A7A"/>
    <w:rsid w:val="00A56B33"/>
    <w:rsid w:val="00A56B4F"/>
    <w:rsid w:val="00A56D97"/>
    <w:rsid w:val="00A56DA0"/>
    <w:rsid w:val="00A56DC3"/>
    <w:rsid w:val="00A56F97"/>
    <w:rsid w:val="00A57049"/>
    <w:rsid w:val="00A5709B"/>
    <w:rsid w:val="00A570B6"/>
    <w:rsid w:val="00A570C0"/>
    <w:rsid w:val="00A570FB"/>
    <w:rsid w:val="00A5729E"/>
    <w:rsid w:val="00A574E3"/>
    <w:rsid w:val="00A57679"/>
    <w:rsid w:val="00A577F4"/>
    <w:rsid w:val="00A57913"/>
    <w:rsid w:val="00A57A16"/>
    <w:rsid w:val="00A57A6E"/>
    <w:rsid w:val="00A57AE3"/>
    <w:rsid w:val="00A57C6C"/>
    <w:rsid w:val="00A57D64"/>
    <w:rsid w:val="00A57D8D"/>
    <w:rsid w:val="00A57F76"/>
    <w:rsid w:val="00A57FA3"/>
    <w:rsid w:val="00A6010E"/>
    <w:rsid w:val="00A60157"/>
    <w:rsid w:val="00A60274"/>
    <w:rsid w:val="00A60305"/>
    <w:rsid w:val="00A60605"/>
    <w:rsid w:val="00A60932"/>
    <w:rsid w:val="00A60A12"/>
    <w:rsid w:val="00A60A86"/>
    <w:rsid w:val="00A60DB7"/>
    <w:rsid w:val="00A60F31"/>
    <w:rsid w:val="00A613BE"/>
    <w:rsid w:val="00A61490"/>
    <w:rsid w:val="00A614A3"/>
    <w:rsid w:val="00A614DD"/>
    <w:rsid w:val="00A61503"/>
    <w:rsid w:val="00A615BE"/>
    <w:rsid w:val="00A61B1A"/>
    <w:rsid w:val="00A61B38"/>
    <w:rsid w:val="00A61C52"/>
    <w:rsid w:val="00A61E2E"/>
    <w:rsid w:val="00A62352"/>
    <w:rsid w:val="00A623C4"/>
    <w:rsid w:val="00A6265E"/>
    <w:rsid w:val="00A6280E"/>
    <w:rsid w:val="00A62C02"/>
    <w:rsid w:val="00A62D34"/>
    <w:rsid w:val="00A62D5F"/>
    <w:rsid w:val="00A63235"/>
    <w:rsid w:val="00A6327D"/>
    <w:rsid w:val="00A632FD"/>
    <w:rsid w:val="00A6349F"/>
    <w:rsid w:val="00A63512"/>
    <w:rsid w:val="00A636C5"/>
    <w:rsid w:val="00A637E7"/>
    <w:rsid w:val="00A638E1"/>
    <w:rsid w:val="00A63908"/>
    <w:rsid w:val="00A63957"/>
    <w:rsid w:val="00A63BE7"/>
    <w:rsid w:val="00A63C2D"/>
    <w:rsid w:val="00A63EDA"/>
    <w:rsid w:val="00A641E5"/>
    <w:rsid w:val="00A64371"/>
    <w:rsid w:val="00A643C2"/>
    <w:rsid w:val="00A64402"/>
    <w:rsid w:val="00A64480"/>
    <w:rsid w:val="00A6449C"/>
    <w:rsid w:val="00A644D4"/>
    <w:rsid w:val="00A64543"/>
    <w:rsid w:val="00A646EA"/>
    <w:rsid w:val="00A64717"/>
    <w:rsid w:val="00A64882"/>
    <w:rsid w:val="00A648BB"/>
    <w:rsid w:val="00A649A3"/>
    <w:rsid w:val="00A649AA"/>
    <w:rsid w:val="00A649EC"/>
    <w:rsid w:val="00A64ABC"/>
    <w:rsid w:val="00A64ADB"/>
    <w:rsid w:val="00A64B01"/>
    <w:rsid w:val="00A64E95"/>
    <w:rsid w:val="00A64E98"/>
    <w:rsid w:val="00A64FEB"/>
    <w:rsid w:val="00A65164"/>
    <w:rsid w:val="00A6537F"/>
    <w:rsid w:val="00A65489"/>
    <w:rsid w:val="00A657FA"/>
    <w:rsid w:val="00A65977"/>
    <w:rsid w:val="00A6597D"/>
    <w:rsid w:val="00A65C9A"/>
    <w:rsid w:val="00A65E93"/>
    <w:rsid w:val="00A66010"/>
    <w:rsid w:val="00A6607B"/>
    <w:rsid w:val="00A661A3"/>
    <w:rsid w:val="00A66276"/>
    <w:rsid w:val="00A662EF"/>
    <w:rsid w:val="00A663C3"/>
    <w:rsid w:val="00A66503"/>
    <w:rsid w:val="00A6660B"/>
    <w:rsid w:val="00A66638"/>
    <w:rsid w:val="00A66775"/>
    <w:rsid w:val="00A6684C"/>
    <w:rsid w:val="00A6699E"/>
    <w:rsid w:val="00A66A1B"/>
    <w:rsid w:val="00A66AA2"/>
    <w:rsid w:val="00A66B37"/>
    <w:rsid w:val="00A66BDC"/>
    <w:rsid w:val="00A66BE7"/>
    <w:rsid w:val="00A66C45"/>
    <w:rsid w:val="00A66CB3"/>
    <w:rsid w:val="00A66E1F"/>
    <w:rsid w:val="00A66EB9"/>
    <w:rsid w:val="00A66F2B"/>
    <w:rsid w:val="00A6716E"/>
    <w:rsid w:val="00A67374"/>
    <w:rsid w:val="00A67610"/>
    <w:rsid w:val="00A67688"/>
    <w:rsid w:val="00A67699"/>
    <w:rsid w:val="00A67726"/>
    <w:rsid w:val="00A6772C"/>
    <w:rsid w:val="00A6785A"/>
    <w:rsid w:val="00A678C7"/>
    <w:rsid w:val="00A6798F"/>
    <w:rsid w:val="00A679FE"/>
    <w:rsid w:val="00A67C33"/>
    <w:rsid w:val="00A67D48"/>
    <w:rsid w:val="00A700AE"/>
    <w:rsid w:val="00A70107"/>
    <w:rsid w:val="00A7039F"/>
    <w:rsid w:val="00A70476"/>
    <w:rsid w:val="00A704DA"/>
    <w:rsid w:val="00A70539"/>
    <w:rsid w:val="00A705FD"/>
    <w:rsid w:val="00A70626"/>
    <w:rsid w:val="00A706A6"/>
    <w:rsid w:val="00A70888"/>
    <w:rsid w:val="00A70893"/>
    <w:rsid w:val="00A70DA9"/>
    <w:rsid w:val="00A70DFA"/>
    <w:rsid w:val="00A70FC7"/>
    <w:rsid w:val="00A710F6"/>
    <w:rsid w:val="00A711E2"/>
    <w:rsid w:val="00A713D4"/>
    <w:rsid w:val="00A7153D"/>
    <w:rsid w:val="00A7170F"/>
    <w:rsid w:val="00A719CF"/>
    <w:rsid w:val="00A71A47"/>
    <w:rsid w:val="00A71ABC"/>
    <w:rsid w:val="00A71AE4"/>
    <w:rsid w:val="00A71BEC"/>
    <w:rsid w:val="00A71E84"/>
    <w:rsid w:val="00A71F36"/>
    <w:rsid w:val="00A71FA8"/>
    <w:rsid w:val="00A7207E"/>
    <w:rsid w:val="00A72122"/>
    <w:rsid w:val="00A7220C"/>
    <w:rsid w:val="00A72453"/>
    <w:rsid w:val="00A725E5"/>
    <w:rsid w:val="00A7269B"/>
    <w:rsid w:val="00A72899"/>
    <w:rsid w:val="00A72AA7"/>
    <w:rsid w:val="00A72AF1"/>
    <w:rsid w:val="00A730E4"/>
    <w:rsid w:val="00A731A4"/>
    <w:rsid w:val="00A73345"/>
    <w:rsid w:val="00A738FE"/>
    <w:rsid w:val="00A739C5"/>
    <w:rsid w:val="00A73A03"/>
    <w:rsid w:val="00A73AEE"/>
    <w:rsid w:val="00A73DD0"/>
    <w:rsid w:val="00A73E88"/>
    <w:rsid w:val="00A73EA6"/>
    <w:rsid w:val="00A74601"/>
    <w:rsid w:val="00A747BF"/>
    <w:rsid w:val="00A747F1"/>
    <w:rsid w:val="00A749EB"/>
    <w:rsid w:val="00A74DEC"/>
    <w:rsid w:val="00A7507A"/>
    <w:rsid w:val="00A750A2"/>
    <w:rsid w:val="00A7513F"/>
    <w:rsid w:val="00A752CC"/>
    <w:rsid w:val="00A753DD"/>
    <w:rsid w:val="00A753EE"/>
    <w:rsid w:val="00A75402"/>
    <w:rsid w:val="00A755F0"/>
    <w:rsid w:val="00A7573C"/>
    <w:rsid w:val="00A758CF"/>
    <w:rsid w:val="00A75914"/>
    <w:rsid w:val="00A75939"/>
    <w:rsid w:val="00A75946"/>
    <w:rsid w:val="00A75964"/>
    <w:rsid w:val="00A75C78"/>
    <w:rsid w:val="00A75CA5"/>
    <w:rsid w:val="00A75F40"/>
    <w:rsid w:val="00A7600A"/>
    <w:rsid w:val="00A76143"/>
    <w:rsid w:val="00A76289"/>
    <w:rsid w:val="00A76351"/>
    <w:rsid w:val="00A763A2"/>
    <w:rsid w:val="00A763F7"/>
    <w:rsid w:val="00A76583"/>
    <w:rsid w:val="00A76730"/>
    <w:rsid w:val="00A76A33"/>
    <w:rsid w:val="00A76C27"/>
    <w:rsid w:val="00A76C70"/>
    <w:rsid w:val="00A771C2"/>
    <w:rsid w:val="00A77208"/>
    <w:rsid w:val="00A77397"/>
    <w:rsid w:val="00A773DA"/>
    <w:rsid w:val="00A7749D"/>
    <w:rsid w:val="00A775BD"/>
    <w:rsid w:val="00A7761C"/>
    <w:rsid w:val="00A77705"/>
    <w:rsid w:val="00A77725"/>
    <w:rsid w:val="00A778D6"/>
    <w:rsid w:val="00A77962"/>
    <w:rsid w:val="00A77A6F"/>
    <w:rsid w:val="00A77C37"/>
    <w:rsid w:val="00A80017"/>
    <w:rsid w:val="00A802FC"/>
    <w:rsid w:val="00A80406"/>
    <w:rsid w:val="00A8046D"/>
    <w:rsid w:val="00A80473"/>
    <w:rsid w:val="00A8058A"/>
    <w:rsid w:val="00A8075E"/>
    <w:rsid w:val="00A807DA"/>
    <w:rsid w:val="00A808C3"/>
    <w:rsid w:val="00A80934"/>
    <w:rsid w:val="00A80AB1"/>
    <w:rsid w:val="00A80B27"/>
    <w:rsid w:val="00A80B93"/>
    <w:rsid w:val="00A80E63"/>
    <w:rsid w:val="00A80E78"/>
    <w:rsid w:val="00A80FB3"/>
    <w:rsid w:val="00A80FF9"/>
    <w:rsid w:val="00A8112A"/>
    <w:rsid w:val="00A812C1"/>
    <w:rsid w:val="00A81408"/>
    <w:rsid w:val="00A814A4"/>
    <w:rsid w:val="00A814F5"/>
    <w:rsid w:val="00A81852"/>
    <w:rsid w:val="00A81CC2"/>
    <w:rsid w:val="00A81E92"/>
    <w:rsid w:val="00A81FE6"/>
    <w:rsid w:val="00A8204B"/>
    <w:rsid w:val="00A82050"/>
    <w:rsid w:val="00A82408"/>
    <w:rsid w:val="00A82448"/>
    <w:rsid w:val="00A8261D"/>
    <w:rsid w:val="00A826F1"/>
    <w:rsid w:val="00A82917"/>
    <w:rsid w:val="00A829D2"/>
    <w:rsid w:val="00A82B15"/>
    <w:rsid w:val="00A82CA8"/>
    <w:rsid w:val="00A82DEB"/>
    <w:rsid w:val="00A82E1E"/>
    <w:rsid w:val="00A82EF2"/>
    <w:rsid w:val="00A83047"/>
    <w:rsid w:val="00A832C8"/>
    <w:rsid w:val="00A83528"/>
    <w:rsid w:val="00A8368F"/>
    <w:rsid w:val="00A83786"/>
    <w:rsid w:val="00A83805"/>
    <w:rsid w:val="00A83945"/>
    <w:rsid w:val="00A839A0"/>
    <w:rsid w:val="00A83B4D"/>
    <w:rsid w:val="00A83B77"/>
    <w:rsid w:val="00A83C7C"/>
    <w:rsid w:val="00A83C9B"/>
    <w:rsid w:val="00A83D00"/>
    <w:rsid w:val="00A83E4E"/>
    <w:rsid w:val="00A84058"/>
    <w:rsid w:val="00A84119"/>
    <w:rsid w:val="00A84317"/>
    <w:rsid w:val="00A844FB"/>
    <w:rsid w:val="00A848AB"/>
    <w:rsid w:val="00A849F8"/>
    <w:rsid w:val="00A84A0E"/>
    <w:rsid w:val="00A84D3A"/>
    <w:rsid w:val="00A850A7"/>
    <w:rsid w:val="00A850EF"/>
    <w:rsid w:val="00A855B4"/>
    <w:rsid w:val="00A856F5"/>
    <w:rsid w:val="00A857AD"/>
    <w:rsid w:val="00A857E3"/>
    <w:rsid w:val="00A85808"/>
    <w:rsid w:val="00A8586E"/>
    <w:rsid w:val="00A85968"/>
    <w:rsid w:val="00A85B48"/>
    <w:rsid w:val="00A85B65"/>
    <w:rsid w:val="00A85D71"/>
    <w:rsid w:val="00A85E4B"/>
    <w:rsid w:val="00A85E5A"/>
    <w:rsid w:val="00A85ECD"/>
    <w:rsid w:val="00A85F25"/>
    <w:rsid w:val="00A8610A"/>
    <w:rsid w:val="00A86296"/>
    <w:rsid w:val="00A8647D"/>
    <w:rsid w:val="00A864C2"/>
    <w:rsid w:val="00A8651B"/>
    <w:rsid w:val="00A86530"/>
    <w:rsid w:val="00A8666E"/>
    <w:rsid w:val="00A86948"/>
    <w:rsid w:val="00A86987"/>
    <w:rsid w:val="00A86A9D"/>
    <w:rsid w:val="00A86B48"/>
    <w:rsid w:val="00A86E7E"/>
    <w:rsid w:val="00A86F5C"/>
    <w:rsid w:val="00A870C9"/>
    <w:rsid w:val="00A87251"/>
    <w:rsid w:val="00A87288"/>
    <w:rsid w:val="00A872C4"/>
    <w:rsid w:val="00A8741E"/>
    <w:rsid w:val="00A8744B"/>
    <w:rsid w:val="00A8764D"/>
    <w:rsid w:val="00A87795"/>
    <w:rsid w:val="00A879C2"/>
    <w:rsid w:val="00A87A58"/>
    <w:rsid w:val="00A87BB2"/>
    <w:rsid w:val="00A87DFC"/>
    <w:rsid w:val="00A87F6B"/>
    <w:rsid w:val="00A87F79"/>
    <w:rsid w:val="00A87FAE"/>
    <w:rsid w:val="00A87FB0"/>
    <w:rsid w:val="00A87FF1"/>
    <w:rsid w:val="00A90035"/>
    <w:rsid w:val="00A90112"/>
    <w:rsid w:val="00A90392"/>
    <w:rsid w:val="00A9041D"/>
    <w:rsid w:val="00A906CC"/>
    <w:rsid w:val="00A906E6"/>
    <w:rsid w:val="00A908EB"/>
    <w:rsid w:val="00A9099A"/>
    <w:rsid w:val="00A90BD6"/>
    <w:rsid w:val="00A90C61"/>
    <w:rsid w:val="00A90D1D"/>
    <w:rsid w:val="00A90D35"/>
    <w:rsid w:val="00A91047"/>
    <w:rsid w:val="00A9111F"/>
    <w:rsid w:val="00A91410"/>
    <w:rsid w:val="00A91512"/>
    <w:rsid w:val="00A9157E"/>
    <w:rsid w:val="00A915B8"/>
    <w:rsid w:val="00A91990"/>
    <w:rsid w:val="00A91A2E"/>
    <w:rsid w:val="00A91A38"/>
    <w:rsid w:val="00A91D06"/>
    <w:rsid w:val="00A91E6E"/>
    <w:rsid w:val="00A91F81"/>
    <w:rsid w:val="00A9215C"/>
    <w:rsid w:val="00A92290"/>
    <w:rsid w:val="00A92391"/>
    <w:rsid w:val="00A9246B"/>
    <w:rsid w:val="00A927A2"/>
    <w:rsid w:val="00A92924"/>
    <w:rsid w:val="00A929FE"/>
    <w:rsid w:val="00A92D25"/>
    <w:rsid w:val="00A92D86"/>
    <w:rsid w:val="00A92DB6"/>
    <w:rsid w:val="00A92DDC"/>
    <w:rsid w:val="00A92EF6"/>
    <w:rsid w:val="00A93174"/>
    <w:rsid w:val="00A93258"/>
    <w:rsid w:val="00A93373"/>
    <w:rsid w:val="00A933CD"/>
    <w:rsid w:val="00A93558"/>
    <w:rsid w:val="00A9359E"/>
    <w:rsid w:val="00A93624"/>
    <w:rsid w:val="00A9379C"/>
    <w:rsid w:val="00A937AF"/>
    <w:rsid w:val="00A93811"/>
    <w:rsid w:val="00A93818"/>
    <w:rsid w:val="00A93822"/>
    <w:rsid w:val="00A93858"/>
    <w:rsid w:val="00A93920"/>
    <w:rsid w:val="00A93972"/>
    <w:rsid w:val="00A939D6"/>
    <w:rsid w:val="00A93ABD"/>
    <w:rsid w:val="00A93AD4"/>
    <w:rsid w:val="00A93D0A"/>
    <w:rsid w:val="00A93D19"/>
    <w:rsid w:val="00A93DB0"/>
    <w:rsid w:val="00A94052"/>
    <w:rsid w:val="00A9460C"/>
    <w:rsid w:val="00A94852"/>
    <w:rsid w:val="00A948CB"/>
    <w:rsid w:val="00A94A0B"/>
    <w:rsid w:val="00A94ABD"/>
    <w:rsid w:val="00A94CFA"/>
    <w:rsid w:val="00A94D4D"/>
    <w:rsid w:val="00A94E54"/>
    <w:rsid w:val="00A94E7F"/>
    <w:rsid w:val="00A94F29"/>
    <w:rsid w:val="00A95121"/>
    <w:rsid w:val="00A951F5"/>
    <w:rsid w:val="00A951FB"/>
    <w:rsid w:val="00A95376"/>
    <w:rsid w:val="00A95578"/>
    <w:rsid w:val="00A957D9"/>
    <w:rsid w:val="00A9595B"/>
    <w:rsid w:val="00A95982"/>
    <w:rsid w:val="00A95BD3"/>
    <w:rsid w:val="00A95D6D"/>
    <w:rsid w:val="00A95F71"/>
    <w:rsid w:val="00A967A4"/>
    <w:rsid w:val="00A9693D"/>
    <w:rsid w:val="00A96995"/>
    <w:rsid w:val="00A96FFC"/>
    <w:rsid w:val="00A970A1"/>
    <w:rsid w:val="00A970DD"/>
    <w:rsid w:val="00A974B6"/>
    <w:rsid w:val="00A9775D"/>
    <w:rsid w:val="00A9777C"/>
    <w:rsid w:val="00A978E5"/>
    <w:rsid w:val="00A97A82"/>
    <w:rsid w:val="00A97AB0"/>
    <w:rsid w:val="00A97AC9"/>
    <w:rsid w:val="00A97B5F"/>
    <w:rsid w:val="00A97B84"/>
    <w:rsid w:val="00A97CB9"/>
    <w:rsid w:val="00A97EC2"/>
    <w:rsid w:val="00A97FCC"/>
    <w:rsid w:val="00AA0003"/>
    <w:rsid w:val="00AA00A8"/>
    <w:rsid w:val="00AA01B7"/>
    <w:rsid w:val="00AA01C1"/>
    <w:rsid w:val="00AA037C"/>
    <w:rsid w:val="00AA0432"/>
    <w:rsid w:val="00AA0668"/>
    <w:rsid w:val="00AA08E8"/>
    <w:rsid w:val="00AA08F4"/>
    <w:rsid w:val="00AA0904"/>
    <w:rsid w:val="00AA0944"/>
    <w:rsid w:val="00AA0C51"/>
    <w:rsid w:val="00AA0C8D"/>
    <w:rsid w:val="00AA0E66"/>
    <w:rsid w:val="00AA10C2"/>
    <w:rsid w:val="00AA1181"/>
    <w:rsid w:val="00AA14EB"/>
    <w:rsid w:val="00AA1500"/>
    <w:rsid w:val="00AA171F"/>
    <w:rsid w:val="00AA173C"/>
    <w:rsid w:val="00AA17EC"/>
    <w:rsid w:val="00AA18BF"/>
    <w:rsid w:val="00AA18CE"/>
    <w:rsid w:val="00AA195C"/>
    <w:rsid w:val="00AA1B4A"/>
    <w:rsid w:val="00AA1D67"/>
    <w:rsid w:val="00AA1DE1"/>
    <w:rsid w:val="00AA1EAA"/>
    <w:rsid w:val="00AA1F2A"/>
    <w:rsid w:val="00AA2057"/>
    <w:rsid w:val="00AA205A"/>
    <w:rsid w:val="00AA215B"/>
    <w:rsid w:val="00AA24D4"/>
    <w:rsid w:val="00AA2672"/>
    <w:rsid w:val="00AA28EE"/>
    <w:rsid w:val="00AA28EF"/>
    <w:rsid w:val="00AA2A03"/>
    <w:rsid w:val="00AA2AB4"/>
    <w:rsid w:val="00AA2ADB"/>
    <w:rsid w:val="00AA2B06"/>
    <w:rsid w:val="00AA2C16"/>
    <w:rsid w:val="00AA2ED2"/>
    <w:rsid w:val="00AA30AC"/>
    <w:rsid w:val="00AA3131"/>
    <w:rsid w:val="00AA33B7"/>
    <w:rsid w:val="00AA35C0"/>
    <w:rsid w:val="00AA388B"/>
    <w:rsid w:val="00AA39A7"/>
    <w:rsid w:val="00AA3B6E"/>
    <w:rsid w:val="00AA3C0B"/>
    <w:rsid w:val="00AA3CA6"/>
    <w:rsid w:val="00AA3DAB"/>
    <w:rsid w:val="00AA3E2A"/>
    <w:rsid w:val="00AA3F0A"/>
    <w:rsid w:val="00AA3F3D"/>
    <w:rsid w:val="00AA3FB8"/>
    <w:rsid w:val="00AA4120"/>
    <w:rsid w:val="00AA417A"/>
    <w:rsid w:val="00AA4219"/>
    <w:rsid w:val="00AA427B"/>
    <w:rsid w:val="00AA4621"/>
    <w:rsid w:val="00AA462A"/>
    <w:rsid w:val="00AA4633"/>
    <w:rsid w:val="00AA46C5"/>
    <w:rsid w:val="00AA481C"/>
    <w:rsid w:val="00AA4A82"/>
    <w:rsid w:val="00AA4A83"/>
    <w:rsid w:val="00AA4ABE"/>
    <w:rsid w:val="00AA4B8A"/>
    <w:rsid w:val="00AA4BB8"/>
    <w:rsid w:val="00AA4C4B"/>
    <w:rsid w:val="00AA4CF0"/>
    <w:rsid w:val="00AA4D04"/>
    <w:rsid w:val="00AA4D6C"/>
    <w:rsid w:val="00AA4F1A"/>
    <w:rsid w:val="00AA5035"/>
    <w:rsid w:val="00AA5120"/>
    <w:rsid w:val="00AA530B"/>
    <w:rsid w:val="00AA5323"/>
    <w:rsid w:val="00AA532A"/>
    <w:rsid w:val="00AA53BB"/>
    <w:rsid w:val="00AA542A"/>
    <w:rsid w:val="00AA543B"/>
    <w:rsid w:val="00AA55AE"/>
    <w:rsid w:val="00AA5622"/>
    <w:rsid w:val="00AA573C"/>
    <w:rsid w:val="00AA574F"/>
    <w:rsid w:val="00AA5770"/>
    <w:rsid w:val="00AA5A23"/>
    <w:rsid w:val="00AA5AA8"/>
    <w:rsid w:val="00AA5FE5"/>
    <w:rsid w:val="00AA604E"/>
    <w:rsid w:val="00AA60CB"/>
    <w:rsid w:val="00AA61CE"/>
    <w:rsid w:val="00AA627F"/>
    <w:rsid w:val="00AA682B"/>
    <w:rsid w:val="00AA69D6"/>
    <w:rsid w:val="00AA70E0"/>
    <w:rsid w:val="00AA7362"/>
    <w:rsid w:val="00AA752E"/>
    <w:rsid w:val="00AA75E1"/>
    <w:rsid w:val="00AA7629"/>
    <w:rsid w:val="00AA766B"/>
    <w:rsid w:val="00AA77A6"/>
    <w:rsid w:val="00AA788A"/>
    <w:rsid w:val="00AA7982"/>
    <w:rsid w:val="00AA7B46"/>
    <w:rsid w:val="00AA7C9E"/>
    <w:rsid w:val="00AA7D1B"/>
    <w:rsid w:val="00AA7E35"/>
    <w:rsid w:val="00AA7F20"/>
    <w:rsid w:val="00AB014D"/>
    <w:rsid w:val="00AB016A"/>
    <w:rsid w:val="00AB0235"/>
    <w:rsid w:val="00AB02CE"/>
    <w:rsid w:val="00AB0394"/>
    <w:rsid w:val="00AB07F1"/>
    <w:rsid w:val="00AB086B"/>
    <w:rsid w:val="00AB0A4A"/>
    <w:rsid w:val="00AB0A4D"/>
    <w:rsid w:val="00AB0A93"/>
    <w:rsid w:val="00AB0AAB"/>
    <w:rsid w:val="00AB0BEB"/>
    <w:rsid w:val="00AB0C49"/>
    <w:rsid w:val="00AB0C4A"/>
    <w:rsid w:val="00AB0CDC"/>
    <w:rsid w:val="00AB0CF6"/>
    <w:rsid w:val="00AB0DE3"/>
    <w:rsid w:val="00AB0E4C"/>
    <w:rsid w:val="00AB0F12"/>
    <w:rsid w:val="00AB105D"/>
    <w:rsid w:val="00AB1066"/>
    <w:rsid w:val="00AB118D"/>
    <w:rsid w:val="00AB141F"/>
    <w:rsid w:val="00AB144C"/>
    <w:rsid w:val="00AB1663"/>
    <w:rsid w:val="00AB1720"/>
    <w:rsid w:val="00AB192E"/>
    <w:rsid w:val="00AB1A48"/>
    <w:rsid w:val="00AB1A70"/>
    <w:rsid w:val="00AB1A86"/>
    <w:rsid w:val="00AB1BAF"/>
    <w:rsid w:val="00AB1BBE"/>
    <w:rsid w:val="00AB1C1C"/>
    <w:rsid w:val="00AB1CBE"/>
    <w:rsid w:val="00AB2165"/>
    <w:rsid w:val="00AB2194"/>
    <w:rsid w:val="00AB21FD"/>
    <w:rsid w:val="00AB225D"/>
    <w:rsid w:val="00AB236D"/>
    <w:rsid w:val="00AB2698"/>
    <w:rsid w:val="00AB2699"/>
    <w:rsid w:val="00AB26AA"/>
    <w:rsid w:val="00AB2883"/>
    <w:rsid w:val="00AB292E"/>
    <w:rsid w:val="00AB2956"/>
    <w:rsid w:val="00AB2A33"/>
    <w:rsid w:val="00AB2B83"/>
    <w:rsid w:val="00AB2B9B"/>
    <w:rsid w:val="00AB2CAE"/>
    <w:rsid w:val="00AB2CBA"/>
    <w:rsid w:val="00AB2CE4"/>
    <w:rsid w:val="00AB2D89"/>
    <w:rsid w:val="00AB2E26"/>
    <w:rsid w:val="00AB2F46"/>
    <w:rsid w:val="00AB2F54"/>
    <w:rsid w:val="00AB2F58"/>
    <w:rsid w:val="00AB2FDA"/>
    <w:rsid w:val="00AB322A"/>
    <w:rsid w:val="00AB3272"/>
    <w:rsid w:val="00AB33E6"/>
    <w:rsid w:val="00AB3583"/>
    <w:rsid w:val="00AB3616"/>
    <w:rsid w:val="00AB3790"/>
    <w:rsid w:val="00AB38A1"/>
    <w:rsid w:val="00AB3A58"/>
    <w:rsid w:val="00AB3AFD"/>
    <w:rsid w:val="00AB3B9A"/>
    <w:rsid w:val="00AB3D49"/>
    <w:rsid w:val="00AB3F17"/>
    <w:rsid w:val="00AB40F3"/>
    <w:rsid w:val="00AB4124"/>
    <w:rsid w:val="00AB426D"/>
    <w:rsid w:val="00AB43D7"/>
    <w:rsid w:val="00AB4679"/>
    <w:rsid w:val="00AB46F4"/>
    <w:rsid w:val="00AB4977"/>
    <w:rsid w:val="00AB4D2A"/>
    <w:rsid w:val="00AB5023"/>
    <w:rsid w:val="00AB5161"/>
    <w:rsid w:val="00AB519D"/>
    <w:rsid w:val="00AB52A1"/>
    <w:rsid w:val="00AB52AB"/>
    <w:rsid w:val="00AB56A8"/>
    <w:rsid w:val="00AB57E7"/>
    <w:rsid w:val="00AB5825"/>
    <w:rsid w:val="00AB59C3"/>
    <w:rsid w:val="00AB5AF6"/>
    <w:rsid w:val="00AB5BC7"/>
    <w:rsid w:val="00AB5CF1"/>
    <w:rsid w:val="00AB5EA5"/>
    <w:rsid w:val="00AB5FBF"/>
    <w:rsid w:val="00AB6146"/>
    <w:rsid w:val="00AB6283"/>
    <w:rsid w:val="00AB62AE"/>
    <w:rsid w:val="00AB63A5"/>
    <w:rsid w:val="00AB648F"/>
    <w:rsid w:val="00AB64D9"/>
    <w:rsid w:val="00AB66D5"/>
    <w:rsid w:val="00AB67AE"/>
    <w:rsid w:val="00AB689B"/>
    <w:rsid w:val="00AB6A28"/>
    <w:rsid w:val="00AB6A5C"/>
    <w:rsid w:val="00AB6A7D"/>
    <w:rsid w:val="00AB6AE6"/>
    <w:rsid w:val="00AB6CAF"/>
    <w:rsid w:val="00AB6CF2"/>
    <w:rsid w:val="00AB6DC7"/>
    <w:rsid w:val="00AB6DD2"/>
    <w:rsid w:val="00AB6E11"/>
    <w:rsid w:val="00AB6F2F"/>
    <w:rsid w:val="00AB701E"/>
    <w:rsid w:val="00AB7110"/>
    <w:rsid w:val="00AB72A2"/>
    <w:rsid w:val="00AB72D9"/>
    <w:rsid w:val="00AB7881"/>
    <w:rsid w:val="00AB78E1"/>
    <w:rsid w:val="00AB7DE8"/>
    <w:rsid w:val="00AC0010"/>
    <w:rsid w:val="00AC00D4"/>
    <w:rsid w:val="00AC01F2"/>
    <w:rsid w:val="00AC0398"/>
    <w:rsid w:val="00AC08C3"/>
    <w:rsid w:val="00AC0AD0"/>
    <w:rsid w:val="00AC0AFF"/>
    <w:rsid w:val="00AC0B85"/>
    <w:rsid w:val="00AC0C01"/>
    <w:rsid w:val="00AC1145"/>
    <w:rsid w:val="00AC1151"/>
    <w:rsid w:val="00AC12C2"/>
    <w:rsid w:val="00AC12D7"/>
    <w:rsid w:val="00AC1347"/>
    <w:rsid w:val="00AC1496"/>
    <w:rsid w:val="00AC17BE"/>
    <w:rsid w:val="00AC17E0"/>
    <w:rsid w:val="00AC1892"/>
    <w:rsid w:val="00AC18C8"/>
    <w:rsid w:val="00AC1932"/>
    <w:rsid w:val="00AC1A04"/>
    <w:rsid w:val="00AC1CDD"/>
    <w:rsid w:val="00AC1D15"/>
    <w:rsid w:val="00AC1D67"/>
    <w:rsid w:val="00AC1ED0"/>
    <w:rsid w:val="00AC214D"/>
    <w:rsid w:val="00AC2394"/>
    <w:rsid w:val="00AC24E1"/>
    <w:rsid w:val="00AC2508"/>
    <w:rsid w:val="00AC272E"/>
    <w:rsid w:val="00AC2B68"/>
    <w:rsid w:val="00AC2B86"/>
    <w:rsid w:val="00AC2DF8"/>
    <w:rsid w:val="00AC2E38"/>
    <w:rsid w:val="00AC2EE3"/>
    <w:rsid w:val="00AC2F56"/>
    <w:rsid w:val="00AC31EB"/>
    <w:rsid w:val="00AC339A"/>
    <w:rsid w:val="00AC344F"/>
    <w:rsid w:val="00AC34C7"/>
    <w:rsid w:val="00AC3545"/>
    <w:rsid w:val="00AC356A"/>
    <w:rsid w:val="00AC3619"/>
    <w:rsid w:val="00AC366D"/>
    <w:rsid w:val="00AC3936"/>
    <w:rsid w:val="00AC39AD"/>
    <w:rsid w:val="00AC3A1A"/>
    <w:rsid w:val="00AC3A21"/>
    <w:rsid w:val="00AC3C0A"/>
    <w:rsid w:val="00AC3CBA"/>
    <w:rsid w:val="00AC3D6D"/>
    <w:rsid w:val="00AC4058"/>
    <w:rsid w:val="00AC413E"/>
    <w:rsid w:val="00AC42A2"/>
    <w:rsid w:val="00AC439A"/>
    <w:rsid w:val="00AC4450"/>
    <w:rsid w:val="00AC44E1"/>
    <w:rsid w:val="00AC478C"/>
    <w:rsid w:val="00AC4794"/>
    <w:rsid w:val="00AC47E3"/>
    <w:rsid w:val="00AC482F"/>
    <w:rsid w:val="00AC48AB"/>
    <w:rsid w:val="00AC4938"/>
    <w:rsid w:val="00AC4986"/>
    <w:rsid w:val="00AC49CC"/>
    <w:rsid w:val="00AC4D92"/>
    <w:rsid w:val="00AC4EBC"/>
    <w:rsid w:val="00AC50FE"/>
    <w:rsid w:val="00AC5237"/>
    <w:rsid w:val="00AC52C6"/>
    <w:rsid w:val="00AC5345"/>
    <w:rsid w:val="00AC5440"/>
    <w:rsid w:val="00AC5456"/>
    <w:rsid w:val="00AC5478"/>
    <w:rsid w:val="00AC55A5"/>
    <w:rsid w:val="00AC5817"/>
    <w:rsid w:val="00AC5918"/>
    <w:rsid w:val="00AC6043"/>
    <w:rsid w:val="00AC6153"/>
    <w:rsid w:val="00AC6166"/>
    <w:rsid w:val="00AC6313"/>
    <w:rsid w:val="00AC635F"/>
    <w:rsid w:val="00AC6465"/>
    <w:rsid w:val="00AC65E8"/>
    <w:rsid w:val="00AC6742"/>
    <w:rsid w:val="00AC677A"/>
    <w:rsid w:val="00AC67CF"/>
    <w:rsid w:val="00AC6862"/>
    <w:rsid w:val="00AC690F"/>
    <w:rsid w:val="00AC6A81"/>
    <w:rsid w:val="00AC6AA2"/>
    <w:rsid w:val="00AC6D54"/>
    <w:rsid w:val="00AC6E47"/>
    <w:rsid w:val="00AC6ED8"/>
    <w:rsid w:val="00AC6FEE"/>
    <w:rsid w:val="00AC6FF9"/>
    <w:rsid w:val="00AC7296"/>
    <w:rsid w:val="00AC72F6"/>
    <w:rsid w:val="00AC7565"/>
    <w:rsid w:val="00AC7643"/>
    <w:rsid w:val="00AC76E0"/>
    <w:rsid w:val="00AC7926"/>
    <w:rsid w:val="00AC7ACB"/>
    <w:rsid w:val="00AC7B7C"/>
    <w:rsid w:val="00AC7BEB"/>
    <w:rsid w:val="00AC7CE3"/>
    <w:rsid w:val="00AD0185"/>
    <w:rsid w:val="00AD01A8"/>
    <w:rsid w:val="00AD029B"/>
    <w:rsid w:val="00AD0350"/>
    <w:rsid w:val="00AD035C"/>
    <w:rsid w:val="00AD0393"/>
    <w:rsid w:val="00AD0510"/>
    <w:rsid w:val="00AD07B6"/>
    <w:rsid w:val="00AD0ABE"/>
    <w:rsid w:val="00AD0B59"/>
    <w:rsid w:val="00AD0B5D"/>
    <w:rsid w:val="00AD0B68"/>
    <w:rsid w:val="00AD0BB8"/>
    <w:rsid w:val="00AD0E0C"/>
    <w:rsid w:val="00AD0E62"/>
    <w:rsid w:val="00AD0EFF"/>
    <w:rsid w:val="00AD10F8"/>
    <w:rsid w:val="00AD1123"/>
    <w:rsid w:val="00AD1422"/>
    <w:rsid w:val="00AD1581"/>
    <w:rsid w:val="00AD1907"/>
    <w:rsid w:val="00AD1D5D"/>
    <w:rsid w:val="00AD1DE6"/>
    <w:rsid w:val="00AD1F64"/>
    <w:rsid w:val="00AD23DB"/>
    <w:rsid w:val="00AD23E3"/>
    <w:rsid w:val="00AD2636"/>
    <w:rsid w:val="00AD267B"/>
    <w:rsid w:val="00AD295E"/>
    <w:rsid w:val="00AD2B1C"/>
    <w:rsid w:val="00AD2BDD"/>
    <w:rsid w:val="00AD2DE5"/>
    <w:rsid w:val="00AD2E4D"/>
    <w:rsid w:val="00AD2F85"/>
    <w:rsid w:val="00AD3324"/>
    <w:rsid w:val="00AD39AA"/>
    <w:rsid w:val="00AD3A2B"/>
    <w:rsid w:val="00AD3BDE"/>
    <w:rsid w:val="00AD3DCA"/>
    <w:rsid w:val="00AD3F72"/>
    <w:rsid w:val="00AD40B3"/>
    <w:rsid w:val="00AD40CF"/>
    <w:rsid w:val="00AD4184"/>
    <w:rsid w:val="00AD4273"/>
    <w:rsid w:val="00AD437A"/>
    <w:rsid w:val="00AD43B3"/>
    <w:rsid w:val="00AD44EC"/>
    <w:rsid w:val="00AD45D9"/>
    <w:rsid w:val="00AD46A6"/>
    <w:rsid w:val="00AD46EB"/>
    <w:rsid w:val="00AD475B"/>
    <w:rsid w:val="00AD48AF"/>
    <w:rsid w:val="00AD494F"/>
    <w:rsid w:val="00AD49FE"/>
    <w:rsid w:val="00AD4A5F"/>
    <w:rsid w:val="00AD4ADD"/>
    <w:rsid w:val="00AD4AFF"/>
    <w:rsid w:val="00AD4CE5"/>
    <w:rsid w:val="00AD4D18"/>
    <w:rsid w:val="00AD4DB9"/>
    <w:rsid w:val="00AD4DC2"/>
    <w:rsid w:val="00AD4F42"/>
    <w:rsid w:val="00AD50D3"/>
    <w:rsid w:val="00AD5376"/>
    <w:rsid w:val="00AD563E"/>
    <w:rsid w:val="00AD5A37"/>
    <w:rsid w:val="00AD5ABD"/>
    <w:rsid w:val="00AD5B9F"/>
    <w:rsid w:val="00AD5CF6"/>
    <w:rsid w:val="00AD5D37"/>
    <w:rsid w:val="00AD5E74"/>
    <w:rsid w:val="00AD5F28"/>
    <w:rsid w:val="00AD61BC"/>
    <w:rsid w:val="00AD61DC"/>
    <w:rsid w:val="00AD6314"/>
    <w:rsid w:val="00AD650D"/>
    <w:rsid w:val="00AD6588"/>
    <w:rsid w:val="00AD65C1"/>
    <w:rsid w:val="00AD663B"/>
    <w:rsid w:val="00AD6665"/>
    <w:rsid w:val="00AD6758"/>
    <w:rsid w:val="00AD67F9"/>
    <w:rsid w:val="00AD6A4F"/>
    <w:rsid w:val="00AD6BEA"/>
    <w:rsid w:val="00AD6CCA"/>
    <w:rsid w:val="00AD6EDB"/>
    <w:rsid w:val="00AD70FA"/>
    <w:rsid w:val="00AD713B"/>
    <w:rsid w:val="00AD7149"/>
    <w:rsid w:val="00AD714D"/>
    <w:rsid w:val="00AD7217"/>
    <w:rsid w:val="00AD74A9"/>
    <w:rsid w:val="00AD754F"/>
    <w:rsid w:val="00AD75BD"/>
    <w:rsid w:val="00AD76A6"/>
    <w:rsid w:val="00AD77CF"/>
    <w:rsid w:val="00AD786E"/>
    <w:rsid w:val="00AD7880"/>
    <w:rsid w:val="00AD7A65"/>
    <w:rsid w:val="00AD7B6F"/>
    <w:rsid w:val="00AD7C87"/>
    <w:rsid w:val="00AD7CD3"/>
    <w:rsid w:val="00AE0098"/>
    <w:rsid w:val="00AE01A4"/>
    <w:rsid w:val="00AE023B"/>
    <w:rsid w:val="00AE0436"/>
    <w:rsid w:val="00AE0470"/>
    <w:rsid w:val="00AE0533"/>
    <w:rsid w:val="00AE05D3"/>
    <w:rsid w:val="00AE069F"/>
    <w:rsid w:val="00AE098F"/>
    <w:rsid w:val="00AE0993"/>
    <w:rsid w:val="00AE0B02"/>
    <w:rsid w:val="00AE0CE3"/>
    <w:rsid w:val="00AE10D5"/>
    <w:rsid w:val="00AE11C7"/>
    <w:rsid w:val="00AE13D8"/>
    <w:rsid w:val="00AE13FC"/>
    <w:rsid w:val="00AE1582"/>
    <w:rsid w:val="00AE1630"/>
    <w:rsid w:val="00AE1634"/>
    <w:rsid w:val="00AE1664"/>
    <w:rsid w:val="00AE1699"/>
    <w:rsid w:val="00AE1829"/>
    <w:rsid w:val="00AE188E"/>
    <w:rsid w:val="00AE1962"/>
    <w:rsid w:val="00AE1B89"/>
    <w:rsid w:val="00AE1EC8"/>
    <w:rsid w:val="00AE1F5B"/>
    <w:rsid w:val="00AE20AF"/>
    <w:rsid w:val="00AE23A6"/>
    <w:rsid w:val="00AE23CE"/>
    <w:rsid w:val="00AE24E1"/>
    <w:rsid w:val="00AE27DC"/>
    <w:rsid w:val="00AE29C9"/>
    <w:rsid w:val="00AE2AF0"/>
    <w:rsid w:val="00AE2C01"/>
    <w:rsid w:val="00AE2DC2"/>
    <w:rsid w:val="00AE30EC"/>
    <w:rsid w:val="00AE3215"/>
    <w:rsid w:val="00AE324A"/>
    <w:rsid w:val="00AE3298"/>
    <w:rsid w:val="00AE3326"/>
    <w:rsid w:val="00AE333A"/>
    <w:rsid w:val="00AE351C"/>
    <w:rsid w:val="00AE35C2"/>
    <w:rsid w:val="00AE363B"/>
    <w:rsid w:val="00AE363D"/>
    <w:rsid w:val="00AE3A5C"/>
    <w:rsid w:val="00AE3B96"/>
    <w:rsid w:val="00AE3CAD"/>
    <w:rsid w:val="00AE3CB5"/>
    <w:rsid w:val="00AE3D06"/>
    <w:rsid w:val="00AE3D1F"/>
    <w:rsid w:val="00AE3D64"/>
    <w:rsid w:val="00AE3E62"/>
    <w:rsid w:val="00AE3F91"/>
    <w:rsid w:val="00AE4216"/>
    <w:rsid w:val="00AE4354"/>
    <w:rsid w:val="00AE4368"/>
    <w:rsid w:val="00AE43C0"/>
    <w:rsid w:val="00AE4405"/>
    <w:rsid w:val="00AE449B"/>
    <w:rsid w:val="00AE460B"/>
    <w:rsid w:val="00AE463C"/>
    <w:rsid w:val="00AE4A7A"/>
    <w:rsid w:val="00AE4B69"/>
    <w:rsid w:val="00AE4B6A"/>
    <w:rsid w:val="00AE4BFC"/>
    <w:rsid w:val="00AE5024"/>
    <w:rsid w:val="00AE50CF"/>
    <w:rsid w:val="00AE513C"/>
    <w:rsid w:val="00AE52A1"/>
    <w:rsid w:val="00AE534A"/>
    <w:rsid w:val="00AE54A4"/>
    <w:rsid w:val="00AE54BC"/>
    <w:rsid w:val="00AE55D9"/>
    <w:rsid w:val="00AE5678"/>
    <w:rsid w:val="00AE5861"/>
    <w:rsid w:val="00AE597B"/>
    <w:rsid w:val="00AE5A0A"/>
    <w:rsid w:val="00AE5AD2"/>
    <w:rsid w:val="00AE5BA7"/>
    <w:rsid w:val="00AE5DA2"/>
    <w:rsid w:val="00AE5DB2"/>
    <w:rsid w:val="00AE5DBA"/>
    <w:rsid w:val="00AE5EBE"/>
    <w:rsid w:val="00AE60DD"/>
    <w:rsid w:val="00AE6104"/>
    <w:rsid w:val="00AE6185"/>
    <w:rsid w:val="00AE6325"/>
    <w:rsid w:val="00AE63CE"/>
    <w:rsid w:val="00AE6499"/>
    <w:rsid w:val="00AE64A7"/>
    <w:rsid w:val="00AE65AA"/>
    <w:rsid w:val="00AE65D4"/>
    <w:rsid w:val="00AE661E"/>
    <w:rsid w:val="00AE6635"/>
    <w:rsid w:val="00AE6A0F"/>
    <w:rsid w:val="00AE6A38"/>
    <w:rsid w:val="00AE6AA9"/>
    <w:rsid w:val="00AE6AAE"/>
    <w:rsid w:val="00AE6BA9"/>
    <w:rsid w:val="00AE6C60"/>
    <w:rsid w:val="00AE6D79"/>
    <w:rsid w:val="00AE6E3C"/>
    <w:rsid w:val="00AE7031"/>
    <w:rsid w:val="00AE7033"/>
    <w:rsid w:val="00AE714C"/>
    <w:rsid w:val="00AE7181"/>
    <w:rsid w:val="00AE72A3"/>
    <w:rsid w:val="00AE7443"/>
    <w:rsid w:val="00AE747C"/>
    <w:rsid w:val="00AE7488"/>
    <w:rsid w:val="00AE7520"/>
    <w:rsid w:val="00AE7556"/>
    <w:rsid w:val="00AE7617"/>
    <w:rsid w:val="00AE763A"/>
    <w:rsid w:val="00AE77B4"/>
    <w:rsid w:val="00AE781E"/>
    <w:rsid w:val="00AE787F"/>
    <w:rsid w:val="00AE7AF9"/>
    <w:rsid w:val="00AE7C06"/>
    <w:rsid w:val="00AE7CF9"/>
    <w:rsid w:val="00AE7E7D"/>
    <w:rsid w:val="00AE7E92"/>
    <w:rsid w:val="00AF00F4"/>
    <w:rsid w:val="00AF01A7"/>
    <w:rsid w:val="00AF0412"/>
    <w:rsid w:val="00AF042F"/>
    <w:rsid w:val="00AF0472"/>
    <w:rsid w:val="00AF04A2"/>
    <w:rsid w:val="00AF0664"/>
    <w:rsid w:val="00AF07A2"/>
    <w:rsid w:val="00AF0826"/>
    <w:rsid w:val="00AF0A8B"/>
    <w:rsid w:val="00AF0AC1"/>
    <w:rsid w:val="00AF0C76"/>
    <w:rsid w:val="00AF0C83"/>
    <w:rsid w:val="00AF0E1C"/>
    <w:rsid w:val="00AF0E6E"/>
    <w:rsid w:val="00AF1097"/>
    <w:rsid w:val="00AF10EE"/>
    <w:rsid w:val="00AF11F6"/>
    <w:rsid w:val="00AF121F"/>
    <w:rsid w:val="00AF1281"/>
    <w:rsid w:val="00AF16AC"/>
    <w:rsid w:val="00AF1700"/>
    <w:rsid w:val="00AF184D"/>
    <w:rsid w:val="00AF18B2"/>
    <w:rsid w:val="00AF1918"/>
    <w:rsid w:val="00AF19A2"/>
    <w:rsid w:val="00AF19D9"/>
    <w:rsid w:val="00AF1AFA"/>
    <w:rsid w:val="00AF1BA1"/>
    <w:rsid w:val="00AF1C31"/>
    <w:rsid w:val="00AF1C5B"/>
    <w:rsid w:val="00AF1D36"/>
    <w:rsid w:val="00AF1F03"/>
    <w:rsid w:val="00AF2174"/>
    <w:rsid w:val="00AF21BC"/>
    <w:rsid w:val="00AF2520"/>
    <w:rsid w:val="00AF2557"/>
    <w:rsid w:val="00AF27A1"/>
    <w:rsid w:val="00AF2981"/>
    <w:rsid w:val="00AF2B53"/>
    <w:rsid w:val="00AF2C66"/>
    <w:rsid w:val="00AF2E96"/>
    <w:rsid w:val="00AF2F7B"/>
    <w:rsid w:val="00AF3174"/>
    <w:rsid w:val="00AF3211"/>
    <w:rsid w:val="00AF3379"/>
    <w:rsid w:val="00AF33F4"/>
    <w:rsid w:val="00AF352A"/>
    <w:rsid w:val="00AF35C9"/>
    <w:rsid w:val="00AF3695"/>
    <w:rsid w:val="00AF387A"/>
    <w:rsid w:val="00AF3C90"/>
    <w:rsid w:val="00AF3E06"/>
    <w:rsid w:val="00AF3E64"/>
    <w:rsid w:val="00AF3E6B"/>
    <w:rsid w:val="00AF3E7C"/>
    <w:rsid w:val="00AF3EA9"/>
    <w:rsid w:val="00AF3EB1"/>
    <w:rsid w:val="00AF41AB"/>
    <w:rsid w:val="00AF41E9"/>
    <w:rsid w:val="00AF4209"/>
    <w:rsid w:val="00AF42B1"/>
    <w:rsid w:val="00AF4432"/>
    <w:rsid w:val="00AF467A"/>
    <w:rsid w:val="00AF46FE"/>
    <w:rsid w:val="00AF48EB"/>
    <w:rsid w:val="00AF497E"/>
    <w:rsid w:val="00AF4984"/>
    <w:rsid w:val="00AF49FE"/>
    <w:rsid w:val="00AF4A5E"/>
    <w:rsid w:val="00AF4B11"/>
    <w:rsid w:val="00AF4B81"/>
    <w:rsid w:val="00AF4C55"/>
    <w:rsid w:val="00AF4E55"/>
    <w:rsid w:val="00AF4E85"/>
    <w:rsid w:val="00AF4E9E"/>
    <w:rsid w:val="00AF4F73"/>
    <w:rsid w:val="00AF4FD3"/>
    <w:rsid w:val="00AF501D"/>
    <w:rsid w:val="00AF51C9"/>
    <w:rsid w:val="00AF53B7"/>
    <w:rsid w:val="00AF56A2"/>
    <w:rsid w:val="00AF56B3"/>
    <w:rsid w:val="00AF5723"/>
    <w:rsid w:val="00AF5741"/>
    <w:rsid w:val="00AF5782"/>
    <w:rsid w:val="00AF579D"/>
    <w:rsid w:val="00AF579E"/>
    <w:rsid w:val="00AF5AA4"/>
    <w:rsid w:val="00AF5EEB"/>
    <w:rsid w:val="00AF5F5E"/>
    <w:rsid w:val="00AF60C0"/>
    <w:rsid w:val="00AF6235"/>
    <w:rsid w:val="00AF6379"/>
    <w:rsid w:val="00AF6422"/>
    <w:rsid w:val="00AF6534"/>
    <w:rsid w:val="00AF6553"/>
    <w:rsid w:val="00AF65F5"/>
    <w:rsid w:val="00AF66EF"/>
    <w:rsid w:val="00AF6715"/>
    <w:rsid w:val="00AF68F0"/>
    <w:rsid w:val="00AF6910"/>
    <w:rsid w:val="00AF6997"/>
    <w:rsid w:val="00AF69F8"/>
    <w:rsid w:val="00AF6AA6"/>
    <w:rsid w:val="00AF6C42"/>
    <w:rsid w:val="00AF6C81"/>
    <w:rsid w:val="00AF6CF9"/>
    <w:rsid w:val="00AF6E0D"/>
    <w:rsid w:val="00AF6E23"/>
    <w:rsid w:val="00AF6E41"/>
    <w:rsid w:val="00AF6E63"/>
    <w:rsid w:val="00AF70AF"/>
    <w:rsid w:val="00AF70E2"/>
    <w:rsid w:val="00AF7203"/>
    <w:rsid w:val="00AF725A"/>
    <w:rsid w:val="00AF72AA"/>
    <w:rsid w:val="00AF7381"/>
    <w:rsid w:val="00AF7415"/>
    <w:rsid w:val="00AF742A"/>
    <w:rsid w:val="00AF74AE"/>
    <w:rsid w:val="00AF75BD"/>
    <w:rsid w:val="00AF75E4"/>
    <w:rsid w:val="00AF7630"/>
    <w:rsid w:val="00AF78FF"/>
    <w:rsid w:val="00AF799A"/>
    <w:rsid w:val="00AF7A25"/>
    <w:rsid w:val="00AF7CBA"/>
    <w:rsid w:val="00AF7ECB"/>
    <w:rsid w:val="00AF7FA7"/>
    <w:rsid w:val="00B00101"/>
    <w:rsid w:val="00B001BC"/>
    <w:rsid w:val="00B00228"/>
    <w:rsid w:val="00B00498"/>
    <w:rsid w:val="00B00614"/>
    <w:rsid w:val="00B006C9"/>
    <w:rsid w:val="00B0075C"/>
    <w:rsid w:val="00B008D9"/>
    <w:rsid w:val="00B009AC"/>
    <w:rsid w:val="00B00B02"/>
    <w:rsid w:val="00B00B29"/>
    <w:rsid w:val="00B00B45"/>
    <w:rsid w:val="00B00BA3"/>
    <w:rsid w:val="00B00C16"/>
    <w:rsid w:val="00B00D37"/>
    <w:rsid w:val="00B00D51"/>
    <w:rsid w:val="00B00E49"/>
    <w:rsid w:val="00B0100F"/>
    <w:rsid w:val="00B0103A"/>
    <w:rsid w:val="00B01362"/>
    <w:rsid w:val="00B01628"/>
    <w:rsid w:val="00B0164C"/>
    <w:rsid w:val="00B01679"/>
    <w:rsid w:val="00B016AA"/>
    <w:rsid w:val="00B0184D"/>
    <w:rsid w:val="00B018FD"/>
    <w:rsid w:val="00B0198E"/>
    <w:rsid w:val="00B019EF"/>
    <w:rsid w:val="00B01A84"/>
    <w:rsid w:val="00B01B6F"/>
    <w:rsid w:val="00B01C70"/>
    <w:rsid w:val="00B01DAF"/>
    <w:rsid w:val="00B01F9E"/>
    <w:rsid w:val="00B0215C"/>
    <w:rsid w:val="00B022C9"/>
    <w:rsid w:val="00B0236B"/>
    <w:rsid w:val="00B0236F"/>
    <w:rsid w:val="00B0240E"/>
    <w:rsid w:val="00B02423"/>
    <w:rsid w:val="00B024EF"/>
    <w:rsid w:val="00B027A3"/>
    <w:rsid w:val="00B02D7E"/>
    <w:rsid w:val="00B03139"/>
    <w:rsid w:val="00B03164"/>
    <w:rsid w:val="00B031AA"/>
    <w:rsid w:val="00B032DF"/>
    <w:rsid w:val="00B03308"/>
    <w:rsid w:val="00B03320"/>
    <w:rsid w:val="00B0342B"/>
    <w:rsid w:val="00B0351C"/>
    <w:rsid w:val="00B038BF"/>
    <w:rsid w:val="00B03906"/>
    <w:rsid w:val="00B039BA"/>
    <w:rsid w:val="00B03BAF"/>
    <w:rsid w:val="00B03E05"/>
    <w:rsid w:val="00B03E2E"/>
    <w:rsid w:val="00B03F12"/>
    <w:rsid w:val="00B03F8E"/>
    <w:rsid w:val="00B041E6"/>
    <w:rsid w:val="00B042C0"/>
    <w:rsid w:val="00B043F0"/>
    <w:rsid w:val="00B045CC"/>
    <w:rsid w:val="00B046B1"/>
    <w:rsid w:val="00B046BD"/>
    <w:rsid w:val="00B046E3"/>
    <w:rsid w:val="00B04722"/>
    <w:rsid w:val="00B04C64"/>
    <w:rsid w:val="00B04C66"/>
    <w:rsid w:val="00B04EE9"/>
    <w:rsid w:val="00B050FA"/>
    <w:rsid w:val="00B05342"/>
    <w:rsid w:val="00B053B6"/>
    <w:rsid w:val="00B05462"/>
    <w:rsid w:val="00B05496"/>
    <w:rsid w:val="00B055F1"/>
    <w:rsid w:val="00B05658"/>
    <w:rsid w:val="00B058D6"/>
    <w:rsid w:val="00B059B2"/>
    <w:rsid w:val="00B059BB"/>
    <w:rsid w:val="00B05C1B"/>
    <w:rsid w:val="00B05D6A"/>
    <w:rsid w:val="00B05F8F"/>
    <w:rsid w:val="00B06063"/>
    <w:rsid w:val="00B0619C"/>
    <w:rsid w:val="00B06399"/>
    <w:rsid w:val="00B063B9"/>
    <w:rsid w:val="00B067E3"/>
    <w:rsid w:val="00B06A83"/>
    <w:rsid w:val="00B06BF9"/>
    <w:rsid w:val="00B06C30"/>
    <w:rsid w:val="00B06CFF"/>
    <w:rsid w:val="00B06D7A"/>
    <w:rsid w:val="00B06EB9"/>
    <w:rsid w:val="00B07002"/>
    <w:rsid w:val="00B071F1"/>
    <w:rsid w:val="00B074FF"/>
    <w:rsid w:val="00B07608"/>
    <w:rsid w:val="00B0780D"/>
    <w:rsid w:val="00B07880"/>
    <w:rsid w:val="00B07981"/>
    <w:rsid w:val="00B079DA"/>
    <w:rsid w:val="00B07C02"/>
    <w:rsid w:val="00B07C87"/>
    <w:rsid w:val="00B07D34"/>
    <w:rsid w:val="00B10020"/>
    <w:rsid w:val="00B100F2"/>
    <w:rsid w:val="00B10104"/>
    <w:rsid w:val="00B1011A"/>
    <w:rsid w:val="00B103B8"/>
    <w:rsid w:val="00B103CE"/>
    <w:rsid w:val="00B103FA"/>
    <w:rsid w:val="00B1044C"/>
    <w:rsid w:val="00B1053B"/>
    <w:rsid w:val="00B105D5"/>
    <w:rsid w:val="00B10639"/>
    <w:rsid w:val="00B108BC"/>
    <w:rsid w:val="00B10B3B"/>
    <w:rsid w:val="00B10BE9"/>
    <w:rsid w:val="00B10DF8"/>
    <w:rsid w:val="00B10EA8"/>
    <w:rsid w:val="00B10ED0"/>
    <w:rsid w:val="00B10F12"/>
    <w:rsid w:val="00B10FA3"/>
    <w:rsid w:val="00B110DC"/>
    <w:rsid w:val="00B110FD"/>
    <w:rsid w:val="00B111F1"/>
    <w:rsid w:val="00B1120F"/>
    <w:rsid w:val="00B1129A"/>
    <w:rsid w:val="00B115E2"/>
    <w:rsid w:val="00B116D2"/>
    <w:rsid w:val="00B117E3"/>
    <w:rsid w:val="00B11833"/>
    <w:rsid w:val="00B118BF"/>
    <w:rsid w:val="00B118C8"/>
    <w:rsid w:val="00B11D47"/>
    <w:rsid w:val="00B11F9B"/>
    <w:rsid w:val="00B12036"/>
    <w:rsid w:val="00B12144"/>
    <w:rsid w:val="00B1214B"/>
    <w:rsid w:val="00B1218D"/>
    <w:rsid w:val="00B12263"/>
    <w:rsid w:val="00B12294"/>
    <w:rsid w:val="00B1233F"/>
    <w:rsid w:val="00B12544"/>
    <w:rsid w:val="00B1296E"/>
    <w:rsid w:val="00B12A78"/>
    <w:rsid w:val="00B130E0"/>
    <w:rsid w:val="00B130F2"/>
    <w:rsid w:val="00B13163"/>
    <w:rsid w:val="00B13354"/>
    <w:rsid w:val="00B13514"/>
    <w:rsid w:val="00B13566"/>
    <w:rsid w:val="00B135D6"/>
    <w:rsid w:val="00B135ED"/>
    <w:rsid w:val="00B13866"/>
    <w:rsid w:val="00B13947"/>
    <w:rsid w:val="00B13976"/>
    <w:rsid w:val="00B13AAF"/>
    <w:rsid w:val="00B13D9C"/>
    <w:rsid w:val="00B13DD9"/>
    <w:rsid w:val="00B13EB6"/>
    <w:rsid w:val="00B14201"/>
    <w:rsid w:val="00B142F9"/>
    <w:rsid w:val="00B14301"/>
    <w:rsid w:val="00B1436D"/>
    <w:rsid w:val="00B1437E"/>
    <w:rsid w:val="00B14405"/>
    <w:rsid w:val="00B144C2"/>
    <w:rsid w:val="00B14616"/>
    <w:rsid w:val="00B1467D"/>
    <w:rsid w:val="00B146BF"/>
    <w:rsid w:val="00B14797"/>
    <w:rsid w:val="00B148D2"/>
    <w:rsid w:val="00B14953"/>
    <w:rsid w:val="00B14A7C"/>
    <w:rsid w:val="00B14BF7"/>
    <w:rsid w:val="00B14E04"/>
    <w:rsid w:val="00B14E47"/>
    <w:rsid w:val="00B14E97"/>
    <w:rsid w:val="00B14F89"/>
    <w:rsid w:val="00B15216"/>
    <w:rsid w:val="00B1522C"/>
    <w:rsid w:val="00B153E8"/>
    <w:rsid w:val="00B1571E"/>
    <w:rsid w:val="00B1575F"/>
    <w:rsid w:val="00B159A9"/>
    <w:rsid w:val="00B15B3F"/>
    <w:rsid w:val="00B15D67"/>
    <w:rsid w:val="00B15DD2"/>
    <w:rsid w:val="00B15E3C"/>
    <w:rsid w:val="00B16121"/>
    <w:rsid w:val="00B165CE"/>
    <w:rsid w:val="00B16B8D"/>
    <w:rsid w:val="00B16C54"/>
    <w:rsid w:val="00B16D5A"/>
    <w:rsid w:val="00B17102"/>
    <w:rsid w:val="00B17122"/>
    <w:rsid w:val="00B172ED"/>
    <w:rsid w:val="00B17394"/>
    <w:rsid w:val="00B173D7"/>
    <w:rsid w:val="00B17561"/>
    <w:rsid w:val="00B175B0"/>
    <w:rsid w:val="00B177E5"/>
    <w:rsid w:val="00B17A9F"/>
    <w:rsid w:val="00B17BAB"/>
    <w:rsid w:val="00B17BEE"/>
    <w:rsid w:val="00B17C9D"/>
    <w:rsid w:val="00B17CF5"/>
    <w:rsid w:val="00B17E44"/>
    <w:rsid w:val="00B17F7A"/>
    <w:rsid w:val="00B2001F"/>
    <w:rsid w:val="00B20351"/>
    <w:rsid w:val="00B20408"/>
    <w:rsid w:val="00B20712"/>
    <w:rsid w:val="00B20777"/>
    <w:rsid w:val="00B207DE"/>
    <w:rsid w:val="00B20840"/>
    <w:rsid w:val="00B209A6"/>
    <w:rsid w:val="00B209C6"/>
    <w:rsid w:val="00B209CE"/>
    <w:rsid w:val="00B20B55"/>
    <w:rsid w:val="00B20B5F"/>
    <w:rsid w:val="00B20ECD"/>
    <w:rsid w:val="00B2113C"/>
    <w:rsid w:val="00B212CA"/>
    <w:rsid w:val="00B212F1"/>
    <w:rsid w:val="00B21345"/>
    <w:rsid w:val="00B214FB"/>
    <w:rsid w:val="00B2151D"/>
    <w:rsid w:val="00B2151E"/>
    <w:rsid w:val="00B21681"/>
    <w:rsid w:val="00B2174D"/>
    <w:rsid w:val="00B21890"/>
    <w:rsid w:val="00B21C94"/>
    <w:rsid w:val="00B21C99"/>
    <w:rsid w:val="00B22034"/>
    <w:rsid w:val="00B22108"/>
    <w:rsid w:val="00B22127"/>
    <w:rsid w:val="00B22238"/>
    <w:rsid w:val="00B22265"/>
    <w:rsid w:val="00B22286"/>
    <w:rsid w:val="00B22465"/>
    <w:rsid w:val="00B22745"/>
    <w:rsid w:val="00B22892"/>
    <w:rsid w:val="00B228DA"/>
    <w:rsid w:val="00B22B80"/>
    <w:rsid w:val="00B22DC1"/>
    <w:rsid w:val="00B23089"/>
    <w:rsid w:val="00B231BC"/>
    <w:rsid w:val="00B23229"/>
    <w:rsid w:val="00B232AE"/>
    <w:rsid w:val="00B23313"/>
    <w:rsid w:val="00B2348B"/>
    <w:rsid w:val="00B234A6"/>
    <w:rsid w:val="00B23786"/>
    <w:rsid w:val="00B23997"/>
    <w:rsid w:val="00B23C8D"/>
    <w:rsid w:val="00B23D90"/>
    <w:rsid w:val="00B23F0C"/>
    <w:rsid w:val="00B24097"/>
    <w:rsid w:val="00B240A8"/>
    <w:rsid w:val="00B240E2"/>
    <w:rsid w:val="00B24189"/>
    <w:rsid w:val="00B241C4"/>
    <w:rsid w:val="00B241C6"/>
    <w:rsid w:val="00B24216"/>
    <w:rsid w:val="00B24306"/>
    <w:rsid w:val="00B24316"/>
    <w:rsid w:val="00B24362"/>
    <w:rsid w:val="00B24379"/>
    <w:rsid w:val="00B245A8"/>
    <w:rsid w:val="00B245E8"/>
    <w:rsid w:val="00B24675"/>
    <w:rsid w:val="00B247FB"/>
    <w:rsid w:val="00B24824"/>
    <w:rsid w:val="00B24920"/>
    <w:rsid w:val="00B24A06"/>
    <w:rsid w:val="00B24B5F"/>
    <w:rsid w:val="00B24B8D"/>
    <w:rsid w:val="00B24D17"/>
    <w:rsid w:val="00B24DAF"/>
    <w:rsid w:val="00B24F7C"/>
    <w:rsid w:val="00B2504C"/>
    <w:rsid w:val="00B2553B"/>
    <w:rsid w:val="00B255AC"/>
    <w:rsid w:val="00B25662"/>
    <w:rsid w:val="00B25758"/>
    <w:rsid w:val="00B258D0"/>
    <w:rsid w:val="00B25977"/>
    <w:rsid w:val="00B25A69"/>
    <w:rsid w:val="00B25B0E"/>
    <w:rsid w:val="00B25B38"/>
    <w:rsid w:val="00B25CB2"/>
    <w:rsid w:val="00B25D4C"/>
    <w:rsid w:val="00B25D74"/>
    <w:rsid w:val="00B25DBA"/>
    <w:rsid w:val="00B25E6D"/>
    <w:rsid w:val="00B26041"/>
    <w:rsid w:val="00B2607B"/>
    <w:rsid w:val="00B26156"/>
    <w:rsid w:val="00B2631D"/>
    <w:rsid w:val="00B2648A"/>
    <w:rsid w:val="00B264E6"/>
    <w:rsid w:val="00B26B25"/>
    <w:rsid w:val="00B26CD7"/>
    <w:rsid w:val="00B26F2A"/>
    <w:rsid w:val="00B27022"/>
    <w:rsid w:val="00B27112"/>
    <w:rsid w:val="00B27146"/>
    <w:rsid w:val="00B271DF"/>
    <w:rsid w:val="00B2731A"/>
    <w:rsid w:val="00B27505"/>
    <w:rsid w:val="00B27623"/>
    <w:rsid w:val="00B276E9"/>
    <w:rsid w:val="00B279C2"/>
    <w:rsid w:val="00B27A3D"/>
    <w:rsid w:val="00B27ACE"/>
    <w:rsid w:val="00B27AE3"/>
    <w:rsid w:val="00B27B89"/>
    <w:rsid w:val="00B27BE3"/>
    <w:rsid w:val="00B27CB7"/>
    <w:rsid w:val="00B27E75"/>
    <w:rsid w:val="00B27E84"/>
    <w:rsid w:val="00B27EC5"/>
    <w:rsid w:val="00B27FDD"/>
    <w:rsid w:val="00B30152"/>
    <w:rsid w:val="00B30173"/>
    <w:rsid w:val="00B30343"/>
    <w:rsid w:val="00B3037A"/>
    <w:rsid w:val="00B3042F"/>
    <w:rsid w:val="00B3051A"/>
    <w:rsid w:val="00B30548"/>
    <w:rsid w:val="00B30722"/>
    <w:rsid w:val="00B307C2"/>
    <w:rsid w:val="00B3081B"/>
    <w:rsid w:val="00B308C2"/>
    <w:rsid w:val="00B308D7"/>
    <w:rsid w:val="00B30904"/>
    <w:rsid w:val="00B309CC"/>
    <w:rsid w:val="00B30A5B"/>
    <w:rsid w:val="00B30A67"/>
    <w:rsid w:val="00B30C74"/>
    <w:rsid w:val="00B30CCE"/>
    <w:rsid w:val="00B30D88"/>
    <w:rsid w:val="00B30E85"/>
    <w:rsid w:val="00B30EDD"/>
    <w:rsid w:val="00B30F9F"/>
    <w:rsid w:val="00B31133"/>
    <w:rsid w:val="00B311A9"/>
    <w:rsid w:val="00B311AE"/>
    <w:rsid w:val="00B31221"/>
    <w:rsid w:val="00B3122C"/>
    <w:rsid w:val="00B312F9"/>
    <w:rsid w:val="00B31329"/>
    <w:rsid w:val="00B31461"/>
    <w:rsid w:val="00B3147B"/>
    <w:rsid w:val="00B314E2"/>
    <w:rsid w:val="00B315AD"/>
    <w:rsid w:val="00B316E4"/>
    <w:rsid w:val="00B316E7"/>
    <w:rsid w:val="00B3190E"/>
    <w:rsid w:val="00B3192B"/>
    <w:rsid w:val="00B31947"/>
    <w:rsid w:val="00B319A1"/>
    <w:rsid w:val="00B319AD"/>
    <w:rsid w:val="00B31B51"/>
    <w:rsid w:val="00B31C2E"/>
    <w:rsid w:val="00B31F96"/>
    <w:rsid w:val="00B321AD"/>
    <w:rsid w:val="00B321D9"/>
    <w:rsid w:val="00B322EC"/>
    <w:rsid w:val="00B323C0"/>
    <w:rsid w:val="00B3262C"/>
    <w:rsid w:val="00B32652"/>
    <w:rsid w:val="00B326DE"/>
    <w:rsid w:val="00B32799"/>
    <w:rsid w:val="00B3288C"/>
    <w:rsid w:val="00B3297C"/>
    <w:rsid w:val="00B329F1"/>
    <w:rsid w:val="00B32B13"/>
    <w:rsid w:val="00B32BF9"/>
    <w:rsid w:val="00B32C43"/>
    <w:rsid w:val="00B32CFC"/>
    <w:rsid w:val="00B32E03"/>
    <w:rsid w:val="00B32F4B"/>
    <w:rsid w:val="00B330F8"/>
    <w:rsid w:val="00B3310F"/>
    <w:rsid w:val="00B33189"/>
    <w:rsid w:val="00B332B6"/>
    <w:rsid w:val="00B335F7"/>
    <w:rsid w:val="00B33661"/>
    <w:rsid w:val="00B3373E"/>
    <w:rsid w:val="00B33861"/>
    <w:rsid w:val="00B33B6F"/>
    <w:rsid w:val="00B33C26"/>
    <w:rsid w:val="00B33D3F"/>
    <w:rsid w:val="00B33EA6"/>
    <w:rsid w:val="00B33FD5"/>
    <w:rsid w:val="00B342D3"/>
    <w:rsid w:val="00B344A8"/>
    <w:rsid w:val="00B345E3"/>
    <w:rsid w:val="00B34979"/>
    <w:rsid w:val="00B349D5"/>
    <w:rsid w:val="00B34AE4"/>
    <w:rsid w:val="00B34D51"/>
    <w:rsid w:val="00B34E94"/>
    <w:rsid w:val="00B350DC"/>
    <w:rsid w:val="00B3526B"/>
    <w:rsid w:val="00B35329"/>
    <w:rsid w:val="00B353CC"/>
    <w:rsid w:val="00B354D0"/>
    <w:rsid w:val="00B354E6"/>
    <w:rsid w:val="00B355B6"/>
    <w:rsid w:val="00B355C7"/>
    <w:rsid w:val="00B356DB"/>
    <w:rsid w:val="00B3599E"/>
    <w:rsid w:val="00B35A14"/>
    <w:rsid w:val="00B35F10"/>
    <w:rsid w:val="00B3613E"/>
    <w:rsid w:val="00B36239"/>
    <w:rsid w:val="00B363C9"/>
    <w:rsid w:val="00B3689B"/>
    <w:rsid w:val="00B36967"/>
    <w:rsid w:val="00B36AD6"/>
    <w:rsid w:val="00B36AF6"/>
    <w:rsid w:val="00B36BDA"/>
    <w:rsid w:val="00B36D64"/>
    <w:rsid w:val="00B36F5D"/>
    <w:rsid w:val="00B37171"/>
    <w:rsid w:val="00B37189"/>
    <w:rsid w:val="00B37200"/>
    <w:rsid w:val="00B37297"/>
    <w:rsid w:val="00B37306"/>
    <w:rsid w:val="00B3753A"/>
    <w:rsid w:val="00B3763E"/>
    <w:rsid w:val="00B376D2"/>
    <w:rsid w:val="00B377E6"/>
    <w:rsid w:val="00B3780C"/>
    <w:rsid w:val="00B37895"/>
    <w:rsid w:val="00B37945"/>
    <w:rsid w:val="00B379BF"/>
    <w:rsid w:val="00B37A4E"/>
    <w:rsid w:val="00B37A51"/>
    <w:rsid w:val="00B37A93"/>
    <w:rsid w:val="00B37AA5"/>
    <w:rsid w:val="00B37B5F"/>
    <w:rsid w:val="00B37C97"/>
    <w:rsid w:val="00B37D88"/>
    <w:rsid w:val="00B37EA3"/>
    <w:rsid w:val="00B37F08"/>
    <w:rsid w:val="00B40062"/>
    <w:rsid w:val="00B400E9"/>
    <w:rsid w:val="00B40159"/>
    <w:rsid w:val="00B40280"/>
    <w:rsid w:val="00B402A6"/>
    <w:rsid w:val="00B40501"/>
    <w:rsid w:val="00B40557"/>
    <w:rsid w:val="00B40563"/>
    <w:rsid w:val="00B405CF"/>
    <w:rsid w:val="00B406B1"/>
    <w:rsid w:val="00B4081E"/>
    <w:rsid w:val="00B4088F"/>
    <w:rsid w:val="00B40A03"/>
    <w:rsid w:val="00B40A5D"/>
    <w:rsid w:val="00B40BE9"/>
    <w:rsid w:val="00B40E38"/>
    <w:rsid w:val="00B40E72"/>
    <w:rsid w:val="00B411C1"/>
    <w:rsid w:val="00B41383"/>
    <w:rsid w:val="00B413CA"/>
    <w:rsid w:val="00B414F9"/>
    <w:rsid w:val="00B4161C"/>
    <w:rsid w:val="00B41740"/>
    <w:rsid w:val="00B41880"/>
    <w:rsid w:val="00B41B09"/>
    <w:rsid w:val="00B41B1B"/>
    <w:rsid w:val="00B41BAD"/>
    <w:rsid w:val="00B41CF4"/>
    <w:rsid w:val="00B41E88"/>
    <w:rsid w:val="00B41E99"/>
    <w:rsid w:val="00B41EFF"/>
    <w:rsid w:val="00B41F57"/>
    <w:rsid w:val="00B420D5"/>
    <w:rsid w:val="00B420DB"/>
    <w:rsid w:val="00B4210E"/>
    <w:rsid w:val="00B4211F"/>
    <w:rsid w:val="00B421FE"/>
    <w:rsid w:val="00B424B0"/>
    <w:rsid w:val="00B424B3"/>
    <w:rsid w:val="00B425DD"/>
    <w:rsid w:val="00B428E8"/>
    <w:rsid w:val="00B4297C"/>
    <w:rsid w:val="00B42A60"/>
    <w:rsid w:val="00B42AA8"/>
    <w:rsid w:val="00B42AF9"/>
    <w:rsid w:val="00B42C76"/>
    <w:rsid w:val="00B42D70"/>
    <w:rsid w:val="00B42F7C"/>
    <w:rsid w:val="00B42FBB"/>
    <w:rsid w:val="00B4301D"/>
    <w:rsid w:val="00B43138"/>
    <w:rsid w:val="00B4316E"/>
    <w:rsid w:val="00B432A4"/>
    <w:rsid w:val="00B43598"/>
    <w:rsid w:val="00B435A2"/>
    <w:rsid w:val="00B43637"/>
    <w:rsid w:val="00B43666"/>
    <w:rsid w:val="00B43673"/>
    <w:rsid w:val="00B43680"/>
    <w:rsid w:val="00B4371D"/>
    <w:rsid w:val="00B438C2"/>
    <w:rsid w:val="00B43910"/>
    <w:rsid w:val="00B439AE"/>
    <w:rsid w:val="00B43A1B"/>
    <w:rsid w:val="00B43A2E"/>
    <w:rsid w:val="00B43A40"/>
    <w:rsid w:val="00B43B28"/>
    <w:rsid w:val="00B43B77"/>
    <w:rsid w:val="00B43BE1"/>
    <w:rsid w:val="00B43DC1"/>
    <w:rsid w:val="00B43DEA"/>
    <w:rsid w:val="00B43E24"/>
    <w:rsid w:val="00B43E79"/>
    <w:rsid w:val="00B43FCB"/>
    <w:rsid w:val="00B44030"/>
    <w:rsid w:val="00B44050"/>
    <w:rsid w:val="00B441BB"/>
    <w:rsid w:val="00B44288"/>
    <w:rsid w:val="00B442FC"/>
    <w:rsid w:val="00B443C4"/>
    <w:rsid w:val="00B443E5"/>
    <w:rsid w:val="00B444AA"/>
    <w:rsid w:val="00B445FC"/>
    <w:rsid w:val="00B447C0"/>
    <w:rsid w:val="00B447E7"/>
    <w:rsid w:val="00B44806"/>
    <w:rsid w:val="00B448EA"/>
    <w:rsid w:val="00B44B43"/>
    <w:rsid w:val="00B45023"/>
    <w:rsid w:val="00B45056"/>
    <w:rsid w:val="00B450A7"/>
    <w:rsid w:val="00B450AC"/>
    <w:rsid w:val="00B4515F"/>
    <w:rsid w:val="00B4517B"/>
    <w:rsid w:val="00B4536F"/>
    <w:rsid w:val="00B45557"/>
    <w:rsid w:val="00B4577E"/>
    <w:rsid w:val="00B457F3"/>
    <w:rsid w:val="00B45847"/>
    <w:rsid w:val="00B4584F"/>
    <w:rsid w:val="00B45B49"/>
    <w:rsid w:val="00B45B9E"/>
    <w:rsid w:val="00B45C16"/>
    <w:rsid w:val="00B45C46"/>
    <w:rsid w:val="00B45CEC"/>
    <w:rsid w:val="00B46082"/>
    <w:rsid w:val="00B460FE"/>
    <w:rsid w:val="00B464F2"/>
    <w:rsid w:val="00B4656D"/>
    <w:rsid w:val="00B46578"/>
    <w:rsid w:val="00B46669"/>
    <w:rsid w:val="00B46783"/>
    <w:rsid w:val="00B4692C"/>
    <w:rsid w:val="00B46A5B"/>
    <w:rsid w:val="00B46A5F"/>
    <w:rsid w:val="00B46A71"/>
    <w:rsid w:val="00B46B12"/>
    <w:rsid w:val="00B46B62"/>
    <w:rsid w:val="00B46B69"/>
    <w:rsid w:val="00B46BF4"/>
    <w:rsid w:val="00B46C61"/>
    <w:rsid w:val="00B46D8F"/>
    <w:rsid w:val="00B46E34"/>
    <w:rsid w:val="00B4729E"/>
    <w:rsid w:val="00B473A7"/>
    <w:rsid w:val="00B477D8"/>
    <w:rsid w:val="00B477E3"/>
    <w:rsid w:val="00B4793C"/>
    <w:rsid w:val="00B47ADD"/>
    <w:rsid w:val="00B47B36"/>
    <w:rsid w:val="00B47B98"/>
    <w:rsid w:val="00B47C33"/>
    <w:rsid w:val="00B47F95"/>
    <w:rsid w:val="00B47FCE"/>
    <w:rsid w:val="00B50101"/>
    <w:rsid w:val="00B5033B"/>
    <w:rsid w:val="00B503CA"/>
    <w:rsid w:val="00B503EB"/>
    <w:rsid w:val="00B503F5"/>
    <w:rsid w:val="00B50401"/>
    <w:rsid w:val="00B50443"/>
    <w:rsid w:val="00B5048B"/>
    <w:rsid w:val="00B50621"/>
    <w:rsid w:val="00B506C0"/>
    <w:rsid w:val="00B5074C"/>
    <w:rsid w:val="00B50861"/>
    <w:rsid w:val="00B50B47"/>
    <w:rsid w:val="00B50CCD"/>
    <w:rsid w:val="00B50D96"/>
    <w:rsid w:val="00B50DD5"/>
    <w:rsid w:val="00B511C7"/>
    <w:rsid w:val="00B5127A"/>
    <w:rsid w:val="00B51408"/>
    <w:rsid w:val="00B5164C"/>
    <w:rsid w:val="00B51706"/>
    <w:rsid w:val="00B517CA"/>
    <w:rsid w:val="00B51822"/>
    <w:rsid w:val="00B518CE"/>
    <w:rsid w:val="00B51A42"/>
    <w:rsid w:val="00B51CC4"/>
    <w:rsid w:val="00B51D8C"/>
    <w:rsid w:val="00B51E44"/>
    <w:rsid w:val="00B51EA4"/>
    <w:rsid w:val="00B52094"/>
    <w:rsid w:val="00B52176"/>
    <w:rsid w:val="00B5219C"/>
    <w:rsid w:val="00B52209"/>
    <w:rsid w:val="00B52251"/>
    <w:rsid w:val="00B5246B"/>
    <w:rsid w:val="00B5246D"/>
    <w:rsid w:val="00B5249D"/>
    <w:rsid w:val="00B52685"/>
    <w:rsid w:val="00B527AA"/>
    <w:rsid w:val="00B52850"/>
    <w:rsid w:val="00B52880"/>
    <w:rsid w:val="00B529A7"/>
    <w:rsid w:val="00B52BE9"/>
    <w:rsid w:val="00B52C08"/>
    <w:rsid w:val="00B52C2D"/>
    <w:rsid w:val="00B52CBA"/>
    <w:rsid w:val="00B52D1C"/>
    <w:rsid w:val="00B52D9F"/>
    <w:rsid w:val="00B52E16"/>
    <w:rsid w:val="00B52EC9"/>
    <w:rsid w:val="00B52ED3"/>
    <w:rsid w:val="00B532A4"/>
    <w:rsid w:val="00B532E9"/>
    <w:rsid w:val="00B533A0"/>
    <w:rsid w:val="00B533E2"/>
    <w:rsid w:val="00B53807"/>
    <w:rsid w:val="00B53995"/>
    <w:rsid w:val="00B53997"/>
    <w:rsid w:val="00B539E0"/>
    <w:rsid w:val="00B53B15"/>
    <w:rsid w:val="00B53B95"/>
    <w:rsid w:val="00B53BE2"/>
    <w:rsid w:val="00B53CB4"/>
    <w:rsid w:val="00B53CB8"/>
    <w:rsid w:val="00B53D85"/>
    <w:rsid w:val="00B53DB4"/>
    <w:rsid w:val="00B54196"/>
    <w:rsid w:val="00B54226"/>
    <w:rsid w:val="00B54320"/>
    <w:rsid w:val="00B5432C"/>
    <w:rsid w:val="00B54431"/>
    <w:rsid w:val="00B544CC"/>
    <w:rsid w:val="00B5478F"/>
    <w:rsid w:val="00B548CA"/>
    <w:rsid w:val="00B549A0"/>
    <w:rsid w:val="00B549FB"/>
    <w:rsid w:val="00B54E78"/>
    <w:rsid w:val="00B54EDD"/>
    <w:rsid w:val="00B54F22"/>
    <w:rsid w:val="00B54F80"/>
    <w:rsid w:val="00B54FD0"/>
    <w:rsid w:val="00B5541D"/>
    <w:rsid w:val="00B5557C"/>
    <w:rsid w:val="00B55675"/>
    <w:rsid w:val="00B556A2"/>
    <w:rsid w:val="00B556B9"/>
    <w:rsid w:val="00B556DA"/>
    <w:rsid w:val="00B557EC"/>
    <w:rsid w:val="00B55874"/>
    <w:rsid w:val="00B55C35"/>
    <w:rsid w:val="00B55C4B"/>
    <w:rsid w:val="00B55DB8"/>
    <w:rsid w:val="00B5605D"/>
    <w:rsid w:val="00B5610D"/>
    <w:rsid w:val="00B56294"/>
    <w:rsid w:val="00B56670"/>
    <w:rsid w:val="00B566E8"/>
    <w:rsid w:val="00B5671F"/>
    <w:rsid w:val="00B5672C"/>
    <w:rsid w:val="00B569E5"/>
    <w:rsid w:val="00B569F5"/>
    <w:rsid w:val="00B56D08"/>
    <w:rsid w:val="00B56DD1"/>
    <w:rsid w:val="00B56E00"/>
    <w:rsid w:val="00B56E22"/>
    <w:rsid w:val="00B56EEE"/>
    <w:rsid w:val="00B56F52"/>
    <w:rsid w:val="00B56FCC"/>
    <w:rsid w:val="00B5725D"/>
    <w:rsid w:val="00B5736F"/>
    <w:rsid w:val="00B575DB"/>
    <w:rsid w:val="00B57609"/>
    <w:rsid w:val="00B5762E"/>
    <w:rsid w:val="00B577FD"/>
    <w:rsid w:val="00B5783B"/>
    <w:rsid w:val="00B57A09"/>
    <w:rsid w:val="00B57E18"/>
    <w:rsid w:val="00B57F16"/>
    <w:rsid w:val="00B602D2"/>
    <w:rsid w:val="00B60541"/>
    <w:rsid w:val="00B606CA"/>
    <w:rsid w:val="00B608B9"/>
    <w:rsid w:val="00B60C96"/>
    <w:rsid w:val="00B60F53"/>
    <w:rsid w:val="00B60FB8"/>
    <w:rsid w:val="00B611F8"/>
    <w:rsid w:val="00B611FE"/>
    <w:rsid w:val="00B6144C"/>
    <w:rsid w:val="00B6145D"/>
    <w:rsid w:val="00B61489"/>
    <w:rsid w:val="00B61544"/>
    <w:rsid w:val="00B617FB"/>
    <w:rsid w:val="00B61A33"/>
    <w:rsid w:val="00B61AF6"/>
    <w:rsid w:val="00B61EF2"/>
    <w:rsid w:val="00B61F24"/>
    <w:rsid w:val="00B61F3B"/>
    <w:rsid w:val="00B61FFE"/>
    <w:rsid w:val="00B620D2"/>
    <w:rsid w:val="00B621F1"/>
    <w:rsid w:val="00B623D7"/>
    <w:rsid w:val="00B62516"/>
    <w:rsid w:val="00B6257C"/>
    <w:rsid w:val="00B625EF"/>
    <w:rsid w:val="00B62610"/>
    <w:rsid w:val="00B6278C"/>
    <w:rsid w:val="00B6278E"/>
    <w:rsid w:val="00B628A5"/>
    <w:rsid w:val="00B62978"/>
    <w:rsid w:val="00B62AA2"/>
    <w:rsid w:val="00B62BCC"/>
    <w:rsid w:val="00B62E65"/>
    <w:rsid w:val="00B63038"/>
    <w:rsid w:val="00B63439"/>
    <w:rsid w:val="00B6349B"/>
    <w:rsid w:val="00B63A72"/>
    <w:rsid w:val="00B63C62"/>
    <w:rsid w:val="00B63F43"/>
    <w:rsid w:val="00B63F65"/>
    <w:rsid w:val="00B6416C"/>
    <w:rsid w:val="00B641F2"/>
    <w:rsid w:val="00B643ED"/>
    <w:rsid w:val="00B644BA"/>
    <w:rsid w:val="00B644F2"/>
    <w:rsid w:val="00B64506"/>
    <w:rsid w:val="00B64BE9"/>
    <w:rsid w:val="00B64D81"/>
    <w:rsid w:val="00B64DBF"/>
    <w:rsid w:val="00B64EFD"/>
    <w:rsid w:val="00B64FE2"/>
    <w:rsid w:val="00B65218"/>
    <w:rsid w:val="00B6532E"/>
    <w:rsid w:val="00B65550"/>
    <w:rsid w:val="00B6563D"/>
    <w:rsid w:val="00B6563F"/>
    <w:rsid w:val="00B6576C"/>
    <w:rsid w:val="00B6589A"/>
    <w:rsid w:val="00B65A51"/>
    <w:rsid w:val="00B65D1C"/>
    <w:rsid w:val="00B65F81"/>
    <w:rsid w:val="00B661E4"/>
    <w:rsid w:val="00B66242"/>
    <w:rsid w:val="00B6640F"/>
    <w:rsid w:val="00B66435"/>
    <w:rsid w:val="00B66484"/>
    <w:rsid w:val="00B66492"/>
    <w:rsid w:val="00B6658D"/>
    <w:rsid w:val="00B666DC"/>
    <w:rsid w:val="00B667F5"/>
    <w:rsid w:val="00B66807"/>
    <w:rsid w:val="00B6694B"/>
    <w:rsid w:val="00B6696C"/>
    <w:rsid w:val="00B66A89"/>
    <w:rsid w:val="00B66BB8"/>
    <w:rsid w:val="00B66C1C"/>
    <w:rsid w:val="00B66C65"/>
    <w:rsid w:val="00B66C85"/>
    <w:rsid w:val="00B66E41"/>
    <w:rsid w:val="00B66EEF"/>
    <w:rsid w:val="00B67070"/>
    <w:rsid w:val="00B671D3"/>
    <w:rsid w:val="00B672E4"/>
    <w:rsid w:val="00B676DC"/>
    <w:rsid w:val="00B6775C"/>
    <w:rsid w:val="00B677C3"/>
    <w:rsid w:val="00B677EC"/>
    <w:rsid w:val="00B6781F"/>
    <w:rsid w:val="00B67920"/>
    <w:rsid w:val="00B67978"/>
    <w:rsid w:val="00B679FD"/>
    <w:rsid w:val="00B67A1C"/>
    <w:rsid w:val="00B67B8C"/>
    <w:rsid w:val="00B67BF1"/>
    <w:rsid w:val="00B67C9A"/>
    <w:rsid w:val="00B67CC4"/>
    <w:rsid w:val="00B67DA1"/>
    <w:rsid w:val="00B67DFE"/>
    <w:rsid w:val="00B67E03"/>
    <w:rsid w:val="00B67EA7"/>
    <w:rsid w:val="00B70093"/>
    <w:rsid w:val="00B7032B"/>
    <w:rsid w:val="00B7036B"/>
    <w:rsid w:val="00B70428"/>
    <w:rsid w:val="00B704C6"/>
    <w:rsid w:val="00B704ED"/>
    <w:rsid w:val="00B7061D"/>
    <w:rsid w:val="00B70650"/>
    <w:rsid w:val="00B70876"/>
    <w:rsid w:val="00B70A5A"/>
    <w:rsid w:val="00B70ADF"/>
    <w:rsid w:val="00B70C3B"/>
    <w:rsid w:val="00B70DF7"/>
    <w:rsid w:val="00B70EFF"/>
    <w:rsid w:val="00B70F50"/>
    <w:rsid w:val="00B7112C"/>
    <w:rsid w:val="00B71257"/>
    <w:rsid w:val="00B71271"/>
    <w:rsid w:val="00B71321"/>
    <w:rsid w:val="00B71399"/>
    <w:rsid w:val="00B71723"/>
    <w:rsid w:val="00B71849"/>
    <w:rsid w:val="00B718D5"/>
    <w:rsid w:val="00B7196B"/>
    <w:rsid w:val="00B71C7C"/>
    <w:rsid w:val="00B71D6C"/>
    <w:rsid w:val="00B71DC1"/>
    <w:rsid w:val="00B71E54"/>
    <w:rsid w:val="00B71E72"/>
    <w:rsid w:val="00B71E91"/>
    <w:rsid w:val="00B71FDC"/>
    <w:rsid w:val="00B7209C"/>
    <w:rsid w:val="00B720D9"/>
    <w:rsid w:val="00B720E6"/>
    <w:rsid w:val="00B722F0"/>
    <w:rsid w:val="00B72374"/>
    <w:rsid w:val="00B723A8"/>
    <w:rsid w:val="00B723F2"/>
    <w:rsid w:val="00B724AD"/>
    <w:rsid w:val="00B724D3"/>
    <w:rsid w:val="00B725CD"/>
    <w:rsid w:val="00B72680"/>
    <w:rsid w:val="00B726CD"/>
    <w:rsid w:val="00B729A7"/>
    <w:rsid w:val="00B72A3B"/>
    <w:rsid w:val="00B72A47"/>
    <w:rsid w:val="00B72CF6"/>
    <w:rsid w:val="00B72EA5"/>
    <w:rsid w:val="00B72F8C"/>
    <w:rsid w:val="00B7307B"/>
    <w:rsid w:val="00B73088"/>
    <w:rsid w:val="00B731CE"/>
    <w:rsid w:val="00B73336"/>
    <w:rsid w:val="00B73631"/>
    <w:rsid w:val="00B738DE"/>
    <w:rsid w:val="00B73ACE"/>
    <w:rsid w:val="00B73B1D"/>
    <w:rsid w:val="00B73B4E"/>
    <w:rsid w:val="00B73BB6"/>
    <w:rsid w:val="00B73C80"/>
    <w:rsid w:val="00B73ED1"/>
    <w:rsid w:val="00B73FFD"/>
    <w:rsid w:val="00B74265"/>
    <w:rsid w:val="00B742B4"/>
    <w:rsid w:val="00B748B7"/>
    <w:rsid w:val="00B748D9"/>
    <w:rsid w:val="00B7493C"/>
    <w:rsid w:val="00B74B8D"/>
    <w:rsid w:val="00B74CD9"/>
    <w:rsid w:val="00B74EBD"/>
    <w:rsid w:val="00B750C3"/>
    <w:rsid w:val="00B75236"/>
    <w:rsid w:val="00B75238"/>
    <w:rsid w:val="00B75280"/>
    <w:rsid w:val="00B75296"/>
    <w:rsid w:val="00B752B3"/>
    <w:rsid w:val="00B75337"/>
    <w:rsid w:val="00B7534E"/>
    <w:rsid w:val="00B7541B"/>
    <w:rsid w:val="00B75420"/>
    <w:rsid w:val="00B75624"/>
    <w:rsid w:val="00B756D7"/>
    <w:rsid w:val="00B757A9"/>
    <w:rsid w:val="00B7591D"/>
    <w:rsid w:val="00B7598B"/>
    <w:rsid w:val="00B75A4A"/>
    <w:rsid w:val="00B75A6F"/>
    <w:rsid w:val="00B75C41"/>
    <w:rsid w:val="00B75D69"/>
    <w:rsid w:val="00B75D87"/>
    <w:rsid w:val="00B75F9E"/>
    <w:rsid w:val="00B760C1"/>
    <w:rsid w:val="00B7617D"/>
    <w:rsid w:val="00B763B6"/>
    <w:rsid w:val="00B76464"/>
    <w:rsid w:val="00B76599"/>
    <w:rsid w:val="00B76678"/>
    <w:rsid w:val="00B7667C"/>
    <w:rsid w:val="00B76799"/>
    <w:rsid w:val="00B7680A"/>
    <w:rsid w:val="00B768FF"/>
    <w:rsid w:val="00B76CA1"/>
    <w:rsid w:val="00B76E0F"/>
    <w:rsid w:val="00B76F37"/>
    <w:rsid w:val="00B76F77"/>
    <w:rsid w:val="00B770AF"/>
    <w:rsid w:val="00B7717F"/>
    <w:rsid w:val="00B772FB"/>
    <w:rsid w:val="00B77416"/>
    <w:rsid w:val="00B77463"/>
    <w:rsid w:val="00B775BE"/>
    <w:rsid w:val="00B775FB"/>
    <w:rsid w:val="00B77A83"/>
    <w:rsid w:val="00B77B65"/>
    <w:rsid w:val="00B77C91"/>
    <w:rsid w:val="00B77CB8"/>
    <w:rsid w:val="00B77E14"/>
    <w:rsid w:val="00B77E68"/>
    <w:rsid w:val="00B8022F"/>
    <w:rsid w:val="00B8054F"/>
    <w:rsid w:val="00B80616"/>
    <w:rsid w:val="00B806A0"/>
    <w:rsid w:val="00B8080C"/>
    <w:rsid w:val="00B80896"/>
    <w:rsid w:val="00B8089A"/>
    <w:rsid w:val="00B808B2"/>
    <w:rsid w:val="00B80BD0"/>
    <w:rsid w:val="00B80C93"/>
    <w:rsid w:val="00B80D72"/>
    <w:rsid w:val="00B80DE9"/>
    <w:rsid w:val="00B80DFA"/>
    <w:rsid w:val="00B80E31"/>
    <w:rsid w:val="00B811AB"/>
    <w:rsid w:val="00B811E0"/>
    <w:rsid w:val="00B81291"/>
    <w:rsid w:val="00B81434"/>
    <w:rsid w:val="00B81787"/>
    <w:rsid w:val="00B817FB"/>
    <w:rsid w:val="00B81A10"/>
    <w:rsid w:val="00B81B33"/>
    <w:rsid w:val="00B81B58"/>
    <w:rsid w:val="00B81B59"/>
    <w:rsid w:val="00B81B83"/>
    <w:rsid w:val="00B81D57"/>
    <w:rsid w:val="00B81E2D"/>
    <w:rsid w:val="00B81FDA"/>
    <w:rsid w:val="00B8200B"/>
    <w:rsid w:val="00B8202F"/>
    <w:rsid w:val="00B82177"/>
    <w:rsid w:val="00B8239D"/>
    <w:rsid w:val="00B82600"/>
    <w:rsid w:val="00B827ED"/>
    <w:rsid w:val="00B82863"/>
    <w:rsid w:val="00B828DB"/>
    <w:rsid w:val="00B82A34"/>
    <w:rsid w:val="00B82B05"/>
    <w:rsid w:val="00B82C76"/>
    <w:rsid w:val="00B82EC1"/>
    <w:rsid w:val="00B83113"/>
    <w:rsid w:val="00B83206"/>
    <w:rsid w:val="00B83284"/>
    <w:rsid w:val="00B834AD"/>
    <w:rsid w:val="00B835DE"/>
    <w:rsid w:val="00B83ACC"/>
    <w:rsid w:val="00B83BB2"/>
    <w:rsid w:val="00B83D35"/>
    <w:rsid w:val="00B83DE7"/>
    <w:rsid w:val="00B83F07"/>
    <w:rsid w:val="00B83FF7"/>
    <w:rsid w:val="00B84093"/>
    <w:rsid w:val="00B84275"/>
    <w:rsid w:val="00B842D7"/>
    <w:rsid w:val="00B84375"/>
    <w:rsid w:val="00B8487A"/>
    <w:rsid w:val="00B8498C"/>
    <w:rsid w:val="00B849F0"/>
    <w:rsid w:val="00B849F6"/>
    <w:rsid w:val="00B84BE8"/>
    <w:rsid w:val="00B84DD2"/>
    <w:rsid w:val="00B8505F"/>
    <w:rsid w:val="00B851E6"/>
    <w:rsid w:val="00B85204"/>
    <w:rsid w:val="00B85453"/>
    <w:rsid w:val="00B85670"/>
    <w:rsid w:val="00B85847"/>
    <w:rsid w:val="00B859A7"/>
    <w:rsid w:val="00B85C6B"/>
    <w:rsid w:val="00B85CC1"/>
    <w:rsid w:val="00B85D29"/>
    <w:rsid w:val="00B85DA6"/>
    <w:rsid w:val="00B860CE"/>
    <w:rsid w:val="00B86338"/>
    <w:rsid w:val="00B86464"/>
    <w:rsid w:val="00B865EB"/>
    <w:rsid w:val="00B86748"/>
    <w:rsid w:val="00B86813"/>
    <w:rsid w:val="00B86865"/>
    <w:rsid w:val="00B86C53"/>
    <w:rsid w:val="00B86CFF"/>
    <w:rsid w:val="00B86D32"/>
    <w:rsid w:val="00B870B3"/>
    <w:rsid w:val="00B8716D"/>
    <w:rsid w:val="00B872A6"/>
    <w:rsid w:val="00B87465"/>
    <w:rsid w:val="00B87750"/>
    <w:rsid w:val="00B879F4"/>
    <w:rsid w:val="00B87AB2"/>
    <w:rsid w:val="00B87AC9"/>
    <w:rsid w:val="00B87BD7"/>
    <w:rsid w:val="00B87C34"/>
    <w:rsid w:val="00B87D82"/>
    <w:rsid w:val="00B87E13"/>
    <w:rsid w:val="00B900D7"/>
    <w:rsid w:val="00B9012A"/>
    <w:rsid w:val="00B90277"/>
    <w:rsid w:val="00B90367"/>
    <w:rsid w:val="00B907BB"/>
    <w:rsid w:val="00B908BA"/>
    <w:rsid w:val="00B908C1"/>
    <w:rsid w:val="00B90991"/>
    <w:rsid w:val="00B90B14"/>
    <w:rsid w:val="00B90DCB"/>
    <w:rsid w:val="00B90FB6"/>
    <w:rsid w:val="00B9102E"/>
    <w:rsid w:val="00B91101"/>
    <w:rsid w:val="00B9114C"/>
    <w:rsid w:val="00B9116C"/>
    <w:rsid w:val="00B9128F"/>
    <w:rsid w:val="00B91379"/>
    <w:rsid w:val="00B9153F"/>
    <w:rsid w:val="00B91646"/>
    <w:rsid w:val="00B91AFE"/>
    <w:rsid w:val="00B91B5B"/>
    <w:rsid w:val="00B91B64"/>
    <w:rsid w:val="00B91BE1"/>
    <w:rsid w:val="00B91C03"/>
    <w:rsid w:val="00B91CEF"/>
    <w:rsid w:val="00B91F33"/>
    <w:rsid w:val="00B91FBD"/>
    <w:rsid w:val="00B92136"/>
    <w:rsid w:val="00B921DC"/>
    <w:rsid w:val="00B922F2"/>
    <w:rsid w:val="00B92484"/>
    <w:rsid w:val="00B9254D"/>
    <w:rsid w:val="00B92860"/>
    <w:rsid w:val="00B928F6"/>
    <w:rsid w:val="00B92AB2"/>
    <w:rsid w:val="00B92B19"/>
    <w:rsid w:val="00B92B8B"/>
    <w:rsid w:val="00B92BB9"/>
    <w:rsid w:val="00B92BFB"/>
    <w:rsid w:val="00B92C7B"/>
    <w:rsid w:val="00B92CCD"/>
    <w:rsid w:val="00B92D7B"/>
    <w:rsid w:val="00B92E0D"/>
    <w:rsid w:val="00B92F6B"/>
    <w:rsid w:val="00B92FA1"/>
    <w:rsid w:val="00B93017"/>
    <w:rsid w:val="00B9301B"/>
    <w:rsid w:val="00B930DB"/>
    <w:rsid w:val="00B93165"/>
    <w:rsid w:val="00B93180"/>
    <w:rsid w:val="00B93192"/>
    <w:rsid w:val="00B93258"/>
    <w:rsid w:val="00B93289"/>
    <w:rsid w:val="00B936CE"/>
    <w:rsid w:val="00B93841"/>
    <w:rsid w:val="00B939BC"/>
    <w:rsid w:val="00B93A13"/>
    <w:rsid w:val="00B93B36"/>
    <w:rsid w:val="00B93CCF"/>
    <w:rsid w:val="00B93D3C"/>
    <w:rsid w:val="00B93E96"/>
    <w:rsid w:val="00B93EC4"/>
    <w:rsid w:val="00B94023"/>
    <w:rsid w:val="00B94114"/>
    <w:rsid w:val="00B94367"/>
    <w:rsid w:val="00B944A0"/>
    <w:rsid w:val="00B94527"/>
    <w:rsid w:val="00B9455D"/>
    <w:rsid w:val="00B94681"/>
    <w:rsid w:val="00B94771"/>
    <w:rsid w:val="00B949A6"/>
    <w:rsid w:val="00B94A16"/>
    <w:rsid w:val="00B94A41"/>
    <w:rsid w:val="00B94C9C"/>
    <w:rsid w:val="00B94CD2"/>
    <w:rsid w:val="00B94F1E"/>
    <w:rsid w:val="00B94F6B"/>
    <w:rsid w:val="00B950CA"/>
    <w:rsid w:val="00B95126"/>
    <w:rsid w:val="00B95168"/>
    <w:rsid w:val="00B95204"/>
    <w:rsid w:val="00B95307"/>
    <w:rsid w:val="00B95320"/>
    <w:rsid w:val="00B9548B"/>
    <w:rsid w:val="00B955ED"/>
    <w:rsid w:val="00B95799"/>
    <w:rsid w:val="00B95B72"/>
    <w:rsid w:val="00B95BD0"/>
    <w:rsid w:val="00B95C53"/>
    <w:rsid w:val="00B95CB1"/>
    <w:rsid w:val="00B95D18"/>
    <w:rsid w:val="00B95DE7"/>
    <w:rsid w:val="00B95E15"/>
    <w:rsid w:val="00B95E52"/>
    <w:rsid w:val="00B95F32"/>
    <w:rsid w:val="00B95F77"/>
    <w:rsid w:val="00B960C4"/>
    <w:rsid w:val="00B9618B"/>
    <w:rsid w:val="00B96507"/>
    <w:rsid w:val="00B96566"/>
    <w:rsid w:val="00B96778"/>
    <w:rsid w:val="00B96838"/>
    <w:rsid w:val="00B968AA"/>
    <w:rsid w:val="00B968D9"/>
    <w:rsid w:val="00B96A32"/>
    <w:rsid w:val="00B96B72"/>
    <w:rsid w:val="00B96D0A"/>
    <w:rsid w:val="00B96E3E"/>
    <w:rsid w:val="00B96E54"/>
    <w:rsid w:val="00B96F23"/>
    <w:rsid w:val="00B96F90"/>
    <w:rsid w:val="00B97094"/>
    <w:rsid w:val="00B970BF"/>
    <w:rsid w:val="00B97166"/>
    <w:rsid w:val="00B97187"/>
    <w:rsid w:val="00B9719C"/>
    <w:rsid w:val="00B97368"/>
    <w:rsid w:val="00B9756A"/>
    <w:rsid w:val="00B97674"/>
    <w:rsid w:val="00B9776B"/>
    <w:rsid w:val="00B977CB"/>
    <w:rsid w:val="00B977EF"/>
    <w:rsid w:val="00B97821"/>
    <w:rsid w:val="00B97827"/>
    <w:rsid w:val="00B97905"/>
    <w:rsid w:val="00B979BC"/>
    <w:rsid w:val="00B97AD1"/>
    <w:rsid w:val="00B97EF4"/>
    <w:rsid w:val="00B97F5B"/>
    <w:rsid w:val="00BA008D"/>
    <w:rsid w:val="00BA022D"/>
    <w:rsid w:val="00BA025D"/>
    <w:rsid w:val="00BA0319"/>
    <w:rsid w:val="00BA0389"/>
    <w:rsid w:val="00BA03C1"/>
    <w:rsid w:val="00BA0675"/>
    <w:rsid w:val="00BA0811"/>
    <w:rsid w:val="00BA08BE"/>
    <w:rsid w:val="00BA096D"/>
    <w:rsid w:val="00BA09D5"/>
    <w:rsid w:val="00BA0AD5"/>
    <w:rsid w:val="00BA0B82"/>
    <w:rsid w:val="00BA0C5A"/>
    <w:rsid w:val="00BA0DF0"/>
    <w:rsid w:val="00BA0F31"/>
    <w:rsid w:val="00BA1232"/>
    <w:rsid w:val="00BA13FF"/>
    <w:rsid w:val="00BA146B"/>
    <w:rsid w:val="00BA149F"/>
    <w:rsid w:val="00BA1531"/>
    <w:rsid w:val="00BA1628"/>
    <w:rsid w:val="00BA1685"/>
    <w:rsid w:val="00BA1700"/>
    <w:rsid w:val="00BA174B"/>
    <w:rsid w:val="00BA18C5"/>
    <w:rsid w:val="00BA1B65"/>
    <w:rsid w:val="00BA1C3E"/>
    <w:rsid w:val="00BA1C49"/>
    <w:rsid w:val="00BA1D6B"/>
    <w:rsid w:val="00BA1E3B"/>
    <w:rsid w:val="00BA1EF8"/>
    <w:rsid w:val="00BA2034"/>
    <w:rsid w:val="00BA2071"/>
    <w:rsid w:val="00BA22BE"/>
    <w:rsid w:val="00BA23B7"/>
    <w:rsid w:val="00BA24F0"/>
    <w:rsid w:val="00BA26E3"/>
    <w:rsid w:val="00BA27D0"/>
    <w:rsid w:val="00BA2983"/>
    <w:rsid w:val="00BA2BAF"/>
    <w:rsid w:val="00BA2BC9"/>
    <w:rsid w:val="00BA2BF5"/>
    <w:rsid w:val="00BA2C1A"/>
    <w:rsid w:val="00BA2D6B"/>
    <w:rsid w:val="00BA3354"/>
    <w:rsid w:val="00BA34A0"/>
    <w:rsid w:val="00BA34B2"/>
    <w:rsid w:val="00BA34B3"/>
    <w:rsid w:val="00BA3525"/>
    <w:rsid w:val="00BA3541"/>
    <w:rsid w:val="00BA380C"/>
    <w:rsid w:val="00BA381C"/>
    <w:rsid w:val="00BA3A10"/>
    <w:rsid w:val="00BA3A6A"/>
    <w:rsid w:val="00BA3B50"/>
    <w:rsid w:val="00BA3C82"/>
    <w:rsid w:val="00BA3D37"/>
    <w:rsid w:val="00BA410B"/>
    <w:rsid w:val="00BA4228"/>
    <w:rsid w:val="00BA438C"/>
    <w:rsid w:val="00BA4661"/>
    <w:rsid w:val="00BA47C3"/>
    <w:rsid w:val="00BA48E1"/>
    <w:rsid w:val="00BA497C"/>
    <w:rsid w:val="00BA4B29"/>
    <w:rsid w:val="00BA4B8D"/>
    <w:rsid w:val="00BA5010"/>
    <w:rsid w:val="00BA5365"/>
    <w:rsid w:val="00BA53A8"/>
    <w:rsid w:val="00BA5564"/>
    <w:rsid w:val="00BA569E"/>
    <w:rsid w:val="00BA56F0"/>
    <w:rsid w:val="00BA5712"/>
    <w:rsid w:val="00BA5740"/>
    <w:rsid w:val="00BA5919"/>
    <w:rsid w:val="00BA592D"/>
    <w:rsid w:val="00BA59DF"/>
    <w:rsid w:val="00BA5A32"/>
    <w:rsid w:val="00BA5B10"/>
    <w:rsid w:val="00BA5C09"/>
    <w:rsid w:val="00BA5CAE"/>
    <w:rsid w:val="00BA5CB7"/>
    <w:rsid w:val="00BA5D08"/>
    <w:rsid w:val="00BA5D75"/>
    <w:rsid w:val="00BA5E40"/>
    <w:rsid w:val="00BA5E69"/>
    <w:rsid w:val="00BA5E97"/>
    <w:rsid w:val="00BA5F7B"/>
    <w:rsid w:val="00BA6102"/>
    <w:rsid w:val="00BA6236"/>
    <w:rsid w:val="00BA62B2"/>
    <w:rsid w:val="00BA62F1"/>
    <w:rsid w:val="00BA630C"/>
    <w:rsid w:val="00BA6363"/>
    <w:rsid w:val="00BA63AE"/>
    <w:rsid w:val="00BA6672"/>
    <w:rsid w:val="00BA66F5"/>
    <w:rsid w:val="00BA69B7"/>
    <w:rsid w:val="00BA6B62"/>
    <w:rsid w:val="00BA6D06"/>
    <w:rsid w:val="00BA6D81"/>
    <w:rsid w:val="00BA6E6D"/>
    <w:rsid w:val="00BA6EE4"/>
    <w:rsid w:val="00BA6F77"/>
    <w:rsid w:val="00BA6FFA"/>
    <w:rsid w:val="00BA70EB"/>
    <w:rsid w:val="00BA72A1"/>
    <w:rsid w:val="00BA72E7"/>
    <w:rsid w:val="00BA7333"/>
    <w:rsid w:val="00BA7334"/>
    <w:rsid w:val="00BA740F"/>
    <w:rsid w:val="00BA7578"/>
    <w:rsid w:val="00BA76AC"/>
    <w:rsid w:val="00BA7846"/>
    <w:rsid w:val="00BA7A04"/>
    <w:rsid w:val="00BA7A4C"/>
    <w:rsid w:val="00BA7BC5"/>
    <w:rsid w:val="00BA7BE1"/>
    <w:rsid w:val="00BA7D14"/>
    <w:rsid w:val="00BA7E62"/>
    <w:rsid w:val="00BA7E87"/>
    <w:rsid w:val="00BA7F30"/>
    <w:rsid w:val="00BB0024"/>
    <w:rsid w:val="00BB019A"/>
    <w:rsid w:val="00BB027F"/>
    <w:rsid w:val="00BB0300"/>
    <w:rsid w:val="00BB032A"/>
    <w:rsid w:val="00BB0399"/>
    <w:rsid w:val="00BB041A"/>
    <w:rsid w:val="00BB0467"/>
    <w:rsid w:val="00BB067B"/>
    <w:rsid w:val="00BB0719"/>
    <w:rsid w:val="00BB07F5"/>
    <w:rsid w:val="00BB090B"/>
    <w:rsid w:val="00BB092F"/>
    <w:rsid w:val="00BB0A28"/>
    <w:rsid w:val="00BB0A70"/>
    <w:rsid w:val="00BB0ADA"/>
    <w:rsid w:val="00BB0B52"/>
    <w:rsid w:val="00BB0C63"/>
    <w:rsid w:val="00BB0EF9"/>
    <w:rsid w:val="00BB0FB2"/>
    <w:rsid w:val="00BB1070"/>
    <w:rsid w:val="00BB1084"/>
    <w:rsid w:val="00BB10BC"/>
    <w:rsid w:val="00BB10F9"/>
    <w:rsid w:val="00BB168B"/>
    <w:rsid w:val="00BB19F9"/>
    <w:rsid w:val="00BB1AC6"/>
    <w:rsid w:val="00BB1D6C"/>
    <w:rsid w:val="00BB1E2B"/>
    <w:rsid w:val="00BB1E77"/>
    <w:rsid w:val="00BB1E7C"/>
    <w:rsid w:val="00BB21B0"/>
    <w:rsid w:val="00BB22BA"/>
    <w:rsid w:val="00BB239C"/>
    <w:rsid w:val="00BB245D"/>
    <w:rsid w:val="00BB2562"/>
    <w:rsid w:val="00BB2664"/>
    <w:rsid w:val="00BB26E4"/>
    <w:rsid w:val="00BB26E7"/>
    <w:rsid w:val="00BB2822"/>
    <w:rsid w:val="00BB2BAA"/>
    <w:rsid w:val="00BB2BB5"/>
    <w:rsid w:val="00BB2F54"/>
    <w:rsid w:val="00BB2F63"/>
    <w:rsid w:val="00BB2FD3"/>
    <w:rsid w:val="00BB2FDF"/>
    <w:rsid w:val="00BB3000"/>
    <w:rsid w:val="00BB35E6"/>
    <w:rsid w:val="00BB3653"/>
    <w:rsid w:val="00BB3677"/>
    <w:rsid w:val="00BB3724"/>
    <w:rsid w:val="00BB39EA"/>
    <w:rsid w:val="00BB3C6F"/>
    <w:rsid w:val="00BB3C99"/>
    <w:rsid w:val="00BB3D78"/>
    <w:rsid w:val="00BB3E71"/>
    <w:rsid w:val="00BB3E9B"/>
    <w:rsid w:val="00BB4001"/>
    <w:rsid w:val="00BB409D"/>
    <w:rsid w:val="00BB41D8"/>
    <w:rsid w:val="00BB442B"/>
    <w:rsid w:val="00BB4434"/>
    <w:rsid w:val="00BB44B4"/>
    <w:rsid w:val="00BB4739"/>
    <w:rsid w:val="00BB4AE4"/>
    <w:rsid w:val="00BB4B13"/>
    <w:rsid w:val="00BB4D8B"/>
    <w:rsid w:val="00BB50AE"/>
    <w:rsid w:val="00BB50F5"/>
    <w:rsid w:val="00BB5386"/>
    <w:rsid w:val="00BB5468"/>
    <w:rsid w:val="00BB54E7"/>
    <w:rsid w:val="00BB55BE"/>
    <w:rsid w:val="00BB55D5"/>
    <w:rsid w:val="00BB5780"/>
    <w:rsid w:val="00BB5B4A"/>
    <w:rsid w:val="00BB5C99"/>
    <w:rsid w:val="00BB5E06"/>
    <w:rsid w:val="00BB6079"/>
    <w:rsid w:val="00BB61A3"/>
    <w:rsid w:val="00BB61FB"/>
    <w:rsid w:val="00BB62FD"/>
    <w:rsid w:val="00BB640F"/>
    <w:rsid w:val="00BB67A2"/>
    <w:rsid w:val="00BB6973"/>
    <w:rsid w:val="00BB69CC"/>
    <w:rsid w:val="00BB6A46"/>
    <w:rsid w:val="00BB6BC2"/>
    <w:rsid w:val="00BB6C2E"/>
    <w:rsid w:val="00BB6DDD"/>
    <w:rsid w:val="00BB70A3"/>
    <w:rsid w:val="00BB7322"/>
    <w:rsid w:val="00BB7407"/>
    <w:rsid w:val="00BB742C"/>
    <w:rsid w:val="00BB7444"/>
    <w:rsid w:val="00BB74A7"/>
    <w:rsid w:val="00BB74AD"/>
    <w:rsid w:val="00BB7522"/>
    <w:rsid w:val="00BB76E3"/>
    <w:rsid w:val="00BB77BA"/>
    <w:rsid w:val="00BB7918"/>
    <w:rsid w:val="00BB7B47"/>
    <w:rsid w:val="00BB7B6E"/>
    <w:rsid w:val="00BB7BBE"/>
    <w:rsid w:val="00BB7C08"/>
    <w:rsid w:val="00BB7E29"/>
    <w:rsid w:val="00BB7E32"/>
    <w:rsid w:val="00BC0131"/>
    <w:rsid w:val="00BC0139"/>
    <w:rsid w:val="00BC019D"/>
    <w:rsid w:val="00BC0366"/>
    <w:rsid w:val="00BC0444"/>
    <w:rsid w:val="00BC0483"/>
    <w:rsid w:val="00BC07B4"/>
    <w:rsid w:val="00BC0A54"/>
    <w:rsid w:val="00BC0A7C"/>
    <w:rsid w:val="00BC0A91"/>
    <w:rsid w:val="00BC0D05"/>
    <w:rsid w:val="00BC0E12"/>
    <w:rsid w:val="00BC0EA4"/>
    <w:rsid w:val="00BC0F35"/>
    <w:rsid w:val="00BC1040"/>
    <w:rsid w:val="00BC1041"/>
    <w:rsid w:val="00BC114D"/>
    <w:rsid w:val="00BC11DE"/>
    <w:rsid w:val="00BC1219"/>
    <w:rsid w:val="00BC150F"/>
    <w:rsid w:val="00BC1628"/>
    <w:rsid w:val="00BC16C4"/>
    <w:rsid w:val="00BC192D"/>
    <w:rsid w:val="00BC1C2F"/>
    <w:rsid w:val="00BC1C56"/>
    <w:rsid w:val="00BC1CEE"/>
    <w:rsid w:val="00BC1F42"/>
    <w:rsid w:val="00BC1FA2"/>
    <w:rsid w:val="00BC20D2"/>
    <w:rsid w:val="00BC216C"/>
    <w:rsid w:val="00BC2259"/>
    <w:rsid w:val="00BC238A"/>
    <w:rsid w:val="00BC240F"/>
    <w:rsid w:val="00BC2480"/>
    <w:rsid w:val="00BC24EC"/>
    <w:rsid w:val="00BC252D"/>
    <w:rsid w:val="00BC260D"/>
    <w:rsid w:val="00BC266C"/>
    <w:rsid w:val="00BC2834"/>
    <w:rsid w:val="00BC2899"/>
    <w:rsid w:val="00BC2924"/>
    <w:rsid w:val="00BC293F"/>
    <w:rsid w:val="00BC29BF"/>
    <w:rsid w:val="00BC2BF5"/>
    <w:rsid w:val="00BC2E02"/>
    <w:rsid w:val="00BC2E05"/>
    <w:rsid w:val="00BC2E26"/>
    <w:rsid w:val="00BC2EBC"/>
    <w:rsid w:val="00BC3269"/>
    <w:rsid w:val="00BC353C"/>
    <w:rsid w:val="00BC3600"/>
    <w:rsid w:val="00BC3604"/>
    <w:rsid w:val="00BC3641"/>
    <w:rsid w:val="00BC39F8"/>
    <w:rsid w:val="00BC3B16"/>
    <w:rsid w:val="00BC3C7A"/>
    <w:rsid w:val="00BC3D04"/>
    <w:rsid w:val="00BC3D06"/>
    <w:rsid w:val="00BC3DA2"/>
    <w:rsid w:val="00BC3F79"/>
    <w:rsid w:val="00BC404F"/>
    <w:rsid w:val="00BC41D0"/>
    <w:rsid w:val="00BC445F"/>
    <w:rsid w:val="00BC44B6"/>
    <w:rsid w:val="00BC454E"/>
    <w:rsid w:val="00BC4611"/>
    <w:rsid w:val="00BC465F"/>
    <w:rsid w:val="00BC46E6"/>
    <w:rsid w:val="00BC46E8"/>
    <w:rsid w:val="00BC4760"/>
    <w:rsid w:val="00BC484B"/>
    <w:rsid w:val="00BC4A10"/>
    <w:rsid w:val="00BC4C20"/>
    <w:rsid w:val="00BC4CF7"/>
    <w:rsid w:val="00BC4E3E"/>
    <w:rsid w:val="00BC4E56"/>
    <w:rsid w:val="00BC4E95"/>
    <w:rsid w:val="00BC4EDC"/>
    <w:rsid w:val="00BC5000"/>
    <w:rsid w:val="00BC51D2"/>
    <w:rsid w:val="00BC5550"/>
    <w:rsid w:val="00BC5594"/>
    <w:rsid w:val="00BC5679"/>
    <w:rsid w:val="00BC56B4"/>
    <w:rsid w:val="00BC56BE"/>
    <w:rsid w:val="00BC57D0"/>
    <w:rsid w:val="00BC591A"/>
    <w:rsid w:val="00BC593B"/>
    <w:rsid w:val="00BC59C9"/>
    <w:rsid w:val="00BC5B48"/>
    <w:rsid w:val="00BC5B80"/>
    <w:rsid w:val="00BC5BE4"/>
    <w:rsid w:val="00BC5DD5"/>
    <w:rsid w:val="00BC5F14"/>
    <w:rsid w:val="00BC5F92"/>
    <w:rsid w:val="00BC620A"/>
    <w:rsid w:val="00BC622C"/>
    <w:rsid w:val="00BC62C2"/>
    <w:rsid w:val="00BC62F1"/>
    <w:rsid w:val="00BC6331"/>
    <w:rsid w:val="00BC65E5"/>
    <w:rsid w:val="00BC66B5"/>
    <w:rsid w:val="00BC6904"/>
    <w:rsid w:val="00BC6BE8"/>
    <w:rsid w:val="00BC6DC7"/>
    <w:rsid w:val="00BC701C"/>
    <w:rsid w:val="00BC7091"/>
    <w:rsid w:val="00BC71AB"/>
    <w:rsid w:val="00BC7205"/>
    <w:rsid w:val="00BC73B3"/>
    <w:rsid w:val="00BC7457"/>
    <w:rsid w:val="00BC745B"/>
    <w:rsid w:val="00BC7500"/>
    <w:rsid w:val="00BC769A"/>
    <w:rsid w:val="00BC796D"/>
    <w:rsid w:val="00BC79DF"/>
    <w:rsid w:val="00BC7C7C"/>
    <w:rsid w:val="00BC7D4F"/>
    <w:rsid w:val="00BC7F41"/>
    <w:rsid w:val="00BC7FBC"/>
    <w:rsid w:val="00BC7FE3"/>
    <w:rsid w:val="00BD01C8"/>
    <w:rsid w:val="00BD01E0"/>
    <w:rsid w:val="00BD0248"/>
    <w:rsid w:val="00BD046C"/>
    <w:rsid w:val="00BD05C5"/>
    <w:rsid w:val="00BD0624"/>
    <w:rsid w:val="00BD06FD"/>
    <w:rsid w:val="00BD0817"/>
    <w:rsid w:val="00BD0E7A"/>
    <w:rsid w:val="00BD0F40"/>
    <w:rsid w:val="00BD0FE7"/>
    <w:rsid w:val="00BD0FF7"/>
    <w:rsid w:val="00BD100E"/>
    <w:rsid w:val="00BD101D"/>
    <w:rsid w:val="00BD10E4"/>
    <w:rsid w:val="00BD12A1"/>
    <w:rsid w:val="00BD18EE"/>
    <w:rsid w:val="00BD1B3C"/>
    <w:rsid w:val="00BD1CA4"/>
    <w:rsid w:val="00BD1CD3"/>
    <w:rsid w:val="00BD1D08"/>
    <w:rsid w:val="00BD1EE0"/>
    <w:rsid w:val="00BD1FD2"/>
    <w:rsid w:val="00BD2082"/>
    <w:rsid w:val="00BD223D"/>
    <w:rsid w:val="00BD223E"/>
    <w:rsid w:val="00BD2587"/>
    <w:rsid w:val="00BD2588"/>
    <w:rsid w:val="00BD26BF"/>
    <w:rsid w:val="00BD275D"/>
    <w:rsid w:val="00BD27B1"/>
    <w:rsid w:val="00BD2D41"/>
    <w:rsid w:val="00BD2E2B"/>
    <w:rsid w:val="00BD2F2C"/>
    <w:rsid w:val="00BD2F44"/>
    <w:rsid w:val="00BD2F6E"/>
    <w:rsid w:val="00BD3185"/>
    <w:rsid w:val="00BD3394"/>
    <w:rsid w:val="00BD343B"/>
    <w:rsid w:val="00BD3468"/>
    <w:rsid w:val="00BD36BA"/>
    <w:rsid w:val="00BD37F5"/>
    <w:rsid w:val="00BD38E3"/>
    <w:rsid w:val="00BD38F4"/>
    <w:rsid w:val="00BD39BF"/>
    <w:rsid w:val="00BD3A78"/>
    <w:rsid w:val="00BD3B80"/>
    <w:rsid w:val="00BD3D47"/>
    <w:rsid w:val="00BD4151"/>
    <w:rsid w:val="00BD4435"/>
    <w:rsid w:val="00BD45C9"/>
    <w:rsid w:val="00BD4789"/>
    <w:rsid w:val="00BD4826"/>
    <w:rsid w:val="00BD48E0"/>
    <w:rsid w:val="00BD4BCC"/>
    <w:rsid w:val="00BD4C2B"/>
    <w:rsid w:val="00BD4F1A"/>
    <w:rsid w:val="00BD5114"/>
    <w:rsid w:val="00BD5187"/>
    <w:rsid w:val="00BD5232"/>
    <w:rsid w:val="00BD5439"/>
    <w:rsid w:val="00BD554B"/>
    <w:rsid w:val="00BD593D"/>
    <w:rsid w:val="00BD5978"/>
    <w:rsid w:val="00BD5A2F"/>
    <w:rsid w:val="00BD5A7A"/>
    <w:rsid w:val="00BD5AAE"/>
    <w:rsid w:val="00BD5B0B"/>
    <w:rsid w:val="00BD5BA1"/>
    <w:rsid w:val="00BD5E6A"/>
    <w:rsid w:val="00BD5EE7"/>
    <w:rsid w:val="00BD5F66"/>
    <w:rsid w:val="00BD5FCE"/>
    <w:rsid w:val="00BD6357"/>
    <w:rsid w:val="00BD6397"/>
    <w:rsid w:val="00BD6459"/>
    <w:rsid w:val="00BD6563"/>
    <w:rsid w:val="00BD6AB3"/>
    <w:rsid w:val="00BD6B30"/>
    <w:rsid w:val="00BD6BD6"/>
    <w:rsid w:val="00BD6C07"/>
    <w:rsid w:val="00BD6F1E"/>
    <w:rsid w:val="00BD6F71"/>
    <w:rsid w:val="00BD6FFB"/>
    <w:rsid w:val="00BD7076"/>
    <w:rsid w:val="00BD7112"/>
    <w:rsid w:val="00BD71FA"/>
    <w:rsid w:val="00BD7212"/>
    <w:rsid w:val="00BD73A5"/>
    <w:rsid w:val="00BD76BF"/>
    <w:rsid w:val="00BD7719"/>
    <w:rsid w:val="00BD7AEE"/>
    <w:rsid w:val="00BD7C8A"/>
    <w:rsid w:val="00BD7D01"/>
    <w:rsid w:val="00BD7F58"/>
    <w:rsid w:val="00BD7F9D"/>
    <w:rsid w:val="00BE01ED"/>
    <w:rsid w:val="00BE01F8"/>
    <w:rsid w:val="00BE03CA"/>
    <w:rsid w:val="00BE08C2"/>
    <w:rsid w:val="00BE0BF8"/>
    <w:rsid w:val="00BE0C63"/>
    <w:rsid w:val="00BE0DB6"/>
    <w:rsid w:val="00BE0DBD"/>
    <w:rsid w:val="00BE1032"/>
    <w:rsid w:val="00BE10B1"/>
    <w:rsid w:val="00BE1154"/>
    <w:rsid w:val="00BE138F"/>
    <w:rsid w:val="00BE16E0"/>
    <w:rsid w:val="00BE1824"/>
    <w:rsid w:val="00BE1A92"/>
    <w:rsid w:val="00BE1ADC"/>
    <w:rsid w:val="00BE1C62"/>
    <w:rsid w:val="00BE1CDA"/>
    <w:rsid w:val="00BE1CF5"/>
    <w:rsid w:val="00BE1D31"/>
    <w:rsid w:val="00BE1DE0"/>
    <w:rsid w:val="00BE1E80"/>
    <w:rsid w:val="00BE1EF3"/>
    <w:rsid w:val="00BE1F63"/>
    <w:rsid w:val="00BE2057"/>
    <w:rsid w:val="00BE213E"/>
    <w:rsid w:val="00BE21BB"/>
    <w:rsid w:val="00BE224A"/>
    <w:rsid w:val="00BE24A4"/>
    <w:rsid w:val="00BE257E"/>
    <w:rsid w:val="00BE259A"/>
    <w:rsid w:val="00BE2692"/>
    <w:rsid w:val="00BE2B4E"/>
    <w:rsid w:val="00BE2CEA"/>
    <w:rsid w:val="00BE2D55"/>
    <w:rsid w:val="00BE2EB0"/>
    <w:rsid w:val="00BE2F0C"/>
    <w:rsid w:val="00BE300A"/>
    <w:rsid w:val="00BE316A"/>
    <w:rsid w:val="00BE3218"/>
    <w:rsid w:val="00BE35DD"/>
    <w:rsid w:val="00BE3772"/>
    <w:rsid w:val="00BE3941"/>
    <w:rsid w:val="00BE3959"/>
    <w:rsid w:val="00BE3AFC"/>
    <w:rsid w:val="00BE3B62"/>
    <w:rsid w:val="00BE3BD4"/>
    <w:rsid w:val="00BE3CF6"/>
    <w:rsid w:val="00BE3D7E"/>
    <w:rsid w:val="00BE3EAB"/>
    <w:rsid w:val="00BE3ED3"/>
    <w:rsid w:val="00BE3F5D"/>
    <w:rsid w:val="00BE3FFF"/>
    <w:rsid w:val="00BE40B3"/>
    <w:rsid w:val="00BE40D9"/>
    <w:rsid w:val="00BE4252"/>
    <w:rsid w:val="00BE4571"/>
    <w:rsid w:val="00BE45FB"/>
    <w:rsid w:val="00BE46B7"/>
    <w:rsid w:val="00BE4847"/>
    <w:rsid w:val="00BE48F9"/>
    <w:rsid w:val="00BE4BE0"/>
    <w:rsid w:val="00BE4D85"/>
    <w:rsid w:val="00BE4E0D"/>
    <w:rsid w:val="00BE4EB4"/>
    <w:rsid w:val="00BE5000"/>
    <w:rsid w:val="00BE540A"/>
    <w:rsid w:val="00BE551B"/>
    <w:rsid w:val="00BE5839"/>
    <w:rsid w:val="00BE5A43"/>
    <w:rsid w:val="00BE5AFF"/>
    <w:rsid w:val="00BE5C06"/>
    <w:rsid w:val="00BE5CC1"/>
    <w:rsid w:val="00BE60AD"/>
    <w:rsid w:val="00BE61E2"/>
    <w:rsid w:val="00BE6226"/>
    <w:rsid w:val="00BE6603"/>
    <w:rsid w:val="00BE66DA"/>
    <w:rsid w:val="00BE66DF"/>
    <w:rsid w:val="00BE66E9"/>
    <w:rsid w:val="00BE6865"/>
    <w:rsid w:val="00BE686F"/>
    <w:rsid w:val="00BE697C"/>
    <w:rsid w:val="00BE6995"/>
    <w:rsid w:val="00BE69FF"/>
    <w:rsid w:val="00BE6B16"/>
    <w:rsid w:val="00BE6C04"/>
    <w:rsid w:val="00BE6CB1"/>
    <w:rsid w:val="00BE71F9"/>
    <w:rsid w:val="00BE743D"/>
    <w:rsid w:val="00BE750D"/>
    <w:rsid w:val="00BE75E1"/>
    <w:rsid w:val="00BE76F2"/>
    <w:rsid w:val="00BE77E1"/>
    <w:rsid w:val="00BE7845"/>
    <w:rsid w:val="00BE7847"/>
    <w:rsid w:val="00BE787A"/>
    <w:rsid w:val="00BE78D2"/>
    <w:rsid w:val="00BE795D"/>
    <w:rsid w:val="00BE79D1"/>
    <w:rsid w:val="00BE7F1F"/>
    <w:rsid w:val="00BF01B3"/>
    <w:rsid w:val="00BF01EC"/>
    <w:rsid w:val="00BF026B"/>
    <w:rsid w:val="00BF0386"/>
    <w:rsid w:val="00BF0584"/>
    <w:rsid w:val="00BF075F"/>
    <w:rsid w:val="00BF0980"/>
    <w:rsid w:val="00BF09B2"/>
    <w:rsid w:val="00BF09CF"/>
    <w:rsid w:val="00BF0A71"/>
    <w:rsid w:val="00BF0D75"/>
    <w:rsid w:val="00BF0DA1"/>
    <w:rsid w:val="00BF0E4A"/>
    <w:rsid w:val="00BF0E62"/>
    <w:rsid w:val="00BF0F80"/>
    <w:rsid w:val="00BF1024"/>
    <w:rsid w:val="00BF102B"/>
    <w:rsid w:val="00BF10EB"/>
    <w:rsid w:val="00BF1332"/>
    <w:rsid w:val="00BF16A6"/>
    <w:rsid w:val="00BF1854"/>
    <w:rsid w:val="00BF18D3"/>
    <w:rsid w:val="00BF1979"/>
    <w:rsid w:val="00BF1AE7"/>
    <w:rsid w:val="00BF1C4D"/>
    <w:rsid w:val="00BF1CC7"/>
    <w:rsid w:val="00BF1E2F"/>
    <w:rsid w:val="00BF1FB5"/>
    <w:rsid w:val="00BF20C3"/>
    <w:rsid w:val="00BF214A"/>
    <w:rsid w:val="00BF21B9"/>
    <w:rsid w:val="00BF2913"/>
    <w:rsid w:val="00BF29A9"/>
    <w:rsid w:val="00BF2B18"/>
    <w:rsid w:val="00BF2B66"/>
    <w:rsid w:val="00BF2BBB"/>
    <w:rsid w:val="00BF2C1D"/>
    <w:rsid w:val="00BF2CDC"/>
    <w:rsid w:val="00BF2EDF"/>
    <w:rsid w:val="00BF2EEA"/>
    <w:rsid w:val="00BF2FA3"/>
    <w:rsid w:val="00BF302B"/>
    <w:rsid w:val="00BF31AC"/>
    <w:rsid w:val="00BF32CE"/>
    <w:rsid w:val="00BF338A"/>
    <w:rsid w:val="00BF33C0"/>
    <w:rsid w:val="00BF33DE"/>
    <w:rsid w:val="00BF349C"/>
    <w:rsid w:val="00BF3682"/>
    <w:rsid w:val="00BF36A2"/>
    <w:rsid w:val="00BF389E"/>
    <w:rsid w:val="00BF3916"/>
    <w:rsid w:val="00BF3A4C"/>
    <w:rsid w:val="00BF3B1E"/>
    <w:rsid w:val="00BF3DC2"/>
    <w:rsid w:val="00BF3DD4"/>
    <w:rsid w:val="00BF3ED2"/>
    <w:rsid w:val="00BF41C8"/>
    <w:rsid w:val="00BF4243"/>
    <w:rsid w:val="00BF4507"/>
    <w:rsid w:val="00BF4554"/>
    <w:rsid w:val="00BF4566"/>
    <w:rsid w:val="00BF478B"/>
    <w:rsid w:val="00BF484A"/>
    <w:rsid w:val="00BF4A02"/>
    <w:rsid w:val="00BF4A24"/>
    <w:rsid w:val="00BF4B20"/>
    <w:rsid w:val="00BF4D24"/>
    <w:rsid w:val="00BF4DAC"/>
    <w:rsid w:val="00BF4DB7"/>
    <w:rsid w:val="00BF4F4A"/>
    <w:rsid w:val="00BF50F2"/>
    <w:rsid w:val="00BF51EF"/>
    <w:rsid w:val="00BF533F"/>
    <w:rsid w:val="00BF5446"/>
    <w:rsid w:val="00BF54C7"/>
    <w:rsid w:val="00BF54CE"/>
    <w:rsid w:val="00BF5506"/>
    <w:rsid w:val="00BF5625"/>
    <w:rsid w:val="00BF591E"/>
    <w:rsid w:val="00BF5A8D"/>
    <w:rsid w:val="00BF5AB8"/>
    <w:rsid w:val="00BF5B35"/>
    <w:rsid w:val="00BF5B7A"/>
    <w:rsid w:val="00BF5C0A"/>
    <w:rsid w:val="00BF5D99"/>
    <w:rsid w:val="00BF5FC7"/>
    <w:rsid w:val="00BF621A"/>
    <w:rsid w:val="00BF62E5"/>
    <w:rsid w:val="00BF63F8"/>
    <w:rsid w:val="00BF6404"/>
    <w:rsid w:val="00BF6509"/>
    <w:rsid w:val="00BF6581"/>
    <w:rsid w:val="00BF678E"/>
    <w:rsid w:val="00BF68A0"/>
    <w:rsid w:val="00BF6963"/>
    <w:rsid w:val="00BF6AE4"/>
    <w:rsid w:val="00BF6C54"/>
    <w:rsid w:val="00BF6DE0"/>
    <w:rsid w:val="00BF6DF7"/>
    <w:rsid w:val="00BF6EB4"/>
    <w:rsid w:val="00BF6ECF"/>
    <w:rsid w:val="00BF6EE1"/>
    <w:rsid w:val="00BF718F"/>
    <w:rsid w:val="00BF7277"/>
    <w:rsid w:val="00BF72E2"/>
    <w:rsid w:val="00BF746B"/>
    <w:rsid w:val="00BF74C7"/>
    <w:rsid w:val="00BF753E"/>
    <w:rsid w:val="00BF78B7"/>
    <w:rsid w:val="00BF79E3"/>
    <w:rsid w:val="00BF7D16"/>
    <w:rsid w:val="00BF7D2A"/>
    <w:rsid w:val="00BF7D48"/>
    <w:rsid w:val="00BF7D76"/>
    <w:rsid w:val="00BF7E1F"/>
    <w:rsid w:val="00BF7E71"/>
    <w:rsid w:val="00C000C4"/>
    <w:rsid w:val="00C001BA"/>
    <w:rsid w:val="00C002F5"/>
    <w:rsid w:val="00C0031A"/>
    <w:rsid w:val="00C0036B"/>
    <w:rsid w:val="00C005C0"/>
    <w:rsid w:val="00C0070C"/>
    <w:rsid w:val="00C00832"/>
    <w:rsid w:val="00C0088C"/>
    <w:rsid w:val="00C00D49"/>
    <w:rsid w:val="00C00DC6"/>
    <w:rsid w:val="00C00E57"/>
    <w:rsid w:val="00C00EB3"/>
    <w:rsid w:val="00C00EB5"/>
    <w:rsid w:val="00C01121"/>
    <w:rsid w:val="00C011B2"/>
    <w:rsid w:val="00C011D8"/>
    <w:rsid w:val="00C01236"/>
    <w:rsid w:val="00C013AC"/>
    <w:rsid w:val="00C013FB"/>
    <w:rsid w:val="00C016AC"/>
    <w:rsid w:val="00C01720"/>
    <w:rsid w:val="00C01989"/>
    <w:rsid w:val="00C01991"/>
    <w:rsid w:val="00C019DA"/>
    <w:rsid w:val="00C01A39"/>
    <w:rsid w:val="00C01D34"/>
    <w:rsid w:val="00C01E2C"/>
    <w:rsid w:val="00C01E40"/>
    <w:rsid w:val="00C01EDA"/>
    <w:rsid w:val="00C01F4F"/>
    <w:rsid w:val="00C01FFF"/>
    <w:rsid w:val="00C02113"/>
    <w:rsid w:val="00C02537"/>
    <w:rsid w:val="00C026F5"/>
    <w:rsid w:val="00C0278E"/>
    <w:rsid w:val="00C02879"/>
    <w:rsid w:val="00C02B27"/>
    <w:rsid w:val="00C02B6B"/>
    <w:rsid w:val="00C02D0C"/>
    <w:rsid w:val="00C02D10"/>
    <w:rsid w:val="00C02D93"/>
    <w:rsid w:val="00C02DE7"/>
    <w:rsid w:val="00C02F9E"/>
    <w:rsid w:val="00C0305D"/>
    <w:rsid w:val="00C03095"/>
    <w:rsid w:val="00C0310C"/>
    <w:rsid w:val="00C0311D"/>
    <w:rsid w:val="00C03447"/>
    <w:rsid w:val="00C037EA"/>
    <w:rsid w:val="00C038A8"/>
    <w:rsid w:val="00C039E5"/>
    <w:rsid w:val="00C03A62"/>
    <w:rsid w:val="00C03B01"/>
    <w:rsid w:val="00C03BBB"/>
    <w:rsid w:val="00C03D2A"/>
    <w:rsid w:val="00C03E80"/>
    <w:rsid w:val="00C04151"/>
    <w:rsid w:val="00C042D7"/>
    <w:rsid w:val="00C04364"/>
    <w:rsid w:val="00C04404"/>
    <w:rsid w:val="00C0459C"/>
    <w:rsid w:val="00C0481C"/>
    <w:rsid w:val="00C049A8"/>
    <w:rsid w:val="00C04BA5"/>
    <w:rsid w:val="00C04C31"/>
    <w:rsid w:val="00C04C36"/>
    <w:rsid w:val="00C04DD4"/>
    <w:rsid w:val="00C04DEF"/>
    <w:rsid w:val="00C04EC7"/>
    <w:rsid w:val="00C04F10"/>
    <w:rsid w:val="00C04FC4"/>
    <w:rsid w:val="00C05006"/>
    <w:rsid w:val="00C05018"/>
    <w:rsid w:val="00C0505E"/>
    <w:rsid w:val="00C050E0"/>
    <w:rsid w:val="00C050EC"/>
    <w:rsid w:val="00C05379"/>
    <w:rsid w:val="00C05405"/>
    <w:rsid w:val="00C0540D"/>
    <w:rsid w:val="00C054E9"/>
    <w:rsid w:val="00C056EF"/>
    <w:rsid w:val="00C05742"/>
    <w:rsid w:val="00C0576D"/>
    <w:rsid w:val="00C057B4"/>
    <w:rsid w:val="00C05AFF"/>
    <w:rsid w:val="00C05B11"/>
    <w:rsid w:val="00C05B7D"/>
    <w:rsid w:val="00C05C08"/>
    <w:rsid w:val="00C05CC5"/>
    <w:rsid w:val="00C05CD8"/>
    <w:rsid w:val="00C05CDB"/>
    <w:rsid w:val="00C05D04"/>
    <w:rsid w:val="00C05D4B"/>
    <w:rsid w:val="00C05DF2"/>
    <w:rsid w:val="00C05FEC"/>
    <w:rsid w:val="00C05FF2"/>
    <w:rsid w:val="00C0610A"/>
    <w:rsid w:val="00C0613D"/>
    <w:rsid w:val="00C061FE"/>
    <w:rsid w:val="00C062AB"/>
    <w:rsid w:val="00C06403"/>
    <w:rsid w:val="00C06472"/>
    <w:rsid w:val="00C06494"/>
    <w:rsid w:val="00C064A6"/>
    <w:rsid w:val="00C068EE"/>
    <w:rsid w:val="00C06C6F"/>
    <w:rsid w:val="00C06E59"/>
    <w:rsid w:val="00C06E67"/>
    <w:rsid w:val="00C06EEB"/>
    <w:rsid w:val="00C06F55"/>
    <w:rsid w:val="00C07223"/>
    <w:rsid w:val="00C07268"/>
    <w:rsid w:val="00C072A3"/>
    <w:rsid w:val="00C072D7"/>
    <w:rsid w:val="00C0749A"/>
    <w:rsid w:val="00C0751B"/>
    <w:rsid w:val="00C075E6"/>
    <w:rsid w:val="00C07618"/>
    <w:rsid w:val="00C076BB"/>
    <w:rsid w:val="00C078C6"/>
    <w:rsid w:val="00C0798C"/>
    <w:rsid w:val="00C07D2C"/>
    <w:rsid w:val="00C1037F"/>
    <w:rsid w:val="00C103C0"/>
    <w:rsid w:val="00C103CF"/>
    <w:rsid w:val="00C10580"/>
    <w:rsid w:val="00C10674"/>
    <w:rsid w:val="00C1072F"/>
    <w:rsid w:val="00C108CA"/>
    <w:rsid w:val="00C1091A"/>
    <w:rsid w:val="00C1095C"/>
    <w:rsid w:val="00C10B45"/>
    <w:rsid w:val="00C10C80"/>
    <w:rsid w:val="00C10DC0"/>
    <w:rsid w:val="00C10F20"/>
    <w:rsid w:val="00C111FA"/>
    <w:rsid w:val="00C1166B"/>
    <w:rsid w:val="00C117D4"/>
    <w:rsid w:val="00C1180A"/>
    <w:rsid w:val="00C119A3"/>
    <w:rsid w:val="00C11B1C"/>
    <w:rsid w:val="00C11CAF"/>
    <w:rsid w:val="00C11D11"/>
    <w:rsid w:val="00C11E7C"/>
    <w:rsid w:val="00C11FE3"/>
    <w:rsid w:val="00C120D0"/>
    <w:rsid w:val="00C121EA"/>
    <w:rsid w:val="00C1252F"/>
    <w:rsid w:val="00C126A8"/>
    <w:rsid w:val="00C12760"/>
    <w:rsid w:val="00C12A2D"/>
    <w:rsid w:val="00C12A35"/>
    <w:rsid w:val="00C12B89"/>
    <w:rsid w:val="00C12CA0"/>
    <w:rsid w:val="00C12DEB"/>
    <w:rsid w:val="00C12E72"/>
    <w:rsid w:val="00C12F66"/>
    <w:rsid w:val="00C13250"/>
    <w:rsid w:val="00C13320"/>
    <w:rsid w:val="00C13375"/>
    <w:rsid w:val="00C134A8"/>
    <w:rsid w:val="00C134ED"/>
    <w:rsid w:val="00C13510"/>
    <w:rsid w:val="00C13607"/>
    <w:rsid w:val="00C13754"/>
    <w:rsid w:val="00C137A2"/>
    <w:rsid w:val="00C139BF"/>
    <w:rsid w:val="00C13A24"/>
    <w:rsid w:val="00C13B71"/>
    <w:rsid w:val="00C13BED"/>
    <w:rsid w:val="00C14054"/>
    <w:rsid w:val="00C140A0"/>
    <w:rsid w:val="00C140F8"/>
    <w:rsid w:val="00C14200"/>
    <w:rsid w:val="00C1425B"/>
    <w:rsid w:val="00C14295"/>
    <w:rsid w:val="00C142BB"/>
    <w:rsid w:val="00C14790"/>
    <w:rsid w:val="00C14973"/>
    <w:rsid w:val="00C14B69"/>
    <w:rsid w:val="00C14BBE"/>
    <w:rsid w:val="00C15066"/>
    <w:rsid w:val="00C150C8"/>
    <w:rsid w:val="00C150E7"/>
    <w:rsid w:val="00C153DC"/>
    <w:rsid w:val="00C1541D"/>
    <w:rsid w:val="00C1553D"/>
    <w:rsid w:val="00C15647"/>
    <w:rsid w:val="00C15824"/>
    <w:rsid w:val="00C15D4B"/>
    <w:rsid w:val="00C15E1B"/>
    <w:rsid w:val="00C15F8D"/>
    <w:rsid w:val="00C16068"/>
    <w:rsid w:val="00C160AF"/>
    <w:rsid w:val="00C16196"/>
    <w:rsid w:val="00C161A9"/>
    <w:rsid w:val="00C162C2"/>
    <w:rsid w:val="00C1653C"/>
    <w:rsid w:val="00C16666"/>
    <w:rsid w:val="00C167C8"/>
    <w:rsid w:val="00C167DD"/>
    <w:rsid w:val="00C16B72"/>
    <w:rsid w:val="00C16D0C"/>
    <w:rsid w:val="00C16F8E"/>
    <w:rsid w:val="00C17019"/>
    <w:rsid w:val="00C1701B"/>
    <w:rsid w:val="00C17293"/>
    <w:rsid w:val="00C172A7"/>
    <w:rsid w:val="00C172CC"/>
    <w:rsid w:val="00C173FE"/>
    <w:rsid w:val="00C17438"/>
    <w:rsid w:val="00C1748D"/>
    <w:rsid w:val="00C174CC"/>
    <w:rsid w:val="00C175D2"/>
    <w:rsid w:val="00C1789D"/>
    <w:rsid w:val="00C178D4"/>
    <w:rsid w:val="00C178E0"/>
    <w:rsid w:val="00C17915"/>
    <w:rsid w:val="00C17AA7"/>
    <w:rsid w:val="00C17C30"/>
    <w:rsid w:val="00C17ECD"/>
    <w:rsid w:val="00C17F15"/>
    <w:rsid w:val="00C17F35"/>
    <w:rsid w:val="00C200F4"/>
    <w:rsid w:val="00C20413"/>
    <w:rsid w:val="00C20461"/>
    <w:rsid w:val="00C20529"/>
    <w:rsid w:val="00C205C8"/>
    <w:rsid w:val="00C20A71"/>
    <w:rsid w:val="00C20AE4"/>
    <w:rsid w:val="00C20C34"/>
    <w:rsid w:val="00C20EEA"/>
    <w:rsid w:val="00C210AA"/>
    <w:rsid w:val="00C2113E"/>
    <w:rsid w:val="00C215B7"/>
    <w:rsid w:val="00C216FE"/>
    <w:rsid w:val="00C217EB"/>
    <w:rsid w:val="00C2181B"/>
    <w:rsid w:val="00C218AD"/>
    <w:rsid w:val="00C218BF"/>
    <w:rsid w:val="00C2191D"/>
    <w:rsid w:val="00C21A30"/>
    <w:rsid w:val="00C21A69"/>
    <w:rsid w:val="00C21CB3"/>
    <w:rsid w:val="00C21D5F"/>
    <w:rsid w:val="00C21E7F"/>
    <w:rsid w:val="00C221BF"/>
    <w:rsid w:val="00C2235F"/>
    <w:rsid w:val="00C2243C"/>
    <w:rsid w:val="00C2258B"/>
    <w:rsid w:val="00C2259C"/>
    <w:rsid w:val="00C22947"/>
    <w:rsid w:val="00C2299C"/>
    <w:rsid w:val="00C22B4D"/>
    <w:rsid w:val="00C22B78"/>
    <w:rsid w:val="00C22C25"/>
    <w:rsid w:val="00C22C72"/>
    <w:rsid w:val="00C22CCB"/>
    <w:rsid w:val="00C22CFE"/>
    <w:rsid w:val="00C22D28"/>
    <w:rsid w:val="00C22D55"/>
    <w:rsid w:val="00C22F29"/>
    <w:rsid w:val="00C22F73"/>
    <w:rsid w:val="00C2306B"/>
    <w:rsid w:val="00C23173"/>
    <w:rsid w:val="00C23195"/>
    <w:rsid w:val="00C232D7"/>
    <w:rsid w:val="00C23332"/>
    <w:rsid w:val="00C233C9"/>
    <w:rsid w:val="00C23440"/>
    <w:rsid w:val="00C23676"/>
    <w:rsid w:val="00C237AC"/>
    <w:rsid w:val="00C23BC5"/>
    <w:rsid w:val="00C23BF7"/>
    <w:rsid w:val="00C23C07"/>
    <w:rsid w:val="00C23E01"/>
    <w:rsid w:val="00C24174"/>
    <w:rsid w:val="00C243DF"/>
    <w:rsid w:val="00C2457B"/>
    <w:rsid w:val="00C245AA"/>
    <w:rsid w:val="00C245B3"/>
    <w:rsid w:val="00C2481E"/>
    <w:rsid w:val="00C2486D"/>
    <w:rsid w:val="00C24A5B"/>
    <w:rsid w:val="00C24B80"/>
    <w:rsid w:val="00C24C62"/>
    <w:rsid w:val="00C24D27"/>
    <w:rsid w:val="00C24D2D"/>
    <w:rsid w:val="00C24E58"/>
    <w:rsid w:val="00C24F06"/>
    <w:rsid w:val="00C25145"/>
    <w:rsid w:val="00C25169"/>
    <w:rsid w:val="00C251BC"/>
    <w:rsid w:val="00C25215"/>
    <w:rsid w:val="00C25311"/>
    <w:rsid w:val="00C2537D"/>
    <w:rsid w:val="00C255C3"/>
    <w:rsid w:val="00C25612"/>
    <w:rsid w:val="00C256A6"/>
    <w:rsid w:val="00C25892"/>
    <w:rsid w:val="00C25B52"/>
    <w:rsid w:val="00C25EDD"/>
    <w:rsid w:val="00C25F95"/>
    <w:rsid w:val="00C25FDE"/>
    <w:rsid w:val="00C26043"/>
    <w:rsid w:val="00C26059"/>
    <w:rsid w:val="00C260D4"/>
    <w:rsid w:val="00C262FB"/>
    <w:rsid w:val="00C263F2"/>
    <w:rsid w:val="00C265AF"/>
    <w:rsid w:val="00C265F4"/>
    <w:rsid w:val="00C268A3"/>
    <w:rsid w:val="00C268E5"/>
    <w:rsid w:val="00C26B9E"/>
    <w:rsid w:val="00C26C4A"/>
    <w:rsid w:val="00C26D44"/>
    <w:rsid w:val="00C26DE2"/>
    <w:rsid w:val="00C26F16"/>
    <w:rsid w:val="00C27095"/>
    <w:rsid w:val="00C271AC"/>
    <w:rsid w:val="00C2731A"/>
    <w:rsid w:val="00C27432"/>
    <w:rsid w:val="00C274A8"/>
    <w:rsid w:val="00C278D2"/>
    <w:rsid w:val="00C27998"/>
    <w:rsid w:val="00C27A83"/>
    <w:rsid w:val="00C27AB5"/>
    <w:rsid w:val="00C27B6F"/>
    <w:rsid w:val="00C27CB0"/>
    <w:rsid w:val="00C27DB5"/>
    <w:rsid w:val="00C27DD7"/>
    <w:rsid w:val="00C30005"/>
    <w:rsid w:val="00C30053"/>
    <w:rsid w:val="00C30280"/>
    <w:rsid w:val="00C30439"/>
    <w:rsid w:val="00C3048D"/>
    <w:rsid w:val="00C30590"/>
    <w:rsid w:val="00C305C7"/>
    <w:rsid w:val="00C305E9"/>
    <w:rsid w:val="00C3066E"/>
    <w:rsid w:val="00C308E1"/>
    <w:rsid w:val="00C30942"/>
    <w:rsid w:val="00C30B3E"/>
    <w:rsid w:val="00C30C15"/>
    <w:rsid w:val="00C30DDD"/>
    <w:rsid w:val="00C3117F"/>
    <w:rsid w:val="00C31221"/>
    <w:rsid w:val="00C312CF"/>
    <w:rsid w:val="00C3148A"/>
    <w:rsid w:val="00C3155A"/>
    <w:rsid w:val="00C315CD"/>
    <w:rsid w:val="00C316A4"/>
    <w:rsid w:val="00C31720"/>
    <w:rsid w:val="00C317B7"/>
    <w:rsid w:val="00C3184A"/>
    <w:rsid w:val="00C318C0"/>
    <w:rsid w:val="00C3196C"/>
    <w:rsid w:val="00C31B19"/>
    <w:rsid w:val="00C31BCA"/>
    <w:rsid w:val="00C31D5C"/>
    <w:rsid w:val="00C31D86"/>
    <w:rsid w:val="00C31DFF"/>
    <w:rsid w:val="00C31F4C"/>
    <w:rsid w:val="00C32084"/>
    <w:rsid w:val="00C32731"/>
    <w:rsid w:val="00C327DD"/>
    <w:rsid w:val="00C32BBB"/>
    <w:rsid w:val="00C32C76"/>
    <w:rsid w:val="00C32DC2"/>
    <w:rsid w:val="00C33014"/>
    <w:rsid w:val="00C3308C"/>
    <w:rsid w:val="00C333F3"/>
    <w:rsid w:val="00C3367B"/>
    <w:rsid w:val="00C3371E"/>
    <w:rsid w:val="00C33890"/>
    <w:rsid w:val="00C33CE6"/>
    <w:rsid w:val="00C3409C"/>
    <w:rsid w:val="00C34161"/>
    <w:rsid w:val="00C341AD"/>
    <w:rsid w:val="00C342CD"/>
    <w:rsid w:val="00C343E8"/>
    <w:rsid w:val="00C345F8"/>
    <w:rsid w:val="00C34708"/>
    <w:rsid w:val="00C3475F"/>
    <w:rsid w:val="00C349A9"/>
    <w:rsid w:val="00C349BA"/>
    <w:rsid w:val="00C34A0C"/>
    <w:rsid w:val="00C34A80"/>
    <w:rsid w:val="00C34D1A"/>
    <w:rsid w:val="00C350C4"/>
    <w:rsid w:val="00C3526F"/>
    <w:rsid w:val="00C352BA"/>
    <w:rsid w:val="00C352F5"/>
    <w:rsid w:val="00C3530C"/>
    <w:rsid w:val="00C355FB"/>
    <w:rsid w:val="00C3561A"/>
    <w:rsid w:val="00C35629"/>
    <w:rsid w:val="00C3572B"/>
    <w:rsid w:val="00C35797"/>
    <w:rsid w:val="00C35AC4"/>
    <w:rsid w:val="00C35AD2"/>
    <w:rsid w:val="00C35B34"/>
    <w:rsid w:val="00C35B86"/>
    <w:rsid w:val="00C35C05"/>
    <w:rsid w:val="00C361A9"/>
    <w:rsid w:val="00C361F6"/>
    <w:rsid w:val="00C3625C"/>
    <w:rsid w:val="00C3628B"/>
    <w:rsid w:val="00C36373"/>
    <w:rsid w:val="00C36519"/>
    <w:rsid w:val="00C36679"/>
    <w:rsid w:val="00C36755"/>
    <w:rsid w:val="00C368DA"/>
    <w:rsid w:val="00C36973"/>
    <w:rsid w:val="00C369DC"/>
    <w:rsid w:val="00C36BA5"/>
    <w:rsid w:val="00C36BDF"/>
    <w:rsid w:val="00C36D51"/>
    <w:rsid w:val="00C36E3F"/>
    <w:rsid w:val="00C36F05"/>
    <w:rsid w:val="00C36FAF"/>
    <w:rsid w:val="00C37205"/>
    <w:rsid w:val="00C3747A"/>
    <w:rsid w:val="00C374FA"/>
    <w:rsid w:val="00C37587"/>
    <w:rsid w:val="00C375BB"/>
    <w:rsid w:val="00C377A5"/>
    <w:rsid w:val="00C37865"/>
    <w:rsid w:val="00C37888"/>
    <w:rsid w:val="00C379BA"/>
    <w:rsid w:val="00C37A43"/>
    <w:rsid w:val="00C37BB3"/>
    <w:rsid w:val="00C37CAF"/>
    <w:rsid w:val="00C37DB4"/>
    <w:rsid w:val="00C37F02"/>
    <w:rsid w:val="00C37F42"/>
    <w:rsid w:val="00C4000B"/>
    <w:rsid w:val="00C40105"/>
    <w:rsid w:val="00C40166"/>
    <w:rsid w:val="00C40177"/>
    <w:rsid w:val="00C401CE"/>
    <w:rsid w:val="00C402AD"/>
    <w:rsid w:val="00C40467"/>
    <w:rsid w:val="00C404D1"/>
    <w:rsid w:val="00C40729"/>
    <w:rsid w:val="00C407FD"/>
    <w:rsid w:val="00C40868"/>
    <w:rsid w:val="00C40BE7"/>
    <w:rsid w:val="00C40C5E"/>
    <w:rsid w:val="00C40CAF"/>
    <w:rsid w:val="00C40DBF"/>
    <w:rsid w:val="00C41126"/>
    <w:rsid w:val="00C41161"/>
    <w:rsid w:val="00C411CB"/>
    <w:rsid w:val="00C412F2"/>
    <w:rsid w:val="00C4133B"/>
    <w:rsid w:val="00C41482"/>
    <w:rsid w:val="00C4175C"/>
    <w:rsid w:val="00C41859"/>
    <w:rsid w:val="00C418AA"/>
    <w:rsid w:val="00C41BAE"/>
    <w:rsid w:val="00C41BF6"/>
    <w:rsid w:val="00C41F1D"/>
    <w:rsid w:val="00C41F5C"/>
    <w:rsid w:val="00C41F61"/>
    <w:rsid w:val="00C41FE5"/>
    <w:rsid w:val="00C420CB"/>
    <w:rsid w:val="00C420F7"/>
    <w:rsid w:val="00C4210D"/>
    <w:rsid w:val="00C42169"/>
    <w:rsid w:val="00C42361"/>
    <w:rsid w:val="00C42377"/>
    <w:rsid w:val="00C423C7"/>
    <w:rsid w:val="00C424DC"/>
    <w:rsid w:val="00C42653"/>
    <w:rsid w:val="00C42845"/>
    <w:rsid w:val="00C42934"/>
    <w:rsid w:val="00C42B78"/>
    <w:rsid w:val="00C42C6E"/>
    <w:rsid w:val="00C42C92"/>
    <w:rsid w:val="00C42E8D"/>
    <w:rsid w:val="00C42FC8"/>
    <w:rsid w:val="00C42FE5"/>
    <w:rsid w:val="00C43018"/>
    <w:rsid w:val="00C43069"/>
    <w:rsid w:val="00C43153"/>
    <w:rsid w:val="00C433B3"/>
    <w:rsid w:val="00C43470"/>
    <w:rsid w:val="00C437B7"/>
    <w:rsid w:val="00C438BA"/>
    <w:rsid w:val="00C43CBD"/>
    <w:rsid w:val="00C43CFF"/>
    <w:rsid w:val="00C43DBA"/>
    <w:rsid w:val="00C43E35"/>
    <w:rsid w:val="00C440BA"/>
    <w:rsid w:val="00C441AE"/>
    <w:rsid w:val="00C441B2"/>
    <w:rsid w:val="00C4426C"/>
    <w:rsid w:val="00C442F4"/>
    <w:rsid w:val="00C4439D"/>
    <w:rsid w:val="00C444BB"/>
    <w:rsid w:val="00C44519"/>
    <w:rsid w:val="00C44558"/>
    <w:rsid w:val="00C4468C"/>
    <w:rsid w:val="00C447C4"/>
    <w:rsid w:val="00C447DB"/>
    <w:rsid w:val="00C44A76"/>
    <w:rsid w:val="00C44D77"/>
    <w:rsid w:val="00C44E79"/>
    <w:rsid w:val="00C44F60"/>
    <w:rsid w:val="00C4508A"/>
    <w:rsid w:val="00C45144"/>
    <w:rsid w:val="00C45188"/>
    <w:rsid w:val="00C4521E"/>
    <w:rsid w:val="00C4545D"/>
    <w:rsid w:val="00C456DF"/>
    <w:rsid w:val="00C45812"/>
    <w:rsid w:val="00C45B91"/>
    <w:rsid w:val="00C45BB2"/>
    <w:rsid w:val="00C45D58"/>
    <w:rsid w:val="00C45F08"/>
    <w:rsid w:val="00C4603D"/>
    <w:rsid w:val="00C462A4"/>
    <w:rsid w:val="00C46372"/>
    <w:rsid w:val="00C4643D"/>
    <w:rsid w:val="00C4650A"/>
    <w:rsid w:val="00C46543"/>
    <w:rsid w:val="00C46571"/>
    <w:rsid w:val="00C4657B"/>
    <w:rsid w:val="00C46700"/>
    <w:rsid w:val="00C46914"/>
    <w:rsid w:val="00C46C03"/>
    <w:rsid w:val="00C46CDA"/>
    <w:rsid w:val="00C46D41"/>
    <w:rsid w:val="00C46D9D"/>
    <w:rsid w:val="00C46DFD"/>
    <w:rsid w:val="00C46E62"/>
    <w:rsid w:val="00C46EE3"/>
    <w:rsid w:val="00C4723E"/>
    <w:rsid w:val="00C475C3"/>
    <w:rsid w:val="00C476FD"/>
    <w:rsid w:val="00C4774D"/>
    <w:rsid w:val="00C47757"/>
    <w:rsid w:val="00C477F9"/>
    <w:rsid w:val="00C478EE"/>
    <w:rsid w:val="00C47931"/>
    <w:rsid w:val="00C47A64"/>
    <w:rsid w:val="00C47AAF"/>
    <w:rsid w:val="00C47B32"/>
    <w:rsid w:val="00C47CCC"/>
    <w:rsid w:val="00C47E6C"/>
    <w:rsid w:val="00C47E8A"/>
    <w:rsid w:val="00C47F42"/>
    <w:rsid w:val="00C50042"/>
    <w:rsid w:val="00C50188"/>
    <w:rsid w:val="00C5037C"/>
    <w:rsid w:val="00C5042C"/>
    <w:rsid w:val="00C504A8"/>
    <w:rsid w:val="00C5053F"/>
    <w:rsid w:val="00C50560"/>
    <w:rsid w:val="00C5056C"/>
    <w:rsid w:val="00C506B7"/>
    <w:rsid w:val="00C5079A"/>
    <w:rsid w:val="00C508C9"/>
    <w:rsid w:val="00C509C6"/>
    <w:rsid w:val="00C50A16"/>
    <w:rsid w:val="00C50B58"/>
    <w:rsid w:val="00C50BEC"/>
    <w:rsid w:val="00C50E95"/>
    <w:rsid w:val="00C50ED7"/>
    <w:rsid w:val="00C50F6D"/>
    <w:rsid w:val="00C5122C"/>
    <w:rsid w:val="00C51322"/>
    <w:rsid w:val="00C51420"/>
    <w:rsid w:val="00C514BA"/>
    <w:rsid w:val="00C51522"/>
    <w:rsid w:val="00C51722"/>
    <w:rsid w:val="00C519CD"/>
    <w:rsid w:val="00C51A69"/>
    <w:rsid w:val="00C51A9C"/>
    <w:rsid w:val="00C51AD3"/>
    <w:rsid w:val="00C51C6C"/>
    <w:rsid w:val="00C51C9D"/>
    <w:rsid w:val="00C51EC1"/>
    <w:rsid w:val="00C51F05"/>
    <w:rsid w:val="00C51FE2"/>
    <w:rsid w:val="00C52351"/>
    <w:rsid w:val="00C5250F"/>
    <w:rsid w:val="00C5257D"/>
    <w:rsid w:val="00C5280E"/>
    <w:rsid w:val="00C528E0"/>
    <w:rsid w:val="00C52927"/>
    <w:rsid w:val="00C5298A"/>
    <w:rsid w:val="00C529A6"/>
    <w:rsid w:val="00C52AA2"/>
    <w:rsid w:val="00C52B85"/>
    <w:rsid w:val="00C52B97"/>
    <w:rsid w:val="00C52F5A"/>
    <w:rsid w:val="00C53022"/>
    <w:rsid w:val="00C53074"/>
    <w:rsid w:val="00C530BB"/>
    <w:rsid w:val="00C5313A"/>
    <w:rsid w:val="00C53253"/>
    <w:rsid w:val="00C53345"/>
    <w:rsid w:val="00C53378"/>
    <w:rsid w:val="00C534B7"/>
    <w:rsid w:val="00C536D4"/>
    <w:rsid w:val="00C5381D"/>
    <w:rsid w:val="00C539ED"/>
    <w:rsid w:val="00C53A1D"/>
    <w:rsid w:val="00C53BA2"/>
    <w:rsid w:val="00C53C41"/>
    <w:rsid w:val="00C53EEA"/>
    <w:rsid w:val="00C53FFB"/>
    <w:rsid w:val="00C541CB"/>
    <w:rsid w:val="00C5441E"/>
    <w:rsid w:val="00C54437"/>
    <w:rsid w:val="00C54509"/>
    <w:rsid w:val="00C546A8"/>
    <w:rsid w:val="00C5477D"/>
    <w:rsid w:val="00C54A1B"/>
    <w:rsid w:val="00C54B31"/>
    <w:rsid w:val="00C54BC8"/>
    <w:rsid w:val="00C54CAC"/>
    <w:rsid w:val="00C54D2B"/>
    <w:rsid w:val="00C54EB7"/>
    <w:rsid w:val="00C554A0"/>
    <w:rsid w:val="00C55580"/>
    <w:rsid w:val="00C55804"/>
    <w:rsid w:val="00C558EC"/>
    <w:rsid w:val="00C55902"/>
    <w:rsid w:val="00C55ECC"/>
    <w:rsid w:val="00C56108"/>
    <w:rsid w:val="00C5614C"/>
    <w:rsid w:val="00C56216"/>
    <w:rsid w:val="00C5635B"/>
    <w:rsid w:val="00C563CB"/>
    <w:rsid w:val="00C563F7"/>
    <w:rsid w:val="00C5646D"/>
    <w:rsid w:val="00C564A3"/>
    <w:rsid w:val="00C56563"/>
    <w:rsid w:val="00C56672"/>
    <w:rsid w:val="00C567C2"/>
    <w:rsid w:val="00C5688F"/>
    <w:rsid w:val="00C56E3C"/>
    <w:rsid w:val="00C57170"/>
    <w:rsid w:val="00C57247"/>
    <w:rsid w:val="00C57329"/>
    <w:rsid w:val="00C57333"/>
    <w:rsid w:val="00C5747E"/>
    <w:rsid w:val="00C574B5"/>
    <w:rsid w:val="00C57890"/>
    <w:rsid w:val="00C57957"/>
    <w:rsid w:val="00C5795F"/>
    <w:rsid w:val="00C57BA0"/>
    <w:rsid w:val="00C57BDF"/>
    <w:rsid w:val="00C57C0E"/>
    <w:rsid w:val="00C57CDC"/>
    <w:rsid w:val="00C57CDE"/>
    <w:rsid w:val="00C57FEB"/>
    <w:rsid w:val="00C6018F"/>
    <w:rsid w:val="00C608A9"/>
    <w:rsid w:val="00C608AE"/>
    <w:rsid w:val="00C608F6"/>
    <w:rsid w:val="00C60A4D"/>
    <w:rsid w:val="00C60BB1"/>
    <w:rsid w:val="00C60C41"/>
    <w:rsid w:val="00C60CFF"/>
    <w:rsid w:val="00C60FC1"/>
    <w:rsid w:val="00C61000"/>
    <w:rsid w:val="00C61377"/>
    <w:rsid w:val="00C6140A"/>
    <w:rsid w:val="00C61442"/>
    <w:rsid w:val="00C616F1"/>
    <w:rsid w:val="00C6173D"/>
    <w:rsid w:val="00C61881"/>
    <w:rsid w:val="00C61B7B"/>
    <w:rsid w:val="00C61BCB"/>
    <w:rsid w:val="00C61CE6"/>
    <w:rsid w:val="00C61DB0"/>
    <w:rsid w:val="00C62060"/>
    <w:rsid w:val="00C6209A"/>
    <w:rsid w:val="00C62211"/>
    <w:rsid w:val="00C622B1"/>
    <w:rsid w:val="00C6231A"/>
    <w:rsid w:val="00C62353"/>
    <w:rsid w:val="00C6235C"/>
    <w:rsid w:val="00C624F3"/>
    <w:rsid w:val="00C62891"/>
    <w:rsid w:val="00C6292F"/>
    <w:rsid w:val="00C62A25"/>
    <w:rsid w:val="00C62E1C"/>
    <w:rsid w:val="00C6301F"/>
    <w:rsid w:val="00C630C8"/>
    <w:rsid w:val="00C6316C"/>
    <w:rsid w:val="00C63257"/>
    <w:rsid w:val="00C63331"/>
    <w:rsid w:val="00C6343B"/>
    <w:rsid w:val="00C638C2"/>
    <w:rsid w:val="00C63AAC"/>
    <w:rsid w:val="00C63ABC"/>
    <w:rsid w:val="00C63B43"/>
    <w:rsid w:val="00C63D29"/>
    <w:rsid w:val="00C63D37"/>
    <w:rsid w:val="00C63D85"/>
    <w:rsid w:val="00C63DD4"/>
    <w:rsid w:val="00C63E06"/>
    <w:rsid w:val="00C63EB4"/>
    <w:rsid w:val="00C6419F"/>
    <w:rsid w:val="00C643CD"/>
    <w:rsid w:val="00C646A1"/>
    <w:rsid w:val="00C646CE"/>
    <w:rsid w:val="00C6489E"/>
    <w:rsid w:val="00C64965"/>
    <w:rsid w:val="00C64B41"/>
    <w:rsid w:val="00C64D79"/>
    <w:rsid w:val="00C64DF1"/>
    <w:rsid w:val="00C64ED6"/>
    <w:rsid w:val="00C64F8F"/>
    <w:rsid w:val="00C65299"/>
    <w:rsid w:val="00C652C0"/>
    <w:rsid w:val="00C65391"/>
    <w:rsid w:val="00C653FD"/>
    <w:rsid w:val="00C6558F"/>
    <w:rsid w:val="00C65605"/>
    <w:rsid w:val="00C65711"/>
    <w:rsid w:val="00C6573A"/>
    <w:rsid w:val="00C65782"/>
    <w:rsid w:val="00C65851"/>
    <w:rsid w:val="00C65A5E"/>
    <w:rsid w:val="00C65B6F"/>
    <w:rsid w:val="00C65BFD"/>
    <w:rsid w:val="00C65C02"/>
    <w:rsid w:val="00C65C2D"/>
    <w:rsid w:val="00C65C38"/>
    <w:rsid w:val="00C65EC3"/>
    <w:rsid w:val="00C65F00"/>
    <w:rsid w:val="00C6615E"/>
    <w:rsid w:val="00C662A8"/>
    <w:rsid w:val="00C66344"/>
    <w:rsid w:val="00C663B4"/>
    <w:rsid w:val="00C66685"/>
    <w:rsid w:val="00C6684F"/>
    <w:rsid w:val="00C6695A"/>
    <w:rsid w:val="00C66980"/>
    <w:rsid w:val="00C669D3"/>
    <w:rsid w:val="00C66ABC"/>
    <w:rsid w:val="00C66AF9"/>
    <w:rsid w:val="00C66BFC"/>
    <w:rsid w:val="00C66C1E"/>
    <w:rsid w:val="00C66C6D"/>
    <w:rsid w:val="00C66EE8"/>
    <w:rsid w:val="00C66FD8"/>
    <w:rsid w:val="00C66FE6"/>
    <w:rsid w:val="00C66FF6"/>
    <w:rsid w:val="00C670B7"/>
    <w:rsid w:val="00C671D2"/>
    <w:rsid w:val="00C67218"/>
    <w:rsid w:val="00C6746B"/>
    <w:rsid w:val="00C677E1"/>
    <w:rsid w:val="00C679CE"/>
    <w:rsid w:val="00C67B97"/>
    <w:rsid w:val="00C67D88"/>
    <w:rsid w:val="00C67E52"/>
    <w:rsid w:val="00C67F0D"/>
    <w:rsid w:val="00C7005A"/>
    <w:rsid w:val="00C700BE"/>
    <w:rsid w:val="00C7012D"/>
    <w:rsid w:val="00C70159"/>
    <w:rsid w:val="00C701EA"/>
    <w:rsid w:val="00C703A3"/>
    <w:rsid w:val="00C704F1"/>
    <w:rsid w:val="00C70501"/>
    <w:rsid w:val="00C708F4"/>
    <w:rsid w:val="00C70B67"/>
    <w:rsid w:val="00C70C5C"/>
    <w:rsid w:val="00C70CCC"/>
    <w:rsid w:val="00C70E17"/>
    <w:rsid w:val="00C70E2F"/>
    <w:rsid w:val="00C70E6B"/>
    <w:rsid w:val="00C70FEF"/>
    <w:rsid w:val="00C710AA"/>
    <w:rsid w:val="00C710F3"/>
    <w:rsid w:val="00C711F0"/>
    <w:rsid w:val="00C71208"/>
    <w:rsid w:val="00C713D0"/>
    <w:rsid w:val="00C71446"/>
    <w:rsid w:val="00C714CB"/>
    <w:rsid w:val="00C715C4"/>
    <w:rsid w:val="00C715F7"/>
    <w:rsid w:val="00C718A9"/>
    <w:rsid w:val="00C71945"/>
    <w:rsid w:val="00C719F9"/>
    <w:rsid w:val="00C71AC0"/>
    <w:rsid w:val="00C71CDE"/>
    <w:rsid w:val="00C71E06"/>
    <w:rsid w:val="00C71E1C"/>
    <w:rsid w:val="00C722AA"/>
    <w:rsid w:val="00C72563"/>
    <w:rsid w:val="00C727F9"/>
    <w:rsid w:val="00C7289E"/>
    <w:rsid w:val="00C72975"/>
    <w:rsid w:val="00C729F7"/>
    <w:rsid w:val="00C72E87"/>
    <w:rsid w:val="00C73074"/>
    <w:rsid w:val="00C73161"/>
    <w:rsid w:val="00C73170"/>
    <w:rsid w:val="00C738C7"/>
    <w:rsid w:val="00C739EE"/>
    <w:rsid w:val="00C73BCD"/>
    <w:rsid w:val="00C73C3B"/>
    <w:rsid w:val="00C73C44"/>
    <w:rsid w:val="00C73C9F"/>
    <w:rsid w:val="00C73CEE"/>
    <w:rsid w:val="00C73D89"/>
    <w:rsid w:val="00C74195"/>
    <w:rsid w:val="00C74437"/>
    <w:rsid w:val="00C74439"/>
    <w:rsid w:val="00C745DF"/>
    <w:rsid w:val="00C74870"/>
    <w:rsid w:val="00C74881"/>
    <w:rsid w:val="00C74940"/>
    <w:rsid w:val="00C74C1C"/>
    <w:rsid w:val="00C74D04"/>
    <w:rsid w:val="00C74D3F"/>
    <w:rsid w:val="00C75163"/>
    <w:rsid w:val="00C751E5"/>
    <w:rsid w:val="00C75300"/>
    <w:rsid w:val="00C75800"/>
    <w:rsid w:val="00C75829"/>
    <w:rsid w:val="00C75B4D"/>
    <w:rsid w:val="00C75B9D"/>
    <w:rsid w:val="00C75C66"/>
    <w:rsid w:val="00C75E20"/>
    <w:rsid w:val="00C75E8A"/>
    <w:rsid w:val="00C75F52"/>
    <w:rsid w:val="00C75F8A"/>
    <w:rsid w:val="00C75FED"/>
    <w:rsid w:val="00C76099"/>
    <w:rsid w:val="00C7609B"/>
    <w:rsid w:val="00C76194"/>
    <w:rsid w:val="00C762A0"/>
    <w:rsid w:val="00C76542"/>
    <w:rsid w:val="00C76565"/>
    <w:rsid w:val="00C766A2"/>
    <w:rsid w:val="00C7676B"/>
    <w:rsid w:val="00C76920"/>
    <w:rsid w:val="00C769E9"/>
    <w:rsid w:val="00C76B5E"/>
    <w:rsid w:val="00C76C2B"/>
    <w:rsid w:val="00C76CD3"/>
    <w:rsid w:val="00C76DEA"/>
    <w:rsid w:val="00C76EC8"/>
    <w:rsid w:val="00C77031"/>
    <w:rsid w:val="00C7724B"/>
    <w:rsid w:val="00C77256"/>
    <w:rsid w:val="00C772E9"/>
    <w:rsid w:val="00C776C3"/>
    <w:rsid w:val="00C7773A"/>
    <w:rsid w:val="00C77908"/>
    <w:rsid w:val="00C77934"/>
    <w:rsid w:val="00C77A72"/>
    <w:rsid w:val="00C77A7C"/>
    <w:rsid w:val="00C77BF8"/>
    <w:rsid w:val="00C77CBA"/>
    <w:rsid w:val="00C77E53"/>
    <w:rsid w:val="00C80041"/>
    <w:rsid w:val="00C800FA"/>
    <w:rsid w:val="00C801DD"/>
    <w:rsid w:val="00C803AF"/>
    <w:rsid w:val="00C80594"/>
    <w:rsid w:val="00C805DC"/>
    <w:rsid w:val="00C8060A"/>
    <w:rsid w:val="00C80903"/>
    <w:rsid w:val="00C80A69"/>
    <w:rsid w:val="00C80AC3"/>
    <w:rsid w:val="00C80BF0"/>
    <w:rsid w:val="00C80C83"/>
    <w:rsid w:val="00C80E7C"/>
    <w:rsid w:val="00C80FF9"/>
    <w:rsid w:val="00C8114F"/>
    <w:rsid w:val="00C81243"/>
    <w:rsid w:val="00C812F6"/>
    <w:rsid w:val="00C8131B"/>
    <w:rsid w:val="00C81593"/>
    <w:rsid w:val="00C81617"/>
    <w:rsid w:val="00C818FF"/>
    <w:rsid w:val="00C8190B"/>
    <w:rsid w:val="00C81A43"/>
    <w:rsid w:val="00C81CA6"/>
    <w:rsid w:val="00C81E35"/>
    <w:rsid w:val="00C81F19"/>
    <w:rsid w:val="00C82138"/>
    <w:rsid w:val="00C8213B"/>
    <w:rsid w:val="00C82149"/>
    <w:rsid w:val="00C8216E"/>
    <w:rsid w:val="00C8226F"/>
    <w:rsid w:val="00C824CB"/>
    <w:rsid w:val="00C8267F"/>
    <w:rsid w:val="00C826CD"/>
    <w:rsid w:val="00C82892"/>
    <w:rsid w:val="00C829D1"/>
    <w:rsid w:val="00C82B87"/>
    <w:rsid w:val="00C82BFB"/>
    <w:rsid w:val="00C82D35"/>
    <w:rsid w:val="00C82D5B"/>
    <w:rsid w:val="00C83102"/>
    <w:rsid w:val="00C83136"/>
    <w:rsid w:val="00C8332A"/>
    <w:rsid w:val="00C83334"/>
    <w:rsid w:val="00C83798"/>
    <w:rsid w:val="00C838C0"/>
    <w:rsid w:val="00C838DE"/>
    <w:rsid w:val="00C83ACA"/>
    <w:rsid w:val="00C83C59"/>
    <w:rsid w:val="00C83E8C"/>
    <w:rsid w:val="00C83ECA"/>
    <w:rsid w:val="00C83EED"/>
    <w:rsid w:val="00C83FCE"/>
    <w:rsid w:val="00C84201"/>
    <w:rsid w:val="00C84793"/>
    <w:rsid w:val="00C849F0"/>
    <w:rsid w:val="00C84E9C"/>
    <w:rsid w:val="00C84F2A"/>
    <w:rsid w:val="00C8522E"/>
    <w:rsid w:val="00C852B7"/>
    <w:rsid w:val="00C85401"/>
    <w:rsid w:val="00C85425"/>
    <w:rsid w:val="00C855CD"/>
    <w:rsid w:val="00C856A4"/>
    <w:rsid w:val="00C858C7"/>
    <w:rsid w:val="00C859D0"/>
    <w:rsid w:val="00C85AD4"/>
    <w:rsid w:val="00C85C96"/>
    <w:rsid w:val="00C85E07"/>
    <w:rsid w:val="00C85FB0"/>
    <w:rsid w:val="00C8601B"/>
    <w:rsid w:val="00C86063"/>
    <w:rsid w:val="00C860D9"/>
    <w:rsid w:val="00C8614D"/>
    <w:rsid w:val="00C8618E"/>
    <w:rsid w:val="00C861C2"/>
    <w:rsid w:val="00C8638B"/>
    <w:rsid w:val="00C863B3"/>
    <w:rsid w:val="00C864F2"/>
    <w:rsid w:val="00C86537"/>
    <w:rsid w:val="00C8656D"/>
    <w:rsid w:val="00C865A1"/>
    <w:rsid w:val="00C868E1"/>
    <w:rsid w:val="00C869D4"/>
    <w:rsid w:val="00C86AC2"/>
    <w:rsid w:val="00C86B92"/>
    <w:rsid w:val="00C86CCC"/>
    <w:rsid w:val="00C86D6C"/>
    <w:rsid w:val="00C86D79"/>
    <w:rsid w:val="00C86E28"/>
    <w:rsid w:val="00C86EA3"/>
    <w:rsid w:val="00C8717E"/>
    <w:rsid w:val="00C87381"/>
    <w:rsid w:val="00C8789A"/>
    <w:rsid w:val="00C87971"/>
    <w:rsid w:val="00C87C5D"/>
    <w:rsid w:val="00C87CAA"/>
    <w:rsid w:val="00C87D19"/>
    <w:rsid w:val="00C87EBE"/>
    <w:rsid w:val="00C87F9A"/>
    <w:rsid w:val="00C90147"/>
    <w:rsid w:val="00C902DD"/>
    <w:rsid w:val="00C903E6"/>
    <w:rsid w:val="00C9061C"/>
    <w:rsid w:val="00C906AD"/>
    <w:rsid w:val="00C90965"/>
    <w:rsid w:val="00C90A3D"/>
    <w:rsid w:val="00C90CDF"/>
    <w:rsid w:val="00C90EC7"/>
    <w:rsid w:val="00C90F65"/>
    <w:rsid w:val="00C90FEF"/>
    <w:rsid w:val="00C910CF"/>
    <w:rsid w:val="00C910FA"/>
    <w:rsid w:val="00C910FC"/>
    <w:rsid w:val="00C9111B"/>
    <w:rsid w:val="00C9115C"/>
    <w:rsid w:val="00C91429"/>
    <w:rsid w:val="00C91590"/>
    <w:rsid w:val="00C9163A"/>
    <w:rsid w:val="00C916FC"/>
    <w:rsid w:val="00C917BB"/>
    <w:rsid w:val="00C917C5"/>
    <w:rsid w:val="00C917DC"/>
    <w:rsid w:val="00C9193F"/>
    <w:rsid w:val="00C91A2E"/>
    <w:rsid w:val="00C91ABB"/>
    <w:rsid w:val="00C91CED"/>
    <w:rsid w:val="00C91D01"/>
    <w:rsid w:val="00C91E32"/>
    <w:rsid w:val="00C91E7E"/>
    <w:rsid w:val="00C91EB2"/>
    <w:rsid w:val="00C91F12"/>
    <w:rsid w:val="00C91FE8"/>
    <w:rsid w:val="00C921B7"/>
    <w:rsid w:val="00C92306"/>
    <w:rsid w:val="00C92314"/>
    <w:rsid w:val="00C9246E"/>
    <w:rsid w:val="00C925D3"/>
    <w:rsid w:val="00C927BD"/>
    <w:rsid w:val="00C927EC"/>
    <w:rsid w:val="00C92888"/>
    <w:rsid w:val="00C928B6"/>
    <w:rsid w:val="00C92B96"/>
    <w:rsid w:val="00C92B9A"/>
    <w:rsid w:val="00C92D43"/>
    <w:rsid w:val="00C92EB0"/>
    <w:rsid w:val="00C92FAB"/>
    <w:rsid w:val="00C93086"/>
    <w:rsid w:val="00C930F5"/>
    <w:rsid w:val="00C930F9"/>
    <w:rsid w:val="00C9313D"/>
    <w:rsid w:val="00C9316F"/>
    <w:rsid w:val="00C9328D"/>
    <w:rsid w:val="00C933B6"/>
    <w:rsid w:val="00C93581"/>
    <w:rsid w:val="00C938D3"/>
    <w:rsid w:val="00C93A37"/>
    <w:rsid w:val="00C93B72"/>
    <w:rsid w:val="00C93BA9"/>
    <w:rsid w:val="00C93BB2"/>
    <w:rsid w:val="00C93C3E"/>
    <w:rsid w:val="00C93D8D"/>
    <w:rsid w:val="00C93E72"/>
    <w:rsid w:val="00C93FBC"/>
    <w:rsid w:val="00C940B8"/>
    <w:rsid w:val="00C942CB"/>
    <w:rsid w:val="00C943B1"/>
    <w:rsid w:val="00C94787"/>
    <w:rsid w:val="00C9482C"/>
    <w:rsid w:val="00C948F4"/>
    <w:rsid w:val="00C948F7"/>
    <w:rsid w:val="00C9494C"/>
    <w:rsid w:val="00C94990"/>
    <w:rsid w:val="00C94A82"/>
    <w:rsid w:val="00C94ABD"/>
    <w:rsid w:val="00C94BBE"/>
    <w:rsid w:val="00C94D3B"/>
    <w:rsid w:val="00C94D62"/>
    <w:rsid w:val="00C94EFE"/>
    <w:rsid w:val="00C9511C"/>
    <w:rsid w:val="00C9516B"/>
    <w:rsid w:val="00C9516C"/>
    <w:rsid w:val="00C95170"/>
    <w:rsid w:val="00C95235"/>
    <w:rsid w:val="00C95362"/>
    <w:rsid w:val="00C955AC"/>
    <w:rsid w:val="00C9562F"/>
    <w:rsid w:val="00C956CC"/>
    <w:rsid w:val="00C9595B"/>
    <w:rsid w:val="00C95FF5"/>
    <w:rsid w:val="00C961C3"/>
    <w:rsid w:val="00C96251"/>
    <w:rsid w:val="00C96285"/>
    <w:rsid w:val="00C964A6"/>
    <w:rsid w:val="00C96576"/>
    <w:rsid w:val="00C96636"/>
    <w:rsid w:val="00C967EC"/>
    <w:rsid w:val="00C96A29"/>
    <w:rsid w:val="00C96A84"/>
    <w:rsid w:val="00C96BFC"/>
    <w:rsid w:val="00C96DD4"/>
    <w:rsid w:val="00C97199"/>
    <w:rsid w:val="00C971FF"/>
    <w:rsid w:val="00C97418"/>
    <w:rsid w:val="00C97551"/>
    <w:rsid w:val="00C975C4"/>
    <w:rsid w:val="00C97730"/>
    <w:rsid w:val="00C977A7"/>
    <w:rsid w:val="00C977EF"/>
    <w:rsid w:val="00C979D4"/>
    <w:rsid w:val="00C97A96"/>
    <w:rsid w:val="00C97A9A"/>
    <w:rsid w:val="00C97B45"/>
    <w:rsid w:val="00C97B5D"/>
    <w:rsid w:val="00C97D36"/>
    <w:rsid w:val="00C97F03"/>
    <w:rsid w:val="00C97F46"/>
    <w:rsid w:val="00CA0053"/>
    <w:rsid w:val="00CA05F3"/>
    <w:rsid w:val="00CA06C8"/>
    <w:rsid w:val="00CA070E"/>
    <w:rsid w:val="00CA07BC"/>
    <w:rsid w:val="00CA07EA"/>
    <w:rsid w:val="00CA07F8"/>
    <w:rsid w:val="00CA089E"/>
    <w:rsid w:val="00CA0A61"/>
    <w:rsid w:val="00CA0B82"/>
    <w:rsid w:val="00CA0B9F"/>
    <w:rsid w:val="00CA0BCD"/>
    <w:rsid w:val="00CA0C56"/>
    <w:rsid w:val="00CA0D2A"/>
    <w:rsid w:val="00CA0EF0"/>
    <w:rsid w:val="00CA10B9"/>
    <w:rsid w:val="00CA10D0"/>
    <w:rsid w:val="00CA1449"/>
    <w:rsid w:val="00CA1755"/>
    <w:rsid w:val="00CA1826"/>
    <w:rsid w:val="00CA198B"/>
    <w:rsid w:val="00CA19E4"/>
    <w:rsid w:val="00CA1A0C"/>
    <w:rsid w:val="00CA1BF0"/>
    <w:rsid w:val="00CA1E2C"/>
    <w:rsid w:val="00CA20D9"/>
    <w:rsid w:val="00CA2142"/>
    <w:rsid w:val="00CA226D"/>
    <w:rsid w:val="00CA25F1"/>
    <w:rsid w:val="00CA2615"/>
    <w:rsid w:val="00CA271F"/>
    <w:rsid w:val="00CA28E4"/>
    <w:rsid w:val="00CA2B70"/>
    <w:rsid w:val="00CA2C31"/>
    <w:rsid w:val="00CA2CB9"/>
    <w:rsid w:val="00CA2CD3"/>
    <w:rsid w:val="00CA2E62"/>
    <w:rsid w:val="00CA2E64"/>
    <w:rsid w:val="00CA32B9"/>
    <w:rsid w:val="00CA3315"/>
    <w:rsid w:val="00CA33DE"/>
    <w:rsid w:val="00CA3489"/>
    <w:rsid w:val="00CA386D"/>
    <w:rsid w:val="00CA3899"/>
    <w:rsid w:val="00CA3946"/>
    <w:rsid w:val="00CA3B3A"/>
    <w:rsid w:val="00CA3B4D"/>
    <w:rsid w:val="00CA3C39"/>
    <w:rsid w:val="00CA3EB9"/>
    <w:rsid w:val="00CA405D"/>
    <w:rsid w:val="00CA43D3"/>
    <w:rsid w:val="00CA4439"/>
    <w:rsid w:val="00CA4453"/>
    <w:rsid w:val="00CA448E"/>
    <w:rsid w:val="00CA49CA"/>
    <w:rsid w:val="00CA4B9C"/>
    <w:rsid w:val="00CA4C91"/>
    <w:rsid w:val="00CA4E2C"/>
    <w:rsid w:val="00CA4E9B"/>
    <w:rsid w:val="00CA505F"/>
    <w:rsid w:val="00CA50D5"/>
    <w:rsid w:val="00CA52EF"/>
    <w:rsid w:val="00CA531F"/>
    <w:rsid w:val="00CA5353"/>
    <w:rsid w:val="00CA5354"/>
    <w:rsid w:val="00CA5554"/>
    <w:rsid w:val="00CA558A"/>
    <w:rsid w:val="00CA5697"/>
    <w:rsid w:val="00CA56D8"/>
    <w:rsid w:val="00CA593F"/>
    <w:rsid w:val="00CA5944"/>
    <w:rsid w:val="00CA595C"/>
    <w:rsid w:val="00CA5B6A"/>
    <w:rsid w:val="00CA5C13"/>
    <w:rsid w:val="00CA5D2B"/>
    <w:rsid w:val="00CA5D3F"/>
    <w:rsid w:val="00CA5EC4"/>
    <w:rsid w:val="00CA5F3E"/>
    <w:rsid w:val="00CA6089"/>
    <w:rsid w:val="00CA61A1"/>
    <w:rsid w:val="00CA61DB"/>
    <w:rsid w:val="00CA62CE"/>
    <w:rsid w:val="00CA6472"/>
    <w:rsid w:val="00CA648D"/>
    <w:rsid w:val="00CA6880"/>
    <w:rsid w:val="00CA69CB"/>
    <w:rsid w:val="00CA6A47"/>
    <w:rsid w:val="00CA6B52"/>
    <w:rsid w:val="00CA6B93"/>
    <w:rsid w:val="00CA6BB6"/>
    <w:rsid w:val="00CA6C3D"/>
    <w:rsid w:val="00CA6C4D"/>
    <w:rsid w:val="00CA6C64"/>
    <w:rsid w:val="00CA6C7C"/>
    <w:rsid w:val="00CA6CE0"/>
    <w:rsid w:val="00CA6DCA"/>
    <w:rsid w:val="00CA6EEA"/>
    <w:rsid w:val="00CA6FCE"/>
    <w:rsid w:val="00CA6FD6"/>
    <w:rsid w:val="00CA7101"/>
    <w:rsid w:val="00CA74B5"/>
    <w:rsid w:val="00CA7702"/>
    <w:rsid w:val="00CA7946"/>
    <w:rsid w:val="00CA7A01"/>
    <w:rsid w:val="00CA7CFD"/>
    <w:rsid w:val="00CA7D02"/>
    <w:rsid w:val="00CA7D1D"/>
    <w:rsid w:val="00CA7D2B"/>
    <w:rsid w:val="00CA7D8D"/>
    <w:rsid w:val="00CA7D8E"/>
    <w:rsid w:val="00CA7D95"/>
    <w:rsid w:val="00CA7E1A"/>
    <w:rsid w:val="00CA7F82"/>
    <w:rsid w:val="00CA7FB7"/>
    <w:rsid w:val="00CB00EB"/>
    <w:rsid w:val="00CB0133"/>
    <w:rsid w:val="00CB0214"/>
    <w:rsid w:val="00CB023D"/>
    <w:rsid w:val="00CB028F"/>
    <w:rsid w:val="00CB0350"/>
    <w:rsid w:val="00CB040C"/>
    <w:rsid w:val="00CB0933"/>
    <w:rsid w:val="00CB0AD5"/>
    <w:rsid w:val="00CB0B4C"/>
    <w:rsid w:val="00CB0D32"/>
    <w:rsid w:val="00CB0D64"/>
    <w:rsid w:val="00CB0E22"/>
    <w:rsid w:val="00CB0ECF"/>
    <w:rsid w:val="00CB0F98"/>
    <w:rsid w:val="00CB14EF"/>
    <w:rsid w:val="00CB1A6E"/>
    <w:rsid w:val="00CB1C0D"/>
    <w:rsid w:val="00CB1DF0"/>
    <w:rsid w:val="00CB1EA8"/>
    <w:rsid w:val="00CB1EBE"/>
    <w:rsid w:val="00CB201A"/>
    <w:rsid w:val="00CB2020"/>
    <w:rsid w:val="00CB2034"/>
    <w:rsid w:val="00CB2050"/>
    <w:rsid w:val="00CB2081"/>
    <w:rsid w:val="00CB234F"/>
    <w:rsid w:val="00CB2359"/>
    <w:rsid w:val="00CB23DF"/>
    <w:rsid w:val="00CB23FF"/>
    <w:rsid w:val="00CB240F"/>
    <w:rsid w:val="00CB244C"/>
    <w:rsid w:val="00CB2555"/>
    <w:rsid w:val="00CB26B2"/>
    <w:rsid w:val="00CB270D"/>
    <w:rsid w:val="00CB278F"/>
    <w:rsid w:val="00CB27BE"/>
    <w:rsid w:val="00CB27E2"/>
    <w:rsid w:val="00CB29A8"/>
    <w:rsid w:val="00CB2BC5"/>
    <w:rsid w:val="00CB2C22"/>
    <w:rsid w:val="00CB2CB5"/>
    <w:rsid w:val="00CB2D30"/>
    <w:rsid w:val="00CB2E57"/>
    <w:rsid w:val="00CB2F83"/>
    <w:rsid w:val="00CB2FBD"/>
    <w:rsid w:val="00CB38CF"/>
    <w:rsid w:val="00CB3AF2"/>
    <w:rsid w:val="00CB3BED"/>
    <w:rsid w:val="00CB3C30"/>
    <w:rsid w:val="00CB3E59"/>
    <w:rsid w:val="00CB3FD7"/>
    <w:rsid w:val="00CB4148"/>
    <w:rsid w:val="00CB42D5"/>
    <w:rsid w:val="00CB44E0"/>
    <w:rsid w:val="00CB46C5"/>
    <w:rsid w:val="00CB48EE"/>
    <w:rsid w:val="00CB4A0B"/>
    <w:rsid w:val="00CB4A6B"/>
    <w:rsid w:val="00CB5140"/>
    <w:rsid w:val="00CB51F6"/>
    <w:rsid w:val="00CB530C"/>
    <w:rsid w:val="00CB5323"/>
    <w:rsid w:val="00CB54E7"/>
    <w:rsid w:val="00CB562E"/>
    <w:rsid w:val="00CB5798"/>
    <w:rsid w:val="00CB5C80"/>
    <w:rsid w:val="00CB5CAA"/>
    <w:rsid w:val="00CB5F06"/>
    <w:rsid w:val="00CB5FF9"/>
    <w:rsid w:val="00CB615B"/>
    <w:rsid w:val="00CB61CD"/>
    <w:rsid w:val="00CB640F"/>
    <w:rsid w:val="00CB6578"/>
    <w:rsid w:val="00CB661E"/>
    <w:rsid w:val="00CB6653"/>
    <w:rsid w:val="00CB683E"/>
    <w:rsid w:val="00CB69CD"/>
    <w:rsid w:val="00CB69DF"/>
    <w:rsid w:val="00CB6A15"/>
    <w:rsid w:val="00CB6A86"/>
    <w:rsid w:val="00CB6C8B"/>
    <w:rsid w:val="00CB6D9D"/>
    <w:rsid w:val="00CB6E4F"/>
    <w:rsid w:val="00CB6E8B"/>
    <w:rsid w:val="00CB6F49"/>
    <w:rsid w:val="00CB7240"/>
    <w:rsid w:val="00CB7309"/>
    <w:rsid w:val="00CB7380"/>
    <w:rsid w:val="00CB7442"/>
    <w:rsid w:val="00CB7460"/>
    <w:rsid w:val="00CB748C"/>
    <w:rsid w:val="00CB75EB"/>
    <w:rsid w:val="00CB75F9"/>
    <w:rsid w:val="00CB7655"/>
    <w:rsid w:val="00CB7833"/>
    <w:rsid w:val="00CB79E4"/>
    <w:rsid w:val="00CB7BDB"/>
    <w:rsid w:val="00CB7D5F"/>
    <w:rsid w:val="00CB7F32"/>
    <w:rsid w:val="00CC014A"/>
    <w:rsid w:val="00CC020A"/>
    <w:rsid w:val="00CC02BF"/>
    <w:rsid w:val="00CC0438"/>
    <w:rsid w:val="00CC0515"/>
    <w:rsid w:val="00CC055A"/>
    <w:rsid w:val="00CC056C"/>
    <w:rsid w:val="00CC06C3"/>
    <w:rsid w:val="00CC0712"/>
    <w:rsid w:val="00CC0B79"/>
    <w:rsid w:val="00CC0B8D"/>
    <w:rsid w:val="00CC0C63"/>
    <w:rsid w:val="00CC0CF8"/>
    <w:rsid w:val="00CC0D4A"/>
    <w:rsid w:val="00CC0D6D"/>
    <w:rsid w:val="00CC0E63"/>
    <w:rsid w:val="00CC0F54"/>
    <w:rsid w:val="00CC0FB0"/>
    <w:rsid w:val="00CC1353"/>
    <w:rsid w:val="00CC1355"/>
    <w:rsid w:val="00CC1391"/>
    <w:rsid w:val="00CC13E5"/>
    <w:rsid w:val="00CC149A"/>
    <w:rsid w:val="00CC14B8"/>
    <w:rsid w:val="00CC15E6"/>
    <w:rsid w:val="00CC16EF"/>
    <w:rsid w:val="00CC17B5"/>
    <w:rsid w:val="00CC182F"/>
    <w:rsid w:val="00CC1867"/>
    <w:rsid w:val="00CC1A22"/>
    <w:rsid w:val="00CC1A4D"/>
    <w:rsid w:val="00CC1AF5"/>
    <w:rsid w:val="00CC1B6E"/>
    <w:rsid w:val="00CC1C13"/>
    <w:rsid w:val="00CC1CD6"/>
    <w:rsid w:val="00CC20ED"/>
    <w:rsid w:val="00CC225E"/>
    <w:rsid w:val="00CC233F"/>
    <w:rsid w:val="00CC265B"/>
    <w:rsid w:val="00CC26A8"/>
    <w:rsid w:val="00CC28B8"/>
    <w:rsid w:val="00CC2E87"/>
    <w:rsid w:val="00CC3046"/>
    <w:rsid w:val="00CC32CC"/>
    <w:rsid w:val="00CC3378"/>
    <w:rsid w:val="00CC3383"/>
    <w:rsid w:val="00CC33DC"/>
    <w:rsid w:val="00CC351E"/>
    <w:rsid w:val="00CC3639"/>
    <w:rsid w:val="00CC3752"/>
    <w:rsid w:val="00CC3834"/>
    <w:rsid w:val="00CC3991"/>
    <w:rsid w:val="00CC39DC"/>
    <w:rsid w:val="00CC3AC7"/>
    <w:rsid w:val="00CC4056"/>
    <w:rsid w:val="00CC40A9"/>
    <w:rsid w:val="00CC4104"/>
    <w:rsid w:val="00CC41C2"/>
    <w:rsid w:val="00CC4408"/>
    <w:rsid w:val="00CC45F7"/>
    <w:rsid w:val="00CC460E"/>
    <w:rsid w:val="00CC4AAA"/>
    <w:rsid w:val="00CC4AF9"/>
    <w:rsid w:val="00CC4BDF"/>
    <w:rsid w:val="00CC4EBF"/>
    <w:rsid w:val="00CC54E8"/>
    <w:rsid w:val="00CC5547"/>
    <w:rsid w:val="00CC59C5"/>
    <w:rsid w:val="00CC5AB3"/>
    <w:rsid w:val="00CC5D0E"/>
    <w:rsid w:val="00CC5DB6"/>
    <w:rsid w:val="00CC5EF9"/>
    <w:rsid w:val="00CC5F55"/>
    <w:rsid w:val="00CC6157"/>
    <w:rsid w:val="00CC6188"/>
    <w:rsid w:val="00CC634E"/>
    <w:rsid w:val="00CC65A9"/>
    <w:rsid w:val="00CC69E1"/>
    <w:rsid w:val="00CC6BB9"/>
    <w:rsid w:val="00CC6C7E"/>
    <w:rsid w:val="00CC6E78"/>
    <w:rsid w:val="00CC6E7B"/>
    <w:rsid w:val="00CC6EC5"/>
    <w:rsid w:val="00CC6F93"/>
    <w:rsid w:val="00CC7001"/>
    <w:rsid w:val="00CC7027"/>
    <w:rsid w:val="00CC70D8"/>
    <w:rsid w:val="00CC7270"/>
    <w:rsid w:val="00CC73F1"/>
    <w:rsid w:val="00CC7592"/>
    <w:rsid w:val="00CC7601"/>
    <w:rsid w:val="00CC762C"/>
    <w:rsid w:val="00CC7743"/>
    <w:rsid w:val="00CC792D"/>
    <w:rsid w:val="00CC79B5"/>
    <w:rsid w:val="00CC7A5F"/>
    <w:rsid w:val="00CC7B5D"/>
    <w:rsid w:val="00CC7BD8"/>
    <w:rsid w:val="00CC7C40"/>
    <w:rsid w:val="00CC7D6D"/>
    <w:rsid w:val="00CC7DDD"/>
    <w:rsid w:val="00CC7EBF"/>
    <w:rsid w:val="00CD0005"/>
    <w:rsid w:val="00CD001E"/>
    <w:rsid w:val="00CD0393"/>
    <w:rsid w:val="00CD03A7"/>
    <w:rsid w:val="00CD03C3"/>
    <w:rsid w:val="00CD0434"/>
    <w:rsid w:val="00CD054B"/>
    <w:rsid w:val="00CD07E8"/>
    <w:rsid w:val="00CD0A02"/>
    <w:rsid w:val="00CD0A94"/>
    <w:rsid w:val="00CD0CD6"/>
    <w:rsid w:val="00CD0E70"/>
    <w:rsid w:val="00CD0E72"/>
    <w:rsid w:val="00CD0EA8"/>
    <w:rsid w:val="00CD1164"/>
    <w:rsid w:val="00CD1174"/>
    <w:rsid w:val="00CD1197"/>
    <w:rsid w:val="00CD1264"/>
    <w:rsid w:val="00CD1283"/>
    <w:rsid w:val="00CD1467"/>
    <w:rsid w:val="00CD1470"/>
    <w:rsid w:val="00CD159D"/>
    <w:rsid w:val="00CD17C9"/>
    <w:rsid w:val="00CD19E8"/>
    <w:rsid w:val="00CD1A36"/>
    <w:rsid w:val="00CD1AFA"/>
    <w:rsid w:val="00CD1BB8"/>
    <w:rsid w:val="00CD1BE2"/>
    <w:rsid w:val="00CD1E94"/>
    <w:rsid w:val="00CD1F04"/>
    <w:rsid w:val="00CD21F2"/>
    <w:rsid w:val="00CD242E"/>
    <w:rsid w:val="00CD2542"/>
    <w:rsid w:val="00CD27A6"/>
    <w:rsid w:val="00CD2944"/>
    <w:rsid w:val="00CD2AD4"/>
    <w:rsid w:val="00CD2B46"/>
    <w:rsid w:val="00CD2D7F"/>
    <w:rsid w:val="00CD2D95"/>
    <w:rsid w:val="00CD2EA2"/>
    <w:rsid w:val="00CD3160"/>
    <w:rsid w:val="00CD3161"/>
    <w:rsid w:val="00CD31DB"/>
    <w:rsid w:val="00CD322A"/>
    <w:rsid w:val="00CD3312"/>
    <w:rsid w:val="00CD3463"/>
    <w:rsid w:val="00CD3499"/>
    <w:rsid w:val="00CD35A3"/>
    <w:rsid w:val="00CD35BA"/>
    <w:rsid w:val="00CD36C7"/>
    <w:rsid w:val="00CD36DC"/>
    <w:rsid w:val="00CD36DE"/>
    <w:rsid w:val="00CD391A"/>
    <w:rsid w:val="00CD3A09"/>
    <w:rsid w:val="00CD3B50"/>
    <w:rsid w:val="00CD3B85"/>
    <w:rsid w:val="00CD3C17"/>
    <w:rsid w:val="00CD3C2F"/>
    <w:rsid w:val="00CD3C5E"/>
    <w:rsid w:val="00CD3E11"/>
    <w:rsid w:val="00CD3E27"/>
    <w:rsid w:val="00CD3E46"/>
    <w:rsid w:val="00CD4274"/>
    <w:rsid w:val="00CD4449"/>
    <w:rsid w:val="00CD4461"/>
    <w:rsid w:val="00CD4689"/>
    <w:rsid w:val="00CD46B2"/>
    <w:rsid w:val="00CD46E7"/>
    <w:rsid w:val="00CD46E9"/>
    <w:rsid w:val="00CD4913"/>
    <w:rsid w:val="00CD49C1"/>
    <w:rsid w:val="00CD4ADD"/>
    <w:rsid w:val="00CD4AE2"/>
    <w:rsid w:val="00CD4D87"/>
    <w:rsid w:val="00CD50D9"/>
    <w:rsid w:val="00CD517F"/>
    <w:rsid w:val="00CD5282"/>
    <w:rsid w:val="00CD5290"/>
    <w:rsid w:val="00CD52FC"/>
    <w:rsid w:val="00CD5316"/>
    <w:rsid w:val="00CD5437"/>
    <w:rsid w:val="00CD5611"/>
    <w:rsid w:val="00CD5638"/>
    <w:rsid w:val="00CD583C"/>
    <w:rsid w:val="00CD585E"/>
    <w:rsid w:val="00CD594E"/>
    <w:rsid w:val="00CD59D3"/>
    <w:rsid w:val="00CD59E5"/>
    <w:rsid w:val="00CD5AF4"/>
    <w:rsid w:val="00CD5B77"/>
    <w:rsid w:val="00CD5B79"/>
    <w:rsid w:val="00CD5BEE"/>
    <w:rsid w:val="00CD5C38"/>
    <w:rsid w:val="00CD5C90"/>
    <w:rsid w:val="00CD5D92"/>
    <w:rsid w:val="00CD5FBE"/>
    <w:rsid w:val="00CD5FEF"/>
    <w:rsid w:val="00CD60F0"/>
    <w:rsid w:val="00CD6493"/>
    <w:rsid w:val="00CD6550"/>
    <w:rsid w:val="00CD6771"/>
    <w:rsid w:val="00CD67A1"/>
    <w:rsid w:val="00CD69D7"/>
    <w:rsid w:val="00CD6A62"/>
    <w:rsid w:val="00CD6B45"/>
    <w:rsid w:val="00CD6BBA"/>
    <w:rsid w:val="00CD6C17"/>
    <w:rsid w:val="00CD6E0A"/>
    <w:rsid w:val="00CD6EF5"/>
    <w:rsid w:val="00CD70D9"/>
    <w:rsid w:val="00CD7557"/>
    <w:rsid w:val="00CD757C"/>
    <w:rsid w:val="00CD75B7"/>
    <w:rsid w:val="00CD782C"/>
    <w:rsid w:val="00CD7B00"/>
    <w:rsid w:val="00CD7D00"/>
    <w:rsid w:val="00CD7E59"/>
    <w:rsid w:val="00CD7EBE"/>
    <w:rsid w:val="00CD7ED7"/>
    <w:rsid w:val="00CE003A"/>
    <w:rsid w:val="00CE005B"/>
    <w:rsid w:val="00CE0169"/>
    <w:rsid w:val="00CE0253"/>
    <w:rsid w:val="00CE04B4"/>
    <w:rsid w:val="00CE0510"/>
    <w:rsid w:val="00CE058F"/>
    <w:rsid w:val="00CE062F"/>
    <w:rsid w:val="00CE0802"/>
    <w:rsid w:val="00CE092F"/>
    <w:rsid w:val="00CE09BD"/>
    <w:rsid w:val="00CE0C17"/>
    <w:rsid w:val="00CE0D4C"/>
    <w:rsid w:val="00CE0F90"/>
    <w:rsid w:val="00CE1589"/>
    <w:rsid w:val="00CE1680"/>
    <w:rsid w:val="00CE16C4"/>
    <w:rsid w:val="00CE16EF"/>
    <w:rsid w:val="00CE1920"/>
    <w:rsid w:val="00CE194D"/>
    <w:rsid w:val="00CE1A25"/>
    <w:rsid w:val="00CE1AA1"/>
    <w:rsid w:val="00CE1B9E"/>
    <w:rsid w:val="00CE1E08"/>
    <w:rsid w:val="00CE1E22"/>
    <w:rsid w:val="00CE1E58"/>
    <w:rsid w:val="00CE1ECF"/>
    <w:rsid w:val="00CE1EE1"/>
    <w:rsid w:val="00CE21BF"/>
    <w:rsid w:val="00CE22F3"/>
    <w:rsid w:val="00CE2413"/>
    <w:rsid w:val="00CE266D"/>
    <w:rsid w:val="00CE2957"/>
    <w:rsid w:val="00CE298E"/>
    <w:rsid w:val="00CE2A96"/>
    <w:rsid w:val="00CE2C08"/>
    <w:rsid w:val="00CE2C61"/>
    <w:rsid w:val="00CE2C8B"/>
    <w:rsid w:val="00CE2D21"/>
    <w:rsid w:val="00CE2F2B"/>
    <w:rsid w:val="00CE3051"/>
    <w:rsid w:val="00CE3224"/>
    <w:rsid w:val="00CE33BE"/>
    <w:rsid w:val="00CE33D7"/>
    <w:rsid w:val="00CE3446"/>
    <w:rsid w:val="00CE354A"/>
    <w:rsid w:val="00CE3563"/>
    <w:rsid w:val="00CE362C"/>
    <w:rsid w:val="00CE3640"/>
    <w:rsid w:val="00CE364C"/>
    <w:rsid w:val="00CE3734"/>
    <w:rsid w:val="00CE3867"/>
    <w:rsid w:val="00CE386D"/>
    <w:rsid w:val="00CE3A15"/>
    <w:rsid w:val="00CE3B73"/>
    <w:rsid w:val="00CE3CC1"/>
    <w:rsid w:val="00CE3CD4"/>
    <w:rsid w:val="00CE3D4A"/>
    <w:rsid w:val="00CE3DB4"/>
    <w:rsid w:val="00CE3EDA"/>
    <w:rsid w:val="00CE404C"/>
    <w:rsid w:val="00CE40E8"/>
    <w:rsid w:val="00CE42FF"/>
    <w:rsid w:val="00CE4364"/>
    <w:rsid w:val="00CE449C"/>
    <w:rsid w:val="00CE458C"/>
    <w:rsid w:val="00CE46A8"/>
    <w:rsid w:val="00CE4729"/>
    <w:rsid w:val="00CE47A9"/>
    <w:rsid w:val="00CE493A"/>
    <w:rsid w:val="00CE4996"/>
    <w:rsid w:val="00CE4A66"/>
    <w:rsid w:val="00CE4BE6"/>
    <w:rsid w:val="00CE4D39"/>
    <w:rsid w:val="00CE4EE0"/>
    <w:rsid w:val="00CE4F43"/>
    <w:rsid w:val="00CE4F6F"/>
    <w:rsid w:val="00CE4F89"/>
    <w:rsid w:val="00CE51A3"/>
    <w:rsid w:val="00CE51CF"/>
    <w:rsid w:val="00CE53A4"/>
    <w:rsid w:val="00CE54F8"/>
    <w:rsid w:val="00CE5819"/>
    <w:rsid w:val="00CE58FD"/>
    <w:rsid w:val="00CE5B00"/>
    <w:rsid w:val="00CE5BB9"/>
    <w:rsid w:val="00CE5D46"/>
    <w:rsid w:val="00CE5F0D"/>
    <w:rsid w:val="00CE6224"/>
    <w:rsid w:val="00CE647B"/>
    <w:rsid w:val="00CE64DC"/>
    <w:rsid w:val="00CE6730"/>
    <w:rsid w:val="00CE67A9"/>
    <w:rsid w:val="00CE6924"/>
    <w:rsid w:val="00CE6A48"/>
    <w:rsid w:val="00CE6B1F"/>
    <w:rsid w:val="00CE6BA0"/>
    <w:rsid w:val="00CE6C73"/>
    <w:rsid w:val="00CE6D48"/>
    <w:rsid w:val="00CE6DC5"/>
    <w:rsid w:val="00CE6F52"/>
    <w:rsid w:val="00CE6FB0"/>
    <w:rsid w:val="00CE702C"/>
    <w:rsid w:val="00CE76FD"/>
    <w:rsid w:val="00CE7BA3"/>
    <w:rsid w:val="00CE7FA1"/>
    <w:rsid w:val="00CF01D5"/>
    <w:rsid w:val="00CF02C0"/>
    <w:rsid w:val="00CF0388"/>
    <w:rsid w:val="00CF05A9"/>
    <w:rsid w:val="00CF0790"/>
    <w:rsid w:val="00CF0944"/>
    <w:rsid w:val="00CF0957"/>
    <w:rsid w:val="00CF09B0"/>
    <w:rsid w:val="00CF0B5A"/>
    <w:rsid w:val="00CF0CB4"/>
    <w:rsid w:val="00CF0D99"/>
    <w:rsid w:val="00CF0DB0"/>
    <w:rsid w:val="00CF0DD1"/>
    <w:rsid w:val="00CF0FD6"/>
    <w:rsid w:val="00CF104D"/>
    <w:rsid w:val="00CF1082"/>
    <w:rsid w:val="00CF117B"/>
    <w:rsid w:val="00CF1302"/>
    <w:rsid w:val="00CF13AF"/>
    <w:rsid w:val="00CF1802"/>
    <w:rsid w:val="00CF1857"/>
    <w:rsid w:val="00CF1907"/>
    <w:rsid w:val="00CF1A4A"/>
    <w:rsid w:val="00CF1C65"/>
    <w:rsid w:val="00CF1FEA"/>
    <w:rsid w:val="00CF20C8"/>
    <w:rsid w:val="00CF2343"/>
    <w:rsid w:val="00CF23A8"/>
    <w:rsid w:val="00CF25CE"/>
    <w:rsid w:val="00CF297F"/>
    <w:rsid w:val="00CF2B31"/>
    <w:rsid w:val="00CF2BA0"/>
    <w:rsid w:val="00CF2D43"/>
    <w:rsid w:val="00CF2E86"/>
    <w:rsid w:val="00CF3029"/>
    <w:rsid w:val="00CF30AA"/>
    <w:rsid w:val="00CF319E"/>
    <w:rsid w:val="00CF3307"/>
    <w:rsid w:val="00CF3324"/>
    <w:rsid w:val="00CF3357"/>
    <w:rsid w:val="00CF36CA"/>
    <w:rsid w:val="00CF36FC"/>
    <w:rsid w:val="00CF3D56"/>
    <w:rsid w:val="00CF3FEB"/>
    <w:rsid w:val="00CF411A"/>
    <w:rsid w:val="00CF4308"/>
    <w:rsid w:val="00CF459C"/>
    <w:rsid w:val="00CF4633"/>
    <w:rsid w:val="00CF46A7"/>
    <w:rsid w:val="00CF4A93"/>
    <w:rsid w:val="00CF4E5B"/>
    <w:rsid w:val="00CF4ECE"/>
    <w:rsid w:val="00CF4F62"/>
    <w:rsid w:val="00CF5009"/>
    <w:rsid w:val="00CF5067"/>
    <w:rsid w:val="00CF5355"/>
    <w:rsid w:val="00CF538F"/>
    <w:rsid w:val="00CF53FB"/>
    <w:rsid w:val="00CF54E2"/>
    <w:rsid w:val="00CF563D"/>
    <w:rsid w:val="00CF58F2"/>
    <w:rsid w:val="00CF5995"/>
    <w:rsid w:val="00CF5A87"/>
    <w:rsid w:val="00CF5AA2"/>
    <w:rsid w:val="00CF5BA6"/>
    <w:rsid w:val="00CF5ECC"/>
    <w:rsid w:val="00CF5EE5"/>
    <w:rsid w:val="00CF5F57"/>
    <w:rsid w:val="00CF60EA"/>
    <w:rsid w:val="00CF6160"/>
    <w:rsid w:val="00CF61D6"/>
    <w:rsid w:val="00CF6230"/>
    <w:rsid w:val="00CF6359"/>
    <w:rsid w:val="00CF6499"/>
    <w:rsid w:val="00CF66AF"/>
    <w:rsid w:val="00CF66B6"/>
    <w:rsid w:val="00CF678F"/>
    <w:rsid w:val="00CF68A8"/>
    <w:rsid w:val="00CF6AE9"/>
    <w:rsid w:val="00CF6AF5"/>
    <w:rsid w:val="00CF6C07"/>
    <w:rsid w:val="00CF7042"/>
    <w:rsid w:val="00CF7104"/>
    <w:rsid w:val="00CF71A9"/>
    <w:rsid w:val="00CF7222"/>
    <w:rsid w:val="00CF727F"/>
    <w:rsid w:val="00CF73CD"/>
    <w:rsid w:val="00CF75CB"/>
    <w:rsid w:val="00CF7987"/>
    <w:rsid w:val="00CF7A31"/>
    <w:rsid w:val="00CF7CE5"/>
    <w:rsid w:val="00CF7DE8"/>
    <w:rsid w:val="00CF7E5D"/>
    <w:rsid w:val="00CF7FD4"/>
    <w:rsid w:val="00D00121"/>
    <w:rsid w:val="00D00332"/>
    <w:rsid w:val="00D00358"/>
    <w:rsid w:val="00D0036B"/>
    <w:rsid w:val="00D0055F"/>
    <w:rsid w:val="00D005A6"/>
    <w:rsid w:val="00D006C2"/>
    <w:rsid w:val="00D006DE"/>
    <w:rsid w:val="00D007D0"/>
    <w:rsid w:val="00D007F7"/>
    <w:rsid w:val="00D0097B"/>
    <w:rsid w:val="00D009B8"/>
    <w:rsid w:val="00D00A8D"/>
    <w:rsid w:val="00D00CE2"/>
    <w:rsid w:val="00D00D73"/>
    <w:rsid w:val="00D00F38"/>
    <w:rsid w:val="00D011A1"/>
    <w:rsid w:val="00D011AF"/>
    <w:rsid w:val="00D0121F"/>
    <w:rsid w:val="00D01378"/>
    <w:rsid w:val="00D01450"/>
    <w:rsid w:val="00D0156E"/>
    <w:rsid w:val="00D0157E"/>
    <w:rsid w:val="00D01B09"/>
    <w:rsid w:val="00D01D21"/>
    <w:rsid w:val="00D01DB2"/>
    <w:rsid w:val="00D01E93"/>
    <w:rsid w:val="00D01F6A"/>
    <w:rsid w:val="00D0225E"/>
    <w:rsid w:val="00D0229C"/>
    <w:rsid w:val="00D0248C"/>
    <w:rsid w:val="00D025E5"/>
    <w:rsid w:val="00D025F2"/>
    <w:rsid w:val="00D02872"/>
    <w:rsid w:val="00D02873"/>
    <w:rsid w:val="00D02923"/>
    <w:rsid w:val="00D02A66"/>
    <w:rsid w:val="00D02A87"/>
    <w:rsid w:val="00D02AC1"/>
    <w:rsid w:val="00D02BE9"/>
    <w:rsid w:val="00D02C34"/>
    <w:rsid w:val="00D02D4D"/>
    <w:rsid w:val="00D02FA4"/>
    <w:rsid w:val="00D02FFE"/>
    <w:rsid w:val="00D030DB"/>
    <w:rsid w:val="00D031A6"/>
    <w:rsid w:val="00D03528"/>
    <w:rsid w:val="00D03C17"/>
    <w:rsid w:val="00D03CE8"/>
    <w:rsid w:val="00D03D5B"/>
    <w:rsid w:val="00D03FB7"/>
    <w:rsid w:val="00D04186"/>
    <w:rsid w:val="00D0421D"/>
    <w:rsid w:val="00D04236"/>
    <w:rsid w:val="00D04373"/>
    <w:rsid w:val="00D043A9"/>
    <w:rsid w:val="00D045E7"/>
    <w:rsid w:val="00D04606"/>
    <w:rsid w:val="00D04651"/>
    <w:rsid w:val="00D046D7"/>
    <w:rsid w:val="00D04AD2"/>
    <w:rsid w:val="00D04BF9"/>
    <w:rsid w:val="00D04DAC"/>
    <w:rsid w:val="00D04EFB"/>
    <w:rsid w:val="00D0519F"/>
    <w:rsid w:val="00D051DB"/>
    <w:rsid w:val="00D0521A"/>
    <w:rsid w:val="00D05263"/>
    <w:rsid w:val="00D05323"/>
    <w:rsid w:val="00D05635"/>
    <w:rsid w:val="00D05767"/>
    <w:rsid w:val="00D05A82"/>
    <w:rsid w:val="00D05BBD"/>
    <w:rsid w:val="00D05C82"/>
    <w:rsid w:val="00D05CE3"/>
    <w:rsid w:val="00D06202"/>
    <w:rsid w:val="00D06240"/>
    <w:rsid w:val="00D0632F"/>
    <w:rsid w:val="00D063F8"/>
    <w:rsid w:val="00D06417"/>
    <w:rsid w:val="00D06528"/>
    <w:rsid w:val="00D0657B"/>
    <w:rsid w:val="00D065F0"/>
    <w:rsid w:val="00D06777"/>
    <w:rsid w:val="00D0682A"/>
    <w:rsid w:val="00D0685D"/>
    <w:rsid w:val="00D06862"/>
    <w:rsid w:val="00D068B3"/>
    <w:rsid w:val="00D06982"/>
    <w:rsid w:val="00D069F5"/>
    <w:rsid w:val="00D06C13"/>
    <w:rsid w:val="00D06D13"/>
    <w:rsid w:val="00D06DC2"/>
    <w:rsid w:val="00D06EB1"/>
    <w:rsid w:val="00D06F45"/>
    <w:rsid w:val="00D0707A"/>
    <w:rsid w:val="00D07172"/>
    <w:rsid w:val="00D071C5"/>
    <w:rsid w:val="00D071D4"/>
    <w:rsid w:val="00D0728D"/>
    <w:rsid w:val="00D072CC"/>
    <w:rsid w:val="00D074BF"/>
    <w:rsid w:val="00D0769B"/>
    <w:rsid w:val="00D076E0"/>
    <w:rsid w:val="00D07735"/>
    <w:rsid w:val="00D0782B"/>
    <w:rsid w:val="00D078D3"/>
    <w:rsid w:val="00D07959"/>
    <w:rsid w:val="00D0797F"/>
    <w:rsid w:val="00D079AE"/>
    <w:rsid w:val="00D079B7"/>
    <w:rsid w:val="00D07D35"/>
    <w:rsid w:val="00D07DF9"/>
    <w:rsid w:val="00D10286"/>
    <w:rsid w:val="00D1031F"/>
    <w:rsid w:val="00D103C1"/>
    <w:rsid w:val="00D10536"/>
    <w:rsid w:val="00D10677"/>
    <w:rsid w:val="00D10775"/>
    <w:rsid w:val="00D10912"/>
    <w:rsid w:val="00D10937"/>
    <w:rsid w:val="00D10B21"/>
    <w:rsid w:val="00D10B8F"/>
    <w:rsid w:val="00D10D11"/>
    <w:rsid w:val="00D11063"/>
    <w:rsid w:val="00D1110F"/>
    <w:rsid w:val="00D11154"/>
    <w:rsid w:val="00D1124F"/>
    <w:rsid w:val="00D1130C"/>
    <w:rsid w:val="00D1141F"/>
    <w:rsid w:val="00D114C7"/>
    <w:rsid w:val="00D11558"/>
    <w:rsid w:val="00D116E4"/>
    <w:rsid w:val="00D11727"/>
    <w:rsid w:val="00D11809"/>
    <w:rsid w:val="00D1182F"/>
    <w:rsid w:val="00D1186B"/>
    <w:rsid w:val="00D1199F"/>
    <w:rsid w:val="00D11B24"/>
    <w:rsid w:val="00D11C01"/>
    <w:rsid w:val="00D11DE6"/>
    <w:rsid w:val="00D11DF2"/>
    <w:rsid w:val="00D11E21"/>
    <w:rsid w:val="00D120CF"/>
    <w:rsid w:val="00D125B6"/>
    <w:rsid w:val="00D125C5"/>
    <w:rsid w:val="00D125E1"/>
    <w:rsid w:val="00D12772"/>
    <w:rsid w:val="00D12794"/>
    <w:rsid w:val="00D1286B"/>
    <w:rsid w:val="00D12AA9"/>
    <w:rsid w:val="00D12DC8"/>
    <w:rsid w:val="00D13026"/>
    <w:rsid w:val="00D13208"/>
    <w:rsid w:val="00D1354D"/>
    <w:rsid w:val="00D1377B"/>
    <w:rsid w:val="00D13793"/>
    <w:rsid w:val="00D137C7"/>
    <w:rsid w:val="00D1388D"/>
    <w:rsid w:val="00D138FE"/>
    <w:rsid w:val="00D13BE0"/>
    <w:rsid w:val="00D13E1E"/>
    <w:rsid w:val="00D13EDF"/>
    <w:rsid w:val="00D13F1A"/>
    <w:rsid w:val="00D1403F"/>
    <w:rsid w:val="00D142C1"/>
    <w:rsid w:val="00D14538"/>
    <w:rsid w:val="00D147AF"/>
    <w:rsid w:val="00D14AC3"/>
    <w:rsid w:val="00D14BD8"/>
    <w:rsid w:val="00D14BF2"/>
    <w:rsid w:val="00D14C96"/>
    <w:rsid w:val="00D14D95"/>
    <w:rsid w:val="00D14E01"/>
    <w:rsid w:val="00D14FC0"/>
    <w:rsid w:val="00D15058"/>
    <w:rsid w:val="00D151C4"/>
    <w:rsid w:val="00D1523B"/>
    <w:rsid w:val="00D1540F"/>
    <w:rsid w:val="00D15587"/>
    <w:rsid w:val="00D15793"/>
    <w:rsid w:val="00D15874"/>
    <w:rsid w:val="00D15963"/>
    <w:rsid w:val="00D159B7"/>
    <w:rsid w:val="00D15A31"/>
    <w:rsid w:val="00D15ABD"/>
    <w:rsid w:val="00D15F56"/>
    <w:rsid w:val="00D15FDE"/>
    <w:rsid w:val="00D161DC"/>
    <w:rsid w:val="00D1620C"/>
    <w:rsid w:val="00D16276"/>
    <w:rsid w:val="00D162EC"/>
    <w:rsid w:val="00D16353"/>
    <w:rsid w:val="00D16411"/>
    <w:rsid w:val="00D16455"/>
    <w:rsid w:val="00D1662C"/>
    <w:rsid w:val="00D16694"/>
    <w:rsid w:val="00D167C7"/>
    <w:rsid w:val="00D16883"/>
    <w:rsid w:val="00D16894"/>
    <w:rsid w:val="00D168C5"/>
    <w:rsid w:val="00D169E1"/>
    <w:rsid w:val="00D169EE"/>
    <w:rsid w:val="00D16A5C"/>
    <w:rsid w:val="00D16A9D"/>
    <w:rsid w:val="00D16B3E"/>
    <w:rsid w:val="00D16B42"/>
    <w:rsid w:val="00D16BA7"/>
    <w:rsid w:val="00D16BDB"/>
    <w:rsid w:val="00D16CA7"/>
    <w:rsid w:val="00D16E4C"/>
    <w:rsid w:val="00D16E64"/>
    <w:rsid w:val="00D17032"/>
    <w:rsid w:val="00D17040"/>
    <w:rsid w:val="00D17215"/>
    <w:rsid w:val="00D173A4"/>
    <w:rsid w:val="00D17570"/>
    <w:rsid w:val="00D177B4"/>
    <w:rsid w:val="00D178D5"/>
    <w:rsid w:val="00D17965"/>
    <w:rsid w:val="00D17AFC"/>
    <w:rsid w:val="00D17BCE"/>
    <w:rsid w:val="00D17C45"/>
    <w:rsid w:val="00D200E9"/>
    <w:rsid w:val="00D2015E"/>
    <w:rsid w:val="00D20288"/>
    <w:rsid w:val="00D202AC"/>
    <w:rsid w:val="00D2030A"/>
    <w:rsid w:val="00D203D4"/>
    <w:rsid w:val="00D2048E"/>
    <w:rsid w:val="00D20638"/>
    <w:rsid w:val="00D20771"/>
    <w:rsid w:val="00D20981"/>
    <w:rsid w:val="00D209D0"/>
    <w:rsid w:val="00D209EC"/>
    <w:rsid w:val="00D20AEB"/>
    <w:rsid w:val="00D20D56"/>
    <w:rsid w:val="00D20DEE"/>
    <w:rsid w:val="00D21003"/>
    <w:rsid w:val="00D211FA"/>
    <w:rsid w:val="00D2131D"/>
    <w:rsid w:val="00D213A6"/>
    <w:rsid w:val="00D216C5"/>
    <w:rsid w:val="00D2178A"/>
    <w:rsid w:val="00D218CD"/>
    <w:rsid w:val="00D21B11"/>
    <w:rsid w:val="00D21D43"/>
    <w:rsid w:val="00D21E06"/>
    <w:rsid w:val="00D22011"/>
    <w:rsid w:val="00D2241B"/>
    <w:rsid w:val="00D224D9"/>
    <w:rsid w:val="00D227C7"/>
    <w:rsid w:val="00D22C11"/>
    <w:rsid w:val="00D22E67"/>
    <w:rsid w:val="00D22E87"/>
    <w:rsid w:val="00D22E93"/>
    <w:rsid w:val="00D230A2"/>
    <w:rsid w:val="00D2310F"/>
    <w:rsid w:val="00D231C6"/>
    <w:rsid w:val="00D23230"/>
    <w:rsid w:val="00D234A9"/>
    <w:rsid w:val="00D23772"/>
    <w:rsid w:val="00D23A23"/>
    <w:rsid w:val="00D23AEE"/>
    <w:rsid w:val="00D23C14"/>
    <w:rsid w:val="00D23DE0"/>
    <w:rsid w:val="00D23FCF"/>
    <w:rsid w:val="00D24179"/>
    <w:rsid w:val="00D241AA"/>
    <w:rsid w:val="00D2454D"/>
    <w:rsid w:val="00D2465C"/>
    <w:rsid w:val="00D248FE"/>
    <w:rsid w:val="00D24911"/>
    <w:rsid w:val="00D249AB"/>
    <w:rsid w:val="00D24A75"/>
    <w:rsid w:val="00D24A82"/>
    <w:rsid w:val="00D24C54"/>
    <w:rsid w:val="00D24DCD"/>
    <w:rsid w:val="00D24F20"/>
    <w:rsid w:val="00D24F83"/>
    <w:rsid w:val="00D24F8B"/>
    <w:rsid w:val="00D25185"/>
    <w:rsid w:val="00D254D9"/>
    <w:rsid w:val="00D25529"/>
    <w:rsid w:val="00D25586"/>
    <w:rsid w:val="00D255AA"/>
    <w:rsid w:val="00D2560F"/>
    <w:rsid w:val="00D25662"/>
    <w:rsid w:val="00D2581D"/>
    <w:rsid w:val="00D258F8"/>
    <w:rsid w:val="00D25AAC"/>
    <w:rsid w:val="00D25C0B"/>
    <w:rsid w:val="00D25C54"/>
    <w:rsid w:val="00D25D4C"/>
    <w:rsid w:val="00D25F5F"/>
    <w:rsid w:val="00D25FAF"/>
    <w:rsid w:val="00D2603D"/>
    <w:rsid w:val="00D260D5"/>
    <w:rsid w:val="00D26130"/>
    <w:rsid w:val="00D26263"/>
    <w:rsid w:val="00D26302"/>
    <w:rsid w:val="00D26425"/>
    <w:rsid w:val="00D26883"/>
    <w:rsid w:val="00D269BF"/>
    <w:rsid w:val="00D26AFE"/>
    <w:rsid w:val="00D26C78"/>
    <w:rsid w:val="00D26C89"/>
    <w:rsid w:val="00D26DAD"/>
    <w:rsid w:val="00D27088"/>
    <w:rsid w:val="00D270A8"/>
    <w:rsid w:val="00D27166"/>
    <w:rsid w:val="00D272F2"/>
    <w:rsid w:val="00D273C2"/>
    <w:rsid w:val="00D274CA"/>
    <w:rsid w:val="00D274F9"/>
    <w:rsid w:val="00D27669"/>
    <w:rsid w:val="00D27731"/>
    <w:rsid w:val="00D27792"/>
    <w:rsid w:val="00D27C6C"/>
    <w:rsid w:val="00D27E99"/>
    <w:rsid w:val="00D30005"/>
    <w:rsid w:val="00D301E1"/>
    <w:rsid w:val="00D30299"/>
    <w:rsid w:val="00D302AE"/>
    <w:rsid w:val="00D303F1"/>
    <w:rsid w:val="00D303FF"/>
    <w:rsid w:val="00D3058F"/>
    <w:rsid w:val="00D305B7"/>
    <w:rsid w:val="00D30735"/>
    <w:rsid w:val="00D30A0F"/>
    <w:rsid w:val="00D30B25"/>
    <w:rsid w:val="00D30B96"/>
    <w:rsid w:val="00D30CD6"/>
    <w:rsid w:val="00D30D15"/>
    <w:rsid w:val="00D30DA3"/>
    <w:rsid w:val="00D30E5F"/>
    <w:rsid w:val="00D30E83"/>
    <w:rsid w:val="00D30EAA"/>
    <w:rsid w:val="00D30ECC"/>
    <w:rsid w:val="00D3101E"/>
    <w:rsid w:val="00D31026"/>
    <w:rsid w:val="00D310CA"/>
    <w:rsid w:val="00D31173"/>
    <w:rsid w:val="00D312E3"/>
    <w:rsid w:val="00D313A9"/>
    <w:rsid w:val="00D3148B"/>
    <w:rsid w:val="00D31505"/>
    <w:rsid w:val="00D3163E"/>
    <w:rsid w:val="00D319AC"/>
    <w:rsid w:val="00D31BD7"/>
    <w:rsid w:val="00D31C26"/>
    <w:rsid w:val="00D31CE5"/>
    <w:rsid w:val="00D31CF9"/>
    <w:rsid w:val="00D31E6B"/>
    <w:rsid w:val="00D323CB"/>
    <w:rsid w:val="00D323D3"/>
    <w:rsid w:val="00D32477"/>
    <w:rsid w:val="00D325CF"/>
    <w:rsid w:val="00D32650"/>
    <w:rsid w:val="00D326BA"/>
    <w:rsid w:val="00D327C8"/>
    <w:rsid w:val="00D3280B"/>
    <w:rsid w:val="00D32BD9"/>
    <w:rsid w:val="00D32BF8"/>
    <w:rsid w:val="00D32E34"/>
    <w:rsid w:val="00D32E79"/>
    <w:rsid w:val="00D32EC9"/>
    <w:rsid w:val="00D32F83"/>
    <w:rsid w:val="00D33030"/>
    <w:rsid w:val="00D33174"/>
    <w:rsid w:val="00D331D0"/>
    <w:rsid w:val="00D331DC"/>
    <w:rsid w:val="00D3338F"/>
    <w:rsid w:val="00D33404"/>
    <w:rsid w:val="00D3344F"/>
    <w:rsid w:val="00D33693"/>
    <w:rsid w:val="00D3375F"/>
    <w:rsid w:val="00D3380C"/>
    <w:rsid w:val="00D33929"/>
    <w:rsid w:val="00D33941"/>
    <w:rsid w:val="00D3399D"/>
    <w:rsid w:val="00D33A04"/>
    <w:rsid w:val="00D33BFA"/>
    <w:rsid w:val="00D33EC8"/>
    <w:rsid w:val="00D33EFE"/>
    <w:rsid w:val="00D33FC3"/>
    <w:rsid w:val="00D33FE1"/>
    <w:rsid w:val="00D340BA"/>
    <w:rsid w:val="00D341BF"/>
    <w:rsid w:val="00D34271"/>
    <w:rsid w:val="00D34353"/>
    <w:rsid w:val="00D3436B"/>
    <w:rsid w:val="00D3438A"/>
    <w:rsid w:val="00D3453E"/>
    <w:rsid w:val="00D34702"/>
    <w:rsid w:val="00D34740"/>
    <w:rsid w:val="00D34782"/>
    <w:rsid w:val="00D3486E"/>
    <w:rsid w:val="00D3489A"/>
    <w:rsid w:val="00D349D9"/>
    <w:rsid w:val="00D34A0E"/>
    <w:rsid w:val="00D34A94"/>
    <w:rsid w:val="00D34B1B"/>
    <w:rsid w:val="00D34B68"/>
    <w:rsid w:val="00D34BEB"/>
    <w:rsid w:val="00D34C54"/>
    <w:rsid w:val="00D34C7E"/>
    <w:rsid w:val="00D350F6"/>
    <w:rsid w:val="00D35262"/>
    <w:rsid w:val="00D35305"/>
    <w:rsid w:val="00D35401"/>
    <w:rsid w:val="00D35465"/>
    <w:rsid w:val="00D35471"/>
    <w:rsid w:val="00D35552"/>
    <w:rsid w:val="00D35859"/>
    <w:rsid w:val="00D3596A"/>
    <w:rsid w:val="00D359C3"/>
    <w:rsid w:val="00D35AA7"/>
    <w:rsid w:val="00D35B10"/>
    <w:rsid w:val="00D35E70"/>
    <w:rsid w:val="00D35FBB"/>
    <w:rsid w:val="00D35FE9"/>
    <w:rsid w:val="00D3613B"/>
    <w:rsid w:val="00D3617C"/>
    <w:rsid w:val="00D361ED"/>
    <w:rsid w:val="00D36443"/>
    <w:rsid w:val="00D36596"/>
    <w:rsid w:val="00D36781"/>
    <w:rsid w:val="00D369D1"/>
    <w:rsid w:val="00D36BBF"/>
    <w:rsid w:val="00D36BC6"/>
    <w:rsid w:val="00D36D4F"/>
    <w:rsid w:val="00D36DF3"/>
    <w:rsid w:val="00D36EC8"/>
    <w:rsid w:val="00D36F0A"/>
    <w:rsid w:val="00D371E0"/>
    <w:rsid w:val="00D37278"/>
    <w:rsid w:val="00D377DF"/>
    <w:rsid w:val="00D3784A"/>
    <w:rsid w:val="00D37854"/>
    <w:rsid w:val="00D37877"/>
    <w:rsid w:val="00D37C1A"/>
    <w:rsid w:val="00D37D41"/>
    <w:rsid w:val="00D37D6F"/>
    <w:rsid w:val="00D37E86"/>
    <w:rsid w:val="00D40029"/>
    <w:rsid w:val="00D4046E"/>
    <w:rsid w:val="00D404BC"/>
    <w:rsid w:val="00D406D7"/>
    <w:rsid w:val="00D40754"/>
    <w:rsid w:val="00D409B2"/>
    <w:rsid w:val="00D409CF"/>
    <w:rsid w:val="00D409D8"/>
    <w:rsid w:val="00D40DCE"/>
    <w:rsid w:val="00D40F4D"/>
    <w:rsid w:val="00D4120B"/>
    <w:rsid w:val="00D41468"/>
    <w:rsid w:val="00D415EA"/>
    <w:rsid w:val="00D41714"/>
    <w:rsid w:val="00D418AC"/>
    <w:rsid w:val="00D41A6F"/>
    <w:rsid w:val="00D41AD2"/>
    <w:rsid w:val="00D41ADA"/>
    <w:rsid w:val="00D41B63"/>
    <w:rsid w:val="00D41B98"/>
    <w:rsid w:val="00D41CC1"/>
    <w:rsid w:val="00D41E36"/>
    <w:rsid w:val="00D41FFF"/>
    <w:rsid w:val="00D4201C"/>
    <w:rsid w:val="00D421BD"/>
    <w:rsid w:val="00D4221E"/>
    <w:rsid w:val="00D42312"/>
    <w:rsid w:val="00D42349"/>
    <w:rsid w:val="00D425BC"/>
    <w:rsid w:val="00D42611"/>
    <w:rsid w:val="00D42647"/>
    <w:rsid w:val="00D4280B"/>
    <w:rsid w:val="00D42B04"/>
    <w:rsid w:val="00D42B86"/>
    <w:rsid w:val="00D42BE4"/>
    <w:rsid w:val="00D42D06"/>
    <w:rsid w:val="00D42DF8"/>
    <w:rsid w:val="00D42F68"/>
    <w:rsid w:val="00D4319D"/>
    <w:rsid w:val="00D432EB"/>
    <w:rsid w:val="00D4346E"/>
    <w:rsid w:val="00D43525"/>
    <w:rsid w:val="00D435ED"/>
    <w:rsid w:val="00D4371B"/>
    <w:rsid w:val="00D437A2"/>
    <w:rsid w:val="00D43985"/>
    <w:rsid w:val="00D439A9"/>
    <w:rsid w:val="00D439C3"/>
    <w:rsid w:val="00D43A1F"/>
    <w:rsid w:val="00D43A3D"/>
    <w:rsid w:val="00D43B1F"/>
    <w:rsid w:val="00D43B8C"/>
    <w:rsid w:val="00D43BFE"/>
    <w:rsid w:val="00D43CC7"/>
    <w:rsid w:val="00D43D2E"/>
    <w:rsid w:val="00D44042"/>
    <w:rsid w:val="00D4411D"/>
    <w:rsid w:val="00D44154"/>
    <w:rsid w:val="00D44338"/>
    <w:rsid w:val="00D4434B"/>
    <w:rsid w:val="00D4435D"/>
    <w:rsid w:val="00D44561"/>
    <w:rsid w:val="00D447F3"/>
    <w:rsid w:val="00D448EC"/>
    <w:rsid w:val="00D449B4"/>
    <w:rsid w:val="00D44BC9"/>
    <w:rsid w:val="00D44C5A"/>
    <w:rsid w:val="00D44C81"/>
    <w:rsid w:val="00D44CA9"/>
    <w:rsid w:val="00D44EA8"/>
    <w:rsid w:val="00D44FE3"/>
    <w:rsid w:val="00D4501D"/>
    <w:rsid w:val="00D45332"/>
    <w:rsid w:val="00D453C7"/>
    <w:rsid w:val="00D455D1"/>
    <w:rsid w:val="00D456D1"/>
    <w:rsid w:val="00D457BF"/>
    <w:rsid w:val="00D45854"/>
    <w:rsid w:val="00D45942"/>
    <w:rsid w:val="00D45970"/>
    <w:rsid w:val="00D45ADC"/>
    <w:rsid w:val="00D45B4F"/>
    <w:rsid w:val="00D45BF8"/>
    <w:rsid w:val="00D45C70"/>
    <w:rsid w:val="00D45DB8"/>
    <w:rsid w:val="00D45EAA"/>
    <w:rsid w:val="00D45F01"/>
    <w:rsid w:val="00D45F69"/>
    <w:rsid w:val="00D46113"/>
    <w:rsid w:val="00D46356"/>
    <w:rsid w:val="00D463B8"/>
    <w:rsid w:val="00D464B2"/>
    <w:rsid w:val="00D4664A"/>
    <w:rsid w:val="00D466BC"/>
    <w:rsid w:val="00D46841"/>
    <w:rsid w:val="00D46A29"/>
    <w:rsid w:val="00D46B84"/>
    <w:rsid w:val="00D46BBA"/>
    <w:rsid w:val="00D46D6C"/>
    <w:rsid w:val="00D46E11"/>
    <w:rsid w:val="00D46F71"/>
    <w:rsid w:val="00D470D4"/>
    <w:rsid w:val="00D47394"/>
    <w:rsid w:val="00D476E4"/>
    <w:rsid w:val="00D47A98"/>
    <w:rsid w:val="00D47B0B"/>
    <w:rsid w:val="00D47B86"/>
    <w:rsid w:val="00D47BFA"/>
    <w:rsid w:val="00D47C57"/>
    <w:rsid w:val="00D47DFD"/>
    <w:rsid w:val="00D47E7D"/>
    <w:rsid w:val="00D502AB"/>
    <w:rsid w:val="00D5059D"/>
    <w:rsid w:val="00D506B6"/>
    <w:rsid w:val="00D50714"/>
    <w:rsid w:val="00D50805"/>
    <w:rsid w:val="00D508F5"/>
    <w:rsid w:val="00D509D1"/>
    <w:rsid w:val="00D50BEB"/>
    <w:rsid w:val="00D50CBD"/>
    <w:rsid w:val="00D50F92"/>
    <w:rsid w:val="00D50FA4"/>
    <w:rsid w:val="00D51069"/>
    <w:rsid w:val="00D510B7"/>
    <w:rsid w:val="00D51175"/>
    <w:rsid w:val="00D5117C"/>
    <w:rsid w:val="00D511D5"/>
    <w:rsid w:val="00D51270"/>
    <w:rsid w:val="00D51304"/>
    <w:rsid w:val="00D5151D"/>
    <w:rsid w:val="00D5176D"/>
    <w:rsid w:val="00D517E4"/>
    <w:rsid w:val="00D519CA"/>
    <w:rsid w:val="00D51A7F"/>
    <w:rsid w:val="00D51A9D"/>
    <w:rsid w:val="00D51B95"/>
    <w:rsid w:val="00D51BF0"/>
    <w:rsid w:val="00D51C0D"/>
    <w:rsid w:val="00D51CBC"/>
    <w:rsid w:val="00D51F1D"/>
    <w:rsid w:val="00D51F45"/>
    <w:rsid w:val="00D51FBA"/>
    <w:rsid w:val="00D5212E"/>
    <w:rsid w:val="00D521C5"/>
    <w:rsid w:val="00D523D8"/>
    <w:rsid w:val="00D5269E"/>
    <w:rsid w:val="00D5270D"/>
    <w:rsid w:val="00D52949"/>
    <w:rsid w:val="00D52A8E"/>
    <w:rsid w:val="00D52CD6"/>
    <w:rsid w:val="00D52DAC"/>
    <w:rsid w:val="00D52E31"/>
    <w:rsid w:val="00D52EE4"/>
    <w:rsid w:val="00D5341E"/>
    <w:rsid w:val="00D5357E"/>
    <w:rsid w:val="00D53649"/>
    <w:rsid w:val="00D53680"/>
    <w:rsid w:val="00D536EA"/>
    <w:rsid w:val="00D5370E"/>
    <w:rsid w:val="00D539E0"/>
    <w:rsid w:val="00D53A05"/>
    <w:rsid w:val="00D53C5E"/>
    <w:rsid w:val="00D53D3A"/>
    <w:rsid w:val="00D53DC7"/>
    <w:rsid w:val="00D53E11"/>
    <w:rsid w:val="00D53E5F"/>
    <w:rsid w:val="00D54040"/>
    <w:rsid w:val="00D541A4"/>
    <w:rsid w:val="00D542C7"/>
    <w:rsid w:val="00D54448"/>
    <w:rsid w:val="00D54479"/>
    <w:rsid w:val="00D54480"/>
    <w:rsid w:val="00D544A9"/>
    <w:rsid w:val="00D545D4"/>
    <w:rsid w:val="00D5473E"/>
    <w:rsid w:val="00D54789"/>
    <w:rsid w:val="00D54AFF"/>
    <w:rsid w:val="00D54B30"/>
    <w:rsid w:val="00D54CA5"/>
    <w:rsid w:val="00D54DD3"/>
    <w:rsid w:val="00D54E5E"/>
    <w:rsid w:val="00D5503E"/>
    <w:rsid w:val="00D55134"/>
    <w:rsid w:val="00D552AA"/>
    <w:rsid w:val="00D555D0"/>
    <w:rsid w:val="00D5577F"/>
    <w:rsid w:val="00D55987"/>
    <w:rsid w:val="00D559CE"/>
    <w:rsid w:val="00D55B46"/>
    <w:rsid w:val="00D55CE7"/>
    <w:rsid w:val="00D5603D"/>
    <w:rsid w:val="00D560C2"/>
    <w:rsid w:val="00D5619C"/>
    <w:rsid w:val="00D561D9"/>
    <w:rsid w:val="00D562BA"/>
    <w:rsid w:val="00D56382"/>
    <w:rsid w:val="00D563FE"/>
    <w:rsid w:val="00D56424"/>
    <w:rsid w:val="00D56691"/>
    <w:rsid w:val="00D56774"/>
    <w:rsid w:val="00D5677E"/>
    <w:rsid w:val="00D567DF"/>
    <w:rsid w:val="00D5680A"/>
    <w:rsid w:val="00D569B4"/>
    <w:rsid w:val="00D56BB9"/>
    <w:rsid w:val="00D56BE3"/>
    <w:rsid w:val="00D56C7A"/>
    <w:rsid w:val="00D56D3D"/>
    <w:rsid w:val="00D56E29"/>
    <w:rsid w:val="00D57268"/>
    <w:rsid w:val="00D572DA"/>
    <w:rsid w:val="00D57496"/>
    <w:rsid w:val="00D57A69"/>
    <w:rsid w:val="00D57D58"/>
    <w:rsid w:val="00D57E00"/>
    <w:rsid w:val="00D57E7F"/>
    <w:rsid w:val="00D57E9D"/>
    <w:rsid w:val="00D6015F"/>
    <w:rsid w:val="00D602D2"/>
    <w:rsid w:val="00D603B9"/>
    <w:rsid w:val="00D603D9"/>
    <w:rsid w:val="00D6044C"/>
    <w:rsid w:val="00D6046F"/>
    <w:rsid w:val="00D60559"/>
    <w:rsid w:val="00D60725"/>
    <w:rsid w:val="00D607F3"/>
    <w:rsid w:val="00D60914"/>
    <w:rsid w:val="00D60B0B"/>
    <w:rsid w:val="00D60B43"/>
    <w:rsid w:val="00D60B8B"/>
    <w:rsid w:val="00D60BDF"/>
    <w:rsid w:val="00D60C0B"/>
    <w:rsid w:val="00D60C75"/>
    <w:rsid w:val="00D60CE6"/>
    <w:rsid w:val="00D60D44"/>
    <w:rsid w:val="00D60E35"/>
    <w:rsid w:val="00D60E64"/>
    <w:rsid w:val="00D60EA6"/>
    <w:rsid w:val="00D60FD0"/>
    <w:rsid w:val="00D61005"/>
    <w:rsid w:val="00D6133F"/>
    <w:rsid w:val="00D61360"/>
    <w:rsid w:val="00D613B2"/>
    <w:rsid w:val="00D61454"/>
    <w:rsid w:val="00D61530"/>
    <w:rsid w:val="00D6171A"/>
    <w:rsid w:val="00D61C19"/>
    <w:rsid w:val="00D61CFF"/>
    <w:rsid w:val="00D61E6D"/>
    <w:rsid w:val="00D61EAD"/>
    <w:rsid w:val="00D61F0A"/>
    <w:rsid w:val="00D61F97"/>
    <w:rsid w:val="00D6211E"/>
    <w:rsid w:val="00D62150"/>
    <w:rsid w:val="00D62293"/>
    <w:rsid w:val="00D62418"/>
    <w:rsid w:val="00D624B5"/>
    <w:rsid w:val="00D62533"/>
    <w:rsid w:val="00D62561"/>
    <w:rsid w:val="00D62612"/>
    <w:rsid w:val="00D62694"/>
    <w:rsid w:val="00D62738"/>
    <w:rsid w:val="00D627A5"/>
    <w:rsid w:val="00D62900"/>
    <w:rsid w:val="00D629E6"/>
    <w:rsid w:val="00D62C42"/>
    <w:rsid w:val="00D62D37"/>
    <w:rsid w:val="00D62EB2"/>
    <w:rsid w:val="00D62ECE"/>
    <w:rsid w:val="00D62F84"/>
    <w:rsid w:val="00D62FF8"/>
    <w:rsid w:val="00D63059"/>
    <w:rsid w:val="00D63150"/>
    <w:rsid w:val="00D63369"/>
    <w:rsid w:val="00D633E9"/>
    <w:rsid w:val="00D6346B"/>
    <w:rsid w:val="00D6355F"/>
    <w:rsid w:val="00D63565"/>
    <w:rsid w:val="00D63588"/>
    <w:rsid w:val="00D6361D"/>
    <w:rsid w:val="00D637E3"/>
    <w:rsid w:val="00D63889"/>
    <w:rsid w:val="00D63B25"/>
    <w:rsid w:val="00D63E89"/>
    <w:rsid w:val="00D63F8C"/>
    <w:rsid w:val="00D6427D"/>
    <w:rsid w:val="00D64378"/>
    <w:rsid w:val="00D64428"/>
    <w:rsid w:val="00D644CF"/>
    <w:rsid w:val="00D645FC"/>
    <w:rsid w:val="00D6493A"/>
    <w:rsid w:val="00D64993"/>
    <w:rsid w:val="00D64A6D"/>
    <w:rsid w:val="00D64B78"/>
    <w:rsid w:val="00D64D1E"/>
    <w:rsid w:val="00D64EB1"/>
    <w:rsid w:val="00D65046"/>
    <w:rsid w:val="00D6511E"/>
    <w:rsid w:val="00D651DA"/>
    <w:rsid w:val="00D65416"/>
    <w:rsid w:val="00D6572A"/>
    <w:rsid w:val="00D65874"/>
    <w:rsid w:val="00D659FF"/>
    <w:rsid w:val="00D65AD4"/>
    <w:rsid w:val="00D65BA4"/>
    <w:rsid w:val="00D65E6D"/>
    <w:rsid w:val="00D65EA3"/>
    <w:rsid w:val="00D65FB8"/>
    <w:rsid w:val="00D6609C"/>
    <w:rsid w:val="00D660BA"/>
    <w:rsid w:val="00D661C3"/>
    <w:rsid w:val="00D66555"/>
    <w:rsid w:val="00D6657D"/>
    <w:rsid w:val="00D66654"/>
    <w:rsid w:val="00D6670C"/>
    <w:rsid w:val="00D66840"/>
    <w:rsid w:val="00D668F9"/>
    <w:rsid w:val="00D66B23"/>
    <w:rsid w:val="00D66D75"/>
    <w:rsid w:val="00D66F14"/>
    <w:rsid w:val="00D67088"/>
    <w:rsid w:val="00D67142"/>
    <w:rsid w:val="00D67296"/>
    <w:rsid w:val="00D672C4"/>
    <w:rsid w:val="00D6731D"/>
    <w:rsid w:val="00D67372"/>
    <w:rsid w:val="00D6769F"/>
    <w:rsid w:val="00D679F7"/>
    <w:rsid w:val="00D67B4E"/>
    <w:rsid w:val="00D67BA1"/>
    <w:rsid w:val="00D70209"/>
    <w:rsid w:val="00D7034B"/>
    <w:rsid w:val="00D70418"/>
    <w:rsid w:val="00D70480"/>
    <w:rsid w:val="00D70489"/>
    <w:rsid w:val="00D704CF"/>
    <w:rsid w:val="00D70782"/>
    <w:rsid w:val="00D707C9"/>
    <w:rsid w:val="00D7083C"/>
    <w:rsid w:val="00D708A2"/>
    <w:rsid w:val="00D70958"/>
    <w:rsid w:val="00D7099D"/>
    <w:rsid w:val="00D70A4C"/>
    <w:rsid w:val="00D70AD3"/>
    <w:rsid w:val="00D70B1D"/>
    <w:rsid w:val="00D70B9F"/>
    <w:rsid w:val="00D70C04"/>
    <w:rsid w:val="00D7108F"/>
    <w:rsid w:val="00D710BE"/>
    <w:rsid w:val="00D71213"/>
    <w:rsid w:val="00D712CE"/>
    <w:rsid w:val="00D713DE"/>
    <w:rsid w:val="00D71408"/>
    <w:rsid w:val="00D71423"/>
    <w:rsid w:val="00D714B2"/>
    <w:rsid w:val="00D714FD"/>
    <w:rsid w:val="00D715A5"/>
    <w:rsid w:val="00D716E5"/>
    <w:rsid w:val="00D71A03"/>
    <w:rsid w:val="00D71AF1"/>
    <w:rsid w:val="00D71CE8"/>
    <w:rsid w:val="00D71CF7"/>
    <w:rsid w:val="00D71D35"/>
    <w:rsid w:val="00D71D41"/>
    <w:rsid w:val="00D71D9D"/>
    <w:rsid w:val="00D71F59"/>
    <w:rsid w:val="00D71F8A"/>
    <w:rsid w:val="00D72038"/>
    <w:rsid w:val="00D7206C"/>
    <w:rsid w:val="00D720DF"/>
    <w:rsid w:val="00D72296"/>
    <w:rsid w:val="00D72317"/>
    <w:rsid w:val="00D72591"/>
    <w:rsid w:val="00D7261A"/>
    <w:rsid w:val="00D72877"/>
    <w:rsid w:val="00D72905"/>
    <w:rsid w:val="00D7299F"/>
    <w:rsid w:val="00D729BF"/>
    <w:rsid w:val="00D72ADD"/>
    <w:rsid w:val="00D72D22"/>
    <w:rsid w:val="00D72E59"/>
    <w:rsid w:val="00D72F2E"/>
    <w:rsid w:val="00D72F4E"/>
    <w:rsid w:val="00D7320A"/>
    <w:rsid w:val="00D7328A"/>
    <w:rsid w:val="00D732F7"/>
    <w:rsid w:val="00D7342F"/>
    <w:rsid w:val="00D73435"/>
    <w:rsid w:val="00D734AA"/>
    <w:rsid w:val="00D735D2"/>
    <w:rsid w:val="00D738E8"/>
    <w:rsid w:val="00D73905"/>
    <w:rsid w:val="00D739BE"/>
    <w:rsid w:val="00D739F1"/>
    <w:rsid w:val="00D73A0D"/>
    <w:rsid w:val="00D73BE6"/>
    <w:rsid w:val="00D73CBC"/>
    <w:rsid w:val="00D73D68"/>
    <w:rsid w:val="00D73E30"/>
    <w:rsid w:val="00D73E3E"/>
    <w:rsid w:val="00D74393"/>
    <w:rsid w:val="00D743B3"/>
    <w:rsid w:val="00D743EB"/>
    <w:rsid w:val="00D7444F"/>
    <w:rsid w:val="00D7460B"/>
    <w:rsid w:val="00D74795"/>
    <w:rsid w:val="00D747AB"/>
    <w:rsid w:val="00D74817"/>
    <w:rsid w:val="00D74840"/>
    <w:rsid w:val="00D748ED"/>
    <w:rsid w:val="00D749B8"/>
    <w:rsid w:val="00D74B2A"/>
    <w:rsid w:val="00D74B97"/>
    <w:rsid w:val="00D751C0"/>
    <w:rsid w:val="00D75255"/>
    <w:rsid w:val="00D7536C"/>
    <w:rsid w:val="00D753D7"/>
    <w:rsid w:val="00D755A8"/>
    <w:rsid w:val="00D758B8"/>
    <w:rsid w:val="00D75945"/>
    <w:rsid w:val="00D759E1"/>
    <w:rsid w:val="00D75AE3"/>
    <w:rsid w:val="00D75CC9"/>
    <w:rsid w:val="00D75D61"/>
    <w:rsid w:val="00D75D76"/>
    <w:rsid w:val="00D76165"/>
    <w:rsid w:val="00D76166"/>
    <w:rsid w:val="00D76395"/>
    <w:rsid w:val="00D76405"/>
    <w:rsid w:val="00D7659D"/>
    <w:rsid w:val="00D7660F"/>
    <w:rsid w:val="00D766AA"/>
    <w:rsid w:val="00D76718"/>
    <w:rsid w:val="00D76773"/>
    <w:rsid w:val="00D76897"/>
    <w:rsid w:val="00D7692A"/>
    <w:rsid w:val="00D76946"/>
    <w:rsid w:val="00D76A32"/>
    <w:rsid w:val="00D76BE7"/>
    <w:rsid w:val="00D76C20"/>
    <w:rsid w:val="00D76CBD"/>
    <w:rsid w:val="00D76D4A"/>
    <w:rsid w:val="00D76DA3"/>
    <w:rsid w:val="00D76DB7"/>
    <w:rsid w:val="00D76DC0"/>
    <w:rsid w:val="00D76DF1"/>
    <w:rsid w:val="00D772B5"/>
    <w:rsid w:val="00D772CF"/>
    <w:rsid w:val="00D77401"/>
    <w:rsid w:val="00D77480"/>
    <w:rsid w:val="00D77524"/>
    <w:rsid w:val="00D7765B"/>
    <w:rsid w:val="00D7774F"/>
    <w:rsid w:val="00D777B4"/>
    <w:rsid w:val="00D77A14"/>
    <w:rsid w:val="00D77A46"/>
    <w:rsid w:val="00D77A66"/>
    <w:rsid w:val="00D77BE2"/>
    <w:rsid w:val="00D77C59"/>
    <w:rsid w:val="00D80207"/>
    <w:rsid w:val="00D802E3"/>
    <w:rsid w:val="00D8034F"/>
    <w:rsid w:val="00D808A6"/>
    <w:rsid w:val="00D80AE2"/>
    <w:rsid w:val="00D80CDA"/>
    <w:rsid w:val="00D80DF4"/>
    <w:rsid w:val="00D80E43"/>
    <w:rsid w:val="00D80FFC"/>
    <w:rsid w:val="00D81138"/>
    <w:rsid w:val="00D81186"/>
    <w:rsid w:val="00D814C1"/>
    <w:rsid w:val="00D8168A"/>
    <w:rsid w:val="00D8198B"/>
    <w:rsid w:val="00D81AD6"/>
    <w:rsid w:val="00D81B0D"/>
    <w:rsid w:val="00D81DEA"/>
    <w:rsid w:val="00D82019"/>
    <w:rsid w:val="00D8203D"/>
    <w:rsid w:val="00D8223B"/>
    <w:rsid w:val="00D82361"/>
    <w:rsid w:val="00D82392"/>
    <w:rsid w:val="00D8243C"/>
    <w:rsid w:val="00D82451"/>
    <w:rsid w:val="00D8247A"/>
    <w:rsid w:val="00D824A5"/>
    <w:rsid w:val="00D826DD"/>
    <w:rsid w:val="00D8274C"/>
    <w:rsid w:val="00D827EB"/>
    <w:rsid w:val="00D8288C"/>
    <w:rsid w:val="00D82909"/>
    <w:rsid w:val="00D829E7"/>
    <w:rsid w:val="00D82A8A"/>
    <w:rsid w:val="00D82CBF"/>
    <w:rsid w:val="00D82CCC"/>
    <w:rsid w:val="00D82D12"/>
    <w:rsid w:val="00D82D59"/>
    <w:rsid w:val="00D82D80"/>
    <w:rsid w:val="00D83140"/>
    <w:rsid w:val="00D83258"/>
    <w:rsid w:val="00D8328A"/>
    <w:rsid w:val="00D83543"/>
    <w:rsid w:val="00D835F5"/>
    <w:rsid w:val="00D8364E"/>
    <w:rsid w:val="00D836FA"/>
    <w:rsid w:val="00D838B5"/>
    <w:rsid w:val="00D838D3"/>
    <w:rsid w:val="00D83901"/>
    <w:rsid w:val="00D8393C"/>
    <w:rsid w:val="00D83A74"/>
    <w:rsid w:val="00D83A92"/>
    <w:rsid w:val="00D83AA0"/>
    <w:rsid w:val="00D83C06"/>
    <w:rsid w:val="00D83C42"/>
    <w:rsid w:val="00D83D38"/>
    <w:rsid w:val="00D83E67"/>
    <w:rsid w:val="00D83EE2"/>
    <w:rsid w:val="00D83F2D"/>
    <w:rsid w:val="00D83FD9"/>
    <w:rsid w:val="00D843C1"/>
    <w:rsid w:val="00D8451A"/>
    <w:rsid w:val="00D84620"/>
    <w:rsid w:val="00D846AA"/>
    <w:rsid w:val="00D846B6"/>
    <w:rsid w:val="00D846DB"/>
    <w:rsid w:val="00D8470A"/>
    <w:rsid w:val="00D847B8"/>
    <w:rsid w:val="00D847D1"/>
    <w:rsid w:val="00D84834"/>
    <w:rsid w:val="00D84845"/>
    <w:rsid w:val="00D8486D"/>
    <w:rsid w:val="00D84871"/>
    <w:rsid w:val="00D8490F"/>
    <w:rsid w:val="00D84997"/>
    <w:rsid w:val="00D84A9A"/>
    <w:rsid w:val="00D84C0F"/>
    <w:rsid w:val="00D84C96"/>
    <w:rsid w:val="00D84CA8"/>
    <w:rsid w:val="00D84DCA"/>
    <w:rsid w:val="00D84E5D"/>
    <w:rsid w:val="00D85074"/>
    <w:rsid w:val="00D850ED"/>
    <w:rsid w:val="00D85365"/>
    <w:rsid w:val="00D854E5"/>
    <w:rsid w:val="00D856FB"/>
    <w:rsid w:val="00D85870"/>
    <w:rsid w:val="00D85B88"/>
    <w:rsid w:val="00D85D14"/>
    <w:rsid w:val="00D85E36"/>
    <w:rsid w:val="00D85E3B"/>
    <w:rsid w:val="00D8607F"/>
    <w:rsid w:val="00D86397"/>
    <w:rsid w:val="00D8645F"/>
    <w:rsid w:val="00D865A6"/>
    <w:rsid w:val="00D86624"/>
    <w:rsid w:val="00D86643"/>
    <w:rsid w:val="00D8671E"/>
    <w:rsid w:val="00D8682F"/>
    <w:rsid w:val="00D868B3"/>
    <w:rsid w:val="00D868D0"/>
    <w:rsid w:val="00D8693C"/>
    <w:rsid w:val="00D869C9"/>
    <w:rsid w:val="00D869F1"/>
    <w:rsid w:val="00D86BD3"/>
    <w:rsid w:val="00D86BF7"/>
    <w:rsid w:val="00D86C77"/>
    <w:rsid w:val="00D86CAD"/>
    <w:rsid w:val="00D86DBA"/>
    <w:rsid w:val="00D8736B"/>
    <w:rsid w:val="00D8762E"/>
    <w:rsid w:val="00D87638"/>
    <w:rsid w:val="00D87660"/>
    <w:rsid w:val="00D876FD"/>
    <w:rsid w:val="00D87799"/>
    <w:rsid w:val="00D877D9"/>
    <w:rsid w:val="00D87B2D"/>
    <w:rsid w:val="00D87B7F"/>
    <w:rsid w:val="00D87D9C"/>
    <w:rsid w:val="00D87EC1"/>
    <w:rsid w:val="00D87F00"/>
    <w:rsid w:val="00D90017"/>
    <w:rsid w:val="00D900ED"/>
    <w:rsid w:val="00D900F8"/>
    <w:rsid w:val="00D9018E"/>
    <w:rsid w:val="00D90253"/>
    <w:rsid w:val="00D90580"/>
    <w:rsid w:val="00D907D2"/>
    <w:rsid w:val="00D90BA1"/>
    <w:rsid w:val="00D90CF0"/>
    <w:rsid w:val="00D90F3C"/>
    <w:rsid w:val="00D91075"/>
    <w:rsid w:val="00D9124C"/>
    <w:rsid w:val="00D91380"/>
    <w:rsid w:val="00D91451"/>
    <w:rsid w:val="00D914D8"/>
    <w:rsid w:val="00D915FA"/>
    <w:rsid w:val="00D916D8"/>
    <w:rsid w:val="00D9185D"/>
    <w:rsid w:val="00D91981"/>
    <w:rsid w:val="00D91DCE"/>
    <w:rsid w:val="00D91F65"/>
    <w:rsid w:val="00D92248"/>
    <w:rsid w:val="00D926BC"/>
    <w:rsid w:val="00D9272A"/>
    <w:rsid w:val="00D92832"/>
    <w:rsid w:val="00D928EE"/>
    <w:rsid w:val="00D929C1"/>
    <w:rsid w:val="00D929F0"/>
    <w:rsid w:val="00D92E7A"/>
    <w:rsid w:val="00D9309C"/>
    <w:rsid w:val="00D930C4"/>
    <w:rsid w:val="00D9317F"/>
    <w:rsid w:val="00D9324C"/>
    <w:rsid w:val="00D933CF"/>
    <w:rsid w:val="00D934D5"/>
    <w:rsid w:val="00D937A4"/>
    <w:rsid w:val="00D93A4A"/>
    <w:rsid w:val="00D93BD0"/>
    <w:rsid w:val="00D9408E"/>
    <w:rsid w:val="00D942F0"/>
    <w:rsid w:val="00D94513"/>
    <w:rsid w:val="00D945B3"/>
    <w:rsid w:val="00D946B3"/>
    <w:rsid w:val="00D94739"/>
    <w:rsid w:val="00D94859"/>
    <w:rsid w:val="00D948E1"/>
    <w:rsid w:val="00D94A20"/>
    <w:rsid w:val="00D94AF0"/>
    <w:rsid w:val="00D94B6B"/>
    <w:rsid w:val="00D94D16"/>
    <w:rsid w:val="00D94D6E"/>
    <w:rsid w:val="00D94D94"/>
    <w:rsid w:val="00D94FD2"/>
    <w:rsid w:val="00D9501C"/>
    <w:rsid w:val="00D9507D"/>
    <w:rsid w:val="00D95267"/>
    <w:rsid w:val="00D954A4"/>
    <w:rsid w:val="00D955C0"/>
    <w:rsid w:val="00D9593E"/>
    <w:rsid w:val="00D95BDC"/>
    <w:rsid w:val="00D95D5C"/>
    <w:rsid w:val="00D95EBE"/>
    <w:rsid w:val="00D95EC0"/>
    <w:rsid w:val="00D95F00"/>
    <w:rsid w:val="00D95F8F"/>
    <w:rsid w:val="00D960B7"/>
    <w:rsid w:val="00D9634D"/>
    <w:rsid w:val="00D9640F"/>
    <w:rsid w:val="00D965AD"/>
    <w:rsid w:val="00D96649"/>
    <w:rsid w:val="00D96697"/>
    <w:rsid w:val="00D967CA"/>
    <w:rsid w:val="00D96877"/>
    <w:rsid w:val="00D96A66"/>
    <w:rsid w:val="00D96EA1"/>
    <w:rsid w:val="00D96F3C"/>
    <w:rsid w:val="00D96FCC"/>
    <w:rsid w:val="00D9704B"/>
    <w:rsid w:val="00D9706D"/>
    <w:rsid w:val="00D97081"/>
    <w:rsid w:val="00D971E7"/>
    <w:rsid w:val="00D972D6"/>
    <w:rsid w:val="00D9731F"/>
    <w:rsid w:val="00D975B5"/>
    <w:rsid w:val="00D977E9"/>
    <w:rsid w:val="00D97995"/>
    <w:rsid w:val="00D97C2B"/>
    <w:rsid w:val="00D97CD9"/>
    <w:rsid w:val="00D97D10"/>
    <w:rsid w:val="00D97EA1"/>
    <w:rsid w:val="00D97EBC"/>
    <w:rsid w:val="00D97F6C"/>
    <w:rsid w:val="00DA007B"/>
    <w:rsid w:val="00DA00C2"/>
    <w:rsid w:val="00DA00E5"/>
    <w:rsid w:val="00DA0102"/>
    <w:rsid w:val="00DA01B5"/>
    <w:rsid w:val="00DA0379"/>
    <w:rsid w:val="00DA0436"/>
    <w:rsid w:val="00DA0673"/>
    <w:rsid w:val="00DA0863"/>
    <w:rsid w:val="00DA0CE4"/>
    <w:rsid w:val="00DA0FA6"/>
    <w:rsid w:val="00DA10A8"/>
    <w:rsid w:val="00DA11C1"/>
    <w:rsid w:val="00DA1293"/>
    <w:rsid w:val="00DA12E5"/>
    <w:rsid w:val="00DA1625"/>
    <w:rsid w:val="00DA16A3"/>
    <w:rsid w:val="00DA17D6"/>
    <w:rsid w:val="00DA186B"/>
    <w:rsid w:val="00DA187F"/>
    <w:rsid w:val="00DA1885"/>
    <w:rsid w:val="00DA19E4"/>
    <w:rsid w:val="00DA1A85"/>
    <w:rsid w:val="00DA1CB5"/>
    <w:rsid w:val="00DA1CBA"/>
    <w:rsid w:val="00DA1E8C"/>
    <w:rsid w:val="00DA20B8"/>
    <w:rsid w:val="00DA213E"/>
    <w:rsid w:val="00DA2230"/>
    <w:rsid w:val="00DA265C"/>
    <w:rsid w:val="00DA266E"/>
    <w:rsid w:val="00DA26E8"/>
    <w:rsid w:val="00DA2724"/>
    <w:rsid w:val="00DA2749"/>
    <w:rsid w:val="00DA2836"/>
    <w:rsid w:val="00DA2845"/>
    <w:rsid w:val="00DA2949"/>
    <w:rsid w:val="00DA2AF8"/>
    <w:rsid w:val="00DA2DC3"/>
    <w:rsid w:val="00DA2F5E"/>
    <w:rsid w:val="00DA2F8C"/>
    <w:rsid w:val="00DA2FCF"/>
    <w:rsid w:val="00DA3005"/>
    <w:rsid w:val="00DA3342"/>
    <w:rsid w:val="00DA3385"/>
    <w:rsid w:val="00DA36BE"/>
    <w:rsid w:val="00DA3891"/>
    <w:rsid w:val="00DA38D3"/>
    <w:rsid w:val="00DA38FE"/>
    <w:rsid w:val="00DA3A22"/>
    <w:rsid w:val="00DA3B31"/>
    <w:rsid w:val="00DA3C05"/>
    <w:rsid w:val="00DA3EBA"/>
    <w:rsid w:val="00DA409B"/>
    <w:rsid w:val="00DA4240"/>
    <w:rsid w:val="00DA43F2"/>
    <w:rsid w:val="00DA45C7"/>
    <w:rsid w:val="00DA4640"/>
    <w:rsid w:val="00DA46AF"/>
    <w:rsid w:val="00DA46E7"/>
    <w:rsid w:val="00DA49CC"/>
    <w:rsid w:val="00DA4A46"/>
    <w:rsid w:val="00DA4B76"/>
    <w:rsid w:val="00DA4C0D"/>
    <w:rsid w:val="00DA4E32"/>
    <w:rsid w:val="00DA501F"/>
    <w:rsid w:val="00DA528C"/>
    <w:rsid w:val="00DA535A"/>
    <w:rsid w:val="00DA5384"/>
    <w:rsid w:val="00DA5463"/>
    <w:rsid w:val="00DA5491"/>
    <w:rsid w:val="00DA56A3"/>
    <w:rsid w:val="00DA5764"/>
    <w:rsid w:val="00DA5823"/>
    <w:rsid w:val="00DA585D"/>
    <w:rsid w:val="00DA5972"/>
    <w:rsid w:val="00DA599B"/>
    <w:rsid w:val="00DA5BD0"/>
    <w:rsid w:val="00DA5BF6"/>
    <w:rsid w:val="00DA5CA5"/>
    <w:rsid w:val="00DA5CED"/>
    <w:rsid w:val="00DA5CF9"/>
    <w:rsid w:val="00DA5D40"/>
    <w:rsid w:val="00DA5D9B"/>
    <w:rsid w:val="00DA5F4E"/>
    <w:rsid w:val="00DA5FF5"/>
    <w:rsid w:val="00DA6004"/>
    <w:rsid w:val="00DA60E5"/>
    <w:rsid w:val="00DA648D"/>
    <w:rsid w:val="00DA654D"/>
    <w:rsid w:val="00DA6975"/>
    <w:rsid w:val="00DA6AE7"/>
    <w:rsid w:val="00DA6B4D"/>
    <w:rsid w:val="00DA707D"/>
    <w:rsid w:val="00DA70BB"/>
    <w:rsid w:val="00DA7233"/>
    <w:rsid w:val="00DA7413"/>
    <w:rsid w:val="00DA747B"/>
    <w:rsid w:val="00DA74AC"/>
    <w:rsid w:val="00DA74FC"/>
    <w:rsid w:val="00DA756C"/>
    <w:rsid w:val="00DA75F1"/>
    <w:rsid w:val="00DA7710"/>
    <w:rsid w:val="00DA7773"/>
    <w:rsid w:val="00DA7783"/>
    <w:rsid w:val="00DA7897"/>
    <w:rsid w:val="00DA78E6"/>
    <w:rsid w:val="00DA792B"/>
    <w:rsid w:val="00DA79F0"/>
    <w:rsid w:val="00DA7AA2"/>
    <w:rsid w:val="00DA7B2C"/>
    <w:rsid w:val="00DA7BC1"/>
    <w:rsid w:val="00DA7BD5"/>
    <w:rsid w:val="00DB0027"/>
    <w:rsid w:val="00DB00E3"/>
    <w:rsid w:val="00DB019E"/>
    <w:rsid w:val="00DB0397"/>
    <w:rsid w:val="00DB050F"/>
    <w:rsid w:val="00DB0576"/>
    <w:rsid w:val="00DB06A7"/>
    <w:rsid w:val="00DB06F8"/>
    <w:rsid w:val="00DB071A"/>
    <w:rsid w:val="00DB075C"/>
    <w:rsid w:val="00DB075F"/>
    <w:rsid w:val="00DB07E4"/>
    <w:rsid w:val="00DB07F5"/>
    <w:rsid w:val="00DB086A"/>
    <w:rsid w:val="00DB0899"/>
    <w:rsid w:val="00DB093D"/>
    <w:rsid w:val="00DB09DD"/>
    <w:rsid w:val="00DB0B01"/>
    <w:rsid w:val="00DB0C10"/>
    <w:rsid w:val="00DB0D3D"/>
    <w:rsid w:val="00DB10AF"/>
    <w:rsid w:val="00DB115A"/>
    <w:rsid w:val="00DB1260"/>
    <w:rsid w:val="00DB199D"/>
    <w:rsid w:val="00DB1AC0"/>
    <w:rsid w:val="00DB1C12"/>
    <w:rsid w:val="00DB1D9F"/>
    <w:rsid w:val="00DB1DC6"/>
    <w:rsid w:val="00DB1DFB"/>
    <w:rsid w:val="00DB2189"/>
    <w:rsid w:val="00DB23AD"/>
    <w:rsid w:val="00DB2448"/>
    <w:rsid w:val="00DB259E"/>
    <w:rsid w:val="00DB25B4"/>
    <w:rsid w:val="00DB25E7"/>
    <w:rsid w:val="00DB26DF"/>
    <w:rsid w:val="00DB26F3"/>
    <w:rsid w:val="00DB2787"/>
    <w:rsid w:val="00DB282F"/>
    <w:rsid w:val="00DB28C6"/>
    <w:rsid w:val="00DB29FF"/>
    <w:rsid w:val="00DB2B25"/>
    <w:rsid w:val="00DB3072"/>
    <w:rsid w:val="00DB31BC"/>
    <w:rsid w:val="00DB321B"/>
    <w:rsid w:val="00DB34FA"/>
    <w:rsid w:val="00DB350A"/>
    <w:rsid w:val="00DB3681"/>
    <w:rsid w:val="00DB3693"/>
    <w:rsid w:val="00DB3723"/>
    <w:rsid w:val="00DB3796"/>
    <w:rsid w:val="00DB386F"/>
    <w:rsid w:val="00DB389C"/>
    <w:rsid w:val="00DB3AD3"/>
    <w:rsid w:val="00DB3B3B"/>
    <w:rsid w:val="00DB3E29"/>
    <w:rsid w:val="00DB3E55"/>
    <w:rsid w:val="00DB3EF4"/>
    <w:rsid w:val="00DB3F45"/>
    <w:rsid w:val="00DB4023"/>
    <w:rsid w:val="00DB40B3"/>
    <w:rsid w:val="00DB40C3"/>
    <w:rsid w:val="00DB421A"/>
    <w:rsid w:val="00DB42B9"/>
    <w:rsid w:val="00DB42E8"/>
    <w:rsid w:val="00DB446F"/>
    <w:rsid w:val="00DB448B"/>
    <w:rsid w:val="00DB45B5"/>
    <w:rsid w:val="00DB4752"/>
    <w:rsid w:val="00DB47E3"/>
    <w:rsid w:val="00DB47F8"/>
    <w:rsid w:val="00DB48DF"/>
    <w:rsid w:val="00DB4C2C"/>
    <w:rsid w:val="00DB4EE9"/>
    <w:rsid w:val="00DB4F3B"/>
    <w:rsid w:val="00DB50CE"/>
    <w:rsid w:val="00DB5201"/>
    <w:rsid w:val="00DB52A0"/>
    <w:rsid w:val="00DB5377"/>
    <w:rsid w:val="00DB5515"/>
    <w:rsid w:val="00DB553B"/>
    <w:rsid w:val="00DB55C6"/>
    <w:rsid w:val="00DB56F9"/>
    <w:rsid w:val="00DB572B"/>
    <w:rsid w:val="00DB5891"/>
    <w:rsid w:val="00DB5B87"/>
    <w:rsid w:val="00DB5DDC"/>
    <w:rsid w:val="00DB6301"/>
    <w:rsid w:val="00DB639D"/>
    <w:rsid w:val="00DB6445"/>
    <w:rsid w:val="00DB6462"/>
    <w:rsid w:val="00DB64AC"/>
    <w:rsid w:val="00DB6545"/>
    <w:rsid w:val="00DB656E"/>
    <w:rsid w:val="00DB66CB"/>
    <w:rsid w:val="00DB6722"/>
    <w:rsid w:val="00DB6742"/>
    <w:rsid w:val="00DB67E6"/>
    <w:rsid w:val="00DB67FB"/>
    <w:rsid w:val="00DB68D4"/>
    <w:rsid w:val="00DB68E4"/>
    <w:rsid w:val="00DB68F7"/>
    <w:rsid w:val="00DB6919"/>
    <w:rsid w:val="00DB6A3A"/>
    <w:rsid w:val="00DB6B02"/>
    <w:rsid w:val="00DB6B0A"/>
    <w:rsid w:val="00DB6BCB"/>
    <w:rsid w:val="00DB6D36"/>
    <w:rsid w:val="00DB6F1E"/>
    <w:rsid w:val="00DB6FB2"/>
    <w:rsid w:val="00DB7140"/>
    <w:rsid w:val="00DB719E"/>
    <w:rsid w:val="00DB723D"/>
    <w:rsid w:val="00DB723F"/>
    <w:rsid w:val="00DB7260"/>
    <w:rsid w:val="00DB72BF"/>
    <w:rsid w:val="00DB7651"/>
    <w:rsid w:val="00DB76AA"/>
    <w:rsid w:val="00DB7937"/>
    <w:rsid w:val="00DB79AE"/>
    <w:rsid w:val="00DB7BA0"/>
    <w:rsid w:val="00DB7BE3"/>
    <w:rsid w:val="00DB7C6A"/>
    <w:rsid w:val="00DB7DF1"/>
    <w:rsid w:val="00DC0097"/>
    <w:rsid w:val="00DC038C"/>
    <w:rsid w:val="00DC03FA"/>
    <w:rsid w:val="00DC04E1"/>
    <w:rsid w:val="00DC0568"/>
    <w:rsid w:val="00DC0634"/>
    <w:rsid w:val="00DC06AD"/>
    <w:rsid w:val="00DC07FA"/>
    <w:rsid w:val="00DC09D6"/>
    <w:rsid w:val="00DC0A1D"/>
    <w:rsid w:val="00DC0A5C"/>
    <w:rsid w:val="00DC0D04"/>
    <w:rsid w:val="00DC0DF8"/>
    <w:rsid w:val="00DC0F00"/>
    <w:rsid w:val="00DC1006"/>
    <w:rsid w:val="00DC117A"/>
    <w:rsid w:val="00DC1201"/>
    <w:rsid w:val="00DC13AB"/>
    <w:rsid w:val="00DC1613"/>
    <w:rsid w:val="00DC199D"/>
    <w:rsid w:val="00DC1AB3"/>
    <w:rsid w:val="00DC1B06"/>
    <w:rsid w:val="00DC1B49"/>
    <w:rsid w:val="00DC1B65"/>
    <w:rsid w:val="00DC1B95"/>
    <w:rsid w:val="00DC1E7F"/>
    <w:rsid w:val="00DC1F6A"/>
    <w:rsid w:val="00DC1FE7"/>
    <w:rsid w:val="00DC2068"/>
    <w:rsid w:val="00DC2123"/>
    <w:rsid w:val="00DC216B"/>
    <w:rsid w:val="00DC2370"/>
    <w:rsid w:val="00DC248E"/>
    <w:rsid w:val="00DC25ED"/>
    <w:rsid w:val="00DC2613"/>
    <w:rsid w:val="00DC27CB"/>
    <w:rsid w:val="00DC2D34"/>
    <w:rsid w:val="00DC2F73"/>
    <w:rsid w:val="00DC3142"/>
    <w:rsid w:val="00DC318F"/>
    <w:rsid w:val="00DC31D4"/>
    <w:rsid w:val="00DC323A"/>
    <w:rsid w:val="00DC341E"/>
    <w:rsid w:val="00DC3476"/>
    <w:rsid w:val="00DC35C0"/>
    <w:rsid w:val="00DC3683"/>
    <w:rsid w:val="00DC39F3"/>
    <w:rsid w:val="00DC3B1C"/>
    <w:rsid w:val="00DC3BF4"/>
    <w:rsid w:val="00DC3CDE"/>
    <w:rsid w:val="00DC3DB5"/>
    <w:rsid w:val="00DC3DE3"/>
    <w:rsid w:val="00DC3F66"/>
    <w:rsid w:val="00DC3FA0"/>
    <w:rsid w:val="00DC4046"/>
    <w:rsid w:val="00DC458D"/>
    <w:rsid w:val="00DC4963"/>
    <w:rsid w:val="00DC49D4"/>
    <w:rsid w:val="00DC49F6"/>
    <w:rsid w:val="00DC4BD2"/>
    <w:rsid w:val="00DC4D8C"/>
    <w:rsid w:val="00DC4DAE"/>
    <w:rsid w:val="00DC4E45"/>
    <w:rsid w:val="00DC50ED"/>
    <w:rsid w:val="00DC51CF"/>
    <w:rsid w:val="00DC52EB"/>
    <w:rsid w:val="00DC53AF"/>
    <w:rsid w:val="00DC581B"/>
    <w:rsid w:val="00DC581D"/>
    <w:rsid w:val="00DC5913"/>
    <w:rsid w:val="00DC59AC"/>
    <w:rsid w:val="00DC5AB3"/>
    <w:rsid w:val="00DC5E8B"/>
    <w:rsid w:val="00DC62B6"/>
    <w:rsid w:val="00DC65FC"/>
    <w:rsid w:val="00DC6750"/>
    <w:rsid w:val="00DC6753"/>
    <w:rsid w:val="00DC6806"/>
    <w:rsid w:val="00DC6A75"/>
    <w:rsid w:val="00DC6B63"/>
    <w:rsid w:val="00DC6DD9"/>
    <w:rsid w:val="00DC6EF3"/>
    <w:rsid w:val="00DC6FB3"/>
    <w:rsid w:val="00DC7059"/>
    <w:rsid w:val="00DC71BE"/>
    <w:rsid w:val="00DC73A3"/>
    <w:rsid w:val="00DC73D2"/>
    <w:rsid w:val="00DC73E9"/>
    <w:rsid w:val="00DC73F7"/>
    <w:rsid w:val="00DC7453"/>
    <w:rsid w:val="00DC74D4"/>
    <w:rsid w:val="00DC74F7"/>
    <w:rsid w:val="00DC77A6"/>
    <w:rsid w:val="00DC792D"/>
    <w:rsid w:val="00DC794B"/>
    <w:rsid w:val="00DC7ADE"/>
    <w:rsid w:val="00DC7B29"/>
    <w:rsid w:val="00DC7CD8"/>
    <w:rsid w:val="00DC7F63"/>
    <w:rsid w:val="00DD0054"/>
    <w:rsid w:val="00DD0140"/>
    <w:rsid w:val="00DD0168"/>
    <w:rsid w:val="00DD0188"/>
    <w:rsid w:val="00DD01A3"/>
    <w:rsid w:val="00DD067C"/>
    <w:rsid w:val="00DD071C"/>
    <w:rsid w:val="00DD0885"/>
    <w:rsid w:val="00DD08A0"/>
    <w:rsid w:val="00DD08C3"/>
    <w:rsid w:val="00DD094A"/>
    <w:rsid w:val="00DD09EE"/>
    <w:rsid w:val="00DD0A62"/>
    <w:rsid w:val="00DD0C1E"/>
    <w:rsid w:val="00DD0D0D"/>
    <w:rsid w:val="00DD0D8D"/>
    <w:rsid w:val="00DD11BE"/>
    <w:rsid w:val="00DD1329"/>
    <w:rsid w:val="00DD139F"/>
    <w:rsid w:val="00DD1524"/>
    <w:rsid w:val="00DD157E"/>
    <w:rsid w:val="00DD175C"/>
    <w:rsid w:val="00DD1977"/>
    <w:rsid w:val="00DD1B9F"/>
    <w:rsid w:val="00DD1CF6"/>
    <w:rsid w:val="00DD1D92"/>
    <w:rsid w:val="00DD1F30"/>
    <w:rsid w:val="00DD210C"/>
    <w:rsid w:val="00DD23F2"/>
    <w:rsid w:val="00DD244E"/>
    <w:rsid w:val="00DD259F"/>
    <w:rsid w:val="00DD25F5"/>
    <w:rsid w:val="00DD267F"/>
    <w:rsid w:val="00DD276D"/>
    <w:rsid w:val="00DD276E"/>
    <w:rsid w:val="00DD2826"/>
    <w:rsid w:val="00DD2A24"/>
    <w:rsid w:val="00DD2A40"/>
    <w:rsid w:val="00DD2B0E"/>
    <w:rsid w:val="00DD2B94"/>
    <w:rsid w:val="00DD2BC4"/>
    <w:rsid w:val="00DD2BEC"/>
    <w:rsid w:val="00DD2C85"/>
    <w:rsid w:val="00DD2F79"/>
    <w:rsid w:val="00DD30B7"/>
    <w:rsid w:val="00DD3130"/>
    <w:rsid w:val="00DD315D"/>
    <w:rsid w:val="00DD316B"/>
    <w:rsid w:val="00DD322E"/>
    <w:rsid w:val="00DD3506"/>
    <w:rsid w:val="00DD3544"/>
    <w:rsid w:val="00DD35EF"/>
    <w:rsid w:val="00DD3611"/>
    <w:rsid w:val="00DD37DC"/>
    <w:rsid w:val="00DD382C"/>
    <w:rsid w:val="00DD3894"/>
    <w:rsid w:val="00DD39F6"/>
    <w:rsid w:val="00DD3AFB"/>
    <w:rsid w:val="00DD3B8E"/>
    <w:rsid w:val="00DD3D50"/>
    <w:rsid w:val="00DD3DFE"/>
    <w:rsid w:val="00DD3F30"/>
    <w:rsid w:val="00DD3F32"/>
    <w:rsid w:val="00DD3FDE"/>
    <w:rsid w:val="00DD418A"/>
    <w:rsid w:val="00DD419A"/>
    <w:rsid w:val="00DD4276"/>
    <w:rsid w:val="00DD451C"/>
    <w:rsid w:val="00DD458D"/>
    <w:rsid w:val="00DD45AE"/>
    <w:rsid w:val="00DD45F7"/>
    <w:rsid w:val="00DD4626"/>
    <w:rsid w:val="00DD4855"/>
    <w:rsid w:val="00DD4A46"/>
    <w:rsid w:val="00DD4AFA"/>
    <w:rsid w:val="00DD4B69"/>
    <w:rsid w:val="00DD4B80"/>
    <w:rsid w:val="00DD4BA9"/>
    <w:rsid w:val="00DD4C45"/>
    <w:rsid w:val="00DD4D7F"/>
    <w:rsid w:val="00DD4E40"/>
    <w:rsid w:val="00DD4E7E"/>
    <w:rsid w:val="00DD4EEF"/>
    <w:rsid w:val="00DD50B6"/>
    <w:rsid w:val="00DD5233"/>
    <w:rsid w:val="00DD544B"/>
    <w:rsid w:val="00DD5550"/>
    <w:rsid w:val="00DD558A"/>
    <w:rsid w:val="00DD5A06"/>
    <w:rsid w:val="00DD5A91"/>
    <w:rsid w:val="00DD5B18"/>
    <w:rsid w:val="00DD5C0C"/>
    <w:rsid w:val="00DD5CB5"/>
    <w:rsid w:val="00DD5CE3"/>
    <w:rsid w:val="00DD5D50"/>
    <w:rsid w:val="00DD5DD6"/>
    <w:rsid w:val="00DD5E64"/>
    <w:rsid w:val="00DD62F2"/>
    <w:rsid w:val="00DD6492"/>
    <w:rsid w:val="00DD658C"/>
    <w:rsid w:val="00DD687B"/>
    <w:rsid w:val="00DD689E"/>
    <w:rsid w:val="00DD6B14"/>
    <w:rsid w:val="00DD6BCF"/>
    <w:rsid w:val="00DD6C79"/>
    <w:rsid w:val="00DD6CF2"/>
    <w:rsid w:val="00DD6D2A"/>
    <w:rsid w:val="00DD6D55"/>
    <w:rsid w:val="00DD6F57"/>
    <w:rsid w:val="00DD708D"/>
    <w:rsid w:val="00DD709C"/>
    <w:rsid w:val="00DD70C1"/>
    <w:rsid w:val="00DD70CC"/>
    <w:rsid w:val="00DD7149"/>
    <w:rsid w:val="00DD71F0"/>
    <w:rsid w:val="00DD7214"/>
    <w:rsid w:val="00DD735F"/>
    <w:rsid w:val="00DD7410"/>
    <w:rsid w:val="00DD751A"/>
    <w:rsid w:val="00DD79F0"/>
    <w:rsid w:val="00DD7E6F"/>
    <w:rsid w:val="00DE00B1"/>
    <w:rsid w:val="00DE00DE"/>
    <w:rsid w:val="00DE0892"/>
    <w:rsid w:val="00DE08CC"/>
    <w:rsid w:val="00DE0A85"/>
    <w:rsid w:val="00DE0A9C"/>
    <w:rsid w:val="00DE0AAF"/>
    <w:rsid w:val="00DE0AD2"/>
    <w:rsid w:val="00DE0B58"/>
    <w:rsid w:val="00DE0E80"/>
    <w:rsid w:val="00DE103E"/>
    <w:rsid w:val="00DE123E"/>
    <w:rsid w:val="00DE14F2"/>
    <w:rsid w:val="00DE1AEB"/>
    <w:rsid w:val="00DE1C23"/>
    <w:rsid w:val="00DE1D20"/>
    <w:rsid w:val="00DE1F04"/>
    <w:rsid w:val="00DE2134"/>
    <w:rsid w:val="00DE223B"/>
    <w:rsid w:val="00DE22CC"/>
    <w:rsid w:val="00DE233C"/>
    <w:rsid w:val="00DE236E"/>
    <w:rsid w:val="00DE2392"/>
    <w:rsid w:val="00DE24BB"/>
    <w:rsid w:val="00DE2641"/>
    <w:rsid w:val="00DE2662"/>
    <w:rsid w:val="00DE28A7"/>
    <w:rsid w:val="00DE2977"/>
    <w:rsid w:val="00DE29C8"/>
    <w:rsid w:val="00DE2ACC"/>
    <w:rsid w:val="00DE2AF4"/>
    <w:rsid w:val="00DE2BEA"/>
    <w:rsid w:val="00DE2E2F"/>
    <w:rsid w:val="00DE2E5E"/>
    <w:rsid w:val="00DE2F27"/>
    <w:rsid w:val="00DE301F"/>
    <w:rsid w:val="00DE353D"/>
    <w:rsid w:val="00DE35ED"/>
    <w:rsid w:val="00DE36D8"/>
    <w:rsid w:val="00DE371C"/>
    <w:rsid w:val="00DE3763"/>
    <w:rsid w:val="00DE3768"/>
    <w:rsid w:val="00DE3869"/>
    <w:rsid w:val="00DE39FC"/>
    <w:rsid w:val="00DE3A92"/>
    <w:rsid w:val="00DE3B09"/>
    <w:rsid w:val="00DE3B91"/>
    <w:rsid w:val="00DE3D6A"/>
    <w:rsid w:val="00DE3E1D"/>
    <w:rsid w:val="00DE3E6E"/>
    <w:rsid w:val="00DE409C"/>
    <w:rsid w:val="00DE419D"/>
    <w:rsid w:val="00DE428C"/>
    <w:rsid w:val="00DE4332"/>
    <w:rsid w:val="00DE442D"/>
    <w:rsid w:val="00DE4492"/>
    <w:rsid w:val="00DE4682"/>
    <w:rsid w:val="00DE476F"/>
    <w:rsid w:val="00DE4BB3"/>
    <w:rsid w:val="00DE4CBE"/>
    <w:rsid w:val="00DE4CFA"/>
    <w:rsid w:val="00DE4E50"/>
    <w:rsid w:val="00DE5191"/>
    <w:rsid w:val="00DE51A2"/>
    <w:rsid w:val="00DE5332"/>
    <w:rsid w:val="00DE535A"/>
    <w:rsid w:val="00DE536A"/>
    <w:rsid w:val="00DE5411"/>
    <w:rsid w:val="00DE558B"/>
    <w:rsid w:val="00DE5703"/>
    <w:rsid w:val="00DE578D"/>
    <w:rsid w:val="00DE5A02"/>
    <w:rsid w:val="00DE5C8C"/>
    <w:rsid w:val="00DE5CBB"/>
    <w:rsid w:val="00DE5EA1"/>
    <w:rsid w:val="00DE5F2A"/>
    <w:rsid w:val="00DE6004"/>
    <w:rsid w:val="00DE602A"/>
    <w:rsid w:val="00DE6042"/>
    <w:rsid w:val="00DE60B9"/>
    <w:rsid w:val="00DE60BA"/>
    <w:rsid w:val="00DE6392"/>
    <w:rsid w:val="00DE63F7"/>
    <w:rsid w:val="00DE6713"/>
    <w:rsid w:val="00DE6737"/>
    <w:rsid w:val="00DE6984"/>
    <w:rsid w:val="00DE6996"/>
    <w:rsid w:val="00DE6D59"/>
    <w:rsid w:val="00DE6E4C"/>
    <w:rsid w:val="00DE6EBE"/>
    <w:rsid w:val="00DE6F86"/>
    <w:rsid w:val="00DE6FF0"/>
    <w:rsid w:val="00DE707D"/>
    <w:rsid w:val="00DE7538"/>
    <w:rsid w:val="00DE759F"/>
    <w:rsid w:val="00DE75F8"/>
    <w:rsid w:val="00DE7603"/>
    <w:rsid w:val="00DE7754"/>
    <w:rsid w:val="00DE785E"/>
    <w:rsid w:val="00DE7992"/>
    <w:rsid w:val="00DE79D8"/>
    <w:rsid w:val="00DE7B5F"/>
    <w:rsid w:val="00DE7B7E"/>
    <w:rsid w:val="00DE7C24"/>
    <w:rsid w:val="00DE7DE0"/>
    <w:rsid w:val="00DE7F06"/>
    <w:rsid w:val="00DF00A7"/>
    <w:rsid w:val="00DF02BE"/>
    <w:rsid w:val="00DF02D5"/>
    <w:rsid w:val="00DF02FE"/>
    <w:rsid w:val="00DF049F"/>
    <w:rsid w:val="00DF05DA"/>
    <w:rsid w:val="00DF068F"/>
    <w:rsid w:val="00DF06A4"/>
    <w:rsid w:val="00DF0761"/>
    <w:rsid w:val="00DF076C"/>
    <w:rsid w:val="00DF086C"/>
    <w:rsid w:val="00DF0970"/>
    <w:rsid w:val="00DF09A1"/>
    <w:rsid w:val="00DF0B8C"/>
    <w:rsid w:val="00DF0C8B"/>
    <w:rsid w:val="00DF0CBB"/>
    <w:rsid w:val="00DF0DC9"/>
    <w:rsid w:val="00DF0DCB"/>
    <w:rsid w:val="00DF0DDA"/>
    <w:rsid w:val="00DF0ECE"/>
    <w:rsid w:val="00DF0F80"/>
    <w:rsid w:val="00DF10BF"/>
    <w:rsid w:val="00DF11AA"/>
    <w:rsid w:val="00DF14DD"/>
    <w:rsid w:val="00DF1519"/>
    <w:rsid w:val="00DF151F"/>
    <w:rsid w:val="00DF1604"/>
    <w:rsid w:val="00DF16AA"/>
    <w:rsid w:val="00DF1744"/>
    <w:rsid w:val="00DF1820"/>
    <w:rsid w:val="00DF1BE4"/>
    <w:rsid w:val="00DF1BFF"/>
    <w:rsid w:val="00DF1F1F"/>
    <w:rsid w:val="00DF2091"/>
    <w:rsid w:val="00DF21D9"/>
    <w:rsid w:val="00DF2302"/>
    <w:rsid w:val="00DF24DC"/>
    <w:rsid w:val="00DF27E2"/>
    <w:rsid w:val="00DF29FD"/>
    <w:rsid w:val="00DF2A6F"/>
    <w:rsid w:val="00DF2F5C"/>
    <w:rsid w:val="00DF3046"/>
    <w:rsid w:val="00DF31A8"/>
    <w:rsid w:val="00DF3205"/>
    <w:rsid w:val="00DF35DC"/>
    <w:rsid w:val="00DF3600"/>
    <w:rsid w:val="00DF379F"/>
    <w:rsid w:val="00DF37DB"/>
    <w:rsid w:val="00DF38DC"/>
    <w:rsid w:val="00DF3A07"/>
    <w:rsid w:val="00DF3BA5"/>
    <w:rsid w:val="00DF4094"/>
    <w:rsid w:val="00DF40B0"/>
    <w:rsid w:val="00DF4174"/>
    <w:rsid w:val="00DF442E"/>
    <w:rsid w:val="00DF4443"/>
    <w:rsid w:val="00DF4636"/>
    <w:rsid w:val="00DF4741"/>
    <w:rsid w:val="00DF474A"/>
    <w:rsid w:val="00DF479A"/>
    <w:rsid w:val="00DF47F9"/>
    <w:rsid w:val="00DF480D"/>
    <w:rsid w:val="00DF48B6"/>
    <w:rsid w:val="00DF4B2B"/>
    <w:rsid w:val="00DF4BB3"/>
    <w:rsid w:val="00DF4C43"/>
    <w:rsid w:val="00DF4DF0"/>
    <w:rsid w:val="00DF4EEA"/>
    <w:rsid w:val="00DF4F69"/>
    <w:rsid w:val="00DF4FA6"/>
    <w:rsid w:val="00DF500A"/>
    <w:rsid w:val="00DF5094"/>
    <w:rsid w:val="00DF5272"/>
    <w:rsid w:val="00DF529E"/>
    <w:rsid w:val="00DF52A6"/>
    <w:rsid w:val="00DF5754"/>
    <w:rsid w:val="00DF59F4"/>
    <w:rsid w:val="00DF5A1C"/>
    <w:rsid w:val="00DF5F57"/>
    <w:rsid w:val="00DF5F71"/>
    <w:rsid w:val="00DF6141"/>
    <w:rsid w:val="00DF61CC"/>
    <w:rsid w:val="00DF626B"/>
    <w:rsid w:val="00DF660B"/>
    <w:rsid w:val="00DF6683"/>
    <w:rsid w:val="00DF66EE"/>
    <w:rsid w:val="00DF69EE"/>
    <w:rsid w:val="00DF6B80"/>
    <w:rsid w:val="00DF6C93"/>
    <w:rsid w:val="00DF6D0A"/>
    <w:rsid w:val="00DF6D4D"/>
    <w:rsid w:val="00DF6FC8"/>
    <w:rsid w:val="00DF705C"/>
    <w:rsid w:val="00DF7080"/>
    <w:rsid w:val="00DF7133"/>
    <w:rsid w:val="00DF7285"/>
    <w:rsid w:val="00DF7388"/>
    <w:rsid w:val="00DF7434"/>
    <w:rsid w:val="00DF74BB"/>
    <w:rsid w:val="00DF7614"/>
    <w:rsid w:val="00DF77A1"/>
    <w:rsid w:val="00DF7B07"/>
    <w:rsid w:val="00DF7C2F"/>
    <w:rsid w:val="00DF7C95"/>
    <w:rsid w:val="00DF7D57"/>
    <w:rsid w:val="00DF7DED"/>
    <w:rsid w:val="00DF7EA8"/>
    <w:rsid w:val="00DF7F48"/>
    <w:rsid w:val="00E000D2"/>
    <w:rsid w:val="00E00183"/>
    <w:rsid w:val="00E0018F"/>
    <w:rsid w:val="00E003F0"/>
    <w:rsid w:val="00E004D2"/>
    <w:rsid w:val="00E00569"/>
    <w:rsid w:val="00E0065E"/>
    <w:rsid w:val="00E00747"/>
    <w:rsid w:val="00E0078A"/>
    <w:rsid w:val="00E0084E"/>
    <w:rsid w:val="00E00917"/>
    <w:rsid w:val="00E00932"/>
    <w:rsid w:val="00E0098C"/>
    <w:rsid w:val="00E00CCC"/>
    <w:rsid w:val="00E00D9F"/>
    <w:rsid w:val="00E00DFF"/>
    <w:rsid w:val="00E00E8E"/>
    <w:rsid w:val="00E011F4"/>
    <w:rsid w:val="00E0124E"/>
    <w:rsid w:val="00E018A3"/>
    <w:rsid w:val="00E019ED"/>
    <w:rsid w:val="00E01D1C"/>
    <w:rsid w:val="00E01DA1"/>
    <w:rsid w:val="00E01DBA"/>
    <w:rsid w:val="00E01DDC"/>
    <w:rsid w:val="00E01E62"/>
    <w:rsid w:val="00E02256"/>
    <w:rsid w:val="00E02318"/>
    <w:rsid w:val="00E0241E"/>
    <w:rsid w:val="00E02433"/>
    <w:rsid w:val="00E024F8"/>
    <w:rsid w:val="00E0255F"/>
    <w:rsid w:val="00E0260D"/>
    <w:rsid w:val="00E0272B"/>
    <w:rsid w:val="00E027BC"/>
    <w:rsid w:val="00E02815"/>
    <w:rsid w:val="00E02B14"/>
    <w:rsid w:val="00E02C20"/>
    <w:rsid w:val="00E02DCA"/>
    <w:rsid w:val="00E02FB9"/>
    <w:rsid w:val="00E0324D"/>
    <w:rsid w:val="00E03461"/>
    <w:rsid w:val="00E034D8"/>
    <w:rsid w:val="00E0368C"/>
    <w:rsid w:val="00E036FB"/>
    <w:rsid w:val="00E037E5"/>
    <w:rsid w:val="00E037EE"/>
    <w:rsid w:val="00E03918"/>
    <w:rsid w:val="00E0396C"/>
    <w:rsid w:val="00E039F4"/>
    <w:rsid w:val="00E03A15"/>
    <w:rsid w:val="00E03A27"/>
    <w:rsid w:val="00E03C42"/>
    <w:rsid w:val="00E03C54"/>
    <w:rsid w:val="00E03CD5"/>
    <w:rsid w:val="00E03EF2"/>
    <w:rsid w:val="00E04069"/>
    <w:rsid w:val="00E040BE"/>
    <w:rsid w:val="00E04475"/>
    <w:rsid w:val="00E044D5"/>
    <w:rsid w:val="00E04649"/>
    <w:rsid w:val="00E0464C"/>
    <w:rsid w:val="00E0466A"/>
    <w:rsid w:val="00E0473A"/>
    <w:rsid w:val="00E048A5"/>
    <w:rsid w:val="00E04AB4"/>
    <w:rsid w:val="00E04AF6"/>
    <w:rsid w:val="00E04B87"/>
    <w:rsid w:val="00E04DCF"/>
    <w:rsid w:val="00E04E63"/>
    <w:rsid w:val="00E04F31"/>
    <w:rsid w:val="00E05050"/>
    <w:rsid w:val="00E050A0"/>
    <w:rsid w:val="00E051EA"/>
    <w:rsid w:val="00E05231"/>
    <w:rsid w:val="00E052A7"/>
    <w:rsid w:val="00E053A2"/>
    <w:rsid w:val="00E05535"/>
    <w:rsid w:val="00E05582"/>
    <w:rsid w:val="00E055B2"/>
    <w:rsid w:val="00E056A5"/>
    <w:rsid w:val="00E0574E"/>
    <w:rsid w:val="00E0576C"/>
    <w:rsid w:val="00E057E9"/>
    <w:rsid w:val="00E057FC"/>
    <w:rsid w:val="00E05930"/>
    <w:rsid w:val="00E05961"/>
    <w:rsid w:val="00E059D0"/>
    <w:rsid w:val="00E05C37"/>
    <w:rsid w:val="00E05C62"/>
    <w:rsid w:val="00E05E8C"/>
    <w:rsid w:val="00E05EAD"/>
    <w:rsid w:val="00E05F0B"/>
    <w:rsid w:val="00E06070"/>
    <w:rsid w:val="00E0613A"/>
    <w:rsid w:val="00E06177"/>
    <w:rsid w:val="00E06451"/>
    <w:rsid w:val="00E064B8"/>
    <w:rsid w:val="00E065D6"/>
    <w:rsid w:val="00E066F8"/>
    <w:rsid w:val="00E06783"/>
    <w:rsid w:val="00E0683C"/>
    <w:rsid w:val="00E06947"/>
    <w:rsid w:val="00E06948"/>
    <w:rsid w:val="00E0699A"/>
    <w:rsid w:val="00E069F5"/>
    <w:rsid w:val="00E06A3D"/>
    <w:rsid w:val="00E06B48"/>
    <w:rsid w:val="00E06BC8"/>
    <w:rsid w:val="00E06E2E"/>
    <w:rsid w:val="00E07024"/>
    <w:rsid w:val="00E0713F"/>
    <w:rsid w:val="00E071BA"/>
    <w:rsid w:val="00E073F5"/>
    <w:rsid w:val="00E074C5"/>
    <w:rsid w:val="00E07512"/>
    <w:rsid w:val="00E076BD"/>
    <w:rsid w:val="00E07829"/>
    <w:rsid w:val="00E07833"/>
    <w:rsid w:val="00E07964"/>
    <w:rsid w:val="00E079F7"/>
    <w:rsid w:val="00E07A01"/>
    <w:rsid w:val="00E07B41"/>
    <w:rsid w:val="00E07C36"/>
    <w:rsid w:val="00E07E97"/>
    <w:rsid w:val="00E07E9A"/>
    <w:rsid w:val="00E07EC4"/>
    <w:rsid w:val="00E10043"/>
    <w:rsid w:val="00E10119"/>
    <w:rsid w:val="00E10173"/>
    <w:rsid w:val="00E10240"/>
    <w:rsid w:val="00E103E0"/>
    <w:rsid w:val="00E1049C"/>
    <w:rsid w:val="00E104FB"/>
    <w:rsid w:val="00E1051C"/>
    <w:rsid w:val="00E106FC"/>
    <w:rsid w:val="00E107DC"/>
    <w:rsid w:val="00E1086F"/>
    <w:rsid w:val="00E108A4"/>
    <w:rsid w:val="00E1094E"/>
    <w:rsid w:val="00E10A1E"/>
    <w:rsid w:val="00E10A96"/>
    <w:rsid w:val="00E10AA2"/>
    <w:rsid w:val="00E10BB4"/>
    <w:rsid w:val="00E10BEE"/>
    <w:rsid w:val="00E10E4E"/>
    <w:rsid w:val="00E10F38"/>
    <w:rsid w:val="00E111EF"/>
    <w:rsid w:val="00E11820"/>
    <w:rsid w:val="00E119ED"/>
    <w:rsid w:val="00E119F7"/>
    <w:rsid w:val="00E11B2C"/>
    <w:rsid w:val="00E11B35"/>
    <w:rsid w:val="00E11D8C"/>
    <w:rsid w:val="00E11E24"/>
    <w:rsid w:val="00E11F11"/>
    <w:rsid w:val="00E11F27"/>
    <w:rsid w:val="00E1244D"/>
    <w:rsid w:val="00E1246B"/>
    <w:rsid w:val="00E124D9"/>
    <w:rsid w:val="00E12539"/>
    <w:rsid w:val="00E12564"/>
    <w:rsid w:val="00E12620"/>
    <w:rsid w:val="00E12633"/>
    <w:rsid w:val="00E127DF"/>
    <w:rsid w:val="00E12953"/>
    <w:rsid w:val="00E129AA"/>
    <w:rsid w:val="00E12B55"/>
    <w:rsid w:val="00E12C54"/>
    <w:rsid w:val="00E12D5E"/>
    <w:rsid w:val="00E12D78"/>
    <w:rsid w:val="00E12DFF"/>
    <w:rsid w:val="00E12E36"/>
    <w:rsid w:val="00E132FE"/>
    <w:rsid w:val="00E1349D"/>
    <w:rsid w:val="00E13512"/>
    <w:rsid w:val="00E13570"/>
    <w:rsid w:val="00E137AE"/>
    <w:rsid w:val="00E13873"/>
    <w:rsid w:val="00E13884"/>
    <w:rsid w:val="00E13B47"/>
    <w:rsid w:val="00E13C94"/>
    <w:rsid w:val="00E13D24"/>
    <w:rsid w:val="00E13D44"/>
    <w:rsid w:val="00E13F14"/>
    <w:rsid w:val="00E14046"/>
    <w:rsid w:val="00E1409B"/>
    <w:rsid w:val="00E140CD"/>
    <w:rsid w:val="00E1426C"/>
    <w:rsid w:val="00E14290"/>
    <w:rsid w:val="00E1443F"/>
    <w:rsid w:val="00E144EF"/>
    <w:rsid w:val="00E146F4"/>
    <w:rsid w:val="00E14A9B"/>
    <w:rsid w:val="00E14ACD"/>
    <w:rsid w:val="00E14B2D"/>
    <w:rsid w:val="00E14C9B"/>
    <w:rsid w:val="00E14CCA"/>
    <w:rsid w:val="00E14CFB"/>
    <w:rsid w:val="00E14D0D"/>
    <w:rsid w:val="00E1539A"/>
    <w:rsid w:val="00E1539D"/>
    <w:rsid w:val="00E1567E"/>
    <w:rsid w:val="00E156C0"/>
    <w:rsid w:val="00E156F0"/>
    <w:rsid w:val="00E15A39"/>
    <w:rsid w:val="00E15A62"/>
    <w:rsid w:val="00E15BF0"/>
    <w:rsid w:val="00E15C51"/>
    <w:rsid w:val="00E15C8B"/>
    <w:rsid w:val="00E15F31"/>
    <w:rsid w:val="00E1608D"/>
    <w:rsid w:val="00E160D2"/>
    <w:rsid w:val="00E16170"/>
    <w:rsid w:val="00E1645D"/>
    <w:rsid w:val="00E16551"/>
    <w:rsid w:val="00E16583"/>
    <w:rsid w:val="00E16604"/>
    <w:rsid w:val="00E16740"/>
    <w:rsid w:val="00E16759"/>
    <w:rsid w:val="00E1680D"/>
    <w:rsid w:val="00E16932"/>
    <w:rsid w:val="00E16957"/>
    <w:rsid w:val="00E16BA5"/>
    <w:rsid w:val="00E16BE8"/>
    <w:rsid w:val="00E16D7F"/>
    <w:rsid w:val="00E16DF8"/>
    <w:rsid w:val="00E16E2A"/>
    <w:rsid w:val="00E16E69"/>
    <w:rsid w:val="00E16EF1"/>
    <w:rsid w:val="00E16FE8"/>
    <w:rsid w:val="00E170AD"/>
    <w:rsid w:val="00E170E1"/>
    <w:rsid w:val="00E1751A"/>
    <w:rsid w:val="00E175FC"/>
    <w:rsid w:val="00E17706"/>
    <w:rsid w:val="00E17710"/>
    <w:rsid w:val="00E177C2"/>
    <w:rsid w:val="00E17A3D"/>
    <w:rsid w:val="00E17CC1"/>
    <w:rsid w:val="00E17CC7"/>
    <w:rsid w:val="00E17D3C"/>
    <w:rsid w:val="00E17E6D"/>
    <w:rsid w:val="00E2004B"/>
    <w:rsid w:val="00E20359"/>
    <w:rsid w:val="00E205B7"/>
    <w:rsid w:val="00E2093C"/>
    <w:rsid w:val="00E2096A"/>
    <w:rsid w:val="00E2099B"/>
    <w:rsid w:val="00E20B17"/>
    <w:rsid w:val="00E20BD4"/>
    <w:rsid w:val="00E20C22"/>
    <w:rsid w:val="00E20CCB"/>
    <w:rsid w:val="00E20EC2"/>
    <w:rsid w:val="00E21140"/>
    <w:rsid w:val="00E21297"/>
    <w:rsid w:val="00E21385"/>
    <w:rsid w:val="00E21476"/>
    <w:rsid w:val="00E2161C"/>
    <w:rsid w:val="00E21881"/>
    <w:rsid w:val="00E21A89"/>
    <w:rsid w:val="00E21AA5"/>
    <w:rsid w:val="00E21B45"/>
    <w:rsid w:val="00E21B4F"/>
    <w:rsid w:val="00E21BEC"/>
    <w:rsid w:val="00E21E1C"/>
    <w:rsid w:val="00E21ECB"/>
    <w:rsid w:val="00E21ECD"/>
    <w:rsid w:val="00E221F4"/>
    <w:rsid w:val="00E222F2"/>
    <w:rsid w:val="00E22390"/>
    <w:rsid w:val="00E22432"/>
    <w:rsid w:val="00E2249B"/>
    <w:rsid w:val="00E224AF"/>
    <w:rsid w:val="00E227B6"/>
    <w:rsid w:val="00E227C7"/>
    <w:rsid w:val="00E22878"/>
    <w:rsid w:val="00E228D1"/>
    <w:rsid w:val="00E22900"/>
    <w:rsid w:val="00E229E1"/>
    <w:rsid w:val="00E22D29"/>
    <w:rsid w:val="00E22DBC"/>
    <w:rsid w:val="00E22DDA"/>
    <w:rsid w:val="00E22DE9"/>
    <w:rsid w:val="00E22FBB"/>
    <w:rsid w:val="00E23097"/>
    <w:rsid w:val="00E231D5"/>
    <w:rsid w:val="00E231E5"/>
    <w:rsid w:val="00E2331B"/>
    <w:rsid w:val="00E23348"/>
    <w:rsid w:val="00E2336E"/>
    <w:rsid w:val="00E234B4"/>
    <w:rsid w:val="00E23677"/>
    <w:rsid w:val="00E236BD"/>
    <w:rsid w:val="00E23841"/>
    <w:rsid w:val="00E238E7"/>
    <w:rsid w:val="00E23ABB"/>
    <w:rsid w:val="00E23B41"/>
    <w:rsid w:val="00E23CC4"/>
    <w:rsid w:val="00E23D75"/>
    <w:rsid w:val="00E23F16"/>
    <w:rsid w:val="00E240F5"/>
    <w:rsid w:val="00E2410C"/>
    <w:rsid w:val="00E241D1"/>
    <w:rsid w:val="00E24386"/>
    <w:rsid w:val="00E24456"/>
    <w:rsid w:val="00E245B4"/>
    <w:rsid w:val="00E247B8"/>
    <w:rsid w:val="00E2494D"/>
    <w:rsid w:val="00E24963"/>
    <w:rsid w:val="00E24A89"/>
    <w:rsid w:val="00E24C50"/>
    <w:rsid w:val="00E24C60"/>
    <w:rsid w:val="00E24D58"/>
    <w:rsid w:val="00E24DF6"/>
    <w:rsid w:val="00E251A3"/>
    <w:rsid w:val="00E251EB"/>
    <w:rsid w:val="00E25428"/>
    <w:rsid w:val="00E25838"/>
    <w:rsid w:val="00E2596B"/>
    <w:rsid w:val="00E25B21"/>
    <w:rsid w:val="00E25F59"/>
    <w:rsid w:val="00E2600F"/>
    <w:rsid w:val="00E2609E"/>
    <w:rsid w:val="00E260C4"/>
    <w:rsid w:val="00E2621A"/>
    <w:rsid w:val="00E2626D"/>
    <w:rsid w:val="00E262A6"/>
    <w:rsid w:val="00E26411"/>
    <w:rsid w:val="00E267F7"/>
    <w:rsid w:val="00E26900"/>
    <w:rsid w:val="00E269DB"/>
    <w:rsid w:val="00E26AE5"/>
    <w:rsid w:val="00E26BF4"/>
    <w:rsid w:val="00E26CF8"/>
    <w:rsid w:val="00E26D72"/>
    <w:rsid w:val="00E26E2D"/>
    <w:rsid w:val="00E2700B"/>
    <w:rsid w:val="00E270CE"/>
    <w:rsid w:val="00E270E1"/>
    <w:rsid w:val="00E27109"/>
    <w:rsid w:val="00E271F3"/>
    <w:rsid w:val="00E271FF"/>
    <w:rsid w:val="00E27257"/>
    <w:rsid w:val="00E272AD"/>
    <w:rsid w:val="00E272CD"/>
    <w:rsid w:val="00E273C4"/>
    <w:rsid w:val="00E273F6"/>
    <w:rsid w:val="00E27415"/>
    <w:rsid w:val="00E2759C"/>
    <w:rsid w:val="00E27614"/>
    <w:rsid w:val="00E2778E"/>
    <w:rsid w:val="00E27D69"/>
    <w:rsid w:val="00E30026"/>
    <w:rsid w:val="00E300D4"/>
    <w:rsid w:val="00E30261"/>
    <w:rsid w:val="00E30593"/>
    <w:rsid w:val="00E305EC"/>
    <w:rsid w:val="00E306FD"/>
    <w:rsid w:val="00E3078D"/>
    <w:rsid w:val="00E30796"/>
    <w:rsid w:val="00E30CD4"/>
    <w:rsid w:val="00E30D20"/>
    <w:rsid w:val="00E30D67"/>
    <w:rsid w:val="00E30E48"/>
    <w:rsid w:val="00E30F10"/>
    <w:rsid w:val="00E30FCC"/>
    <w:rsid w:val="00E310BC"/>
    <w:rsid w:val="00E313F1"/>
    <w:rsid w:val="00E3157A"/>
    <w:rsid w:val="00E31849"/>
    <w:rsid w:val="00E318AD"/>
    <w:rsid w:val="00E31B42"/>
    <w:rsid w:val="00E31B54"/>
    <w:rsid w:val="00E31B65"/>
    <w:rsid w:val="00E31C2D"/>
    <w:rsid w:val="00E31C9E"/>
    <w:rsid w:val="00E31CA7"/>
    <w:rsid w:val="00E31D0F"/>
    <w:rsid w:val="00E31E6D"/>
    <w:rsid w:val="00E31EE7"/>
    <w:rsid w:val="00E320E5"/>
    <w:rsid w:val="00E32136"/>
    <w:rsid w:val="00E3243B"/>
    <w:rsid w:val="00E327A6"/>
    <w:rsid w:val="00E32889"/>
    <w:rsid w:val="00E32909"/>
    <w:rsid w:val="00E32913"/>
    <w:rsid w:val="00E32B31"/>
    <w:rsid w:val="00E32C28"/>
    <w:rsid w:val="00E32C75"/>
    <w:rsid w:val="00E32C78"/>
    <w:rsid w:val="00E32CAE"/>
    <w:rsid w:val="00E32D2E"/>
    <w:rsid w:val="00E32D4F"/>
    <w:rsid w:val="00E32EA4"/>
    <w:rsid w:val="00E3311B"/>
    <w:rsid w:val="00E3316E"/>
    <w:rsid w:val="00E331F4"/>
    <w:rsid w:val="00E333C8"/>
    <w:rsid w:val="00E334DF"/>
    <w:rsid w:val="00E33655"/>
    <w:rsid w:val="00E33750"/>
    <w:rsid w:val="00E33826"/>
    <w:rsid w:val="00E338E3"/>
    <w:rsid w:val="00E3391F"/>
    <w:rsid w:val="00E339DF"/>
    <w:rsid w:val="00E33A61"/>
    <w:rsid w:val="00E33A69"/>
    <w:rsid w:val="00E33B8D"/>
    <w:rsid w:val="00E33BBC"/>
    <w:rsid w:val="00E33C8D"/>
    <w:rsid w:val="00E33D99"/>
    <w:rsid w:val="00E33F2D"/>
    <w:rsid w:val="00E33F38"/>
    <w:rsid w:val="00E33FD9"/>
    <w:rsid w:val="00E340BC"/>
    <w:rsid w:val="00E34232"/>
    <w:rsid w:val="00E34253"/>
    <w:rsid w:val="00E3446B"/>
    <w:rsid w:val="00E344DA"/>
    <w:rsid w:val="00E346C5"/>
    <w:rsid w:val="00E348BF"/>
    <w:rsid w:val="00E349C2"/>
    <w:rsid w:val="00E34A02"/>
    <w:rsid w:val="00E34B7E"/>
    <w:rsid w:val="00E34C6B"/>
    <w:rsid w:val="00E34C98"/>
    <w:rsid w:val="00E34D0B"/>
    <w:rsid w:val="00E34E14"/>
    <w:rsid w:val="00E34E26"/>
    <w:rsid w:val="00E34EB6"/>
    <w:rsid w:val="00E350A5"/>
    <w:rsid w:val="00E353EA"/>
    <w:rsid w:val="00E3553D"/>
    <w:rsid w:val="00E35587"/>
    <w:rsid w:val="00E3564C"/>
    <w:rsid w:val="00E356D8"/>
    <w:rsid w:val="00E35ADC"/>
    <w:rsid w:val="00E35F62"/>
    <w:rsid w:val="00E360F1"/>
    <w:rsid w:val="00E36219"/>
    <w:rsid w:val="00E36279"/>
    <w:rsid w:val="00E36485"/>
    <w:rsid w:val="00E365B5"/>
    <w:rsid w:val="00E3679C"/>
    <w:rsid w:val="00E367A7"/>
    <w:rsid w:val="00E367C4"/>
    <w:rsid w:val="00E36A24"/>
    <w:rsid w:val="00E36A72"/>
    <w:rsid w:val="00E36D0B"/>
    <w:rsid w:val="00E36D81"/>
    <w:rsid w:val="00E36F01"/>
    <w:rsid w:val="00E36F33"/>
    <w:rsid w:val="00E36F4F"/>
    <w:rsid w:val="00E36FEC"/>
    <w:rsid w:val="00E370C1"/>
    <w:rsid w:val="00E37352"/>
    <w:rsid w:val="00E37517"/>
    <w:rsid w:val="00E3751E"/>
    <w:rsid w:val="00E37543"/>
    <w:rsid w:val="00E37567"/>
    <w:rsid w:val="00E37586"/>
    <w:rsid w:val="00E376FC"/>
    <w:rsid w:val="00E378B6"/>
    <w:rsid w:val="00E37952"/>
    <w:rsid w:val="00E37AE4"/>
    <w:rsid w:val="00E37C37"/>
    <w:rsid w:val="00E37D73"/>
    <w:rsid w:val="00E37E99"/>
    <w:rsid w:val="00E37EA2"/>
    <w:rsid w:val="00E40190"/>
    <w:rsid w:val="00E401B2"/>
    <w:rsid w:val="00E401D9"/>
    <w:rsid w:val="00E402F5"/>
    <w:rsid w:val="00E403BB"/>
    <w:rsid w:val="00E403C9"/>
    <w:rsid w:val="00E404F8"/>
    <w:rsid w:val="00E4050E"/>
    <w:rsid w:val="00E40628"/>
    <w:rsid w:val="00E40687"/>
    <w:rsid w:val="00E407DC"/>
    <w:rsid w:val="00E40A46"/>
    <w:rsid w:val="00E40C63"/>
    <w:rsid w:val="00E40D1D"/>
    <w:rsid w:val="00E40D62"/>
    <w:rsid w:val="00E40D99"/>
    <w:rsid w:val="00E40E42"/>
    <w:rsid w:val="00E4104E"/>
    <w:rsid w:val="00E41296"/>
    <w:rsid w:val="00E412C9"/>
    <w:rsid w:val="00E41357"/>
    <w:rsid w:val="00E414A5"/>
    <w:rsid w:val="00E414FF"/>
    <w:rsid w:val="00E41965"/>
    <w:rsid w:val="00E41BDC"/>
    <w:rsid w:val="00E41D62"/>
    <w:rsid w:val="00E42068"/>
    <w:rsid w:val="00E420B8"/>
    <w:rsid w:val="00E42852"/>
    <w:rsid w:val="00E428C0"/>
    <w:rsid w:val="00E428C5"/>
    <w:rsid w:val="00E428E4"/>
    <w:rsid w:val="00E42A13"/>
    <w:rsid w:val="00E42A49"/>
    <w:rsid w:val="00E42A54"/>
    <w:rsid w:val="00E42A77"/>
    <w:rsid w:val="00E42B85"/>
    <w:rsid w:val="00E42C30"/>
    <w:rsid w:val="00E42D35"/>
    <w:rsid w:val="00E42DA1"/>
    <w:rsid w:val="00E42DC4"/>
    <w:rsid w:val="00E4327E"/>
    <w:rsid w:val="00E43506"/>
    <w:rsid w:val="00E43553"/>
    <w:rsid w:val="00E43605"/>
    <w:rsid w:val="00E4367C"/>
    <w:rsid w:val="00E43716"/>
    <w:rsid w:val="00E438A6"/>
    <w:rsid w:val="00E43928"/>
    <w:rsid w:val="00E43962"/>
    <w:rsid w:val="00E4397D"/>
    <w:rsid w:val="00E43B22"/>
    <w:rsid w:val="00E43CB6"/>
    <w:rsid w:val="00E43CD7"/>
    <w:rsid w:val="00E440A8"/>
    <w:rsid w:val="00E4443F"/>
    <w:rsid w:val="00E447EC"/>
    <w:rsid w:val="00E4495B"/>
    <w:rsid w:val="00E44987"/>
    <w:rsid w:val="00E449B0"/>
    <w:rsid w:val="00E44A01"/>
    <w:rsid w:val="00E44A92"/>
    <w:rsid w:val="00E44BE3"/>
    <w:rsid w:val="00E44C13"/>
    <w:rsid w:val="00E44CE0"/>
    <w:rsid w:val="00E44CF5"/>
    <w:rsid w:val="00E44D31"/>
    <w:rsid w:val="00E44E93"/>
    <w:rsid w:val="00E44F11"/>
    <w:rsid w:val="00E45233"/>
    <w:rsid w:val="00E45341"/>
    <w:rsid w:val="00E455B6"/>
    <w:rsid w:val="00E456D2"/>
    <w:rsid w:val="00E4574A"/>
    <w:rsid w:val="00E4580D"/>
    <w:rsid w:val="00E45821"/>
    <w:rsid w:val="00E4597D"/>
    <w:rsid w:val="00E45A30"/>
    <w:rsid w:val="00E45A4E"/>
    <w:rsid w:val="00E45B24"/>
    <w:rsid w:val="00E45F8E"/>
    <w:rsid w:val="00E4602F"/>
    <w:rsid w:val="00E460CB"/>
    <w:rsid w:val="00E460D3"/>
    <w:rsid w:val="00E46160"/>
    <w:rsid w:val="00E4624E"/>
    <w:rsid w:val="00E46542"/>
    <w:rsid w:val="00E465FB"/>
    <w:rsid w:val="00E4660E"/>
    <w:rsid w:val="00E4692F"/>
    <w:rsid w:val="00E46965"/>
    <w:rsid w:val="00E46998"/>
    <w:rsid w:val="00E46C0C"/>
    <w:rsid w:val="00E46E44"/>
    <w:rsid w:val="00E471E3"/>
    <w:rsid w:val="00E47290"/>
    <w:rsid w:val="00E47400"/>
    <w:rsid w:val="00E47554"/>
    <w:rsid w:val="00E47680"/>
    <w:rsid w:val="00E478C8"/>
    <w:rsid w:val="00E478D2"/>
    <w:rsid w:val="00E478F1"/>
    <w:rsid w:val="00E47928"/>
    <w:rsid w:val="00E4797F"/>
    <w:rsid w:val="00E479D1"/>
    <w:rsid w:val="00E47AE4"/>
    <w:rsid w:val="00E47BE8"/>
    <w:rsid w:val="00E47C17"/>
    <w:rsid w:val="00E47EFE"/>
    <w:rsid w:val="00E5009F"/>
    <w:rsid w:val="00E5010E"/>
    <w:rsid w:val="00E5018E"/>
    <w:rsid w:val="00E5027A"/>
    <w:rsid w:val="00E5035B"/>
    <w:rsid w:val="00E5041F"/>
    <w:rsid w:val="00E50736"/>
    <w:rsid w:val="00E50A0C"/>
    <w:rsid w:val="00E50A2A"/>
    <w:rsid w:val="00E50C14"/>
    <w:rsid w:val="00E50C47"/>
    <w:rsid w:val="00E50CDD"/>
    <w:rsid w:val="00E5103F"/>
    <w:rsid w:val="00E5109F"/>
    <w:rsid w:val="00E510A4"/>
    <w:rsid w:val="00E510E4"/>
    <w:rsid w:val="00E51292"/>
    <w:rsid w:val="00E513E9"/>
    <w:rsid w:val="00E515B9"/>
    <w:rsid w:val="00E5162C"/>
    <w:rsid w:val="00E518C0"/>
    <w:rsid w:val="00E51A39"/>
    <w:rsid w:val="00E51BF9"/>
    <w:rsid w:val="00E51CBA"/>
    <w:rsid w:val="00E51E63"/>
    <w:rsid w:val="00E51EE6"/>
    <w:rsid w:val="00E51F06"/>
    <w:rsid w:val="00E5220A"/>
    <w:rsid w:val="00E5254B"/>
    <w:rsid w:val="00E52573"/>
    <w:rsid w:val="00E52637"/>
    <w:rsid w:val="00E527D7"/>
    <w:rsid w:val="00E52924"/>
    <w:rsid w:val="00E52A4B"/>
    <w:rsid w:val="00E52AAD"/>
    <w:rsid w:val="00E52D20"/>
    <w:rsid w:val="00E52E77"/>
    <w:rsid w:val="00E52F74"/>
    <w:rsid w:val="00E52FA7"/>
    <w:rsid w:val="00E52FE3"/>
    <w:rsid w:val="00E5306D"/>
    <w:rsid w:val="00E5319C"/>
    <w:rsid w:val="00E532EE"/>
    <w:rsid w:val="00E53401"/>
    <w:rsid w:val="00E53416"/>
    <w:rsid w:val="00E534A3"/>
    <w:rsid w:val="00E53858"/>
    <w:rsid w:val="00E538AF"/>
    <w:rsid w:val="00E53AB6"/>
    <w:rsid w:val="00E53AD5"/>
    <w:rsid w:val="00E53CDE"/>
    <w:rsid w:val="00E53D2F"/>
    <w:rsid w:val="00E53EFD"/>
    <w:rsid w:val="00E53FD5"/>
    <w:rsid w:val="00E54161"/>
    <w:rsid w:val="00E541D9"/>
    <w:rsid w:val="00E542AC"/>
    <w:rsid w:val="00E54341"/>
    <w:rsid w:val="00E54604"/>
    <w:rsid w:val="00E5478C"/>
    <w:rsid w:val="00E54AD7"/>
    <w:rsid w:val="00E54B01"/>
    <w:rsid w:val="00E54B2E"/>
    <w:rsid w:val="00E54D0B"/>
    <w:rsid w:val="00E54D2D"/>
    <w:rsid w:val="00E54D60"/>
    <w:rsid w:val="00E54DD4"/>
    <w:rsid w:val="00E54F22"/>
    <w:rsid w:val="00E5562B"/>
    <w:rsid w:val="00E55687"/>
    <w:rsid w:val="00E55885"/>
    <w:rsid w:val="00E55996"/>
    <w:rsid w:val="00E55B39"/>
    <w:rsid w:val="00E55B98"/>
    <w:rsid w:val="00E55BC2"/>
    <w:rsid w:val="00E55C00"/>
    <w:rsid w:val="00E55C07"/>
    <w:rsid w:val="00E55CC6"/>
    <w:rsid w:val="00E55DFF"/>
    <w:rsid w:val="00E55EC2"/>
    <w:rsid w:val="00E55FEF"/>
    <w:rsid w:val="00E55FF6"/>
    <w:rsid w:val="00E56027"/>
    <w:rsid w:val="00E562FD"/>
    <w:rsid w:val="00E56308"/>
    <w:rsid w:val="00E56416"/>
    <w:rsid w:val="00E5648E"/>
    <w:rsid w:val="00E5653E"/>
    <w:rsid w:val="00E565B6"/>
    <w:rsid w:val="00E565F4"/>
    <w:rsid w:val="00E56694"/>
    <w:rsid w:val="00E567D0"/>
    <w:rsid w:val="00E567F0"/>
    <w:rsid w:val="00E56810"/>
    <w:rsid w:val="00E56842"/>
    <w:rsid w:val="00E56A3F"/>
    <w:rsid w:val="00E56A88"/>
    <w:rsid w:val="00E56AB6"/>
    <w:rsid w:val="00E56B6D"/>
    <w:rsid w:val="00E56C62"/>
    <w:rsid w:val="00E56DF6"/>
    <w:rsid w:val="00E56FF0"/>
    <w:rsid w:val="00E57133"/>
    <w:rsid w:val="00E5748D"/>
    <w:rsid w:val="00E57804"/>
    <w:rsid w:val="00E57CFF"/>
    <w:rsid w:val="00E57EC5"/>
    <w:rsid w:val="00E57F72"/>
    <w:rsid w:val="00E57F8C"/>
    <w:rsid w:val="00E57FC4"/>
    <w:rsid w:val="00E60383"/>
    <w:rsid w:val="00E60577"/>
    <w:rsid w:val="00E606DF"/>
    <w:rsid w:val="00E60725"/>
    <w:rsid w:val="00E608FE"/>
    <w:rsid w:val="00E609A6"/>
    <w:rsid w:val="00E60A52"/>
    <w:rsid w:val="00E60B20"/>
    <w:rsid w:val="00E60BE0"/>
    <w:rsid w:val="00E60DE3"/>
    <w:rsid w:val="00E61042"/>
    <w:rsid w:val="00E6112A"/>
    <w:rsid w:val="00E61140"/>
    <w:rsid w:val="00E61147"/>
    <w:rsid w:val="00E61176"/>
    <w:rsid w:val="00E61179"/>
    <w:rsid w:val="00E61471"/>
    <w:rsid w:val="00E614BD"/>
    <w:rsid w:val="00E614C5"/>
    <w:rsid w:val="00E615D9"/>
    <w:rsid w:val="00E61942"/>
    <w:rsid w:val="00E61A7C"/>
    <w:rsid w:val="00E61C28"/>
    <w:rsid w:val="00E61CB7"/>
    <w:rsid w:val="00E61CC4"/>
    <w:rsid w:val="00E62180"/>
    <w:rsid w:val="00E62188"/>
    <w:rsid w:val="00E62350"/>
    <w:rsid w:val="00E623C4"/>
    <w:rsid w:val="00E62401"/>
    <w:rsid w:val="00E624C0"/>
    <w:rsid w:val="00E62692"/>
    <w:rsid w:val="00E626B6"/>
    <w:rsid w:val="00E626BC"/>
    <w:rsid w:val="00E627FC"/>
    <w:rsid w:val="00E62888"/>
    <w:rsid w:val="00E629B5"/>
    <w:rsid w:val="00E62A41"/>
    <w:rsid w:val="00E62AE1"/>
    <w:rsid w:val="00E62BA8"/>
    <w:rsid w:val="00E62CE3"/>
    <w:rsid w:val="00E62E3E"/>
    <w:rsid w:val="00E62E9F"/>
    <w:rsid w:val="00E62F64"/>
    <w:rsid w:val="00E63061"/>
    <w:rsid w:val="00E6307A"/>
    <w:rsid w:val="00E63207"/>
    <w:rsid w:val="00E6331C"/>
    <w:rsid w:val="00E6342F"/>
    <w:rsid w:val="00E63640"/>
    <w:rsid w:val="00E6364D"/>
    <w:rsid w:val="00E6380A"/>
    <w:rsid w:val="00E63A33"/>
    <w:rsid w:val="00E63BF4"/>
    <w:rsid w:val="00E63F49"/>
    <w:rsid w:val="00E63FD2"/>
    <w:rsid w:val="00E6406E"/>
    <w:rsid w:val="00E64117"/>
    <w:rsid w:val="00E64187"/>
    <w:rsid w:val="00E6421C"/>
    <w:rsid w:val="00E64846"/>
    <w:rsid w:val="00E64949"/>
    <w:rsid w:val="00E649F2"/>
    <w:rsid w:val="00E64AA7"/>
    <w:rsid w:val="00E64B4B"/>
    <w:rsid w:val="00E64C3A"/>
    <w:rsid w:val="00E64CD6"/>
    <w:rsid w:val="00E64E71"/>
    <w:rsid w:val="00E6504C"/>
    <w:rsid w:val="00E65119"/>
    <w:rsid w:val="00E651E9"/>
    <w:rsid w:val="00E65369"/>
    <w:rsid w:val="00E654FC"/>
    <w:rsid w:val="00E65846"/>
    <w:rsid w:val="00E65C8A"/>
    <w:rsid w:val="00E65D5D"/>
    <w:rsid w:val="00E65E9D"/>
    <w:rsid w:val="00E65F8F"/>
    <w:rsid w:val="00E6619E"/>
    <w:rsid w:val="00E6623B"/>
    <w:rsid w:val="00E6624D"/>
    <w:rsid w:val="00E66465"/>
    <w:rsid w:val="00E664E0"/>
    <w:rsid w:val="00E66558"/>
    <w:rsid w:val="00E66596"/>
    <w:rsid w:val="00E666C3"/>
    <w:rsid w:val="00E668C5"/>
    <w:rsid w:val="00E6694F"/>
    <w:rsid w:val="00E66B73"/>
    <w:rsid w:val="00E66BA2"/>
    <w:rsid w:val="00E66C9D"/>
    <w:rsid w:val="00E66C9E"/>
    <w:rsid w:val="00E66D6E"/>
    <w:rsid w:val="00E66DDA"/>
    <w:rsid w:val="00E66E4C"/>
    <w:rsid w:val="00E66ECE"/>
    <w:rsid w:val="00E66F98"/>
    <w:rsid w:val="00E6712D"/>
    <w:rsid w:val="00E67247"/>
    <w:rsid w:val="00E67347"/>
    <w:rsid w:val="00E6748B"/>
    <w:rsid w:val="00E6754E"/>
    <w:rsid w:val="00E6768B"/>
    <w:rsid w:val="00E67755"/>
    <w:rsid w:val="00E67794"/>
    <w:rsid w:val="00E67CE5"/>
    <w:rsid w:val="00E67E9C"/>
    <w:rsid w:val="00E7003B"/>
    <w:rsid w:val="00E7010C"/>
    <w:rsid w:val="00E70229"/>
    <w:rsid w:val="00E702D2"/>
    <w:rsid w:val="00E702F2"/>
    <w:rsid w:val="00E7035A"/>
    <w:rsid w:val="00E70438"/>
    <w:rsid w:val="00E7048D"/>
    <w:rsid w:val="00E70BC4"/>
    <w:rsid w:val="00E70C88"/>
    <w:rsid w:val="00E70C95"/>
    <w:rsid w:val="00E70F70"/>
    <w:rsid w:val="00E710BE"/>
    <w:rsid w:val="00E71440"/>
    <w:rsid w:val="00E71472"/>
    <w:rsid w:val="00E71543"/>
    <w:rsid w:val="00E715EA"/>
    <w:rsid w:val="00E71606"/>
    <w:rsid w:val="00E71658"/>
    <w:rsid w:val="00E71707"/>
    <w:rsid w:val="00E71716"/>
    <w:rsid w:val="00E7197F"/>
    <w:rsid w:val="00E71A98"/>
    <w:rsid w:val="00E71AEE"/>
    <w:rsid w:val="00E71B33"/>
    <w:rsid w:val="00E71C6A"/>
    <w:rsid w:val="00E71D2D"/>
    <w:rsid w:val="00E71E54"/>
    <w:rsid w:val="00E71E71"/>
    <w:rsid w:val="00E71FBB"/>
    <w:rsid w:val="00E72138"/>
    <w:rsid w:val="00E72304"/>
    <w:rsid w:val="00E72774"/>
    <w:rsid w:val="00E72997"/>
    <w:rsid w:val="00E72A67"/>
    <w:rsid w:val="00E72B23"/>
    <w:rsid w:val="00E72B5B"/>
    <w:rsid w:val="00E72CC9"/>
    <w:rsid w:val="00E72D1A"/>
    <w:rsid w:val="00E72D63"/>
    <w:rsid w:val="00E72EB8"/>
    <w:rsid w:val="00E7310B"/>
    <w:rsid w:val="00E731B9"/>
    <w:rsid w:val="00E7359D"/>
    <w:rsid w:val="00E7364A"/>
    <w:rsid w:val="00E736D5"/>
    <w:rsid w:val="00E737F6"/>
    <w:rsid w:val="00E7399F"/>
    <w:rsid w:val="00E73ACB"/>
    <w:rsid w:val="00E73AED"/>
    <w:rsid w:val="00E73B50"/>
    <w:rsid w:val="00E73DD1"/>
    <w:rsid w:val="00E73FB4"/>
    <w:rsid w:val="00E740CA"/>
    <w:rsid w:val="00E741F9"/>
    <w:rsid w:val="00E7425B"/>
    <w:rsid w:val="00E74454"/>
    <w:rsid w:val="00E7462C"/>
    <w:rsid w:val="00E7470F"/>
    <w:rsid w:val="00E7477B"/>
    <w:rsid w:val="00E747E9"/>
    <w:rsid w:val="00E74865"/>
    <w:rsid w:val="00E748D7"/>
    <w:rsid w:val="00E74A62"/>
    <w:rsid w:val="00E74BAB"/>
    <w:rsid w:val="00E74C79"/>
    <w:rsid w:val="00E74CAD"/>
    <w:rsid w:val="00E74CB7"/>
    <w:rsid w:val="00E74D7C"/>
    <w:rsid w:val="00E74EB7"/>
    <w:rsid w:val="00E74F6B"/>
    <w:rsid w:val="00E752A1"/>
    <w:rsid w:val="00E75328"/>
    <w:rsid w:val="00E754D2"/>
    <w:rsid w:val="00E7552C"/>
    <w:rsid w:val="00E75752"/>
    <w:rsid w:val="00E75887"/>
    <w:rsid w:val="00E7598E"/>
    <w:rsid w:val="00E75999"/>
    <w:rsid w:val="00E75B14"/>
    <w:rsid w:val="00E75B7B"/>
    <w:rsid w:val="00E75C00"/>
    <w:rsid w:val="00E75CCC"/>
    <w:rsid w:val="00E75EEE"/>
    <w:rsid w:val="00E76106"/>
    <w:rsid w:val="00E76171"/>
    <w:rsid w:val="00E76212"/>
    <w:rsid w:val="00E763BE"/>
    <w:rsid w:val="00E766B2"/>
    <w:rsid w:val="00E76858"/>
    <w:rsid w:val="00E76907"/>
    <w:rsid w:val="00E76AB9"/>
    <w:rsid w:val="00E76AD2"/>
    <w:rsid w:val="00E76B9F"/>
    <w:rsid w:val="00E76CBB"/>
    <w:rsid w:val="00E7736D"/>
    <w:rsid w:val="00E773DC"/>
    <w:rsid w:val="00E773E9"/>
    <w:rsid w:val="00E77471"/>
    <w:rsid w:val="00E77517"/>
    <w:rsid w:val="00E77576"/>
    <w:rsid w:val="00E7757E"/>
    <w:rsid w:val="00E7776F"/>
    <w:rsid w:val="00E777A0"/>
    <w:rsid w:val="00E7793B"/>
    <w:rsid w:val="00E779B7"/>
    <w:rsid w:val="00E77B1D"/>
    <w:rsid w:val="00E77C02"/>
    <w:rsid w:val="00E77CDB"/>
    <w:rsid w:val="00E77D15"/>
    <w:rsid w:val="00E77FBD"/>
    <w:rsid w:val="00E77FE5"/>
    <w:rsid w:val="00E8001E"/>
    <w:rsid w:val="00E80102"/>
    <w:rsid w:val="00E80255"/>
    <w:rsid w:val="00E80274"/>
    <w:rsid w:val="00E8046C"/>
    <w:rsid w:val="00E8051D"/>
    <w:rsid w:val="00E80597"/>
    <w:rsid w:val="00E8074E"/>
    <w:rsid w:val="00E809AA"/>
    <w:rsid w:val="00E80C3A"/>
    <w:rsid w:val="00E80EC2"/>
    <w:rsid w:val="00E8144C"/>
    <w:rsid w:val="00E81570"/>
    <w:rsid w:val="00E815CA"/>
    <w:rsid w:val="00E8175B"/>
    <w:rsid w:val="00E818FD"/>
    <w:rsid w:val="00E81BAB"/>
    <w:rsid w:val="00E81F39"/>
    <w:rsid w:val="00E825A1"/>
    <w:rsid w:val="00E826AB"/>
    <w:rsid w:val="00E827CD"/>
    <w:rsid w:val="00E82C6B"/>
    <w:rsid w:val="00E82D37"/>
    <w:rsid w:val="00E82E19"/>
    <w:rsid w:val="00E83017"/>
    <w:rsid w:val="00E83164"/>
    <w:rsid w:val="00E8338C"/>
    <w:rsid w:val="00E833E3"/>
    <w:rsid w:val="00E834B5"/>
    <w:rsid w:val="00E8364A"/>
    <w:rsid w:val="00E83727"/>
    <w:rsid w:val="00E83825"/>
    <w:rsid w:val="00E839F7"/>
    <w:rsid w:val="00E83A0F"/>
    <w:rsid w:val="00E83A5B"/>
    <w:rsid w:val="00E83B14"/>
    <w:rsid w:val="00E83CEA"/>
    <w:rsid w:val="00E83D2F"/>
    <w:rsid w:val="00E83D83"/>
    <w:rsid w:val="00E83E0D"/>
    <w:rsid w:val="00E83F9F"/>
    <w:rsid w:val="00E84079"/>
    <w:rsid w:val="00E8438B"/>
    <w:rsid w:val="00E843B4"/>
    <w:rsid w:val="00E845BF"/>
    <w:rsid w:val="00E84662"/>
    <w:rsid w:val="00E84753"/>
    <w:rsid w:val="00E8475D"/>
    <w:rsid w:val="00E84A3C"/>
    <w:rsid w:val="00E84A51"/>
    <w:rsid w:val="00E84C34"/>
    <w:rsid w:val="00E84D59"/>
    <w:rsid w:val="00E84DA2"/>
    <w:rsid w:val="00E84E1F"/>
    <w:rsid w:val="00E84E90"/>
    <w:rsid w:val="00E8523C"/>
    <w:rsid w:val="00E8531D"/>
    <w:rsid w:val="00E853C7"/>
    <w:rsid w:val="00E853F3"/>
    <w:rsid w:val="00E8556A"/>
    <w:rsid w:val="00E8563F"/>
    <w:rsid w:val="00E857BD"/>
    <w:rsid w:val="00E858F7"/>
    <w:rsid w:val="00E85A40"/>
    <w:rsid w:val="00E85B66"/>
    <w:rsid w:val="00E85BBE"/>
    <w:rsid w:val="00E85CE3"/>
    <w:rsid w:val="00E85E28"/>
    <w:rsid w:val="00E86037"/>
    <w:rsid w:val="00E86194"/>
    <w:rsid w:val="00E863D4"/>
    <w:rsid w:val="00E8649C"/>
    <w:rsid w:val="00E864AA"/>
    <w:rsid w:val="00E864CE"/>
    <w:rsid w:val="00E86631"/>
    <w:rsid w:val="00E86649"/>
    <w:rsid w:val="00E867E8"/>
    <w:rsid w:val="00E86875"/>
    <w:rsid w:val="00E86934"/>
    <w:rsid w:val="00E8697F"/>
    <w:rsid w:val="00E86C15"/>
    <w:rsid w:val="00E86C56"/>
    <w:rsid w:val="00E86C87"/>
    <w:rsid w:val="00E86C9C"/>
    <w:rsid w:val="00E86D4B"/>
    <w:rsid w:val="00E86F0A"/>
    <w:rsid w:val="00E86F7C"/>
    <w:rsid w:val="00E86FB8"/>
    <w:rsid w:val="00E870E3"/>
    <w:rsid w:val="00E874F7"/>
    <w:rsid w:val="00E8757F"/>
    <w:rsid w:val="00E877D2"/>
    <w:rsid w:val="00E87DF7"/>
    <w:rsid w:val="00E90022"/>
    <w:rsid w:val="00E9006F"/>
    <w:rsid w:val="00E90527"/>
    <w:rsid w:val="00E905BF"/>
    <w:rsid w:val="00E907EA"/>
    <w:rsid w:val="00E90971"/>
    <w:rsid w:val="00E909C8"/>
    <w:rsid w:val="00E90BE5"/>
    <w:rsid w:val="00E90CBA"/>
    <w:rsid w:val="00E90D72"/>
    <w:rsid w:val="00E90DB2"/>
    <w:rsid w:val="00E90EFE"/>
    <w:rsid w:val="00E91189"/>
    <w:rsid w:val="00E911CE"/>
    <w:rsid w:val="00E9127F"/>
    <w:rsid w:val="00E91430"/>
    <w:rsid w:val="00E919F9"/>
    <w:rsid w:val="00E91B7B"/>
    <w:rsid w:val="00E91C68"/>
    <w:rsid w:val="00E91DE2"/>
    <w:rsid w:val="00E91F17"/>
    <w:rsid w:val="00E91F48"/>
    <w:rsid w:val="00E91FC9"/>
    <w:rsid w:val="00E921B4"/>
    <w:rsid w:val="00E9263A"/>
    <w:rsid w:val="00E92743"/>
    <w:rsid w:val="00E927BB"/>
    <w:rsid w:val="00E927D0"/>
    <w:rsid w:val="00E92882"/>
    <w:rsid w:val="00E928A3"/>
    <w:rsid w:val="00E928B3"/>
    <w:rsid w:val="00E92A87"/>
    <w:rsid w:val="00E92AC0"/>
    <w:rsid w:val="00E92C65"/>
    <w:rsid w:val="00E92E47"/>
    <w:rsid w:val="00E93005"/>
    <w:rsid w:val="00E930A8"/>
    <w:rsid w:val="00E930B9"/>
    <w:rsid w:val="00E931F6"/>
    <w:rsid w:val="00E93243"/>
    <w:rsid w:val="00E93265"/>
    <w:rsid w:val="00E934E6"/>
    <w:rsid w:val="00E937FE"/>
    <w:rsid w:val="00E93973"/>
    <w:rsid w:val="00E93ABD"/>
    <w:rsid w:val="00E93B53"/>
    <w:rsid w:val="00E93B8B"/>
    <w:rsid w:val="00E93B9A"/>
    <w:rsid w:val="00E93D0A"/>
    <w:rsid w:val="00E93D10"/>
    <w:rsid w:val="00E93EC1"/>
    <w:rsid w:val="00E94107"/>
    <w:rsid w:val="00E94333"/>
    <w:rsid w:val="00E9443A"/>
    <w:rsid w:val="00E94948"/>
    <w:rsid w:val="00E949AE"/>
    <w:rsid w:val="00E94B2F"/>
    <w:rsid w:val="00E94BC3"/>
    <w:rsid w:val="00E94CA9"/>
    <w:rsid w:val="00E94EB1"/>
    <w:rsid w:val="00E94EB9"/>
    <w:rsid w:val="00E95037"/>
    <w:rsid w:val="00E95072"/>
    <w:rsid w:val="00E951DE"/>
    <w:rsid w:val="00E95293"/>
    <w:rsid w:val="00E95384"/>
    <w:rsid w:val="00E95431"/>
    <w:rsid w:val="00E95620"/>
    <w:rsid w:val="00E9595D"/>
    <w:rsid w:val="00E959CB"/>
    <w:rsid w:val="00E95BE7"/>
    <w:rsid w:val="00E95CE8"/>
    <w:rsid w:val="00E95D94"/>
    <w:rsid w:val="00E96083"/>
    <w:rsid w:val="00E962B5"/>
    <w:rsid w:val="00E965D5"/>
    <w:rsid w:val="00E96848"/>
    <w:rsid w:val="00E9696F"/>
    <w:rsid w:val="00E969B2"/>
    <w:rsid w:val="00E96A0C"/>
    <w:rsid w:val="00E96D3F"/>
    <w:rsid w:val="00E96D86"/>
    <w:rsid w:val="00E96E31"/>
    <w:rsid w:val="00E96F79"/>
    <w:rsid w:val="00E97052"/>
    <w:rsid w:val="00E971E9"/>
    <w:rsid w:val="00E97262"/>
    <w:rsid w:val="00E9730F"/>
    <w:rsid w:val="00E973D1"/>
    <w:rsid w:val="00E97561"/>
    <w:rsid w:val="00E9764A"/>
    <w:rsid w:val="00E97658"/>
    <w:rsid w:val="00E97680"/>
    <w:rsid w:val="00E97822"/>
    <w:rsid w:val="00E9793C"/>
    <w:rsid w:val="00E97A2D"/>
    <w:rsid w:val="00E97CCB"/>
    <w:rsid w:val="00E97E41"/>
    <w:rsid w:val="00E97F91"/>
    <w:rsid w:val="00E97FDB"/>
    <w:rsid w:val="00EA0010"/>
    <w:rsid w:val="00EA022E"/>
    <w:rsid w:val="00EA038F"/>
    <w:rsid w:val="00EA04B0"/>
    <w:rsid w:val="00EA0839"/>
    <w:rsid w:val="00EA0A4E"/>
    <w:rsid w:val="00EA0A54"/>
    <w:rsid w:val="00EA0A8D"/>
    <w:rsid w:val="00EA0AAA"/>
    <w:rsid w:val="00EA0AB8"/>
    <w:rsid w:val="00EA0AE4"/>
    <w:rsid w:val="00EA0ED4"/>
    <w:rsid w:val="00EA0F92"/>
    <w:rsid w:val="00EA122B"/>
    <w:rsid w:val="00EA140C"/>
    <w:rsid w:val="00EA14B8"/>
    <w:rsid w:val="00EA1563"/>
    <w:rsid w:val="00EA1673"/>
    <w:rsid w:val="00EA189C"/>
    <w:rsid w:val="00EA1A83"/>
    <w:rsid w:val="00EA1AB8"/>
    <w:rsid w:val="00EA1BD7"/>
    <w:rsid w:val="00EA1CBE"/>
    <w:rsid w:val="00EA1DB3"/>
    <w:rsid w:val="00EA20B7"/>
    <w:rsid w:val="00EA215E"/>
    <w:rsid w:val="00EA21B1"/>
    <w:rsid w:val="00EA242A"/>
    <w:rsid w:val="00EA257B"/>
    <w:rsid w:val="00EA257F"/>
    <w:rsid w:val="00EA278B"/>
    <w:rsid w:val="00EA2914"/>
    <w:rsid w:val="00EA296D"/>
    <w:rsid w:val="00EA297A"/>
    <w:rsid w:val="00EA29B1"/>
    <w:rsid w:val="00EA29B7"/>
    <w:rsid w:val="00EA2A26"/>
    <w:rsid w:val="00EA2A5D"/>
    <w:rsid w:val="00EA2BC7"/>
    <w:rsid w:val="00EA2CB6"/>
    <w:rsid w:val="00EA2D5E"/>
    <w:rsid w:val="00EA3094"/>
    <w:rsid w:val="00EA30CB"/>
    <w:rsid w:val="00EA30F6"/>
    <w:rsid w:val="00EA3141"/>
    <w:rsid w:val="00EA315D"/>
    <w:rsid w:val="00EA31D3"/>
    <w:rsid w:val="00EA329F"/>
    <w:rsid w:val="00EA3490"/>
    <w:rsid w:val="00EA353A"/>
    <w:rsid w:val="00EA362E"/>
    <w:rsid w:val="00EA3642"/>
    <w:rsid w:val="00EA3722"/>
    <w:rsid w:val="00EA373B"/>
    <w:rsid w:val="00EA373C"/>
    <w:rsid w:val="00EA37AD"/>
    <w:rsid w:val="00EA38B1"/>
    <w:rsid w:val="00EA3913"/>
    <w:rsid w:val="00EA39CE"/>
    <w:rsid w:val="00EA3A40"/>
    <w:rsid w:val="00EA3A6B"/>
    <w:rsid w:val="00EA3B33"/>
    <w:rsid w:val="00EA3CA6"/>
    <w:rsid w:val="00EA3D8F"/>
    <w:rsid w:val="00EA3EF2"/>
    <w:rsid w:val="00EA4040"/>
    <w:rsid w:val="00EA412D"/>
    <w:rsid w:val="00EA41CB"/>
    <w:rsid w:val="00EA43DE"/>
    <w:rsid w:val="00EA4812"/>
    <w:rsid w:val="00EA4860"/>
    <w:rsid w:val="00EA492B"/>
    <w:rsid w:val="00EA4B0A"/>
    <w:rsid w:val="00EA4B60"/>
    <w:rsid w:val="00EA4D2F"/>
    <w:rsid w:val="00EA4F75"/>
    <w:rsid w:val="00EA52EA"/>
    <w:rsid w:val="00EA53E1"/>
    <w:rsid w:val="00EA541B"/>
    <w:rsid w:val="00EA5476"/>
    <w:rsid w:val="00EA54A1"/>
    <w:rsid w:val="00EA5520"/>
    <w:rsid w:val="00EA56B2"/>
    <w:rsid w:val="00EA570D"/>
    <w:rsid w:val="00EA577F"/>
    <w:rsid w:val="00EA5988"/>
    <w:rsid w:val="00EA5BD2"/>
    <w:rsid w:val="00EA5C8A"/>
    <w:rsid w:val="00EA5E11"/>
    <w:rsid w:val="00EA5FC8"/>
    <w:rsid w:val="00EA6098"/>
    <w:rsid w:val="00EA66A7"/>
    <w:rsid w:val="00EA679C"/>
    <w:rsid w:val="00EA6AE2"/>
    <w:rsid w:val="00EA6D10"/>
    <w:rsid w:val="00EA6EA0"/>
    <w:rsid w:val="00EA6F91"/>
    <w:rsid w:val="00EA7042"/>
    <w:rsid w:val="00EA7142"/>
    <w:rsid w:val="00EA72BC"/>
    <w:rsid w:val="00EA730A"/>
    <w:rsid w:val="00EA7319"/>
    <w:rsid w:val="00EA731B"/>
    <w:rsid w:val="00EA750E"/>
    <w:rsid w:val="00EA7536"/>
    <w:rsid w:val="00EA782D"/>
    <w:rsid w:val="00EA78A2"/>
    <w:rsid w:val="00EA79C3"/>
    <w:rsid w:val="00EA7A34"/>
    <w:rsid w:val="00EA7CDE"/>
    <w:rsid w:val="00EA7D40"/>
    <w:rsid w:val="00EA7D48"/>
    <w:rsid w:val="00EA7DF1"/>
    <w:rsid w:val="00EA7EBB"/>
    <w:rsid w:val="00EA7EC4"/>
    <w:rsid w:val="00EA7FB5"/>
    <w:rsid w:val="00EB032D"/>
    <w:rsid w:val="00EB0376"/>
    <w:rsid w:val="00EB0382"/>
    <w:rsid w:val="00EB0424"/>
    <w:rsid w:val="00EB0767"/>
    <w:rsid w:val="00EB07FC"/>
    <w:rsid w:val="00EB0A5F"/>
    <w:rsid w:val="00EB0B75"/>
    <w:rsid w:val="00EB0BB6"/>
    <w:rsid w:val="00EB0C64"/>
    <w:rsid w:val="00EB0C74"/>
    <w:rsid w:val="00EB0CA5"/>
    <w:rsid w:val="00EB0E2F"/>
    <w:rsid w:val="00EB0F09"/>
    <w:rsid w:val="00EB0F52"/>
    <w:rsid w:val="00EB118F"/>
    <w:rsid w:val="00EB119D"/>
    <w:rsid w:val="00EB13B6"/>
    <w:rsid w:val="00EB15AD"/>
    <w:rsid w:val="00EB16B3"/>
    <w:rsid w:val="00EB17D8"/>
    <w:rsid w:val="00EB19BC"/>
    <w:rsid w:val="00EB1B21"/>
    <w:rsid w:val="00EB1B25"/>
    <w:rsid w:val="00EB1C40"/>
    <w:rsid w:val="00EB1C94"/>
    <w:rsid w:val="00EB20B7"/>
    <w:rsid w:val="00EB213D"/>
    <w:rsid w:val="00EB218C"/>
    <w:rsid w:val="00EB2581"/>
    <w:rsid w:val="00EB25EF"/>
    <w:rsid w:val="00EB2834"/>
    <w:rsid w:val="00EB2A9E"/>
    <w:rsid w:val="00EB2F42"/>
    <w:rsid w:val="00EB2FA3"/>
    <w:rsid w:val="00EB2FAA"/>
    <w:rsid w:val="00EB2FF8"/>
    <w:rsid w:val="00EB31B5"/>
    <w:rsid w:val="00EB3302"/>
    <w:rsid w:val="00EB3530"/>
    <w:rsid w:val="00EB355C"/>
    <w:rsid w:val="00EB35C7"/>
    <w:rsid w:val="00EB36C9"/>
    <w:rsid w:val="00EB37E7"/>
    <w:rsid w:val="00EB3BFC"/>
    <w:rsid w:val="00EB3C20"/>
    <w:rsid w:val="00EB3D02"/>
    <w:rsid w:val="00EB3D08"/>
    <w:rsid w:val="00EB3E93"/>
    <w:rsid w:val="00EB3EC5"/>
    <w:rsid w:val="00EB3FC5"/>
    <w:rsid w:val="00EB40B0"/>
    <w:rsid w:val="00EB40D6"/>
    <w:rsid w:val="00EB4541"/>
    <w:rsid w:val="00EB45C3"/>
    <w:rsid w:val="00EB4618"/>
    <w:rsid w:val="00EB46D5"/>
    <w:rsid w:val="00EB47CC"/>
    <w:rsid w:val="00EB4C5F"/>
    <w:rsid w:val="00EB4D54"/>
    <w:rsid w:val="00EB4DFB"/>
    <w:rsid w:val="00EB4FAE"/>
    <w:rsid w:val="00EB5070"/>
    <w:rsid w:val="00EB5228"/>
    <w:rsid w:val="00EB5347"/>
    <w:rsid w:val="00EB5394"/>
    <w:rsid w:val="00EB54A6"/>
    <w:rsid w:val="00EB555F"/>
    <w:rsid w:val="00EB5630"/>
    <w:rsid w:val="00EB56A1"/>
    <w:rsid w:val="00EB56A3"/>
    <w:rsid w:val="00EB5794"/>
    <w:rsid w:val="00EB5867"/>
    <w:rsid w:val="00EB5945"/>
    <w:rsid w:val="00EB5BF0"/>
    <w:rsid w:val="00EB5C15"/>
    <w:rsid w:val="00EB5CB0"/>
    <w:rsid w:val="00EB5E77"/>
    <w:rsid w:val="00EB5E9B"/>
    <w:rsid w:val="00EB60C5"/>
    <w:rsid w:val="00EB6339"/>
    <w:rsid w:val="00EB64AC"/>
    <w:rsid w:val="00EB6639"/>
    <w:rsid w:val="00EB66BB"/>
    <w:rsid w:val="00EB6889"/>
    <w:rsid w:val="00EB6B51"/>
    <w:rsid w:val="00EB6E18"/>
    <w:rsid w:val="00EB6EF2"/>
    <w:rsid w:val="00EB7220"/>
    <w:rsid w:val="00EB747D"/>
    <w:rsid w:val="00EB7486"/>
    <w:rsid w:val="00EB7778"/>
    <w:rsid w:val="00EB77EA"/>
    <w:rsid w:val="00EB7811"/>
    <w:rsid w:val="00EB78CB"/>
    <w:rsid w:val="00EB7A26"/>
    <w:rsid w:val="00EB7DF5"/>
    <w:rsid w:val="00EC0043"/>
    <w:rsid w:val="00EC0072"/>
    <w:rsid w:val="00EC00F5"/>
    <w:rsid w:val="00EC0143"/>
    <w:rsid w:val="00EC0249"/>
    <w:rsid w:val="00EC040F"/>
    <w:rsid w:val="00EC04F9"/>
    <w:rsid w:val="00EC0716"/>
    <w:rsid w:val="00EC0744"/>
    <w:rsid w:val="00EC08FD"/>
    <w:rsid w:val="00EC0A54"/>
    <w:rsid w:val="00EC0CB8"/>
    <w:rsid w:val="00EC0EFF"/>
    <w:rsid w:val="00EC0F87"/>
    <w:rsid w:val="00EC118E"/>
    <w:rsid w:val="00EC11EB"/>
    <w:rsid w:val="00EC134F"/>
    <w:rsid w:val="00EC13D9"/>
    <w:rsid w:val="00EC1444"/>
    <w:rsid w:val="00EC169F"/>
    <w:rsid w:val="00EC1759"/>
    <w:rsid w:val="00EC18A3"/>
    <w:rsid w:val="00EC18C7"/>
    <w:rsid w:val="00EC1C8A"/>
    <w:rsid w:val="00EC1E28"/>
    <w:rsid w:val="00EC1F0F"/>
    <w:rsid w:val="00EC1F60"/>
    <w:rsid w:val="00EC2101"/>
    <w:rsid w:val="00EC2374"/>
    <w:rsid w:val="00EC26EA"/>
    <w:rsid w:val="00EC277E"/>
    <w:rsid w:val="00EC2796"/>
    <w:rsid w:val="00EC2866"/>
    <w:rsid w:val="00EC29D7"/>
    <w:rsid w:val="00EC2B54"/>
    <w:rsid w:val="00EC2BD2"/>
    <w:rsid w:val="00EC2C3C"/>
    <w:rsid w:val="00EC2CE8"/>
    <w:rsid w:val="00EC2E5B"/>
    <w:rsid w:val="00EC2FCE"/>
    <w:rsid w:val="00EC2FEC"/>
    <w:rsid w:val="00EC3127"/>
    <w:rsid w:val="00EC3135"/>
    <w:rsid w:val="00EC31C0"/>
    <w:rsid w:val="00EC3216"/>
    <w:rsid w:val="00EC329B"/>
    <w:rsid w:val="00EC3331"/>
    <w:rsid w:val="00EC3549"/>
    <w:rsid w:val="00EC364E"/>
    <w:rsid w:val="00EC36AF"/>
    <w:rsid w:val="00EC36C2"/>
    <w:rsid w:val="00EC36F2"/>
    <w:rsid w:val="00EC3918"/>
    <w:rsid w:val="00EC3C37"/>
    <w:rsid w:val="00EC3C79"/>
    <w:rsid w:val="00EC3D46"/>
    <w:rsid w:val="00EC3DD2"/>
    <w:rsid w:val="00EC3DE0"/>
    <w:rsid w:val="00EC3F2B"/>
    <w:rsid w:val="00EC3F4E"/>
    <w:rsid w:val="00EC3FAB"/>
    <w:rsid w:val="00EC42B7"/>
    <w:rsid w:val="00EC448C"/>
    <w:rsid w:val="00EC451C"/>
    <w:rsid w:val="00EC454E"/>
    <w:rsid w:val="00EC4620"/>
    <w:rsid w:val="00EC464F"/>
    <w:rsid w:val="00EC4742"/>
    <w:rsid w:val="00EC4757"/>
    <w:rsid w:val="00EC4780"/>
    <w:rsid w:val="00EC47E0"/>
    <w:rsid w:val="00EC494F"/>
    <w:rsid w:val="00EC4DEB"/>
    <w:rsid w:val="00EC4EBD"/>
    <w:rsid w:val="00EC503B"/>
    <w:rsid w:val="00EC53D3"/>
    <w:rsid w:val="00EC53FC"/>
    <w:rsid w:val="00EC5656"/>
    <w:rsid w:val="00EC5990"/>
    <w:rsid w:val="00EC59DB"/>
    <w:rsid w:val="00EC5AE2"/>
    <w:rsid w:val="00EC5AE7"/>
    <w:rsid w:val="00EC5B89"/>
    <w:rsid w:val="00EC5CA4"/>
    <w:rsid w:val="00EC5CAD"/>
    <w:rsid w:val="00EC5E35"/>
    <w:rsid w:val="00EC5E84"/>
    <w:rsid w:val="00EC5FFB"/>
    <w:rsid w:val="00EC61C7"/>
    <w:rsid w:val="00EC6261"/>
    <w:rsid w:val="00EC63A2"/>
    <w:rsid w:val="00EC65C0"/>
    <w:rsid w:val="00EC6A32"/>
    <w:rsid w:val="00EC6A92"/>
    <w:rsid w:val="00EC6AE4"/>
    <w:rsid w:val="00EC6C38"/>
    <w:rsid w:val="00EC6CC5"/>
    <w:rsid w:val="00EC6F76"/>
    <w:rsid w:val="00EC70FB"/>
    <w:rsid w:val="00EC712A"/>
    <w:rsid w:val="00EC7191"/>
    <w:rsid w:val="00EC73D9"/>
    <w:rsid w:val="00EC748A"/>
    <w:rsid w:val="00EC74B8"/>
    <w:rsid w:val="00EC74CB"/>
    <w:rsid w:val="00EC7516"/>
    <w:rsid w:val="00EC7594"/>
    <w:rsid w:val="00EC7603"/>
    <w:rsid w:val="00EC78BC"/>
    <w:rsid w:val="00EC79E9"/>
    <w:rsid w:val="00EC7A34"/>
    <w:rsid w:val="00EC7A82"/>
    <w:rsid w:val="00EC7C29"/>
    <w:rsid w:val="00EC7C3E"/>
    <w:rsid w:val="00EC7CD9"/>
    <w:rsid w:val="00EC7CED"/>
    <w:rsid w:val="00EC7CF7"/>
    <w:rsid w:val="00EC7FD7"/>
    <w:rsid w:val="00ED0140"/>
    <w:rsid w:val="00ED01C1"/>
    <w:rsid w:val="00ED0204"/>
    <w:rsid w:val="00ED0383"/>
    <w:rsid w:val="00ED03B3"/>
    <w:rsid w:val="00ED03BE"/>
    <w:rsid w:val="00ED0421"/>
    <w:rsid w:val="00ED063B"/>
    <w:rsid w:val="00ED0747"/>
    <w:rsid w:val="00ED0B68"/>
    <w:rsid w:val="00ED0D47"/>
    <w:rsid w:val="00ED0DDE"/>
    <w:rsid w:val="00ED0F92"/>
    <w:rsid w:val="00ED12CA"/>
    <w:rsid w:val="00ED12EC"/>
    <w:rsid w:val="00ED13BF"/>
    <w:rsid w:val="00ED1556"/>
    <w:rsid w:val="00ED1987"/>
    <w:rsid w:val="00ED1A48"/>
    <w:rsid w:val="00ED1CA5"/>
    <w:rsid w:val="00ED1D77"/>
    <w:rsid w:val="00ED1E77"/>
    <w:rsid w:val="00ED2070"/>
    <w:rsid w:val="00ED20AF"/>
    <w:rsid w:val="00ED21BB"/>
    <w:rsid w:val="00ED227D"/>
    <w:rsid w:val="00ED2356"/>
    <w:rsid w:val="00ED239C"/>
    <w:rsid w:val="00ED261C"/>
    <w:rsid w:val="00ED269E"/>
    <w:rsid w:val="00ED26F3"/>
    <w:rsid w:val="00ED275A"/>
    <w:rsid w:val="00ED28F1"/>
    <w:rsid w:val="00ED28F2"/>
    <w:rsid w:val="00ED2917"/>
    <w:rsid w:val="00ED295F"/>
    <w:rsid w:val="00ED2B0E"/>
    <w:rsid w:val="00ED2DC1"/>
    <w:rsid w:val="00ED2E5C"/>
    <w:rsid w:val="00ED2EF8"/>
    <w:rsid w:val="00ED304C"/>
    <w:rsid w:val="00ED33E2"/>
    <w:rsid w:val="00ED35AF"/>
    <w:rsid w:val="00ED383C"/>
    <w:rsid w:val="00ED3A31"/>
    <w:rsid w:val="00ED3AB3"/>
    <w:rsid w:val="00ED3C6D"/>
    <w:rsid w:val="00ED3CA8"/>
    <w:rsid w:val="00ED4180"/>
    <w:rsid w:val="00ED44FD"/>
    <w:rsid w:val="00ED4AAE"/>
    <w:rsid w:val="00ED4B6B"/>
    <w:rsid w:val="00ED4D6C"/>
    <w:rsid w:val="00ED4E8B"/>
    <w:rsid w:val="00ED4F56"/>
    <w:rsid w:val="00ED500A"/>
    <w:rsid w:val="00ED508B"/>
    <w:rsid w:val="00ED518C"/>
    <w:rsid w:val="00ED5201"/>
    <w:rsid w:val="00ED5233"/>
    <w:rsid w:val="00ED5309"/>
    <w:rsid w:val="00ED53C6"/>
    <w:rsid w:val="00ED5467"/>
    <w:rsid w:val="00ED5481"/>
    <w:rsid w:val="00ED565B"/>
    <w:rsid w:val="00ED5682"/>
    <w:rsid w:val="00ED56FC"/>
    <w:rsid w:val="00ED5757"/>
    <w:rsid w:val="00ED582B"/>
    <w:rsid w:val="00ED5887"/>
    <w:rsid w:val="00ED58C7"/>
    <w:rsid w:val="00ED5A5B"/>
    <w:rsid w:val="00ED5B32"/>
    <w:rsid w:val="00ED5B53"/>
    <w:rsid w:val="00ED5EE7"/>
    <w:rsid w:val="00ED5F2F"/>
    <w:rsid w:val="00ED5F93"/>
    <w:rsid w:val="00ED6122"/>
    <w:rsid w:val="00ED6389"/>
    <w:rsid w:val="00ED63AA"/>
    <w:rsid w:val="00ED6457"/>
    <w:rsid w:val="00ED6555"/>
    <w:rsid w:val="00ED6866"/>
    <w:rsid w:val="00ED6B07"/>
    <w:rsid w:val="00ED6C9E"/>
    <w:rsid w:val="00ED6ED0"/>
    <w:rsid w:val="00ED6F38"/>
    <w:rsid w:val="00ED6FF7"/>
    <w:rsid w:val="00ED71BA"/>
    <w:rsid w:val="00ED72B8"/>
    <w:rsid w:val="00ED736D"/>
    <w:rsid w:val="00ED73FB"/>
    <w:rsid w:val="00ED74AB"/>
    <w:rsid w:val="00ED7535"/>
    <w:rsid w:val="00ED7540"/>
    <w:rsid w:val="00ED75B5"/>
    <w:rsid w:val="00ED7624"/>
    <w:rsid w:val="00ED7642"/>
    <w:rsid w:val="00ED7658"/>
    <w:rsid w:val="00ED76F9"/>
    <w:rsid w:val="00ED7875"/>
    <w:rsid w:val="00ED789F"/>
    <w:rsid w:val="00ED78CB"/>
    <w:rsid w:val="00ED7A42"/>
    <w:rsid w:val="00ED7A78"/>
    <w:rsid w:val="00ED7B40"/>
    <w:rsid w:val="00ED7C16"/>
    <w:rsid w:val="00ED7DEE"/>
    <w:rsid w:val="00ED7E96"/>
    <w:rsid w:val="00ED7FE9"/>
    <w:rsid w:val="00ED7FF8"/>
    <w:rsid w:val="00EE0036"/>
    <w:rsid w:val="00EE0280"/>
    <w:rsid w:val="00EE0418"/>
    <w:rsid w:val="00EE047B"/>
    <w:rsid w:val="00EE06F8"/>
    <w:rsid w:val="00EE08E8"/>
    <w:rsid w:val="00EE0C16"/>
    <w:rsid w:val="00EE0C31"/>
    <w:rsid w:val="00EE0E8D"/>
    <w:rsid w:val="00EE0EC0"/>
    <w:rsid w:val="00EE0F6B"/>
    <w:rsid w:val="00EE0F7F"/>
    <w:rsid w:val="00EE1018"/>
    <w:rsid w:val="00EE11BC"/>
    <w:rsid w:val="00EE1249"/>
    <w:rsid w:val="00EE15DA"/>
    <w:rsid w:val="00EE185C"/>
    <w:rsid w:val="00EE1876"/>
    <w:rsid w:val="00EE1978"/>
    <w:rsid w:val="00EE19BA"/>
    <w:rsid w:val="00EE1A50"/>
    <w:rsid w:val="00EE1C7B"/>
    <w:rsid w:val="00EE1FB1"/>
    <w:rsid w:val="00EE20A5"/>
    <w:rsid w:val="00EE20BB"/>
    <w:rsid w:val="00EE20D2"/>
    <w:rsid w:val="00EE2117"/>
    <w:rsid w:val="00EE223D"/>
    <w:rsid w:val="00EE232F"/>
    <w:rsid w:val="00EE2378"/>
    <w:rsid w:val="00EE25EB"/>
    <w:rsid w:val="00EE273D"/>
    <w:rsid w:val="00EE2785"/>
    <w:rsid w:val="00EE27A0"/>
    <w:rsid w:val="00EE286B"/>
    <w:rsid w:val="00EE2BE8"/>
    <w:rsid w:val="00EE2CC3"/>
    <w:rsid w:val="00EE2CD2"/>
    <w:rsid w:val="00EE2DCF"/>
    <w:rsid w:val="00EE2E86"/>
    <w:rsid w:val="00EE2EAD"/>
    <w:rsid w:val="00EE2ECE"/>
    <w:rsid w:val="00EE2FBC"/>
    <w:rsid w:val="00EE2FDC"/>
    <w:rsid w:val="00EE302C"/>
    <w:rsid w:val="00EE3064"/>
    <w:rsid w:val="00EE310C"/>
    <w:rsid w:val="00EE32A3"/>
    <w:rsid w:val="00EE33DC"/>
    <w:rsid w:val="00EE3621"/>
    <w:rsid w:val="00EE3B35"/>
    <w:rsid w:val="00EE3B77"/>
    <w:rsid w:val="00EE3BF5"/>
    <w:rsid w:val="00EE3CFD"/>
    <w:rsid w:val="00EE3F04"/>
    <w:rsid w:val="00EE405B"/>
    <w:rsid w:val="00EE4115"/>
    <w:rsid w:val="00EE41BC"/>
    <w:rsid w:val="00EE41C0"/>
    <w:rsid w:val="00EE429B"/>
    <w:rsid w:val="00EE42C2"/>
    <w:rsid w:val="00EE43B1"/>
    <w:rsid w:val="00EE45B5"/>
    <w:rsid w:val="00EE4669"/>
    <w:rsid w:val="00EE48B0"/>
    <w:rsid w:val="00EE4B33"/>
    <w:rsid w:val="00EE4C57"/>
    <w:rsid w:val="00EE4C69"/>
    <w:rsid w:val="00EE4E58"/>
    <w:rsid w:val="00EE4E92"/>
    <w:rsid w:val="00EE4EAE"/>
    <w:rsid w:val="00EE511D"/>
    <w:rsid w:val="00EE5252"/>
    <w:rsid w:val="00EE542B"/>
    <w:rsid w:val="00EE56BD"/>
    <w:rsid w:val="00EE572A"/>
    <w:rsid w:val="00EE58CC"/>
    <w:rsid w:val="00EE592A"/>
    <w:rsid w:val="00EE5B22"/>
    <w:rsid w:val="00EE5E5D"/>
    <w:rsid w:val="00EE6129"/>
    <w:rsid w:val="00EE61EE"/>
    <w:rsid w:val="00EE6231"/>
    <w:rsid w:val="00EE624A"/>
    <w:rsid w:val="00EE625E"/>
    <w:rsid w:val="00EE6352"/>
    <w:rsid w:val="00EE64F2"/>
    <w:rsid w:val="00EE6503"/>
    <w:rsid w:val="00EE65FC"/>
    <w:rsid w:val="00EE6A19"/>
    <w:rsid w:val="00EE6B1D"/>
    <w:rsid w:val="00EE6C19"/>
    <w:rsid w:val="00EE6CF5"/>
    <w:rsid w:val="00EE6D7E"/>
    <w:rsid w:val="00EE6D84"/>
    <w:rsid w:val="00EE6DB4"/>
    <w:rsid w:val="00EE6E6C"/>
    <w:rsid w:val="00EE6E95"/>
    <w:rsid w:val="00EE6F20"/>
    <w:rsid w:val="00EE72BD"/>
    <w:rsid w:val="00EE732F"/>
    <w:rsid w:val="00EE7366"/>
    <w:rsid w:val="00EE73EE"/>
    <w:rsid w:val="00EE75D3"/>
    <w:rsid w:val="00EE77A1"/>
    <w:rsid w:val="00EE7A35"/>
    <w:rsid w:val="00EE7A85"/>
    <w:rsid w:val="00EE7B13"/>
    <w:rsid w:val="00EE7B1C"/>
    <w:rsid w:val="00EE7B35"/>
    <w:rsid w:val="00EE7BDB"/>
    <w:rsid w:val="00EE7F43"/>
    <w:rsid w:val="00EF0074"/>
    <w:rsid w:val="00EF010B"/>
    <w:rsid w:val="00EF0303"/>
    <w:rsid w:val="00EF060C"/>
    <w:rsid w:val="00EF0691"/>
    <w:rsid w:val="00EF06E1"/>
    <w:rsid w:val="00EF071B"/>
    <w:rsid w:val="00EF0793"/>
    <w:rsid w:val="00EF081C"/>
    <w:rsid w:val="00EF0941"/>
    <w:rsid w:val="00EF0975"/>
    <w:rsid w:val="00EF0ABA"/>
    <w:rsid w:val="00EF0AF7"/>
    <w:rsid w:val="00EF0B15"/>
    <w:rsid w:val="00EF0B6C"/>
    <w:rsid w:val="00EF0B86"/>
    <w:rsid w:val="00EF0B8A"/>
    <w:rsid w:val="00EF0C67"/>
    <w:rsid w:val="00EF0CC2"/>
    <w:rsid w:val="00EF0CC5"/>
    <w:rsid w:val="00EF0D41"/>
    <w:rsid w:val="00EF0EBA"/>
    <w:rsid w:val="00EF1248"/>
    <w:rsid w:val="00EF16B7"/>
    <w:rsid w:val="00EF17A4"/>
    <w:rsid w:val="00EF17FB"/>
    <w:rsid w:val="00EF191D"/>
    <w:rsid w:val="00EF198B"/>
    <w:rsid w:val="00EF198E"/>
    <w:rsid w:val="00EF1AAA"/>
    <w:rsid w:val="00EF1B1E"/>
    <w:rsid w:val="00EF1D97"/>
    <w:rsid w:val="00EF1F1C"/>
    <w:rsid w:val="00EF2109"/>
    <w:rsid w:val="00EF21D4"/>
    <w:rsid w:val="00EF2492"/>
    <w:rsid w:val="00EF28AB"/>
    <w:rsid w:val="00EF2918"/>
    <w:rsid w:val="00EF29EC"/>
    <w:rsid w:val="00EF2A1A"/>
    <w:rsid w:val="00EF2D10"/>
    <w:rsid w:val="00EF2E09"/>
    <w:rsid w:val="00EF2E40"/>
    <w:rsid w:val="00EF2FC3"/>
    <w:rsid w:val="00EF33B5"/>
    <w:rsid w:val="00EF34E1"/>
    <w:rsid w:val="00EF350C"/>
    <w:rsid w:val="00EF352F"/>
    <w:rsid w:val="00EF3538"/>
    <w:rsid w:val="00EF3669"/>
    <w:rsid w:val="00EF3E4B"/>
    <w:rsid w:val="00EF40A2"/>
    <w:rsid w:val="00EF43CF"/>
    <w:rsid w:val="00EF4459"/>
    <w:rsid w:val="00EF44CE"/>
    <w:rsid w:val="00EF4740"/>
    <w:rsid w:val="00EF477C"/>
    <w:rsid w:val="00EF480A"/>
    <w:rsid w:val="00EF48FC"/>
    <w:rsid w:val="00EF4CBD"/>
    <w:rsid w:val="00EF518E"/>
    <w:rsid w:val="00EF537E"/>
    <w:rsid w:val="00EF539C"/>
    <w:rsid w:val="00EF55D7"/>
    <w:rsid w:val="00EF56AC"/>
    <w:rsid w:val="00EF57D9"/>
    <w:rsid w:val="00EF589B"/>
    <w:rsid w:val="00EF58E1"/>
    <w:rsid w:val="00EF5949"/>
    <w:rsid w:val="00EF5BFC"/>
    <w:rsid w:val="00EF5D0F"/>
    <w:rsid w:val="00EF5F43"/>
    <w:rsid w:val="00EF604B"/>
    <w:rsid w:val="00EF6085"/>
    <w:rsid w:val="00EF6217"/>
    <w:rsid w:val="00EF6262"/>
    <w:rsid w:val="00EF626D"/>
    <w:rsid w:val="00EF6363"/>
    <w:rsid w:val="00EF646D"/>
    <w:rsid w:val="00EF65EB"/>
    <w:rsid w:val="00EF66BB"/>
    <w:rsid w:val="00EF66FD"/>
    <w:rsid w:val="00EF67CB"/>
    <w:rsid w:val="00EF69A8"/>
    <w:rsid w:val="00EF69F3"/>
    <w:rsid w:val="00EF6B67"/>
    <w:rsid w:val="00EF6B7E"/>
    <w:rsid w:val="00EF6BC3"/>
    <w:rsid w:val="00EF6BD4"/>
    <w:rsid w:val="00EF6E63"/>
    <w:rsid w:val="00EF7240"/>
    <w:rsid w:val="00EF7291"/>
    <w:rsid w:val="00EF7398"/>
    <w:rsid w:val="00EF745E"/>
    <w:rsid w:val="00EF7471"/>
    <w:rsid w:val="00EF765E"/>
    <w:rsid w:val="00EF7688"/>
    <w:rsid w:val="00EF7778"/>
    <w:rsid w:val="00EF77B3"/>
    <w:rsid w:val="00EF792E"/>
    <w:rsid w:val="00EF7969"/>
    <w:rsid w:val="00EF7A71"/>
    <w:rsid w:val="00EF7AE1"/>
    <w:rsid w:val="00EF7B3E"/>
    <w:rsid w:val="00EF7C1A"/>
    <w:rsid w:val="00EF7CB2"/>
    <w:rsid w:val="00EF7DB0"/>
    <w:rsid w:val="00EF7E58"/>
    <w:rsid w:val="00EF7F8E"/>
    <w:rsid w:val="00EF7FBB"/>
    <w:rsid w:val="00F00034"/>
    <w:rsid w:val="00F0020B"/>
    <w:rsid w:val="00F002CE"/>
    <w:rsid w:val="00F00621"/>
    <w:rsid w:val="00F00903"/>
    <w:rsid w:val="00F00AA2"/>
    <w:rsid w:val="00F0103A"/>
    <w:rsid w:val="00F0104B"/>
    <w:rsid w:val="00F010C3"/>
    <w:rsid w:val="00F010C7"/>
    <w:rsid w:val="00F0110B"/>
    <w:rsid w:val="00F0118F"/>
    <w:rsid w:val="00F011E7"/>
    <w:rsid w:val="00F01357"/>
    <w:rsid w:val="00F014E2"/>
    <w:rsid w:val="00F01507"/>
    <w:rsid w:val="00F01682"/>
    <w:rsid w:val="00F0180D"/>
    <w:rsid w:val="00F01970"/>
    <w:rsid w:val="00F01A6D"/>
    <w:rsid w:val="00F01B95"/>
    <w:rsid w:val="00F01D7E"/>
    <w:rsid w:val="00F01E78"/>
    <w:rsid w:val="00F02039"/>
    <w:rsid w:val="00F02080"/>
    <w:rsid w:val="00F0223C"/>
    <w:rsid w:val="00F0227A"/>
    <w:rsid w:val="00F0234D"/>
    <w:rsid w:val="00F023D6"/>
    <w:rsid w:val="00F023EB"/>
    <w:rsid w:val="00F028A9"/>
    <w:rsid w:val="00F028FD"/>
    <w:rsid w:val="00F0294C"/>
    <w:rsid w:val="00F02BB1"/>
    <w:rsid w:val="00F02BB6"/>
    <w:rsid w:val="00F02C8F"/>
    <w:rsid w:val="00F02CBA"/>
    <w:rsid w:val="00F02DC4"/>
    <w:rsid w:val="00F02E54"/>
    <w:rsid w:val="00F02EE8"/>
    <w:rsid w:val="00F03225"/>
    <w:rsid w:val="00F03355"/>
    <w:rsid w:val="00F03369"/>
    <w:rsid w:val="00F034AC"/>
    <w:rsid w:val="00F03501"/>
    <w:rsid w:val="00F0350F"/>
    <w:rsid w:val="00F0356D"/>
    <w:rsid w:val="00F035BA"/>
    <w:rsid w:val="00F03724"/>
    <w:rsid w:val="00F037E4"/>
    <w:rsid w:val="00F03801"/>
    <w:rsid w:val="00F03C4E"/>
    <w:rsid w:val="00F03D1B"/>
    <w:rsid w:val="00F03EBB"/>
    <w:rsid w:val="00F03EBD"/>
    <w:rsid w:val="00F03F08"/>
    <w:rsid w:val="00F03F76"/>
    <w:rsid w:val="00F03FF1"/>
    <w:rsid w:val="00F040B5"/>
    <w:rsid w:val="00F041A5"/>
    <w:rsid w:val="00F043CC"/>
    <w:rsid w:val="00F043F3"/>
    <w:rsid w:val="00F044EC"/>
    <w:rsid w:val="00F044F6"/>
    <w:rsid w:val="00F0479A"/>
    <w:rsid w:val="00F048D4"/>
    <w:rsid w:val="00F04B8A"/>
    <w:rsid w:val="00F04D8B"/>
    <w:rsid w:val="00F04DC3"/>
    <w:rsid w:val="00F04DE0"/>
    <w:rsid w:val="00F04DE5"/>
    <w:rsid w:val="00F04F91"/>
    <w:rsid w:val="00F05133"/>
    <w:rsid w:val="00F05257"/>
    <w:rsid w:val="00F054D5"/>
    <w:rsid w:val="00F055BF"/>
    <w:rsid w:val="00F0561D"/>
    <w:rsid w:val="00F05636"/>
    <w:rsid w:val="00F056AD"/>
    <w:rsid w:val="00F056BE"/>
    <w:rsid w:val="00F05732"/>
    <w:rsid w:val="00F059FD"/>
    <w:rsid w:val="00F05AB5"/>
    <w:rsid w:val="00F05B20"/>
    <w:rsid w:val="00F05BC3"/>
    <w:rsid w:val="00F05BDC"/>
    <w:rsid w:val="00F05C0C"/>
    <w:rsid w:val="00F05C51"/>
    <w:rsid w:val="00F05CBA"/>
    <w:rsid w:val="00F05CFF"/>
    <w:rsid w:val="00F05DA4"/>
    <w:rsid w:val="00F05EAD"/>
    <w:rsid w:val="00F05EBD"/>
    <w:rsid w:val="00F05F74"/>
    <w:rsid w:val="00F06108"/>
    <w:rsid w:val="00F061E7"/>
    <w:rsid w:val="00F0628C"/>
    <w:rsid w:val="00F062DD"/>
    <w:rsid w:val="00F06448"/>
    <w:rsid w:val="00F0672B"/>
    <w:rsid w:val="00F06844"/>
    <w:rsid w:val="00F06992"/>
    <w:rsid w:val="00F06B4D"/>
    <w:rsid w:val="00F06B8C"/>
    <w:rsid w:val="00F071B5"/>
    <w:rsid w:val="00F07333"/>
    <w:rsid w:val="00F075D4"/>
    <w:rsid w:val="00F0776B"/>
    <w:rsid w:val="00F07808"/>
    <w:rsid w:val="00F07B52"/>
    <w:rsid w:val="00F07DBA"/>
    <w:rsid w:val="00F07DBD"/>
    <w:rsid w:val="00F07E0B"/>
    <w:rsid w:val="00F07E6E"/>
    <w:rsid w:val="00F10177"/>
    <w:rsid w:val="00F1018A"/>
    <w:rsid w:val="00F1024F"/>
    <w:rsid w:val="00F10590"/>
    <w:rsid w:val="00F105AF"/>
    <w:rsid w:val="00F105ED"/>
    <w:rsid w:val="00F105EF"/>
    <w:rsid w:val="00F10652"/>
    <w:rsid w:val="00F10A51"/>
    <w:rsid w:val="00F10B68"/>
    <w:rsid w:val="00F10B6E"/>
    <w:rsid w:val="00F10BA6"/>
    <w:rsid w:val="00F10CC0"/>
    <w:rsid w:val="00F10E85"/>
    <w:rsid w:val="00F10F35"/>
    <w:rsid w:val="00F10F65"/>
    <w:rsid w:val="00F1106C"/>
    <w:rsid w:val="00F11178"/>
    <w:rsid w:val="00F1121C"/>
    <w:rsid w:val="00F1139E"/>
    <w:rsid w:val="00F113E3"/>
    <w:rsid w:val="00F115DC"/>
    <w:rsid w:val="00F117EB"/>
    <w:rsid w:val="00F11851"/>
    <w:rsid w:val="00F11AF0"/>
    <w:rsid w:val="00F11B29"/>
    <w:rsid w:val="00F11CB2"/>
    <w:rsid w:val="00F11E15"/>
    <w:rsid w:val="00F11E8F"/>
    <w:rsid w:val="00F11FCB"/>
    <w:rsid w:val="00F1206B"/>
    <w:rsid w:val="00F121FA"/>
    <w:rsid w:val="00F1221D"/>
    <w:rsid w:val="00F12266"/>
    <w:rsid w:val="00F122B4"/>
    <w:rsid w:val="00F124CC"/>
    <w:rsid w:val="00F1251B"/>
    <w:rsid w:val="00F1253E"/>
    <w:rsid w:val="00F1259F"/>
    <w:rsid w:val="00F1268A"/>
    <w:rsid w:val="00F12708"/>
    <w:rsid w:val="00F129EE"/>
    <w:rsid w:val="00F12AA4"/>
    <w:rsid w:val="00F12B56"/>
    <w:rsid w:val="00F12C9B"/>
    <w:rsid w:val="00F13217"/>
    <w:rsid w:val="00F13265"/>
    <w:rsid w:val="00F13341"/>
    <w:rsid w:val="00F133F6"/>
    <w:rsid w:val="00F13545"/>
    <w:rsid w:val="00F1381A"/>
    <w:rsid w:val="00F1398C"/>
    <w:rsid w:val="00F13A63"/>
    <w:rsid w:val="00F13BBA"/>
    <w:rsid w:val="00F13C00"/>
    <w:rsid w:val="00F13E47"/>
    <w:rsid w:val="00F13E73"/>
    <w:rsid w:val="00F13FB5"/>
    <w:rsid w:val="00F140C6"/>
    <w:rsid w:val="00F141E8"/>
    <w:rsid w:val="00F141F6"/>
    <w:rsid w:val="00F14275"/>
    <w:rsid w:val="00F142E7"/>
    <w:rsid w:val="00F142F3"/>
    <w:rsid w:val="00F1466F"/>
    <w:rsid w:val="00F146A3"/>
    <w:rsid w:val="00F14791"/>
    <w:rsid w:val="00F14A4B"/>
    <w:rsid w:val="00F14BD2"/>
    <w:rsid w:val="00F14DA4"/>
    <w:rsid w:val="00F14DEC"/>
    <w:rsid w:val="00F14F6F"/>
    <w:rsid w:val="00F15296"/>
    <w:rsid w:val="00F1551C"/>
    <w:rsid w:val="00F159A5"/>
    <w:rsid w:val="00F15B43"/>
    <w:rsid w:val="00F15CB4"/>
    <w:rsid w:val="00F15E09"/>
    <w:rsid w:val="00F15E0F"/>
    <w:rsid w:val="00F1635F"/>
    <w:rsid w:val="00F1664D"/>
    <w:rsid w:val="00F1669B"/>
    <w:rsid w:val="00F166F0"/>
    <w:rsid w:val="00F16719"/>
    <w:rsid w:val="00F1684A"/>
    <w:rsid w:val="00F169AD"/>
    <w:rsid w:val="00F16A29"/>
    <w:rsid w:val="00F16A73"/>
    <w:rsid w:val="00F16ABD"/>
    <w:rsid w:val="00F16BBD"/>
    <w:rsid w:val="00F16C91"/>
    <w:rsid w:val="00F16CBB"/>
    <w:rsid w:val="00F16EF4"/>
    <w:rsid w:val="00F16F7B"/>
    <w:rsid w:val="00F170C4"/>
    <w:rsid w:val="00F170DC"/>
    <w:rsid w:val="00F170E9"/>
    <w:rsid w:val="00F17365"/>
    <w:rsid w:val="00F17538"/>
    <w:rsid w:val="00F1759E"/>
    <w:rsid w:val="00F17641"/>
    <w:rsid w:val="00F177ED"/>
    <w:rsid w:val="00F17931"/>
    <w:rsid w:val="00F17BE0"/>
    <w:rsid w:val="00F17CED"/>
    <w:rsid w:val="00F17D12"/>
    <w:rsid w:val="00F17FBB"/>
    <w:rsid w:val="00F17FF9"/>
    <w:rsid w:val="00F17FFC"/>
    <w:rsid w:val="00F20014"/>
    <w:rsid w:val="00F2007C"/>
    <w:rsid w:val="00F20103"/>
    <w:rsid w:val="00F202BA"/>
    <w:rsid w:val="00F202C2"/>
    <w:rsid w:val="00F2031E"/>
    <w:rsid w:val="00F20324"/>
    <w:rsid w:val="00F209A3"/>
    <w:rsid w:val="00F209B7"/>
    <w:rsid w:val="00F209D4"/>
    <w:rsid w:val="00F20C1A"/>
    <w:rsid w:val="00F20CC9"/>
    <w:rsid w:val="00F20D6F"/>
    <w:rsid w:val="00F20DE8"/>
    <w:rsid w:val="00F211B6"/>
    <w:rsid w:val="00F211D5"/>
    <w:rsid w:val="00F211E9"/>
    <w:rsid w:val="00F21351"/>
    <w:rsid w:val="00F2140A"/>
    <w:rsid w:val="00F217DB"/>
    <w:rsid w:val="00F217F2"/>
    <w:rsid w:val="00F21A91"/>
    <w:rsid w:val="00F21B1C"/>
    <w:rsid w:val="00F21B5E"/>
    <w:rsid w:val="00F21BB5"/>
    <w:rsid w:val="00F21C25"/>
    <w:rsid w:val="00F21CB5"/>
    <w:rsid w:val="00F21D21"/>
    <w:rsid w:val="00F21DF2"/>
    <w:rsid w:val="00F21E5B"/>
    <w:rsid w:val="00F21E9A"/>
    <w:rsid w:val="00F21FA5"/>
    <w:rsid w:val="00F22100"/>
    <w:rsid w:val="00F2213A"/>
    <w:rsid w:val="00F221DF"/>
    <w:rsid w:val="00F22431"/>
    <w:rsid w:val="00F225D4"/>
    <w:rsid w:val="00F225E8"/>
    <w:rsid w:val="00F2262C"/>
    <w:rsid w:val="00F226CB"/>
    <w:rsid w:val="00F226FD"/>
    <w:rsid w:val="00F2284B"/>
    <w:rsid w:val="00F22BA8"/>
    <w:rsid w:val="00F22BB6"/>
    <w:rsid w:val="00F22CA5"/>
    <w:rsid w:val="00F22CBC"/>
    <w:rsid w:val="00F22D6D"/>
    <w:rsid w:val="00F22DF2"/>
    <w:rsid w:val="00F22F78"/>
    <w:rsid w:val="00F22FEE"/>
    <w:rsid w:val="00F2301B"/>
    <w:rsid w:val="00F23138"/>
    <w:rsid w:val="00F233F0"/>
    <w:rsid w:val="00F234FC"/>
    <w:rsid w:val="00F23513"/>
    <w:rsid w:val="00F23591"/>
    <w:rsid w:val="00F23640"/>
    <w:rsid w:val="00F23781"/>
    <w:rsid w:val="00F23792"/>
    <w:rsid w:val="00F2386A"/>
    <w:rsid w:val="00F23BB3"/>
    <w:rsid w:val="00F23C9A"/>
    <w:rsid w:val="00F240CF"/>
    <w:rsid w:val="00F241FE"/>
    <w:rsid w:val="00F242DE"/>
    <w:rsid w:val="00F2438F"/>
    <w:rsid w:val="00F245A5"/>
    <w:rsid w:val="00F247B1"/>
    <w:rsid w:val="00F247D5"/>
    <w:rsid w:val="00F24839"/>
    <w:rsid w:val="00F2483D"/>
    <w:rsid w:val="00F2488C"/>
    <w:rsid w:val="00F24924"/>
    <w:rsid w:val="00F24940"/>
    <w:rsid w:val="00F24A80"/>
    <w:rsid w:val="00F24BA6"/>
    <w:rsid w:val="00F24BB9"/>
    <w:rsid w:val="00F24C04"/>
    <w:rsid w:val="00F24D51"/>
    <w:rsid w:val="00F24D57"/>
    <w:rsid w:val="00F24EAF"/>
    <w:rsid w:val="00F24F3C"/>
    <w:rsid w:val="00F24F45"/>
    <w:rsid w:val="00F24F78"/>
    <w:rsid w:val="00F2500F"/>
    <w:rsid w:val="00F2506C"/>
    <w:rsid w:val="00F25120"/>
    <w:rsid w:val="00F25236"/>
    <w:rsid w:val="00F253C5"/>
    <w:rsid w:val="00F2560E"/>
    <w:rsid w:val="00F25699"/>
    <w:rsid w:val="00F256F4"/>
    <w:rsid w:val="00F2585E"/>
    <w:rsid w:val="00F259E8"/>
    <w:rsid w:val="00F25A6F"/>
    <w:rsid w:val="00F25AA4"/>
    <w:rsid w:val="00F25F75"/>
    <w:rsid w:val="00F26127"/>
    <w:rsid w:val="00F2635C"/>
    <w:rsid w:val="00F264F5"/>
    <w:rsid w:val="00F265CA"/>
    <w:rsid w:val="00F26A40"/>
    <w:rsid w:val="00F26AAF"/>
    <w:rsid w:val="00F26DD6"/>
    <w:rsid w:val="00F26E23"/>
    <w:rsid w:val="00F26E49"/>
    <w:rsid w:val="00F26E73"/>
    <w:rsid w:val="00F26EA2"/>
    <w:rsid w:val="00F26F1A"/>
    <w:rsid w:val="00F26F2B"/>
    <w:rsid w:val="00F26F97"/>
    <w:rsid w:val="00F27040"/>
    <w:rsid w:val="00F27049"/>
    <w:rsid w:val="00F27122"/>
    <w:rsid w:val="00F27198"/>
    <w:rsid w:val="00F2733A"/>
    <w:rsid w:val="00F27378"/>
    <w:rsid w:val="00F27380"/>
    <w:rsid w:val="00F2738E"/>
    <w:rsid w:val="00F2739E"/>
    <w:rsid w:val="00F273C6"/>
    <w:rsid w:val="00F274A7"/>
    <w:rsid w:val="00F274EE"/>
    <w:rsid w:val="00F27A1B"/>
    <w:rsid w:val="00F27AB2"/>
    <w:rsid w:val="00F27BD5"/>
    <w:rsid w:val="00F27C13"/>
    <w:rsid w:val="00F27C52"/>
    <w:rsid w:val="00F27E5C"/>
    <w:rsid w:val="00F27F3B"/>
    <w:rsid w:val="00F30081"/>
    <w:rsid w:val="00F3017C"/>
    <w:rsid w:val="00F30237"/>
    <w:rsid w:val="00F3028A"/>
    <w:rsid w:val="00F3055D"/>
    <w:rsid w:val="00F30686"/>
    <w:rsid w:val="00F30732"/>
    <w:rsid w:val="00F307FC"/>
    <w:rsid w:val="00F30820"/>
    <w:rsid w:val="00F30822"/>
    <w:rsid w:val="00F30E73"/>
    <w:rsid w:val="00F310B5"/>
    <w:rsid w:val="00F3113F"/>
    <w:rsid w:val="00F31145"/>
    <w:rsid w:val="00F3149C"/>
    <w:rsid w:val="00F31977"/>
    <w:rsid w:val="00F319A9"/>
    <w:rsid w:val="00F31A4E"/>
    <w:rsid w:val="00F31A89"/>
    <w:rsid w:val="00F31BF4"/>
    <w:rsid w:val="00F31BF8"/>
    <w:rsid w:val="00F31CAE"/>
    <w:rsid w:val="00F31DC7"/>
    <w:rsid w:val="00F31F33"/>
    <w:rsid w:val="00F31FD4"/>
    <w:rsid w:val="00F321E4"/>
    <w:rsid w:val="00F3249F"/>
    <w:rsid w:val="00F3252D"/>
    <w:rsid w:val="00F326D3"/>
    <w:rsid w:val="00F327C0"/>
    <w:rsid w:val="00F3286F"/>
    <w:rsid w:val="00F32C49"/>
    <w:rsid w:val="00F32F89"/>
    <w:rsid w:val="00F33218"/>
    <w:rsid w:val="00F33228"/>
    <w:rsid w:val="00F33274"/>
    <w:rsid w:val="00F33394"/>
    <w:rsid w:val="00F338D9"/>
    <w:rsid w:val="00F338DC"/>
    <w:rsid w:val="00F33A01"/>
    <w:rsid w:val="00F33BBC"/>
    <w:rsid w:val="00F33C94"/>
    <w:rsid w:val="00F33CEF"/>
    <w:rsid w:val="00F33EAC"/>
    <w:rsid w:val="00F33F1C"/>
    <w:rsid w:val="00F34304"/>
    <w:rsid w:val="00F34340"/>
    <w:rsid w:val="00F344C3"/>
    <w:rsid w:val="00F345A2"/>
    <w:rsid w:val="00F345C0"/>
    <w:rsid w:val="00F3461B"/>
    <w:rsid w:val="00F3475B"/>
    <w:rsid w:val="00F3477C"/>
    <w:rsid w:val="00F34839"/>
    <w:rsid w:val="00F34A86"/>
    <w:rsid w:val="00F34BF9"/>
    <w:rsid w:val="00F34C08"/>
    <w:rsid w:val="00F34C54"/>
    <w:rsid w:val="00F34D10"/>
    <w:rsid w:val="00F34D1C"/>
    <w:rsid w:val="00F351B4"/>
    <w:rsid w:val="00F35375"/>
    <w:rsid w:val="00F35411"/>
    <w:rsid w:val="00F35655"/>
    <w:rsid w:val="00F35660"/>
    <w:rsid w:val="00F35712"/>
    <w:rsid w:val="00F3584C"/>
    <w:rsid w:val="00F3596F"/>
    <w:rsid w:val="00F35A01"/>
    <w:rsid w:val="00F35F11"/>
    <w:rsid w:val="00F36033"/>
    <w:rsid w:val="00F36142"/>
    <w:rsid w:val="00F36170"/>
    <w:rsid w:val="00F36199"/>
    <w:rsid w:val="00F3619F"/>
    <w:rsid w:val="00F3639D"/>
    <w:rsid w:val="00F36559"/>
    <w:rsid w:val="00F369A5"/>
    <w:rsid w:val="00F36B75"/>
    <w:rsid w:val="00F36BA7"/>
    <w:rsid w:val="00F36C60"/>
    <w:rsid w:val="00F3726C"/>
    <w:rsid w:val="00F3732F"/>
    <w:rsid w:val="00F374FD"/>
    <w:rsid w:val="00F375E7"/>
    <w:rsid w:val="00F376DA"/>
    <w:rsid w:val="00F376ED"/>
    <w:rsid w:val="00F37721"/>
    <w:rsid w:val="00F37739"/>
    <w:rsid w:val="00F37771"/>
    <w:rsid w:val="00F3778C"/>
    <w:rsid w:val="00F37866"/>
    <w:rsid w:val="00F378C6"/>
    <w:rsid w:val="00F37CFF"/>
    <w:rsid w:val="00F40156"/>
    <w:rsid w:val="00F4020E"/>
    <w:rsid w:val="00F4028A"/>
    <w:rsid w:val="00F4042B"/>
    <w:rsid w:val="00F4070A"/>
    <w:rsid w:val="00F407D5"/>
    <w:rsid w:val="00F40B49"/>
    <w:rsid w:val="00F40B90"/>
    <w:rsid w:val="00F40D15"/>
    <w:rsid w:val="00F40E0E"/>
    <w:rsid w:val="00F40E45"/>
    <w:rsid w:val="00F410A4"/>
    <w:rsid w:val="00F41230"/>
    <w:rsid w:val="00F41238"/>
    <w:rsid w:val="00F41266"/>
    <w:rsid w:val="00F4132B"/>
    <w:rsid w:val="00F41454"/>
    <w:rsid w:val="00F415D2"/>
    <w:rsid w:val="00F41664"/>
    <w:rsid w:val="00F41769"/>
    <w:rsid w:val="00F417C5"/>
    <w:rsid w:val="00F4180B"/>
    <w:rsid w:val="00F41827"/>
    <w:rsid w:val="00F41980"/>
    <w:rsid w:val="00F41A1F"/>
    <w:rsid w:val="00F41A59"/>
    <w:rsid w:val="00F41BC2"/>
    <w:rsid w:val="00F41C0E"/>
    <w:rsid w:val="00F41DE5"/>
    <w:rsid w:val="00F41E88"/>
    <w:rsid w:val="00F41EBC"/>
    <w:rsid w:val="00F42001"/>
    <w:rsid w:val="00F4223B"/>
    <w:rsid w:val="00F4259A"/>
    <w:rsid w:val="00F426AE"/>
    <w:rsid w:val="00F4289F"/>
    <w:rsid w:val="00F428F0"/>
    <w:rsid w:val="00F42947"/>
    <w:rsid w:val="00F42B1E"/>
    <w:rsid w:val="00F42B29"/>
    <w:rsid w:val="00F42D28"/>
    <w:rsid w:val="00F42E43"/>
    <w:rsid w:val="00F42EE5"/>
    <w:rsid w:val="00F4302B"/>
    <w:rsid w:val="00F432D4"/>
    <w:rsid w:val="00F43455"/>
    <w:rsid w:val="00F43618"/>
    <w:rsid w:val="00F439CD"/>
    <w:rsid w:val="00F43A71"/>
    <w:rsid w:val="00F43AFC"/>
    <w:rsid w:val="00F43C10"/>
    <w:rsid w:val="00F43CED"/>
    <w:rsid w:val="00F43D20"/>
    <w:rsid w:val="00F44077"/>
    <w:rsid w:val="00F44145"/>
    <w:rsid w:val="00F441C3"/>
    <w:rsid w:val="00F442A7"/>
    <w:rsid w:val="00F4445C"/>
    <w:rsid w:val="00F444E1"/>
    <w:rsid w:val="00F446A6"/>
    <w:rsid w:val="00F44788"/>
    <w:rsid w:val="00F447E1"/>
    <w:rsid w:val="00F44823"/>
    <w:rsid w:val="00F448A9"/>
    <w:rsid w:val="00F44992"/>
    <w:rsid w:val="00F45122"/>
    <w:rsid w:val="00F45196"/>
    <w:rsid w:val="00F45372"/>
    <w:rsid w:val="00F458B2"/>
    <w:rsid w:val="00F4595D"/>
    <w:rsid w:val="00F459AD"/>
    <w:rsid w:val="00F45A0A"/>
    <w:rsid w:val="00F45A10"/>
    <w:rsid w:val="00F45A9A"/>
    <w:rsid w:val="00F45B0A"/>
    <w:rsid w:val="00F45BCD"/>
    <w:rsid w:val="00F45F75"/>
    <w:rsid w:val="00F460F3"/>
    <w:rsid w:val="00F46157"/>
    <w:rsid w:val="00F461F0"/>
    <w:rsid w:val="00F4620A"/>
    <w:rsid w:val="00F46353"/>
    <w:rsid w:val="00F46581"/>
    <w:rsid w:val="00F465B2"/>
    <w:rsid w:val="00F465B7"/>
    <w:rsid w:val="00F4667E"/>
    <w:rsid w:val="00F4680D"/>
    <w:rsid w:val="00F4685B"/>
    <w:rsid w:val="00F4696D"/>
    <w:rsid w:val="00F46B1B"/>
    <w:rsid w:val="00F46B8B"/>
    <w:rsid w:val="00F46D5C"/>
    <w:rsid w:val="00F46DB0"/>
    <w:rsid w:val="00F47190"/>
    <w:rsid w:val="00F474B5"/>
    <w:rsid w:val="00F475E9"/>
    <w:rsid w:val="00F47704"/>
    <w:rsid w:val="00F4785B"/>
    <w:rsid w:val="00F47871"/>
    <w:rsid w:val="00F4791D"/>
    <w:rsid w:val="00F47A35"/>
    <w:rsid w:val="00F47D26"/>
    <w:rsid w:val="00F500D6"/>
    <w:rsid w:val="00F50179"/>
    <w:rsid w:val="00F503BE"/>
    <w:rsid w:val="00F50447"/>
    <w:rsid w:val="00F50575"/>
    <w:rsid w:val="00F505FA"/>
    <w:rsid w:val="00F50600"/>
    <w:rsid w:val="00F5099A"/>
    <w:rsid w:val="00F50A42"/>
    <w:rsid w:val="00F50A6D"/>
    <w:rsid w:val="00F50AE7"/>
    <w:rsid w:val="00F50B7E"/>
    <w:rsid w:val="00F50C4E"/>
    <w:rsid w:val="00F50D6B"/>
    <w:rsid w:val="00F513D4"/>
    <w:rsid w:val="00F51485"/>
    <w:rsid w:val="00F51647"/>
    <w:rsid w:val="00F51807"/>
    <w:rsid w:val="00F518F3"/>
    <w:rsid w:val="00F51A92"/>
    <w:rsid w:val="00F51B20"/>
    <w:rsid w:val="00F51B37"/>
    <w:rsid w:val="00F51B80"/>
    <w:rsid w:val="00F52009"/>
    <w:rsid w:val="00F521A5"/>
    <w:rsid w:val="00F524A6"/>
    <w:rsid w:val="00F524EB"/>
    <w:rsid w:val="00F526D8"/>
    <w:rsid w:val="00F5274D"/>
    <w:rsid w:val="00F52758"/>
    <w:rsid w:val="00F5279C"/>
    <w:rsid w:val="00F527E4"/>
    <w:rsid w:val="00F52B6F"/>
    <w:rsid w:val="00F52C25"/>
    <w:rsid w:val="00F52C93"/>
    <w:rsid w:val="00F52C9F"/>
    <w:rsid w:val="00F52D7B"/>
    <w:rsid w:val="00F52E23"/>
    <w:rsid w:val="00F52FC8"/>
    <w:rsid w:val="00F530DF"/>
    <w:rsid w:val="00F53325"/>
    <w:rsid w:val="00F5335B"/>
    <w:rsid w:val="00F53600"/>
    <w:rsid w:val="00F536A6"/>
    <w:rsid w:val="00F538F9"/>
    <w:rsid w:val="00F53937"/>
    <w:rsid w:val="00F539D3"/>
    <w:rsid w:val="00F53AEB"/>
    <w:rsid w:val="00F53BBF"/>
    <w:rsid w:val="00F53C6F"/>
    <w:rsid w:val="00F53CB4"/>
    <w:rsid w:val="00F53D82"/>
    <w:rsid w:val="00F53D97"/>
    <w:rsid w:val="00F53DCC"/>
    <w:rsid w:val="00F53F9F"/>
    <w:rsid w:val="00F54055"/>
    <w:rsid w:val="00F540FD"/>
    <w:rsid w:val="00F542C1"/>
    <w:rsid w:val="00F5438A"/>
    <w:rsid w:val="00F543B1"/>
    <w:rsid w:val="00F5459C"/>
    <w:rsid w:val="00F545A0"/>
    <w:rsid w:val="00F54605"/>
    <w:rsid w:val="00F5495B"/>
    <w:rsid w:val="00F54D3E"/>
    <w:rsid w:val="00F54E16"/>
    <w:rsid w:val="00F54E50"/>
    <w:rsid w:val="00F54FA9"/>
    <w:rsid w:val="00F550C3"/>
    <w:rsid w:val="00F550E5"/>
    <w:rsid w:val="00F5517C"/>
    <w:rsid w:val="00F55195"/>
    <w:rsid w:val="00F5528D"/>
    <w:rsid w:val="00F55305"/>
    <w:rsid w:val="00F5538F"/>
    <w:rsid w:val="00F553EE"/>
    <w:rsid w:val="00F558FC"/>
    <w:rsid w:val="00F55BF6"/>
    <w:rsid w:val="00F55C25"/>
    <w:rsid w:val="00F55CE1"/>
    <w:rsid w:val="00F55E65"/>
    <w:rsid w:val="00F55EB3"/>
    <w:rsid w:val="00F55F1E"/>
    <w:rsid w:val="00F55FED"/>
    <w:rsid w:val="00F560A3"/>
    <w:rsid w:val="00F56269"/>
    <w:rsid w:val="00F5627D"/>
    <w:rsid w:val="00F56343"/>
    <w:rsid w:val="00F566DA"/>
    <w:rsid w:val="00F56A2C"/>
    <w:rsid w:val="00F56B09"/>
    <w:rsid w:val="00F56B14"/>
    <w:rsid w:val="00F56C97"/>
    <w:rsid w:val="00F56F58"/>
    <w:rsid w:val="00F56FF9"/>
    <w:rsid w:val="00F5717E"/>
    <w:rsid w:val="00F571BA"/>
    <w:rsid w:val="00F571E8"/>
    <w:rsid w:val="00F57263"/>
    <w:rsid w:val="00F57305"/>
    <w:rsid w:val="00F57432"/>
    <w:rsid w:val="00F5762C"/>
    <w:rsid w:val="00F57810"/>
    <w:rsid w:val="00F579A3"/>
    <w:rsid w:val="00F579C4"/>
    <w:rsid w:val="00F57B5A"/>
    <w:rsid w:val="00F57D81"/>
    <w:rsid w:val="00F57ED7"/>
    <w:rsid w:val="00F57EED"/>
    <w:rsid w:val="00F57FD5"/>
    <w:rsid w:val="00F6009F"/>
    <w:rsid w:val="00F60317"/>
    <w:rsid w:val="00F603EC"/>
    <w:rsid w:val="00F603F6"/>
    <w:rsid w:val="00F60451"/>
    <w:rsid w:val="00F6056B"/>
    <w:rsid w:val="00F60659"/>
    <w:rsid w:val="00F606AA"/>
    <w:rsid w:val="00F607B8"/>
    <w:rsid w:val="00F60888"/>
    <w:rsid w:val="00F6089E"/>
    <w:rsid w:val="00F60AF5"/>
    <w:rsid w:val="00F60C34"/>
    <w:rsid w:val="00F60D15"/>
    <w:rsid w:val="00F60EE2"/>
    <w:rsid w:val="00F60F8D"/>
    <w:rsid w:val="00F61019"/>
    <w:rsid w:val="00F610E0"/>
    <w:rsid w:val="00F610E5"/>
    <w:rsid w:val="00F614BB"/>
    <w:rsid w:val="00F6155E"/>
    <w:rsid w:val="00F616BD"/>
    <w:rsid w:val="00F616EE"/>
    <w:rsid w:val="00F617EB"/>
    <w:rsid w:val="00F61A57"/>
    <w:rsid w:val="00F61CD9"/>
    <w:rsid w:val="00F61D81"/>
    <w:rsid w:val="00F621EF"/>
    <w:rsid w:val="00F622A7"/>
    <w:rsid w:val="00F623AD"/>
    <w:rsid w:val="00F62400"/>
    <w:rsid w:val="00F6243A"/>
    <w:rsid w:val="00F625A2"/>
    <w:rsid w:val="00F6277B"/>
    <w:rsid w:val="00F627BC"/>
    <w:rsid w:val="00F628C1"/>
    <w:rsid w:val="00F629BB"/>
    <w:rsid w:val="00F62CEB"/>
    <w:rsid w:val="00F62E97"/>
    <w:rsid w:val="00F62F0E"/>
    <w:rsid w:val="00F63101"/>
    <w:rsid w:val="00F632AB"/>
    <w:rsid w:val="00F635DF"/>
    <w:rsid w:val="00F6365F"/>
    <w:rsid w:val="00F636E4"/>
    <w:rsid w:val="00F6370A"/>
    <w:rsid w:val="00F63872"/>
    <w:rsid w:val="00F63959"/>
    <w:rsid w:val="00F63A6F"/>
    <w:rsid w:val="00F63CE1"/>
    <w:rsid w:val="00F63D20"/>
    <w:rsid w:val="00F63D62"/>
    <w:rsid w:val="00F640FE"/>
    <w:rsid w:val="00F64108"/>
    <w:rsid w:val="00F6432D"/>
    <w:rsid w:val="00F6471A"/>
    <w:rsid w:val="00F6480C"/>
    <w:rsid w:val="00F64AA9"/>
    <w:rsid w:val="00F64ADA"/>
    <w:rsid w:val="00F64AF1"/>
    <w:rsid w:val="00F64DC8"/>
    <w:rsid w:val="00F64ED5"/>
    <w:rsid w:val="00F64F5E"/>
    <w:rsid w:val="00F64FD3"/>
    <w:rsid w:val="00F65027"/>
    <w:rsid w:val="00F6529E"/>
    <w:rsid w:val="00F652C7"/>
    <w:rsid w:val="00F65351"/>
    <w:rsid w:val="00F65431"/>
    <w:rsid w:val="00F654D6"/>
    <w:rsid w:val="00F654FA"/>
    <w:rsid w:val="00F6555B"/>
    <w:rsid w:val="00F6559F"/>
    <w:rsid w:val="00F6560D"/>
    <w:rsid w:val="00F656A6"/>
    <w:rsid w:val="00F656E6"/>
    <w:rsid w:val="00F65823"/>
    <w:rsid w:val="00F658E3"/>
    <w:rsid w:val="00F6597E"/>
    <w:rsid w:val="00F6599D"/>
    <w:rsid w:val="00F65B5E"/>
    <w:rsid w:val="00F65B75"/>
    <w:rsid w:val="00F65CE7"/>
    <w:rsid w:val="00F65DC8"/>
    <w:rsid w:val="00F65EE6"/>
    <w:rsid w:val="00F65F1D"/>
    <w:rsid w:val="00F661F2"/>
    <w:rsid w:val="00F66362"/>
    <w:rsid w:val="00F66540"/>
    <w:rsid w:val="00F666BE"/>
    <w:rsid w:val="00F66941"/>
    <w:rsid w:val="00F669A6"/>
    <w:rsid w:val="00F669E2"/>
    <w:rsid w:val="00F66BA7"/>
    <w:rsid w:val="00F66CFE"/>
    <w:rsid w:val="00F6705D"/>
    <w:rsid w:val="00F6708F"/>
    <w:rsid w:val="00F670E7"/>
    <w:rsid w:val="00F6715C"/>
    <w:rsid w:val="00F6736F"/>
    <w:rsid w:val="00F673BF"/>
    <w:rsid w:val="00F67752"/>
    <w:rsid w:val="00F67F38"/>
    <w:rsid w:val="00F67FCD"/>
    <w:rsid w:val="00F70054"/>
    <w:rsid w:val="00F702FF"/>
    <w:rsid w:val="00F70356"/>
    <w:rsid w:val="00F70402"/>
    <w:rsid w:val="00F70486"/>
    <w:rsid w:val="00F7054B"/>
    <w:rsid w:val="00F70664"/>
    <w:rsid w:val="00F706A9"/>
    <w:rsid w:val="00F7072E"/>
    <w:rsid w:val="00F70B61"/>
    <w:rsid w:val="00F70BB7"/>
    <w:rsid w:val="00F70C2D"/>
    <w:rsid w:val="00F70C8A"/>
    <w:rsid w:val="00F70CCC"/>
    <w:rsid w:val="00F70D12"/>
    <w:rsid w:val="00F70D76"/>
    <w:rsid w:val="00F70D93"/>
    <w:rsid w:val="00F70FF1"/>
    <w:rsid w:val="00F71064"/>
    <w:rsid w:val="00F713DB"/>
    <w:rsid w:val="00F71564"/>
    <w:rsid w:val="00F71616"/>
    <w:rsid w:val="00F7164C"/>
    <w:rsid w:val="00F717C2"/>
    <w:rsid w:val="00F717CE"/>
    <w:rsid w:val="00F71899"/>
    <w:rsid w:val="00F71983"/>
    <w:rsid w:val="00F71C74"/>
    <w:rsid w:val="00F71DB0"/>
    <w:rsid w:val="00F71E1A"/>
    <w:rsid w:val="00F71E64"/>
    <w:rsid w:val="00F71FE7"/>
    <w:rsid w:val="00F7200A"/>
    <w:rsid w:val="00F720AD"/>
    <w:rsid w:val="00F7210E"/>
    <w:rsid w:val="00F7225A"/>
    <w:rsid w:val="00F72461"/>
    <w:rsid w:val="00F724D3"/>
    <w:rsid w:val="00F72724"/>
    <w:rsid w:val="00F7277A"/>
    <w:rsid w:val="00F72918"/>
    <w:rsid w:val="00F72A43"/>
    <w:rsid w:val="00F72A8C"/>
    <w:rsid w:val="00F72DBA"/>
    <w:rsid w:val="00F72EFB"/>
    <w:rsid w:val="00F72F7F"/>
    <w:rsid w:val="00F73125"/>
    <w:rsid w:val="00F7315B"/>
    <w:rsid w:val="00F73269"/>
    <w:rsid w:val="00F73562"/>
    <w:rsid w:val="00F735D9"/>
    <w:rsid w:val="00F736B9"/>
    <w:rsid w:val="00F739BB"/>
    <w:rsid w:val="00F73A39"/>
    <w:rsid w:val="00F73C32"/>
    <w:rsid w:val="00F73CCA"/>
    <w:rsid w:val="00F73EA3"/>
    <w:rsid w:val="00F73ED4"/>
    <w:rsid w:val="00F73EF1"/>
    <w:rsid w:val="00F7403E"/>
    <w:rsid w:val="00F741F4"/>
    <w:rsid w:val="00F749D5"/>
    <w:rsid w:val="00F74B26"/>
    <w:rsid w:val="00F74B3D"/>
    <w:rsid w:val="00F74C21"/>
    <w:rsid w:val="00F74E4C"/>
    <w:rsid w:val="00F74FF3"/>
    <w:rsid w:val="00F75082"/>
    <w:rsid w:val="00F7545D"/>
    <w:rsid w:val="00F7552A"/>
    <w:rsid w:val="00F75783"/>
    <w:rsid w:val="00F75983"/>
    <w:rsid w:val="00F75BFF"/>
    <w:rsid w:val="00F75D17"/>
    <w:rsid w:val="00F75D5B"/>
    <w:rsid w:val="00F75EB8"/>
    <w:rsid w:val="00F75F72"/>
    <w:rsid w:val="00F75F94"/>
    <w:rsid w:val="00F765FD"/>
    <w:rsid w:val="00F76699"/>
    <w:rsid w:val="00F7671F"/>
    <w:rsid w:val="00F767FD"/>
    <w:rsid w:val="00F76874"/>
    <w:rsid w:val="00F7691F"/>
    <w:rsid w:val="00F769B0"/>
    <w:rsid w:val="00F76B42"/>
    <w:rsid w:val="00F76D05"/>
    <w:rsid w:val="00F76D8D"/>
    <w:rsid w:val="00F76E44"/>
    <w:rsid w:val="00F76EB0"/>
    <w:rsid w:val="00F770B1"/>
    <w:rsid w:val="00F77136"/>
    <w:rsid w:val="00F7730E"/>
    <w:rsid w:val="00F77499"/>
    <w:rsid w:val="00F775E9"/>
    <w:rsid w:val="00F776DC"/>
    <w:rsid w:val="00F7772D"/>
    <w:rsid w:val="00F77853"/>
    <w:rsid w:val="00F779F9"/>
    <w:rsid w:val="00F77B8D"/>
    <w:rsid w:val="00F77C73"/>
    <w:rsid w:val="00F800A9"/>
    <w:rsid w:val="00F800F0"/>
    <w:rsid w:val="00F803F7"/>
    <w:rsid w:val="00F80695"/>
    <w:rsid w:val="00F80707"/>
    <w:rsid w:val="00F80716"/>
    <w:rsid w:val="00F8077D"/>
    <w:rsid w:val="00F80830"/>
    <w:rsid w:val="00F8095A"/>
    <w:rsid w:val="00F80984"/>
    <w:rsid w:val="00F809D3"/>
    <w:rsid w:val="00F80B30"/>
    <w:rsid w:val="00F80C2F"/>
    <w:rsid w:val="00F80DC4"/>
    <w:rsid w:val="00F80FD2"/>
    <w:rsid w:val="00F81057"/>
    <w:rsid w:val="00F811F5"/>
    <w:rsid w:val="00F81304"/>
    <w:rsid w:val="00F81493"/>
    <w:rsid w:val="00F816E5"/>
    <w:rsid w:val="00F817FF"/>
    <w:rsid w:val="00F81855"/>
    <w:rsid w:val="00F81AE8"/>
    <w:rsid w:val="00F81B5C"/>
    <w:rsid w:val="00F81C58"/>
    <w:rsid w:val="00F81ED6"/>
    <w:rsid w:val="00F8201B"/>
    <w:rsid w:val="00F82045"/>
    <w:rsid w:val="00F8204F"/>
    <w:rsid w:val="00F823F0"/>
    <w:rsid w:val="00F8250F"/>
    <w:rsid w:val="00F8251C"/>
    <w:rsid w:val="00F825C8"/>
    <w:rsid w:val="00F826CF"/>
    <w:rsid w:val="00F826E4"/>
    <w:rsid w:val="00F828A7"/>
    <w:rsid w:val="00F828DA"/>
    <w:rsid w:val="00F82A4F"/>
    <w:rsid w:val="00F82C2E"/>
    <w:rsid w:val="00F82CCB"/>
    <w:rsid w:val="00F82ED2"/>
    <w:rsid w:val="00F8353A"/>
    <w:rsid w:val="00F83599"/>
    <w:rsid w:val="00F83AD5"/>
    <w:rsid w:val="00F83B1B"/>
    <w:rsid w:val="00F83B9C"/>
    <w:rsid w:val="00F83CE3"/>
    <w:rsid w:val="00F83D1F"/>
    <w:rsid w:val="00F83E88"/>
    <w:rsid w:val="00F83F54"/>
    <w:rsid w:val="00F84010"/>
    <w:rsid w:val="00F843B7"/>
    <w:rsid w:val="00F8444C"/>
    <w:rsid w:val="00F844A7"/>
    <w:rsid w:val="00F844C5"/>
    <w:rsid w:val="00F8451A"/>
    <w:rsid w:val="00F84580"/>
    <w:rsid w:val="00F8478B"/>
    <w:rsid w:val="00F84791"/>
    <w:rsid w:val="00F848D4"/>
    <w:rsid w:val="00F849A2"/>
    <w:rsid w:val="00F84A8C"/>
    <w:rsid w:val="00F84BFF"/>
    <w:rsid w:val="00F84C9E"/>
    <w:rsid w:val="00F84D28"/>
    <w:rsid w:val="00F84EB6"/>
    <w:rsid w:val="00F84FEC"/>
    <w:rsid w:val="00F85129"/>
    <w:rsid w:val="00F85209"/>
    <w:rsid w:val="00F8531E"/>
    <w:rsid w:val="00F853C9"/>
    <w:rsid w:val="00F854DF"/>
    <w:rsid w:val="00F85518"/>
    <w:rsid w:val="00F8554C"/>
    <w:rsid w:val="00F85559"/>
    <w:rsid w:val="00F85686"/>
    <w:rsid w:val="00F85690"/>
    <w:rsid w:val="00F85707"/>
    <w:rsid w:val="00F85798"/>
    <w:rsid w:val="00F859CE"/>
    <w:rsid w:val="00F85A45"/>
    <w:rsid w:val="00F85BC5"/>
    <w:rsid w:val="00F85C95"/>
    <w:rsid w:val="00F85EA4"/>
    <w:rsid w:val="00F85EAD"/>
    <w:rsid w:val="00F85F17"/>
    <w:rsid w:val="00F85F2F"/>
    <w:rsid w:val="00F8623B"/>
    <w:rsid w:val="00F862EF"/>
    <w:rsid w:val="00F863FE"/>
    <w:rsid w:val="00F864EB"/>
    <w:rsid w:val="00F8658F"/>
    <w:rsid w:val="00F866C9"/>
    <w:rsid w:val="00F86A5E"/>
    <w:rsid w:val="00F86CF0"/>
    <w:rsid w:val="00F86D66"/>
    <w:rsid w:val="00F86D74"/>
    <w:rsid w:val="00F86EC3"/>
    <w:rsid w:val="00F86F3E"/>
    <w:rsid w:val="00F870A1"/>
    <w:rsid w:val="00F871A8"/>
    <w:rsid w:val="00F87291"/>
    <w:rsid w:val="00F87303"/>
    <w:rsid w:val="00F873E9"/>
    <w:rsid w:val="00F875D2"/>
    <w:rsid w:val="00F87697"/>
    <w:rsid w:val="00F877B9"/>
    <w:rsid w:val="00F879C0"/>
    <w:rsid w:val="00F87B80"/>
    <w:rsid w:val="00F87BAD"/>
    <w:rsid w:val="00F87BD4"/>
    <w:rsid w:val="00F87CCE"/>
    <w:rsid w:val="00F87CE9"/>
    <w:rsid w:val="00F87F2C"/>
    <w:rsid w:val="00F87F9B"/>
    <w:rsid w:val="00F900E0"/>
    <w:rsid w:val="00F900F4"/>
    <w:rsid w:val="00F9026D"/>
    <w:rsid w:val="00F90487"/>
    <w:rsid w:val="00F904C9"/>
    <w:rsid w:val="00F9050F"/>
    <w:rsid w:val="00F9069E"/>
    <w:rsid w:val="00F9072D"/>
    <w:rsid w:val="00F907C2"/>
    <w:rsid w:val="00F9091F"/>
    <w:rsid w:val="00F90AA8"/>
    <w:rsid w:val="00F90E09"/>
    <w:rsid w:val="00F90F4C"/>
    <w:rsid w:val="00F91685"/>
    <w:rsid w:val="00F916B6"/>
    <w:rsid w:val="00F91A31"/>
    <w:rsid w:val="00F91BE8"/>
    <w:rsid w:val="00F91D6C"/>
    <w:rsid w:val="00F91E66"/>
    <w:rsid w:val="00F91FB3"/>
    <w:rsid w:val="00F920EF"/>
    <w:rsid w:val="00F92116"/>
    <w:rsid w:val="00F92190"/>
    <w:rsid w:val="00F92243"/>
    <w:rsid w:val="00F92345"/>
    <w:rsid w:val="00F92371"/>
    <w:rsid w:val="00F92732"/>
    <w:rsid w:val="00F9279F"/>
    <w:rsid w:val="00F9281F"/>
    <w:rsid w:val="00F92863"/>
    <w:rsid w:val="00F929E4"/>
    <w:rsid w:val="00F92A3B"/>
    <w:rsid w:val="00F92D2E"/>
    <w:rsid w:val="00F92F8D"/>
    <w:rsid w:val="00F92FC1"/>
    <w:rsid w:val="00F93043"/>
    <w:rsid w:val="00F930C1"/>
    <w:rsid w:val="00F930DF"/>
    <w:rsid w:val="00F93305"/>
    <w:rsid w:val="00F93357"/>
    <w:rsid w:val="00F935FA"/>
    <w:rsid w:val="00F9369C"/>
    <w:rsid w:val="00F93892"/>
    <w:rsid w:val="00F939F6"/>
    <w:rsid w:val="00F93A6A"/>
    <w:rsid w:val="00F93AF2"/>
    <w:rsid w:val="00F93BB4"/>
    <w:rsid w:val="00F93C62"/>
    <w:rsid w:val="00F93DDF"/>
    <w:rsid w:val="00F93F3F"/>
    <w:rsid w:val="00F93FCA"/>
    <w:rsid w:val="00F940F2"/>
    <w:rsid w:val="00F94159"/>
    <w:rsid w:val="00F94181"/>
    <w:rsid w:val="00F9425B"/>
    <w:rsid w:val="00F9430E"/>
    <w:rsid w:val="00F94383"/>
    <w:rsid w:val="00F944EF"/>
    <w:rsid w:val="00F94504"/>
    <w:rsid w:val="00F94551"/>
    <w:rsid w:val="00F94681"/>
    <w:rsid w:val="00F94769"/>
    <w:rsid w:val="00F94863"/>
    <w:rsid w:val="00F94A38"/>
    <w:rsid w:val="00F94AD6"/>
    <w:rsid w:val="00F94C16"/>
    <w:rsid w:val="00F94C4D"/>
    <w:rsid w:val="00F94C7C"/>
    <w:rsid w:val="00F94C81"/>
    <w:rsid w:val="00F94DA5"/>
    <w:rsid w:val="00F94DC2"/>
    <w:rsid w:val="00F94E1C"/>
    <w:rsid w:val="00F94E26"/>
    <w:rsid w:val="00F94E43"/>
    <w:rsid w:val="00F95065"/>
    <w:rsid w:val="00F95158"/>
    <w:rsid w:val="00F9526B"/>
    <w:rsid w:val="00F95573"/>
    <w:rsid w:val="00F95588"/>
    <w:rsid w:val="00F9567E"/>
    <w:rsid w:val="00F95840"/>
    <w:rsid w:val="00F9585B"/>
    <w:rsid w:val="00F95893"/>
    <w:rsid w:val="00F958D6"/>
    <w:rsid w:val="00F95978"/>
    <w:rsid w:val="00F95984"/>
    <w:rsid w:val="00F959EB"/>
    <w:rsid w:val="00F95A5C"/>
    <w:rsid w:val="00F95B07"/>
    <w:rsid w:val="00F95B26"/>
    <w:rsid w:val="00F95B35"/>
    <w:rsid w:val="00F95D05"/>
    <w:rsid w:val="00F95E46"/>
    <w:rsid w:val="00F95FC7"/>
    <w:rsid w:val="00F96013"/>
    <w:rsid w:val="00F961E8"/>
    <w:rsid w:val="00F96205"/>
    <w:rsid w:val="00F96459"/>
    <w:rsid w:val="00F9650A"/>
    <w:rsid w:val="00F9654F"/>
    <w:rsid w:val="00F96644"/>
    <w:rsid w:val="00F96671"/>
    <w:rsid w:val="00F96831"/>
    <w:rsid w:val="00F968DA"/>
    <w:rsid w:val="00F96950"/>
    <w:rsid w:val="00F96A29"/>
    <w:rsid w:val="00F96C77"/>
    <w:rsid w:val="00F96C9F"/>
    <w:rsid w:val="00F96D86"/>
    <w:rsid w:val="00F96D87"/>
    <w:rsid w:val="00F96EA8"/>
    <w:rsid w:val="00F96F3A"/>
    <w:rsid w:val="00F9704F"/>
    <w:rsid w:val="00F970C0"/>
    <w:rsid w:val="00F972BB"/>
    <w:rsid w:val="00F9736B"/>
    <w:rsid w:val="00F973D6"/>
    <w:rsid w:val="00F97476"/>
    <w:rsid w:val="00F976CF"/>
    <w:rsid w:val="00F97B3E"/>
    <w:rsid w:val="00F97BAE"/>
    <w:rsid w:val="00F97C2E"/>
    <w:rsid w:val="00F97C7B"/>
    <w:rsid w:val="00F97D21"/>
    <w:rsid w:val="00F97D2B"/>
    <w:rsid w:val="00F97D5F"/>
    <w:rsid w:val="00F97D60"/>
    <w:rsid w:val="00F97D62"/>
    <w:rsid w:val="00F97DB8"/>
    <w:rsid w:val="00FA00E0"/>
    <w:rsid w:val="00FA0178"/>
    <w:rsid w:val="00FA026D"/>
    <w:rsid w:val="00FA02B7"/>
    <w:rsid w:val="00FA037D"/>
    <w:rsid w:val="00FA0388"/>
    <w:rsid w:val="00FA04A4"/>
    <w:rsid w:val="00FA04B6"/>
    <w:rsid w:val="00FA052F"/>
    <w:rsid w:val="00FA0557"/>
    <w:rsid w:val="00FA0833"/>
    <w:rsid w:val="00FA086D"/>
    <w:rsid w:val="00FA0882"/>
    <w:rsid w:val="00FA09B3"/>
    <w:rsid w:val="00FA0A7D"/>
    <w:rsid w:val="00FA0AFB"/>
    <w:rsid w:val="00FA0CF7"/>
    <w:rsid w:val="00FA0E34"/>
    <w:rsid w:val="00FA0E7D"/>
    <w:rsid w:val="00FA0F17"/>
    <w:rsid w:val="00FA0FA0"/>
    <w:rsid w:val="00FA0FB1"/>
    <w:rsid w:val="00FA1094"/>
    <w:rsid w:val="00FA10C2"/>
    <w:rsid w:val="00FA1104"/>
    <w:rsid w:val="00FA110C"/>
    <w:rsid w:val="00FA11EE"/>
    <w:rsid w:val="00FA130C"/>
    <w:rsid w:val="00FA1374"/>
    <w:rsid w:val="00FA13B1"/>
    <w:rsid w:val="00FA1577"/>
    <w:rsid w:val="00FA165C"/>
    <w:rsid w:val="00FA17CA"/>
    <w:rsid w:val="00FA1AAE"/>
    <w:rsid w:val="00FA1B4F"/>
    <w:rsid w:val="00FA1C3F"/>
    <w:rsid w:val="00FA1C63"/>
    <w:rsid w:val="00FA1CF6"/>
    <w:rsid w:val="00FA1D4B"/>
    <w:rsid w:val="00FA2027"/>
    <w:rsid w:val="00FA2057"/>
    <w:rsid w:val="00FA2061"/>
    <w:rsid w:val="00FA211B"/>
    <w:rsid w:val="00FA2194"/>
    <w:rsid w:val="00FA21B8"/>
    <w:rsid w:val="00FA22A9"/>
    <w:rsid w:val="00FA22E5"/>
    <w:rsid w:val="00FA23EA"/>
    <w:rsid w:val="00FA2641"/>
    <w:rsid w:val="00FA281C"/>
    <w:rsid w:val="00FA284C"/>
    <w:rsid w:val="00FA286F"/>
    <w:rsid w:val="00FA28C1"/>
    <w:rsid w:val="00FA28E1"/>
    <w:rsid w:val="00FA2C2C"/>
    <w:rsid w:val="00FA2C74"/>
    <w:rsid w:val="00FA2CA4"/>
    <w:rsid w:val="00FA2CCE"/>
    <w:rsid w:val="00FA2E13"/>
    <w:rsid w:val="00FA3024"/>
    <w:rsid w:val="00FA306C"/>
    <w:rsid w:val="00FA3080"/>
    <w:rsid w:val="00FA312F"/>
    <w:rsid w:val="00FA3137"/>
    <w:rsid w:val="00FA3311"/>
    <w:rsid w:val="00FA3356"/>
    <w:rsid w:val="00FA345E"/>
    <w:rsid w:val="00FA34CB"/>
    <w:rsid w:val="00FA34E2"/>
    <w:rsid w:val="00FA3514"/>
    <w:rsid w:val="00FA377A"/>
    <w:rsid w:val="00FA393C"/>
    <w:rsid w:val="00FA3990"/>
    <w:rsid w:val="00FA39CC"/>
    <w:rsid w:val="00FA3CEA"/>
    <w:rsid w:val="00FA3DA0"/>
    <w:rsid w:val="00FA3E53"/>
    <w:rsid w:val="00FA400B"/>
    <w:rsid w:val="00FA4136"/>
    <w:rsid w:val="00FA41FC"/>
    <w:rsid w:val="00FA4384"/>
    <w:rsid w:val="00FA452E"/>
    <w:rsid w:val="00FA45EB"/>
    <w:rsid w:val="00FA46AB"/>
    <w:rsid w:val="00FA46D6"/>
    <w:rsid w:val="00FA46E8"/>
    <w:rsid w:val="00FA4787"/>
    <w:rsid w:val="00FA481A"/>
    <w:rsid w:val="00FA497B"/>
    <w:rsid w:val="00FA4A8C"/>
    <w:rsid w:val="00FA4B00"/>
    <w:rsid w:val="00FA4B29"/>
    <w:rsid w:val="00FA4B6F"/>
    <w:rsid w:val="00FA4BA0"/>
    <w:rsid w:val="00FA4C04"/>
    <w:rsid w:val="00FA4C5F"/>
    <w:rsid w:val="00FA4D62"/>
    <w:rsid w:val="00FA4F15"/>
    <w:rsid w:val="00FA4F4C"/>
    <w:rsid w:val="00FA5139"/>
    <w:rsid w:val="00FA53EE"/>
    <w:rsid w:val="00FA5478"/>
    <w:rsid w:val="00FA58A5"/>
    <w:rsid w:val="00FA5917"/>
    <w:rsid w:val="00FA59F0"/>
    <w:rsid w:val="00FA5A2E"/>
    <w:rsid w:val="00FA5B4F"/>
    <w:rsid w:val="00FA5E5A"/>
    <w:rsid w:val="00FA5FC1"/>
    <w:rsid w:val="00FA6033"/>
    <w:rsid w:val="00FA60D3"/>
    <w:rsid w:val="00FA614F"/>
    <w:rsid w:val="00FA620E"/>
    <w:rsid w:val="00FA6492"/>
    <w:rsid w:val="00FA6506"/>
    <w:rsid w:val="00FA6606"/>
    <w:rsid w:val="00FA66C6"/>
    <w:rsid w:val="00FA6709"/>
    <w:rsid w:val="00FA67DF"/>
    <w:rsid w:val="00FA6A18"/>
    <w:rsid w:val="00FA6A73"/>
    <w:rsid w:val="00FA6BA3"/>
    <w:rsid w:val="00FA6BF1"/>
    <w:rsid w:val="00FA6C70"/>
    <w:rsid w:val="00FA6F5A"/>
    <w:rsid w:val="00FA7090"/>
    <w:rsid w:val="00FA7202"/>
    <w:rsid w:val="00FA7470"/>
    <w:rsid w:val="00FA76B4"/>
    <w:rsid w:val="00FA7851"/>
    <w:rsid w:val="00FA7852"/>
    <w:rsid w:val="00FA7929"/>
    <w:rsid w:val="00FA7CD2"/>
    <w:rsid w:val="00FA7DD0"/>
    <w:rsid w:val="00FA7E94"/>
    <w:rsid w:val="00FB0063"/>
    <w:rsid w:val="00FB015F"/>
    <w:rsid w:val="00FB01C7"/>
    <w:rsid w:val="00FB03EF"/>
    <w:rsid w:val="00FB060C"/>
    <w:rsid w:val="00FB0651"/>
    <w:rsid w:val="00FB0867"/>
    <w:rsid w:val="00FB0924"/>
    <w:rsid w:val="00FB09F1"/>
    <w:rsid w:val="00FB0A45"/>
    <w:rsid w:val="00FB0A93"/>
    <w:rsid w:val="00FB0AD0"/>
    <w:rsid w:val="00FB0BBE"/>
    <w:rsid w:val="00FB0CCF"/>
    <w:rsid w:val="00FB0CF7"/>
    <w:rsid w:val="00FB0D51"/>
    <w:rsid w:val="00FB0DC9"/>
    <w:rsid w:val="00FB0F04"/>
    <w:rsid w:val="00FB0FA6"/>
    <w:rsid w:val="00FB10AB"/>
    <w:rsid w:val="00FB118F"/>
    <w:rsid w:val="00FB11AA"/>
    <w:rsid w:val="00FB136D"/>
    <w:rsid w:val="00FB1690"/>
    <w:rsid w:val="00FB1749"/>
    <w:rsid w:val="00FB17C9"/>
    <w:rsid w:val="00FB180A"/>
    <w:rsid w:val="00FB187C"/>
    <w:rsid w:val="00FB1896"/>
    <w:rsid w:val="00FB18F4"/>
    <w:rsid w:val="00FB1947"/>
    <w:rsid w:val="00FB1950"/>
    <w:rsid w:val="00FB1C81"/>
    <w:rsid w:val="00FB1CED"/>
    <w:rsid w:val="00FB1EBF"/>
    <w:rsid w:val="00FB202E"/>
    <w:rsid w:val="00FB2187"/>
    <w:rsid w:val="00FB21FA"/>
    <w:rsid w:val="00FB22BC"/>
    <w:rsid w:val="00FB23D7"/>
    <w:rsid w:val="00FB2492"/>
    <w:rsid w:val="00FB26CD"/>
    <w:rsid w:val="00FB2704"/>
    <w:rsid w:val="00FB2A46"/>
    <w:rsid w:val="00FB2A5D"/>
    <w:rsid w:val="00FB2C3E"/>
    <w:rsid w:val="00FB2C63"/>
    <w:rsid w:val="00FB2E88"/>
    <w:rsid w:val="00FB2FBA"/>
    <w:rsid w:val="00FB306F"/>
    <w:rsid w:val="00FB3111"/>
    <w:rsid w:val="00FB31A7"/>
    <w:rsid w:val="00FB3314"/>
    <w:rsid w:val="00FB3496"/>
    <w:rsid w:val="00FB356B"/>
    <w:rsid w:val="00FB35C7"/>
    <w:rsid w:val="00FB3683"/>
    <w:rsid w:val="00FB38F1"/>
    <w:rsid w:val="00FB3936"/>
    <w:rsid w:val="00FB398C"/>
    <w:rsid w:val="00FB3CD9"/>
    <w:rsid w:val="00FB3D4D"/>
    <w:rsid w:val="00FB3DF7"/>
    <w:rsid w:val="00FB41EE"/>
    <w:rsid w:val="00FB4215"/>
    <w:rsid w:val="00FB42D8"/>
    <w:rsid w:val="00FB4581"/>
    <w:rsid w:val="00FB4635"/>
    <w:rsid w:val="00FB4691"/>
    <w:rsid w:val="00FB48B7"/>
    <w:rsid w:val="00FB4D9D"/>
    <w:rsid w:val="00FB4EA8"/>
    <w:rsid w:val="00FB4EF9"/>
    <w:rsid w:val="00FB4F82"/>
    <w:rsid w:val="00FB5247"/>
    <w:rsid w:val="00FB534A"/>
    <w:rsid w:val="00FB5379"/>
    <w:rsid w:val="00FB5883"/>
    <w:rsid w:val="00FB58AE"/>
    <w:rsid w:val="00FB5D36"/>
    <w:rsid w:val="00FB5DFC"/>
    <w:rsid w:val="00FB5E3D"/>
    <w:rsid w:val="00FB5E60"/>
    <w:rsid w:val="00FB5F4C"/>
    <w:rsid w:val="00FB6107"/>
    <w:rsid w:val="00FB622C"/>
    <w:rsid w:val="00FB624C"/>
    <w:rsid w:val="00FB6259"/>
    <w:rsid w:val="00FB64F3"/>
    <w:rsid w:val="00FB66E6"/>
    <w:rsid w:val="00FB6704"/>
    <w:rsid w:val="00FB67FC"/>
    <w:rsid w:val="00FB69FE"/>
    <w:rsid w:val="00FB6A19"/>
    <w:rsid w:val="00FB6A44"/>
    <w:rsid w:val="00FB6A96"/>
    <w:rsid w:val="00FB6B50"/>
    <w:rsid w:val="00FB6BC4"/>
    <w:rsid w:val="00FB6ED5"/>
    <w:rsid w:val="00FB6FDA"/>
    <w:rsid w:val="00FB707A"/>
    <w:rsid w:val="00FB7303"/>
    <w:rsid w:val="00FB7696"/>
    <w:rsid w:val="00FB7777"/>
    <w:rsid w:val="00FB78DD"/>
    <w:rsid w:val="00FB7A01"/>
    <w:rsid w:val="00FB7BE1"/>
    <w:rsid w:val="00FB7C8D"/>
    <w:rsid w:val="00FB7E2C"/>
    <w:rsid w:val="00FC0317"/>
    <w:rsid w:val="00FC057E"/>
    <w:rsid w:val="00FC0652"/>
    <w:rsid w:val="00FC0693"/>
    <w:rsid w:val="00FC072F"/>
    <w:rsid w:val="00FC0795"/>
    <w:rsid w:val="00FC08E2"/>
    <w:rsid w:val="00FC09A5"/>
    <w:rsid w:val="00FC0AE8"/>
    <w:rsid w:val="00FC0D02"/>
    <w:rsid w:val="00FC10B0"/>
    <w:rsid w:val="00FC10D1"/>
    <w:rsid w:val="00FC115E"/>
    <w:rsid w:val="00FC1346"/>
    <w:rsid w:val="00FC14C6"/>
    <w:rsid w:val="00FC151E"/>
    <w:rsid w:val="00FC15E6"/>
    <w:rsid w:val="00FC1757"/>
    <w:rsid w:val="00FC17DF"/>
    <w:rsid w:val="00FC1917"/>
    <w:rsid w:val="00FC19B8"/>
    <w:rsid w:val="00FC1BDE"/>
    <w:rsid w:val="00FC1C75"/>
    <w:rsid w:val="00FC1CAF"/>
    <w:rsid w:val="00FC2287"/>
    <w:rsid w:val="00FC233A"/>
    <w:rsid w:val="00FC2360"/>
    <w:rsid w:val="00FC250A"/>
    <w:rsid w:val="00FC2549"/>
    <w:rsid w:val="00FC25E9"/>
    <w:rsid w:val="00FC26F3"/>
    <w:rsid w:val="00FC273E"/>
    <w:rsid w:val="00FC280D"/>
    <w:rsid w:val="00FC2837"/>
    <w:rsid w:val="00FC2B1A"/>
    <w:rsid w:val="00FC2B6F"/>
    <w:rsid w:val="00FC2DDF"/>
    <w:rsid w:val="00FC2EFD"/>
    <w:rsid w:val="00FC301D"/>
    <w:rsid w:val="00FC3168"/>
    <w:rsid w:val="00FC3217"/>
    <w:rsid w:val="00FC3252"/>
    <w:rsid w:val="00FC32F9"/>
    <w:rsid w:val="00FC337C"/>
    <w:rsid w:val="00FC3650"/>
    <w:rsid w:val="00FC3653"/>
    <w:rsid w:val="00FC373D"/>
    <w:rsid w:val="00FC3966"/>
    <w:rsid w:val="00FC3AB2"/>
    <w:rsid w:val="00FC3C45"/>
    <w:rsid w:val="00FC3D95"/>
    <w:rsid w:val="00FC3E13"/>
    <w:rsid w:val="00FC41EF"/>
    <w:rsid w:val="00FC4371"/>
    <w:rsid w:val="00FC437C"/>
    <w:rsid w:val="00FC4546"/>
    <w:rsid w:val="00FC4573"/>
    <w:rsid w:val="00FC48D2"/>
    <w:rsid w:val="00FC48F9"/>
    <w:rsid w:val="00FC4C89"/>
    <w:rsid w:val="00FC4E94"/>
    <w:rsid w:val="00FC5024"/>
    <w:rsid w:val="00FC51F7"/>
    <w:rsid w:val="00FC5243"/>
    <w:rsid w:val="00FC5317"/>
    <w:rsid w:val="00FC5400"/>
    <w:rsid w:val="00FC559F"/>
    <w:rsid w:val="00FC5931"/>
    <w:rsid w:val="00FC5AE0"/>
    <w:rsid w:val="00FC5AF2"/>
    <w:rsid w:val="00FC5F43"/>
    <w:rsid w:val="00FC5FDA"/>
    <w:rsid w:val="00FC60F5"/>
    <w:rsid w:val="00FC6176"/>
    <w:rsid w:val="00FC622D"/>
    <w:rsid w:val="00FC62BD"/>
    <w:rsid w:val="00FC65CE"/>
    <w:rsid w:val="00FC665E"/>
    <w:rsid w:val="00FC6805"/>
    <w:rsid w:val="00FC6B45"/>
    <w:rsid w:val="00FC6E1A"/>
    <w:rsid w:val="00FC6E90"/>
    <w:rsid w:val="00FC6F0F"/>
    <w:rsid w:val="00FC7216"/>
    <w:rsid w:val="00FC73B3"/>
    <w:rsid w:val="00FC73E4"/>
    <w:rsid w:val="00FC74CB"/>
    <w:rsid w:val="00FC75C8"/>
    <w:rsid w:val="00FC7912"/>
    <w:rsid w:val="00FC798F"/>
    <w:rsid w:val="00FC7B0F"/>
    <w:rsid w:val="00FC7B2A"/>
    <w:rsid w:val="00FC7B3B"/>
    <w:rsid w:val="00FC7CAA"/>
    <w:rsid w:val="00FC7DA8"/>
    <w:rsid w:val="00FD00F0"/>
    <w:rsid w:val="00FD013C"/>
    <w:rsid w:val="00FD0172"/>
    <w:rsid w:val="00FD017C"/>
    <w:rsid w:val="00FD0216"/>
    <w:rsid w:val="00FD0305"/>
    <w:rsid w:val="00FD051D"/>
    <w:rsid w:val="00FD0577"/>
    <w:rsid w:val="00FD05E5"/>
    <w:rsid w:val="00FD0737"/>
    <w:rsid w:val="00FD096D"/>
    <w:rsid w:val="00FD0BC5"/>
    <w:rsid w:val="00FD0C74"/>
    <w:rsid w:val="00FD0C7F"/>
    <w:rsid w:val="00FD0DBF"/>
    <w:rsid w:val="00FD1422"/>
    <w:rsid w:val="00FD149E"/>
    <w:rsid w:val="00FD1587"/>
    <w:rsid w:val="00FD16EB"/>
    <w:rsid w:val="00FD1732"/>
    <w:rsid w:val="00FD17F3"/>
    <w:rsid w:val="00FD1814"/>
    <w:rsid w:val="00FD1892"/>
    <w:rsid w:val="00FD1B5D"/>
    <w:rsid w:val="00FD1C22"/>
    <w:rsid w:val="00FD1D28"/>
    <w:rsid w:val="00FD1E44"/>
    <w:rsid w:val="00FD1E48"/>
    <w:rsid w:val="00FD1F7B"/>
    <w:rsid w:val="00FD2145"/>
    <w:rsid w:val="00FD2441"/>
    <w:rsid w:val="00FD2573"/>
    <w:rsid w:val="00FD2645"/>
    <w:rsid w:val="00FD278A"/>
    <w:rsid w:val="00FD283F"/>
    <w:rsid w:val="00FD291D"/>
    <w:rsid w:val="00FD2A71"/>
    <w:rsid w:val="00FD2AC6"/>
    <w:rsid w:val="00FD2B3E"/>
    <w:rsid w:val="00FD2FB6"/>
    <w:rsid w:val="00FD302E"/>
    <w:rsid w:val="00FD31DB"/>
    <w:rsid w:val="00FD34B8"/>
    <w:rsid w:val="00FD34F1"/>
    <w:rsid w:val="00FD3795"/>
    <w:rsid w:val="00FD3809"/>
    <w:rsid w:val="00FD3941"/>
    <w:rsid w:val="00FD39BF"/>
    <w:rsid w:val="00FD39E5"/>
    <w:rsid w:val="00FD3AEF"/>
    <w:rsid w:val="00FD3B46"/>
    <w:rsid w:val="00FD3BFA"/>
    <w:rsid w:val="00FD3C24"/>
    <w:rsid w:val="00FD3EA3"/>
    <w:rsid w:val="00FD3EE3"/>
    <w:rsid w:val="00FD4018"/>
    <w:rsid w:val="00FD42C4"/>
    <w:rsid w:val="00FD45A3"/>
    <w:rsid w:val="00FD4723"/>
    <w:rsid w:val="00FD49CB"/>
    <w:rsid w:val="00FD4A7B"/>
    <w:rsid w:val="00FD4B2A"/>
    <w:rsid w:val="00FD4BFF"/>
    <w:rsid w:val="00FD4CF8"/>
    <w:rsid w:val="00FD4EA7"/>
    <w:rsid w:val="00FD512A"/>
    <w:rsid w:val="00FD51D6"/>
    <w:rsid w:val="00FD530B"/>
    <w:rsid w:val="00FD53DB"/>
    <w:rsid w:val="00FD53F4"/>
    <w:rsid w:val="00FD5580"/>
    <w:rsid w:val="00FD559A"/>
    <w:rsid w:val="00FD57C7"/>
    <w:rsid w:val="00FD58FA"/>
    <w:rsid w:val="00FD5D09"/>
    <w:rsid w:val="00FD5DB7"/>
    <w:rsid w:val="00FD5FF7"/>
    <w:rsid w:val="00FD6134"/>
    <w:rsid w:val="00FD6318"/>
    <w:rsid w:val="00FD6326"/>
    <w:rsid w:val="00FD64F4"/>
    <w:rsid w:val="00FD686E"/>
    <w:rsid w:val="00FD6C45"/>
    <w:rsid w:val="00FD6C6A"/>
    <w:rsid w:val="00FD6C8C"/>
    <w:rsid w:val="00FD6D6A"/>
    <w:rsid w:val="00FD6DA5"/>
    <w:rsid w:val="00FD70BB"/>
    <w:rsid w:val="00FD70D9"/>
    <w:rsid w:val="00FD71C7"/>
    <w:rsid w:val="00FD7237"/>
    <w:rsid w:val="00FD72DB"/>
    <w:rsid w:val="00FD734B"/>
    <w:rsid w:val="00FD735D"/>
    <w:rsid w:val="00FD73D6"/>
    <w:rsid w:val="00FD748A"/>
    <w:rsid w:val="00FD749E"/>
    <w:rsid w:val="00FD762F"/>
    <w:rsid w:val="00FD76E3"/>
    <w:rsid w:val="00FD7726"/>
    <w:rsid w:val="00FD7A8D"/>
    <w:rsid w:val="00FD7C36"/>
    <w:rsid w:val="00FD7C40"/>
    <w:rsid w:val="00FD7C85"/>
    <w:rsid w:val="00FD7D39"/>
    <w:rsid w:val="00FD7DF4"/>
    <w:rsid w:val="00FD7E5C"/>
    <w:rsid w:val="00FD7F7D"/>
    <w:rsid w:val="00FE001E"/>
    <w:rsid w:val="00FE0170"/>
    <w:rsid w:val="00FE030D"/>
    <w:rsid w:val="00FE0443"/>
    <w:rsid w:val="00FE044B"/>
    <w:rsid w:val="00FE0532"/>
    <w:rsid w:val="00FE05B7"/>
    <w:rsid w:val="00FE05D3"/>
    <w:rsid w:val="00FE0647"/>
    <w:rsid w:val="00FE095B"/>
    <w:rsid w:val="00FE0ADB"/>
    <w:rsid w:val="00FE0BB8"/>
    <w:rsid w:val="00FE0CF6"/>
    <w:rsid w:val="00FE0EB5"/>
    <w:rsid w:val="00FE1252"/>
    <w:rsid w:val="00FE130C"/>
    <w:rsid w:val="00FE158E"/>
    <w:rsid w:val="00FE16E3"/>
    <w:rsid w:val="00FE1714"/>
    <w:rsid w:val="00FE1A2D"/>
    <w:rsid w:val="00FE1ADB"/>
    <w:rsid w:val="00FE1C31"/>
    <w:rsid w:val="00FE1E12"/>
    <w:rsid w:val="00FE1E1F"/>
    <w:rsid w:val="00FE1EFE"/>
    <w:rsid w:val="00FE200F"/>
    <w:rsid w:val="00FE2059"/>
    <w:rsid w:val="00FE260E"/>
    <w:rsid w:val="00FE2737"/>
    <w:rsid w:val="00FE2C1F"/>
    <w:rsid w:val="00FE2CD6"/>
    <w:rsid w:val="00FE2CE6"/>
    <w:rsid w:val="00FE2D79"/>
    <w:rsid w:val="00FE2EF2"/>
    <w:rsid w:val="00FE2F1D"/>
    <w:rsid w:val="00FE30A6"/>
    <w:rsid w:val="00FE30FD"/>
    <w:rsid w:val="00FE3176"/>
    <w:rsid w:val="00FE3495"/>
    <w:rsid w:val="00FE34CC"/>
    <w:rsid w:val="00FE356F"/>
    <w:rsid w:val="00FE360E"/>
    <w:rsid w:val="00FE3793"/>
    <w:rsid w:val="00FE3925"/>
    <w:rsid w:val="00FE3933"/>
    <w:rsid w:val="00FE3A4B"/>
    <w:rsid w:val="00FE3AA9"/>
    <w:rsid w:val="00FE3BE2"/>
    <w:rsid w:val="00FE3C70"/>
    <w:rsid w:val="00FE3CF7"/>
    <w:rsid w:val="00FE3D51"/>
    <w:rsid w:val="00FE45D7"/>
    <w:rsid w:val="00FE4639"/>
    <w:rsid w:val="00FE4710"/>
    <w:rsid w:val="00FE486E"/>
    <w:rsid w:val="00FE4B48"/>
    <w:rsid w:val="00FE4BE4"/>
    <w:rsid w:val="00FE4E49"/>
    <w:rsid w:val="00FE4F43"/>
    <w:rsid w:val="00FE4FE2"/>
    <w:rsid w:val="00FE5112"/>
    <w:rsid w:val="00FE556E"/>
    <w:rsid w:val="00FE5592"/>
    <w:rsid w:val="00FE59B0"/>
    <w:rsid w:val="00FE5AE1"/>
    <w:rsid w:val="00FE5B32"/>
    <w:rsid w:val="00FE5CD1"/>
    <w:rsid w:val="00FE5E5F"/>
    <w:rsid w:val="00FE5E7E"/>
    <w:rsid w:val="00FE5F24"/>
    <w:rsid w:val="00FE60EF"/>
    <w:rsid w:val="00FE622D"/>
    <w:rsid w:val="00FE638B"/>
    <w:rsid w:val="00FE65BE"/>
    <w:rsid w:val="00FE65CC"/>
    <w:rsid w:val="00FE66E1"/>
    <w:rsid w:val="00FE6895"/>
    <w:rsid w:val="00FE6A82"/>
    <w:rsid w:val="00FE6C0B"/>
    <w:rsid w:val="00FE6DCD"/>
    <w:rsid w:val="00FE6DD7"/>
    <w:rsid w:val="00FE6DE4"/>
    <w:rsid w:val="00FE6DFA"/>
    <w:rsid w:val="00FE6E29"/>
    <w:rsid w:val="00FE6EBF"/>
    <w:rsid w:val="00FE6ECF"/>
    <w:rsid w:val="00FE6F4E"/>
    <w:rsid w:val="00FE7093"/>
    <w:rsid w:val="00FE74BE"/>
    <w:rsid w:val="00FE771C"/>
    <w:rsid w:val="00FE77D3"/>
    <w:rsid w:val="00FE782B"/>
    <w:rsid w:val="00FE7832"/>
    <w:rsid w:val="00FE78A1"/>
    <w:rsid w:val="00FE7920"/>
    <w:rsid w:val="00FE7B7E"/>
    <w:rsid w:val="00FE7D2D"/>
    <w:rsid w:val="00FE7E1F"/>
    <w:rsid w:val="00FF023F"/>
    <w:rsid w:val="00FF034D"/>
    <w:rsid w:val="00FF056E"/>
    <w:rsid w:val="00FF096E"/>
    <w:rsid w:val="00FF09CB"/>
    <w:rsid w:val="00FF0BB6"/>
    <w:rsid w:val="00FF0C9D"/>
    <w:rsid w:val="00FF0D73"/>
    <w:rsid w:val="00FF0EA0"/>
    <w:rsid w:val="00FF0F16"/>
    <w:rsid w:val="00FF1156"/>
    <w:rsid w:val="00FF1192"/>
    <w:rsid w:val="00FF11D2"/>
    <w:rsid w:val="00FF12A1"/>
    <w:rsid w:val="00FF1313"/>
    <w:rsid w:val="00FF13BA"/>
    <w:rsid w:val="00FF1461"/>
    <w:rsid w:val="00FF14BF"/>
    <w:rsid w:val="00FF14D8"/>
    <w:rsid w:val="00FF1740"/>
    <w:rsid w:val="00FF195F"/>
    <w:rsid w:val="00FF1A21"/>
    <w:rsid w:val="00FF1AA6"/>
    <w:rsid w:val="00FF1AA8"/>
    <w:rsid w:val="00FF1F2E"/>
    <w:rsid w:val="00FF2105"/>
    <w:rsid w:val="00FF2286"/>
    <w:rsid w:val="00FF22F2"/>
    <w:rsid w:val="00FF23FE"/>
    <w:rsid w:val="00FF26FC"/>
    <w:rsid w:val="00FF27D6"/>
    <w:rsid w:val="00FF292B"/>
    <w:rsid w:val="00FF2CEE"/>
    <w:rsid w:val="00FF2DA3"/>
    <w:rsid w:val="00FF2DB2"/>
    <w:rsid w:val="00FF2DBA"/>
    <w:rsid w:val="00FF2E33"/>
    <w:rsid w:val="00FF2EC0"/>
    <w:rsid w:val="00FF309F"/>
    <w:rsid w:val="00FF31AD"/>
    <w:rsid w:val="00FF3296"/>
    <w:rsid w:val="00FF32AB"/>
    <w:rsid w:val="00FF32C0"/>
    <w:rsid w:val="00FF3424"/>
    <w:rsid w:val="00FF342C"/>
    <w:rsid w:val="00FF3454"/>
    <w:rsid w:val="00FF3636"/>
    <w:rsid w:val="00FF3693"/>
    <w:rsid w:val="00FF38B6"/>
    <w:rsid w:val="00FF3ABB"/>
    <w:rsid w:val="00FF3B91"/>
    <w:rsid w:val="00FF3B9D"/>
    <w:rsid w:val="00FF3C1E"/>
    <w:rsid w:val="00FF3C64"/>
    <w:rsid w:val="00FF3CA3"/>
    <w:rsid w:val="00FF3D32"/>
    <w:rsid w:val="00FF3ED3"/>
    <w:rsid w:val="00FF404B"/>
    <w:rsid w:val="00FF4152"/>
    <w:rsid w:val="00FF41B0"/>
    <w:rsid w:val="00FF41FC"/>
    <w:rsid w:val="00FF429E"/>
    <w:rsid w:val="00FF42BF"/>
    <w:rsid w:val="00FF4322"/>
    <w:rsid w:val="00FF45D2"/>
    <w:rsid w:val="00FF4717"/>
    <w:rsid w:val="00FF4874"/>
    <w:rsid w:val="00FF4990"/>
    <w:rsid w:val="00FF4AD8"/>
    <w:rsid w:val="00FF4AF5"/>
    <w:rsid w:val="00FF4BCE"/>
    <w:rsid w:val="00FF4C44"/>
    <w:rsid w:val="00FF4CC5"/>
    <w:rsid w:val="00FF4CEE"/>
    <w:rsid w:val="00FF4E12"/>
    <w:rsid w:val="00FF4E2F"/>
    <w:rsid w:val="00FF4FFB"/>
    <w:rsid w:val="00FF5291"/>
    <w:rsid w:val="00FF559C"/>
    <w:rsid w:val="00FF55D9"/>
    <w:rsid w:val="00FF5652"/>
    <w:rsid w:val="00FF5700"/>
    <w:rsid w:val="00FF5844"/>
    <w:rsid w:val="00FF5A01"/>
    <w:rsid w:val="00FF5ADA"/>
    <w:rsid w:val="00FF5C0A"/>
    <w:rsid w:val="00FF5E02"/>
    <w:rsid w:val="00FF5E9E"/>
    <w:rsid w:val="00FF5EDF"/>
    <w:rsid w:val="00FF5FFF"/>
    <w:rsid w:val="00FF6054"/>
    <w:rsid w:val="00FF6134"/>
    <w:rsid w:val="00FF621A"/>
    <w:rsid w:val="00FF624C"/>
    <w:rsid w:val="00FF6316"/>
    <w:rsid w:val="00FF63EA"/>
    <w:rsid w:val="00FF664D"/>
    <w:rsid w:val="00FF6700"/>
    <w:rsid w:val="00FF6AEC"/>
    <w:rsid w:val="00FF6B14"/>
    <w:rsid w:val="00FF6B9E"/>
    <w:rsid w:val="00FF6DFC"/>
    <w:rsid w:val="00FF6EFF"/>
    <w:rsid w:val="00FF70AA"/>
    <w:rsid w:val="00FF70EC"/>
    <w:rsid w:val="00FF7213"/>
    <w:rsid w:val="00FF7225"/>
    <w:rsid w:val="00FF72F8"/>
    <w:rsid w:val="00FF744B"/>
    <w:rsid w:val="00FF776E"/>
    <w:rsid w:val="00FF77B1"/>
    <w:rsid w:val="00FF78A0"/>
    <w:rsid w:val="00FF7979"/>
    <w:rsid w:val="00FF7D6A"/>
    <w:rsid w:val="00FF7E07"/>
    <w:rsid w:val="0766DCC4"/>
    <w:rsid w:val="086F2616"/>
    <w:rsid w:val="08C1FA71"/>
    <w:rsid w:val="11E0AC14"/>
    <w:rsid w:val="129A4046"/>
    <w:rsid w:val="158625DC"/>
    <w:rsid w:val="160B8435"/>
    <w:rsid w:val="16E5D689"/>
    <w:rsid w:val="1A18D1C7"/>
    <w:rsid w:val="24E129C5"/>
    <w:rsid w:val="254D388D"/>
    <w:rsid w:val="2D31E0EC"/>
    <w:rsid w:val="2D5D929F"/>
    <w:rsid w:val="2ED153A7"/>
    <w:rsid w:val="311BE4C5"/>
    <w:rsid w:val="349D6F99"/>
    <w:rsid w:val="4602C6AD"/>
    <w:rsid w:val="489FF40B"/>
    <w:rsid w:val="4BB8DF8A"/>
    <w:rsid w:val="50598110"/>
    <w:rsid w:val="55AB0A26"/>
    <w:rsid w:val="5DEE1F2B"/>
    <w:rsid w:val="5FB79B4F"/>
    <w:rsid w:val="63C28CD6"/>
    <w:rsid w:val="6476E2D1"/>
    <w:rsid w:val="64B3C150"/>
    <w:rsid w:val="65EC20B7"/>
    <w:rsid w:val="67F03A7E"/>
    <w:rsid w:val="6A4F0EEA"/>
    <w:rsid w:val="6AF226EA"/>
    <w:rsid w:val="6B51BE1D"/>
    <w:rsid w:val="707296BB"/>
    <w:rsid w:val="74844CC0"/>
    <w:rsid w:val="78D94713"/>
    <w:rsid w:val="7A20018A"/>
    <w:rsid w:val="7ADE0F5B"/>
    <w:rsid w:val="7BB09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342B74B"/>
  <w15:chartTrackingRefBased/>
  <w15:docId w15:val="{A34298AB-F508-4D85-8BF6-0A9CA7284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18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</w:pPr>
  </w:style>
  <w:style w:type="paragraph" w:styleId="ListNumber3">
    <w:name w:val="List Number 3"/>
    <w:basedOn w:val="Normal"/>
    <w:uiPriority w:val="99"/>
    <w:rsid w:val="00825816"/>
    <w:pPr>
      <w:numPr>
        <w:numId w:val="7"/>
      </w:numPr>
      <w:tabs>
        <w:tab w:val="clear" w:pos="926"/>
        <w:tab w:val="left" w:pos="851"/>
      </w:tabs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25816"/>
    <w:pPr>
      <w:numPr>
        <w:numId w:val="8"/>
      </w:numPr>
      <w:tabs>
        <w:tab w:val="left" w:pos="1418"/>
      </w:tabs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</w:pPr>
  </w:style>
  <w:style w:type="paragraph" w:styleId="BodyText">
    <w:name w:val="Body Text"/>
    <w:aliases w:val="bt,body text,Body,bt2,body text1,Body Char Char Char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,Body Char Char Char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9706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9706D1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9706D1"/>
    <w:rPr>
      <w:vertAlign w:val="superscript"/>
    </w:rPr>
  </w:style>
  <w:style w:type="paragraph" w:customStyle="1" w:styleId="nineptnormal">
    <w:name w:val="nine pt normal"/>
    <w:aliases w:val="9n"/>
    <w:basedOn w:val="Normal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311EB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311EB0"/>
    <w:rPr>
      <w:rFonts w:ascii="Tahoma" w:hAnsi="Tahoma" w:cs="Tahoma"/>
      <w:shd w:val="clear" w:color="auto" w:fill="000080"/>
    </w:rPr>
  </w:style>
  <w:style w:type="paragraph" w:customStyle="1" w:styleId="acctstatementheading">
    <w:name w:val="acct statement heading"/>
    <w:aliases w:val="as"/>
    <w:basedOn w:val="Heading2"/>
    <w:next w:val="Normal"/>
    <w:rsid w:val="00311EB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11EB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rsid w:val="00311EB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11EB0"/>
    <w:rPr>
      <w:rFonts w:ascii="Arial" w:hAnsi="Arial"/>
      <w:sz w:val="16"/>
    </w:rPr>
  </w:style>
  <w:style w:type="character" w:customStyle="1" w:styleId="Heading1Char">
    <w:name w:val="Heading 1 Char"/>
    <w:link w:val="Heading1"/>
    <w:rsid w:val="00311EB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rsid w:val="00311EB0"/>
    <w:rPr>
      <w:rFonts w:ascii="Arial" w:hAnsi="Arial" w:cs="Times New Roman"/>
      <w:i/>
      <w:iCs/>
      <w:sz w:val="18"/>
      <w:szCs w:val="18"/>
    </w:rPr>
  </w:style>
  <w:style w:type="paragraph" w:customStyle="1" w:styleId="body1">
    <w:name w:val="body1"/>
    <w:basedOn w:val="Normal"/>
    <w:uiPriority w:val="99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/>
      <w:jc w:val="both"/>
    </w:pPr>
    <w:rPr>
      <w:rFonts w:ascii="Helvetica" w:hAnsi="Helvetica" w:cs="CordiaUPC"/>
      <w:sz w:val="28"/>
      <w:szCs w:val="28"/>
    </w:rPr>
  </w:style>
  <w:style w:type="character" w:customStyle="1" w:styleId="HTMLPreformattedChar">
    <w:name w:val="HTML Preformatted Char"/>
    <w:link w:val="HTMLPreformatted"/>
    <w:rsid w:val="00311EB0"/>
    <w:rPr>
      <w:rFonts w:ascii="Courier New" w:hAnsi="Courier New" w:cs="Courier New"/>
      <w:lang w:bidi="ar-SA"/>
    </w:rPr>
  </w:style>
  <w:style w:type="character" w:styleId="Emphasis">
    <w:name w:val="Emphasis"/>
    <w:qFormat/>
    <w:rsid w:val="00F13E73"/>
    <w:rPr>
      <w:i/>
      <w:iCs/>
    </w:rPr>
  </w:style>
  <w:style w:type="paragraph" w:styleId="NoSpacing">
    <w:name w:val="No Spacing"/>
    <w:uiPriority w:val="1"/>
    <w:qFormat/>
    <w:rsid w:val="005F4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9F7E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styleId="Revision">
    <w:name w:val="Revision"/>
    <w:hidden/>
    <w:uiPriority w:val="99"/>
    <w:semiHidden/>
    <w:rsid w:val="00815BA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905C0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05C0C"/>
    <w:rPr>
      <w:rFonts w:ascii="Univers 45 Light" w:eastAsia="MS Mincho" w:hAnsi="Univers 45 Light" w:cs="Univers 45 Light"/>
      <w:color w:val="000000"/>
      <w:lang w:val="en-GB" w:bidi="ar-SA"/>
    </w:rPr>
  </w:style>
  <w:style w:type="character" w:styleId="Hyperlink">
    <w:name w:val="Hyperlink"/>
    <w:uiPriority w:val="99"/>
    <w:unhideWhenUsed/>
    <w:rsid w:val="0003231A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6473DB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3673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ineptbodytext">
    <w:name w:val="nine pt body text"/>
    <w:aliases w:val="9bt"/>
    <w:basedOn w:val="nineptnormal"/>
    <w:rsid w:val="00AE20AF"/>
    <w:pPr>
      <w:spacing w:after="220"/>
    </w:pPr>
    <w:rPr>
      <w:rFonts w:eastAsiaTheme="minorEastAsia" w:cs="Times New Roman"/>
    </w:rPr>
  </w:style>
  <w:style w:type="paragraph" w:customStyle="1" w:styleId="List2i">
    <w:name w:val="List 2i"/>
    <w:aliases w:val="2i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Theme="minorEastAsia" w:hAnsi="Times New Roman" w:cs="Times New Roman"/>
      <w:sz w:val="22"/>
      <w:szCs w:val="20"/>
      <w:lang w:val="en-GB" w:bidi="ar-SA"/>
    </w:rPr>
  </w:style>
  <w:style w:type="paragraph" w:customStyle="1" w:styleId="smallreturn">
    <w:name w:val="small return"/>
    <w:aliases w:val="sr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Theme="minorEastAsia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Theme="minorEastAsia" w:hAnsi="Times New Roman" w:cs="Times New Roman"/>
      <w:b/>
      <w:i/>
      <w:sz w:val="22"/>
      <w:szCs w:val="20"/>
      <w:lang w:val="en-AU" w:bidi="ar-SA"/>
    </w:rPr>
  </w:style>
  <w:style w:type="paragraph" w:customStyle="1" w:styleId="NormalIndent1">
    <w:name w:val="Normal Indent1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ui-provider">
    <w:name w:val="ui-provider"/>
    <w:basedOn w:val="DefaultParagraphFont"/>
    <w:rsid w:val="00023B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83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6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19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70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6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0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3774439a-3eb9-4523-ab15-1a7c88708d50" xsi:nil="true"/>
    <_dlc_DocId xmlns="4280bfd0-8d39-4c8f-a2d7-e53cc45df9c8">MDYJPH7RTKF3-899612618-2846478</_dlc_DocId>
    <_dlc_DocIdUrl xmlns="4280bfd0-8d39-4c8f-a2d7-e53cc45df9c8">
      <Url>https://assetworldcorpth.sharepoint.com/sites/File_Sharing/_layouts/15/DocIdRedir.aspx?ID=MDYJPH7RTKF3-899612618-2846478</Url>
      <Description>MDYJPH7RTKF3-899612618-2846478</Description>
    </_dlc_DocIdUrl>
    <lcf76f155ced4ddcb4097134ff3c332f xmlns="3774439a-3eb9-4523-ab15-1a7c88708d50">
      <Terms xmlns="http://schemas.microsoft.com/office/infopath/2007/PartnerControls"/>
    </lcf76f155ced4ddcb4097134ff3c332f>
    <TaxCatchAll xmlns="4280bfd0-8d39-4c8f-a2d7-e53cc45df9c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6F7B0444CC944D825A35AFDC1411B5" ma:contentTypeVersion="16374" ma:contentTypeDescription="Create a new document." ma:contentTypeScope="" ma:versionID="de6557b7320cd0edd52a3010c2a08adf">
  <xsd:schema xmlns:xsd="http://www.w3.org/2001/XMLSchema" xmlns:xs="http://www.w3.org/2001/XMLSchema" xmlns:p="http://schemas.microsoft.com/office/2006/metadata/properties" xmlns:ns2="4280bfd0-8d39-4c8f-a2d7-e53cc45df9c8" xmlns:ns3="3774439a-3eb9-4523-ab15-1a7c88708d50" targetNamespace="http://schemas.microsoft.com/office/2006/metadata/properties" ma:root="true" ma:fieldsID="5b822ed5e3e1a47e0b2665ba8e09bf57" ns2:_="" ns3:_="">
    <xsd:import namespace="4280bfd0-8d39-4c8f-a2d7-e53cc45df9c8"/>
    <xsd:import namespace="3774439a-3eb9-4523-ab15-1a7c88708d5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80bfd0-8d39-4c8f-a2d7-e53cc45df9c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173329a1-539f-4789-a139-b2fac065d0bd}" ma:internalName="TaxCatchAll" ma:showField="CatchAllData" ma:web="4280bfd0-8d39-4c8f-a2d7-e53cc45df9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74439a-3eb9-4523-ab15-1a7c88708d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4" nillable="true" ma:displayName="Sign-off status" ma:internalName="Sign_x002d_off_x0020_status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35d6ac32-167e-4fb5-9028-e4cf5044e3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isl xmlns:xsd="http://www.w3.org/2001/XMLSchema" xmlns:xsi="http://www.w3.org/2001/XMLSchema-instance" xmlns="http://www.boldonjames.com/2008/01/sie/internal/label" sislVersion="0" policy="6a13e979-720f-4f0c-b63f-425e1febb7dc" origin="userSelected">
  <element uid="id_classification_internalonly" value=""/>
</sisl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1F8A6A7-7C68-4C3D-983F-4AEA19584977}">
  <ds:schemaRefs>
    <ds:schemaRef ds:uri="http://schemas.microsoft.com/office/2006/metadata/properties"/>
    <ds:schemaRef ds:uri="http://schemas.microsoft.com/office/infopath/2007/PartnerControls"/>
    <ds:schemaRef ds:uri="3774439a-3eb9-4523-ab15-1a7c88708d50"/>
    <ds:schemaRef ds:uri="4280bfd0-8d39-4c8f-a2d7-e53cc45df9c8"/>
  </ds:schemaRefs>
</ds:datastoreItem>
</file>

<file path=customXml/itemProps2.xml><?xml version="1.0" encoding="utf-8"?>
<ds:datastoreItem xmlns:ds="http://schemas.openxmlformats.org/officeDocument/2006/customXml" ds:itemID="{7BF879C7-1C82-494E-BF77-CA083DC8947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6C4268-DB2C-4C4A-8516-A50DA401D2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5FDA75-4650-4EE9-8466-9825D47CA9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80bfd0-8d39-4c8f-a2d7-e53cc45df9c8"/>
    <ds:schemaRef ds:uri="3774439a-3eb9-4523-ab15-1a7c88708d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0ECAE78-5C71-4A2C-B0D2-55343AFF4343}">
  <ds:schemaRefs>
    <ds:schemaRef ds:uri="http://www.w3.org/2001/XMLSchema"/>
    <ds:schemaRef ds:uri="http://www.boldonjames.com/2008/01/sie/internal/label"/>
  </ds:schemaRefs>
</ds:datastoreItem>
</file>

<file path=customXml/itemProps6.xml><?xml version="1.0" encoding="utf-8"?>
<ds:datastoreItem xmlns:ds="http://schemas.openxmlformats.org/officeDocument/2006/customXml" ds:itemID="{85EDB25C-5CA0-4640-A45B-63E60A1242E5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c42fda28-6845-410e-a401-7130e5b0a4ba}" enabled="1" method="Standard" siteId="{515412b7-7e33-48d6-bc94-6f04506f7025}" removed="0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3</Pages>
  <Words>412</Words>
  <Characters>1617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Kornsiri, Chongaksorn</cp:lastModifiedBy>
  <cp:revision>4</cp:revision>
  <cp:lastPrinted>2024-08-13T10:46:00Z</cp:lastPrinted>
  <dcterms:created xsi:type="dcterms:W3CDTF">2024-08-13T16:05:00Z</dcterms:created>
  <dcterms:modified xsi:type="dcterms:W3CDTF">2024-08-14T02:01:00Z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6cb105db-31d0-4563-8ff7-3c20453120be</vt:lpwstr>
  </property>
  <property fmtid="{D5CDD505-2E9C-101B-9397-08002B2CF9AE}" pid="3" name="bjSaver">
    <vt:lpwstr>/gZaQPgEeRtggu0G3hNsa/8aAJTlHQBR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policy="6a13e979-720f-4f0c-b63f-425e1febb7dc" origin="userSelected" xmlns="http://www.boldonj</vt:lpwstr>
  </property>
  <property fmtid="{D5CDD505-2E9C-101B-9397-08002B2CF9AE}" pid="5" name="bjDocumentLabelXML-0">
    <vt:lpwstr>ames.com/2008/01/sie/internal/label"&gt;&lt;element uid="id_classification_internalonly" value="" /&gt;&lt;/sisl&gt;</vt:lpwstr>
  </property>
  <property fmtid="{D5CDD505-2E9C-101B-9397-08002B2CF9AE}" pid="6" name="bjDocumentSecurityLabel">
    <vt:lpwstr>Internal Use</vt:lpwstr>
  </property>
  <property fmtid="{D5CDD505-2E9C-101B-9397-08002B2CF9AE}" pid="7" name="bjClsUserRVM">
    <vt:lpwstr>[]</vt:lpwstr>
  </property>
  <property fmtid="{D5CDD505-2E9C-101B-9397-08002B2CF9AE}" pid="8" name="ContentTypeId">
    <vt:lpwstr>0x0101007C6F7B0444CC944D825A35AFDC1411B5</vt:lpwstr>
  </property>
  <property fmtid="{D5CDD505-2E9C-101B-9397-08002B2CF9AE}" pid="9" name="_dlc_DocIdItemGuid">
    <vt:lpwstr>8b0b4594-550a-4c71-9149-8f37bbcf12c6</vt:lpwstr>
  </property>
  <property fmtid="{D5CDD505-2E9C-101B-9397-08002B2CF9AE}" pid="10" name="MediaServiceImageTags">
    <vt:lpwstr/>
  </property>
  <property fmtid="{D5CDD505-2E9C-101B-9397-08002B2CF9AE}" pid="11" name="GrammarlyDocumentId">
    <vt:lpwstr>6ef87156dee97ece92f4a31e9d1a703bf26f45616cc0d30a86fd5595f87d930b</vt:lpwstr>
  </property>
</Properties>
</file>