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795EB0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795EB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795EB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795EB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795EB0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FF85110" w14:textId="4A829B7B" w:rsidR="006C46B2" w:rsidRPr="00795EB0" w:rsidRDefault="006C46B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7CA779CB" w:rsidR="00CE1E58" w:rsidRPr="00795EB0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795EB0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6F1A3AAE" w14:textId="6AB575AC" w:rsidR="00AE20AF" w:rsidRPr="00795EB0" w:rsidRDefault="00AE20AF" w:rsidP="00AE20A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01E3432B" w14:textId="3E653DA4" w:rsidR="009655C3" w:rsidRPr="00795EB0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795EB0" w:rsidRDefault="004A6698" w:rsidP="004A669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795EB0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795EB0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795EB0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795EB0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795EB0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795EB0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795EB0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795EB0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067D3EFE" w:rsidR="006B1550" w:rsidRPr="00795EB0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8F2E6C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8F2E6C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8F2E6C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7E6D4AF5" w14:textId="3E270341" w:rsidR="005628B5" w:rsidRPr="00795EB0" w:rsidRDefault="005628B5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3EE1618C" w:rsidR="00DD4626" w:rsidRPr="00795EB0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73CBE597" w:rsidR="006C73F9" w:rsidRPr="00795EB0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033D3B4" w14:textId="1E11356F" w:rsidR="0057178C" w:rsidRPr="00795EB0" w:rsidRDefault="0057178C" w:rsidP="0057178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53BA8DC" w:rsidR="00D53E5F" w:rsidRPr="00795EB0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A92E37B" w14:textId="77777777" w:rsidR="0057178C" w:rsidRPr="00795EB0" w:rsidRDefault="0057178C" w:rsidP="0057178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5EB0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D329CDA" w14:textId="050CF2F2" w:rsidR="00E57CFF" w:rsidRPr="00795EB0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/>
        </w:rPr>
        <w:tab/>
      </w:r>
    </w:p>
    <w:p w14:paraId="69B800C7" w14:textId="77777777" w:rsidR="0025275A" w:rsidRPr="00795EB0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795EB0">
        <w:rPr>
          <w:rFonts w:ascii="Angsana New" w:hAnsi="Angsana New" w:cs="Angsana New"/>
          <w:b/>
          <w:bCs/>
        </w:rPr>
        <w:br w:type="page"/>
      </w:r>
      <w:r w:rsidR="0025275A" w:rsidRPr="00795EB0">
        <w:rPr>
          <w:rFonts w:ascii="Angsana New" w:hAnsi="Angsana New" w:cs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4B6B6A" w:rsidRPr="00795EB0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795EB0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795EB0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D3B505B" w14:textId="277FE05D" w:rsidR="0025275A" w:rsidRPr="00795EB0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795EB0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795EB0">
        <w:rPr>
          <w:rFonts w:ascii="Angsana New" w:hAnsi="Angsana New"/>
          <w:sz w:val="30"/>
          <w:szCs w:val="30"/>
          <w:cs/>
        </w:rPr>
        <w:t>นี้</w:t>
      </w:r>
      <w:r w:rsidRPr="00795EB0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795EB0">
        <w:rPr>
          <w:rFonts w:ascii="Angsana New" w:hAnsi="Angsana New"/>
          <w:sz w:val="30"/>
          <w:szCs w:val="30"/>
          <w:cs/>
        </w:rPr>
        <w:t>ติ</w:t>
      </w:r>
      <w:r w:rsidR="00C67B97" w:rsidRPr="00795EB0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795EB0">
        <w:rPr>
          <w:rFonts w:ascii="Angsana New" w:hAnsi="Angsana New"/>
          <w:sz w:val="30"/>
          <w:szCs w:val="30"/>
          <w:cs/>
        </w:rPr>
        <w:t>จาก</w:t>
      </w:r>
      <w:r w:rsidR="00723C61" w:rsidRPr="00795EB0">
        <w:rPr>
          <w:rFonts w:ascii="Angsana New" w:hAnsi="Angsana New" w:hint="cs"/>
          <w:sz w:val="30"/>
          <w:szCs w:val="30"/>
          <w:cs/>
        </w:rPr>
        <w:t>คณะ</w:t>
      </w:r>
      <w:r w:rsidR="006322AD" w:rsidRPr="00795EB0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795EB0">
        <w:rPr>
          <w:rFonts w:ascii="Angsana New" w:hAnsi="Angsana New"/>
          <w:sz w:val="30"/>
          <w:szCs w:val="30"/>
          <w:cs/>
        </w:rPr>
        <w:t>วันที่</w:t>
      </w:r>
      <w:r w:rsidR="00F444E1" w:rsidRPr="00795EB0">
        <w:rPr>
          <w:rFonts w:ascii="Angsana New" w:hAnsi="Angsana New"/>
          <w:sz w:val="30"/>
          <w:szCs w:val="30"/>
        </w:rPr>
        <w:t xml:space="preserve"> 14 </w:t>
      </w:r>
      <w:r w:rsidR="00F444E1" w:rsidRPr="00795EB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444E1" w:rsidRPr="00795EB0">
        <w:rPr>
          <w:rFonts w:ascii="Angsana New" w:hAnsi="Angsana New"/>
          <w:sz w:val="30"/>
          <w:szCs w:val="30"/>
        </w:rPr>
        <w:t>2567</w:t>
      </w:r>
    </w:p>
    <w:p w14:paraId="57867631" w14:textId="77777777" w:rsidR="00E66B73" w:rsidRPr="00795EB0" w:rsidRDefault="00E66B7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A70EFB3" w14:textId="4754105C" w:rsidR="00A24763" w:rsidRPr="00795EB0" w:rsidRDefault="00A24763" w:rsidP="00A2476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29BB6ABA" w14:textId="77777777" w:rsidR="006C46B2" w:rsidRPr="00795EB0" w:rsidRDefault="006C46B2" w:rsidP="006C46B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FA37D1" w14:textId="77777777" w:rsidR="006C46B2" w:rsidRPr="00795EB0" w:rsidRDefault="006C46B2" w:rsidP="006C46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795EB0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795EB0">
        <w:rPr>
          <w:rFonts w:ascii="Angsana New" w:hAnsi="Angsana New"/>
          <w:sz w:val="30"/>
          <w:szCs w:val="30"/>
          <w:cs/>
        </w:rPr>
        <w:t>จำกัด</w:t>
      </w:r>
      <w:r w:rsidRPr="00795EB0">
        <w:rPr>
          <w:rFonts w:ascii="Angsana New" w:hAnsi="Angsana New"/>
          <w:sz w:val="30"/>
          <w:szCs w:val="30"/>
        </w:rPr>
        <w:t xml:space="preserve"> (</w:t>
      </w:r>
      <w:r w:rsidRPr="00795EB0">
        <w:rPr>
          <w:rFonts w:ascii="Angsana New" w:hAnsi="Angsana New" w:hint="cs"/>
          <w:sz w:val="30"/>
          <w:szCs w:val="30"/>
          <w:cs/>
        </w:rPr>
        <w:t>มหาชน)</w:t>
      </w:r>
      <w:r w:rsidRPr="00795EB0">
        <w:rPr>
          <w:rFonts w:ascii="Angsana New" w:hAnsi="Angsana New"/>
          <w:sz w:val="30"/>
          <w:szCs w:val="30"/>
        </w:rPr>
        <w:t xml:space="preserve"> “</w:t>
      </w:r>
      <w:r w:rsidRPr="00795EB0">
        <w:rPr>
          <w:rFonts w:ascii="Angsana New" w:hAnsi="Angsana New"/>
          <w:sz w:val="30"/>
          <w:szCs w:val="30"/>
          <w:cs/>
        </w:rPr>
        <w:t>บริษัท</w:t>
      </w:r>
      <w:r w:rsidRPr="00795EB0">
        <w:rPr>
          <w:rFonts w:ascii="Angsana New" w:hAnsi="Angsana New"/>
          <w:sz w:val="30"/>
          <w:szCs w:val="30"/>
        </w:rPr>
        <w:t xml:space="preserve">” </w:t>
      </w:r>
      <w:r w:rsidRPr="00795EB0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795EB0">
        <w:rPr>
          <w:rFonts w:ascii="Angsana New" w:hAnsi="Angsana New"/>
          <w:sz w:val="30"/>
          <w:szCs w:val="30"/>
          <w:cs/>
        </w:rPr>
        <w:t>ในประเทศ</w:t>
      </w:r>
      <w:r w:rsidRPr="00795EB0">
        <w:rPr>
          <w:rFonts w:ascii="Angsana New" w:hAnsi="Angsana New" w:hint="cs"/>
          <w:sz w:val="30"/>
          <w:szCs w:val="30"/>
          <w:cs/>
        </w:rPr>
        <w:t>ไทย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795EB0">
        <w:rPr>
          <w:rFonts w:ascii="Angsana New" w:hAnsi="Angsana New" w:hint="cs"/>
          <w:sz w:val="30"/>
          <w:szCs w:val="30"/>
          <w:cs/>
        </w:rPr>
        <w:t xml:space="preserve"> </w:t>
      </w:r>
      <w:bookmarkStart w:id="0" w:name="_Hlk24672387"/>
      <w:r w:rsidRPr="00795E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95EB0">
        <w:rPr>
          <w:rFonts w:ascii="Angsana New" w:hAnsi="Angsana New"/>
          <w:sz w:val="30"/>
          <w:szCs w:val="30"/>
        </w:rPr>
        <w:t>10</w:t>
      </w:r>
      <w:r w:rsidRPr="00795EB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795EB0">
        <w:rPr>
          <w:rFonts w:ascii="Angsana New" w:hAnsi="Angsana New"/>
          <w:sz w:val="30"/>
          <w:szCs w:val="30"/>
        </w:rPr>
        <w:t xml:space="preserve">2562 </w:t>
      </w:r>
      <w:r w:rsidRPr="00795EB0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1" w:name="_Hlk24672360"/>
      <w:r w:rsidRPr="00795EB0">
        <w:rPr>
          <w:rFonts w:ascii="Angsana New" w:hAnsi="Angsana New"/>
          <w:sz w:val="30"/>
          <w:szCs w:val="30"/>
          <w:cs/>
        </w:rPr>
        <w:t>ของบริษัท</w:t>
      </w:r>
      <w:bookmarkEnd w:id="0"/>
      <w:bookmarkEnd w:id="1"/>
      <w:r w:rsidRPr="00795EB0">
        <w:rPr>
          <w:rFonts w:ascii="Angsana New" w:hAnsi="Angsana New"/>
          <w:sz w:val="30"/>
          <w:szCs w:val="30"/>
          <w:cs/>
        </w:rPr>
        <w:t>ตั้งอยู่</w:t>
      </w:r>
      <w:r w:rsidRPr="00795EB0">
        <w:rPr>
          <w:rFonts w:ascii="Angsana New" w:hAnsi="Angsana New" w:hint="cs"/>
          <w:sz w:val="30"/>
          <w:szCs w:val="30"/>
          <w:cs/>
        </w:rPr>
        <w:t>เลขที่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</w:t>
      </w:r>
      <w:r w:rsidRPr="00795EB0">
        <w:rPr>
          <w:rFonts w:ascii="Angsana New" w:hAnsi="Angsana New"/>
          <w:sz w:val="30"/>
          <w:szCs w:val="30"/>
          <w:cs/>
        </w:rPr>
        <w:t xml:space="preserve">  </w:t>
      </w:r>
      <w:r w:rsidRPr="00795EB0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ชั้น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54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ถนนสาทรใต้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แขวงยานนาวา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เขตสาทร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</w:p>
    <w:p w14:paraId="3B3C0306" w14:textId="77777777" w:rsidR="006C46B2" w:rsidRPr="00795EB0" w:rsidRDefault="006C46B2" w:rsidP="006C46B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CDC91" w14:textId="625AD906" w:rsidR="006C46B2" w:rsidRPr="00795EB0" w:rsidRDefault="006C46B2" w:rsidP="006C46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2" w:name="_Hlk32174630"/>
      <w:r w:rsidRPr="00795EB0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 ได้แก่ บริษัท ทีซีซี บริหารธุรกิจ จำกัด ซึ่งเป็นนิติบุคคลที่จัดตั้งขึ้นในประเทศไทย (ถือหุ้นร้อยละ </w:t>
      </w:r>
      <w:r w:rsidR="005B417D" w:rsidRPr="00795EB0">
        <w:rPr>
          <w:rFonts w:ascii="Angsana New" w:hAnsi="Angsana New"/>
          <w:sz w:val="30"/>
          <w:szCs w:val="30"/>
        </w:rPr>
        <w:t>44.99</w:t>
      </w:r>
      <w:r w:rsidRPr="00795EB0">
        <w:rPr>
          <w:rFonts w:ascii="Angsana New" w:hAnsi="Angsana New"/>
          <w:sz w:val="30"/>
          <w:szCs w:val="30"/>
          <w:cs/>
        </w:rPr>
        <w:t xml:space="preserve">) </w:t>
      </w:r>
      <w:r w:rsidR="005B417D" w:rsidRPr="00795EB0">
        <w:rPr>
          <w:rFonts w:ascii="Angsana New" w:hAnsi="Angsana New" w:hint="cs"/>
          <w:sz w:val="30"/>
          <w:szCs w:val="30"/>
          <w:cs/>
        </w:rPr>
        <w:t>และ บริษัท</w:t>
      </w:r>
      <w:r w:rsidR="005B417D" w:rsidRPr="00795EB0">
        <w:rPr>
          <w:rFonts w:ascii="Angsana New" w:hAnsi="Angsana New"/>
          <w:sz w:val="30"/>
          <w:szCs w:val="30"/>
          <w:cs/>
        </w:rPr>
        <w:t xml:space="preserve"> </w:t>
      </w:r>
      <w:r w:rsidR="005B417D" w:rsidRPr="00795EB0">
        <w:rPr>
          <w:rFonts w:ascii="Angsana New" w:hAnsi="Angsana New" w:hint="cs"/>
          <w:sz w:val="30"/>
          <w:szCs w:val="30"/>
          <w:cs/>
        </w:rPr>
        <w:t>ทีซีซี</w:t>
      </w:r>
      <w:r w:rsidR="005B417D" w:rsidRPr="00795EB0">
        <w:rPr>
          <w:rFonts w:ascii="Angsana New" w:hAnsi="Angsana New"/>
          <w:sz w:val="30"/>
          <w:szCs w:val="30"/>
          <w:cs/>
        </w:rPr>
        <w:t xml:space="preserve"> </w:t>
      </w:r>
      <w:r w:rsidR="005B417D" w:rsidRPr="00795EB0">
        <w:rPr>
          <w:rFonts w:ascii="Angsana New" w:hAnsi="Angsana New" w:hint="cs"/>
          <w:sz w:val="30"/>
          <w:szCs w:val="30"/>
          <w:cs/>
        </w:rPr>
        <w:t>รีเทล</w:t>
      </w:r>
      <w:r w:rsidR="005B417D" w:rsidRPr="00795EB0">
        <w:rPr>
          <w:rFonts w:ascii="Angsana New" w:hAnsi="Angsana New"/>
          <w:sz w:val="30"/>
          <w:szCs w:val="30"/>
          <w:cs/>
        </w:rPr>
        <w:t xml:space="preserve"> </w:t>
      </w:r>
      <w:r w:rsidR="005B417D" w:rsidRPr="00795EB0">
        <w:rPr>
          <w:rFonts w:ascii="Angsana New" w:hAnsi="Angsana New" w:hint="cs"/>
          <w:sz w:val="30"/>
          <w:szCs w:val="30"/>
          <w:cs/>
        </w:rPr>
        <w:t>จำกัด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5B417D" w:rsidRPr="00795EB0">
        <w:rPr>
          <w:rFonts w:ascii="Angsana New" w:hAnsi="Angsana New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  <w:r w:rsidRPr="00795EB0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5B417D" w:rsidRPr="00795EB0">
        <w:rPr>
          <w:rFonts w:ascii="Angsana New" w:hAnsi="Angsana New"/>
          <w:sz w:val="30"/>
          <w:szCs w:val="30"/>
        </w:rPr>
        <w:t>30.00</w:t>
      </w:r>
      <w:r w:rsidRPr="00795EB0">
        <w:rPr>
          <w:rFonts w:ascii="Angsana New" w:hAnsi="Angsana New"/>
          <w:sz w:val="30"/>
          <w:szCs w:val="30"/>
          <w:cs/>
        </w:rPr>
        <w:t xml:space="preserve">) </w:t>
      </w:r>
    </w:p>
    <w:bookmarkEnd w:id="2"/>
    <w:p w14:paraId="7F046A57" w14:textId="77777777" w:rsidR="00A24763" w:rsidRPr="00795EB0" w:rsidRDefault="00A24763" w:rsidP="006C46B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795EB0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795EB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795EB0" w:rsidRDefault="001001BD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9C2ACB5" w14:textId="226DE9E0" w:rsidR="00716186" w:rsidRPr="00795EB0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795EB0">
        <w:rPr>
          <w:rFonts w:ascii="Angsana New" w:hAnsi="Angsana New"/>
          <w:sz w:val="30"/>
          <w:szCs w:val="30"/>
        </w:rPr>
        <w:t>34</w:t>
      </w:r>
      <w:r w:rsidRPr="00795EB0">
        <w:rPr>
          <w:rFonts w:ascii="Angsana New" w:hAnsi="Angsana New"/>
          <w:sz w:val="30"/>
          <w:szCs w:val="30"/>
          <w:cs/>
        </w:rPr>
        <w:t xml:space="preserve"> เรื่อง </w:t>
      </w:r>
      <w:r w:rsidRPr="00795EB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5EB0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397995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397995">
        <w:rPr>
          <w:rFonts w:ascii="Angsana New" w:hAnsi="Angsana New" w:hint="cs"/>
          <w:spacing w:val="-2"/>
          <w:sz w:val="30"/>
          <w:szCs w:val="30"/>
          <w:cs/>
        </w:rPr>
        <w:t xml:space="preserve"> โดยงบการเงินระหว่างกาลนี้</w:t>
      </w:r>
      <w:r w:rsidR="001C0ABD" w:rsidRPr="00795EB0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="001C0ABD" w:rsidRPr="00795EB0">
        <w:rPr>
          <w:rFonts w:ascii="Angsana New" w:hAnsi="Angsana New"/>
          <w:sz w:val="30"/>
          <w:szCs w:val="30"/>
          <w:cs/>
        </w:rPr>
        <w:t xml:space="preserve"> </w:t>
      </w:r>
      <w:r w:rsidR="001C0ABD" w:rsidRPr="00795EB0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795EB0">
        <w:rPr>
          <w:rFonts w:ascii="Angsana New" w:hAnsi="Angsana New"/>
          <w:sz w:val="30"/>
          <w:szCs w:val="30"/>
          <w:cs/>
        </w:rPr>
        <w:t xml:space="preserve"> </w:t>
      </w:r>
      <w:r w:rsidR="001C0ABD" w:rsidRPr="00795EB0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795EB0">
        <w:rPr>
          <w:rFonts w:ascii="Angsana New" w:hAnsi="Angsana New"/>
          <w:sz w:val="30"/>
          <w:szCs w:val="30"/>
          <w:cs/>
        </w:rPr>
        <w:t xml:space="preserve"> </w:t>
      </w:r>
      <w:r w:rsidR="001C0ABD" w:rsidRPr="00795EB0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795EB0">
        <w:rPr>
          <w:rFonts w:ascii="Angsana New" w:hAnsi="Angsana New"/>
          <w:sz w:val="30"/>
          <w:szCs w:val="30"/>
          <w:cs/>
        </w:rPr>
        <w:t xml:space="preserve"> </w:t>
      </w:r>
      <w:r w:rsidR="008710C1" w:rsidRPr="00795EB0">
        <w:rPr>
          <w:rFonts w:ascii="Angsana New" w:hAnsi="Angsana New"/>
          <w:sz w:val="30"/>
          <w:szCs w:val="30"/>
        </w:rPr>
        <w:t>31</w:t>
      </w:r>
      <w:r w:rsidR="001C0ABD" w:rsidRPr="00795EB0">
        <w:rPr>
          <w:rFonts w:ascii="Angsana New" w:hAnsi="Angsana New"/>
          <w:sz w:val="30"/>
          <w:szCs w:val="30"/>
          <w:cs/>
        </w:rPr>
        <w:t xml:space="preserve"> </w:t>
      </w:r>
      <w:r w:rsidR="001C0ABD" w:rsidRPr="00795EB0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795EB0">
        <w:rPr>
          <w:rFonts w:ascii="Angsana New" w:hAnsi="Angsana New"/>
          <w:sz w:val="30"/>
          <w:szCs w:val="30"/>
          <w:cs/>
        </w:rPr>
        <w:t xml:space="preserve"> </w:t>
      </w:r>
      <w:r w:rsidR="008710C1" w:rsidRPr="00795EB0">
        <w:rPr>
          <w:rFonts w:ascii="Angsana New" w:hAnsi="Angsana New"/>
          <w:sz w:val="30"/>
          <w:szCs w:val="30"/>
        </w:rPr>
        <w:t>256</w:t>
      </w:r>
      <w:r w:rsidR="00D35E70" w:rsidRPr="00795EB0">
        <w:rPr>
          <w:rFonts w:ascii="Angsana New" w:hAnsi="Angsana New"/>
          <w:sz w:val="30"/>
          <w:szCs w:val="30"/>
        </w:rPr>
        <w:t>6</w:t>
      </w:r>
    </w:p>
    <w:p w14:paraId="7C686CDC" w14:textId="77777777" w:rsidR="007C1BA3" w:rsidRPr="00795EB0" w:rsidRDefault="007C1BA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D2538FE" w14:textId="5F1FCDF3" w:rsidR="00D20D56" w:rsidRPr="00795EB0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ab/>
      </w:r>
      <w:r w:rsidR="00FC2B6F" w:rsidRPr="00795EB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FC2B6F" w:rsidRPr="00795EB0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FC2B6F" w:rsidRPr="00795EB0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FC2B6F" w:rsidRPr="00795EB0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FC2B6F" w:rsidRPr="00795EB0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FC2B6F" w:rsidRPr="00795EB0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8710C1" w:rsidRPr="00795EB0">
        <w:rPr>
          <w:rFonts w:ascii="Angsana New" w:hAnsi="Angsana New"/>
          <w:sz w:val="30"/>
          <w:szCs w:val="30"/>
        </w:rPr>
        <w:t>31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FC2B6F" w:rsidRPr="00795EB0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795EB0">
        <w:rPr>
          <w:rFonts w:ascii="Angsana New" w:hAnsi="Angsana New"/>
          <w:sz w:val="30"/>
          <w:szCs w:val="30"/>
          <w:cs/>
        </w:rPr>
        <w:t xml:space="preserve"> </w:t>
      </w:r>
      <w:r w:rsidR="008710C1" w:rsidRPr="00795EB0">
        <w:rPr>
          <w:rFonts w:ascii="Angsana New" w:hAnsi="Angsana New"/>
          <w:sz w:val="30"/>
          <w:szCs w:val="30"/>
        </w:rPr>
        <w:t>256</w:t>
      </w:r>
      <w:r w:rsidR="00D35E70" w:rsidRPr="00795EB0">
        <w:rPr>
          <w:rFonts w:ascii="Angsana New" w:hAnsi="Angsana New"/>
          <w:sz w:val="30"/>
          <w:szCs w:val="30"/>
        </w:rPr>
        <w:t>6</w:t>
      </w:r>
    </w:p>
    <w:p w14:paraId="280858E4" w14:textId="77777777" w:rsidR="00D20D56" w:rsidRPr="00795EB0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01613F1" w14:textId="77777777" w:rsidR="004313D8" w:rsidRPr="00795EB0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6511D760" w14:textId="77777777" w:rsidR="004313D8" w:rsidRPr="00795EB0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42F79E9" w14:textId="77777777" w:rsidR="004313D8" w:rsidRPr="00795EB0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1D2FD46" w14:textId="77777777" w:rsidR="004313D8" w:rsidRPr="00795EB0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EE214C3" w14:textId="77777777" w:rsidR="004313D8" w:rsidRPr="00795EB0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2014217" w14:textId="77777777" w:rsidR="004313D8" w:rsidRPr="00795EB0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AF8D296" w14:textId="77777777" w:rsidR="004313D8" w:rsidRPr="00795EB0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1C2CC16" w14:textId="5244B59D" w:rsidR="005B417D" w:rsidRPr="00795EB0" w:rsidRDefault="005B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795EB0">
        <w:rPr>
          <w:rFonts w:ascii="Angsana New" w:hAnsi="Angsana New"/>
          <w:sz w:val="16"/>
          <w:szCs w:val="16"/>
          <w:cs/>
        </w:rPr>
        <w:br w:type="page"/>
      </w:r>
    </w:p>
    <w:p w14:paraId="4BBF8E49" w14:textId="77777777" w:rsidR="00AE20AF" w:rsidRPr="00795EB0" w:rsidRDefault="00AE20AF" w:rsidP="00AE20A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0EC256E2" w14:textId="77777777" w:rsidR="00AE20AF" w:rsidRPr="00795EB0" w:rsidRDefault="00AE20AF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01DE7A53" w14:textId="77777777" w:rsidR="003B0B83" w:rsidRPr="00795EB0" w:rsidRDefault="003B0B83" w:rsidP="003B0B83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16"/>
          <w:szCs w:val="16"/>
        </w:rPr>
      </w:pPr>
    </w:p>
    <w:p w14:paraId="79929F16" w14:textId="367C8A56" w:rsidR="00865B00" w:rsidRPr="00795EB0" w:rsidRDefault="00192A0F" w:rsidP="00271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เมษายน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ทีซีซี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โฮเทล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แอสเสท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จำกัด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แอสเสท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เวิรด์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รีเทล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จำกัด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ได้</w:t>
      </w:r>
      <w:r w:rsidR="00865B00"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เข้าลงทุนเพิ่มเติมในโครงการ </w:t>
      </w:r>
      <w:r w:rsidR="00865B00" w:rsidRPr="00795E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โอพี การ์เด้น ของ</w:t>
      </w:r>
      <w:r w:rsidR="00865B00"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</w:t>
      </w:r>
      <w:r w:rsidR="00F444E1"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br/>
      </w:r>
      <w:r w:rsidR="00865B00"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="00271CB4" w:rsidRPr="00795EB0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="00271CB4" w:rsidRPr="00795EB0">
        <w:rPr>
          <w:rFonts w:ascii="Angsana New" w:hAnsi="Angsana New"/>
          <w:sz w:val="30"/>
          <w:szCs w:val="30"/>
          <w:cs/>
        </w:rPr>
        <w:t xml:space="preserve"> </w:t>
      </w:r>
      <w:r w:rsidR="00F444E1" w:rsidRPr="00795EB0">
        <w:rPr>
          <w:rFonts w:ascii="Angsana New" w:hAnsi="Angsana New"/>
          <w:sz w:val="30"/>
          <w:szCs w:val="30"/>
        </w:rPr>
        <w:t>209.23</w:t>
      </w:r>
      <w:r w:rsidR="00D2465C" w:rsidRPr="00795EB0">
        <w:rPr>
          <w:rFonts w:ascii="Angsana New" w:hAnsi="Angsana New"/>
          <w:sz w:val="30"/>
          <w:szCs w:val="30"/>
        </w:rPr>
        <w:t xml:space="preserve"> </w:t>
      </w:r>
      <w:r w:rsidR="004B6BE7" w:rsidRPr="00795EB0">
        <w:rPr>
          <w:rFonts w:ascii="Angsana New" w:hAnsi="Angsana New" w:hint="cs"/>
          <w:sz w:val="30"/>
          <w:szCs w:val="30"/>
          <w:cs/>
        </w:rPr>
        <w:t>ล้านบาทสำหรับการซื้อ</w:t>
      </w:r>
      <w:r w:rsidR="005B417D" w:rsidRPr="00795EB0">
        <w:rPr>
          <w:rFonts w:ascii="Angsana New" w:hAnsi="Angsana New" w:hint="cs"/>
          <w:sz w:val="30"/>
          <w:szCs w:val="30"/>
          <w:cs/>
        </w:rPr>
        <w:t>สินทรัพย์สุทธิของโครงการ</w:t>
      </w:r>
      <w:r w:rsidR="00196098" w:rsidRPr="00795EB0">
        <w:rPr>
          <w:rFonts w:ascii="Angsana New" w:hAnsi="Angsana New" w:hint="cs"/>
          <w:sz w:val="30"/>
          <w:szCs w:val="30"/>
          <w:cs/>
        </w:rPr>
        <w:t xml:space="preserve"> โอพี การ์เด้น</w:t>
      </w:r>
      <w:r w:rsidR="004B6BE7" w:rsidRPr="00795EB0">
        <w:rPr>
          <w:rFonts w:ascii="Angsana New" w:hAnsi="Angsana New" w:hint="cs"/>
          <w:sz w:val="30"/>
          <w:szCs w:val="30"/>
          <w:cs/>
        </w:rPr>
        <w:t>และให้บริษัท</w:t>
      </w:r>
      <w:r w:rsidR="00196098"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="004B6BE7" w:rsidRPr="00795EB0">
        <w:rPr>
          <w:rFonts w:ascii="Angsana New" w:hAnsi="Angsana New" w:hint="cs"/>
          <w:sz w:val="30"/>
          <w:szCs w:val="30"/>
          <w:cs/>
        </w:rPr>
        <w:t>กู้ยืมเงินจำนวน</w:t>
      </w:r>
      <w:r w:rsidR="004B6BE7" w:rsidRPr="00795EB0">
        <w:rPr>
          <w:rFonts w:ascii="Angsana New" w:hAnsi="Angsana New"/>
          <w:sz w:val="30"/>
          <w:szCs w:val="30"/>
          <w:cs/>
        </w:rPr>
        <w:t xml:space="preserve"> </w:t>
      </w:r>
      <w:r w:rsidR="00D2465C" w:rsidRPr="00795EB0">
        <w:rPr>
          <w:rFonts w:ascii="Angsana New" w:hAnsi="Angsana New"/>
          <w:sz w:val="30"/>
          <w:szCs w:val="30"/>
        </w:rPr>
        <w:t xml:space="preserve">232.55 </w:t>
      </w:r>
      <w:r w:rsidR="004B6BE7" w:rsidRPr="00795EB0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ล้านบาทเพื่อจ่ายชำระคืนเงินกู้ยืมจากผู้ถือหุ้นเดิมที่มีอยู่</w:t>
      </w:r>
      <w:r w:rsidR="004B6BE7" w:rsidRPr="00795EB0">
        <w:rPr>
          <w:rFonts w:ascii="Angsana New" w:hAnsi="Angsana New"/>
          <w:sz w:val="30"/>
          <w:szCs w:val="30"/>
          <w:cs/>
        </w:rPr>
        <w:t xml:space="preserve"> </w:t>
      </w:r>
      <w:r w:rsidR="004B6BE7" w:rsidRPr="00795EB0">
        <w:rPr>
          <w:rFonts w:ascii="Angsana New" w:hAnsi="Angsana New" w:hint="cs"/>
          <w:sz w:val="30"/>
          <w:szCs w:val="30"/>
          <w:cs/>
        </w:rPr>
        <w:t>ณ</w:t>
      </w:r>
      <w:r w:rsidR="004B6BE7" w:rsidRPr="00795EB0">
        <w:rPr>
          <w:rFonts w:ascii="Angsana New" w:hAnsi="Angsana New"/>
          <w:sz w:val="30"/>
          <w:szCs w:val="30"/>
          <w:cs/>
        </w:rPr>
        <w:t xml:space="preserve"> </w:t>
      </w:r>
      <w:r w:rsidR="004B6BE7" w:rsidRPr="00795EB0">
        <w:rPr>
          <w:rFonts w:ascii="Angsana New" w:hAnsi="Angsana New" w:hint="cs"/>
          <w:sz w:val="30"/>
          <w:szCs w:val="30"/>
          <w:cs/>
        </w:rPr>
        <w:t>วันที่เข้าซื้อธุรกิจ</w:t>
      </w:r>
      <w:r w:rsidR="004B6BE7" w:rsidRPr="00795EB0">
        <w:rPr>
          <w:rFonts w:ascii="Angsana New" w:hAnsi="Angsana New"/>
          <w:sz w:val="30"/>
          <w:szCs w:val="30"/>
        </w:rPr>
        <w:t xml:space="preserve"> </w:t>
      </w:r>
      <w:r w:rsidR="00271CB4" w:rsidRPr="00795EB0">
        <w:rPr>
          <w:rFonts w:ascii="Angsana New" w:hAnsi="Angsana New" w:hint="cs"/>
          <w:sz w:val="30"/>
          <w:szCs w:val="30"/>
          <w:cs/>
        </w:rPr>
        <w:t>การจัดโครงสร้างธุรกิจนี้เป็นการปรับองค์กรใหม่และรวมธุรกิจต่าง</w:t>
      </w:r>
      <w:r w:rsidR="003547EB" w:rsidRPr="00795EB0">
        <w:rPr>
          <w:rFonts w:ascii="Angsana New" w:hAnsi="Angsana New" w:hint="cs"/>
          <w:sz w:val="30"/>
          <w:szCs w:val="30"/>
          <w:cs/>
        </w:rPr>
        <w:t xml:space="preserve"> </w:t>
      </w:r>
      <w:r w:rsidR="00271CB4" w:rsidRPr="00795EB0">
        <w:rPr>
          <w:rFonts w:ascii="Angsana New" w:hAnsi="Angsana New" w:hint="cs"/>
          <w:sz w:val="30"/>
          <w:szCs w:val="30"/>
          <w:cs/>
        </w:rPr>
        <w:t>ๆ</w:t>
      </w:r>
      <w:r w:rsidR="003547EB" w:rsidRPr="00795EB0">
        <w:rPr>
          <w:rFonts w:ascii="Angsana New" w:hAnsi="Angsana New" w:hint="cs"/>
          <w:sz w:val="30"/>
          <w:szCs w:val="30"/>
          <w:cs/>
        </w:rPr>
        <w:t xml:space="preserve"> </w:t>
      </w:r>
      <w:r w:rsidR="00271CB4" w:rsidRPr="00795EB0">
        <w:rPr>
          <w:rFonts w:ascii="Angsana New" w:hAnsi="Angsana New" w:hint="cs"/>
          <w:sz w:val="30"/>
          <w:szCs w:val="30"/>
          <w:cs/>
        </w:rPr>
        <w:t>ภายใต้การควบคุมเดียวกันของกลุ่มบริษัทเข้าด้วยกัน</w:t>
      </w:r>
    </w:p>
    <w:p w14:paraId="30E63A30" w14:textId="08EE0A2E" w:rsidR="00192A0F" w:rsidRPr="00795EB0" w:rsidRDefault="00192A0F" w:rsidP="00192A0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B34DFC4" w14:textId="5EE9A2F3" w:rsidR="00192A0F" w:rsidRPr="00795EB0" w:rsidRDefault="00192A0F" w:rsidP="00192A0F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ในการนี้กลุ่มบริษัทได้จัดทำงบการเงินรวม</w:t>
      </w:r>
      <w:r w:rsidRPr="00795EB0">
        <w:rPr>
          <w:rFonts w:ascii="Angsana New" w:hAnsi="Angsana New"/>
          <w:sz w:val="30"/>
          <w:szCs w:val="30"/>
          <w:cs/>
        </w:rPr>
        <w:br/>
      </w:r>
      <w:r w:rsidRPr="00795EB0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</w:t>
      </w:r>
      <w:r w:rsidR="004E1AF6"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="004E1AF6" w:rsidRPr="00795E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795EB0">
        <w:rPr>
          <w:rFonts w:ascii="Angsana New" w:hAnsi="Angsana New" w:hint="cs"/>
          <w:sz w:val="30"/>
          <w:szCs w:val="30"/>
          <w:cs/>
        </w:rPr>
        <w:t>ตั้งแต่ก่อนวันที่</w:t>
      </w:r>
      <w:r w:rsidR="00196098" w:rsidRPr="00795EB0">
        <w:rPr>
          <w:rFonts w:ascii="Angsana New" w:hAnsi="Angsana New"/>
          <w:sz w:val="30"/>
          <w:szCs w:val="30"/>
        </w:rPr>
        <w:br/>
      </w:r>
      <w:r w:rsidRPr="00795EB0">
        <w:rPr>
          <w:rFonts w:ascii="Angsana New" w:hAnsi="Angsana New"/>
          <w:sz w:val="30"/>
          <w:szCs w:val="30"/>
        </w:rPr>
        <w:t xml:space="preserve">1 </w:t>
      </w:r>
      <w:r w:rsidRPr="00795EB0">
        <w:rPr>
          <w:rFonts w:ascii="Angsana New" w:hAnsi="Angsana New" w:hint="cs"/>
          <w:sz w:val="30"/>
          <w:szCs w:val="30"/>
          <w:cs/>
        </w:rPr>
        <w:t>มกราคม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</w:t>
      </w:r>
      <w:r w:rsidR="00196098" w:rsidRPr="00795EB0">
        <w:rPr>
          <w:rFonts w:ascii="Angsana New" w:hAnsi="Angsana New"/>
          <w:sz w:val="30"/>
          <w:szCs w:val="30"/>
        </w:rPr>
        <w:t>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</w:t>
      </w:r>
      <w:r w:rsidR="004E1AF6"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="004E1AF6" w:rsidRPr="00795E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795EB0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1 </w:t>
      </w:r>
      <w:r w:rsidRPr="00795EB0">
        <w:rPr>
          <w:rFonts w:ascii="Angsana New" w:hAnsi="Angsana New" w:hint="cs"/>
          <w:sz w:val="30"/>
          <w:szCs w:val="30"/>
          <w:cs/>
        </w:rPr>
        <w:t>มกราคม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</w:t>
      </w:r>
      <w:r w:rsidR="00196098" w:rsidRPr="00795EB0">
        <w:rPr>
          <w:rFonts w:ascii="Angsana New" w:hAnsi="Angsana New"/>
          <w:sz w:val="30"/>
          <w:szCs w:val="30"/>
        </w:rPr>
        <w:t>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ถึงแม้ว่าความสัมพันธ์ของกลุ่มบริษัทกับ</w:t>
      </w:r>
      <w:r w:rsidR="0084505B" w:rsidRPr="00795EB0">
        <w:rPr>
          <w:rFonts w:ascii="Angsana New" w:hAnsi="Angsana New" w:hint="cs"/>
          <w:sz w:val="30"/>
          <w:szCs w:val="30"/>
          <w:cs/>
        </w:rPr>
        <w:t>โครงการ</w:t>
      </w:r>
      <w:r w:rsidR="0084505B" w:rsidRPr="00795EB0">
        <w:rPr>
          <w:rFonts w:ascii="Angsana New" w:hAnsi="Angsana New"/>
          <w:sz w:val="30"/>
          <w:szCs w:val="30"/>
          <w:cs/>
        </w:rPr>
        <w:t xml:space="preserve"> </w:t>
      </w:r>
      <w:r w:rsidR="0084505B" w:rsidRPr="00795EB0">
        <w:rPr>
          <w:rFonts w:ascii="Angsana New" w:hAnsi="Angsana New" w:hint="cs"/>
          <w:sz w:val="30"/>
          <w:szCs w:val="30"/>
          <w:cs/>
        </w:rPr>
        <w:t>โอพี</w:t>
      </w:r>
      <w:r w:rsidR="0084505B" w:rsidRPr="00795EB0">
        <w:rPr>
          <w:rFonts w:ascii="Angsana New" w:hAnsi="Angsana New"/>
          <w:sz w:val="30"/>
          <w:szCs w:val="30"/>
          <w:cs/>
        </w:rPr>
        <w:t xml:space="preserve"> </w:t>
      </w:r>
      <w:r w:rsidR="0084505B" w:rsidRPr="00795EB0">
        <w:rPr>
          <w:rFonts w:ascii="Angsana New" w:hAnsi="Angsana New" w:hint="cs"/>
          <w:sz w:val="30"/>
          <w:szCs w:val="30"/>
          <w:cs/>
        </w:rPr>
        <w:t>การ์เด้น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</w:p>
    <w:p w14:paraId="56791D65" w14:textId="77777777" w:rsidR="00192A0F" w:rsidRPr="00795EB0" w:rsidRDefault="00192A0F" w:rsidP="00192A0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F69988F" w14:textId="77777777" w:rsidR="00192A0F" w:rsidRPr="00795EB0" w:rsidRDefault="00192A0F" w:rsidP="00192A0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ข้อมูลของส่วนเกินทุนจากการรวมธุรกิจภายใต้การควบคุมเดียวกัน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มูลค่าสินทรัพย์ที่ได้มาและหนี้สินที่รับมาแต่ละประเภทที่สำคัญที่รับรู้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ณ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วันที่ซื้อ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10EA33C" w14:textId="77777777" w:rsidR="00192A0F" w:rsidRPr="00795EB0" w:rsidRDefault="00192A0F" w:rsidP="00192A0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8640" w:type="dxa"/>
        <w:tblLayout w:type="fixed"/>
        <w:tblLook w:val="01E0" w:firstRow="1" w:lastRow="1" w:firstColumn="1" w:lastColumn="1" w:noHBand="0" w:noVBand="0"/>
      </w:tblPr>
      <w:tblGrid>
        <w:gridCol w:w="4842"/>
        <w:gridCol w:w="540"/>
        <w:gridCol w:w="1008"/>
        <w:gridCol w:w="2250"/>
      </w:tblGrid>
      <w:tr w:rsidR="00192A0F" w:rsidRPr="00795EB0" w14:paraId="146DED6A" w14:textId="77777777" w:rsidTr="00F444E1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7998DCE1" w14:textId="77777777" w:rsidR="00192A0F" w:rsidRPr="00795EB0" w:rsidRDefault="00192A0F" w:rsidP="00F4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40" w:type="dxa"/>
            <w:shd w:val="clear" w:color="auto" w:fill="auto"/>
          </w:tcPr>
          <w:p w14:paraId="785EAAC2" w14:textId="77777777" w:rsidR="00192A0F" w:rsidRPr="00795EB0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2C9BA9A" w14:textId="77777777" w:rsidR="00192A0F" w:rsidRPr="00795EB0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00895F6" w14:textId="7A9D5685" w:rsidR="00192A0F" w:rsidRPr="00795EB0" w:rsidRDefault="00E6694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95EB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โครงการ</w:t>
            </w:r>
            <w:r w:rsidRPr="00795EB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95EB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โอพี</w:t>
            </w:r>
            <w:r w:rsidRPr="00795EB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95EB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การ์เด้น</w:t>
            </w:r>
          </w:p>
        </w:tc>
      </w:tr>
      <w:tr w:rsidR="00192A0F" w:rsidRPr="00795EB0" w14:paraId="7127AF54" w14:textId="77777777" w:rsidTr="00F444E1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5839B67A" w14:textId="77777777" w:rsidR="00192A0F" w:rsidRPr="00795EB0" w:rsidRDefault="00192A0F" w:rsidP="00F4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91A3E49" w14:textId="77777777" w:rsidR="00192A0F" w:rsidRPr="00795EB0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ED459CD" w14:textId="77777777" w:rsidR="00192A0F" w:rsidRPr="00795EB0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385DACC" w14:textId="77777777" w:rsidR="00192A0F" w:rsidRPr="00795EB0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27C26" w:rsidRPr="00795EB0" w14:paraId="05528DE9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67266D5C" w14:textId="0A9A5CDD" w:rsidR="00927C26" w:rsidRPr="00795EB0" w:rsidRDefault="00144455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455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483E46FA" w14:textId="77777777" w:rsidR="00927C26" w:rsidRPr="00795EB0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35B585" w14:textId="77777777" w:rsidR="00927C26" w:rsidRPr="00795EB0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5F817AD8" w14:textId="014C35A3" w:rsidR="00927C26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27C26"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27C26" w:rsidRPr="00795EB0" w14:paraId="66083B90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52AAD6BD" w14:textId="5A399FFE" w:rsidR="00927C26" w:rsidRPr="00795EB0" w:rsidRDefault="00F65027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0" w:type="dxa"/>
            <w:shd w:val="clear" w:color="auto" w:fill="auto"/>
          </w:tcPr>
          <w:p w14:paraId="7EFCE301" w14:textId="77777777" w:rsidR="00927C26" w:rsidRPr="00795EB0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69D8F1B" w14:textId="77777777" w:rsidR="00927C26" w:rsidRPr="00795EB0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587CE76" w14:textId="729819A8" w:rsidR="00927C26" w:rsidRPr="00795EB0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6A0431" w:rsidRPr="00795E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A0431" w:rsidRPr="00795EB0" w14:paraId="49406A27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20C18422" w14:textId="4A66086C" w:rsidR="006A0431" w:rsidRPr="00795EB0" w:rsidRDefault="00C51A9C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540" w:type="dxa"/>
            <w:shd w:val="clear" w:color="auto" w:fill="auto"/>
          </w:tcPr>
          <w:p w14:paraId="3AF6C586" w14:textId="77777777" w:rsidR="006A0431" w:rsidRPr="00795EB0" w:rsidRDefault="006A043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28046FDC" w14:textId="77777777" w:rsidR="006A0431" w:rsidRPr="00795EB0" w:rsidRDefault="006A0431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D441E04" w14:textId="4E0FACD3" w:rsidR="006A043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7C26" w:rsidRPr="00795EB0" w14:paraId="2955FB74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64E1F414" w14:textId="49241757" w:rsidR="00927C26" w:rsidRPr="00795EB0" w:rsidRDefault="00927C26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4B5D8B44" w14:textId="77777777" w:rsidR="00927C26" w:rsidRPr="00795EB0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B48E09" w14:textId="77777777" w:rsidR="00927C26" w:rsidRPr="00795EB0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FB9E368" w14:textId="4A52C7FF" w:rsidR="00927C26" w:rsidRPr="00795EB0" w:rsidRDefault="00927C26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444E1" w:rsidRPr="00795E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1A9C" w:rsidRPr="00795EB0" w14:paraId="6B330B1A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299841C1" w14:textId="28FBA6AC" w:rsidR="00C51A9C" w:rsidRPr="00795EB0" w:rsidRDefault="00C51A9C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  <w:shd w:val="clear" w:color="auto" w:fill="auto"/>
          </w:tcPr>
          <w:p w14:paraId="511F4B93" w14:textId="77777777" w:rsidR="00C51A9C" w:rsidRPr="00795EB0" w:rsidRDefault="00C51A9C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8A324AA" w14:textId="77777777" w:rsidR="00C51A9C" w:rsidRPr="00795EB0" w:rsidRDefault="00C51A9C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5C25490" w14:textId="015CA7A1" w:rsidR="00C51A9C" w:rsidRPr="00795EB0" w:rsidRDefault="00C51A9C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F444E1" w:rsidRPr="00795EB0" w14:paraId="5763D76A" w14:textId="77777777" w:rsidTr="004A11B2">
        <w:trPr>
          <w:trHeight w:val="290"/>
        </w:trPr>
        <w:tc>
          <w:tcPr>
            <w:tcW w:w="4842" w:type="dxa"/>
            <w:shd w:val="clear" w:color="auto" w:fill="auto"/>
          </w:tcPr>
          <w:p w14:paraId="0BE4E832" w14:textId="77777777" w:rsidR="00F444E1" w:rsidRPr="00795EB0" w:rsidRDefault="00F444E1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40" w:type="dxa"/>
            <w:shd w:val="clear" w:color="auto" w:fill="auto"/>
          </w:tcPr>
          <w:p w14:paraId="67AC8FAB" w14:textId="77777777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10743A" w14:textId="77777777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C47BE7F" w14:textId="77777777" w:rsidR="00F444E1" w:rsidRPr="00795EB0" w:rsidRDefault="00F444E1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</w:tr>
      <w:tr w:rsidR="00C53BA2" w:rsidRPr="00795EB0" w14:paraId="28067203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0E63AAE7" w14:textId="77777777" w:rsidR="00C53BA2" w:rsidRPr="00795EB0" w:rsidRDefault="00C53BA2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540" w:type="dxa"/>
            <w:shd w:val="clear" w:color="auto" w:fill="auto"/>
          </w:tcPr>
          <w:p w14:paraId="20A02A19" w14:textId="77777777" w:rsidR="00C53BA2" w:rsidRPr="00795EB0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B7BD42E" w14:textId="77777777" w:rsidR="00C53BA2" w:rsidRPr="00795EB0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887AD0C" w14:textId="5EA05B53" w:rsidR="00C53BA2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</w:tr>
      <w:tr w:rsidR="00C53BA2" w:rsidRPr="00795EB0" w14:paraId="52252BAF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1A50AFF7" w14:textId="24C45634" w:rsidR="00C53BA2" w:rsidRPr="00795EB0" w:rsidRDefault="008F2E6C" w:rsidP="00F4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="00C53BA2"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47B4629" w14:textId="77777777" w:rsidR="00C53BA2" w:rsidRPr="00795EB0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3F6BE9" w14:textId="77777777" w:rsidR="00C53BA2" w:rsidRPr="00795EB0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41B9B65" w14:textId="67943146" w:rsidR="00C53BA2" w:rsidRPr="00795EB0" w:rsidRDefault="00C53BA2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080C" w:rsidRPr="00795E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53BA2" w:rsidRPr="00795EB0" w14:paraId="7A05AEAC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7709C90A" w14:textId="77777777" w:rsidR="00C53BA2" w:rsidRPr="00795EB0" w:rsidRDefault="00C53BA2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540" w:type="dxa"/>
            <w:shd w:val="clear" w:color="auto" w:fill="auto"/>
          </w:tcPr>
          <w:p w14:paraId="4D72771F" w14:textId="77777777" w:rsidR="00C53BA2" w:rsidRPr="00795EB0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B50CF15" w14:textId="77777777" w:rsidR="00C53BA2" w:rsidRPr="00795EB0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524E8" w14:textId="19F30EB4" w:rsidR="00C53BA2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</w:tbl>
    <w:p w14:paraId="3E43B0E0" w14:textId="77777777" w:rsidR="00C84201" w:rsidRPr="00795EB0" w:rsidRDefault="00C84201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6661C12" w14:textId="77777777" w:rsidR="00C84201" w:rsidRPr="00795EB0" w:rsidRDefault="00C84201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0FA459" w14:textId="77777777" w:rsidR="003510DD" w:rsidRPr="00795EB0" w:rsidRDefault="003510DD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7328BB" w14:textId="1C87C797" w:rsidR="00192A0F" w:rsidRPr="00795EB0" w:rsidRDefault="00192A0F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192A0F" w:rsidRPr="00795EB0" w:rsidSect="00AB0A4D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28C0A908" w14:textId="79D6ADA3" w:rsidR="001B2B1B" w:rsidRPr="00795EB0" w:rsidRDefault="004F062A" w:rsidP="005933CA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ผลกระทบของ</w:t>
      </w:r>
      <w:r w:rsidRPr="00795EB0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795EB0">
        <w:rPr>
          <w:rFonts w:ascii="Angsana New" w:hAnsi="Angsana New" w:hint="cs"/>
          <w:sz w:val="30"/>
          <w:szCs w:val="30"/>
          <w:cs/>
        </w:rPr>
        <w:t>ต่องบฐานะการเงินรวม ณ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95EB0">
        <w:rPr>
          <w:rFonts w:ascii="Angsana New" w:hAnsi="Angsana New"/>
          <w:sz w:val="30"/>
          <w:szCs w:val="30"/>
        </w:rPr>
        <w:t xml:space="preserve">1 </w:t>
      </w:r>
      <w:r w:rsidRPr="00795EB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95EB0">
        <w:rPr>
          <w:rFonts w:ascii="Angsana New" w:hAnsi="Angsana New"/>
          <w:sz w:val="30"/>
          <w:szCs w:val="30"/>
        </w:rPr>
        <w:t xml:space="preserve">2566 </w:t>
      </w:r>
      <w:r w:rsidRPr="00795EB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95EB0">
        <w:rPr>
          <w:rFonts w:ascii="Angsana New" w:hAnsi="Angsana New"/>
          <w:sz w:val="30"/>
          <w:szCs w:val="30"/>
        </w:rPr>
        <w:t>31</w:t>
      </w:r>
      <w:r w:rsidRPr="00795EB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95EB0">
        <w:rPr>
          <w:rFonts w:ascii="Angsana New" w:hAnsi="Angsana New"/>
          <w:sz w:val="30"/>
          <w:szCs w:val="30"/>
        </w:rPr>
        <w:t>2566</w:t>
      </w:r>
      <w:r w:rsidRPr="00795EB0">
        <w:rPr>
          <w:rFonts w:ascii="Angsana New" w:hAnsi="Angsana New" w:hint="cs"/>
          <w:sz w:val="30"/>
          <w:szCs w:val="30"/>
          <w:cs/>
        </w:rPr>
        <w:t xml:space="preserve"> และ งบกำไรขาดทุน</w:t>
      </w:r>
      <w:r w:rsidRPr="00795EB0">
        <w:rPr>
          <w:rFonts w:ascii="Angsana New" w:hAnsi="Angsana New"/>
          <w:sz w:val="30"/>
          <w:szCs w:val="30"/>
          <w:cs/>
        </w:rPr>
        <w:t>เบ็ดเสร็จสำหรับ</w:t>
      </w:r>
      <w:r w:rsidRPr="00795EB0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795EB0">
        <w:rPr>
          <w:rFonts w:ascii="Angsana New" w:hAnsi="Angsana New"/>
          <w:sz w:val="30"/>
          <w:szCs w:val="30"/>
          <w:cs/>
        </w:rPr>
        <w:t>สิ้นสุดวันที่</w:t>
      </w:r>
      <w:r w:rsidR="00196098" w:rsidRPr="00795EB0">
        <w:rPr>
          <w:rFonts w:ascii="Angsana New" w:hAnsi="Angsana New"/>
          <w:sz w:val="30"/>
          <w:szCs w:val="30"/>
        </w:rPr>
        <w:br/>
      </w:r>
      <w:r w:rsidRPr="00795EB0">
        <w:rPr>
          <w:rFonts w:ascii="Angsana New" w:hAnsi="Angsana New"/>
          <w:sz w:val="30"/>
          <w:szCs w:val="30"/>
        </w:rPr>
        <w:t xml:space="preserve">30 </w:t>
      </w:r>
      <w:r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2566</w:t>
      </w:r>
      <w:r w:rsidRPr="00795EB0">
        <w:rPr>
          <w:rFonts w:ascii="Angsana New" w:hAnsi="Angsana New" w:hint="cs"/>
          <w:sz w:val="30"/>
          <w:szCs w:val="30"/>
          <w:cs/>
        </w:rPr>
        <w:t xml:space="preserve"> ของกลุ่มบริษัทมีดังนี้</w:t>
      </w:r>
    </w:p>
    <w:p w14:paraId="31066E1E" w14:textId="77777777" w:rsidR="00F444E1" w:rsidRPr="00795EB0" w:rsidRDefault="00F444E1" w:rsidP="005933CA">
      <w:pPr>
        <w:spacing w:line="221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pPr w:leftFromText="180" w:rightFromText="180" w:vertAnchor="text" w:tblpX="900" w:tblpY="1"/>
        <w:tblOverlap w:val="never"/>
        <w:tblW w:w="14222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270"/>
        <w:gridCol w:w="1350"/>
        <w:gridCol w:w="270"/>
        <w:gridCol w:w="1260"/>
        <w:gridCol w:w="270"/>
        <w:gridCol w:w="1350"/>
        <w:gridCol w:w="360"/>
        <w:gridCol w:w="1350"/>
        <w:gridCol w:w="270"/>
        <w:gridCol w:w="1352"/>
        <w:gridCol w:w="252"/>
        <w:gridCol w:w="1266"/>
        <w:gridCol w:w="6"/>
        <w:gridCol w:w="6"/>
      </w:tblGrid>
      <w:tr w:rsidR="004F062A" w:rsidRPr="00795EB0" w14:paraId="54463D79" w14:textId="77777777" w:rsidTr="00AF53B7">
        <w:trPr>
          <w:gridAfter w:val="2"/>
          <w:wAfter w:w="12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74008838" w14:textId="77777777" w:rsidR="004F062A" w:rsidRPr="00795EB0" w:rsidRDefault="004F062A" w:rsidP="000442C3">
            <w:pPr>
              <w:shd w:val="clear" w:color="auto" w:fill="FFFFFF"/>
              <w:tabs>
                <w:tab w:val="left" w:pos="4014"/>
              </w:tabs>
              <w:spacing w:line="18" w:lineRule="atLeast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376BFA8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620" w:type="dxa"/>
            <w:gridSpan w:val="12"/>
            <w:vAlign w:val="bottom"/>
          </w:tcPr>
          <w:p w14:paraId="0DA37EDB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4F062A" w:rsidRPr="00795EB0" w14:paraId="25A8D02B" w14:textId="77777777" w:rsidTr="00AF53B7">
        <w:trPr>
          <w:gridAfter w:val="1"/>
          <w:wAfter w:w="6" w:type="dxa"/>
          <w:trHeight w:val="318"/>
          <w:tblHeader/>
        </w:trPr>
        <w:tc>
          <w:tcPr>
            <w:tcW w:w="4320" w:type="dxa"/>
            <w:shd w:val="clear" w:color="auto" w:fill="auto"/>
          </w:tcPr>
          <w:p w14:paraId="25B1215A" w14:textId="2D9D451D" w:rsidR="004F062A" w:rsidRPr="00795EB0" w:rsidRDefault="004F062A" w:rsidP="000442C3">
            <w:pPr>
              <w:tabs>
                <w:tab w:val="left" w:pos="4014"/>
              </w:tabs>
              <w:spacing w:line="18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งบฐานะการเงิน ณ วันที่</w:t>
            </w:r>
          </w:p>
        </w:tc>
        <w:tc>
          <w:tcPr>
            <w:tcW w:w="270" w:type="dxa"/>
          </w:tcPr>
          <w:p w14:paraId="17593DBC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4770" w:type="dxa"/>
            <w:gridSpan w:val="6"/>
            <w:vAlign w:val="bottom"/>
          </w:tcPr>
          <w:p w14:paraId="55A20613" w14:textId="4009E783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795EB0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360" w:type="dxa"/>
          </w:tcPr>
          <w:p w14:paraId="43CFEA42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496" w:type="dxa"/>
            <w:gridSpan w:val="6"/>
            <w:vAlign w:val="bottom"/>
          </w:tcPr>
          <w:p w14:paraId="1A5ABA46" w14:textId="3760DF71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795EB0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4F062A" w:rsidRPr="00795EB0" w14:paraId="51A47E9C" w14:textId="77777777" w:rsidTr="00AF53B7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5846D910" w14:textId="77777777" w:rsidR="004F062A" w:rsidRPr="00795EB0" w:rsidRDefault="004F062A" w:rsidP="000442C3">
            <w:pPr>
              <w:shd w:val="clear" w:color="auto" w:fill="FFFFFF"/>
              <w:tabs>
                <w:tab w:val="left" w:pos="4014"/>
              </w:tabs>
              <w:spacing w:line="18" w:lineRule="atLeast"/>
              <w:ind w:right="-115" w:firstLine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0213AE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37B9BE06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14:paraId="6BBBAE6A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1A1F083B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8B6C51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06C731B3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2CA6470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  <w:tc>
          <w:tcPr>
            <w:tcW w:w="360" w:type="dxa"/>
          </w:tcPr>
          <w:p w14:paraId="497BF04F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14:paraId="32BED573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5E0F72F2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11B98369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14F3104A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BC4A2C0" w14:textId="77777777" w:rsidR="004F062A" w:rsidRPr="00795EB0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</w:tr>
      <w:tr w:rsidR="004F062A" w:rsidRPr="00795EB0" w14:paraId="2A50EC88" w14:textId="77777777" w:rsidTr="00AF53B7">
        <w:trPr>
          <w:gridAfter w:val="2"/>
          <w:wAfter w:w="12" w:type="dxa"/>
          <w:trHeight w:val="275"/>
          <w:tblHeader/>
        </w:trPr>
        <w:tc>
          <w:tcPr>
            <w:tcW w:w="4320" w:type="dxa"/>
            <w:shd w:val="clear" w:color="auto" w:fill="auto"/>
          </w:tcPr>
          <w:p w14:paraId="2E99FEDD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64D3361B" w14:textId="77777777" w:rsidR="004F062A" w:rsidRPr="00795EB0" w:rsidRDefault="004F062A" w:rsidP="000442C3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5CF9123" w14:textId="77777777" w:rsidR="004F062A" w:rsidRPr="00795EB0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50" w:type="dxa"/>
            <w:gridSpan w:val="11"/>
            <w:vAlign w:val="bottom"/>
          </w:tcPr>
          <w:p w14:paraId="56FFB1B2" w14:textId="77777777" w:rsidR="004F062A" w:rsidRPr="00795EB0" w:rsidRDefault="004F062A" w:rsidP="000442C3">
            <w:pPr>
              <w:pStyle w:val="acctfourfigures"/>
              <w:shd w:val="clear" w:color="auto" w:fill="FFFFFF"/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4F062A" w:rsidRPr="00795EB0" w14:paraId="4BE51404" w14:textId="77777777" w:rsidTr="00AF53B7">
        <w:trPr>
          <w:gridAfter w:val="2"/>
          <w:wAfter w:w="12" w:type="dxa"/>
          <w:trHeight w:val="333"/>
        </w:trPr>
        <w:tc>
          <w:tcPr>
            <w:tcW w:w="4320" w:type="dxa"/>
            <w:shd w:val="clear" w:color="auto" w:fill="auto"/>
          </w:tcPr>
          <w:p w14:paraId="7D8EE256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795EB0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8E01A3" w14:textId="77777777" w:rsidR="004F062A" w:rsidRPr="00795EB0" w:rsidRDefault="004F062A" w:rsidP="000442C3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BE1C8EA" w14:textId="77777777" w:rsidR="004F062A" w:rsidRPr="00795EB0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50" w:type="dxa"/>
            <w:gridSpan w:val="11"/>
            <w:vAlign w:val="bottom"/>
          </w:tcPr>
          <w:p w14:paraId="1FE5BF35" w14:textId="77777777" w:rsidR="004F062A" w:rsidRPr="00795EB0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</w:tr>
      <w:tr w:rsidR="004F062A" w:rsidRPr="00795EB0" w14:paraId="1C5D84E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E3DCD66" w14:textId="77777777" w:rsidR="004F062A" w:rsidRPr="00795EB0" w:rsidRDefault="004F062A" w:rsidP="000442C3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795EB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3FD83C5" w14:textId="77777777" w:rsidR="004F062A" w:rsidRPr="00795EB0" w:rsidRDefault="004F062A" w:rsidP="000442C3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FB4DB81" w14:textId="77777777" w:rsidR="004F062A" w:rsidRPr="00795EB0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855D3E1" w14:textId="77777777" w:rsidR="004F062A" w:rsidRPr="00795EB0" w:rsidRDefault="004F062A" w:rsidP="000442C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FAE4DDB" w14:textId="77777777" w:rsidR="004F062A" w:rsidRPr="00795EB0" w:rsidRDefault="004F062A" w:rsidP="000442C3">
            <w:pPr>
              <w:tabs>
                <w:tab w:val="clear" w:pos="680"/>
                <w:tab w:val="decimal" w:pos="684"/>
              </w:tabs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CEDB2B6" w14:textId="77777777" w:rsidR="004F062A" w:rsidRPr="00795EB0" w:rsidRDefault="004F062A" w:rsidP="000442C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5EDB62E" w14:textId="77777777" w:rsidR="004F062A" w:rsidRPr="00795EB0" w:rsidRDefault="004F062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B72AFD1" w14:textId="77777777" w:rsidR="004F062A" w:rsidRPr="00795EB0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9CFCC1A" w14:textId="77777777" w:rsidR="004F062A" w:rsidRPr="00795EB0" w:rsidRDefault="004F062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3D5DFDC" w14:textId="77777777" w:rsidR="004F062A" w:rsidRPr="00795EB0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EF9A94E" w14:textId="77777777" w:rsidR="004F062A" w:rsidRPr="00795EB0" w:rsidRDefault="004F062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AE0D986" w14:textId="77777777" w:rsidR="004F062A" w:rsidRPr="00795EB0" w:rsidRDefault="004F062A" w:rsidP="000442C3">
            <w:pPr>
              <w:shd w:val="clear" w:color="auto" w:fill="FFFFFF"/>
              <w:tabs>
                <w:tab w:val="decimal" w:pos="63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3F05A865" w14:textId="77777777" w:rsidR="004F062A" w:rsidRPr="00795EB0" w:rsidRDefault="004F062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571A05CE" w14:textId="77777777" w:rsidR="004F062A" w:rsidRPr="00795EB0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90D35" w:rsidRPr="00795EB0" w14:paraId="1C3D8D6B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ABF8BCC" w14:textId="77777777" w:rsidR="00790D35" w:rsidRPr="00795EB0" w:rsidRDefault="00790D35" w:rsidP="000442C3">
            <w:pPr>
              <w:spacing w:line="18" w:lineRule="atLeast"/>
              <w:ind w:left="144" w:right="610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162E5B4" w14:textId="77777777" w:rsidR="00790D35" w:rsidRPr="00795EB0" w:rsidRDefault="00790D35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A130701" w14:textId="77777777" w:rsidR="00790D35" w:rsidRPr="00795EB0" w:rsidRDefault="00790D35" w:rsidP="000442C3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7007853" w14:textId="422B4AD8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284 </w:t>
            </w:r>
          </w:p>
        </w:tc>
        <w:tc>
          <w:tcPr>
            <w:tcW w:w="270" w:type="dxa"/>
          </w:tcPr>
          <w:p w14:paraId="3814BC27" w14:textId="77777777" w:rsidR="00790D35" w:rsidRPr="00795EB0" w:rsidRDefault="00790D35" w:rsidP="000442C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E830042" w14:textId="42866671" w:rsidR="00790D35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ADA085" w14:textId="77777777" w:rsidR="00790D35" w:rsidRPr="00795EB0" w:rsidRDefault="00790D35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18" w:lineRule="atLeast"/>
              <w:ind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9F3DF29" w14:textId="1909C0DC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284 </w:t>
            </w:r>
          </w:p>
        </w:tc>
        <w:tc>
          <w:tcPr>
            <w:tcW w:w="360" w:type="dxa"/>
          </w:tcPr>
          <w:p w14:paraId="4BC527B9" w14:textId="77777777" w:rsidR="00790D35" w:rsidRPr="00795EB0" w:rsidRDefault="00790D35" w:rsidP="000442C3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6591B966" w14:textId="3DF793CE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509 </w:t>
            </w:r>
          </w:p>
        </w:tc>
        <w:tc>
          <w:tcPr>
            <w:tcW w:w="270" w:type="dxa"/>
            <w:shd w:val="clear" w:color="auto" w:fill="auto"/>
          </w:tcPr>
          <w:p w14:paraId="22826C0D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0077FB14" w14:textId="69AC3ED0" w:rsidR="00790D35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5E7E544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7C53219D" w14:textId="42D25639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50</w:t>
            </w:r>
            <w:r w:rsidR="00594F3F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84505B" w:rsidRPr="00795EB0" w14:paraId="13AB6B76" w14:textId="77777777" w:rsidTr="00AF53B7">
        <w:trPr>
          <w:trHeight w:val="90"/>
        </w:trPr>
        <w:tc>
          <w:tcPr>
            <w:tcW w:w="4320" w:type="dxa"/>
            <w:shd w:val="clear" w:color="auto" w:fill="auto"/>
          </w:tcPr>
          <w:p w14:paraId="00670A08" w14:textId="77777777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0BF88550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81F0E93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A7F14AE" w14:textId="603D3A0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858 </w:t>
            </w:r>
          </w:p>
        </w:tc>
        <w:tc>
          <w:tcPr>
            <w:tcW w:w="270" w:type="dxa"/>
          </w:tcPr>
          <w:p w14:paraId="3849285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699E2065" w14:textId="6F4B770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4DADC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9100156" w14:textId="5DA8528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858 </w:t>
            </w:r>
          </w:p>
        </w:tc>
        <w:tc>
          <w:tcPr>
            <w:tcW w:w="360" w:type="dxa"/>
          </w:tcPr>
          <w:p w14:paraId="660FFE81" w14:textId="77777777" w:rsidR="0084505B" w:rsidRPr="00795EB0" w:rsidRDefault="0084505B" w:rsidP="0084505B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0EA398E5" w14:textId="15D857F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971 </w:t>
            </w:r>
          </w:p>
        </w:tc>
        <w:tc>
          <w:tcPr>
            <w:tcW w:w="270" w:type="dxa"/>
            <w:shd w:val="clear" w:color="auto" w:fill="auto"/>
          </w:tcPr>
          <w:p w14:paraId="352D5099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2679DB65" w14:textId="27B2DE4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2BE2750E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29B158E1" w14:textId="1406B4F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976 </w:t>
            </w:r>
          </w:p>
        </w:tc>
      </w:tr>
      <w:tr w:rsidR="0084505B" w:rsidRPr="00795EB0" w14:paraId="35746E8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3246386D" w14:textId="77777777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4AEF8E08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32899FA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7A7FA31" w14:textId="44B5F4E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62 </w:t>
            </w:r>
          </w:p>
        </w:tc>
        <w:tc>
          <w:tcPr>
            <w:tcW w:w="270" w:type="dxa"/>
          </w:tcPr>
          <w:p w14:paraId="7235F2A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1AA9F99C" w14:textId="3D21AC3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D9978A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7972FA6" w14:textId="5FDC9DD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62 </w:t>
            </w:r>
          </w:p>
        </w:tc>
        <w:tc>
          <w:tcPr>
            <w:tcW w:w="360" w:type="dxa"/>
          </w:tcPr>
          <w:p w14:paraId="4E0BB4B7" w14:textId="77777777" w:rsidR="0084505B" w:rsidRPr="00795EB0" w:rsidRDefault="0084505B" w:rsidP="0084505B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3220C046" w14:textId="605A54A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74 </w:t>
            </w:r>
          </w:p>
        </w:tc>
        <w:tc>
          <w:tcPr>
            <w:tcW w:w="270" w:type="dxa"/>
            <w:shd w:val="clear" w:color="auto" w:fill="auto"/>
          </w:tcPr>
          <w:p w14:paraId="2D7D179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32FE0339" w14:textId="6BDA777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5CE6A9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6ADCD8C2" w14:textId="7AF8472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74 </w:t>
            </w:r>
          </w:p>
        </w:tc>
      </w:tr>
      <w:tr w:rsidR="00790D35" w:rsidRPr="00795EB0" w14:paraId="3CC78ED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EC03795" w14:textId="77777777" w:rsidR="00790D35" w:rsidRPr="00795EB0" w:rsidRDefault="00790D35" w:rsidP="000442C3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F213E79" w14:textId="77777777" w:rsidR="00790D35" w:rsidRPr="00795EB0" w:rsidRDefault="00790D35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9667EA5" w14:textId="77777777" w:rsidR="00790D35" w:rsidRPr="00795EB0" w:rsidRDefault="00790D35" w:rsidP="000442C3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C158636" w14:textId="5A547AA9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 </w:t>
            </w:r>
          </w:p>
        </w:tc>
        <w:tc>
          <w:tcPr>
            <w:tcW w:w="270" w:type="dxa"/>
          </w:tcPr>
          <w:p w14:paraId="10CAB2A4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B33FC25" w14:textId="75C2730A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 </w:t>
            </w:r>
          </w:p>
        </w:tc>
        <w:tc>
          <w:tcPr>
            <w:tcW w:w="270" w:type="dxa"/>
          </w:tcPr>
          <w:p w14:paraId="245CE49F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1ABB5EB0" w14:textId="673798FD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83 </w:t>
            </w:r>
          </w:p>
        </w:tc>
        <w:tc>
          <w:tcPr>
            <w:tcW w:w="360" w:type="dxa"/>
          </w:tcPr>
          <w:p w14:paraId="212C3EE3" w14:textId="77777777" w:rsidR="00790D35" w:rsidRPr="00795EB0" w:rsidRDefault="00790D35" w:rsidP="000442C3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39753FBD" w14:textId="21CDABCF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159 </w:t>
            </w:r>
          </w:p>
        </w:tc>
        <w:tc>
          <w:tcPr>
            <w:tcW w:w="270" w:type="dxa"/>
            <w:shd w:val="clear" w:color="auto" w:fill="auto"/>
          </w:tcPr>
          <w:p w14:paraId="621B151E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44060979" w14:textId="6A44F08D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 </w:t>
            </w:r>
          </w:p>
        </w:tc>
        <w:tc>
          <w:tcPr>
            <w:tcW w:w="252" w:type="dxa"/>
            <w:shd w:val="clear" w:color="auto" w:fill="auto"/>
          </w:tcPr>
          <w:p w14:paraId="36A63E2D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22AC084F" w14:textId="71CD2E95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160 </w:t>
            </w:r>
          </w:p>
        </w:tc>
      </w:tr>
      <w:tr w:rsidR="00790D35" w:rsidRPr="00795EB0" w14:paraId="6D93243B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EC0E87D" w14:textId="77777777" w:rsidR="00790D35" w:rsidRPr="00795EB0" w:rsidRDefault="00790D35" w:rsidP="000442C3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59A3D754" w14:textId="77777777" w:rsidR="00790D35" w:rsidRPr="00795EB0" w:rsidRDefault="00790D35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D889C23" w14:textId="77777777" w:rsidR="00790D35" w:rsidRPr="00795EB0" w:rsidRDefault="00790D35" w:rsidP="000442C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DAD6C2" w14:textId="05B80BEA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1,286 </w:t>
            </w:r>
          </w:p>
        </w:tc>
        <w:tc>
          <w:tcPr>
            <w:tcW w:w="270" w:type="dxa"/>
          </w:tcPr>
          <w:p w14:paraId="726DCDFB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83F99C" w14:textId="25005FEB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 </w:t>
            </w:r>
          </w:p>
        </w:tc>
        <w:tc>
          <w:tcPr>
            <w:tcW w:w="270" w:type="dxa"/>
          </w:tcPr>
          <w:p w14:paraId="570BD75F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524188" w14:textId="516DA513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1,287 </w:t>
            </w:r>
          </w:p>
        </w:tc>
        <w:tc>
          <w:tcPr>
            <w:tcW w:w="360" w:type="dxa"/>
          </w:tcPr>
          <w:p w14:paraId="7AA8FF6E" w14:textId="77777777" w:rsidR="00790D35" w:rsidRPr="00795EB0" w:rsidRDefault="00790D35" w:rsidP="000442C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C1712" w14:textId="6780F06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1,713 </w:t>
            </w:r>
          </w:p>
        </w:tc>
        <w:tc>
          <w:tcPr>
            <w:tcW w:w="270" w:type="dxa"/>
            <w:shd w:val="clear" w:color="auto" w:fill="auto"/>
          </w:tcPr>
          <w:p w14:paraId="27EDEDF9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F3A87" w14:textId="20FD0691" w:rsidR="00790D35" w:rsidRPr="00795EB0" w:rsidRDefault="00594F3F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6</w:t>
            </w:r>
            <w:r w:rsidR="00790D35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42053B6A" w14:textId="77777777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51A69" w14:textId="44111289" w:rsidR="00790D35" w:rsidRPr="00795EB0" w:rsidRDefault="00790D35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1,71</w:t>
            </w:r>
            <w:r w:rsidR="00594F3F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9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4F062A" w:rsidRPr="00795EB0" w14:paraId="30379690" w14:textId="77777777" w:rsidTr="00AF53B7">
        <w:trPr>
          <w:trHeight w:val="299"/>
        </w:trPr>
        <w:tc>
          <w:tcPr>
            <w:tcW w:w="4320" w:type="dxa"/>
            <w:shd w:val="clear" w:color="auto" w:fill="auto"/>
          </w:tcPr>
          <w:p w14:paraId="40E1CF77" w14:textId="77777777" w:rsidR="004F062A" w:rsidRPr="00795EB0" w:rsidRDefault="004F062A" w:rsidP="000442C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31E0CE97" w14:textId="77777777" w:rsidR="004F062A" w:rsidRPr="00795EB0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8623FD7" w14:textId="77777777" w:rsidR="004F062A" w:rsidRPr="00795EB0" w:rsidRDefault="004F062A" w:rsidP="000442C3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C37CB70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384413B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3C76175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2F283FE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CBE93D9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63AA6E1" w14:textId="77777777" w:rsidR="004F062A" w:rsidRPr="00795EB0" w:rsidRDefault="004F062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320BE50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A31BBDB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100B4A0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631E1F76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5A9DAB2" w14:textId="77777777" w:rsidR="004F062A" w:rsidRPr="00795EB0" w:rsidRDefault="004F062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4505B" w:rsidRPr="00795EB0" w14:paraId="34BEF3DD" w14:textId="77777777" w:rsidTr="00AF53B7">
        <w:trPr>
          <w:trHeight w:val="299"/>
        </w:trPr>
        <w:tc>
          <w:tcPr>
            <w:tcW w:w="4320" w:type="dxa"/>
            <w:shd w:val="clear" w:color="auto" w:fill="auto"/>
          </w:tcPr>
          <w:p w14:paraId="3BA467DB" w14:textId="029FC555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</w:tcPr>
          <w:p w14:paraId="2D311E91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06E6AA1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6FD870B" w14:textId="5EA6DFE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73281B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7A65532" w14:textId="2E50DCE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1F163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AA4E90B" w14:textId="79C0749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  <w:vAlign w:val="bottom"/>
          </w:tcPr>
          <w:p w14:paraId="338D1E64" w14:textId="77777777" w:rsidR="0084505B" w:rsidRPr="00795EB0" w:rsidRDefault="0084505B" w:rsidP="0084505B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7D3C289" w14:textId="0A55E90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1,390 </w:t>
            </w:r>
          </w:p>
        </w:tc>
        <w:tc>
          <w:tcPr>
            <w:tcW w:w="270" w:type="dxa"/>
          </w:tcPr>
          <w:p w14:paraId="21DAE44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5753257" w14:textId="0DDF5FB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C1921A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4B2DBD2B" w14:textId="49DD081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1,390 </w:t>
            </w:r>
          </w:p>
        </w:tc>
      </w:tr>
      <w:tr w:rsidR="0084505B" w:rsidRPr="00795EB0" w14:paraId="56359E8E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F97D91E" w14:textId="77777777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5F7146B0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7B1B245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710BCDD" w14:textId="5F9CA33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116 </w:t>
            </w:r>
          </w:p>
        </w:tc>
        <w:tc>
          <w:tcPr>
            <w:tcW w:w="270" w:type="dxa"/>
          </w:tcPr>
          <w:p w14:paraId="782A1BC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279D6E1" w14:textId="0CF1E27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3520D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C390323" w14:textId="51A4910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116 </w:t>
            </w:r>
          </w:p>
        </w:tc>
        <w:tc>
          <w:tcPr>
            <w:tcW w:w="360" w:type="dxa"/>
          </w:tcPr>
          <w:p w14:paraId="623A474E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0CE6342" w14:textId="3F8C85D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 </w:t>
            </w:r>
          </w:p>
        </w:tc>
        <w:tc>
          <w:tcPr>
            <w:tcW w:w="270" w:type="dxa"/>
          </w:tcPr>
          <w:p w14:paraId="38C2D8B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60069CD" w14:textId="4574C3E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8E7B35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BD7F096" w14:textId="308F4EF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 </w:t>
            </w:r>
          </w:p>
        </w:tc>
      </w:tr>
      <w:tr w:rsidR="0084505B" w:rsidRPr="00795EB0" w14:paraId="68AD4EDA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731AC29" w14:textId="362FB105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hint="cs"/>
                <w:sz w:val="23"/>
                <w:szCs w:val="23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0" w:type="dxa"/>
          </w:tcPr>
          <w:p w14:paraId="67A651AC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29816D6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B10A66" w14:textId="42E8D858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E8D23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FD5FFD7" w14:textId="35062C1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4D63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D5AC02B" w14:textId="6746CAA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D8AF057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632EE5B" w14:textId="4358908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52 </w:t>
            </w:r>
          </w:p>
        </w:tc>
        <w:tc>
          <w:tcPr>
            <w:tcW w:w="270" w:type="dxa"/>
          </w:tcPr>
          <w:p w14:paraId="0AEEEE1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0B313B82" w14:textId="4E01A10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AC4987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3199D1D" w14:textId="37ACC8B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52 </w:t>
            </w:r>
          </w:p>
        </w:tc>
      </w:tr>
      <w:tr w:rsidR="0084505B" w:rsidRPr="00795EB0" w14:paraId="1AB83181" w14:textId="77777777" w:rsidTr="00AF53B7">
        <w:trPr>
          <w:trHeight w:val="108"/>
        </w:trPr>
        <w:tc>
          <w:tcPr>
            <w:tcW w:w="4320" w:type="dxa"/>
            <w:shd w:val="clear" w:color="auto" w:fill="auto"/>
          </w:tcPr>
          <w:p w14:paraId="6210955C" w14:textId="77777777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313EDA37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464A1E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A964E71" w14:textId="4035C81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77,90</w:t>
            </w:r>
            <w:r w:rsidR="00196098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34C345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1D7FFD84" w14:textId="673820FA" w:rsidR="0084505B" w:rsidRPr="00795EB0" w:rsidRDefault="006E2002" w:rsidP="006E200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522D6E9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3F9A70C" w14:textId="3EA9BAD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</w:t>
            </w:r>
            <w:r w:rsidR="006E2002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6E2002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359</w:t>
            </w:r>
          </w:p>
        </w:tc>
        <w:tc>
          <w:tcPr>
            <w:tcW w:w="360" w:type="dxa"/>
          </w:tcPr>
          <w:p w14:paraId="0B8A56AC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552BB9C2" w14:textId="7A9D914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84,074 </w:t>
            </w:r>
          </w:p>
        </w:tc>
        <w:tc>
          <w:tcPr>
            <w:tcW w:w="270" w:type="dxa"/>
          </w:tcPr>
          <w:p w14:paraId="098226F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11C8866" w14:textId="6A123620" w:rsidR="0084505B" w:rsidRPr="00795EB0" w:rsidRDefault="006E2002" w:rsidP="006E200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451</w:t>
            </w:r>
          </w:p>
        </w:tc>
        <w:tc>
          <w:tcPr>
            <w:tcW w:w="252" w:type="dxa"/>
          </w:tcPr>
          <w:p w14:paraId="1EA9884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8DDA963" w14:textId="321ECAA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84,</w:t>
            </w:r>
            <w:r w:rsidR="006E2002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525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5933CA" w:rsidRPr="00795EB0" w14:paraId="34309A86" w14:textId="77777777" w:rsidTr="00AF53B7">
        <w:trPr>
          <w:trHeight w:val="81"/>
        </w:trPr>
        <w:tc>
          <w:tcPr>
            <w:tcW w:w="4320" w:type="dxa"/>
            <w:shd w:val="clear" w:color="auto" w:fill="auto"/>
          </w:tcPr>
          <w:p w14:paraId="274FE2FA" w14:textId="77777777" w:rsidR="005933CA" w:rsidRPr="00795EB0" w:rsidRDefault="005933CA" w:rsidP="000442C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3EC364BE" w14:textId="77777777" w:rsidR="005933CA" w:rsidRPr="00795EB0" w:rsidRDefault="005933C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8FC9148" w14:textId="77777777" w:rsidR="005933CA" w:rsidRPr="00795EB0" w:rsidRDefault="005933CA" w:rsidP="000442C3">
            <w:pPr>
              <w:spacing w:line="18" w:lineRule="atLeas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C5E6334" w14:textId="1141FBD1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80,343 </w:t>
            </w:r>
          </w:p>
        </w:tc>
        <w:tc>
          <w:tcPr>
            <w:tcW w:w="270" w:type="dxa"/>
          </w:tcPr>
          <w:p w14:paraId="0C1098E3" w14:textId="77777777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73C5EB84" w14:textId="02A7CEC6" w:rsidR="005933CA" w:rsidRPr="00795EB0" w:rsidRDefault="005933CA" w:rsidP="006E200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  <w:r w:rsidR="006E2002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E929DB" w14:textId="77777777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DF776A0" w14:textId="0293EB69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80,</w:t>
            </w:r>
            <w:r w:rsidR="006E2002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343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360" w:type="dxa"/>
          </w:tcPr>
          <w:p w14:paraId="098E9738" w14:textId="77777777" w:rsidR="005933CA" w:rsidRPr="00795EB0" w:rsidRDefault="005933CA" w:rsidP="000442C3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3E4BF092" w14:textId="20643C17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82,593 </w:t>
            </w:r>
          </w:p>
        </w:tc>
        <w:tc>
          <w:tcPr>
            <w:tcW w:w="270" w:type="dxa"/>
          </w:tcPr>
          <w:p w14:paraId="0258F7D8" w14:textId="77777777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A28D50A" w14:textId="7FA67110" w:rsidR="005933CA" w:rsidRPr="00795EB0" w:rsidRDefault="006E2002" w:rsidP="006E200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  <w:r w:rsidR="005933CA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7B81A39E" w14:textId="77777777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76EE414" w14:textId="57EED208" w:rsidR="005933CA" w:rsidRPr="00795EB0" w:rsidRDefault="005933CA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</w:t>
            </w:r>
            <w:r w:rsidR="006E2002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6E2002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593</w:t>
            </w:r>
          </w:p>
        </w:tc>
      </w:tr>
      <w:tr w:rsidR="0084505B" w:rsidRPr="00795EB0" w14:paraId="016DF021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7A4D68E" w14:textId="77777777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19C7D131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1B102D8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EC6DB3B" w14:textId="05444F5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247 </w:t>
            </w:r>
          </w:p>
        </w:tc>
        <w:tc>
          <w:tcPr>
            <w:tcW w:w="270" w:type="dxa"/>
          </w:tcPr>
          <w:p w14:paraId="4DD53A3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826B995" w14:textId="7E9F2D1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AA30B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C1ACC8B" w14:textId="5042E18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247 </w:t>
            </w:r>
          </w:p>
        </w:tc>
        <w:tc>
          <w:tcPr>
            <w:tcW w:w="360" w:type="dxa"/>
          </w:tcPr>
          <w:p w14:paraId="1B25CCF6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1434B264" w14:textId="0B50559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300 </w:t>
            </w:r>
          </w:p>
        </w:tc>
        <w:tc>
          <w:tcPr>
            <w:tcW w:w="270" w:type="dxa"/>
          </w:tcPr>
          <w:p w14:paraId="44AC629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44E5661" w14:textId="006C726C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C548AD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25E945A" w14:textId="34ACF86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300 </w:t>
            </w:r>
          </w:p>
        </w:tc>
      </w:tr>
      <w:tr w:rsidR="0084505B" w:rsidRPr="00795EB0" w14:paraId="79B0D8DE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1A1D4A4" w14:textId="77777777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8678052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5B2B469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3C00C32" w14:textId="6D5C31B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1,43</w:t>
            </w:r>
            <w:r w:rsidR="00196098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9A08AC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EF9632A" w14:textId="78EC84D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5E1EC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5D0381A" w14:textId="50DB859C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1,43</w:t>
            </w:r>
            <w:r w:rsidR="00196098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360" w:type="dxa"/>
          </w:tcPr>
          <w:p w14:paraId="4004F591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194D9764" w14:textId="6AC34DA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1,319 </w:t>
            </w:r>
          </w:p>
        </w:tc>
        <w:tc>
          <w:tcPr>
            <w:tcW w:w="270" w:type="dxa"/>
          </w:tcPr>
          <w:p w14:paraId="50B5976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17DBCC8" w14:textId="2F374E2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FC01C4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80883AF" w14:textId="1249A8B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1,319 </w:t>
            </w:r>
          </w:p>
        </w:tc>
      </w:tr>
      <w:tr w:rsidR="0084505B" w:rsidRPr="00795EB0" w14:paraId="5EBA4A24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07CA613" w14:textId="77777777" w:rsidR="0084505B" w:rsidRPr="00795EB0" w:rsidRDefault="0084505B" w:rsidP="0084505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สิน</w:t>
            </w:r>
            <w:r w:rsidRPr="00795EB0">
              <w:rPr>
                <w:rFonts w:asciiTheme="majorBidi" w:hAnsiTheme="majorBidi" w:cstheme="majorBidi" w:hint="cs"/>
                <w:sz w:val="23"/>
                <w:szCs w:val="23"/>
                <w:cs/>
              </w:rPr>
              <w:t>ทรัพย์</w:t>
            </w: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270" w:type="dxa"/>
          </w:tcPr>
          <w:p w14:paraId="18FBF043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43CE726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F7C681B" w14:textId="558CD3D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 </w:t>
            </w:r>
          </w:p>
        </w:tc>
        <w:tc>
          <w:tcPr>
            <w:tcW w:w="270" w:type="dxa"/>
          </w:tcPr>
          <w:p w14:paraId="62B2C2B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7EE446A2" w14:textId="341E9F2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6AD7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1EA58F8" w14:textId="16B4749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 </w:t>
            </w:r>
          </w:p>
        </w:tc>
        <w:tc>
          <w:tcPr>
            <w:tcW w:w="360" w:type="dxa"/>
          </w:tcPr>
          <w:p w14:paraId="766403A6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ECE42C" w14:textId="2EDB219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33 </w:t>
            </w:r>
          </w:p>
        </w:tc>
        <w:tc>
          <w:tcPr>
            <w:tcW w:w="270" w:type="dxa"/>
          </w:tcPr>
          <w:p w14:paraId="1BFA695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0A80419" w14:textId="6E2CCE0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8B2169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3195AB9" w14:textId="27A584C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33 </w:t>
            </w:r>
          </w:p>
        </w:tc>
      </w:tr>
      <w:tr w:rsidR="0084505B" w:rsidRPr="00795EB0" w14:paraId="2E324A38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BBB263D" w14:textId="77777777" w:rsidR="0084505B" w:rsidRPr="00795EB0" w:rsidRDefault="0084505B" w:rsidP="0084505B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45B6BFDC" w14:textId="77777777" w:rsidR="0084505B" w:rsidRPr="00795EB0" w:rsidRDefault="0084505B" w:rsidP="0084505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EB42A0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67B695" w14:textId="23EA6C8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769 </w:t>
            </w:r>
          </w:p>
        </w:tc>
        <w:tc>
          <w:tcPr>
            <w:tcW w:w="270" w:type="dxa"/>
          </w:tcPr>
          <w:p w14:paraId="0FD476C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DC9112" w14:textId="05F306C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B639E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D82F00" w14:textId="30CBD24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769 </w:t>
            </w:r>
          </w:p>
        </w:tc>
        <w:tc>
          <w:tcPr>
            <w:tcW w:w="360" w:type="dxa"/>
          </w:tcPr>
          <w:p w14:paraId="01901C59" w14:textId="77777777" w:rsidR="0084505B" w:rsidRPr="00795EB0" w:rsidRDefault="0084505B" w:rsidP="0084505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9C33DD" w14:textId="6C5EAD6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881 </w:t>
            </w:r>
          </w:p>
        </w:tc>
        <w:tc>
          <w:tcPr>
            <w:tcW w:w="270" w:type="dxa"/>
          </w:tcPr>
          <w:p w14:paraId="537E5B3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17EE9BF" w14:textId="4DFBDE6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 </w:t>
            </w:r>
          </w:p>
        </w:tc>
        <w:tc>
          <w:tcPr>
            <w:tcW w:w="252" w:type="dxa"/>
          </w:tcPr>
          <w:p w14:paraId="6CDA178E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05C69442" w14:textId="1B8233F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885</w:t>
            </w:r>
          </w:p>
        </w:tc>
      </w:tr>
      <w:tr w:rsidR="003341DD" w:rsidRPr="00795EB0" w14:paraId="2F7CB83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A56208E" w14:textId="77777777" w:rsidR="003341DD" w:rsidRPr="00795EB0" w:rsidRDefault="003341DD" w:rsidP="000442C3">
            <w:pPr>
              <w:spacing w:line="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352BDC1A" w14:textId="77777777" w:rsidR="003341DD" w:rsidRPr="00795EB0" w:rsidRDefault="003341DD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EA7963A" w14:textId="77777777" w:rsidR="003341DD" w:rsidRPr="00795EB0" w:rsidRDefault="003341DD" w:rsidP="000442C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3B2589" w14:textId="164F0214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160,851 </w:t>
            </w:r>
          </w:p>
        </w:tc>
        <w:tc>
          <w:tcPr>
            <w:tcW w:w="270" w:type="dxa"/>
          </w:tcPr>
          <w:p w14:paraId="2E1BB2FE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AE72EB" w14:textId="560996FC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</w:t>
            </w:r>
            <w:r w:rsidR="00F444E1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3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7A7B877F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0A0327" w14:textId="79F44289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161,30</w:t>
            </w:r>
            <w:r w:rsidR="00F444E1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360" w:type="dxa"/>
          </w:tcPr>
          <w:p w14:paraId="4B27DE49" w14:textId="77777777" w:rsidR="003341DD" w:rsidRPr="00795EB0" w:rsidRDefault="003341DD" w:rsidP="000442C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877EBE" w14:textId="4011616A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170,724 </w:t>
            </w:r>
          </w:p>
        </w:tc>
        <w:tc>
          <w:tcPr>
            <w:tcW w:w="270" w:type="dxa"/>
          </w:tcPr>
          <w:p w14:paraId="10163244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E931C1E" w14:textId="4530297E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</w:t>
            </w:r>
            <w:r w:rsidR="007F610E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2CAA7454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D94A8" w14:textId="12B50BCE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171,1</w:t>
            </w:r>
            <w:r w:rsidR="006C6796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79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3341DD" w:rsidRPr="00795EB0" w14:paraId="31488B7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EB3DEE2" w14:textId="77777777" w:rsidR="003341DD" w:rsidRPr="00795EB0" w:rsidRDefault="003341DD" w:rsidP="000442C3">
            <w:pPr>
              <w:spacing w:line="16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357A7A31" w14:textId="77777777" w:rsidR="003341DD" w:rsidRPr="00795EB0" w:rsidRDefault="003341DD" w:rsidP="000442C3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AE6778" w14:textId="77777777" w:rsidR="003341DD" w:rsidRPr="00795EB0" w:rsidRDefault="003341DD" w:rsidP="000442C3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C42CE0" w14:textId="47627A85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162,137 </w:t>
            </w:r>
          </w:p>
        </w:tc>
        <w:tc>
          <w:tcPr>
            <w:tcW w:w="270" w:type="dxa"/>
          </w:tcPr>
          <w:p w14:paraId="0FFA75C1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42191" w14:textId="0CEBD84E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</w:t>
            </w:r>
            <w:r w:rsidR="00F444E1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60870D8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DDFF02" w14:textId="45AC6B0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162,59</w:t>
            </w:r>
            <w:r w:rsidR="00F444E1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1B8CE930" w14:textId="77777777" w:rsidR="003341DD" w:rsidRPr="00795EB0" w:rsidRDefault="003341DD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DA9ADA" w14:textId="0EC50DC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172,437 </w:t>
            </w:r>
          </w:p>
        </w:tc>
        <w:tc>
          <w:tcPr>
            <w:tcW w:w="270" w:type="dxa"/>
          </w:tcPr>
          <w:p w14:paraId="68734A73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9FC12E4" w14:textId="2B458292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46</w:t>
            </w:r>
            <w:r w:rsidR="00594F3F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466D8AFF" w14:textId="7777777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7A2E21" w14:textId="626A47B7" w:rsidR="003341DD" w:rsidRPr="00795EB0" w:rsidRDefault="003341DD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172,8</w:t>
            </w:r>
            <w:r w:rsidR="006C6796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9</w:t>
            </w:r>
            <w:r w:rsidR="00594F3F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F444E1" w:rsidRPr="00795EB0" w14:paraId="70871EFD" w14:textId="77777777" w:rsidTr="00F444E1">
        <w:trPr>
          <w:trHeight w:val="20"/>
        </w:trPr>
        <w:tc>
          <w:tcPr>
            <w:tcW w:w="4320" w:type="dxa"/>
            <w:shd w:val="clear" w:color="auto" w:fill="auto"/>
          </w:tcPr>
          <w:p w14:paraId="32FDA5B7" w14:textId="77777777" w:rsidR="00F444E1" w:rsidRPr="00795EB0" w:rsidRDefault="00F444E1" w:rsidP="000442C3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CB2CFB" w14:textId="77777777" w:rsidR="00F444E1" w:rsidRPr="00795EB0" w:rsidRDefault="00F444E1" w:rsidP="000442C3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889684F" w14:textId="77777777" w:rsidR="00F444E1" w:rsidRPr="00795EB0" w:rsidRDefault="00F444E1" w:rsidP="000442C3">
            <w:pPr>
              <w:spacing w:line="16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737159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9D02439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0A5DB9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5BA52D4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0879F1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83ACDD2" w14:textId="77777777" w:rsidR="00F444E1" w:rsidRPr="00795EB0" w:rsidRDefault="00F444E1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F6BEC5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F013800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CCE26D4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5BB449C9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2E7F9BC2" w14:textId="77777777" w:rsidR="00F444E1" w:rsidRPr="00795EB0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933CA" w:rsidRPr="00795EB0" w14:paraId="73ABD45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540D922" w14:textId="77777777" w:rsidR="005933CA" w:rsidRPr="00795EB0" w:rsidRDefault="005933CA" w:rsidP="000442C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95EB0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53D6E430" w14:textId="77777777" w:rsidR="005933CA" w:rsidRPr="00795EB0" w:rsidRDefault="005933CA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FCE292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18CF2C7" w14:textId="77777777" w:rsidR="005933CA" w:rsidRPr="00795EB0" w:rsidRDefault="005933CA" w:rsidP="000442C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74A79F6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F3598A7" w14:textId="77777777" w:rsidR="005933CA" w:rsidRPr="00795EB0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62E0C2E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F962A2D" w14:textId="77777777" w:rsidR="005933CA" w:rsidRPr="00795EB0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EDCB9E5" w14:textId="77777777" w:rsidR="005933CA" w:rsidRPr="00795EB0" w:rsidRDefault="005933C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4D44CD9" w14:textId="77777777" w:rsidR="005933CA" w:rsidRPr="00795EB0" w:rsidRDefault="005933CA" w:rsidP="000442C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F9505B0" w14:textId="77777777" w:rsidR="005933CA" w:rsidRPr="00795EB0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3307F725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53A127D9" w14:textId="77777777" w:rsidR="005933CA" w:rsidRPr="00795EB0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68828EC4" w14:textId="77777777" w:rsidR="005933CA" w:rsidRPr="00795EB0" w:rsidRDefault="005933CA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933CA" w:rsidRPr="00795EB0" w14:paraId="33A59AD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1FEC17D" w14:textId="77777777" w:rsidR="005933CA" w:rsidRPr="00795EB0" w:rsidRDefault="005933CA" w:rsidP="000442C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795EB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455199D3" w14:textId="77777777" w:rsidR="005933CA" w:rsidRPr="00795EB0" w:rsidRDefault="005933CA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686FD14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3A7E8C4" w14:textId="54CA8D12" w:rsidR="005933CA" w:rsidRPr="00795EB0" w:rsidRDefault="005933CA" w:rsidP="000442C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B9994C0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DEC52A9" w14:textId="77777777" w:rsidR="005933CA" w:rsidRPr="00795EB0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E2BC6C1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074BE25" w14:textId="77777777" w:rsidR="005933CA" w:rsidRPr="00795EB0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9AF57BA" w14:textId="77777777" w:rsidR="005933CA" w:rsidRPr="00795EB0" w:rsidRDefault="005933C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6C53C96" w14:textId="57FB0A64" w:rsidR="005933CA" w:rsidRPr="00795EB0" w:rsidRDefault="005933CA" w:rsidP="000442C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7B1FAF0" w14:textId="77777777" w:rsidR="005933CA" w:rsidRPr="00795EB0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01F4CF17" w14:textId="77777777" w:rsidR="005933CA" w:rsidRPr="00795EB0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7B9493F" w14:textId="77777777" w:rsidR="005933CA" w:rsidRPr="00795EB0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A3BCFF5" w14:textId="77777777" w:rsidR="005933CA" w:rsidRPr="00795EB0" w:rsidRDefault="005933CA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4505B" w:rsidRPr="00795EB0" w14:paraId="30A2DDE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332ADE1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7A458746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863700E" w14:textId="77777777" w:rsidR="0084505B" w:rsidRPr="00795EB0" w:rsidRDefault="0084505B" w:rsidP="0084505B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9CEAB04" w14:textId="2DFD56E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2,038 </w:t>
            </w:r>
          </w:p>
        </w:tc>
        <w:tc>
          <w:tcPr>
            <w:tcW w:w="270" w:type="dxa"/>
          </w:tcPr>
          <w:p w14:paraId="0883A1CE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3CE31E4C" w14:textId="560B18B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0E27DE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A1C5CD1" w14:textId="2F9059C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2,038 </w:t>
            </w:r>
          </w:p>
        </w:tc>
        <w:tc>
          <w:tcPr>
            <w:tcW w:w="360" w:type="dxa"/>
          </w:tcPr>
          <w:p w14:paraId="5D21B0CA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08820AD" w14:textId="3D629F6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2,778 </w:t>
            </w:r>
          </w:p>
        </w:tc>
        <w:tc>
          <w:tcPr>
            <w:tcW w:w="270" w:type="dxa"/>
          </w:tcPr>
          <w:p w14:paraId="315A913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A82F639" w14:textId="64296D9C" w:rsidR="0084505B" w:rsidRPr="00795EB0" w:rsidRDefault="00594F3F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  <w:r w:rsidR="0084505B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0D2CEED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FD31A41" w14:textId="75A0D19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2,78</w:t>
            </w:r>
            <w:r w:rsidR="00594F3F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84505B" w:rsidRPr="00795EB0" w14:paraId="08765058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32863F3" w14:textId="083F1663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</w:t>
            </w:r>
            <w:r w:rsidRPr="00795EB0">
              <w:rPr>
                <w:rFonts w:asciiTheme="majorBidi" w:hAnsiTheme="majorBidi" w:cstheme="majorBidi" w:hint="cs"/>
                <w:sz w:val="23"/>
                <w:szCs w:val="23"/>
                <w:cs/>
              </w:rPr>
              <w:t>ง</w:t>
            </w:r>
            <w:r w:rsidR="00196098" w:rsidRPr="00795EB0">
              <w:rPr>
                <w:rFonts w:asciiTheme="majorBidi" w:hAnsiTheme="majorBidi" w:cstheme="majorBidi" w:hint="cs"/>
                <w:sz w:val="23"/>
                <w:szCs w:val="23"/>
                <w:cs/>
              </w:rPr>
              <w:t>หนี้สิน</w:t>
            </w:r>
            <w:r w:rsidRPr="00795EB0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ระยะยาว</w:t>
            </w: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6F8F4A79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729050E" w14:textId="77777777" w:rsidR="0084505B" w:rsidRPr="00795EB0" w:rsidRDefault="0084505B" w:rsidP="0084505B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B3E917" w14:textId="4FD00D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667 </w:t>
            </w:r>
          </w:p>
        </w:tc>
        <w:tc>
          <w:tcPr>
            <w:tcW w:w="270" w:type="dxa"/>
          </w:tcPr>
          <w:p w14:paraId="3001ECA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4DF84B9" w14:textId="02BF3D0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F39BCE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5ACE536" w14:textId="7AA9662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667 </w:t>
            </w:r>
          </w:p>
        </w:tc>
        <w:tc>
          <w:tcPr>
            <w:tcW w:w="360" w:type="dxa"/>
          </w:tcPr>
          <w:p w14:paraId="74E2050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DE70701" w14:textId="2923688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8,800 </w:t>
            </w:r>
          </w:p>
        </w:tc>
        <w:tc>
          <w:tcPr>
            <w:tcW w:w="270" w:type="dxa"/>
          </w:tcPr>
          <w:p w14:paraId="43046CC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1BCE1012" w14:textId="67993F9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B4B4D1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22D9614B" w14:textId="7C34F02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8,800 </w:t>
            </w:r>
          </w:p>
        </w:tc>
      </w:tr>
      <w:tr w:rsidR="0084505B" w:rsidRPr="00795EB0" w14:paraId="4D6B47F9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3DF4E821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77A219C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6865E5" w14:textId="77777777" w:rsidR="0084505B" w:rsidRPr="00795EB0" w:rsidRDefault="0084505B" w:rsidP="0084505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719BE5B" w14:textId="4FBFFDF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5,550 </w:t>
            </w:r>
          </w:p>
        </w:tc>
        <w:tc>
          <w:tcPr>
            <w:tcW w:w="270" w:type="dxa"/>
          </w:tcPr>
          <w:p w14:paraId="31A8A3C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DA06A9B" w14:textId="7D942F1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26773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4B7D6E4" w14:textId="610A577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5,550 </w:t>
            </w:r>
          </w:p>
        </w:tc>
        <w:tc>
          <w:tcPr>
            <w:tcW w:w="360" w:type="dxa"/>
            <w:vAlign w:val="bottom"/>
          </w:tcPr>
          <w:p w14:paraId="3BBBA9F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9735679" w14:textId="15ED791C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6,320 </w:t>
            </w:r>
          </w:p>
        </w:tc>
        <w:tc>
          <w:tcPr>
            <w:tcW w:w="270" w:type="dxa"/>
          </w:tcPr>
          <w:p w14:paraId="48C9243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77F3E06" w14:textId="7D29E3F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77B698A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48C822F" w14:textId="524BED8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6,320 </w:t>
            </w:r>
          </w:p>
        </w:tc>
      </w:tr>
      <w:tr w:rsidR="0084505B" w:rsidRPr="00795EB0" w14:paraId="386D3561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7B501E3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6616208D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9EBBF2D" w14:textId="77777777" w:rsidR="0084505B" w:rsidRPr="00795EB0" w:rsidRDefault="0084505B" w:rsidP="0084505B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4120826" w14:textId="64CB885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25 </w:t>
            </w:r>
          </w:p>
        </w:tc>
        <w:tc>
          <w:tcPr>
            <w:tcW w:w="270" w:type="dxa"/>
          </w:tcPr>
          <w:p w14:paraId="22CF7BB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CCAC4A6" w14:textId="38E0975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E6D69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7C43BBA" w14:textId="4F331E8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25 </w:t>
            </w:r>
          </w:p>
        </w:tc>
        <w:tc>
          <w:tcPr>
            <w:tcW w:w="360" w:type="dxa"/>
            <w:vAlign w:val="bottom"/>
          </w:tcPr>
          <w:p w14:paraId="0E33F74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AA16AA7" w14:textId="45E4436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60 </w:t>
            </w:r>
          </w:p>
        </w:tc>
        <w:tc>
          <w:tcPr>
            <w:tcW w:w="270" w:type="dxa"/>
          </w:tcPr>
          <w:p w14:paraId="1D85740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3C188B7" w14:textId="4B1B5F9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2A6893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9EB717A" w14:textId="726B23F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60 </w:t>
            </w:r>
          </w:p>
        </w:tc>
      </w:tr>
      <w:tr w:rsidR="0084505B" w:rsidRPr="00795EB0" w14:paraId="740FD65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0A59ED5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7CCB2DFD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9B0303C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73721E0" w14:textId="77279B6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12 </w:t>
            </w:r>
          </w:p>
        </w:tc>
        <w:tc>
          <w:tcPr>
            <w:tcW w:w="270" w:type="dxa"/>
          </w:tcPr>
          <w:p w14:paraId="391B4B1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671BA9F5" w14:textId="1B1B0F1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54139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53805DCC" w14:textId="7470641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12 </w:t>
            </w:r>
          </w:p>
        </w:tc>
        <w:tc>
          <w:tcPr>
            <w:tcW w:w="360" w:type="dxa"/>
          </w:tcPr>
          <w:p w14:paraId="7E9B420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5422952" w14:textId="46BD591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37E99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5A09CFB3" w14:textId="742EC3D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571F18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F4C7ACD" w14:textId="173F79E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594F3F" w:rsidRPr="00795EB0" w14:paraId="6FCE853A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E9FFACB" w14:textId="35815FF3" w:rsidR="00594F3F" w:rsidRPr="00795EB0" w:rsidRDefault="00594F3F" w:rsidP="00594F3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hint="cs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A64F005" w14:textId="77777777" w:rsidR="00594F3F" w:rsidRPr="00795EB0" w:rsidRDefault="00594F3F" w:rsidP="00594F3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D58EB74" w14:textId="77777777" w:rsidR="00594F3F" w:rsidRPr="00795EB0" w:rsidRDefault="00594F3F" w:rsidP="00594F3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74D6987" w14:textId="58095F28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</w:t>
            </w:r>
            <w:r w:rsidR="00196098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89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FD63635" w14:textId="77777777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37EA8B1C" w14:textId="73D8CCA5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1   </w:t>
            </w:r>
          </w:p>
        </w:tc>
        <w:tc>
          <w:tcPr>
            <w:tcW w:w="270" w:type="dxa"/>
          </w:tcPr>
          <w:p w14:paraId="3BE794AD" w14:textId="77777777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E3F9314" w14:textId="365B298B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19</w:t>
            </w:r>
            <w:r w:rsidR="00196098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360" w:type="dxa"/>
          </w:tcPr>
          <w:p w14:paraId="27FA4520" w14:textId="77777777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73AB4D1" w14:textId="5083EFE5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439 </w:t>
            </w:r>
          </w:p>
        </w:tc>
        <w:tc>
          <w:tcPr>
            <w:tcW w:w="270" w:type="dxa"/>
          </w:tcPr>
          <w:p w14:paraId="323787C0" w14:textId="77777777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175F91B7" w14:textId="5C1CAB44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4865DF77" w14:textId="77777777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73AA4BC" w14:textId="2D07A865" w:rsidR="00594F3F" w:rsidRPr="00795EB0" w:rsidRDefault="00594F3F" w:rsidP="00594F3F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440 </w:t>
            </w:r>
          </w:p>
        </w:tc>
      </w:tr>
      <w:tr w:rsidR="00F444E1" w:rsidRPr="00795EB0" w14:paraId="5CB6B5C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9170FDF" w14:textId="77777777" w:rsidR="00F444E1" w:rsidRPr="00795EB0" w:rsidRDefault="00F444E1" w:rsidP="00F444E1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64C8B0EB" w14:textId="77777777" w:rsidR="00F444E1" w:rsidRPr="00795EB0" w:rsidRDefault="00F444E1" w:rsidP="00F444E1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23813DF" w14:textId="77777777" w:rsidR="00F444E1" w:rsidRPr="00795EB0" w:rsidRDefault="00F444E1" w:rsidP="00F444E1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5F0616" w14:textId="2779A915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8,48</w:t>
            </w:r>
            <w:r w:rsidR="00196098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4795D0D" w14:textId="77777777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F38B25" w14:textId="35436E9A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1   </w:t>
            </w:r>
          </w:p>
        </w:tc>
        <w:tc>
          <w:tcPr>
            <w:tcW w:w="270" w:type="dxa"/>
          </w:tcPr>
          <w:p w14:paraId="402DF8F6" w14:textId="77777777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CC22" w14:textId="0738F06F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8,48</w:t>
            </w:r>
            <w:r w:rsidR="00196098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2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360" w:type="dxa"/>
          </w:tcPr>
          <w:p w14:paraId="39081B3B" w14:textId="77777777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0968F9" w14:textId="6C02E1AA" w:rsidR="00F444E1" w:rsidRPr="00795EB0" w:rsidRDefault="00594F3F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18,397</w:t>
            </w:r>
            <w:r w:rsidR="00F444E1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F0CD753" w14:textId="77777777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AAD4DD6" w14:textId="744C96A9" w:rsidR="00F444E1" w:rsidRPr="00795EB0" w:rsidRDefault="00594F3F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658FFDE8" w14:textId="77777777" w:rsidR="00F444E1" w:rsidRPr="00795EB0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C8E29" w14:textId="1FA7B7EE" w:rsidR="00F444E1" w:rsidRPr="00795EB0" w:rsidRDefault="00594F3F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18,405</w:t>
            </w:r>
            <w:r w:rsidR="00F444E1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DC6EF3" w:rsidRPr="00795EB0" w14:paraId="33A304BE" w14:textId="77777777" w:rsidTr="00AF53B7">
        <w:trPr>
          <w:trHeight w:val="63"/>
        </w:trPr>
        <w:tc>
          <w:tcPr>
            <w:tcW w:w="4320" w:type="dxa"/>
            <w:shd w:val="clear" w:color="auto" w:fill="auto"/>
          </w:tcPr>
          <w:p w14:paraId="686868EF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088E8A45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F5B2CB1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7CE61E9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38EF8CA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EEB52B9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4D147EB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BC0CB80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E4BD220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DC913A7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03DB96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6D0BF550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ECEE682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626E1185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DC6EF3" w:rsidRPr="00795EB0" w14:paraId="47607F78" w14:textId="77777777" w:rsidTr="00AF53B7">
        <w:trPr>
          <w:trHeight w:val="189"/>
        </w:trPr>
        <w:tc>
          <w:tcPr>
            <w:tcW w:w="4320" w:type="dxa"/>
            <w:shd w:val="clear" w:color="auto" w:fill="auto"/>
          </w:tcPr>
          <w:p w14:paraId="0FF9B64E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9D39A89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5DC6F8F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4B0891B" w14:textId="34664E7E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55,890 </w:t>
            </w:r>
          </w:p>
        </w:tc>
        <w:tc>
          <w:tcPr>
            <w:tcW w:w="270" w:type="dxa"/>
          </w:tcPr>
          <w:p w14:paraId="7388A793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C919947" w14:textId="16DB9692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22</w:t>
            </w:r>
            <w:r w:rsidR="00F444E1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8B221C4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44C64866" w14:textId="12EEC235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56,11</w:t>
            </w:r>
            <w:r w:rsidR="00F444E1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360" w:type="dxa"/>
          </w:tcPr>
          <w:p w14:paraId="05D455FD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DF371B9" w14:textId="5F18406A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51,212 </w:t>
            </w:r>
          </w:p>
        </w:tc>
        <w:tc>
          <w:tcPr>
            <w:tcW w:w="270" w:type="dxa"/>
          </w:tcPr>
          <w:p w14:paraId="3F5EA37E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CB2F815" w14:textId="37333185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22</w:t>
            </w:r>
            <w:r w:rsidR="00066141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68E41944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1AA252A" w14:textId="03A5813E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51,43</w:t>
            </w:r>
            <w:r w:rsidR="00066141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</w:tr>
      <w:tr w:rsidR="0084505B" w:rsidRPr="00795EB0" w14:paraId="4A7E4C65" w14:textId="77777777" w:rsidTr="00AF53B7">
        <w:trPr>
          <w:trHeight w:val="234"/>
        </w:trPr>
        <w:tc>
          <w:tcPr>
            <w:tcW w:w="4320" w:type="dxa"/>
            <w:shd w:val="clear" w:color="auto" w:fill="auto"/>
          </w:tcPr>
          <w:p w14:paraId="5C06F5CF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210F087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EE814DB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874D6AD" w14:textId="345D925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4,381 </w:t>
            </w:r>
          </w:p>
        </w:tc>
        <w:tc>
          <w:tcPr>
            <w:tcW w:w="270" w:type="dxa"/>
          </w:tcPr>
          <w:p w14:paraId="555C586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2B8520A" w14:textId="6C0BBED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3035A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48882B34" w14:textId="7DBDCDA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4,381 </w:t>
            </w:r>
          </w:p>
        </w:tc>
        <w:tc>
          <w:tcPr>
            <w:tcW w:w="360" w:type="dxa"/>
            <w:vAlign w:val="bottom"/>
          </w:tcPr>
          <w:p w14:paraId="2AEE3F4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0FF963D" w14:textId="1825526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4,433 </w:t>
            </w:r>
          </w:p>
        </w:tc>
        <w:tc>
          <w:tcPr>
            <w:tcW w:w="270" w:type="dxa"/>
          </w:tcPr>
          <w:p w14:paraId="3833622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6492A4B" w14:textId="65B2677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FE8349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A3691A5" w14:textId="4F978EF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4,433 </w:t>
            </w:r>
          </w:p>
        </w:tc>
      </w:tr>
      <w:tr w:rsidR="0084505B" w:rsidRPr="00795EB0" w14:paraId="197DA0F7" w14:textId="77777777" w:rsidTr="00AF53B7">
        <w:trPr>
          <w:trHeight w:val="234"/>
        </w:trPr>
        <w:tc>
          <w:tcPr>
            <w:tcW w:w="4320" w:type="dxa"/>
            <w:shd w:val="clear" w:color="auto" w:fill="auto"/>
          </w:tcPr>
          <w:p w14:paraId="6A459648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AA32EF6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4D4EF0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DDA102C" w14:textId="7588217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492 </w:t>
            </w:r>
          </w:p>
        </w:tc>
        <w:tc>
          <w:tcPr>
            <w:tcW w:w="270" w:type="dxa"/>
          </w:tcPr>
          <w:p w14:paraId="31AB50A9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144233CC" w14:textId="19A4260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C9C8C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A27CEC3" w14:textId="104ACC3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492 </w:t>
            </w:r>
          </w:p>
        </w:tc>
        <w:tc>
          <w:tcPr>
            <w:tcW w:w="360" w:type="dxa"/>
            <w:vAlign w:val="bottom"/>
          </w:tcPr>
          <w:p w14:paraId="2433D43A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3617030" w14:textId="21C0AD1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479 </w:t>
            </w:r>
          </w:p>
        </w:tc>
        <w:tc>
          <w:tcPr>
            <w:tcW w:w="270" w:type="dxa"/>
          </w:tcPr>
          <w:p w14:paraId="7C19C75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04012FA6" w14:textId="0837897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C8D9B1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F83AC81" w14:textId="43E40CF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479 </w:t>
            </w:r>
          </w:p>
        </w:tc>
      </w:tr>
      <w:tr w:rsidR="0084505B" w:rsidRPr="00795EB0" w14:paraId="22CB663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394DDE1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0110B26B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89976C1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26DB9AF" w14:textId="2088983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711 </w:t>
            </w:r>
          </w:p>
        </w:tc>
        <w:tc>
          <w:tcPr>
            <w:tcW w:w="270" w:type="dxa"/>
          </w:tcPr>
          <w:p w14:paraId="36793F6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6482EBB2" w14:textId="3EFC7FB8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990739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42B6DD57" w14:textId="42A7A02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711 </w:t>
            </w:r>
          </w:p>
        </w:tc>
        <w:tc>
          <w:tcPr>
            <w:tcW w:w="360" w:type="dxa"/>
          </w:tcPr>
          <w:p w14:paraId="7C561EF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EEE7A5E" w14:textId="24E3158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423 </w:t>
            </w:r>
          </w:p>
        </w:tc>
        <w:tc>
          <w:tcPr>
            <w:tcW w:w="270" w:type="dxa"/>
          </w:tcPr>
          <w:p w14:paraId="6DD9283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3EE88512" w14:textId="55A12FC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945DB4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7FA2789" w14:textId="05CF483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423 </w:t>
            </w:r>
          </w:p>
        </w:tc>
      </w:tr>
      <w:tr w:rsidR="00DC6EF3" w:rsidRPr="00795EB0" w14:paraId="66994FA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01E508E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6055756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5F472E8" w14:textId="77777777" w:rsidR="00DC6EF3" w:rsidRPr="00795EB0" w:rsidRDefault="00DC6EF3" w:rsidP="000442C3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DE90101" w14:textId="33B795FE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8,349 </w:t>
            </w:r>
          </w:p>
        </w:tc>
        <w:tc>
          <w:tcPr>
            <w:tcW w:w="270" w:type="dxa"/>
          </w:tcPr>
          <w:p w14:paraId="5ED84B38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ACA849A" w14:textId="2501EFFE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46 </w:t>
            </w:r>
          </w:p>
        </w:tc>
        <w:tc>
          <w:tcPr>
            <w:tcW w:w="270" w:type="dxa"/>
          </w:tcPr>
          <w:p w14:paraId="364DD8F2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3887CF3" w14:textId="56609806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8,395 </w:t>
            </w:r>
          </w:p>
        </w:tc>
        <w:tc>
          <w:tcPr>
            <w:tcW w:w="360" w:type="dxa"/>
          </w:tcPr>
          <w:p w14:paraId="062E6999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D95B49A" w14:textId="4C61B33C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9,527 </w:t>
            </w:r>
          </w:p>
        </w:tc>
        <w:tc>
          <w:tcPr>
            <w:tcW w:w="270" w:type="dxa"/>
          </w:tcPr>
          <w:p w14:paraId="333E3D41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5C0C120" w14:textId="55F4EF3B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46 </w:t>
            </w:r>
          </w:p>
        </w:tc>
        <w:tc>
          <w:tcPr>
            <w:tcW w:w="252" w:type="dxa"/>
          </w:tcPr>
          <w:p w14:paraId="7EBDD2A5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347050B" w14:textId="5059DC90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9,573 </w:t>
            </w:r>
          </w:p>
        </w:tc>
      </w:tr>
      <w:tr w:rsidR="0084505B" w:rsidRPr="00795EB0" w14:paraId="71CB3739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83ED218" w14:textId="00CA9BB1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hint="cs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3D0E9FA3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0EFD8A" w14:textId="77777777" w:rsidR="0084505B" w:rsidRPr="00795EB0" w:rsidRDefault="0084505B" w:rsidP="0084505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B21825B" w14:textId="77C3921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92B43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A17EBE2" w14:textId="1C1B20B2" w:rsidR="0084505B" w:rsidRPr="00795EB0" w:rsidRDefault="00196098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C1116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73C536CA" w14:textId="4FCEEA2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FD3E12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E72C761" w14:textId="226F594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34 </w:t>
            </w:r>
          </w:p>
        </w:tc>
        <w:tc>
          <w:tcPr>
            <w:tcW w:w="270" w:type="dxa"/>
          </w:tcPr>
          <w:p w14:paraId="04579F1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307F20CE" w14:textId="076589E8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81A447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42C09970" w14:textId="6F9D29CE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34 </w:t>
            </w:r>
          </w:p>
        </w:tc>
      </w:tr>
      <w:tr w:rsidR="0084505B" w:rsidRPr="00795EB0" w14:paraId="73529A6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290F57C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2E2664A6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1EFFC8A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B7F181" w14:textId="52B4F33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213 </w:t>
            </w:r>
          </w:p>
        </w:tc>
        <w:tc>
          <w:tcPr>
            <w:tcW w:w="270" w:type="dxa"/>
          </w:tcPr>
          <w:p w14:paraId="31B8C49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5BCAAD" w14:textId="619435E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47B0A3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42CE3F" w14:textId="261BB73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214 </w:t>
            </w:r>
          </w:p>
        </w:tc>
        <w:tc>
          <w:tcPr>
            <w:tcW w:w="360" w:type="dxa"/>
          </w:tcPr>
          <w:p w14:paraId="50EF159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1B0482" w14:textId="3B58811C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456 </w:t>
            </w:r>
          </w:p>
        </w:tc>
        <w:tc>
          <w:tcPr>
            <w:tcW w:w="270" w:type="dxa"/>
          </w:tcPr>
          <w:p w14:paraId="4A88EF3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24D8106" w14:textId="5D68314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25B829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3BACE825" w14:textId="79A3E99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456 </w:t>
            </w:r>
          </w:p>
        </w:tc>
      </w:tr>
      <w:tr w:rsidR="00DC6EF3" w:rsidRPr="00795EB0" w14:paraId="0621472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2FA156B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0F14861C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169AAA7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C49145" w14:textId="2A84EEBA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70,036 </w:t>
            </w:r>
          </w:p>
        </w:tc>
        <w:tc>
          <w:tcPr>
            <w:tcW w:w="270" w:type="dxa"/>
          </w:tcPr>
          <w:p w14:paraId="290604A5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ECFC17" w14:textId="48C70D3E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271 </w:t>
            </w:r>
          </w:p>
        </w:tc>
        <w:tc>
          <w:tcPr>
            <w:tcW w:w="270" w:type="dxa"/>
          </w:tcPr>
          <w:p w14:paraId="2C8FE981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FDC9F7" w14:textId="1753DBCB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70,307 </w:t>
            </w:r>
          </w:p>
        </w:tc>
        <w:tc>
          <w:tcPr>
            <w:tcW w:w="360" w:type="dxa"/>
          </w:tcPr>
          <w:p w14:paraId="4E39C2E0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F5E36B" w14:textId="090860BE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66,564 </w:t>
            </w:r>
          </w:p>
        </w:tc>
        <w:tc>
          <w:tcPr>
            <w:tcW w:w="270" w:type="dxa"/>
          </w:tcPr>
          <w:p w14:paraId="2C2243C2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98E32AF" w14:textId="7B168E13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</w:t>
            </w:r>
            <w:r w:rsidR="00643934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1F3B28CF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9960BF" w14:textId="727C19B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66,83</w:t>
            </w:r>
            <w:r w:rsidR="00643934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DC6EF3" w:rsidRPr="00795EB0" w14:paraId="74E00394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5B416E9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28DFBDC4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A7FC8DE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49BD20" w14:textId="4D6EB57F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78,51</w:t>
            </w:r>
            <w:r w:rsidR="00196098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7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EE92B40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2CF9B1" w14:textId="7637829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</w:t>
            </w:r>
            <w:r w:rsidR="00F444E1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273B1B2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74F4ED" w14:textId="02170BDB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78,7</w:t>
            </w:r>
            <w:r w:rsidR="00196098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89</w:t>
            </w:r>
          </w:p>
        </w:tc>
        <w:tc>
          <w:tcPr>
            <w:tcW w:w="360" w:type="dxa"/>
          </w:tcPr>
          <w:p w14:paraId="20E4D3DC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A05566" w14:textId="6F0843E5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84,961 </w:t>
            </w:r>
          </w:p>
        </w:tc>
        <w:tc>
          <w:tcPr>
            <w:tcW w:w="270" w:type="dxa"/>
          </w:tcPr>
          <w:p w14:paraId="72F8DF8D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0A51896" w14:textId="606874B3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</w:t>
            </w:r>
            <w:r w:rsidR="00594F3F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9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68AD0FC7" w14:textId="77777777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43249A" w14:textId="32A4ED22" w:rsidR="00DC6EF3" w:rsidRPr="00795EB0" w:rsidRDefault="00DC6EF3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85,2</w:t>
            </w:r>
            <w:r w:rsidR="00594F3F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40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</w:tr>
      <w:tr w:rsidR="00DC6EF3" w:rsidRPr="00795EB0" w14:paraId="605BD95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0F64A96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3984638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3CA9122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D2EA76F" w14:textId="77777777" w:rsidR="00DC6EF3" w:rsidRPr="00795EB0" w:rsidRDefault="00DC6EF3" w:rsidP="000442C3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1DA1E40" w14:textId="77777777" w:rsidR="00DC6EF3" w:rsidRPr="00795EB0" w:rsidRDefault="00DC6EF3" w:rsidP="000442C3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C73752" w14:textId="77777777" w:rsidR="00DC6EF3" w:rsidRPr="00795EB0" w:rsidRDefault="00DC6EF3" w:rsidP="000442C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0A215DD" w14:textId="77777777" w:rsidR="00DC6EF3" w:rsidRPr="00795EB0" w:rsidRDefault="00DC6EF3" w:rsidP="000442C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2D874B" w14:textId="77777777" w:rsidR="00DC6EF3" w:rsidRPr="00795EB0" w:rsidRDefault="00DC6EF3" w:rsidP="000442C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5EAC1113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A17F506" w14:textId="77777777" w:rsidR="00DC6EF3" w:rsidRPr="00795EB0" w:rsidRDefault="00DC6EF3" w:rsidP="000442C3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41FA8F7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5DA1F800" w14:textId="77777777" w:rsidR="00DC6EF3" w:rsidRPr="00795EB0" w:rsidRDefault="00DC6EF3" w:rsidP="000442C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29B403E6" w14:textId="77777777" w:rsidR="00DC6EF3" w:rsidRPr="00795EB0" w:rsidRDefault="00DC6EF3" w:rsidP="000442C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7A06579B" w14:textId="77777777" w:rsidR="00DC6EF3" w:rsidRPr="00795EB0" w:rsidRDefault="00DC6EF3" w:rsidP="000442C3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DC6EF3" w:rsidRPr="00795EB0" w14:paraId="271F1D5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3EAD6DD1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E5ABFE6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A808D49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50B8DBDF" w14:textId="77777777" w:rsidR="00DC6EF3" w:rsidRPr="00795EB0" w:rsidRDefault="00DC6EF3" w:rsidP="000442C3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ED7D63F" w14:textId="77777777" w:rsidR="00DC6EF3" w:rsidRPr="00795EB0" w:rsidRDefault="00DC6EF3" w:rsidP="000442C3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9431FBB" w14:textId="77777777" w:rsidR="00DC6EF3" w:rsidRPr="00795EB0" w:rsidRDefault="00DC6EF3" w:rsidP="000442C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F25118A" w14:textId="77777777" w:rsidR="00DC6EF3" w:rsidRPr="00795EB0" w:rsidRDefault="00DC6EF3" w:rsidP="000442C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0C1EB55A" w14:textId="77777777" w:rsidR="00DC6EF3" w:rsidRPr="00795EB0" w:rsidRDefault="00DC6EF3" w:rsidP="000442C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111FE57C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0FB38AD6" w14:textId="77777777" w:rsidR="00DC6EF3" w:rsidRPr="00795EB0" w:rsidRDefault="00DC6EF3" w:rsidP="000442C3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E1DD79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</w:tcPr>
          <w:p w14:paraId="74FA71D3" w14:textId="77777777" w:rsidR="00DC6EF3" w:rsidRPr="00795EB0" w:rsidRDefault="00DC6EF3" w:rsidP="000442C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46EDAA0E" w14:textId="77777777" w:rsidR="00DC6EF3" w:rsidRPr="00795EB0" w:rsidRDefault="00DC6EF3" w:rsidP="000442C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6A1C569" w14:textId="77777777" w:rsidR="00DC6EF3" w:rsidRPr="00795EB0" w:rsidRDefault="00DC6EF3" w:rsidP="000442C3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DC6EF3" w:rsidRPr="00795EB0" w14:paraId="2EC49FAE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6FB493E6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7D9AD8D6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87D745E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FE5FFE8" w14:textId="77777777" w:rsidR="00DC6EF3" w:rsidRPr="00795EB0" w:rsidRDefault="00DC6EF3" w:rsidP="000442C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597453D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47482CD2" w14:textId="77777777" w:rsidR="00DC6EF3" w:rsidRPr="00795EB0" w:rsidRDefault="00DC6EF3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6EC5147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2F6D43B" w14:textId="77777777" w:rsidR="00DC6EF3" w:rsidRPr="00795EB0" w:rsidRDefault="00DC6EF3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238A130" w14:textId="77777777" w:rsidR="00DC6EF3" w:rsidRPr="00795EB0" w:rsidRDefault="00DC6EF3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18CB2C4" w14:textId="77777777" w:rsidR="00DC6EF3" w:rsidRPr="00795EB0" w:rsidRDefault="00DC6EF3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DB2B44A" w14:textId="77777777" w:rsidR="00DC6EF3" w:rsidRPr="00795EB0" w:rsidRDefault="00DC6EF3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BBB3F5F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797ADF3C" w14:textId="77777777" w:rsidR="00DC6EF3" w:rsidRPr="00795EB0" w:rsidRDefault="00DC6EF3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9D3006F" w14:textId="77777777" w:rsidR="00DC6EF3" w:rsidRPr="00795EB0" w:rsidRDefault="00DC6EF3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C6EF3" w:rsidRPr="00795EB0" w14:paraId="5D8FA65A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82EABB4" w14:textId="77777777" w:rsidR="00DC6EF3" w:rsidRPr="00795EB0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417DFBE5" w14:textId="77777777" w:rsidR="00DC6EF3" w:rsidRPr="00795EB0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935626D" w14:textId="77777777" w:rsidR="00DC6EF3" w:rsidRPr="00795EB0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00DA818" w14:textId="77777777" w:rsidR="00DC6EF3" w:rsidRPr="00795EB0" w:rsidRDefault="00DC6EF3" w:rsidP="000442C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6F678EA" w14:textId="77777777" w:rsidR="00DC6EF3" w:rsidRPr="00795EB0" w:rsidRDefault="00DC6EF3" w:rsidP="000442C3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8895478" w14:textId="77777777" w:rsidR="00DC6EF3" w:rsidRPr="00795EB0" w:rsidRDefault="00DC6EF3" w:rsidP="000442C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77A408F" w14:textId="77777777" w:rsidR="00DC6EF3" w:rsidRPr="00795EB0" w:rsidRDefault="00DC6EF3" w:rsidP="000442C3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80B73EF" w14:textId="77777777" w:rsidR="00DC6EF3" w:rsidRPr="00795EB0" w:rsidRDefault="00DC6EF3" w:rsidP="000442C3">
            <w:pPr>
              <w:tabs>
                <w:tab w:val="decimal" w:pos="880"/>
              </w:tabs>
              <w:ind w:right="-1350" w:firstLine="70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A6B6453" w14:textId="77777777" w:rsidR="00DC6EF3" w:rsidRPr="00795EB0" w:rsidRDefault="00DC6EF3" w:rsidP="000442C3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4F4AF74" w14:textId="77777777" w:rsidR="00DC6EF3" w:rsidRPr="00795EB0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9FBACD0" w14:textId="77777777" w:rsidR="00DC6EF3" w:rsidRPr="00795EB0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7217FD5" w14:textId="77777777" w:rsidR="00DC6EF3" w:rsidRPr="00795EB0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B31C0CF" w14:textId="77777777" w:rsidR="00DC6EF3" w:rsidRPr="00795EB0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EBE820B" w14:textId="77777777" w:rsidR="00DC6EF3" w:rsidRPr="00795EB0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4505B" w:rsidRPr="00795EB0" w14:paraId="1EEE3520" w14:textId="77777777" w:rsidTr="00AF53B7">
        <w:trPr>
          <w:trHeight w:val="324"/>
        </w:trPr>
        <w:tc>
          <w:tcPr>
            <w:tcW w:w="4320" w:type="dxa"/>
            <w:shd w:val="clear" w:color="auto" w:fill="auto"/>
          </w:tcPr>
          <w:p w14:paraId="6AEDBA09" w14:textId="77777777" w:rsidR="0084505B" w:rsidRPr="00795EB0" w:rsidRDefault="0084505B" w:rsidP="0084505B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3D06E853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0B9823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0D84457" w14:textId="398F845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  <w:tc>
          <w:tcPr>
            <w:tcW w:w="270" w:type="dxa"/>
          </w:tcPr>
          <w:p w14:paraId="13C29E5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C413630" w14:textId="42CB5EE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C8AD5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19AE137C" w14:textId="1BDF0A4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  <w:tc>
          <w:tcPr>
            <w:tcW w:w="360" w:type="dxa"/>
            <w:vAlign w:val="bottom"/>
          </w:tcPr>
          <w:p w14:paraId="462E36B7" w14:textId="77777777" w:rsidR="0084505B" w:rsidRPr="00795EB0" w:rsidRDefault="0084505B" w:rsidP="0084505B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F5ECEF" w14:textId="07D7977C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  <w:tc>
          <w:tcPr>
            <w:tcW w:w="270" w:type="dxa"/>
          </w:tcPr>
          <w:p w14:paraId="768F809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A44ECC1" w14:textId="2EC2B76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13BA87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28BABCEA" w14:textId="169835B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</w:tr>
      <w:tr w:rsidR="0084505B" w:rsidRPr="00795EB0" w14:paraId="3E9FF699" w14:textId="77777777" w:rsidTr="00AF53B7">
        <w:trPr>
          <w:trHeight w:val="324"/>
        </w:trPr>
        <w:tc>
          <w:tcPr>
            <w:tcW w:w="4320" w:type="dxa"/>
            <w:shd w:val="clear" w:color="auto" w:fill="auto"/>
          </w:tcPr>
          <w:p w14:paraId="3378D77B" w14:textId="77777777" w:rsidR="0084505B" w:rsidRPr="00795EB0" w:rsidRDefault="0084505B" w:rsidP="0084505B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3DEF4EC5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0ADA12D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00D0B5F" w14:textId="569A906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32,001 </w:t>
            </w:r>
          </w:p>
        </w:tc>
        <w:tc>
          <w:tcPr>
            <w:tcW w:w="270" w:type="dxa"/>
          </w:tcPr>
          <w:p w14:paraId="4F7A150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866FE3" w14:textId="7C23D76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7F1AF9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3AB58D" w14:textId="2E04828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32,001 </w:t>
            </w:r>
          </w:p>
        </w:tc>
        <w:tc>
          <w:tcPr>
            <w:tcW w:w="360" w:type="dxa"/>
            <w:vAlign w:val="bottom"/>
          </w:tcPr>
          <w:p w14:paraId="4F5395B3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A2C5B3" w14:textId="49E2722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32,002 </w:t>
            </w:r>
          </w:p>
        </w:tc>
        <w:tc>
          <w:tcPr>
            <w:tcW w:w="270" w:type="dxa"/>
          </w:tcPr>
          <w:p w14:paraId="03873D6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764C0018" w14:textId="6EC4A97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CAC8AD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6256FFCB" w14:textId="68472B0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32,002 </w:t>
            </w:r>
          </w:p>
        </w:tc>
      </w:tr>
      <w:tr w:rsidR="0084505B" w:rsidRPr="00795EB0" w14:paraId="2FE50EA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9C41BFC" w14:textId="77777777" w:rsidR="0084505B" w:rsidRPr="00795EB0" w:rsidRDefault="0084505B" w:rsidP="0084505B">
            <w:pPr>
              <w:spacing w:line="240" w:lineRule="auto"/>
              <w:ind w:left="10"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ส่วนเกินมูลค่าหุ้น</w:t>
            </w:r>
          </w:p>
        </w:tc>
        <w:tc>
          <w:tcPr>
            <w:tcW w:w="270" w:type="dxa"/>
          </w:tcPr>
          <w:p w14:paraId="13724234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1628C73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CB2DD29" w14:textId="3261E4E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39,329 </w:t>
            </w:r>
          </w:p>
        </w:tc>
        <w:tc>
          <w:tcPr>
            <w:tcW w:w="270" w:type="dxa"/>
          </w:tcPr>
          <w:p w14:paraId="54DB4F6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7C80FBC6" w14:textId="20350A3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47DC5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EDC7708" w14:textId="05793F6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39,329 </w:t>
            </w:r>
          </w:p>
        </w:tc>
        <w:tc>
          <w:tcPr>
            <w:tcW w:w="360" w:type="dxa"/>
            <w:vAlign w:val="bottom"/>
          </w:tcPr>
          <w:p w14:paraId="3ACF32C4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9DB6045" w14:textId="50C0782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39,335  </w:t>
            </w:r>
          </w:p>
        </w:tc>
        <w:tc>
          <w:tcPr>
            <w:tcW w:w="270" w:type="dxa"/>
          </w:tcPr>
          <w:p w14:paraId="3009137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73C218E" w14:textId="09A6968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8E02B5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AEA7707" w14:textId="595E680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39,335  </w:t>
            </w:r>
          </w:p>
        </w:tc>
      </w:tr>
      <w:tr w:rsidR="0084505B" w:rsidRPr="00795EB0" w14:paraId="02411880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16FDE9C" w14:textId="77777777" w:rsidR="0084505B" w:rsidRPr="00795EB0" w:rsidRDefault="0084505B" w:rsidP="0084505B">
            <w:pPr>
              <w:spacing w:line="240" w:lineRule="auto"/>
              <w:ind w:left="144" w:right="-108" w:hanging="223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กำไรสะสม</w:t>
            </w:r>
          </w:p>
        </w:tc>
        <w:tc>
          <w:tcPr>
            <w:tcW w:w="270" w:type="dxa"/>
          </w:tcPr>
          <w:p w14:paraId="3BBBB427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AFB1FD3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F00B6EB" w14:textId="7543567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764A5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A0E8D8D" w14:textId="240880D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</w:tcPr>
          <w:p w14:paraId="0B59189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74102AF2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2B4C6F91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E60C5A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8B3F1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5FFD0EF" w14:textId="07C8238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21FF458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91B2AA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84505B" w:rsidRPr="00795EB0" w14:paraId="640A6B1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6559E53" w14:textId="77777777" w:rsidR="0084505B" w:rsidRPr="00795EB0" w:rsidRDefault="0084505B" w:rsidP="0084505B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6DA795FE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13218D3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9EF31B2" w14:textId="08412F1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95 </w:t>
            </w:r>
          </w:p>
        </w:tc>
        <w:tc>
          <w:tcPr>
            <w:tcW w:w="270" w:type="dxa"/>
          </w:tcPr>
          <w:p w14:paraId="3852216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1D7440E" w14:textId="672A469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5AA14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1EB0D79" w14:textId="75FAD8B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95 </w:t>
            </w:r>
          </w:p>
        </w:tc>
        <w:tc>
          <w:tcPr>
            <w:tcW w:w="360" w:type="dxa"/>
            <w:vAlign w:val="bottom"/>
          </w:tcPr>
          <w:p w14:paraId="3170903B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5A06E5" w14:textId="44DF378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181 </w:t>
            </w:r>
          </w:p>
        </w:tc>
        <w:tc>
          <w:tcPr>
            <w:tcW w:w="270" w:type="dxa"/>
          </w:tcPr>
          <w:p w14:paraId="06C75969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8BDB8EF" w14:textId="4E57BCA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16C6D9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7B5C9C6" w14:textId="3F09C10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181 </w:t>
            </w:r>
          </w:p>
        </w:tc>
      </w:tr>
      <w:tr w:rsidR="0084505B" w:rsidRPr="00795EB0" w14:paraId="39F1C7F8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EBA8FF1" w14:textId="77777777" w:rsidR="0084505B" w:rsidRPr="00795EB0" w:rsidRDefault="0084505B" w:rsidP="0084505B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ยังไม่ได้จัดสรร</w:t>
            </w:r>
            <w:r w:rsidRPr="00795EB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5630FACC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01253D4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A26BF30" w14:textId="3358586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10,262 </w:t>
            </w:r>
          </w:p>
        </w:tc>
        <w:tc>
          <w:tcPr>
            <w:tcW w:w="270" w:type="dxa"/>
          </w:tcPr>
          <w:p w14:paraId="4B815FBD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3D42C48E" w14:textId="5BE2AA9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B4ED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68C13A7" w14:textId="6E22D9D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10,262 </w:t>
            </w:r>
          </w:p>
        </w:tc>
        <w:tc>
          <w:tcPr>
            <w:tcW w:w="360" w:type="dxa"/>
            <w:vAlign w:val="center"/>
          </w:tcPr>
          <w:p w14:paraId="66DAB213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EE7CE2" w14:textId="74FB741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14,257 </w:t>
            </w:r>
          </w:p>
        </w:tc>
        <w:tc>
          <w:tcPr>
            <w:tcW w:w="270" w:type="dxa"/>
          </w:tcPr>
          <w:p w14:paraId="4E39DF3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1D35173A" w14:textId="16ED20F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8C8C22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8CDCB01" w14:textId="166AE06A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14,257 </w:t>
            </w:r>
          </w:p>
        </w:tc>
      </w:tr>
      <w:tr w:rsidR="0084505B" w:rsidRPr="00795EB0" w14:paraId="31D99F61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B91506F" w14:textId="77777777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สำรองการตีราคาที่ดินใหม่</w:t>
            </w:r>
          </w:p>
        </w:tc>
        <w:tc>
          <w:tcPr>
            <w:tcW w:w="270" w:type="dxa"/>
          </w:tcPr>
          <w:p w14:paraId="60C775E8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F033F56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AA1C253" w14:textId="14BEF80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7,306 </w:t>
            </w:r>
          </w:p>
        </w:tc>
        <w:tc>
          <w:tcPr>
            <w:tcW w:w="270" w:type="dxa"/>
          </w:tcPr>
          <w:p w14:paraId="4AA8BC3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648C665" w14:textId="21B6D18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EFF0A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FF0EA79" w14:textId="405A084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7,306 </w:t>
            </w:r>
          </w:p>
        </w:tc>
        <w:tc>
          <w:tcPr>
            <w:tcW w:w="360" w:type="dxa"/>
            <w:vAlign w:val="bottom"/>
          </w:tcPr>
          <w:p w14:paraId="186004B1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6A0C0E2" w14:textId="405E687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7,595 </w:t>
            </w:r>
          </w:p>
        </w:tc>
        <w:tc>
          <w:tcPr>
            <w:tcW w:w="270" w:type="dxa"/>
          </w:tcPr>
          <w:p w14:paraId="50147BF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3CE5633D" w14:textId="22169CD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71CFC3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E03C642" w14:textId="072D87C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7,595 </w:t>
            </w:r>
          </w:p>
        </w:tc>
      </w:tr>
      <w:tr w:rsidR="0084505B" w:rsidRPr="00795EB0" w14:paraId="2407DBC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4C41812" w14:textId="77777777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สำรองการป้องกันความเสี่ยง</w:t>
            </w:r>
          </w:p>
        </w:tc>
        <w:tc>
          <w:tcPr>
            <w:tcW w:w="270" w:type="dxa"/>
          </w:tcPr>
          <w:p w14:paraId="71DC171E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6FDD06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57F043A" w14:textId="52ACC24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 </w:t>
            </w:r>
          </w:p>
        </w:tc>
        <w:tc>
          <w:tcPr>
            <w:tcW w:w="270" w:type="dxa"/>
          </w:tcPr>
          <w:p w14:paraId="44D1DEC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25BD9CC" w14:textId="7D91C34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F43B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C95D72A" w14:textId="46FC8AB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 </w:t>
            </w:r>
          </w:p>
        </w:tc>
        <w:tc>
          <w:tcPr>
            <w:tcW w:w="360" w:type="dxa"/>
            <w:vAlign w:val="bottom"/>
          </w:tcPr>
          <w:p w14:paraId="5B6C409F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2F7EFD9" w14:textId="6CC03D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  <w:tc>
          <w:tcPr>
            <w:tcW w:w="270" w:type="dxa"/>
          </w:tcPr>
          <w:p w14:paraId="5CB93AB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490F3582" w14:textId="588AC5C8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78495B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46F7C7E" w14:textId="10DD0E1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</w:tr>
      <w:tr w:rsidR="0084505B" w:rsidRPr="00795EB0" w14:paraId="7D4CDFB3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C86E0EB" w14:textId="77777777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270" w:type="dxa"/>
          </w:tcPr>
          <w:p w14:paraId="3D6F74BB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7DE1035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D20BF23" w14:textId="61615FE5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  <w:tc>
          <w:tcPr>
            <w:tcW w:w="270" w:type="dxa"/>
          </w:tcPr>
          <w:p w14:paraId="0C515B3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8240021" w14:textId="5BFD1EF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5B49A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98E3DC8" w14:textId="39A1471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  <w:tc>
          <w:tcPr>
            <w:tcW w:w="360" w:type="dxa"/>
            <w:vAlign w:val="bottom"/>
          </w:tcPr>
          <w:p w14:paraId="50E4E038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77AB7E1" w14:textId="42C594F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  <w:tc>
          <w:tcPr>
            <w:tcW w:w="270" w:type="dxa"/>
          </w:tcPr>
          <w:p w14:paraId="39ED366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5C4C5359" w14:textId="5ED26AE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7265FEF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63B5587" w14:textId="11BA7A08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</w:tr>
      <w:tr w:rsidR="0084505B" w:rsidRPr="00795EB0" w14:paraId="75918999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6425DE29" w14:textId="5DBFDF21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hint="cs"/>
                <w:sz w:val="23"/>
                <w:szCs w:val="23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270" w:type="dxa"/>
          </w:tcPr>
          <w:p w14:paraId="1BC8C45B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219B66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4533E58" w14:textId="4DBFB30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8B88D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C0D844A" w14:textId="189A793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98B8BC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6F40ACB" w14:textId="4E430BD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3B4EE962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D5C340F" w14:textId="5B31FC38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  <w:tc>
          <w:tcPr>
            <w:tcW w:w="270" w:type="dxa"/>
          </w:tcPr>
          <w:p w14:paraId="35460D06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5B6E7665" w14:textId="495C640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7C0EB0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F04C89F" w14:textId="27A5DA1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</w:tr>
      <w:tr w:rsidR="0084505B" w:rsidRPr="00795EB0" w14:paraId="1A62148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92ED70F" w14:textId="77777777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64FD05D5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9D59CBC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EAC8C3" w14:textId="7B31B9A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(6,153)</w:t>
            </w:r>
          </w:p>
        </w:tc>
        <w:tc>
          <w:tcPr>
            <w:tcW w:w="270" w:type="dxa"/>
          </w:tcPr>
          <w:p w14:paraId="3424D35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C2C57" w14:textId="7928503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CDAB8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39E3B5" w14:textId="7A1E703C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(6,153)</w:t>
            </w:r>
          </w:p>
        </w:tc>
        <w:tc>
          <w:tcPr>
            <w:tcW w:w="360" w:type="dxa"/>
            <w:vAlign w:val="bottom"/>
          </w:tcPr>
          <w:p w14:paraId="7AE18126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248C4F" w14:textId="73A5AF98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(5,963)</w:t>
            </w:r>
          </w:p>
        </w:tc>
        <w:tc>
          <w:tcPr>
            <w:tcW w:w="270" w:type="dxa"/>
          </w:tcPr>
          <w:p w14:paraId="6D27962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2B74B41" w14:textId="787561C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CCEB961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1AAA3FD" w14:textId="2AE417B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(5,963)</w:t>
            </w:r>
          </w:p>
        </w:tc>
      </w:tr>
      <w:tr w:rsidR="0084505B" w:rsidRPr="00795EB0" w14:paraId="01EF2336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3FBA3CEF" w14:textId="661A7059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รวมส่วนของ</w:t>
            </w:r>
            <w:r w:rsidR="00C624F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ผู้ถือหุ้นของ</w:t>
            </w:r>
            <w:r w:rsidRPr="00795EB0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บริษัทใหญ่</w:t>
            </w:r>
          </w:p>
        </w:tc>
        <w:tc>
          <w:tcPr>
            <w:tcW w:w="270" w:type="dxa"/>
          </w:tcPr>
          <w:p w14:paraId="66C07803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C8E71B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6AC62" w14:textId="7BEE645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82,859 </w:t>
            </w:r>
          </w:p>
        </w:tc>
        <w:tc>
          <w:tcPr>
            <w:tcW w:w="270" w:type="dxa"/>
          </w:tcPr>
          <w:p w14:paraId="3620009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C2C599" w14:textId="040BB70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328EB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E58AE6" w14:textId="36F56E3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82,859 </w:t>
            </w:r>
          </w:p>
        </w:tc>
        <w:tc>
          <w:tcPr>
            <w:tcW w:w="360" w:type="dxa"/>
            <w:vAlign w:val="bottom"/>
          </w:tcPr>
          <w:p w14:paraId="7B0E76FD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F7B527" w14:textId="44B8B4E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87,476 </w:t>
            </w:r>
          </w:p>
        </w:tc>
        <w:tc>
          <w:tcPr>
            <w:tcW w:w="270" w:type="dxa"/>
          </w:tcPr>
          <w:p w14:paraId="5DED931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E302E1E" w14:textId="7C2B5DBA" w:rsidR="0084505B" w:rsidRPr="00795EB0" w:rsidRDefault="00196098" w:rsidP="00196098">
            <w:pPr>
              <w:pStyle w:val="acctfourfigures"/>
              <w:shd w:val="clear" w:color="auto" w:fill="FFFFFF"/>
              <w:tabs>
                <w:tab w:val="clear" w:pos="765"/>
                <w:tab w:val="decimal" w:pos="79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-</w:t>
            </w:r>
          </w:p>
        </w:tc>
        <w:tc>
          <w:tcPr>
            <w:tcW w:w="252" w:type="dxa"/>
          </w:tcPr>
          <w:p w14:paraId="19663C8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022C8B78" w14:textId="42B4EF0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87,476 </w:t>
            </w:r>
          </w:p>
        </w:tc>
      </w:tr>
      <w:tr w:rsidR="0084505B" w:rsidRPr="00795EB0" w14:paraId="13C55624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E266CF7" w14:textId="77777777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ส่วนของผู้ถือหุ้นของบริษัทอื่นในกลุ่มก่อนการจัดโครงสร้างธุรกิจ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</w:tcPr>
          <w:p w14:paraId="332F1FDC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E60ED8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D438BA" w14:textId="3CCEC96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76</w:t>
            </w:r>
            <w:r w:rsidR="00196098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591239E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103B64" w14:textId="2BEEBCE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182</w:t>
            </w:r>
          </w:p>
        </w:tc>
        <w:tc>
          <w:tcPr>
            <w:tcW w:w="270" w:type="dxa"/>
          </w:tcPr>
          <w:p w14:paraId="25C340C0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97BBEC" w14:textId="278134BC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94</w:t>
            </w:r>
            <w:r w:rsidR="00196098"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2E113316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E1B17A" w14:textId="7315B11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627108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8972655" w14:textId="22B8B09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182 </w:t>
            </w:r>
          </w:p>
        </w:tc>
        <w:tc>
          <w:tcPr>
            <w:tcW w:w="252" w:type="dxa"/>
          </w:tcPr>
          <w:p w14:paraId="59A67055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6130449E" w14:textId="5E8BCFC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182</w:t>
            </w:r>
          </w:p>
        </w:tc>
      </w:tr>
      <w:tr w:rsidR="0084505B" w:rsidRPr="00795EB0" w14:paraId="42B608D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4865668" w14:textId="77777777" w:rsidR="0084505B" w:rsidRPr="00795EB0" w:rsidRDefault="0084505B" w:rsidP="0084505B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95EB0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รวมส่วนผู้ถือหุ้น</w:t>
            </w:r>
          </w:p>
        </w:tc>
        <w:tc>
          <w:tcPr>
            <w:tcW w:w="270" w:type="dxa"/>
          </w:tcPr>
          <w:p w14:paraId="00AD9785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E9A8496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DD3BF9" w14:textId="666AA85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83,6</w:t>
            </w:r>
            <w:r w:rsidR="00196098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20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A527764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BB14CD" w14:textId="6B384140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182</w:t>
            </w:r>
          </w:p>
        </w:tc>
        <w:tc>
          <w:tcPr>
            <w:tcW w:w="270" w:type="dxa"/>
          </w:tcPr>
          <w:p w14:paraId="1C19D9FC" w14:textId="2425ED11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CC6666" w14:textId="3BA901C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83,802 </w:t>
            </w:r>
          </w:p>
        </w:tc>
        <w:tc>
          <w:tcPr>
            <w:tcW w:w="360" w:type="dxa"/>
            <w:vAlign w:val="bottom"/>
          </w:tcPr>
          <w:p w14:paraId="0A812655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A8451A" w14:textId="4ED7ED02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87,476 </w:t>
            </w:r>
          </w:p>
        </w:tc>
        <w:tc>
          <w:tcPr>
            <w:tcW w:w="270" w:type="dxa"/>
          </w:tcPr>
          <w:p w14:paraId="2D6FAF18" w14:textId="65A3730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09CEB7C" w14:textId="023674AF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182 </w:t>
            </w:r>
          </w:p>
        </w:tc>
        <w:tc>
          <w:tcPr>
            <w:tcW w:w="252" w:type="dxa"/>
          </w:tcPr>
          <w:p w14:paraId="0F02BDA1" w14:textId="4A81E16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77318B33" w14:textId="60C2802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87,658 </w:t>
            </w:r>
          </w:p>
        </w:tc>
      </w:tr>
      <w:tr w:rsidR="0084505B" w:rsidRPr="00795EB0" w14:paraId="5EAFF80B" w14:textId="77777777" w:rsidTr="00AF53B7">
        <w:trPr>
          <w:trHeight w:val="321"/>
        </w:trPr>
        <w:tc>
          <w:tcPr>
            <w:tcW w:w="4320" w:type="dxa"/>
            <w:shd w:val="clear" w:color="auto" w:fill="auto"/>
          </w:tcPr>
          <w:p w14:paraId="5C7D9D08" w14:textId="77777777" w:rsidR="0084505B" w:rsidRPr="00795EB0" w:rsidRDefault="0084505B" w:rsidP="0084505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59FE2AF3" w14:textId="77777777" w:rsidR="0084505B" w:rsidRPr="00795EB0" w:rsidRDefault="0084505B" w:rsidP="0084505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6C28D77" w14:textId="77777777" w:rsidR="0084505B" w:rsidRPr="00795EB0" w:rsidRDefault="0084505B" w:rsidP="0084505B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B9B1E5" w14:textId="21554F2B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162,137 </w:t>
            </w:r>
          </w:p>
        </w:tc>
        <w:tc>
          <w:tcPr>
            <w:tcW w:w="270" w:type="dxa"/>
          </w:tcPr>
          <w:p w14:paraId="1EEA89B7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1FE22" w14:textId="7FAC28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454</w:t>
            </w:r>
          </w:p>
        </w:tc>
        <w:tc>
          <w:tcPr>
            <w:tcW w:w="270" w:type="dxa"/>
          </w:tcPr>
          <w:p w14:paraId="156F313A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C02D7F" w14:textId="31C24113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162,591</w:t>
            </w:r>
          </w:p>
        </w:tc>
        <w:tc>
          <w:tcPr>
            <w:tcW w:w="360" w:type="dxa"/>
          </w:tcPr>
          <w:p w14:paraId="189E6084" w14:textId="77777777" w:rsidR="0084505B" w:rsidRPr="00795EB0" w:rsidRDefault="0084505B" w:rsidP="0084505B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E979B4" w14:textId="395F7516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172,437 </w:t>
            </w:r>
          </w:p>
        </w:tc>
        <w:tc>
          <w:tcPr>
            <w:tcW w:w="270" w:type="dxa"/>
          </w:tcPr>
          <w:p w14:paraId="2DEEA863" w14:textId="77777777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7BEA812" w14:textId="74834264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46</w:t>
            </w:r>
            <w:r w:rsidR="00594F3F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284286AB" w14:textId="73B1669D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351694" w14:textId="3C265509" w:rsidR="0084505B" w:rsidRPr="00795EB0" w:rsidRDefault="0084505B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172,89</w:t>
            </w:r>
            <w:r w:rsidR="00594F3F"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</w:t>
            </w:r>
            <w:r w:rsidRPr="00795EB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</w:t>
            </w:r>
          </w:p>
        </w:tc>
      </w:tr>
    </w:tbl>
    <w:p w14:paraId="619032FA" w14:textId="77777777" w:rsidR="004F062A" w:rsidRPr="00795EB0" w:rsidRDefault="004F062A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FBCABB" w14:textId="77777777" w:rsidR="001B2B1B" w:rsidRPr="00795EB0" w:rsidRDefault="001B2B1B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362218" w14:textId="77777777" w:rsidR="001B2B1B" w:rsidRPr="00795EB0" w:rsidRDefault="001B2B1B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5747F7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1150F5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22B394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FA4843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AAE09C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FF232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6343E2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A611A3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CEBAD7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47AF1A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1CED8F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230AB7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1550B9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C82E4F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08318E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9CF66A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FA67A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C8AE3B" w14:textId="77777777" w:rsidR="00AC344F" w:rsidRPr="00795EB0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  <w:sectPr w:rsidR="00AC344F" w:rsidRPr="00795EB0" w:rsidSect="00F444E1"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1152" w:right="691" w:bottom="1152" w:left="576" w:header="720" w:footer="720" w:gutter="0"/>
          <w:pgNumType w:start="19"/>
          <w:cols w:space="708"/>
          <w:titlePg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AE20AF" w:rsidRPr="00795EB0" w14:paraId="1723CDDE" w14:textId="77777777" w:rsidTr="003B0B83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739DD343" w14:textId="36C7E612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08BEB49E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20AF" w:rsidRPr="00795EB0" w14:paraId="33416373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539D8787" w14:textId="6A307A0C" w:rsidR="00AE20AF" w:rsidRPr="00795EB0" w:rsidRDefault="00263C61" w:rsidP="00D051DB">
            <w:pPr>
              <w:tabs>
                <w:tab w:val="clear" w:pos="227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F062A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F062A"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A27EC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26820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6523A0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C14AC50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231DDB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E3D1527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86154A7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48F9828E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7124D0A" w14:textId="77777777" w:rsidR="00AE20AF" w:rsidRPr="00795EB0" w:rsidRDefault="00AE20A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04224F1B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AE20AF" w:rsidRPr="00795EB0" w14:paraId="72FA481A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6E9105CC" w14:textId="77777777" w:rsidR="00AE20AF" w:rsidRPr="00795EB0" w:rsidRDefault="00AE20AF" w:rsidP="00D051DB">
            <w:pPr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846D7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08E276F5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E20AF" w:rsidRPr="00795EB0" w14:paraId="03A164F3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6AD0902" w14:textId="77777777" w:rsidR="00AE20AF" w:rsidRPr="00795EB0" w:rsidRDefault="00AE20A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373F3312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E970CDD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3D52D29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3432648C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4822DC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66DF6C9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379BA" w:rsidRPr="00795EB0" w14:paraId="1280C6C7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1AA6F47" w14:textId="77777777" w:rsidR="00C379BA" w:rsidRPr="00795EB0" w:rsidRDefault="00C379BA" w:rsidP="00C379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627BEF0D" w14:textId="77777777" w:rsidR="00C379BA" w:rsidRPr="00795EB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8EB404" w14:textId="001DCFAC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2,269 </w:t>
            </w:r>
          </w:p>
        </w:tc>
        <w:tc>
          <w:tcPr>
            <w:tcW w:w="284" w:type="dxa"/>
            <w:vAlign w:val="bottom"/>
          </w:tcPr>
          <w:p w14:paraId="489CE5AE" w14:textId="77777777" w:rsidR="00C379BA" w:rsidRPr="00795EB0" w:rsidRDefault="00C379BA" w:rsidP="00C379B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6241116" w14:textId="23684655" w:rsidR="00C379BA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B060C4" w14:textId="77777777" w:rsidR="00C379BA" w:rsidRPr="00795EB0" w:rsidRDefault="00C379BA" w:rsidP="00C379B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97D2EFF" w14:textId="17906E9D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2,269 </w:t>
            </w:r>
          </w:p>
        </w:tc>
      </w:tr>
      <w:tr w:rsidR="00C379BA" w:rsidRPr="00795EB0" w14:paraId="28C26CB7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1568779" w14:textId="77777777" w:rsidR="00C379BA" w:rsidRPr="00795EB0" w:rsidRDefault="00C379BA" w:rsidP="00C379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1F981C3A" w14:textId="77777777" w:rsidR="00C379BA" w:rsidRPr="00795EB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7FACDF" w14:textId="208A8263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917 </w:t>
            </w:r>
          </w:p>
        </w:tc>
        <w:tc>
          <w:tcPr>
            <w:tcW w:w="284" w:type="dxa"/>
            <w:vAlign w:val="bottom"/>
          </w:tcPr>
          <w:p w14:paraId="2217ABA6" w14:textId="77777777" w:rsidR="00C379BA" w:rsidRPr="00795EB0" w:rsidRDefault="00C379BA" w:rsidP="00C379B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120C178" w14:textId="5AC38E77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60AADAFB" w14:textId="77777777" w:rsidR="00C379BA" w:rsidRPr="00795EB0" w:rsidRDefault="00C379BA" w:rsidP="00C379B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59FA67B" w14:textId="1CB7255D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918 </w:t>
            </w:r>
          </w:p>
        </w:tc>
      </w:tr>
      <w:tr w:rsidR="0084505B" w:rsidRPr="00795EB0" w14:paraId="33859BA9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5D16C84" w14:textId="77777777" w:rsidR="0084505B" w:rsidRPr="00795EB0" w:rsidRDefault="0084505B" w:rsidP="008450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0E3CDB19" w14:textId="77777777" w:rsidR="0084505B" w:rsidRPr="00795EB0" w:rsidRDefault="0084505B" w:rsidP="0084505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AE0B13" w14:textId="46778FFA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30 </w:t>
            </w:r>
          </w:p>
        </w:tc>
        <w:tc>
          <w:tcPr>
            <w:tcW w:w="284" w:type="dxa"/>
            <w:vAlign w:val="bottom"/>
          </w:tcPr>
          <w:p w14:paraId="62EBAC32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639E145" w14:textId="4C2BD9B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583C524" w14:textId="77777777" w:rsidR="0084505B" w:rsidRPr="00795EB0" w:rsidRDefault="0084505B" w:rsidP="0084505B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B2EF54E" w14:textId="65EF536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30 </w:t>
            </w:r>
          </w:p>
        </w:tc>
      </w:tr>
      <w:tr w:rsidR="0084505B" w:rsidRPr="00795EB0" w14:paraId="1BEE7D8B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38F0928F" w14:textId="3380574E" w:rsidR="0084505B" w:rsidRPr="00795EB0" w:rsidRDefault="0084505B" w:rsidP="008450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  <w:vAlign w:val="center"/>
          </w:tcPr>
          <w:p w14:paraId="00334AD3" w14:textId="77777777" w:rsidR="0084505B" w:rsidRPr="00795EB0" w:rsidRDefault="0084505B" w:rsidP="0084505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CA3015" w14:textId="296085F1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84" w:type="dxa"/>
            <w:vAlign w:val="bottom"/>
          </w:tcPr>
          <w:p w14:paraId="49A36EA5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DD89014" w14:textId="494C1181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C0478" w14:textId="77777777" w:rsidR="0084505B" w:rsidRPr="00795EB0" w:rsidRDefault="0084505B" w:rsidP="0084505B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5E421BA" w14:textId="3A3B597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</w:tr>
      <w:tr w:rsidR="00C379BA" w:rsidRPr="00795EB0" w14:paraId="7FFCA1D1" w14:textId="77777777" w:rsidTr="00AC344F">
        <w:trPr>
          <w:trHeight w:val="60"/>
        </w:trPr>
        <w:tc>
          <w:tcPr>
            <w:tcW w:w="4680" w:type="dxa"/>
            <w:shd w:val="clear" w:color="auto" w:fill="auto"/>
          </w:tcPr>
          <w:p w14:paraId="5388BA3D" w14:textId="77777777" w:rsidR="00C379BA" w:rsidRPr="00795EB0" w:rsidRDefault="00C379BA" w:rsidP="00C379B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3F5D94A5" w14:textId="77777777" w:rsidR="00C379BA" w:rsidRPr="00795EB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1C59A8" w14:textId="1B1A2FF4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9 </w:t>
            </w:r>
          </w:p>
        </w:tc>
        <w:tc>
          <w:tcPr>
            <w:tcW w:w="284" w:type="dxa"/>
            <w:vAlign w:val="bottom"/>
          </w:tcPr>
          <w:p w14:paraId="4EA84218" w14:textId="77777777" w:rsidR="00C379BA" w:rsidRPr="00795EB0" w:rsidRDefault="00C379BA" w:rsidP="00C379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7FC782C" w14:textId="7956AB4F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1B9B0794" w14:textId="77777777" w:rsidR="00C379BA" w:rsidRPr="00795EB0" w:rsidRDefault="00C379BA" w:rsidP="00C379BA">
            <w:pPr>
              <w:tabs>
                <w:tab w:val="decimal" w:pos="648"/>
                <w:tab w:val="decimal" w:pos="974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57E7935" w14:textId="77F6FFAA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10 </w:t>
            </w:r>
          </w:p>
        </w:tc>
      </w:tr>
      <w:tr w:rsidR="00C379BA" w:rsidRPr="00795EB0" w14:paraId="61FAAD81" w14:textId="77777777" w:rsidTr="00AC344F">
        <w:trPr>
          <w:trHeight w:val="60"/>
        </w:trPr>
        <w:tc>
          <w:tcPr>
            <w:tcW w:w="4680" w:type="dxa"/>
            <w:shd w:val="clear" w:color="auto" w:fill="auto"/>
          </w:tcPr>
          <w:p w14:paraId="19D8DEA4" w14:textId="77777777" w:rsidR="00C379BA" w:rsidRPr="00795EB0" w:rsidRDefault="00C379BA" w:rsidP="00C379BA">
            <w:pPr>
              <w:tabs>
                <w:tab w:val="left" w:pos="342"/>
              </w:tabs>
              <w:spacing w:line="240" w:lineRule="auto"/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2FE1FC0A" w14:textId="77777777" w:rsidR="00C379BA" w:rsidRPr="00795EB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8EE9E5" w14:textId="4AD6D8F6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1,294 </w:t>
            </w:r>
          </w:p>
        </w:tc>
        <w:tc>
          <w:tcPr>
            <w:tcW w:w="284" w:type="dxa"/>
            <w:vAlign w:val="bottom"/>
          </w:tcPr>
          <w:p w14:paraId="04AFBD01" w14:textId="77777777" w:rsidR="00C379BA" w:rsidRPr="00795EB0" w:rsidRDefault="00C379BA" w:rsidP="00C379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4F2756D" w14:textId="3EC79975" w:rsidR="00C379BA" w:rsidRPr="00795EB0" w:rsidRDefault="00196098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8FBAED" w14:textId="77777777" w:rsidR="00C379BA" w:rsidRPr="00795EB0" w:rsidRDefault="00C379BA" w:rsidP="00C379B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02F841" w14:textId="39C3B001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1,294 </w:t>
            </w:r>
          </w:p>
        </w:tc>
      </w:tr>
      <w:tr w:rsidR="00C379BA" w:rsidRPr="00795EB0" w14:paraId="22A1A5A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8DF0A2C" w14:textId="77777777" w:rsidR="00C379BA" w:rsidRPr="00795EB0" w:rsidRDefault="00C379BA" w:rsidP="00C379B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4F9631CB" w14:textId="77777777" w:rsidR="00C379BA" w:rsidRPr="00795EB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2398" w14:textId="71640C2F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4,520 </w:t>
            </w:r>
          </w:p>
        </w:tc>
        <w:tc>
          <w:tcPr>
            <w:tcW w:w="284" w:type="dxa"/>
            <w:vAlign w:val="bottom"/>
          </w:tcPr>
          <w:p w14:paraId="56BF58CE" w14:textId="77777777" w:rsidR="00C379BA" w:rsidRPr="00795EB0" w:rsidRDefault="00C379BA" w:rsidP="00C379BA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C7D5" w14:textId="3FA22C33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  <w:vAlign w:val="bottom"/>
          </w:tcPr>
          <w:p w14:paraId="0304E690" w14:textId="77777777" w:rsidR="00C379BA" w:rsidRPr="00795EB0" w:rsidRDefault="00C379BA" w:rsidP="00C379BA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DCDEB" w14:textId="7E7EF76F" w:rsidR="00C379BA" w:rsidRPr="00795EB0" w:rsidRDefault="00C379BA" w:rsidP="00C3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4,522 </w:t>
            </w:r>
          </w:p>
        </w:tc>
      </w:tr>
      <w:tr w:rsidR="00AE20AF" w:rsidRPr="00795EB0" w14:paraId="71A329DB" w14:textId="77777777" w:rsidTr="00AC344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E5C32F6" w14:textId="77777777" w:rsidR="00AE20AF" w:rsidRPr="00795EB0" w:rsidRDefault="00AE20AF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221BCB8E" w14:textId="77777777" w:rsidR="00AE20AF" w:rsidRPr="00795EB0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F5CC54E" w14:textId="77777777" w:rsidR="00AE20AF" w:rsidRPr="00795EB0" w:rsidRDefault="00AE20AF" w:rsidP="005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 w:firstLine="2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4509F616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2A327F0A" w14:textId="77777777" w:rsidR="00AE20AF" w:rsidRPr="00795EB0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E405C53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3622D71C" w14:textId="77777777" w:rsidR="00AE20AF" w:rsidRPr="00795EB0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795EB0" w14:paraId="1965F1A2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B89AADA" w14:textId="77777777" w:rsidR="00AE20AF" w:rsidRPr="00795EB0" w:rsidRDefault="00AE20A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0B6C1D14" w14:textId="77777777" w:rsidR="00AE20AF" w:rsidRPr="00795EB0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A43E5D" w14:textId="77777777" w:rsidR="00AE20AF" w:rsidRPr="00795EB0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0F9552C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68453539" w14:textId="77777777" w:rsidR="00AE20AF" w:rsidRPr="00795EB0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17CD68" w14:textId="77777777" w:rsidR="00AE20AF" w:rsidRPr="00795EB0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62FF8BB" w14:textId="77777777" w:rsidR="00AE20AF" w:rsidRPr="00795EB0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655" w:rsidRPr="00795EB0" w14:paraId="12A27702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6F38334" w14:textId="77777777" w:rsidR="00F35655" w:rsidRPr="00795EB0" w:rsidRDefault="00F35655" w:rsidP="00F35655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76FD5A4C" w14:textId="77777777" w:rsidR="00F35655" w:rsidRPr="00795EB0" w:rsidRDefault="00F35655" w:rsidP="00F35655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7E11EA" w14:textId="258F5CA2" w:rsidR="00F35655" w:rsidRPr="00795EB0" w:rsidRDefault="00F35655" w:rsidP="00F3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1,20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F822509" w14:textId="77777777" w:rsidR="00F35655" w:rsidRPr="00795EB0" w:rsidRDefault="00F35655" w:rsidP="00F356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ED39AD2" w14:textId="3842B5C5" w:rsidR="00F35655" w:rsidRPr="00795EB0" w:rsidRDefault="00196098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E727E2" w14:textId="77777777" w:rsidR="00F35655" w:rsidRPr="00795EB0" w:rsidRDefault="00F35655" w:rsidP="00F356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CF1C86A" w14:textId="7B073648" w:rsidR="00F35655" w:rsidRPr="00795EB0" w:rsidRDefault="00F35655" w:rsidP="00F3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1,209 </w:t>
            </w:r>
          </w:p>
        </w:tc>
      </w:tr>
      <w:tr w:rsidR="0084505B" w:rsidRPr="00795EB0" w14:paraId="17F001D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DBC3BCC" w14:textId="77777777" w:rsidR="0084505B" w:rsidRPr="00795EB0" w:rsidRDefault="0084505B" w:rsidP="008450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394F0A87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53BBFB" w14:textId="3AD584D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42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1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F5F44FB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4E61EE2" w14:textId="2287216E" w:rsidR="0084505B" w:rsidRPr="00795EB0" w:rsidRDefault="00196098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B3BABCE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B3AC04B" w14:textId="0A238D3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422 </w:t>
            </w:r>
          </w:p>
        </w:tc>
      </w:tr>
      <w:tr w:rsidR="0084505B" w:rsidRPr="00795EB0" w14:paraId="3668715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D848EF7" w14:textId="77777777" w:rsidR="0084505B" w:rsidRPr="00795EB0" w:rsidRDefault="0084505B" w:rsidP="008450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116D9A76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CB56BE" w14:textId="10EE44F0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23 </w:t>
            </w:r>
          </w:p>
        </w:tc>
        <w:tc>
          <w:tcPr>
            <w:tcW w:w="284" w:type="dxa"/>
            <w:vAlign w:val="bottom"/>
          </w:tcPr>
          <w:p w14:paraId="77CB8180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533FA78" w14:textId="386FFF18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1CA7E2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4615E38" w14:textId="27A1AB8A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23 </w:t>
            </w:r>
          </w:p>
        </w:tc>
      </w:tr>
      <w:tr w:rsidR="0084505B" w:rsidRPr="00795EB0" w14:paraId="02BABAA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5FD219FC" w14:textId="77777777" w:rsidR="0084505B" w:rsidRPr="00795EB0" w:rsidRDefault="0084505B" w:rsidP="008450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1A3BB589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B00C34" w14:textId="003E9452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179 </w:t>
            </w:r>
          </w:p>
        </w:tc>
        <w:tc>
          <w:tcPr>
            <w:tcW w:w="284" w:type="dxa"/>
            <w:vAlign w:val="bottom"/>
          </w:tcPr>
          <w:p w14:paraId="1FD11304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2D33820" w14:textId="3B9A1C2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1CFBE3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F8329F" w14:textId="76957C9A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179 </w:t>
            </w:r>
          </w:p>
        </w:tc>
      </w:tr>
      <w:tr w:rsidR="0084505B" w:rsidRPr="00795EB0" w14:paraId="7C900A97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50987289" w14:textId="77777777" w:rsidR="0084505B" w:rsidRPr="00795EB0" w:rsidRDefault="0084505B" w:rsidP="008450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36EDD00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20EA58" w14:textId="5FDA125C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901 </w:t>
            </w:r>
          </w:p>
        </w:tc>
        <w:tc>
          <w:tcPr>
            <w:tcW w:w="284" w:type="dxa"/>
            <w:vAlign w:val="bottom"/>
          </w:tcPr>
          <w:p w14:paraId="3CCB054A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396C11F" w14:textId="2236D53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7BA8EA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80BED00" w14:textId="19949CB3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901 </w:t>
            </w:r>
          </w:p>
        </w:tc>
      </w:tr>
      <w:tr w:rsidR="00F35655" w:rsidRPr="00795EB0" w14:paraId="555433B4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3CF32AC8" w14:textId="77777777" w:rsidR="00F35655" w:rsidRPr="00795EB0" w:rsidRDefault="00F35655" w:rsidP="00F35655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57BD1219" w14:textId="77777777" w:rsidR="00F35655" w:rsidRPr="00795EB0" w:rsidRDefault="00F35655" w:rsidP="00F35655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C21F3" w14:textId="754C50EC" w:rsidR="00F35655" w:rsidRPr="00795EB0" w:rsidRDefault="00F35655" w:rsidP="00F3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2,733 </w:t>
            </w:r>
          </w:p>
        </w:tc>
        <w:tc>
          <w:tcPr>
            <w:tcW w:w="284" w:type="dxa"/>
            <w:vAlign w:val="bottom"/>
          </w:tcPr>
          <w:p w14:paraId="4E5F2B16" w14:textId="77777777" w:rsidR="00F35655" w:rsidRPr="00795EB0" w:rsidRDefault="00F35655" w:rsidP="00F356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4D398" w14:textId="0BC95C08" w:rsidR="00F35655" w:rsidRPr="00795EB0" w:rsidRDefault="00F35655" w:rsidP="00F3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38363793" w14:textId="77777777" w:rsidR="00F35655" w:rsidRPr="00795EB0" w:rsidRDefault="00F35655" w:rsidP="00F356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D593" w14:textId="46DC60C5" w:rsidR="00F35655" w:rsidRPr="00795EB0" w:rsidRDefault="00F35655" w:rsidP="00F3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2,734 </w:t>
            </w:r>
          </w:p>
        </w:tc>
      </w:tr>
      <w:tr w:rsidR="00AE20AF" w:rsidRPr="00795EB0" w14:paraId="431498A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A506F4A" w14:textId="77777777" w:rsidR="00AE20AF" w:rsidRPr="00795EB0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center"/>
          </w:tcPr>
          <w:p w14:paraId="1ACA16C4" w14:textId="77777777" w:rsidR="00AE20AF" w:rsidRPr="00795EB0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D82F79" w14:textId="77777777" w:rsidR="00AE20AF" w:rsidRPr="00795EB0" w:rsidRDefault="00AE20AF" w:rsidP="0030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1A21FBA" w14:textId="77777777" w:rsidR="00AE20AF" w:rsidRPr="00795EB0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3A81C8E" w14:textId="77777777" w:rsidR="00AE20AF" w:rsidRPr="00795EB0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35C4257" w14:textId="77777777" w:rsidR="00AE20AF" w:rsidRPr="00795EB0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569B36A" w14:textId="77777777" w:rsidR="00AE20AF" w:rsidRPr="00795EB0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2C1" w:rsidRPr="00795EB0" w14:paraId="15060ECA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083088B9" w14:textId="77777777" w:rsidR="00D142C1" w:rsidRPr="00795EB0" w:rsidRDefault="00D142C1" w:rsidP="00D142C1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48F9DD13" w14:textId="77777777" w:rsidR="00D142C1" w:rsidRPr="00795EB0" w:rsidRDefault="00D142C1" w:rsidP="00D142C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A300C3" w14:textId="0A542BC1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1,787 </w:t>
            </w:r>
          </w:p>
        </w:tc>
        <w:tc>
          <w:tcPr>
            <w:tcW w:w="284" w:type="dxa"/>
            <w:vAlign w:val="bottom"/>
          </w:tcPr>
          <w:p w14:paraId="6C611107" w14:textId="77777777" w:rsidR="00D142C1" w:rsidRPr="00795EB0" w:rsidRDefault="00D142C1" w:rsidP="00D142C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2D731BA" w14:textId="5A1F3D50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749B93E5" w14:textId="77777777" w:rsidR="00D142C1" w:rsidRPr="00795EB0" w:rsidRDefault="00D142C1" w:rsidP="00D142C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F85A48A" w14:textId="7B801AB9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1,788 </w:t>
            </w:r>
          </w:p>
        </w:tc>
      </w:tr>
      <w:tr w:rsidR="00D142C1" w:rsidRPr="00795EB0" w14:paraId="727BC7CE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47207E4" w14:textId="77777777" w:rsidR="00D142C1" w:rsidRPr="00795EB0" w:rsidRDefault="00D142C1" w:rsidP="00D142C1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45A58B9F" w14:textId="77777777" w:rsidR="00D142C1" w:rsidRPr="00795EB0" w:rsidRDefault="00D142C1" w:rsidP="00D142C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EA2BC6" w14:textId="7C8E244A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(398)</w:t>
            </w:r>
          </w:p>
        </w:tc>
        <w:tc>
          <w:tcPr>
            <w:tcW w:w="284" w:type="dxa"/>
            <w:vAlign w:val="bottom"/>
          </w:tcPr>
          <w:p w14:paraId="049E430B" w14:textId="77777777" w:rsidR="00D142C1" w:rsidRPr="00795EB0" w:rsidRDefault="00D142C1" w:rsidP="00D142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67EB711" w14:textId="7B553C5F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D3BD4" w:rsidRPr="00795EB0">
              <w:rPr>
                <w:rFonts w:ascii="Angsana New" w:hAnsi="Angsana New"/>
                <w:sz w:val="30"/>
                <w:szCs w:val="30"/>
              </w:rPr>
              <w:t>1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641D841" w14:textId="77777777" w:rsidR="00D142C1" w:rsidRPr="00795EB0" w:rsidRDefault="00D142C1" w:rsidP="00D142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711D742" w14:textId="21A8AFEE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D3BD4" w:rsidRPr="00795EB0">
              <w:rPr>
                <w:rFonts w:ascii="Angsana New" w:hAnsi="Angsana New"/>
                <w:sz w:val="30"/>
                <w:szCs w:val="30"/>
              </w:rPr>
              <w:t>399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42C1" w:rsidRPr="00795EB0" w14:paraId="7D3C73E9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1AD18F5" w14:textId="77777777" w:rsidR="00D142C1" w:rsidRPr="00795EB0" w:rsidRDefault="00D142C1" w:rsidP="00D142C1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38A330DE" w14:textId="77777777" w:rsidR="00D142C1" w:rsidRPr="00795EB0" w:rsidRDefault="00D142C1" w:rsidP="00D142C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968186" w14:textId="511A3955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1,389 </w:t>
            </w:r>
          </w:p>
        </w:tc>
        <w:tc>
          <w:tcPr>
            <w:tcW w:w="284" w:type="dxa"/>
            <w:vAlign w:val="bottom"/>
          </w:tcPr>
          <w:p w14:paraId="13F3D975" w14:textId="77777777" w:rsidR="00D142C1" w:rsidRPr="00795EB0" w:rsidRDefault="00D142C1" w:rsidP="00D142C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0CEA26F0" w14:textId="31DBB15C" w:rsidR="00D142C1" w:rsidRPr="00795EB0" w:rsidRDefault="004D3BD4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478F7" w14:textId="77777777" w:rsidR="00D142C1" w:rsidRPr="00795EB0" w:rsidRDefault="00D142C1" w:rsidP="00D142C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10162EA" w14:textId="58BC1CA9" w:rsidR="00D142C1" w:rsidRPr="00795EB0" w:rsidRDefault="00D142C1" w:rsidP="00D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1,38</w:t>
            </w:r>
            <w:r w:rsidR="004D3BD4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795EB0" w14:paraId="359F8A97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337A7BC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592A94F6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A18E03" w14:textId="6FC16E78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(273)</w:t>
            </w:r>
          </w:p>
        </w:tc>
        <w:tc>
          <w:tcPr>
            <w:tcW w:w="284" w:type="dxa"/>
            <w:vAlign w:val="bottom"/>
          </w:tcPr>
          <w:p w14:paraId="3DD1F177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A293D0B" w14:textId="25D340C0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17AE87" w14:textId="77777777" w:rsidR="0084505B" w:rsidRPr="00795EB0" w:rsidRDefault="0084505B" w:rsidP="00845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F6196" w14:textId="2DDDCF9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(273)</w:t>
            </w:r>
          </w:p>
        </w:tc>
      </w:tr>
      <w:tr w:rsidR="0084505B" w:rsidRPr="00795EB0" w14:paraId="0AE91915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4948731" w14:textId="133F3568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795EB0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1132F75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04803" w14:textId="3172BB10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1,116 </w:t>
            </w:r>
          </w:p>
        </w:tc>
        <w:tc>
          <w:tcPr>
            <w:tcW w:w="284" w:type="dxa"/>
            <w:vAlign w:val="bottom"/>
          </w:tcPr>
          <w:p w14:paraId="13A770E3" w14:textId="77777777" w:rsidR="0084505B" w:rsidRPr="00795EB0" w:rsidRDefault="0084505B" w:rsidP="0084505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2671E" w14:textId="59199F86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65ABBA6" w14:textId="77777777" w:rsidR="0084505B" w:rsidRPr="00795EB0" w:rsidRDefault="0084505B" w:rsidP="0084505B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D894C" w14:textId="16DCF7FC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1,116 </w:t>
            </w:r>
          </w:p>
        </w:tc>
      </w:tr>
      <w:tr w:rsidR="0084505B" w:rsidRPr="00795EB0" w14:paraId="69386DB1" w14:textId="77777777" w:rsidTr="00FE7E1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B73E065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17744B26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373BD14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29A505" w14:textId="77777777" w:rsidR="0084505B" w:rsidRPr="00795EB0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5AAC9B37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CB6420" w14:textId="77777777" w:rsidR="0084505B" w:rsidRPr="00795EB0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57CCDC9E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5B7816C0" w14:textId="77777777" w:rsidTr="00FE7E1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5243F52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0A9E21FB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F8A50F4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8509861" w14:textId="77777777" w:rsidR="0084505B" w:rsidRPr="00795EB0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36F27EE8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FB5091" w14:textId="77777777" w:rsidR="0084505B" w:rsidRPr="00795EB0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374E8CB0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23E221DF" w14:textId="77777777" w:rsidTr="00FE7E1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134BDF4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1F680CE3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5C332BC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C7E4111" w14:textId="77777777" w:rsidR="0084505B" w:rsidRPr="00795EB0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7293233B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BB8A85" w14:textId="77777777" w:rsidR="0084505B" w:rsidRPr="00795EB0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62BDBBFF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3162F77D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34D50667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6B6374DB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86F4C9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169AD59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1E2BD925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336218F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1EB21882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41C2CE57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3CBD3C18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42B73BB6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7A8A8A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A21864F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132A44B1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12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99F26C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47F5F4F2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551424B5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972C50E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72FEA80A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816E70" w14:textId="44C518DF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38 </w:t>
            </w:r>
          </w:p>
        </w:tc>
        <w:tc>
          <w:tcPr>
            <w:tcW w:w="284" w:type="dxa"/>
            <w:vAlign w:val="bottom"/>
          </w:tcPr>
          <w:p w14:paraId="36767A42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A3CF8F6" w14:textId="66C0502B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27DE0C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647E1C64" w14:textId="40C8BD2C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38 </w:t>
            </w:r>
          </w:p>
        </w:tc>
      </w:tr>
      <w:tr w:rsidR="0084505B" w:rsidRPr="00795EB0" w14:paraId="06A0743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00D121AE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205AF3B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204BEA" w14:textId="3301ABA2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84" w:type="dxa"/>
            <w:vAlign w:val="bottom"/>
          </w:tcPr>
          <w:p w14:paraId="750D4185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89792A4" w14:textId="4E5A9F6D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E152DB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43454A8" w14:textId="24C3827B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(8)</w:t>
            </w:r>
          </w:p>
        </w:tc>
      </w:tr>
      <w:tr w:rsidR="0084505B" w:rsidRPr="00795EB0" w14:paraId="29D252C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549845BD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0B84DFB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A2E29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948CB8" w14:textId="4961C61D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</w:p>
        </w:tc>
        <w:tc>
          <w:tcPr>
            <w:tcW w:w="284" w:type="dxa"/>
            <w:vAlign w:val="bottom"/>
          </w:tcPr>
          <w:p w14:paraId="02E75679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AF423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ED1B72" w14:textId="5ACABB5D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42ED29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B1039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911B55" w14:textId="70825A31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</w:p>
        </w:tc>
      </w:tr>
      <w:tr w:rsidR="0084505B" w:rsidRPr="00795EB0" w14:paraId="655C2E1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787907D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6BEE686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9E77B9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</w:pPr>
          </w:p>
        </w:tc>
        <w:tc>
          <w:tcPr>
            <w:tcW w:w="284" w:type="dxa"/>
            <w:vAlign w:val="bottom"/>
          </w:tcPr>
          <w:p w14:paraId="5E63D443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6D3094C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</w:pPr>
          </w:p>
        </w:tc>
        <w:tc>
          <w:tcPr>
            <w:tcW w:w="236" w:type="dxa"/>
            <w:vAlign w:val="bottom"/>
          </w:tcPr>
          <w:p w14:paraId="59188538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BBA2AB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</w:pPr>
          </w:p>
        </w:tc>
      </w:tr>
      <w:tr w:rsidR="0084505B" w:rsidRPr="00795EB0" w14:paraId="23727A79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612C52C" w14:textId="16B32DA0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9231FBE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85B867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</w:pPr>
          </w:p>
        </w:tc>
        <w:tc>
          <w:tcPr>
            <w:tcW w:w="284" w:type="dxa"/>
            <w:vAlign w:val="bottom"/>
          </w:tcPr>
          <w:p w14:paraId="4C003556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3F0B0FFD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</w:pPr>
          </w:p>
        </w:tc>
        <w:tc>
          <w:tcPr>
            <w:tcW w:w="236" w:type="dxa"/>
            <w:vAlign w:val="bottom"/>
          </w:tcPr>
          <w:p w14:paraId="26713E65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6173683B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</w:pPr>
          </w:p>
        </w:tc>
      </w:tr>
      <w:tr w:rsidR="0084505B" w:rsidRPr="00795EB0" w14:paraId="7A67ECEE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ED75EBE" w14:textId="14BD240D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270" w:type="dxa"/>
            <w:vAlign w:val="center"/>
          </w:tcPr>
          <w:p w14:paraId="175A7C50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AEBD57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55FC203" w14:textId="0FE40C0B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64 </w:t>
            </w:r>
          </w:p>
        </w:tc>
        <w:tc>
          <w:tcPr>
            <w:tcW w:w="284" w:type="dxa"/>
            <w:vAlign w:val="bottom"/>
          </w:tcPr>
          <w:p w14:paraId="45A2A25D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0B3BA93F" w14:textId="7610695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D8991A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4F927B3A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2762B4D" w14:textId="12653442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64 </w:t>
            </w:r>
          </w:p>
        </w:tc>
      </w:tr>
      <w:tr w:rsidR="0084505B" w:rsidRPr="00795EB0" w14:paraId="307EBD8B" w14:textId="77777777" w:rsidTr="00196098">
        <w:trPr>
          <w:trHeight w:val="20"/>
        </w:trPr>
        <w:tc>
          <w:tcPr>
            <w:tcW w:w="4680" w:type="dxa"/>
            <w:shd w:val="clear" w:color="auto" w:fill="auto"/>
          </w:tcPr>
          <w:p w14:paraId="7EAB30A8" w14:textId="2EAFFDD8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0876899B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B7995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689BA6D" w14:textId="19C45AE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="007202A9">
              <w:rPr>
                <w:rFonts w:ascii="Angsana New" w:hAnsi="Angsana New"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2CC1CD80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1F5828A" w14:textId="1E0D5AE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9DB635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9B4E149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763F36F" w14:textId="00474636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="007202A9">
              <w:rPr>
                <w:rFonts w:ascii="Angsana New" w:hAnsi="Angsana New"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505B" w:rsidRPr="00795EB0" w14:paraId="0959B005" w14:textId="77777777" w:rsidTr="00196098">
        <w:trPr>
          <w:trHeight w:val="20"/>
        </w:trPr>
        <w:tc>
          <w:tcPr>
            <w:tcW w:w="4680" w:type="dxa"/>
            <w:shd w:val="clear" w:color="auto" w:fill="auto"/>
          </w:tcPr>
          <w:p w14:paraId="3448A070" w14:textId="46727D26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613FBEEE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631FF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8C8CEC" w14:textId="15FCFB12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</w:t>
            </w:r>
            <w:r w:rsidR="007202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5C07191E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B7682" w14:textId="29AA66C1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DE0E34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2BF58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D3A47A" w14:textId="14CBE4DF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</w:t>
            </w:r>
            <w:r w:rsidR="007202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795EB0" w14:paraId="75B5104A" w14:textId="77777777" w:rsidTr="00196098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BB97CDA" w14:textId="63F8D7D2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5F7AD5B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2670F" w14:textId="08BEF4DA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="007202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71F86C9C" w14:textId="77777777" w:rsidR="0084505B" w:rsidRPr="00795EB0" w:rsidRDefault="0084505B" w:rsidP="008450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B856B" w14:textId="4A974A9B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1EA57AD" w14:textId="77777777" w:rsidR="0084505B" w:rsidRPr="00795EB0" w:rsidRDefault="0084505B" w:rsidP="008450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260B7" w14:textId="4A9BF8A2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="007202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795EB0" w14:paraId="131F2570" w14:textId="77777777" w:rsidTr="00AC344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E3ECF7C" w14:textId="7C2C5ECF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AAA9168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EF97" w14:textId="18A7A92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1,19</w:t>
            </w:r>
            <w:r w:rsidR="007202A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22C3F29" w14:textId="77777777" w:rsidR="0084505B" w:rsidRPr="00795EB0" w:rsidRDefault="0084505B" w:rsidP="0084505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FD06E" w14:textId="4AECDD56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6BB8D8" w14:textId="77777777" w:rsidR="0084505B" w:rsidRPr="00795EB0" w:rsidRDefault="0084505B" w:rsidP="0084505B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F08BD" w14:textId="3E8F9D5A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1,19</w:t>
            </w:r>
            <w:r w:rsidR="007202A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795EB0" w14:paraId="7EA2DF4E" w14:textId="77777777" w:rsidTr="00AC344F">
        <w:trPr>
          <w:trHeight w:val="98"/>
        </w:trPr>
        <w:tc>
          <w:tcPr>
            <w:tcW w:w="4680" w:type="dxa"/>
            <w:shd w:val="clear" w:color="auto" w:fill="auto"/>
          </w:tcPr>
          <w:p w14:paraId="2CEBE705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10A8088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F1D9D1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B3DFCDE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441AB79A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025899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050DD4A1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505B" w:rsidRPr="00795EB0" w14:paraId="4A1BF71A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95DA3BA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85F0218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01F4B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41D7283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8BEE580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775E80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44715022" w14:textId="77777777" w:rsidR="0084505B" w:rsidRPr="00795EB0" w:rsidRDefault="0084505B" w:rsidP="0084505B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505B" w:rsidRPr="00795EB0" w14:paraId="47D5A329" w14:textId="77777777" w:rsidTr="00AC344F">
        <w:trPr>
          <w:trHeight w:val="173"/>
        </w:trPr>
        <w:tc>
          <w:tcPr>
            <w:tcW w:w="4680" w:type="dxa"/>
            <w:shd w:val="clear" w:color="auto" w:fill="auto"/>
          </w:tcPr>
          <w:p w14:paraId="2DE3769D" w14:textId="77777777" w:rsidR="0084505B" w:rsidRPr="00795EB0" w:rsidRDefault="0084505B" w:rsidP="0084505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A4A3A88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B4308C" w14:textId="292FCB0C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1,121 </w:t>
            </w:r>
          </w:p>
        </w:tc>
        <w:tc>
          <w:tcPr>
            <w:tcW w:w="284" w:type="dxa"/>
            <w:vAlign w:val="bottom"/>
          </w:tcPr>
          <w:p w14:paraId="07B74D18" w14:textId="77777777" w:rsidR="0084505B" w:rsidRPr="00795EB0" w:rsidRDefault="0084505B" w:rsidP="008450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E154A38" w14:textId="36EF4709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CCF82C" w14:textId="77777777" w:rsidR="0084505B" w:rsidRPr="00795EB0" w:rsidRDefault="0084505B" w:rsidP="008450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F5981CF" w14:textId="342168B9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1,121 </w:t>
            </w:r>
          </w:p>
        </w:tc>
      </w:tr>
      <w:tr w:rsidR="0084505B" w:rsidRPr="00795EB0" w14:paraId="63A2A015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9E1483D" w14:textId="77777777" w:rsidR="0084505B" w:rsidRPr="00795EB0" w:rsidRDefault="0084505B" w:rsidP="0084505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29D3F08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4A6589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587B47A" w14:textId="6830A582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(5)</w:t>
            </w:r>
          </w:p>
        </w:tc>
        <w:tc>
          <w:tcPr>
            <w:tcW w:w="284" w:type="dxa"/>
            <w:vAlign w:val="bottom"/>
          </w:tcPr>
          <w:p w14:paraId="22238A5C" w14:textId="77777777" w:rsidR="0084505B" w:rsidRPr="00795EB0" w:rsidRDefault="0084505B" w:rsidP="0084505B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87FB454" w14:textId="4DBC0258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35CA3D" w14:textId="77777777" w:rsidR="0084505B" w:rsidRPr="00795EB0" w:rsidRDefault="0084505B" w:rsidP="0084505B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EA9B08E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9C6A31" w14:textId="34947718" w:rsidR="0084505B" w:rsidRPr="00795EB0" w:rsidRDefault="0084505B" w:rsidP="00C8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82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(5)</w:t>
            </w:r>
          </w:p>
        </w:tc>
      </w:tr>
      <w:tr w:rsidR="0084505B" w:rsidRPr="00795EB0" w14:paraId="5EDEACB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0E42E00" w14:textId="4ADFC959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CC5B72C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118E2" w14:textId="793AA1E1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1,116 </w:t>
            </w:r>
          </w:p>
        </w:tc>
        <w:tc>
          <w:tcPr>
            <w:tcW w:w="284" w:type="dxa"/>
            <w:vAlign w:val="bottom"/>
          </w:tcPr>
          <w:p w14:paraId="52F4605B" w14:textId="77777777" w:rsidR="0084505B" w:rsidRPr="00795EB0" w:rsidRDefault="0084505B" w:rsidP="008450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15D20" w14:textId="23AA3DE9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FE54D8" w14:textId="77777777" w:rsidR="0084505B" w:rsidRPr="00795EB0" w:rsidRDefault="0084505B" w:rsidP="008450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8922" w14:textId="08A07195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1,116 </w:t>
            </w:r>
          </w:p>
        </w:tc>
      </w:tr>
      <w:tr w:rsidR="0084505B" w:rsidRPr="00795EB0" w14:paraId="4EE8A68B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F943695" w14:textId="7837503A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FEA6A8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4C3B2C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86CD0B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1C74F278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D86A668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1AAC231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521AE854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002DCCBD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8142069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72C4D5D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9A0BC55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6665D0A8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B02BDAE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333B7B1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577A3D03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3E6F7604" w14:textId="7D0DC7DD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550F3C29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483E063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2441A99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59BD10E2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53D9BDF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79197D2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71D45C8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E4A0D0B" w14:textId="77777777" w:rsidR="0084505B" w:rsidRPr="00795EB0" w:rsidRDefault="0084505B" w:rsidP="0084505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9E34414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B76803" w14:textId="01244DF4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1,20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3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0D1E3680" w14:textId="77777777" w:rsidR="0084505B" w:rsidRPr="00795EB0" w:rsidRDefault="0084505B" w:rsidP="0084505B">
            <w:pPr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B1D8645" w14:textId="7D6A7EA0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6B4E0A2" w14:textId="77777777" w:rsidR="0084505B" w:rsidRPr="00795EB0" w:rsidRDefault="0084505B" w:rsidP="0084505B">
            <w:pPr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41A58FB" w14:textId="6F23373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1,20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3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4505B" w:rsidRPr="00795EB0" w14:paraId="5740F232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AEE0ACB" w14:textId="77777777" w:rsidR="0084505B" w:rsidRPr="00795EB0" w:rsidRDefault="0084505B" w:rsidP="0084505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1920FBAB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639495" w14:textId="0874575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84" w:type="dxa"/>
            <w:vAlign w:val="bottom"/>
          </w:tcPr>
          <w:p w14:paraId="0447DA38" w14:textId="77777777" w:rsidR="0084505B" w:rsidRPr="00795EB0" w:rsidRDefault="0084505B" w:rsidP="0084505B">
            <w:pPr>
              <w:tabs>
                <w:tab w:val="decimal" w:pos="748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38B51C3" w14:textId="6395F3C9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CC8141" w14:textId="77777777" w:rsidR="0084505B" w:rsidRPr="00795EB0" w:rsidRDefault="0084505B" w:rsidP="0084505B">
            <w:pPr>
              <w:tabs>
                <w:tab w:val="decimal" w:pos="748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A87652B" w14:textId="0231CD5E" w:rsidR="0084505B" w:rsidRPr="00795EB0" w:rsidRDefault="0084505B" w:rsidP="00C8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(5)</w:t>
            </w:r>
          </w:p>
        </w:tc>
      </w:tr>
      <w:tr w:rsidR="0084505B" w:rsidRPr="00795EB0" w14:paraId="2EDCF7B4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1983E41" w14:textId="5F64B22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8993880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96E21" w14:textId="7148DAFE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4FA2A38E" w14:textId="77777777" w:rsidR="0084505B" w:rsidRPr="00795EB0" w:rsidRDefault="0084505B" w:rsidP="0084505B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967F0" w14:textId="0AB65B96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FC52480" w14:textId="77777777" w:rsidR="0084505B" w:rsidRPr="00795EB0" w:rsidRDefault="0084505B" w:rsidP="0084505B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612D4" w14:textId="08FB0AE0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795EB0" w14:paraId="035FEF73" w14:textId="77777777" w:rsidTr="00AC344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6E178011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98F78D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5D9AF1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30DC44C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72309303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84E096" w14:textId="77777777" w:rsidR="0084505B" w:rsidRPr="00795EB0" w:rsidRDefault="0084505B" w:rsidP="0084505B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0A8B622" w14:textId="7777777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795EB0" w14:paraId="09720FE4" w14:textId="77777777" w:rsidTr="00AC344F">
        <w:trPr>
          <w:trHeight w:val="66"/>
        </w:trPr>
        <w:tc>
          <w:tcPr>
            <w:tcW w:w="4680" w:type="dxa"/>
            <w:shd w:val="clear" w:color="auto" w:fill="auto"/>
          </w:tcPr>
          <w:p w14:paraId="1271D1FE" w14:textId="7777777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391AE21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D1EBF2" w14:textId="40E333BD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0.035</w:t>
            </w:r>
            <w:r w:rsidR="00DA0379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6E559973" w14:textId="77777777" w:rsidR="0084505B" w:rsidRPr="00795EB0" w:rsidRDefault="0084505B" w:rsidP="0084505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64ECB867" w14:textId="09F400F0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6B2959" w14:textId="77777777" w:rsidR="0084505B" w:rsidRPr="00795EB0" w:rsidRDefault="0084505B" w:rsidP="0084505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21E24AE" w14:textId="0021BC49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0.035</w:t>
            </w:r>
            <w:r w:rsidR="00DA0379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795EB0" w14:paraId="031F82C0" w14:textId="77777777" w:rsidTr="00AC344F">
        <w:trPr>
          <w:trHeight w:val="66"/>
        </w:trPr>
        <w:tc>
          <w:tcPr>
            <w:tcW w:w="4680" w:type="dxa"/>
            <w:shd w:val="clear" w:color="auto" w:fill="auto"/>
          </w:tcPr>
          <w:p w14:paraId="0433C34D" w14:textId="43C75507" w:rsidR="0084505B" w:rsidRPr="00795EB0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0D819D8" w14:textId="77777777" w:rsidR="0084505B" w:rsidRPr="00795EB0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644824" w14:textId="2986D2A7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0.035</w:t>
            </w:r>
            <w:r w:rsidR="00DA0379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5B304A4B" w14:textId="77777777" w:rsidR="0084505B" w:rsidRPr="00795EB0" w:rsidRDefault="0084505B" w:rsidP="0084505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9F0872" w14:textId="29E90A54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13D826" w14:textId="77777777" w:rsidR="0084505B" w:rsidRPr="00795EB0" w:rsidRDefault="0084505B" w:rsidP="0084505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5828BB" w14:textId="2940DDDD" w:rsidR="0084505B" w:rsidRPr="00795EB0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0.035</w:t>
            </w:r>
            <w:r w:rsidR="00DA0379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7A122C5" w14:textId="025D6DF4" w:rsidR="0072380C" w:rsidRPr="00795EB0" w:rsidRDefault="00723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4F062A" w:rsidRPr="00795EB0" w14:paraId="2F3085EE" w14:textId="77777777" w:rsidTr="00184F0A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01371468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39167FC5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062A" w:rsidRPr="00795EB0" w14:paraId="74EBB870" w14:textId="77777777" w:rsidTr="00184F0A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738EC6D6" w14:textId="60081D4C" w:rsidR="004F062A" w:rsidRPr="00795EB0" w:rsidRDefault="004F062A" w:rsidP="00184F0A">
            <w:pPr>
              <w:shd w:val="clear" w:color="auto" w:fill="FFFFFF"/>
              <w:tabs>
                <w:tab w:val="clear" w:pos="227"/>
                <w:tab w:val="clear" w:pos="454"/>
                <w:tab w:val="left" w:pos="430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6EF59B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6D10A83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8CF6D8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66E6793C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32C5D88D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6B116652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158F5479" w14:textId="77777777" w:rsidR="004F062A" w:rsidRPr="00795EB0" w:rsidRDefault="004F062A" w:rsidP="00184F0A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36A86306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4F062A" w:rsidRPr="00795EB0" w14:paraId="32BE22AF" w14:textId="77777777" w:rsidTr="00184F0A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120FAA09" w14:textId="77777777" w:rsidR="004F062A" w:rsidRPr="00795EB0" w:rsidRDefault="004F062A" w:rsidP="00184F0A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FACCCB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198F8A6C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F062A" w:rsidRPr="00795EB0" w14:paraId="69F539E3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345580F" w14:textId="77777777" w:rsidR="004F062A" w:rsidRPr="00795EB0" w:rsidRDefault="004F062A" w:rsidP="00184F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56501209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8D0D443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E6BE4E1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6C388412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F2F9BCD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7078EBA6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C0560" w:rsidRPr="00795EB0" w14:paraId="16094041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FBA9998" w14:textId="77777777" w:rsidR="004C0560" w:rsidRPr="00795EB0" w:rsidRDefault="004C0560" w:rsidP="004C056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34A35E25" w14:textId="77777777" w:rsidR="004C0560" w:rsidRPr="00795EB0" w:rsidRDefault="004C0560" w:rsidP="004C056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411CE6" w14:textId="5EF3DCBC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4,984 </w:t>
            </w:r>
          </w:p>
        </w:tc>
        <w:tc>
          <w:tcPr>
            <w:tcW w:w="284" w:type="dxa"/>
            <w:vAlign w:val="bottom"/>
          </w:tcPr>
          <w:p w14:paraId="62FE724D" w14:textId="77777777" w:rsidR="004C0560" w:rsidRPr="00795EB0" w:rsidRDefault="004C0560" w:rsidP="004C0560">
            <w:pPr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8DE5A5B" w14:textId="4D8D0CE8" w:rsidR="004C0560" w:rsidRPr="00795EB0" w:rsidRDefault="004C0560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3D3890" w14:textId="77777777" w:rsidR="004C0560" w:rsidRPr="00795EB0" w:rsidRDefault="004C0560" w:rsidP="004C0560">
            <w:pPr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B93895A" w14:textId="2882E4F5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4,984 </w:t>
            </w:r>
          </w:p>
        </w:tc>
      </w:tr>
      <w:tr w:rsidR="004C0560" w:rsidRPr="00795EB0" w14:paraId="0F813372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BF2A925" w14:textId="77777777" w:rsidR="004C0560" w:rsidRPr="00795EB0" w:rsidRDefault="004C0560" w:rsidP="004C056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274FDEBD" w14:textId="77777777" w:rsidR="004C0560" w:rsidRPr="00795EB0" w:rsidRDefault="004C0560" w:rsidP="004C056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20BA86" w14:textId="558F6C46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1,753 </w:t>
            </w:r>
          </w:p>
        </w:tc>
        <w:tc>
          <w:tcPr>
            <w:tcW w:w="284" w:type="dxa"/>
            <w:vAlign w:val="bottom"/>
          </w:tcPr>
          <w:p w14:paraId="08A0738F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E7DF65D" w14:textId="37350C67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36" w:type="dxa"/>
            <w:vAlign w:val="bottom"/>
          </w:tcPr>
          <w:p w14:paraId="11611738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4C4731E" w14:textId="1570B7D2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1,754 </w:t>
            </w:r>
          </w:p>
        </w:tc>
      </w:tr>
      <w:tr w:rsidR="004C0560" w:rsidRPr="00795EB0" w14:paraId="1E1F2E6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A9F6551" w14:textId="77777777" w:rsidR="004C0560" w:rsidRPr="00795EB0" w:rsidRDefault="004C0560" w:rsidP="004C05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7FFECA82" w14:textId="77777777" w:rsidR="004C0560" w:rsidRPr="00795EB0" w:rsidRDefault="004C0560" w:rsidP="004C056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ABE79E" w14:textId="21DB94B8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35 </w:t>
            </w:r>
          </w:p>
        </w:tc>
        <w:tc>
          <w:tcPr>
            <w:tcW w:w="284" w:type="dxa"/>
            <w:vAlign w:val="bottom"/>
          </w:tcPr>
          <w:p w14:paraId="19E1851F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BBCBF50" w14:textId="628CC5CC" w:rsidR="004C0560" w:rsidRPr="00795EB0" w:rsidRDefault="004C0560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046417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A807BEE" w14:textId="6A8D3BB2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35 </w:t>
            </w:r>
          </w:p>
        </w:tc>
      </w:tr>
      <w:tr w:rsidR="004C0560" w:rsidRPr="00795EB0" w14:paraId="0A6E2E9E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477BCE6" w14:textId="68CE7159" w:rsidR="004C0560" w:rsidRPr="00795EB0" w:rsidRDefault="004C0560" w:rsidP="004C05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  <w:vAlign w:val="center"/>
          </w:tcPr>
          <w:p w14:paraId="20969946" w14:textId="77777777" w:rsidR="004C0560" w:rsidRPr="00795EB0" w:rsidRDefault="004C0560" w:rsidP="004C056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82E47A" w14:textId="47381785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84" w:type="dxa"/>
            <w:vAlign w:val="bottom"/>
          </w:tcPr>
          <w:p w14:paraId="5483F230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4EEFB6B" w14:textId="0DE7C7AF" w:rsidR="004C0560" w:rsidRPr="00795EB0" w:rsidRDefault="004C0560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F302BDC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60F77A8" w14:textId="52235685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</w:tr>
      <w:tr w:rsidR="004C0560" w:rsidRPr="00795EB0" w14:paraId="2C21A6FE" w14:textId="77777777" w:rsidTr="00AC344F">
        <w:trPr>
          <w:trHeight w:val="60"/>
        </w:trPr>
        <w:tc>
          <w:tcPr>
            <w:tcW w:w="4680" w:type="dxa"/>
            <w:shd w:val="clear" w:color="auto" w:fill="auto"/>
          </w:tcPr>
          <w:p w14:paraId="2D450B0D" w14:textId="77777777" w:rsidR="004C0560" w:rsidRPr="00795EB0" w:rsidRDefault="004C0560" w:rsidP="004C05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4CC5CA70" w14:textId="77777777" w:rsidR="004C0560" w:rsidRPr="00795EB0" w:rsidRDefault="004C0560" w:rsidP="004C056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F406EC" w14:textId="12A8958B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22 </w:t>
            </w:r>
          </w:p>
        </w:tc>
        <w:tc>
          <w:tcPr>
            <w:tcW w:w="284" w:type="dxa"/>
            <w:vAlign w:val="bottom"/>
          </w:tcPr>
          <w:p w14:paraId="5EBA7C93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34A025F" w14:textId="42A00CE0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97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949D0BA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FD93DB8" w14:textId="1CF98AC5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23 </w:t>
            </w:r>
          </w:p>
        </w:tc>
      </w:tr>
      <w:tr w:rsidR="004C0560" w:rsidRPr="00795EB0" w14:paraId="54DC233E" w14:textId="77777777" w:rsidTr="00AC344F">
        <w:trPr>
          <w:trHeight w:val="60"/>
        </w:trPr>
        <w:tc>
          <w:tcPr>
            <w:tcW w:w="4680" w:type="dxa"/>
            <w:shd w:val="clear" w:color="auto" w:fill="auto"/>
          </w:tcPr>
          <w:p w14:paraId="22102E60" w14:textId="77777777" w:rsidR="004C0560" w:rsidRPr="00795EB0" w:rsidRDefault="004C0560" w:rsidP="004C0560">
            <w:p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61CFD305" w14:textId="77777777" w:rsidR="004C0560" w:rsidRPr="00795EB0" w:rsidRDefault="004C0560" w:rsidP="004C056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7B41CF" w14:textId="5E8C70AB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2,616 </w:t>
            </w:r>
          </w:p>
        </w:tc>
        <w:tc>
          <w:tcPr>
            <w:tcW w:w="284" w:type="dxa"/>
            <w:vAlign w:val="bottom"/>
          </w:tcPr>
          <w:p w14:paraId="62986B8D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C1452C7" w14:textId="0292C1D1" w:rsidR="004C0560" w:rsidRPr="00795EB0" w:rsidRDefault="004C0560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B88B30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088A2D9" w14:textId="06057977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2,616 </w:t>
            </w:r>
          </w:p>
        </w:tc>
      </w:tr>
      <w:tr w:rsidR="004C0560" w:rsidRPr="00795EB0" w14:paraId="79A35D06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C40D525" w14:textId="77777777" w:rsidR="004C0560" w:rsidRPr="00795EB0" w:rsidRDefault="004C0560" w:rsidP="004C05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7E3DBB30" w14:textId="77777777" w:rsidR="004C0560" w:rsidRPr="00795EB0" w:rsidRDefault="004C0560" w:rsidP="004C056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31CF8" w14:textId="40351A51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9,411 </w:t>
            </w:r>
          </w:p>
        </w:tc>
        <w:tc>
          <w:tcPr>
            <w:tcW w:w="284" w:type="dxa"/>
            <w:vAlign w:val="bottom"/>
          </w:tcPr>
          <w:p w14:paraId="26BB2BBD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9BCBC" w14:textId="2999F809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  <w:vAlign w:val="bottom"/>
          </w:tcPr>
          <w:p w14:paraId="401A78A6" w14:textId="77777777" w:rsidR="004C0560" w:rsidRPr="00795EB0" w:rsidRDefault="004C0560" w:rsidP="004C0560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57FD" w14:textId="677F9196" w:rsidR="004C0560" w:rsidRPr="00795EB0" w:rsidRDefault="004C0560" w:rsidP="004C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9,413 </w:t>
            </w:r>
          </w:p>
        </w:tc>
      </w:tr>
      <w:tr w:rsidR="004F062A" w:rsidRPr="00795EB0" w14:paraId="4E7924B7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51BD0F4" w14:textId="77777777" w:rsidR="004F062A" w:rsidRPr="00795EB0" w:rsidRDefault="004F062A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  <w:p w14:paraId="0B34A066" w14:textId="77777777" w:rsidR="00E20EC2" w:rsidRPr="00795EB0" w:rsidRDefault="00E20EC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FA2E36" w14:textId="77777777" w:rsidR="004F062A" w:rsidRPr="00795EB0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CBC08F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7A6FA01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1BD1B9DA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7D3B098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6F2A8D3C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0EC2" w:rsidRPr="00795EB0" w14:paraId="7A06A719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1D020A2A" w14:textId="77777777" w:rsidR="00E20EC2" w:rsidRPr="00795EB0" w:rsidRDefault="00E20EC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4C9D36" w14:textId="77777777" w:rsidR="00E20EC2" w:rsidRPr="00795EB0" w:rsidRDefault="00E20EC2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038040D" w14:textId="77777777" w:rsidR="00E20EC2" w:rsidRPr="00795EB0" w:rsidRDefault="00E20EC2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0001BB4" w14:textId="77777777" w:rsidR="00E20EC2" w:rsidRPr="00795EB0" w:rsidRDefault="00E20EC2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1F33659E" w14:textId="77777777" w:rsidR="00E20EC2" w:rsidRPr="00795EB0" w:rsidRDefault="00E20EC2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CE1A1B" w14:textId="77777777" w:rsidR="00E20EC2" w:rsidRPr="00795EB0" w:rsidRDefault="00E20EC2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2ACC4884" w14:textId="77777777" w:rsidR="00E20EC2" w:rsidRPr="00795EB0" w:rsidRDefault="00E20EC2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0EC2" w:rsidRPr="00795EB0" w14:paraId="7967F4A1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8437817" w14:textId="77777777" w:rsidR="00E20EC2" w:rsidRPr="00795EB0" w:rsidRDefault="00E20EC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62B764" w14:textId="77777777" w:rsidR="00E20EC2" w:rsidRPr="00795EB0" w:rsidRDefault="00E20EC2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922312D" w14:textId="77777777" w:rsidR="00E20EC2" w:rsidRPr="00795EB0" w:rsidRDefault="00E20EC2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FC54784" w14:textId="77777777" w:rsidR="00E20EC2" w:rsidRPr="00795EB0" w:rsidRDefault="00E20EC2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6E556752" w14:textId="77777777" w:rsidR="00E20EC2" w:rsidRPr="00795EB0" w:rsidRDefault="00E20EC2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69A2DB" w14:textId="77777777" w:rsidR="00E20EC2" w:rsidRPr="00795EB0" w:rsidRDefault="00E20EC2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3899A551" w14:textId="77777777" w:rsidR="00E20EC2" w:rsidRPr="00795EB0" w:rsidRDefault="00E20EC2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62A" w:rsidRPr="00795EB0" w14:paraId="4038C16B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18826C4E" w14:textId="77777777" w:rsidR="004F062A" w:rsidRPr="00795EB0" w:rsidRDefault="004F062A" w:rsidP="00184F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5E81AE6C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300D4704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6A3FDF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6F20F233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F88477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21FE9F7A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AE8" w:rsidRPr="00795EB0" w14:paraId="729A7CB8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5C610541" w14:textId="77777777" w:rsidR="00A50AE8" w:rsidRPr="00795EB0" w:rsidRDefault="00A50AE8" w:rsidP="00A50AE8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11137139" w14:textId="77777777" w:rsidR="00A50AE8" w:rsidRPr="00795EB0" w:rsidRDefault="00A50AE8" w:rsidP="00A50AE8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E99929" w14:textId="67D0B858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2,44</w:t>
            </w:r>
            <w:r w:rsidR="00B4515F" w:rsidRPr="00795E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14:paraId="5EA58D96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69D6C72" w14:textId="7066A2B7" w:rsidR="00A50AE8" w:rsidRPr="00795EB0" w:rsidRDefault="00A50AE8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564DA6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A301B78" w14:textId="35A97D1C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2,44</w:t>
            </w:r>
            <w:r w:rsidR="00B4515F" w:rsidRPr="00795EB0">
              <w:rPr>
                <w:rFonts w:ascii="Angsana New" w:hAnsi="Angsana New"/>
                <w:sz w:val="30"/>
                <w:szCs w:val="30"/>
              </w:rPr>
              <w:t>4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50AE8" w:rsidRPr="00795EB0" w14:paraId="274D156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BAF8C8A" w14:textId="77777777" w:rsidR="00A50AE8" w:rsidRPr="00795EB0" w:rsidRDefault="00A50AE8" w:rsidP="00A50AE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08AF60FA" w14:textId="77777777" w:rsidR="00A50AE8" w:rsidRPr="00795EB0" w:rsidRDefault="00A50AE8" w:rsidP="00A50AE8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81E4D" w14:textId="4F6C53F4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742 </w:t>
            </w:r>
          </w:p>
        </w:tc>
        <w:tc>
          <w:tcPr>
            <w:tcW w:w="284" w:type="dxa"/>
            <w:vAlign w:val="bottom"/>
          </w:tcPr>
          <w:p w14:paraId="5D1F54C0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6032F5B" w14:textId="5A197B42" w:rsidR="00A50AE8" w:rsidRPr="00795EB0" w:rsidRDefault="00A50AE8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97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133C753A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169EA45" w14:textId="175068C2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743 </w:t>
            </w:r>
          </w:p>
        </w:tc>
      </w:tr>
      <w:tr w:rsidR="00A50AE8" w:rsidRPr="00795EB0" w14:paraId="217B8ABA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533A32E8" w14:textId="77777777" w:rsidR="00A50AE8" w:rsidRPr="00795EB0" w:rsidRDefault="00A50AE8" w:rsidP="00A50AE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7ABFD41B" w14:textId="77777777" w:rsidR="00A50AE8" w:rsidRPr="00795EB0" w:rsidRDefault="00A50AE8" w:rsidP="00A50AE8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390A3E" w14:textId="02CFA483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26 </w:t>
            </w:r>
          </w:p>
        </w:tc>
        <w:tc>
          <w:tcPr>
            <w:tcW w:w="284" w:type="dxa"/>
            <w:vAlign w:val="bottom"/>
          </w:tcPr>
          <w:p w14:paraId="234ABEDF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5893C65" w14:textId="26AEEFB1" w:rsidR="00A50AE8" w:rsidRPr="00795EB0" w:rsidRDefault="00A50AE8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DE97D3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2736F25" w14:textId="1C6EA68C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26 </w:t>
            </w:r>
          </w:p>
        </w:tc>
      </w:tr>
      <w:tr w:rsidR="00A50AE8" w:rsidRPr="00795EB0" w14:paraId="6D3FEB69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B85C277" w14:textId="77777777" w:rsidR="00A50AE8" w:rsidRPr="00795EB0" w:rsidRDefault="00A50AE8" w:rsidP="00A50AE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7581FEE2" w14:textId="77777777" w:rsidR="00A50AE8" w:rsidRPr="00795EB0" w:rsidRDefault="00A50AE8" w:rsidP="00A50AE8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1C1206" w14:textId="5BF8057A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335 </w:t>
            </w:r>
          </w:p>
        </w:tc>
        <w:tc>
          <w:tcPr>
            <w:tcW w:w="284" w:type="dxa"/>
            <w:vAlign w:val="bottom"/>
          </w:tcPr>
          <w:p w14:paraId="2AEC35A4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2D296AA" w14:textId="26222CA0" w:rsidR="00A50AE8" w:rsidRPr="00795EB0" w:rsidRDefault="00A50AE8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EAD98B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A85E8D" w14:textId="208DA10F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335 </w:t>
            </w:r>
          </w:p>
        </w:tc>
      </w:tr>
      <w:tr w:rsidR="00A50AE8" w:rsidRPr="00795EB0" w14:paraId="002BD88E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8371115" w14:textId="77777777" w:rsidR="00A50AE8" w:rsidRPr="00795EB0" w:rsidRDefault="00A50AE8" w:rsidP="00A50AE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39728E0" w14:textId="77777777" w:rsidR="00A50AE8" w:rsidRPr="00795EB0" w:rsidRDefault="00A50AE8" w:rsidP="00A50AE8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07CF79" w14:textId="74689204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1,811 </w:t>
            </w:r>
          </w:p>
        </w:tc>
        <w:tc>
          <w:tcPr>
            <w:tcW w:w="284" w:type="dxa"/>
            <w:vAlign w:val="bottom"/>
          </w:tcPr>
          <w:p w14:paraId="1BAF3458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B77D036" w14:textId="6A6C53FC" w:rsidR="00A50AE8" w:rsidRPr="00795EB0" w:rsidRDefault="00A50AE8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7B82F5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35BB497" w14:textId="786F9B48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1,811 </w:t>
            </w:r>
          </w:p>
        </w:tc>
      </w:tr>
      <w:tr w:rsidR="00A50AE8" w:rsidRPr="00795EB0" w14:paraId="09A6E544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D1F6EF1" w14:textId="77777777" w:rsidR="00A50AE8" w:rsidRPr="00795EB0" w:rsidRDefault="00A50AE8" w:rsidP="00A50AE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29EFE59A" w14:textId="77777777" w:rsidR="00A50AE8" w:rsidRPr="00795EB0" w:rsidRDefault="00A50AE8" w:rsidP="00A50AE8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802D5" w14:textId="7EDB8054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5,35</w:t>
            </w:r>
            <w:r w:rsidR="00B4515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CA1A6EE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D48C" w14:textId="7637AF17" w:rsidR="00A50AE8" w:rsidRPr="00795EB0" w:rsidRDefault="00A50AE8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97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6C1FE1C3" w14:textId="77777777" w:rsidR="00A50AE8" w:rsidRPr="00795EB0" w:rsidRDefault="00A50AE8" w:rsidP="00A50AE8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4ED0E" w14:textId="648D053F" w:rsidR="00A50AE8" w:rsidRPr="00795EB0" w:rsidRDefault="00A50AE8" w:rsidP="00A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5,35</w:t>
            </w:r>
            <w:r w:rsidR="00B4515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F062A" w:rsidRPr="00795EB0" w14:paraId="2F4F0CCC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2B61780" w14:textId="77777777" w:rsidR="004F062A" w:rsidRPr="00795EB0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EB0735F" w14:textId="77777777" w:rsidR="004F062A" w:rsidRPr="00795EB0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46F69A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76F4BCA" w14:textId="77777777" w:rsidR="004F062A" w:rsidRPr="00795EB0" w:rsidRDefault="004F062A" w:rsidP="00184F0A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53BB2FB1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2172B1" w14:textId="77777777" w:rsidR="004F062A" w:rsidRPr="00795EB0" w:rsidRDefault="004F062A" w:rsidP="00184F0A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139BE86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4ECC" w:rsidRPr="00795EB0" w14:paraId="3FD29A91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06AABA17" w14:textId="77777777" w:rsidR="004F4ECC" w:rsidRPr="00795EB0" w:rsidRDefault="004F4ECC" w:rsidP="004F4EC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5EB1BEDF" w14:textId="77777777" w:rsidR="004F4ECC" w:rsidRPr="00795EB0" w:rsidRDefault="004F4ECC" w:rsidP="004F4EC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F46BE4" w14:textId="112AE0BF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4,05</w:t>
            </w:r>
            <w:r w:rsidR="00B4515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32DC05D6" w14:textId="77777777" w:rsidR="004F4ECC" w:rsidRPr="00795EB0" w:rsidRDefault="004F4ECC" w:rsidP="004F4E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DD8ADD2" w14:textId="33C7F08B" w:rsidR="004F4ECC" w:rsidRPr="00795EB0" w:rsidRDefault="004F4ECC" w:rsidP="00AC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97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3C912B47" w14:textId="77777777" w:rsidR="004F4ECC" w:rsidRPr="00795EB0" w:rsidRDefault="004F4ECC" w:rsidP="004F4E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8362267" w14:textId="5ECDE9CA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4,05</w:t>
            </w:r>
            <w:r w:rsidR="00B4515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F4ECC" w:rsidRPr="00795EB0" w14:paraId="7E83DE74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7CA24DA2" w14:textId="77777777" w:rsidR="004F4ECC" w:rsidRPr="00795EB0" w:rsidRDefault="004F4ECC" w:rsidP="004F4EC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79894CF0" w14:textId="77777777" w:rsidR="004F4ECC" w:rsidRPr="00795EB0" w:rsidRDefault="004F4ECC" w:rsidP="004F4EC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599497" w14:textId="47335EFF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(786)</w:t>
            </w:r>
          </w:p>
        </w:tc>
        <w:tc>
          <w:tcPr>
            <w:tcW w:w="284" w:type="dxa"/>
            <w:vAlign w:val="bottom"/>
          </w:tcPr>
          <w:p w14:paraId="3EA63302" w14:textId="77777777" w:rsidR="004F4ECC" w:rsidRPr="00795EB0" w:rsidRDefault="004F4ECC" w:rsidP="004F4EC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8FF9884" w14:textId="18D034E8" w:rsidR="004F4ECC" w:rsidRPr="00795EB0" w:rsidRDefault="004F4ECC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(1)</w:t>
            </w:r>
          </w:p>
        </w:tc>
        <w:tc>
          <w:tcPr>
            <w:tcW w:w="236" w:type="dxa"/>
            <w:vAlign w:val="bottom"/>
          </w:tcPr>
          <w:p w14:paraId="508AA9B0" w14:textId="77777777" w:rsidR="004F4ECC" w:rsidRPr="00795EB0" w:rsidRDefault="004F4ECC" w:rsidP="004F4EC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29CA571" w14:textId="068A5AB6" w:rsidR="004F4ECC" w:rsidRPr="00795EB0" w:rsidRDefault="004F4ECC" w:rsidP="00C8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(787)</w:t>
            </w:r>
          </w:p>
        </w:tc>
      </w:tr>
      <w:tr w:rsidR="004F4ECC" w:rsidRPr="00795EB0" w14:paraId="1739873C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3F9F277" w14:textId="77777777" w:rsidR="004F4ECC" w:rsidRPr="00795EB0" w:rsidRDefault="004F4ECC" w:rsidP="004F4EC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46D78F7B" w14:textId="77777777" w:rsidR="004F4ECC" w:rsidRPr="00795EB0" w:rsidRDefault="004F4ECC" w:rsidP="004F4EC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A829C3" w14:textId="2F438B44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3,26</w:t>
            </w:r>
            <w:r w:rsidR="00B4515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0C571401" w14:textId="77777777" w:rsidR="004F4ECC" w:rsidRPr="00795EB0" w:rsidRDefault="004F4ECC" w:rsidP="004F4E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03A72F00" w14:textId="4A8DBFFF" w:rsidR="004F4ECC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FC2D529" w14:textId="77777777" w:rsidR="004F4ECC" w:rsidRPr="00795EB0" w:rsidRDefault="004F4ECC" w:rsidP="004F4E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0786EA5" w14:textId="07CC82E9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3,26</w:t>
            </w:r>
            <w:r w:rsidR="00B4515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F4ECC" w:rsidRPr="00795EB0" w14:paraId="77AF85F2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505D3BA" w14:textId="77777777" w:rsidR="004F4ECC" w:rsidRPr="00795EB0" w:rsidRDefault="004F4ECC" w:rsidP="004F4ECC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1B9852A0" w14:textId="77777777" w:rsidR="004F4ECC" w:rsidRPr="00795EB0" w:rsidRDefault="004F4ECC" w:rsidP="004F4EC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A6859D" w14:textId="55276BC6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(65</w:t>
            </w:r>
            <w:r w:rsidR="00F9050F">
              <w:rPr>
                <w:rFonts w:ascii="Angsana New" w:hAnsi="Angsana New"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3860A86F" w14:textId="77777777" w:rsidR="004F4ECC" w:rsidRPr="00795EB0" w:rsidRDefault="004F4ECC" w:rsidP="004F4EC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F2A8057" w14:textId="3B0B6CBC" w:rsidR="004F4ECC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8A7786" w14:textId="77777777" w:rsidR="004F4ECC" w:rsidRPr="00795EB0" w:rsidRDefault="004F4ECC" w:rsidP="004F4EC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83B80" w14:textId="146F29B0" w:rsidR="004F4ECC" w:rsidRPr="00795EB0" w:rsidRDefault="004F4ECC" w:rsidP="00C81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(65</w:t>
            </w:r>
            <w:r w:rsidR="00F9050F">
              <w:rPr>
                <w:rFonts w:ascii="Angsana New" w:hAnsi="Angsana New"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4ECC" w:rsidRPr="00795EB0" w14:paraId="664F3E96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3B29D36" w14:textId="77777777" w:rsidR="004F4ECC" w:rsidRPr="00795EB0" w:rsidRDefault="004F4ECC" w:rsidP="004F4ECC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795EB0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645E3AE" w14:textId="77777777" w:rsidR="004F4ECC" w:rsidRPr="00795EB0" w:rsidRDefault="004F4ECC" w:rsidP="004F4EC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C537E" w14:textId="7CB1DDE1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2,61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F5BD4FA" w14:textId="77777777" w:rsidR="004F4ECC" w:rsidRPr="00795EB0" w:rsidRDefault="004F4ECC" w:rsidP="004F4E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64A3E" w14:textId="40572CA2" w:rsidR="004F4ECC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5B1B0C" w14:textId="77777777" w:rsidR="004F4ECC" w:rsidRPr="00795EB0" w:rsidRDefault="004F4ECC" w:rsidP="004F4ECC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94BD6" w14:textId="02710E57" w:rsidR="004F4ECC" w:rsidRPr="00795EB0" w:rsidRDefault="004F4ECC" w:rsidP="004F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2,61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F062A" w:rsidRPr="00795EB0" w14:paraId="41B96582" w14:textId="77777777" w:rsidTr="00AC344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920E546" w14:textId="77777777" w:rsidR="004F062A" w:rsidRPr="00795EB0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4E086DAB" w14:textId="77777777" w:rsidR="004F062A" w:rsidRPr="00795EB0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4641EA6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FF8A4DC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00D994F8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34AA1D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D6EE0F9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62A" w:rsidRPr="00795EB0" w14:paraId="16751A88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0077F6C9" w14:textId="77777777" w:rsidR="004F062A" w:rsidRPr="00795EB0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1543263C" w14:textId="77777777" w:rsidR="004F062A" w:rsidRPr="00795EB0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1E7B87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875C412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8EFB669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35CC1C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5DE43293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62A" w:rsidRPr="00795EB0" w14:paraId="23B8452D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58780D1" w14:textId="77777777" w:rsidR="004F062A" w:rsidRPr="00795EB0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5A65883F" w14:textId="77777777" w:rsidR="004F062A" w:rsidRPr="00795EB0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28CD2E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C540D97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2F9A3651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A22A0CF" w14:textId="77777777" w:rsidR="004F062A" w:rsidRPr="00795EB0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2D8007CE" w14:textId="77777777" w:rsidR="004F062A" w:rsidRPr="00795EB0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1C2" w:rsidRPr="00795EB0" w14:paraId="761AECFA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F4292EE" w14:textId="77777777" w:rsidR="006361C2" w:rsidRPr="00795EB0" w:rsidRDefault="006361C2" w:rsidP="006361C2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680BAE84" w14:textId="77777777" w:rsidR="006361C2" w:rsidRPr="00795EB0" w:rsidRDefault="006361C2" w:rsidP="006361C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32FA1D" w14:textId="1949C18A" w:rsidR="006361C2" w:rsidRPr="00795EB0" w:rsidRDefault="006361C2" w:rsidP="0063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="00F9050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75B1DD2F" w14:textId="77777777" w:rsidR="006361C2" w:rsidRPr="00795EB0" w:rsidRDefault="006361C2" w:rsidP="006361C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437F4C2F" w14:textId="10F46618" w:rsidR="006361C2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9A8783" w14:textId="77777777" w:rsidR="006361C2" w:rsidRPr="00795EB0" w:rsidRDefault="006361C2" w:rsidP="006361C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144D574D" w14:textId="39A2663D" w:rsidR="006361C2" w:rsidRPr="00795EB0" w:rsidRDefault="006361C2" w:rsidP="0063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="00F9050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E5E5E" w:rsidRPr="00795EB0" w14:paraId="1090F3DA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02022205" w14:textId="77777777" w:rsidR="008E5E5E" w:rsidRPr="00795EB0" w:rsidRDefault="008E5E5E" w:rsidP="008E5E5E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26DFBC36" w14:textId="77777777" w:rsidR="008E5E5E" w:rsidRPr="00795EB0" w:rsidRDefault="008E5E5E" w:rsidP="008E5E5E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442567" w14:textId="065B34A0" w:rsidR="008E5E5E" w:rsidRPr="00795EB0" w:rsidRDefault="008E5E5E" w:rsidP="008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(9)</w:t>
            </w:r>
          </w:p>
        </w:tc>
        <w:tc>
          <w:tcPr>
            <w:tcW w:w="284" w:type="dxa"/>
            <w:vAlign w:val="bottom"/>
          </w:tcPr>
          <w:p w14:paraId="015BE3B2" w14:textId="1017322D" w:rsidR="008E5E5E" w:rsidRPr="00795EB0" w:rsidRDefault="008E5E5E" w:rsidP="008E5E5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D3AE022" w14:textId="0AFD569A" w:rsidR="008E5E5E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6B5423C" w14:textId="33EF2F93" w:rsidR="008E5E5E" w:rsidRPr="00795EB0" w:rsidRDefault="008E5E5E" w:rsidP="008E5E5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BABA7C" w14:textId="0046CFAB" w:rsidR="008E5E5E" w:rsidRPr="00795EB0" w:rsidRDefault="008E5E5E" w:rsidP="008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(9)</w:t>
            </w:r>
          </w:p>
        </w:tc>
      </w:tr>
      <w:tr w:rsidR="0040633C" w:rsidRPr="00795EB0" w14:paraId="6EC2AA5C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3E7ACA4" w14:textId="77777777" w:rsidR="0040633C" w:rsidRPr="00795EB0" w:rsidRDefault="0040633C" w:rsidP="0040633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09D6DD22" w14:textId="77777777" w:rsidR="0040633C" w:rsidRPr="00795EB0" w:rsidRDefault="0040633C" w:rsidP="0040633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E14C1" w14:textId="75437108" w:rsidR="0040633C" w:rsidRPr="00795EB0" w:rsidRDefault="0040633C" w:rsidP="0040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529EFAD1" w14:textId="5AEFC433" w:rsidR="0040633C" w:rsidRPr="00795EB0" w:rsidRDefault="0040633C" w:rsidP="0040633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0170" w14:textId="33F0080B" w:rsidR="0040633C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88F38A" w14:textId="691220EA" w:rsidR="0040633C" w:rsidRPr="00795EB0" w:rsidRDefault="0040633C" w:rsidP="0040633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3C468" w14:textId="34EA5267" w:rsidR="0040633C" w:rsidRPr="00795EB0" w:rsidRDefault="0040633C" w:rsidP="0040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121EA" w:rsidRPr="00795EB0" w14:paraId="037F45CA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7D8A1420" w14:textId="77777777" w:rsidR="00C121EA" w:rsidRPr="00795EB0" w:rsidRDefault="00C121EA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532FED2" w14:textId="77777777" w:rsidR="00C121EA" w:rsidRPr="00795EB0" w:rsidRDefault="00C121E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66870C" w14:textId="77777777" w:rsidR="00C121EA" w:rsidRPr="00795EB0" w:rsidRDefault="00C121E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8579925" w14:textId="77777777" w:rsidR="00C121EA" w:rsidRPr="00795EB0" w:rsidRDefault="00C121E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539B0CB7" w14:textId="77777777" w:rsidR="00C121EA" w:rsidRPr="00795EB0" w:rsidRDefault="00C121E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439C79" w14:textId="77777777" w:rsidR="00C121EA" w:rsidRPr="00795EB0" w:rsidRDefault="00C121E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D6BF8D" w14:textId="77777777" w:rsidR="00C121EA" w:rsidRPr="00795EB0" w:rsidRDefault="00C121E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515F" w:rsidRPr="00795EB0" w14:paraId="1DA6974F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3A88DE78" w14:textId="77777777" w:rsidR="00B4515F" w:rsidRPr="00795EB0" w:rsidRDefault="00B4515F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FCB83C0" w14:textId="77777777" w:rsidR="00B4515F" w:rsidRPr="00795EB0" w:rsidRDefault="00B4515F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8A34A4" w14:textId="77777777" w:rsidR="00B4515F" w:rsidRPr="00795EB0" w:rsidRDefault="00B4515F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A1253E4" w14:textId="77777777" w:rsidR="00B4515F" w:rsidRPr="00795EB0" w:rsidRDefault="00B4515F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1C292347" w14:textId="77777777" w:rsidR="00B4515F" w:rsidRPr="00795EB0" w:rsidRDefault="00B4515F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3B1F46" w14:textId="77777777" w:rsidR="00B4515F" w:rsidRPr="00795EB0" w:rsidRDefault="00B4515F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042BC163" w14:textId="77777777" w:rsidR="00B4515F" w:rsidRPr="00795EB0" w:rsidRDefault="00B4515F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3E79" w:rsidRPr="00795EB0" w14:paraId="08C680D4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3AF11E61" w14:textId="77777777" w:rsidR="00663E79" w:rsidRPr="00795EB0" w:rsidRDefault="00663E79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F275391" w14:textId="77777777" w:rsidR="00663E79" w:rsidRPr="00795EB0" w:rsidRDefault="00663E79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BDC3D5" w14:textId="77777777" w:rsidR="00663E79" w:rsidRPr="00795EB0" w:rsidRDefault="00663E79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50E9A45" w14:textId="77777777" w:rsidR="00663E79" w:rsidRPr="00795EB0" w:rsidRDefault="00663E79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0C412562" w14:textId="77777777" w:rsidR="00663E79" w:rsidRPr="00795EB0" w:rsidRDefault="00663E79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43CBB0" w14:textId="77777777" w:rsidR="00663E79" w:rsidRPr="00795EB0" w:rsidRDefault="00663E79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55E9E36C" w14:textId="77777777" w:rsidR="00663E79" w:rsidRPr="00795EB0" w:rsidRDefault="00663E79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21EA" w:rsidRPr="00795EB0" w14:paraId="2496748A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1768A7B0" w14:textId="0A13898C" w:rsidR="00C121EA" w:rsidRPr="00795EB0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24F5BA4B" w14:textId="77777777" w:rsidR="00C121EA" w:rsidRPr="00795EB0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F8A14C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50901D" w14:textId="77777777" w:rsidR="00C121EA" w:rsidRPr="00795EB0" w:rsidRDefault="00C121EA" w:rsidP="00C121E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3FB58885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433AF2" w14:textId="77777777" w:rsidR="00C121EA" w:rsidRPr="00795EB0" w:rsidRDefault="00C121EA" w:rsidP="00C121E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58392D94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F0F" w:rsidRPr="00795EB0" w14:paraId="4EF64C9F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2837F353" w14:textId="2A9073C9" w:rsidR="00301F0F" w:rsidRPr="00795EB0" w:rsidRDefault="00301F0F" w:rsidP="00301F0F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270" w:type="dxa"/>
            <w:vAlign w:val="center"/>
          </w:tcPr>
          <w:p w14:paraId="057E6FBA" w14:textId="77777777" w:rsidR="00301F0F" w:rsidRPr="00795EB0" w:rsidRDefault="00301F0F" w:rsidP="00301F0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90EB5D" w14:textId="4A23A138" w:rsidR="00301F0F" w:rsidRPr="00795EB0" w:rsidRDefault="00301F0F" w:rsidP="003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64 </w:t>
            </w:r>
          </w:p>
        </w:tc>
        <w:tc>
          <w:tcPr>
            <w:tcW w:w="284" w:type="dxa"/>
            <w:vAlign w:val="bottom"/>
          </w:tcPr>
          <w:p w14:paraId="78A242D9" w14:textId="77777777" w:rsidR="00301F0F" w:rsidRPr="00795EB0" w:rsidRDefault="00301F0F" w:rsidP="00301F0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03EB6689" w14:textId="034ACBBC" w:rsidR="00301F0F" w:rsidRPr="00795EB0" w:rsidRDefault="00301F0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C9583A" w14:textId="77777777" w:rsidR="00301F0F" w:rsidRPr="00795EB0" w:rsidRDefault="00301F0F" w:rsidP="00301F0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5F4AADB1" w14:textId="6E22C466" w:rsidR="00301F0F" w:rsidRPr="00795EB0" w:rsidRDefault="00301F0F" w:rsidP="003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64 </w:t>
            </w:r>
          </w:p>
        </w:tc>
      </w:tr>
      <w:tr w:rsidR="005F3DE7" w:rsidRPr="00795EB0" w14:paraId="5690ACA8" w14:textId="77777777" w:rsidTr="00196098">
        <w:trPr>
          <w:trHeight w:val="20"/>
        </w:trPr>
        <w:tc>
          <w:tcPr>
            <w:tcW w:w="4680" w:type="dxa"/>
            <w:shd w:val="clear" w:color="auto" w:fill="auto"/>
          </w:tcPr>
          <w:p w14:paraId="7FABF0A9" w14:textId="02B6BB24" w:rsidR="005F3DE7" w:rsidRPr="00795EB0" w:rsidRDefault="005F3DE7" w:rsidP="005F3DE7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023C8D44" w14:textId="77777777" w:rsidR="005F3DE7" w:rsidRPr="00795EB0" w:rsidRDefault="005F3DE7" w:rsidP="005F3DE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042592" w14:textId="60DFAF53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="00F9050F">
              <w:rPr>
                <w:rFonts w:ascii="Angsana New" w:hAnsi="Angsana New"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022230E8" w14:textId="77777777" w:rsidR="005F3DE7" w:rsidRPr="00795EB0" w:rsidRDefault="005F3DE7" w:rsidP="005F3DE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4BAD6BF" w14:textId="370BED1B" w:rsidR="005F3DE7" w:rsidRPr="00795EB0" w:rsidRDefault="005F3DE7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CD4C82" w14:textId="77777777" w:rsidR="005F3DE7" w:rsidRPr="00795EB0" w:rsidRDefault="005F3DE7" w:rsidP="005F3DE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4FCF004" w14:textId="7E5B70C5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="00F9050F">
              <w:rPr>
                <w:rFonts w:ascii="Angsana New" w:hAnsi="Angsana New"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3DE7" w:rsidRPr="00795EB0" w14:paraId="3D3EB78F" w14:textId="77777777" w:rsidTr="00196098">
        <w:trPr>
          <w:trHeight w:val="20"/>
        </w:trPr>
        <w:tc>
          <w:tcPr>
            <w:tcW w:w="4680" w:type="dxa"/>
            <w:shd w:val="clear" w:color="auto" w:fill="auto"/>
          </w:tcPr>
          <w:p w14:paraId="71B5E206" w14:textId="2CEA04C1" w:rsidR="005F3DE7" w:rsidRPr="00795EB0" w:rsidRDefault="005F3DE7" w:rsidP="005F3DE7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69ACE2B5" w14:textId="77777777" w:rsidR="005F3DE7" w:rsidRPr="00795EB0" w:rsidRDefault="005F3DE7" w:rsidP="005F3DE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23490" w14:textId="11DB3ADC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62746FD" w14:textId="77777777" w:rsidR="005F3DE7" w:rsidRPr="00795EB0" w:rsidRDefault="005F3DE7" w:rsidP="005F3DE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B271C" w14:textId="33DB5246" w:rsidR="005F3DE7" w:rsidRPr="00795EB0" w:rsidRDefault="005F3DE7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7836CA" w14:textId="77777777" w:rsidR="005F3DE7" w:rsidRPr="00795EB0" w:rsidRDefault="005F3DE7" w:rsidP="005F3DE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AA026" w14:textId="67891DE8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5F3DE7" w:rsidRPr="00795EB0" w14:paraId="11B34BF7" w14:textId="77777777" w:rsidTr="00196098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D0E90CB" w14:textId="77777777" w:rsidR="005F3DE7" w:rsidRPr="00795EB0" w:rsidRDefault="005F3DE7" w:rsidP="005F3DE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2D5A1DF" w14:textId="77777777" w:rsidR="005F3DE7" w:rsidRPr="00795EB0" w:rsidRDefault="005F3DE7" w:rsidP="005F3DE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FD7F5" w14:textId="23705DBC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5CFC93DD" w14:textId="69C5970E" w:rsidR="005F3DE7" w:rsidRPr="00795EB0" w:rsidRDefault="005F3DE7" w:rsidP="005F3D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7886" w14:textId="752C9099" w:rsidR="005F3DE7" w:rsidRPr="00795EB0" w:rsidRDefault="005F3DE7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90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399474" w14:textId="0DC277AF" w:rsidR="005F3DE7" w:rsidRPr="00795EB0" w:rsidRDefault="005F3DE7" w:rsidP="005F3D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115EF" w14:textId="402A4559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F3DE7" w:rsidRPr="00795EB0" w14:paraId="1D326188" w14:textId="77777777" w:rsidTr="00B4515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67609EA" w14:textId="77777777" w:rsidR="005F3DE7" w:rsidRPr="00795EB0" w:rsidRDefault="005F3DE7" w:rsidP="005F3DE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9671EEA" w14:textId="77777777" w:rsidR="005F3DE7" w:rsidRPr="00795EB0" w:rsidRDefault="005F3DE7" w:rsidP="005F3DE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9C6BC" w14:textId="3A3269B9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0BE9D7F7" w14:textId="77777777" w:rsidR="005F3DE7" w:rsidRPr="00795EB0" w:rsidRDefault="005F3DE7" w:rsidP="005F3DE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EE504" w14:textId="224E7E38" w:rsidR="005F3DE7" w:rsidRPr="00795EB0" w:rsidRDefault="005F3DE7" w:rsidP="00B4515F">
            <w:pPr>
              <w:pStyle w:val="acctfourfigures"/>
              <w:shd w:val="clear" w:color="auto" w:fill="FFFFFF"/>
              <w:tabs>
                <w:tab w:val="clear" w:pos="765"/>
                <w:tab w:val="decimal" w:pos="690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748C77" w14:textId="77777777" w:rsidR="005F3DE7" w:rsidRPr="00795EB0" w:rsidRDefault="005F3DE7" w:rsidP="005F3DE7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D8C0B" w14:textId="68989DFD" w:rsidR="005F3DE7" w:rsidRPr="00795EB0" w:rsidRDefault="005F3DE7" w:rsidP="005F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121EA" w:rsidRPr="00795EB0" w14:paraId="5E799ED9" w14:textId="77777777" w:rsidTr="00B4515F">
        <w:trPr>
          <w:trHeight w:val="98"/>
        </w:trPr>
        <w:tc>
          <w:tcPr>
            <w:tcW w:w="4680" w:type="dxa"/>
            <w:shd w:val="clear" w:color="auto" w:fill="auto"/>
          </w:tcPr>
          <w:p w14:paraId="30D46896" w14:textId="77777777" w:rsidR="00C121EA" w:rsidRPr="00795EB0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FBD1596" w14:textId="77777777" w:rsidR="00C121EA" w:rsidRPr="00795EB0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F20630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6E45274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03BFF17" w14:textId="77777777" w:rsidR="00C121EA" w:rsidRPr="00795EB0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B5CBC1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1568002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1EA" w:rsidRPr="00795EB0" w14:paraId="3E8A4E66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7ACFC7AA" w14:textId="77777777" w:rsidR="00C121EA" w:rsidRPr="00795EB0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02BC6FD" w14:textId="77777777" w:rsidR="00C121EA" w:rsidRPr="00795EB0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7D7FB2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B98BAD0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D438DCF" w14:textId="77777777" w:rsidR="00C121EA" w:rsidRPr="00795EB0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A42CA5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C5185E3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3512" w:rsidRPr="00795EB0" w14:paraId="7C03D702" w14:textId="77777777" w:rsidTr="00B4515F">
        <w:trPr>
          <w:trHeight w:val="173"/>
        </w:trPr>
        <w:tc>
          <w:tcPr>
            <w:tcW w:w="4680" w:type="dxa"/>
            <w:shd w:val="clear" w:color="auto" w:fill="auto"/>
          </w:tcPr>
          <w:p w14:paraId="5AEE7F56" w14:textId="77777777" w:rsidR="00A63512" w:rsidRPr="00795EB0" w:rsidRDefault="00A63512" w:rsidP="00A63512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A97EFBF" w14:textId="77777777" w:rsidR="00A63512" w:rsidRPr="00795EB0" w:rsidRDefault="00A63512" w:rsidP="00A6351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51C47" w14:textId="35C5B7B8" w:rsidR="00A63512" w:rsidRPr="00795EB0" w:rsidRDefault="00A63512" w:rsidP="00A6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2,54</w:t>
            </w:r>
            <w:r w:rsidR="00F905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14:paraId="67AA7182" w14:textId="77777777" w:rsidR="00A63512" w:rsidRPr="00795EB0" w:rsidRDefault="00A63512" w:rsidP="00A635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0D17E65" w14:textId="24E1A246" w:rsidR="00A63512" w:rsidRPr="00795EB0" w:rsidRDefault="00A63512" w:rsidP="00B4515F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  <w:tab w:val="left" w:pos="590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EA9DF7" w14:textId="77777777" w:rsidR="00A63512" w:rsidRPr="00795EB0" w:rsidRDefault="00A63512" w:rsidP="00A63512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6BAEC30" w14:textId="2F58F73A" w:rsidR="00A63512" w:rsidRPr="00795EB0" w:rsidRDefault="00A63512" w:rsidP="00A6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2,54</w:t>
            </w:r>
            <w:r w:rsidR="00F9050F">
              <w:rPr>
                <w:rFonts w:ascii="Angsana New" w:hAnsi="Angsana New"/>
                <w:sz w:val="30"/>
                <w:szCs w:val="30"/>
              </w:rPr>
              <w:t>3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3512" w:rsidRPr="00795EB0" w14:paraId="7B4C3CAB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3A5C6562" w14:textId="77777777" w:rsidR="00A63512" w:rsidRPr="00795EB0" w:rsidRDefault="00A63512" w:rsidP="00A63512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5AA2B9C" w14:textId="77777777" w:rsidR="00A63512" w:rsidRPr="00795EB0" w:rsidRDefault="00A63512" w:rsidP="00A6351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7AF63E" w14:textId="78D4DF0B" w:rsidR="00A63512" w:rsidRPr="00795EB0" w:rsidRDefault="00A63512" w:rsidP="00A6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5A459FBC" w14:textId="77777777" w:rsidR="00A63512" w:rsidRPr="00795EB0" w:rsidRDefault="00A63512" w:rsidP="00A63512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7DE95E7" w14:textId="74F9E7F3" w:rsidR="00A63512" w:rsidRPr="00795EB0" w:rsidRDefault="00A63512" w:rsidP="00B4515F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  <w:tab w:val="decimal" w:pos="748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29A8CB" w14:textId="77777777" w:rsidR="00A63512" w:rsidRPr="00795EB0" w:rsidRDefault="00A63512" w:rsidP="00A63512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6E21BAB" w14:textId="01D71DA0" w:rsidR="00A63512" w:rsidRPr="00795EB0" w:rsidRDefault="00A63512" w:rsidP="00A6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3512" w:rsidRPr="00795EB0" w14:paraId="58C08099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36C06C40" w14:textId="77777777" w:rsidR="00A63512" w:rsidRPr="00795EB0" w:rsidRDefault="00A63512" w:rsidP="00A6351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F059E1B" w14:textId="77777777" w:rsidR="00A63512" w:rsidRPr="00795EB0" w:rsidRDefault="00A63512" w:rsidP="00A6351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F36E4" w14:textId="4527762F" w:rsidR="00A63512" w:rsidRPr="00795EB0" w:rsidRDefault="00A63512" w:rsidP="00A6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2,61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  <w:vAlign w:val="bottom"/>
          </w:tcPr>
          <w:p w14:paraId="4239B4CD" w14:textId="77777777" w:rsidR="00A63512" w:rsidRPr="00795EB0" w:rsidRDefault="00A63512" w:rsidP="00A63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EC7F" w14:textId="399ED066" w:rsidR="00A63512" w:rsidRPr="00795EB0" w:rsidRDefault="00A63512" w:rsidP="00B4515F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529DAD" w14:textId="77777777" w:rsidR="00A63512" w:rsidRPr="00795EB0" w:rsidRDefault="00A63512" w:rsidP="00A63512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7D202" w14:textId="5CF9B814" w:rsidR="00A63512" w:rsidRPr="00795EB0" w:rsidRDefault="00A63512" w:rsidP="00A6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2,61</w:t>
            </w:r>
            <w:r w:rsidR="00F905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C121EA" w:rsidRPr="00795EB0" w14:paraId="63C9AD25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6C1260AB" w14:textId="77777777" w:rsidR="00C121EA" w:rsidRPr="00795EB0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18138053" w14:textId="77777777" w:rsidR="00C121EA" w:rsidRPr="00795EB0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F2EC1E6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FD174E9" w14:textId="77777777" w:rsidR="00C121EA" w:rsidRPr="00795EB0" w:rsidRDefault="00C121EA" w:rsidP="00C121EA">
            <w:pPr>
              <w:tabs>
                <w:tab w:val="clear" w:pos="680"/>
                <w:tab w:val="decimal" w:pos="74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217EFF1D" w14:textId="77777777" w:rsidR="00C121EA" w:rsidRPr="00795EB0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DC7BD" w14:textId="77777777" w:rsidR="00C121EA" w:rsidRPr="00795EB0" w:rsidRDefault="00C121EA" w:rsidP="00C121EA">
            <w:pPr>
              <w:tabs>
                <w:tab w:val="clear" w:pos="680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BB46D15" w14:textId="77777777" w:rsidR="00C121EA" w:rsidRPr="00795EB0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67F" w:rsidRPr="00795EB0" w14:paraId="0ADCD659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4B046192" w14:textId="77777777" w:rsidR="00DD267F" w:rsidRPr="00795EB0" w:rsidRDefault="00DD267F" w:rsidP="00DD267F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22004EB" w14:textId="77777777" w:rsidR="00DD267F" w:rsidRPr="00795EB0" w:rsidRDefault="00DD267F" w:rsidP="00DD267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696DE9" w14:textId="1176FEF9" w:rsidR="00DD267F" w:rsidRPr="00795EB0" w:rsidRDefault="00DD267F" w:rsidP="00D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2,632 </w:t>
            </w:r>
          </w:p>
        </w:tc>
        <w:tc>
          <w:tcPr>
            <w:tcW w:w="284" w:type="dxa"/>
          </w:tcPr>
          <w:p w14:paraId="64AA4283" w14:textId="77777777" w:rsidR="00DD267F" w:rsidRPr="00795EB0" w:rsidRDefault="00DD267F" w:rsidP="00DD267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2C67547" w14:textId="4EC04C58" w:rsidR="00DD267F" w:rsidRPr="00795EB0" w:rsidRDefault="00DD267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8E0EE4" w14:textId="77777777" w:rsidR="00DD267F" w:rsidRPr="00795EB0" w:rsidRDefault="00DD267F" w:rsidP="00DD267F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DE2275" w14:textId="7DCF0451" w:rsidR="00DD267F" w:rsidRPr="00795EB0" w:rsidRDefault="00DD267F" w:rsidP="00D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2,632 </w:t>
            </w:r>
          </w:p>
        </w:tc>
      </w:tr>
      <w:tr w:rsidR="00DD267F" w:rsidRPr="00795EB0" w14:paraId="0D1B0D2A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5517C0C3" w14:textId="77777777" w:rsidR="00DD267F" w:rsidRPr="00795EB0" w:rsidRDefault="00DD267F" w:rsidP="00DD267F">
            <w:pPr>
              <w:spacing w:line="240" w:lineRule="auto"/>
              <w:ind w:left="162" w:right="-108" w:hanging="162"/>
              <w:rPr>
                <w:rFonts w:asciiTheme="minorHAnsi" w:hAnsiTheme="minorHAnsi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B4AEE08" w14:textId="77777777" w:rsidR="00DD267F" w:rsidRPr="00795EB0" w:rsidRDefault="00DD267F" w:rsidP="00DD267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556795" w14:textId="4D682FA5" w:rsidR="00DD267F" w:rsidRPr="00795EB0" w:rsidRDefault="00DD267F" w:rsidP="00D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6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0473A303" w14:textId="77777777" w:rsidR="00DD267F" w:rsidRPr="00795EB0" w:rsidRDefault="00DD267F" w:rsidP="00DD267F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E6A2CF1" w14:textId="297265F3" w:rsidR="00352F75" w:rsidRPr="00795EB0" w:rsidRDefault="00DD267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48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4AF39E" w14:textId="77777777" w:rsidR="00DD267F" w:rsidRPr="00795EB0" w:rsidRDefault="00DD267F" w:rsidP="00DD267F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6CDB810" w14:textId="5175F20C" w:rsidR="00DD267F" w:rsidRPr="00795EB0" w:rsidRDefault="00DD267F" w:rsidP="00D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196098" w:rsidRPr="00795EB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D267F" w:rsidRPr="00795EB0" w14:paraId="274AE0C2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61D4C572" w14:textId="77777777" w:rsidR="00DD267F" w:rsidRPr="00795EB0" w:rsidRDefault="00DD267F" w:rsidP="00DD267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3AA7814D" w14:textId="77777777" w:rsidR="00DD267F" w:rsidRPr="00795EB0" w:rsidRDefault="00DD267F" w:rsidP="00DD267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184D79" w14:textId="34697987" w:rsidR="00DD267F" w:rsidRPr="00795EB0" w:rsidRDefault="00DD267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A610762" w14:textId="77777777" w:rsidR="00DD267F" w:rsidRPr="00795EB0" w:rsidRDefault="00DD267F" w:rsidP="00DD267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764E7B5" w14:textId="57C9CAA2" w:rsidR="00DD267F" w:rsidRPr="00795EB0" w:rsidRDefault="00DD267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19F1EF" w14:textId="77777777" w:rsidR="00DD267F" w:rsidRPr="00795EB0" w:rsidRDefault="00DD267F" w:rsidP="00DD267F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F6315DF" w14:textId="28369878" w:rsidR="00DD267F" w:rsidRPr="00795EB0" w:rsidRDefault="00DD267F" w:rsidP="00DD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2,69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121EA" w:rsidRPr="00795EB0" w14:paraId="7B39528C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E9D36A8" w14:textId="77777777" w:rsidR="00C121EA" w:rsidRPr="00795EB0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46D678" w14:textId="77777777" w:rsidR="00C121EA" w:rsidRPr="00795EB0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89EBB25" w14:textId="77777777" w:rsidR="00C121EA" w:rsidRPr="00795EB0" w:rsidRDefault="00C121EA" w:rsidP="0035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C7E5688" w14:textId="77777777" w:rsidR="00C121EA" w:rsidRPr="00795EB0" w:rsidRDefault="00C121EA" w:rsidP="00352F75">
            <w:pPr>
              <w:tabs>
                <w:tab w:val="clear" w:pos="680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05CA5BF4" w14:textId="77777777" w:rsidR="00C121EA" w:rsidRPr="00795EB0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F364A20" w14:textId="77777777" w:rsidR="00C121EA" w:rsidRPr="00795EB0" w:rsidRDefault="00C121EA" w:rsidP="00352F75">
            <w:pPr>
              <w:tabs>
                <w:tab w:val="clear" w:pos="680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0C68717" w14:textId="77777777" w:rsidR="00C121EA" w:rsidRPr="00795EB0" w:rsidRDefault="00C121EA" w:rsidP="0035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F75" w:rsidRPr="00795EB0" w14:paraId="49DB739B" w14:textId="77777777">
        <w:trPr>
          <w:trHeight w:val="66"/>
        </w:trPr>
        <w:tc>
          <w:tcPr>
            <w:tcW w:w="4680" w:type="dxa"/>
            <w:shd w:val="clear" w:color="auto" w:fill="auto"/>
          </w:tcPr>
          <w:p w14:paraId="6120B2DA" w14:textId="77777777" w:rsidR="00352F75" w:rsidRPr="00795EB0" w:rsidRDefault="00352F75" w:rsidP="00352F75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E7A47E9" w14:textId="77777777" w:rsidR="00352F75" w:rsidRPr="00795EB0" w:rsidRDefault="00352F75" w:rsidP="00352F7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4259301" w14:textId="5183FF7F" w:rsidR="00352F75" w:rsidRPr="00795EB0" w:rsidRDefault="00352F75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0.079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08573A4" w14:textId="77777777" w:rsidR="00352F75" w:rsidRPr="00795EB0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7AB2322B" w14:textId="1A2338E3" w:rsidR="00352F75" w:rsidRPr="00795EB0" w:rsidRDefault="00352F75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972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3B826D" w14:textId="77777777" w:rsidR="00352F75" w:rsidRPr="00795EB0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3074B2B" w14:textId="794AF10D" w:rsidR="00352F75" w:rsidRPr="00795EB0" w:rsidRDefault="00352F75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0.079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52F75" w:rsidRPr="00795EB0" w14:paraId="110D5600" w14:textId="77777777">
        <w:trPr>
          <w:trHeight w:val="66"/>
        </w:trPr>
        <w:tc>
          <w:tcPr>
            <w:tcW w:w="4680" w:type="dxa"/>
            <w:shd w:val="clear" w:color="auto" w:fill="auto"/>
          </w:tcPr>
          <w:p w14:paraId="02EEE9FD" w14:textId="77777777" w:rsidR="00352F75" w:rsidRPr="00795EB0" w:rsidRDefault="00352F75" w:rsidP="00352F75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934FE0" w14:textId="77777777" w:rsidR="00352F75" w:rsidRPr="00795EB0" w:rsidRDefault="00352F75" w:rsidP="00352F7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86C0A5D" w14:textId="4FED850D" w:rsidR="00352F75" w:rsidRPr="00795EB0" w:rsidRDefault="00352F75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0.079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3D64EED" w14:textId="77777777" w:rsidR="00352F75" w:rsidRPr="00795EB0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3F9EBC54" w14:textId="392CD865" w:rsidR="00352F75" w:rsidRPr="00795EB0" w:rsidRDefault="00352F75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972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ABC160" w14:textId="77777777" w:rsidR="00352F75" w:rsidRPr="00795EB0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23265811" w14:textId="66161C5C" w:rsidR="00352F75" w:rsidRPr="00795EB0" w:rsidRDefault="00352F75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0.079</w:t>
            </w:r>
            <w:r w:rsidR="00196098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554FDB3E" w14:textId="3C80D583" w:rsidR="00460AD0" w:rsidRPr="00795EB0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58BCD72" w14:textId="77777777" w:rsidR="00460AD0" w:rsidRPr="00795EB0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795EB0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795EB0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3DE090D4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95EB0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795EB0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795EB0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795EB0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795EB0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Pr="00795EB0">
        <w:rPr>
          <w:rFonts w:ascii="Angsana New" w:hAnsi="Angsana New"/>
          <w:b/>
          <w:sz w:val="30"/>
          <w:szCs w:val="30"/>
        </w:rPr>
        <w:br/>
      </w:r>
      <w:r w:rsidRPr="00795EB0">
        <w:rPr>
          <w:rFonts w:ascii="Angsana New" w:hAnsi="Angsana New"/>
          <w:b/>
          <w:sz w:val="30"/>
          <w:szCs w:val="30"/>
          <w:cs/>
        </w:rPr>
        <w:t xml:space="preserve">ข้อ </w:t>
      </w:r>
      <w:r w:rsidRPr="00795EB0">
        <w:rPr>
          <w:rFonts w:ascii="Angsana New" w:hAnsi="Angsana New"/>
          <w:bCs/>
          <w:sz w:val="30"/>
          <w:szCs w:val="30"/>
        </w:rPr>
        <w:t xml:space="preserve">5 </w:t>
      </w:r>
      <w:r w:rsidRPr="00795EB0">
        <w:rPr>
          <w:rFonts w:ascii="Angsana New" w:hAnsi="Angsana New" w:hint="cs"/>
          <w:b/>
          <w:sz w:val="30"/>
          <w:szCs w:val="30"/>
          <w:cs/>
        </w:rPr>
        <w:t>และ</w:t>
      </w:r>
      <w:r w:rsidRPr="00795EB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bCs/>
          <w:sz w:val="30"/>
          <w:szCs w:val="30"/>
        </w:rPr>
        <w:t xml:space="preserve">6 </w:t>
      </w:r>
      <w:r w:rsidRPr="00795EB0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Pr="00795EB0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795EB0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795EB0" w:rsidRDefault="00960E84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795EB0" w14:paraId="476C57EC" w14:textId="77777777" w:rsidTr="00196098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46D" w14:textId="17711B1C" w:rsidR="00F15296" w:rsidRPr="00795EB0" w:rsidRDefault="00460AD0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sz w:val="28"/>
                <w:szCs w:val="28"/>
                <w:cs/>
              </w:rPr>
              <w:br/>
            </w:r>
            <w:r w:rsidR="00F15296"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15296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4A08" w14:textId="77777777" w:rsidR="00F15296" w:rsidRPr="00795EB0" w:rsidRDefault="00F15296" w:rsidP="00C050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795EB0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16F3" w14:textId="77777777" w:rsidR="00F15296" w:rsidRPr="00795EB0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795EB0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795EB0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795EB0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795EB0" w:rsidRDefault="00213599" w:rsidP="00AE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B4515F" w:rsidRPr="00795EB0" w14:paraId="6AEFE723" w14:textId="77777777" w:rsidTr="004A11B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1625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hint="cs"/>
                <w:sz w:val="30"/>
                <w:szCs w:val="30"/>
                <w:cs/>
              </w:rPr>
              <w:t>บริษัท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ไชน่าทาวน์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เดสติเนชั่น</w:t>
            </w:r>
            <w:r w:rsidRPr="00795EB0">
              <w:rPr>
                <w:sz w:val="30"/>
                <w:szCs w:val="30"/>
                <w:cs/>
              </w:rPr>
              <w:t xml:space="preserve"> (</w:t>
            </w:r>
            <w:r w:rsidRPr="00795EB0">
              <w:rPr>
                <w:rFonts w:hint="cs"/>
                <w:sz w:val="30"/>
                <w:szCs w:val="30"/>
                <w:cs/>
              </w:rPr>
              <w:t>ไทยแลนด์</w:t>
            </w:r>
            <w:r w:rsidRPr="00795EB0">
              <w:rPr>
                <w:sz w:val="30"/>
                <w:szCs w:val="30"/>
                <w:cs/>
              </w:rPr>
              <w:t xml:space="preserve">) </w:t>
            </w:r>
            <w:r w:rsidRPr="00795EB0">
              <w:rPr>
                <w:rFonts w:hint="cs"/>
                <w:sz w:val="30"/>
                <w:szCs w:val="30"/>
                <w:cs/>
              </w:rPr>
              <w:t>จำกัด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A824D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9D49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4515F" w:rsidRPr="00795EB0" w14:paraId="5814CE01" w14:textId="77777777" w:rsidTr="004A11B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1FF4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hint="cs"/>
                <w:sz w:val="30"/>
                <w:szCs w:val="30"/>
                <w:cs/>
              </w:rPr>
              <w:t>บริษัท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คอฟฟี่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คอนเซ็ปต์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รีเทล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9F65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B1AB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4515F" w:rsidRPr="00795EB0" w14:paraId="3E26CC38" w14:textId="77777777" w:rsidTr="004A11B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FD0E2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hint="cs"/>
                <w:sz w:val="30"/>
                <w:szCs w:val="30"/>
                <w:cs/>
              </w:rPr>
              <w:t>บริษัท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BF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CC178" w14:textId="77777777" w:rsidR="00B4515F" w:rsidRPr="00795EB0" w:rsidRDefault="00B4515F" w:rsidP="004A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D55B5" w:rsidRPr="00795EB0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5F3F4462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780A54ED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11A2453C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D55B5" w:rsidRPr="00795EB0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4440E1A2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1FCD540B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4E117113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D55B5" w:rsidRPr="00795EB0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539781D2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ปากซอง แคปปิตอล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231DF3F4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40CAADC3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D55B5" w:rsidRPr="00795EB0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4B1B448E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4F2495D5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4AE2504C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D55B5" w:rsidRPr="00795EB0" w14:paraId="15340EC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4F1E" w14:textId="5CC08B5F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33C0" w14:textId="24A41221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1E58" w14:textId="1E75B289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D55B5" w:rsidRPr="00795EB0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2B48C99B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10807E4A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044CD614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D55B5" w:rsidRPr="00795EB0" w14:paraId="7FDDE4D9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2F8F" w14:textId="1288E8C9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B4515F"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ริษัท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เดอะ คิวเอสอาร์ ออฟ เอเชีย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5C96" w14:textId="1EBEBB5E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C5F3" w14:textId="05B55C11" w:rsidR="005D55B5" w:rsidRPr="00795EB0" w:rsidRDefault="005D55B5" w:rsidP="005D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9056F8" w:rsidRPr="00795EB0" w14:paraId="41C780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5ECF" w14:textId="58F18E57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แคปปิตอล แลนด์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8E6" w14:textId="7E3297B8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E008" w14:textId="60B51ECB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9056F8" w:rsidRPr="00795EB0" w14:paraId="689906E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B8B" w14:textId="692322A2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FE94" w14:textId="7733748B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2765" w14:textId="2D1E4FCC" w:rsidR="009056F8" w:rsidRPr="00795EB0" w:rsidRDefault="009056F8" w:rsidP="00F2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9056F8" w:rsidRPr="00795EB0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5915DBCD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15E10746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6FB72124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9056F8" w:rsidRPr="00795EB0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6F1CC171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74E0BE26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31A89B69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9056F8" w:rsidRPr="00795EB0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5CB4D477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6CEBC112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4B9DF618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9056F8" w:rsidRPr="00795EB0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7D370278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2B5AC6C0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6A2FDE29" w:rsidR="009056F8" w:rsidRPr="00795EB0" w:rsidRDefault="009056F8" w:rsidP="0090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4515F" w:rsidRPr="00795EB0" w14:paraId="25AF050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5480" w14:textId="01D5FFC4" w:rsidR="00B4515F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hint="cs"/>
                <w:sz w:val="30"/>
                <w:szCs w:val="30"/>
                <w:cs/>
              </w:rPr>
              <w:t>บริษัท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ทีซีซี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แลนด์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อินเตอร์เนชั่นแนล</w:t>
            </w:r>
            <w:r w:rsidRPr="00795EB0">
              <w:rPr>
                <w:sz w:val="30"/>
                <w:szCs w:val="30"/>
                <w:cs/>
              </w:rPr>
              <w:t xml:space="preserve"> (</w:t>
            </w:r>
            <w:r w:rsidRPr="00795EB0">
              <w:rPr>
                <w:rFonts w:hint="cs"/>
                <w:sz w:val="30"/>
                <w:szCs w:val="30"/>
                <w:cs/>
              </w:rPr>
              <w:t>ประเทศไทย</w:t>
            </w:r>
            <w:r w:rsidRPr="00795EB0">
              <w:rPr>
                <w:sz w:val="30"/>
                <w:szCs w:val="30"/>
                <w:cs/>
              </w:rPr>
              <w:t xml:space="preserve">) </w:t>
            </w:r>
            <w:r w:rsidRPr="00795EB0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84EB" w14:textId="0C709128" w:rsidR="00B4515F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2415" w14:textId="1E0A51C5" w:rsidR="00B4515F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4515F" w:rsidRPr="00795EB0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674CA6EB" w:rsidR="00B4515F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hint="cs"/>
                <w:sz w:val="30"/>
                <w:szCs w:val="30"/>
                <w:cs/>
              </w:rPr>
              <w:t>บริษัท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เพาเวอร์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795EB0">
              <w:rPr>
                <w:sz w:val="30"/>
                <w:szCs w:val="30"/>
                <w:cs/>
              </w:rPr>
              <w:t xml:space="preserve"> </w:t>
            </w:r>
            <w:r w:rsidRPr="00795EB0">
              <w:rPr>
                <w:rFonts w:hint="cs"/>
                <w:sz w:val="30"/>
                <w:szCs w:val="30"/>
                <w:cs/>
              </w:rPr>
              <w:t>จำกัด</w:t>
            </w:r>
            <w:r w:rsidRPr="00795EB0">
              <w:rPr>
                <w:sz w:val="30"/>
                <w:szCs w:val="30"/>
                <w:cs/>
              </w:rPr>
              <w:t xml:space="preserve"> (</w:t>
            </w:r>
            <w:r w:rsidRPr="00795EB0">
              <w:rPr>
                <w:rFonts w:hint="cs"/>
                <w:sz w:val="30"/>
                <w:szCs w:val="30"/>
                <w:cs/>
              </w:rPr>
              <w:t>มหาชน</w:t>
            </w:r>
            <w:r w:rsidRPr="00795E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255A8BDF" w:rsidR="00B4515F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7E69EAF1" w:rsidR="00B4515F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795EB0" w:rsidRDefault="00D36BC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795EB0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795EB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795EB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795EB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795EB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795EB0" w14:paraId="411C1E2F" w14:textId="77777777" w:rsidTr="00AC2394">
        <w:trPr>
          <w:tblHeader/>
        </w:trPr>
        <w:tc>
          <w:tcPr>
            <w:tcW w:w="4293" w:type="dxa"/>
          </w:tcPr>
          <w:p w14:paraId="73A2377E" w14:textId="2D118638" w:rsidR="00AC2394" w:rsidRPr="00795EB0" w:rsidRDefault="00DF15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3137C5C0" w14:textId="5B06F139" w:rsidR="00AC2394" w:rsidRPr="00795EB0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AA1CA8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0F3CA169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820" w:rsidRPr="00795E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D32784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08C5BB04" w:rsidR="00AC2394" w:rsidRPr="00795EB0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15D2B1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7A4506A8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820" w:rsidRPr="00795E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C2394" w:rsidRPr="00795EB0" w14:paraId="683EAC30" w14:textId="77777777" w:rsidTr="00AC2394">
        <w:trPr>
          <w:tblHeader/>
        </w:trPr>
        <w:tc>
          <w:tcPr>
            <w:tcW w:w="4293" w:type="dxa"/>
          </w:tcPr>
          <w:p w14:paraId="332DAFF9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4B068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8B87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9CBA" w14:textId="56C77D90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A4784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56526A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A6F1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2A53DC0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394" w:rsidRPr="00795EB0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795EB0" w14:paraId="522B9D4F" w14:textId="77777777" w:rsidTr="00AC2394">
        <w:tc>
          <w:tcPr>
            <w:tcW w:w="4293" w:type="dxa"/>
          </w:tcPr>
          <w:p w14:paraId="0A91764E" w14:textId="77777777" w:rsidR="003350D0" w:rsidRPr="00795EB0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660A97A9" w:rsidR="003350D0" w:rsidRPr="00795EB0" w:rsidRDefault="003350D0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3350D0" w:rsidRPr="00795EB0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3350D0" w:rsidRPr="00795EB0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3350D0" w:rsidRPr="00795EB0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3350D0" w:rsidRPr="00795EB0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3350D0" w:rsidRPr="00795EB0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6F36BD17" w:rsidR="003350D0" w:rsidRPr="00795EB0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2EA" w:rsidRPr="00795EB0" w14:paraId="512DF4F3" w14:textId="77777777" w:rsidTr="00184F0A">
        <w:tc>
          <w:tcPr>
            <w:tcW w:w="4293" w:type="dxa"/>
          </w:tcPr>
          <w:p w14:paraId="697182CE" w14:textId="19D4FBEE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42B3F61F" w14:textId="6B34A298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08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1D6AD" w14:textId="2FCFB751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3A1D134F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999,430 </w:t>
            </w:r>
          </w:p>
        </w:tc>
        <w:tc>
          <w:tcPr>
            <w:tcW w:w="270" w:type="dxa"/>
          </w:tcPr>
          <w:p w14:paraId="2520B0F0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30B21D" w14:textId="15A61C25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706,629 </w:t>
            </w:r>
          </w:p>
        </w:tc>
      </w:tr>
      <w:tr w:rsidR="009512EA" w:rsidRPr="00795EB0" w14:paraId="3012C9F7" w14:textId="77777777" w:rsidTr="005C64FC">
        <w:tc>
          <w:tcPr>
            <w:tcW w:w="4293" w:type="dxa"/>
          </w:tcPr>
          <w:p w14:paraId="6B1AF633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4640043" w14:textId="20D4B3A3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08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5DA0D" w14:textId="4EB86538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62C692C9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1,213,884 </w:t>
            </w:r>
          </w:p>
        </w:tc>
        <w:tc>
          <w:tcPr>
            <w:tcW w:w="270" w:type="dxa"/>
          </w:tcPr>
          <w:p w14:paraId="6E20DEF3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E161439" w14:textId="2B30D5A6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1,571,744 </w:t>
            </w:r>
          </w:p>
        </w:tc>
      </w:tr>
      <w:tr w:rsidR="009512EA" w:rsidRPr="00795EB0" w14:paraId="57F536C8" w14:textId="77777777" w:rsidTr="005C64FC">
        <w:tc>
          <w:tcPr>
            <w:tcW w:w="4293" w:type="dxa"/>
          </w:tcPr>
          <w:p w14:paraId="4BC033E1" w14:textId="5D03CD75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793240B" w14:textId="1AFC255F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08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A83A6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9665A" w14:textId="130FF13F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4584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FA2FB" w14:textId="722F6DDD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3,053 </w:t>
            </w:r>
          </w:p>
        </w:tc>
        <w:tc>
          <w:tcPr>
            <w:tcW w:w="270" w:type="dxa"/>
          </w:tcPr>
          <w:p w14:paraId="144C62B5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38654" w14:textId="71D0398F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2,566 </w:t>
            </w:r>
          </w:p>
        </w:tc>
      </w:tr>
      <w:tr w:rsidR="009512EA" w:rsidRPr="00795EB0" w14:paraId="5C875405" w14:textId="77777777" w:rsidTr="005C64FC">
        <w:trPr>
          <w:trHeight w:val="137"/>
        </w:trPr>
        <w:tc>
          <w:tcPr>
            <w:tcW w:w="4293" w:type="dxa"/>
          </w:tcPr>
          <w:p w14:paraId="5BDADAED" w14:textId="54ED076C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760D99E6" w14:textId="56327DFC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3C3D8" w14:textId="65A6BC3A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50B98BC7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31,925</w:t>
            </w:r>
          </w:p>
        </w:tc>
        <w:tc>
          <w:tcPr>
            <w:tcW w:w="270" w:type="dxa"/>
          </w:tcPr>
          <w:p w14:paraId="069E0141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6A2BF07" w14:textId="31661650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22,209 </w:t>
            </w:r>
          </w:p>
        </w:tc>
      </w:tr>
      <w:tr w:rsidR="009512EA" w:rsidRPr="00795EB0" w14:paraId="6B14CA7A" w14:textId="77777777" w:rsidTr="005C64FC">
        <w:trPr>
          <w:trHeight w:val="20"/>
        </w:trPr>
        <w:tc>
          <w:tcPr>
            <w:tcW w:w="4293" w:type="dxa"/>
          </w:tcPr>
          <w:p w14:paraId="3D4F9574" w14:textId="1C7B736F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31256872" w14:textId="6A180988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A2639" w14:textId="488FDBB4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626D1D41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5,525 </w:t>
            </w:r>
          </w:p>
        </w:tc>
        <w:tc>
          <w:tcPr>
            <w:tcW w:w="270" w:type="dxa"/>
          </w:tcPr>
          <w:p w14:paraId="0365D25D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43E0D2" w14:textId="30B27DE1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3,343 </w:t>
            </w:r>
          </w:p>
        </w:tc>
      </w:tr>
      <w:tr w:rsidR="009512EA" w:rsidRPr="00795EB0" w14:paraId="2B422A4C" w14:textId="77777777" w:rsidTr="005C64FC">
        <w:trPr>
          <w:trHeight w:val="20"/>
        </w:trPr>
        <w:tc>
          <w:tcPr>
            <w:tcW w:w="4293" w:type="dxa"/>
          </w:tcPr>
          <w:p w14:paraId="17A8A3A2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B9A3453" w14:textId="37329035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CD775" w14:textId="51EC720A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470E0596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11,234 </w:t>
            </w:r>
          </w:p>
        </w:tc>
        <w:tc>
          <w:tcPr>
            <w:tcW w:w="270" w:type="dxa"/>
          </w:tcPr>
          <w:p w14:paraId="7267C406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1D81FA1" w14:textId="2AAA69CF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11,212 </w:t>
            </w:r>
          </w:p>
        </w:tc>
      </w:tr>
      <w:tr w:rsidR="009512EA" w:rsidRPr="00795EB0" w14:paraId="63674603" w14:textId="77777777" w:rsidTr="005C64FC">
        <w:trPr>
          <w:trHeight w:val="20"/>
        </w:trPr>
        <w:tc>
          <w:tcPr>
            <w:tcW w:w="4293" w:type="dxa"/>
          </w:tcPr>
          <w:p w14:paraId="245D720A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FECA79A" w14:textId="29D30704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F7C8D" w14:textId="76DFC7D1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1516F42C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91,000 </w:t>
            </w:r>
          </w:p>
        </w:tc>
        <w:tc>
          <w:tcPr>
            <w:tcW w:w="270" w:type="dxa"/>
          </w:tcPr>
          <w:p w14:paraId="7BBE8ED3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87A359A" w14:textId="21673C75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4,592 </w:t>
            </w:r>
          </w:p>
        </w:tc>
      </w:tr>
      <w:tr w:rsidR="009512EA" w:rsidRPr="00795EB0" w14:paraId="7AB0CE74" w14:textId="77777777" w:rsidTr="005C64FC">
        <w:trPr>
          <w:trHeight w:val="20"/>
        </w:trPr>
        <w:tc>
          <w:tcPr>
            <w:tcW w:w="4293" w:type="dxa"/>
          </w:tcPr>
          <w:p w14:paraId="06535BCD" w14:textId="6AFB5661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46F57F5E" w14:textId="1FC0DC0D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42651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EE438" w14:textId="02018322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5F64E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2716DA" w14:textId="5E85AFD8" w:rsidR="009512EA" w:rsidRPr="00795EB0" w:rsidRDefault="009512EA" w:rsidP="008A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441 </w:t>
            </w:r>
          </w:p>
        </w:tc>
        <w:tc>
          <w:tcPr>
            <w:tcW w:w="270" w:type="dxa"/>
          </w:tcPr>
          <w:p w14:paraId="48A4A799" w14:textId="77777777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FBE82E7" w14:textId="4E4F9CAF" w:rsidR="009512EA" w:rsidRPr="00795EB0" w:rsidRDefault="009512EA" w:rsidP="0095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8E23CD" w:rsidRPr="00795EB0" w14:paraId="1E518C39" w14:textId="77777777" w:rsidTr="005C64FC">
        <w:trPr>
          <w:trHeight w:val="20"/>
        </w:trPr>
        <w:tc>
          <w:tcPr>
            <w:tcW w:w="4293" w:type="dxa"/>
          </w:tcPr>
          <w:p w14:paraId="6C8F9EC4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CAC867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6F35A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2BF06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748A3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4BA47A5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B41C9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CF78260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3CD" w:rsidRPr="00795EB0" w14:paraId="485403F5" w14:textId="77777777" w:rsidTr="00C57890">
        <w:tc>
          <w:tcPr>
            <w:tcW w:w="4293" w:type="dxa"/>
          </w:tcPr>
          <w:p w14:paraId="7712CA4E" w14:textId="77777777" w:rsidR="008E23CD" w:rsidRPr="00795EB0" w:rsidRDefault="008E23CD" w:rsidP="008E23CD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795E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6E80F8B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ABA0CE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8E23CD" w:rsidRPr="00795EB0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09B" w:rsidRPr="00795EB0" w14:paraId="4E1B406E" w14:textId="77777777" w:rsidTr="00C57890">
        <w:tc>
          <w:tcPr>
            <w:tcW w:w="4293" w:type="dxa"/>
          </w:tcPr>
          <w:p w14:paraId="5A28A239" w14:textId="77777777" w:rsidR="000A709B" w:rsidRPr="00795EB0" w:rsidRDefault="000A709B" w:rsidP="000A709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63E444D7" w14:textId="5CFF2856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72,736 </w:t>
            </w:r>
          </w:p>
        </w:tc>
        <w:tc>
          <w:tcPr>
            <w:tcW w:w="270" w:type="dxa"/>
            <w:vAlign w:val="bottom"/>
          </w:tcPr>
          <w:p w14:paraId="4731C7AB" w14:textId="77777777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3FBE22BC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32,532 </w:t>
            </w:r>
          </w:p>
        </w:tc>
        <w:tc>
          <w:tcPr>
            <w:tcW w:w="270" w:type="dxa"/>
            <w:vAlign w:val="bottom"/>
          </w:tcPr>
          <w:p w14:paraId="4CEE255E" w14:textId="77777777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71C5DFD" w14:textId="44533C3F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72,736 </w:t>
            </w:r>
          </w:p>
        </w:tc>
        <w:tc>
          <w:tcPr>
            <w:tcW w:w="270" w:type="dxa"/>
            <w:vAlign w:val="bottom"/>
          </w:tcPr>
          <w:p w14:paraId="464EA0C1" w14:textId="77777777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40D86E27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32,532 </w:t>
            </w:r>
          </w:p>
        </w:tc>
      </w:tr>
      <w:tr w:rsidR="000A709B" w:rsidRPr="00795EB0" w14:paraId="3FF44118" w14:textId="77777777" w:rsidTr="00C57890">
        <w:tc>
          <w:tcPr>
            <w:tcW w:w="4293" w:type="dxa"/>
          </w:tcPr>
          <w:p w14:paraId="0683A17E" w14:textId="77777777" w:rsidR="000A709B" w:rsidRPr="00795EB0" w:rsidRDefault="000A709B" w:rsidP="000A709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2D716F9" w14:textId="43BB4A54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1,223 </w:t>
            </w:r>
          </w:p>
        </w:tc>
        <w:tc>
          <w:tcPr>
            <w:tcW w:w="270" w:type="dxa"/>
            <w:vAlign w:val="bottom"/>
          </w:tcPr>
          <w:p w14:paraId="10990AC7" w14:textId="77777777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7C47678D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270" w:type="dxa"/>
            <w:vAlign w:val="bottom"/>
          </w:tcPr>
          <w:p w14:paraId="452A6AA1" w14:textId="77777777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496D7F" w14:textId="483B1288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1,223 </w:t>
            </w:r>
          </w:p>
        </w:tc>
        <w:tc>
          <w:tcPr>
            <w:tcW w:w="270" w:type="dxa"/>
            <w:vAlign w:val="bottom"/>
          </w:tcPr>
          <w:p w14:paraId="26FA4DCC" w14:textId="77777777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7E706EFD" w:rsidR="000A709B" w:rsidRPr="00795EB0" w:rsidRDefault="000A709B" w:rsidP="000A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</w:tr>
      <w:tr w:rsidR="00514106" w:rsidRPr="00795EB0" w14:paraId="1024E9D4" w14:textId="77777777" w:rsidTr="00C57890">
        <w:tc>
          <w:tcPr>
            <w:tcW w:w="4293" w:type="dxa"/>
          </w:tcPr>
          <w:p w14:paraId="28FF1C9F" w14:textId="1612E90D" w:rsidR="00514106" w:rsidRPr="00795EB0" w:rsidRDefault="00514106" w:rsidP="005141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DF9C43F" w14:textId="0C75F7BA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1EA7F79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935F3" w14:textId="001A883C" w:rsidR="00514106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163</w:t>
            </w:r>
          </w:p>
        </w:tc>
        <w:tc>
          <w:tcPr>
            <w:tcW w:w="270" w:type="dxa"/>
            <w:vAlign w:val="bottom"/>
          </w:tcPr>
          <w:p w14:paraId="440781D2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0C2742" w14:textId="6AB5AFE5" w:rsidR="00514106" w:rsidRPr="00795EB0" w:rsidRDefault="00B4515F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04B043D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8EE7C58" w14:textId="406AA460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163</w:t>
            </w:r>
          </w:p>
        </w:tc>
      </w:tr>
      <w:tr w:rsidR="001B7C6F" w:rsidRPr="00795EB0" w14:paraId="0C77CBC0" w14:textId="77777777" w:rsidTr="00C57890">
        <w:tc>
          <w:tcPr>
            <w:tcW w:w="4293" w:type="dxa"/>
          </w:tcPr>
          <w:p w14:paraId="635C664E" w14:textId="77777777" w:rsidR="001B7C6F" w:rsidRPr="00795EB0" w:rsidRDefault="001B7C6F" w:rsidP="0051410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CDA55C" w14:textId="77777777" w:rsidR="001B7C6F" w:rsidRPr="00795EB0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6E4DB141" w14:textId="77777777" w:rsidR="001B7C6F" w:rsidRPr="00795EB0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60E1D" w14:textId="77777777" w:rsidR="001B7C6F" w:rsidRPr="00795EB0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A83FFB" w14:textId="77777777" w:rsidR="001B7C6F" w:rsidRPr="00795EB0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AB6B08" w14:textId="77777777" w:rsidR="001B7C6F" w:rsidRPr="00795EB0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35EC7E" w14:textId="77777777" w:rsidR="001B7C6F" w:rsidRPr="00795EB0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FBE8EC4" w14:textId="77777777" w:rsidR="001B7C6F" w:rsidRPr="00795EB0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514106" w:rsidRPr="00795EB0" w14:paraId="4BD301AA" w14:textId="77777777" w:rsidTr="00AC2394">
        <w:tc>
          <w:tcPr>
            <w:tcW w:w="4293" w:type="dxa"/>
          </w:tcPr>
          <w:p w14:paraId="780D8E7D" w14:textId="7E40876D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93098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106" w:rsidRPr="00795EB0" w14:paraId="4BEAF193" w14:textId="77777777" w:rsidTr="00AC2394">
        <w:tc>
          <w:tcPr>
            <w:tcW w:w="4293" w:type="dxa"/>
          </w:tcPr>
          <w:p w14:paraId="78F3B3F7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2F95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DE7" w:rsidRPr="00795EB0" w14:paraId="212BE775" w14:textId="77777777" w:rsidTr="005C64FC">
        <w:tc>
          <w:tcPr>
            <w:tcW w:w="4293" w:type="dxa"/>
          </w:tcPr>
          <w:p w14:paraId="02BFCFDF" w14:textId="7CB49FF2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795E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9117678" w14:textId="6A53F261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91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811</w:t>
            </w:r>
          </w:p>
        </w:tc>
        <w:tc>
          <w:tcPr>
            <w:tcW w:w="270" w:type="dxa"/>
          </w:tcPr>
          <w:p w14:paraId="7DFA7CF5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521433A0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6309913A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8FE5FD" w14:textId="6AA70C2B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91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811</w:t>
            </w:r>
          </w:p>
        </w:tc>
        <w:tc>
          <w:tcPr>
            <w:tcW w:w="270" w:type="dxa"/>
          </w:tcPr>
          <w:p w14:paraId="5676E52A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732F8B63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C02DE7" w:rsidRPr="00795EB0" w14:paraId="2DED99C3" w14:textId="77777777" w:rsidTr="005C64FC">
        <w:tc>
          <w:tcPr>
            <w:tcW w:w="4293" w:type="dxa"/>
          </w:tcPr>
          <w:p w14:paraId="2C5B44E1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46E2941" w14:textId="6E2DFC80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382</w:t>
            </w:r>
          </w:p>
        </w:tc>
        <w:tc>
          <w:tcPr>
            <w:tcW w:w="270" w:type="dxa"/>
          </w:tcPr>
          <w:p w14:paraId="51318152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582A37D6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1,986 </w:t>
            </w:r>
          </w:p>
        </w:tc>
        <w:tc>
          <w:tcPr>
            <w:tcW w:w="270" w:type="dxa"/>
          </w:tcPr>
          <w:p w14:paraId="3CFDCAD8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5BA731" w14:textId="258AB16E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382</w:t>
            </w:r>
          </w:p>
        </w:tc>
        <w:tc>
          <w:tcPr>
            <w:tcW w:w="270" w:type="dxa"/>
          </w:tcPr>
          <w:p w14:paraId="2A2A0421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542C4CD9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1,986 </w:t>
            </w:r>
          </w:p>
        </w:tc>
      </w:tr>
      <w:tr w:rsidR="00C02DE7" w:rsidRPr="00795EB0" w14:paraId="51AA7B44" w14:textId="77777777" w:rsidTr="005C64FC">
        <w:tc>
          <w:tcPr>
            <w:tcW w:w="4293" w:type="dxa"/>
          </w:tcPr>
          <w:p w14:paraId="0F309972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</w:tcPr>
          <w:p w14:paraId="567B6874" w14:textId="12016E68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034</w:t>
            </w:r>
          </w:p>
        </w:tc>
        <w:tc>
          <w:tcPr>
            <w:tcW w:w="270" w:type="dxa"/>
          </w:tcPr>
          <w:p w14:paraId="57631344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6EB7A" w14:textId="66ACFA96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4,414 </w:t>
            </w:r>
          </w:p>
        </w:tc>
        <w:tc>
          <w:tcPr>
            <w:tcW w:w="270" w:type="dxa"/>
          </w:tcPr>
          <w:p w14:paraId="4BE45DA5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E950DF" w14:textId="54C585CD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034</w:t>
            </w:r>
          </w:p>
        </w:tc>
        <w:tc>
          <w:tcPr>
            <w:tcW w:w="270" w:type="dxa"/>
          </w:tcPr>
          <w:p w14:paraId="1BD02AE5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A494B" w14:textId="37650B0C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4,414 </w:t>
            </w:r>
          </w:p>
        </w:tc>
      </w:tr>
      <w:tr w:rsidR="00C02DE7" w:rsidRPr="00795EB0" w14:paraId="2C7BC331" w14:textId="77777777" w:rsidTr="005C64FC">
        <w:tc>
          <w:tcPr>
            <w:tcW w:w="4293" w:type="dxa"/>
          </w:tcPr>
          <w:p w14:paraId="1447C250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F62C0A" w14:textId="2173799A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103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227</w:t>
            </w:r>
          </w:p>
        </w:tc>
        <w:tc>
          <w:tcPr>
            <w:tcW w:w="270" w:type="dxa"/>
          </w:tcPr>
          <w:p w14:paraId="42043F38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768314C2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113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10EC245B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E3B62BE" w14:textId="38AAF632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103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227</w:t>
            </w:r>
          </w:p>
        </w:tc>
        <w:tc>
          <w:tcPr>
            <w:tcW w:w="270" w:type="dxa"/>
          </w:tcPr>
          <w:p w14:paraId="5747E8E4" w14:textId="77777777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64F31010" w:rsidR="00C02DE7" w:rsidRPr="00795EB0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113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755</w:t>
            </w:r>
          </w:p>
        </w:tc>
      </w:tr>
      <w:tr w:rsidR="0084505B" w:rsidRPr="00795EB0" w14:paraId="42E8A372" w14:textId="77777777" w:rsidTr="0084505B">
        <w:tc>
          <w:tcPr>
            <w:tcW w:w="4293" w:type="dxa"/>
          </w:tcPr>
          <w:p w14:paraId="203D16C5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9F583C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08D961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882112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69B0A4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AAA5C39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A0A59D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1FE46A2" w14:textId="77777777" w:rsidR="0084505B" w:rsidRPr="00795EB0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514106" w:rsidRPr="00795EB0" w14:paraId="1526F893" w14:textId="77777777" w:rsidTr="00AC2394">
        <w:tc>
          <w:tcPr>
            <w:tcW w:w="4293" w:type="dxa"/>
          </w:tcPr>
          <w:p w14:paraId="7859158F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086D2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F5E" w:rsidRPr="00795EB0" w14:paraId="4F797AD2" w14:textId="77777777" w:rsidTr="00184F0A">
        <w:tc>
          <w:tcPr>
            <w:tcW w:w="4293" w:type="dxa"/>
          </w:tcPr>
          <w:p w14:paraId="131AED7B" w14:textId="77777777" w:rsidR="00823F5E" w:rsidRPr="00795EB0" w:rsidRDefault="00823F5E" w:rsidP="00823F5E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823F5E" w:rsidRPr="00795EB0" w:rsidRDefault="00823F5E" w:rsidP="00823F5E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813B8" w14:textId="53D1DEE5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26,313</w:t>
            </w:r>
          </w:p>
        </w:tc>
        <w:tc>
          <w:tcPr>
            <w:tcW w:w="270" w:type="dxa"/>
            <w:vAlign w:val="bottom"/>
          </w:tcPr>
          <w:p w14:paraId="18B959FB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29731CCC" w:rsidR="00823F5E" w:rsidRPr="00795EB0" w:rsidRDefault="00FC7216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29,740</w:t>
            </w:r>
          </w:p>
        </w:tc>
        <w:tc>
          <w:tcPr>
            <w:tcW w:w="270" w:type="dxa"/>
            <w:vAlign w:val="bottom"/>
          </w:tcPr>
          <w:p w14:paraId="5D73E70D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D3771B4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2E628" w14:textId="7311B691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8810BDA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39B095A5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3F5E" w:rsidRPr="00795EB0" w14:paraId="40322C93" w14:textId="77777777" w:rsidTr="00184F0A">
        <w:tc>
          <w:tcPr>
            <w:tcW w:w="4293" w:type="dxa"/>
          </w:tcPr>
          <w:p w14:paraId="0269A93A" w14:textId="77777777" w:rsidR="00823F5E" w:rsidRPr="00795EB0" w:rsidRDefault="00823F5E" w:rsidP="00823F5E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823F5E" w:rsidRPr="00795EB0" w:rsidRDefault="00823F5E" w:rsidP="00823F5E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5E85B" w14:textId="5086DA59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86,585</w:t>
            </w:r>
          </w:p>
        </w:tc>
        <w:tc>
          <w:tcPr>
            <w:tcW w:w="270" w:type="dxa"/>
            <w:vAlign w:val="bottom"/>
          </w:tcPr>
          <w:p w14:paraId="1DEF9D0A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4208" w14:textId="288B5355" w:rsidR="00823F5E" w:rsidRPr="00795EB0" w:rsidRDefault="00FC7216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78,909</w:t>
            </w:r>
          </w:p>
        </w:tc>
        <w:tc>
          <w:tcPr>
            <w:tcW w:w="270" w:type="dxa"/>
            <w:vAlign w:val="bottom"/>
          </w:tcPr>
          <w:p w14:paraId="16B9E5A1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995D104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53802F23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D41113F" w14:textId="77777777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243F776E" w:rsidR="00823F5E" w:rsidRPr="00795EB0" w:rsidRDefault="00823F5E" w:rsidP="0082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997" w:rsidRPr="00795EB0" w14:paraId="78EE21C6" w14:textId="77777777" w:rsidTr="00184F0A">
        <w:tc>
          <w:tcPr>
            <w:tcW w:w="4293" w:type="dxa"/>
          </w:tcPr>
          <w:p w14:paraId="2327CA9D" w14:textId="62929F77" w:rsidR="00007997" w:rsidRPr="00795EB0" w:rsidRDefault="00007997" w:rsidP="00007997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4894B636" w14:textId="30747352" w:rsidR="00007997" w:rsidRPr="00795EB0" w:rsidRDefault="00007997" w:rsidP="0000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F5E" w:rsidRPr="00795EB0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  <w:tc>
          <w:tcPr>
            <w:tcW w:w="270" w:type="dxa"/>
            <w:vAlign w:val="bottom"/>
          </w:tcPr>
          <w:p w14:paraId="0C1F12E8" w14:textId="77777777" w:rsidR="00007997" w:rsidRPr="00795EB0" w:rsidRDefault="00007997" w:rsidP="0000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5073B" w14:textId="0408A73E" w:rsidR="00007997" w:rsidRPr="00795EB0" w:rsidRDefault="00FC7216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9317B5" w14:textId="77777777" w:rsidR="00007997" w:rsidRPr="00795EB0" w:rsidRDefault="00007997" w:rsidP="0000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015A37" w14:textId="7E78D01A" w:rsidR="00007997" w:rsidRPr="00795EB0" w:rsidRDefault="00823F5E" w:rsidP="0000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  <w:tc>
          <w:tcPr>
            <w:tcW w:w="270" w:type="dxa"/>
            <w:vAlign w:val="bottom"/>
          </w:tcPr>
          <w:p w14:paraId="56EEB331" w14:textId="77777777" w:rsidR="00007997" w:rsidRPr="00795EB0" w:rsidRDefault="00007997" w:rsidP="0000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E5D3605" w14:textId="63BA3859" w:rsidR="00007997" w:rsidRPr="00795EB0" w:rsidRDefault="00007997" w:rsidP="0000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3228" w:rsidRPr="00795EB0" w14:paraId="0640F750" w14:textId="77777777" w:rsidTr="00184F0A">
        <w:tc>
          <w:tcPr>
            <w:tcW w:w="4293" w:type="dxa"/>
          </w:tcPr>
          <w:p w14:paraId="0C560F74" w14:textId="652CF336" w:rsidR="00F33228" w:rsidRPr="00795EB0" w:rsidRDefault="00F33228" w:rsidP="00F3322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C9B7CDA" w14:textId="387B8F2F" w:rsidR="00F33228" w:rsidRPr="00795EB0" w:rsidRDefault="00F33228" w:rsidP="00F3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6,853 </w:t>
            </w:r>
          </w:p>
        </w:tc>
        <w:tc>
          <w:tcPr>
            <w:tcW w:w="270" w:type="dxa"/>
            <w:vAlign w:val="bottom"/>
          </w:tcPr>
          <w:p w14:paraId="54119B60" w14:textId="77777777" w:rsidR="00F33228" w:rsidRPr="00795EB0" w:rsidRDefault="00F33228" w:rsidP="00F3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28618" w14:textId="7E4FD737" w:rsidR="00FC7216" w:rsidRPr="00795EB0" w:rsidRDefault="00FC7216" w:rsidP="00F3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bottom"/>
          </w:tcPr>
          <w:p w14:paraId="245F26DB" w14:textId="77777777" w:rsidR="00F33228" w:rsidRPr="00795EB0" w:rsidRDefault="00F33228" w:rsidP="00F3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16254C1" w14:textId="5D0A433B" w:rsidR="00F33228" w:rsidRPr="00795EB0" w:rsidRDefault="00F33228" w:rsidP="00F3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5A6EF7" w14:textId="77777777" w:rsidR="00F33228" w:rsidRPr="00795EB0" w:rsidRDefault="00F33228" w:rsidP="00F3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C5FE77F" w14:textId="7CABEFE0" w:rsidR="00F33228" w:rsidRPr="00795EB0" w:rsidRDefault="00543297" w:rsidP="0054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39222C" w:rsidRPr="00795EB0" w14:paraId="74F9AF07" w14:textId="77777777">
        <w:tc>
          <w:tcPr>
            <w:tcW w:w="4293" w:type="dxa"/>
          </w:tcPr>
          <w:p w14:paraId="45BB81CE" w14:textId="06649867" w:rsidR="0039222C" w:rsidRPr="00795EB0" w:rsidRDefault="0039222C" w:rsidP="0039222C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456FA1D0" w14:textId="7730C328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16,485 </w:t>
            </w:r>
          </w:p>
        </w:tc>
        <w:tc>
          <w:tcPr>
            <w:tcW w:w="270" w:type="dxa"/>
          </w:tcPr>
          <w:p w14:paraId="669F8A91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3CCFF" w14:textId="0458F675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14,241 </w:t>
            </w:r>
          </w:p>
        </w:tc>
        <w:tc>
          <w:tcPr>
            <w:tcW w:w="270" w:type="dxa"/>
          </w:tcPr>
          <w:p w14:paraId="6E2C10D3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8E65B7" w14:textId="494B2583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5AAF09" w14:textId="1CC3E226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222C" w:rsidRPr="00795EB0" w14:paraId="1BD375AF" w14:textId="77777777" w:rsidTr="00AC2394">
        <w:tc>
          <w:tcPr>
            <w:tcW w:w="4293" w:type="dxa"/>
          </w:tcPr>
          <w:p w14:paraId="7DE57FBF" w14:textId="66C8583A" w:rsidR="0039222C" w:rsidRPr="00795EB0" w:rsidRDefault="0039222C" w:rsidP="0039222C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6862C5BC" w14:textId="24BBC181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6,495 </w:t>
            </w:r>
          </w:p>
        </w:tc>
        <w:tc>
          <w:tcPr>
            <w:tcW w:w="270" w:type="dxa"/>
          </w:tcPr>
          <w:p w14:paraId="3048A72C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20FB5" w14:textId="63F3A4EB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10,355 </w:t>
            </w:r>
          </w:p>
        </w:tc>
        <w:tc>
          <w:tcPr>
            <w:tcW w:w="270" w:type="dxa"/>
          </w:tcPr>
          <w:p w14:paraId="776192F4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46845B7E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08BDB030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4F55DCEA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39222C" w:rsidRPr="00795EB0" w14:paraId="54F91391" w14:textId="77777777" w:rsidTr="00AC2394">
        <w:tc>
          <w:tcPr>
            <w:tcW w:w="4293" w:type="dxa"/>
          </w:tcPr>
          <w:p w14:paraId="1A567F70" w14:textId="51A3DC08" w:rsidR="0039222C" w:rsidRPr="00795EB0" w:rsidRDefault="0039222C" w:rsidP="0039222C">
            <w:pPr>
              <w:spacing w:line="230" w:lineRule="auto"/>
              <w:ind w:left="222" w:right="160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03639C65" w14:textId="608A15D8" w:rsidR="0039222C" w:rsidRPr="00795EB0" w:rsidRDefault="002E322D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23,529</w:t>
            </w:r>
          </w:p>
        </w:tc>
        <w:tc>
          <w:tcPr>
            <w:tcW w:w="270" w:type="dxa"/>
          </w:tcPr>
          <w:p w14:paraId="1F7384B8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738E6" w14:textId="150AB0FA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20,882 </w:t>
            </w:r>
          </w:p>
        </w:tc>
        <w:tc>
          <w:tcPr>
            <w:tcW w:w="270" w:type="dxa"/>
          </w:tcPr>
          <w:p w14:paraId="690E8FEA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0FBE099A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3D7B5A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40B014E0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222C" w:rsidRPr="00795EB0" w14:paraId="70EDDB95" w14:textId="77777777" w:rsidTr="00AC2394">
        <w:tc>
          <w:tcPr>
            <w:tcW w:w="4293" w:type="dxa"/>
          </w:tcPr>
          <w:p w14:paraId="72708135" w14:textId="053C88E7" w:rsidR="0039222C" w:rsidRPr="00795EB0" w:rsidRDefault="0039222C" w:rsidP="0039222C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119BECB" w14:textId="2F1E5AE0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5,327 </w:t>
            </w:r>
          </w:p>
        </w:tc>
        <w:tc>
          <w:tcPr>
            <w:tcW w:w="270" w:type="dxa"/>
          </w:tcPr>
          <w:p w14:paraId="33B96B5B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85454" w14:textId="563425FC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8,049 </w:t>
            </w:r>
          </w:p>
        </w:tc>
        <w:tc>
          <w:tcPr>
            <w:tcW w:w="270" w:type="dxa"/>
          </w:tcPr>
          <w:p w14:paraId="36A8054A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02F6ED3A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4,083 </w:t>
            </w:r>
          </w:p>
        </w:tc>
        <w:tc>
          <w:tcPr>
            <w:tcW w:w="270" w:type="dxa"/>
            <w:vAlign w:val="bottom"/>
          </w:tcPr>
          <w:p w14:paraId="302BF27C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5115D95A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6,231 </w:t>
            </w:r>
          </w:p>
        </w:tc>
      </w:tr>
      <w:tr w:rsidR="0039222C" w:rsidRPr="00795EB0" w14:paraId="06097D62" w14:textId="77777777" w:rsidTr="00C57890">
        <w:tc>
          <w:tcPr>
            <w:tcW w:w="4293" w:type="dxa"/>
          </w:tcPr>
          <w:p w14:paraId="700DE979" w14:textId="130D4F84" w:rsidR="0039222C" w:rsidRPr="00795EB0" w:rsidRDefault="0039222C" w:rsidP="0039222C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60C2BB05" w14:textId="6DD93441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246B4B" w:rsidRPr="00795EB0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298D9698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70EA6" w14:textId="29A2131C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16,007 </w:t>
            </w:r>
          </w:p>
        </w:tc>
        <w:tc>
          <w:tcPr>
            <w:tcW w:w="270" w:type="dxa"/>
          </w:tcPr>
          <w:p w14:paraId="5059D071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55F78351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2,332 </w:t>
            </w:r>
          </w:p>
        </w:tc>
        <w:tc>
          <w:tcPr>
            <w:tcW w:w="270" w:type="dxa"/>
            <w:vAlign w:val="bottom"/>
          </w:tcPr>
          <w:p w14:paraId="78B8F27C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1181F989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2,027 </w:t>
            </w:r>
          </w:p>
        </w:tc>
      </w:tr>
      <w:tr w:rsidR="0039222C" w:rsidRPr="00795EB0" w14:paraId="54F42130" w14:textId="77777777" w:rsidTr="00C57890">
        <w:tc>
          <w:tcPr>
            <w:tcW w:w="4293" w:type="dxa"/>
          </w:tcPr>
          <w:p w14:paraId="63EB751B" w14:textId="24801A6B" w:rsidR="0039222C" w:rsidRPr="00795EB0" w:rsidRDefault="0039222C" w:rsidP="0039222C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AF882BF" w14:textId="6BD59BC1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51,188 </w:t>
            </w:r>
          </w:p>
        </w:tc>
        <w:tc>
          <w:tcPr>
            <w:tcW w:w="270" w:type="dxa"/>
          </w:tcPr>
          <w:p w14:paraId="0ABCAF7C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D036" w14:textId="49C3D57D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41,248 </w:t>
            </w:r>
          </w:p>
        </w:tc>
        <w:tc>
          <w:tcPr>
            <w:tcW w:w="270" w:type="dxa"/>
          </w:tcPr>
          <w:p w14:paraId="64D468E1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13758B94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2,428 </w:t>
            </w:r>
          </w:p>
        </w:tc>
        <w:tc>
          <w:tcPr>
            <w:tcW w:w="270" w:type="dxa"/>
            <w:vAlign w:val="bottom"/>
          </w:tcPr>
          <w:p w14:paraId="7954E699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619AFDBC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856 </w:t>
            </w:r>
          </w:p>
        </w:tc>
      </w:tr>
      <w:tr w:rsidR="0039222C" w:rsidRPr="00795EB0" w14:paraId="0A21D438" w14:textId="77777777" w:rsidTr="005C64FC">
        <w:tc>
          <w:tcPr>
            <w:tcW w:w="4293" w:type="dxa"/>
          </w:tcPr>
          <w:p w14:paraId="1B7C0483" w14:textId="37FB60DF" w:rsidR="0039222C" w:rsidRPr="00795EB0" w:rsidRDefault="0039222C" w:rsidP="0039222C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FC5C564" w14:textId="7CC52AAE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25,298 </w:t>
            </w:r>
          </w:p>
        </w:tc>
        <w:tc>
          <w:tcPr>
            <w:tcW w:w="270" w:type="dxa"/>
            <w:vAlign w:val="bottom"/>
          </w:tcPr>
          <w:p w14:paraId="6132892F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B3A7" w14:textId="78E1FEB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41,997 </w:t>
            </w:r>
          </w:p>
        </w:tc>
        <w:tc>
          <w:tcPr>
            <w:tcW w:w="270" w:type="dxa"/>
            <w:vAlign w:val="bottom"/>
          </w:tcPr>
          <w:p w14:paraId="3D89F6DE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1F786C62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3,507 </w:t>
            </w:r>
          </w:p>
        </w:tc>
        <w:tc>
          <w:tcPr>
            <w:tcW w:w="270" w:type="dxa"/>
            <w:vAlign w:val="bottom"/>
          </w:tcPr>
          <w:p w14:paraId="09671789" w14:textId="77777777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66535579" w:rsidR="0039222C" w:rsidRPr="00795EB0" w:rsidRDefault="0039222C" w:rsidP="0039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33 </w:t>
            </w:r>
          </w:p>
        </w:tc>
      </w:tr>
      <w:tr w:rsidR="00514106" w:rsidRPr="00795EB0" w14:paraId="6F21C6F9" w14:textId="77777777" w:rsidTr="005C64FC">
        <w:tc>
          <w:tcPr>
            <w:tcW w:w="4293" w:type="dxa"/>
          </w:tcPr>
          <w:p w14:paraId="505E79CD" w14:textId="7C6E2B46" w:rsidR="00514106" w:rsidRPr="00795EB0" w:rsidRDefault="00514106" w:rsidP="00514106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5373910D" w14:textId="6F2F4949" w:rsidR="00514106" w:rsidRPr="00795EB0" w:rsidRDefault="00007997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70" w:type="dxa"/>
            <w:vAlign w:val="bottom"/>
          </w:tcPr>
          <w:p w14:paraId="139088ED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1A079" w14:textId="0E8EDB1A" w:rsidR="00514106" w:rsidRPr="00795EB0" w:rsidRDefault="00795D4C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  <w:vAlign w:val="bottom"/>
          </w:tcPr>
          <w:p w14:paraId="2CD61A86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CC454FB" w14:textId="64444EE0" w:rsidR="00514106" w:rsidRPr="00795EB0" w:rsidRDefault="00FD34B8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14:paraId="02FCF3E9" w14:textId="77777777" w:rsidR="00514106" w:rsidRPr="00795EB0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D25D323" w14:textId="66D8B41E" w:rsidR="00514106" w:rsidRPr="00795EB0" w:rsidRDefault="00795D4C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</w:tbl>
    <w:p w14:paraId="3E490954" w14:textId="77777777" w:rsidR="00DE79D8" w:rsidRPr="00795EB0" w:rsidRDefault="00DE79D8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4790B412" w14:textId="77777777" w:rsidR="0084505B" w:rsidRPr="00795EB0" w:rsidRDefault="0084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95EB0">
        <w:rPr>
          <w:rFonts w:ascii="Angsana New" w:hAnsi="Angsana New"/>
          <w:sz w:val="30"/>
          <w:szCs w:val="30"/>
          <w:cs/>
        </w:rPr>
        <w:br w:type="page"/>
      </w:r>
    </w:p>
    <w:p w14:paraId="68D891B0" w14:textId="52ACBB0D" w:rsidR="00AC2394" w:rsidRPr="00795EB0" w:rsidRDefault="00AC2394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795EB0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795EB0">
        <w:rPr>
          <w:rFonts w:ascii="Angsana New" w:hAnsi="Angsana New"/>
          <w:sz w:val="30"/>
          <w:szCs w:val="30"/>
          <w:cs/>
        </w:rPr>
        <w:t xml:space="preserve">วันที่ </w:t>
      </w:r>
      <w:r w:rsidR="00DF151F" w:rsidRPr="00795EB0">
        <w:rPr>
          <w:rFonts w:ascii="Angsana New" w:hAnsi="Angsana New"/>
          <w:sz w:val="30"/>
          <w:szCs w:val="30"/>
        </w:rPr>
        <w:t xml:space="preserve">30 </w:t>
      </w:r>
      <w:r w:rsidR="00DF151F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DF151F" w:rsidRPr="00795EB0">
        <w:rPr>
          <w:rFonts w:ascii="Angsana New" w:hAnsi="Angsana New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และ </w:t>
      </w:r>
      <w:r w:rsidRPr="00795EB0">
        <w:rPr>
          <w:rFonts w:ascii="Angsana New" w:hAnsi="Angsana New"/>
          <w:sz w:val="30"/>
          <w:szCs w:val="30"/>
        </w:rPr>
        <w:t>31</w:t>
      </w:r>
      <w:r w:rsidRPr="00795E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95EB0">
        <w:rPr>
          <w:rFonts w:ascii="Angsana New" w:hAnsi="Angsana New"/>
          <w:sz w:val="30"/>
          <w:szCs w:val="30"/>
        </w:rPr>
        <w:t>256</w:t>
      </w:r>
      <w:r w:rsidR="00AC2508" w:rsidRPr="00795EB0">
        <w:rPr>
          <w:rFonts w:ascii="Angsana New" w:hAnsi="Angsana New"/>
          <w:sz w:val="30"/>
          <w:szCs w:val="30"/>
        </w:rPr>
        <w:t>6</w:t>
      </w:r>
      <w:r w:rsidRPr="00795EB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795EB0" w:rsidRDefault="005B2070" w:rsidP="004F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795EB0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795EB0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795EB0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795EB0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795EB0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795EB0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0F958F2E" w:rsidR="00AC2394" w:rsidRPr="00795EB0" w:rsidRDefault="00DF15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31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79C070D8" w:rsidR="00AC2394" w:rsidRPr="00795EB0" w:rsidRDefault="00DF15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31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795EB0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03EC118A" w:rsidR="00AC2394" w:rsidRPr="00795EB0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36B57CC0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AC2508"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399F47B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74E19BBD" w:rsidR="00AC2394" w:rsidRPr="00795EB0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B56D7FF" w:rsidR="00AC2394" w:rsidRPr="00795EB0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AC2508"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DF151F" w:rsidRPr="00795EB0" w14:paraId="550BA3B5" w14:textId="77777777" w:rsidTr="00A94E54">
        <w:trPr>
          <w:tblHeader/>
        </w:trPr>
        <w:tc>
          <w:tcPr>
            <w:tcW w:w="3987" w:type="dxa"/>
          </w:tcPr>
          <w:p w14:paraId="533DADA4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03B461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" w:type="dxa"/>
            <w:vAlign w:val="center"/>
          </w:tcPr>
          <w:p w14:paraId="7CFDC90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2F172E53" w14:textId="3444F46C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59015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1C95429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25298356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44A04F36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DF151F" w:rsidRPr="00795EB0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151F" w:rsidRPr="00795EB0" w14:paraId="3275AD86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F151F" w:rsidRPr="00795EB0" w14:paraId="48822876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B91AA99" w14:textId="75CB3200" w:rsidR="00DF151F" w:rsidRPr="00795EB0" w:rsidRDefault="00AF1918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13,960</w:t>
            </w:r>
          </w:p>
        </w:tc>
        <w:tc>
          <w:tcPr>
            <w:tcW w:w="291" w:type="dxa"/>
          </w:tcPr>
          <w:p w14:paraId="4E4AA2F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05AF9CF" w14:textId="0B0A7C57" w:rsidR="00DF151F" w:rsidRPr="00795EB0" w:rsidRDefault="00E608FE" w:rsidP="0086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21,976</w:t>
            </w:r>
          </w:p>
        </w:tc>
        <w:tc>
          <w:tcPr>
            <w:tcW w:w="236" w:type="dxa"/>
          </w:tcPr>
          <w:p w14:paraId="5D2E3B6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</w:tcPr>
          <w:p w14:paraId="51A91FDA" w14:textId="2C50C57D" w:rsidR="00DF151F" w:rsidRPr="00795EB0" w:rsidRDefault="00E608FE" w:rsidP="00E6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037D4B2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58E79D16" w14:textId="4D69FC94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F151F" w:rsidRPr="00795EB0" w14:paraId="10D810D1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158AA91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0A202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0A1BC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93BD74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151F" w:rsidRPr="00795EB0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5BAA" w:rsidRPr="00795EB0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2DD03E82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706042E5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2091CA59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03F2" w:rsidRPr="00795EB0">
              <w:rPr>
                <w:rFonts w:asciiTheme="majorBidi" w:hAnsiTheme="majorBidi" w:cstheme="majorBidi"/>
                <w:sz w:val="30"/>
                <w:szCs w:val="30"/>
              </w:rPr>
              <w:t>1,302,189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51124998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2,553,931 </w:t>
            </w:r>
          </w:p>
        </w:tc>
      </w:tr>
      <w:tr w:rsidR="00425BAA" w:rsidRPr="00795EB0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0B5A1A21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6129C903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251,764 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0B43C1D0" w:rsidR="00425BAA" w:rsidRPr="00795EB0" w:rsidRDefault="00425BAA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FA99" w14:textId="5B0FD4F1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251,764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6273F919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</w:tr>
      <w:tr w:rsidR="00425BAA" w:rsidRPr="00795EB0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1B116663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20,226 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416F0A46" w:rsidR="00425BAA" w:rsidRPr="00795EB0" w:rsidRDefault="00425BAA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40,200 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09690D9A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5,531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1C00CD82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7,511 </w:t>
            </w:r>
          </w:p>
        </w:tc>
      </w:tr>
      <w:tr w:rsidR="00425BAA" w:rsidRPr="00795EB0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0591A5D5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271,990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5BEA04BB" w:rsidR="00425BAA" w:rsidRPr="00795EB0" w:rsidRDefault="00425BAA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234,850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0CCE9381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077FC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1,559,484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475B0B63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2,756,092</w:t>
            </w:r>
          </w:p>
        </w:tc>
      </w:tr>
      <w:tr w:rsidR="00425BAA" w:rsidRPr="00795EB0" w14:paraId="5B2D492C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25BAA" w:rsidRPr="00795EB0" w14:paraId="65D5753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53AC4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C3409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53E5E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9B27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FC83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0328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0002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0478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25BAA" w:rsidRPr="00795EB0" w14:paraId="62A9735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DAD8B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F7980B" w14:textId="69C0BEDC" w:rsidR="00425BAA" w:rsidRPr="00795EB0" w:rsidRDefault="002D3B72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C314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88B05" w14:textId="49E0032E" w:rsidR="00425BAA" w:rsidRPr="00795EB0" w:rsidRDefault="002D3B72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ED80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90133" w14:textId="77777777" w:rsidR="00425BAA" w:rsidRPr="00795EB0" w:rsidRDefault="00425BAA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AFC2" w14:textId="77777777" w:rsidR="00425BAA" w:rsidRPr="00795EB0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68216" w14:textId="77777777" w:rsidR="00425BAA" w:rsidRPr="00795EB0" w:rsidRDefault="00425BAA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795EB0" w:rsidRDefault="00422F75" w:rsidP="00083CD7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36"/>
        <w:gridCol w:w="1123"/>
        <w:gridCol w:w="239"/>
        <w:gridCol w:w="1277"/>
        <w:gridCol w:w="253"/>
        <w:gridCol w:w="1092"/>
        <w:gridCol w:w="6"/>
      </w:tblGrid>
      <w:tr w:rsidR="00A478D8" w:rsidRPr="00795EB0" w14:paraId="01D1A35C" w14:textId="77777777" w:rsidTr="00D3375F">
        <w:trPr>
          <w:gridAfter w:val="1"/>
          <w:wAfter w:w="6" w:type="dxa"/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223A7C20" w:rsidR="00D720DF" w:rsidRPr="00795EB0" w:rsidRDefault="00D36BC6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795EB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795EB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4F9E2A82" w14:textId="6822E435" w:rsidR="00A478D8" w:rsidRPr="00795EB0" w:rsidRDefault="00344C74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D07EC" w:rsidRPr="00795EB0" w14:paraId="7DD300BC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795EB0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795EB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0624E6" w14:textId="77777777" w:rsidR="009E4DE4" w:rsidRPr="00795EB0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15B21891" w:rsidR="008D07EC" w:rsidRPr="00795EB0" w:rsidRDefault="00DF151F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</w:tcPr>
          <w:p w14:paraId="6C5F914F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B21BD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5A1F50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6FF6C4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795EB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  <w:hideMark/>
          </w:tcPr>
          <w:p w14:paraId="38357897" w14:textId="77777777" w:rsidR="009E4DE4" w:rsidRPr="00795EB0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007B0C13" w:rsidR="008D07EC" w:rsidRPr="00795EB0" w:rsidRDefault="00DF151F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556BB" w:rsidRPr="00795EB0" w14:paraId="521172C8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47024811" w:rsidR="00A556BB" w:rsidRPr="00795EB0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795EB0">
              <w:rPr>
                <w:rFonts w:ascii="Angsana New" w:hAnsi="Angsana New"/>
                <w:sz w:val="30"/>
                <w:szCs w:val="30"/>
              </w:rPr>
              <w:t>6</w:t>
            </w:r>
            <w:r w:rsidR="00FF5C0A" w:rsidRPr="00795E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1583E64F" w:rsidR="00A556BB" w:rsidRPr="00795EB0" w:rsidRDefault="000A071F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5F4A1FB3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7A32C159" w:rsidR="00A556BB" w:rsidRPr="00795EB0" w:rsidRDefault="000A071F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03725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A045C2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A0E99C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795EB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29610DC" w14:textId="450C977E" w:rsidR="00A556BB" w:rsidRPr="00795EB0" w:rsidRDefault="000A071F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478D8" w:rsidRPr="00795EB0" w14:paraId="6584B2BD" w14:textId="77777777" w:rsidTr="00D3375F">
        <w:trPr>
          <w:gridAfter w:val="1"/>
          <w:wAfter w:w="6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795EB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795EB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795EB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1D306AFA" w14:textId="77777777" w:rsidR="00A478D8" w:rsidRPr="00795EB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D92" w:rsidRPr="00795EB0" w14:paraId="5B5C0A7C" w14:textId="77777777" w:rsidTr="00D3375F">
        <w:tc>
          <w:tcPr>
            <w:tcW w:w="2160" w:type="dxa"/>
            <w:shd w:val="clear" w:color="auto" w:fill="auto"/>
          </w:tcPr>
          <w:p w14:paraId="421E59C2" w14:textId="2917910C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21664A76" w14:textId="75C4CCB3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6C434251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41921" w14:textId="6F7A70AB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145502FF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C60BBCB" w14:textId="2B8E718D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236" w:type="dxa"/>
            <w:shd w:val="clear" w:color="auto" w:fill="auto"/>
          </w:tcPr>
          <w:p w14:paraId="46111557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6C8618" w14:textId="1B66E720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10,006</w:t>
            </w:r>
          </w:p>
        </w:tc>
        <w:tc>
          <w:tcPr>
            <w:tcW w:w="239" w:type="dxa"/>
            <w:shd w:val="clear" w:color="auto" w:fill="auto"/>
          </w:tcPr>
          <w:p w14:paraId="1661183E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5EBCDFA" w14:textId="2F0725BA" w:rsidR="002B0D92" w:rsidRPr="00795EB0" w:rsidRDefault="002B0D92" w:rsidP="00BF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249C649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8CFE3" w14:textId="73314933" w:rsidR="002B0D92" w:rsidRPr="00795EB0" w:rsidRDefault="00B94A16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62,414</w:t>
            </w:r>
          </w:p>
        </w:tc>
      </w:tr>
      <w:tr w:rsidR="002B0D92" w:rsidRPr="00795EB0" w14:paraId="208FB349" w14:textId="77777777" w:rsidTr="00D3375F">
        <w:tc>
          <w:tcPr>
            <w:tcW w:w="2160" w:type="dxa"/>
            <w:shd w:val="clear" w:color="auto" w:fill="auto"/>
          </w:tcPr>
          <w:p w14:paraId="50F9A3AE" w14:textId="540FEA15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4091FDB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7DFA3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B4A34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88A8C7F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DBA5" w14:textId="2ACDD7EE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52,408 </w:t>
            </w:r>
          </w:p>
        </w:tc>
        <w:tc>
          <w:tcPr>
            <w:tcW w:w="236" w:type="dxa"/>
            <w:shd w:val="clear" w:color="auto" w:fill="auto"/>
          </w:tcPr>
          <w:p w14:paraId="17C33E5B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3BF4D0" w14:textId="32D9C24E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2B9B8A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6FADE03" w14:textId="659F7F0B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24140D" w14:textId="77777777" w:rsidR="002B0D92" w:rsidRPr="00795EB0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1ED0C" w14:textId="39503871" w:rsidR="002B0D92" w:rsidRPr="00795EB0" w:rsidRDefault="00B94A16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62,414</w:t>
            </w:r>
          </w:p>
        </w:tc>
      </w:tr>
    </w:tbl>
    <w:p w14:paraId="65D0BF92" w14:textId="5C6A1122" w:rsidR="0084505B" w:rsidRPr="00795EB0" w:rsidRDefault="0084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C203E5C" w14:textId="12DC6FDA" w:rsidR="0084505B" w:rsidRPr="00795EB0" w:rsidRDefault="0084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94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59"/>
        <w:gridCol w:w="1017"/>
        <w:gridCol w:w="270"/>
        <w:gridCol w:w="990"/>
        <w:gridCol w:w="253"/>
        <w:gridCol w:w="1024"/>
        <w:gridCol w:w="236"/>
        <w:gridCol w:w="1122"/>
        <w:gridCol w:w="239"/>
        <w:gridCol w:w="1276"/>
        <w:gridCol w:w="253"/>
        <w:gridCol w:w="1091"/>
        <w:gridCol w:w="11"/>
      </w:tblGrid>
      <w:tr w:rsidR="00344C74" w:rsidRPr="00795EB0" w14:paraId="4B5FB269" w14:textId="77777777" w:rsidTr="00344C74">
        <w:trPr>
          <w:gridAfter w:val="1"/>
          <w:wAfter w:w="11" w:type="dxa"/>
          <w:trHeight w:val="70"/>
          <w:tblHeader/>
        </w:trPr>
        <w:tc>
          <w:tcPr>
            <w:tcW w:w="2159" w:type="dxa"/>
            <w:shd w:val="clear" w:color="auto" w:fill="auto"/>
            <w:vAlign w:val="bottom"/>
          </w:tcPr>
          <w:p w14:paraId="70797373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77" w:type="dxa"/>
            <w:gridSpan w:val="3"/>
            <w:shd w:val="clear" w:color="auto" w:fill="auto"/>
            <w:vAlign w:val="bottom"/>
          </w:tcPr>
          <w:p w14:paraId="7E4EE408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338EFE6B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1" w:type="dxa"/>
            <w:gridSpan w:val="7"/>
            <w:shd w:val="clear" w:color="auto" w:fill="auto"/>
            <w:vAlign w:val="bottom"/>
          </w:tcPr>
          <w:p w14:paraId="0FC31DEC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0FB0" w:rsidRPr="00795EB0" w14:paraId="769C6421" w14:textId="77777777" w:rsidTr="00344C74">
        <w:trPr>
          <w:tblHeader/>
        </w:trPr>
        <w:tc>
          <w:tcPr>
            <w:tcW w:w="2159" w:type="dxa"/>
            <w:shd w:val="clear" w:color="auto" w:fill="auto"/>
          </w:tcPr>
          <w:p w14:paraId="314C5185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795EB0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57E019F5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795EB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1017" w:type="dxa"/>
            <w:shd w:val="clear" w:color="auto" w:fill="auto"/>
            <w:hideMark/>
          </w:tcPr>
          <w:p w14:paraId="4B50A026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F1CAAF8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7CBC7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FCD68B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F288BDD" w14:textId="6C3DD4AF" w:rsidR="007B0FB0" w:rsidRPr="00795EB0" w:rsidRDefault="00DF151F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</w:tcPr>
          <w:p w14:paraId="518AAAF9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4FCDFEE1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B7D136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E1C56F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A5FEB5F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CD57041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0582A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568301F9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  <w:hideMark/>
          </w:tcPr>
          <w:p w14:paraId="51580059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2573516" w14:textId="15E64010" w:rsidR="007B0FB0" w:rsidRPr="00795EB0" w:rsidRDefault="00DF151F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B0FB0" w:rsidRPr="00795EB0" w14:paraId="6E11F83C" w14:textId="77777777" w:rsidTr="00344C74">
        <w:trPr>
          <w:tblHeader/>
        </w:trPr>
        <w:tc>
          <w:tcPr>
            <w:tcW w:w="2159" w:type="dxa"/>
            <w:shd w:val="clear" w:color="auto" w:fill="auto"/>
          </w:tcPr>
          <w:p w14:paraId="68BA4FB4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017" w:type="dxa"/>
            <w:shd w:val="clear" w:color="auto" w:fill="auto"/>
          </w:tcPr>
          <w:p w14:paraId="4E90A733" w14:textId="6A9751FF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B1E34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E728018" w14:textId="1DD14B4D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59A8CBF8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A5CC39" w14:textId="1AF39A65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</w:t>
            </w:r>
            <w:r w:rsidR="003F5D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988C75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15157F9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A89B68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EEE92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FF358BE" w14:textId="77777777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05A034B0" w14:textId="678539B6" w:rsidR="007B0FB0" w:rsidRPr="00795EB0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44C74" w:rsidRPr="00795EB0" w14:paraId="296D0A50" w14:textId="77777777" w:rsidTr="00344C74">
        <w:trPr>
          <w:gridAfter w:val="1"/>
          <w:wAfter w:w="11" w:type="dxa"/>
          <w:tblHeader/>
        </w:trPr>
        <w:tc>
          <w:tcPr>
            <w:tcW w:w="2159" w:type="dxa"/>
            <w:shd w:val="clear" w:color="auto" w:fill="auto"/>
            <w:vAlign w:val="bottom"/>
          </w:tcPr>
          <w:p w14:paraId="426D0DC2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shd w:val="clear" w:color="auto" w:fill="auto"/>
            <w:vAlign w:val="bottom"/>
          </w:tcPr>
          <w:p w14:paraId="6CB59DF8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0E7A32C6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1" w:type="dxa"/>
            <w:gridSpan w:val="7"/>
            <w:shd w:val="clear" w:color="auto" w:fill="auto"/>
            <w:vAlign w:val="bottom"/>
          </w:tcPr>
          <w:p w14:paraId="00FA9D31" w14:textId="77777777" w:rsidR="00344C74" w:rsidRPr="00795EB0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FC3" w:rsidRPr="00795EB0" w14:paraId="3AD5E6CA" w14:textId="77777777" w:rsidTr="00344C74">
        <w:tc>
          <w:tcPr>
            <w:tcW w:w="2159" w:type="dxa"/>
            <w:shd w:val="clear" w:color="auto" w:fill="auto"/>
          </w:tcPr>
          <w:p w14:paraId="57316AAA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14:paraId="1DD5EBAA" w14:textId="4332350A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spacing w:line="240" w:lineRule="auto"/>
              <w:ind w:left="-172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70" w:type="dxa"/>
            <w:shd w:val="clear" w:color="auto" w:fill="auto"/>
          </w:tcPr>
          <w:p w14:paraId="32BEAA22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9197DE" w14:textId="2E04C981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53" w:type="dxa"/>
          </w:tcPr>
          <w:p w14:paraId="077BFE5D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D9D9AD" w14:textId="5410D662" w:rsidR="007F4FC3" w:rsidRPr="00795EB0" w:rsidRDefault="007F4FC3" w:rsidP="0022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50,999,151</w:t>
            </w:r>
          </w:p>
        </w:tc>
        <w:tc>
          <w:tcPr>
            <w:tcW w:w="236" w:type="dxa"/>
            <w:shd w:val="clear" w:color="auto" w:fill="auto"/>
          </w:tcPr>
          <w:p w14:paraId="52809BE9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AEA2039" w14:textId="0F464858" w:rsidR="007F4FC3" w:rsidRPr="00795EB0" w:rsidRDefault="00295C4B" w:rsidP="0022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6E2002" w:rsidRPr="00795E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03E99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3E99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39" w:type="dxa"/>
            <w:shd w:val="clear" w:color="auto" w:fill="auto"/>
          </w:tcPr>
          <w:p w14:paraId="72E2F7BB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846B6A6" w14:textId="723EAB4A" w:rsidR="007F4FC3" w:rsidRPr="00795EB0" w:rsidRDefault="007F4FC3" w:rsidP="0029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03E99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="00295C4B"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3E99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1BD9BF92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0B96FF89" w14:textId="5726EAE1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80,717,705 </w:t>
            </w:r>
          </w:p>
        </w:tc>
      </w:tr>
      <w:tr w:rsidR="007F4FC3" w:rsidRPr="00795EB0" w14:paraId="3AD7CD9E" w14:textId="77777777" w:rsidTr="00344C74">
        <w:tc>
          <w:tcPr>
            <w:tcW w:w="2159" w:type="dxa"/>
            <w:shd w:val="clear" w:color="auto" w:fill="auto"/>
          </w:tcPr>
          <w:p w14:paraId="3B0399D1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17" w:type="dxa"/>
            <w:shd w:val="clear" w:color="auto" w:fill="auto"/>
          </w:tcPr>
          <w:p w14:paraId="1430B6E1" w14:textId="5CA7F5F5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2BE481F3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5A0132" w14:textId="5C0A46A0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2FECC4AA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9417E02" w14:textId="1E4E717D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236" w:type="dxa"/>
            <w:shd w:val="clear" w:color="auto" w:fill="auto"/>
          </w:tcPr>
          <w:p w14:paraId="508BDACF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0560700" w14:textId="3E534FCA" w:rsidR="007F4FC3" w:rsidRPr="00795EB0" w:rsidRDefault="007F4FC3" w:rsidP="00F2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10,006</w:t>
            </w:r>
          </w:p>
        </w:tc>
        <w:tc>
          <w:tcPr>
            <w:tcW w:w="239" w:type="dxa"/>
            <w:shd w:val="clear" w:color="auto" w:fill="auto"/>
          </w:tcPr>
          <w:p w14:paraId="1F574FA3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396E260" w14:textId="434C06AC" w:rsidR="007F4FC3" w:rsidRPr="00795EB0" w:rsidRDefault="007F4FC3" w:rsidP="0029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E77659F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28291" w14:textId="0B0D8E30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62,414 </w:t>
            </w:r>
          </w:p>
        </w:tc>
      </w:tr>
      <w:tr w:rsidR="007F4FC3" w:rsidRPr="00795EB0" w14:paraId="41525E57" w14:textId="77777777" w:rsidTr="00344C74">
        <w:tc>
          <w:tcPr>
            <w:tcW w:w="2159" w:type="dxa"/>
            <w:shd w:val="clear" w:color="auto" w:fill="auto"/>
          </w:tcPr>
          <w:p w14:paraId="03F7F12E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14:paraId="59EC2FD3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F3A1BE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0EC0A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BBF254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C7148" w14:textId="251997D1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51,051,559 </w:t>
            </w:r>
          </w:p>
        </w:tc>
        <w:tc>
          <w:tcPr>
            <w:tcW w:w="236" w:type="dxa"/>
            <w:shd w:val="clear" w:color="auto" w:fill="auto"/>
          </w:tcPr>
          <w:p w14:paraId="27A2BF29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98C3FDE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47AF56E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C261EE6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D7C689F" w14:textId="77777777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67A66" w14:textId="22146FC0" w:rsidR="007F4FC3" w:rsidRPr="00795EB0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80,780,119 </w:t>
            </w:r>
          </w:p>
        </w:tc>
      </w:tr>
    </w:tbl>
    <w:p w14:paraId="12A126A1" w14:textId="4B539D51" w:rsidR="00344C74" w:rsidRPr="00795EB0" w:rsidRDefault="00344C74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1E616B2" w14:textId="79A19ED3" w:rsidR="00B05F8F" w:rsidRPr="00795EB0" w:rsidRDefault="00B05F8F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 xml:space="preserve">ยอดคงเหลือดอกเบี้ยค้างรับของบริษัทที่มีกับบริษัทย่อย จำนวนเงิน </w:t>
      </w:r>
      <w:r w:rsidR="009C6D8C" w:rsidRPr="00795EB0">
        <w:rPr>
          <w:rFonts w:ascii="Angsana New" w:hAnsi="Angsana New"/>
          <w:sz w:val="30"/>
          <w:szCs w:val="30"/>
          <w:lang w:eastAsia="zh-CN"/>
        </w:rPr>
        <w:t>0.83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 นำมารวมเป็นส่วนหนึ่งของเงินให้กู้ระยะยาวแก่บริษัทย่อยเพิ่มขึ้นในระหว่างงวด</w:t>
      </w:r>
    </w:p>
    <w:p w14:paraId="5D1B5669" w14:textId="77777777" w:rsidR="005D2E29" w:rsidRPr="00795EB0" w:rsidRDefault="005D2E29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795EB0" w14:paraId="58402E51" w14:textId="77777777" w:rsidTr="00ED0DDE">
        <w:trPr>
          <w:tblHeader/>
        </w:trPr>
        <w:tc>
          <w:tcPr>
            <w:tcW w:w="3852" w:type="dxa"/>
          </w:tcPr>
          <w:p w14:paraId="1375F965" w14:textId="77777777" w:rsidR="00DB050F" w:rsidRPr="00795EB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795EB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795EB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795EB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795EB0" w14:paraId="4342E64C" w14:textId="77777777" w:rsidTr="00ED0DDE">
        <w:trPr>
          <w:tblHeader/>
        </w:trPr>
        <w:tc>
          <w:tcPr>
            <w:tcW w:w="3852" w:type="dxa"/>
          </w:tcPr>
          <w:p w14:paraId="313DAD46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10997FEE" w:rsidR="0066179A" w:rsidRPr="00795EB0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31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22EBC69A" w:rsidR="0066179A" w:rsidRPr="00795EB0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31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795EB0" w14:paraId="3BCD170C" w14:textId="77777777" w:rsidTr="00ED0DDE">
        <w:trPr>
          <w:tblHeader/>
        </w:trPr>
        <w:tc>
          <w:tcPr>
            <w:tcW w:w="3852" w:type="dxa"/>
          </w:tcPr>
          <w:p w14:paraId="7889B711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5D0B8AF3" w:rsidR="0066179A" w:rsidRPr="00795EB0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vAlign w:val="center"/>
          </w:tcPr>
          <w:p w14:paraId="1435AF0F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092ACCCA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3B36AC00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5986CA73" w:rsidR="0066179A" w:rsidRPr="00795EB0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vAlign w:val="center"/>
          </w:tcPr>
          <w:p w14:paraId="0489DB35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5CC6EB73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DF151F" w:rsidRPr="00795EB0" w14:paraId="1EBFACF8" w14:textId="77777777" w:rsidTr="00ED0DDE">
        <w:trPr>
          <w:tblHeader/>
        </w:trPr>
        <w:tc>
          <w:tcPr>
            <w:tcW w:w="3852" w:type="dxa"/>
          </w:tcPr>
          <w:p w14:paraId="3FE352C6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EEB4E5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74296CB1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43BC3A0" w14:textId="15784BD1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33CCBEB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0BE7556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35A836D0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114BA9D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DF151F" w:rsidRPr="00795EB0" w14:paraId="10B47A54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151F" w:rsidRPr="00795EB0" w14:paraId="08399D2F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151F" w:rsidRPr="00795EB0" w14:paraId="74DBD755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5EC4F16F" w:rsidR="00DF151F" w:rsidRPr="00795EB0" w:rsidRDefault="00EE732F" w:rsidP="00A5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446F25B6" w:rsidR="00DF151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1318A3B8" w:rsidR="00DF151F" w:rsidRPr="00795EB0" w:rsidRDefault="00382EF3" w:rsidP="00382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18,770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5C7F47E5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21,309</w:t>
            </w:r>
          </w:p>
        </w:tc>
      </w:tr>
      <w:tr w:rsidR="00EE732F" w:rsidRPr="00795EB0" w14:paraId="246A2465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01CD8596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7,359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3049C4CD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7,326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6365EA3C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681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0ED2013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</w:rPr>
              <w:t>679</w:t>
            </w:r>
          </w:p>
        </w:tc>
      </w:tr>
      <w:tr w:rsidR="00EE732F" w:rsidRPr="00795EB0" w14:paraId="7722F869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448A6C63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7,359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190FA81E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7,326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57D7D8F6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19,451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7BB21E11" w:rsidR="00EE732F" w:rsidRPr="00795EB0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21,988</w:t>
            </w:r>
          </w:p>
        </w:tc>
      </w:tr>
      <w:tr w:rsidR="00DF151F" w:rsidRPr="00795EB0" w14:paraId="1668D6AB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2BA5D9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151F" w:rsidRPr="00795EB0" w14:paraId="5F038CA6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2A887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51F" w:rsidRPr="00795EB0" w14:paraId="7F50427E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3C517B1D" w:rsidR="00DF151F" w:rsidRPr="00795EB0" w:rsidRDefault="00E608FE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11,108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3931BD54" w:rsidR="00DF151F" w:rsidRPr="00795EB0" w:rsidRDefault="00E608FE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5C8055E3" w:rsidR="00DF151F" w:rsidRPr="00795EB0" w:rsidRDefault="00E608FE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2A8BBA9B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F151F" w:rsidRPr="00795EB0" w14:paraId="69B5DF78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82CDEFD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</w:tcPr>
          <w:p w14:paraId="07D74D1C" w14:textId="77777777" w:rsidR="00DF151F" w:rsidRPr="00795EB0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151F" w:rsidRPr="00795EB0" w14:paraId="602F2D00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9818D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0FDA1C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151F" w:rsidRPr="00795EB0" w14:paraId="3D7EF418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5D90D31D" w:rsidR="00DF151F" w:rsidRPr="00795EB0" w:rsidRDefault="006D6F5F" w:rsidP="006D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354AE228" w:rsidR="00DF151F" w:rsidRPr="00795EB0" w:rsidRDefault="00C12E72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B2379" w14:textId="075CF069" w:rsidR="00DF151F" w:rsidRPr="00795EB0" w:rsidRDefault="00136D0D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70,012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1C4BAD6E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</w:rPr>
              <w:t>38,372</w:t>
            </w:r>
          </w:p>
        </w:tc>
      </w:tr>
      <w:tr w:rsidR="00F97D60" w:rsidRPr="00795EB0" w14:paraId="7600CE40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5609AD1" w14:textId="2AACFDB6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6201E11" w14:textId="7D775E9D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39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92E395B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5B4753" w14:textId="10EA9910" w:rsidR="00F97D60" w:rsidRPr="00795EB0" w:rsidRDefault="00C12E72" w:rsidP="00C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1CC313E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9D530" w14:textId="487FFB2E" w:rsidR="00F97D60" w:rsidRPr="00795EB0" w:rsidRDefault="00C12E72" w:rsidP="00C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FC47F14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304C3101" w14:textId="5F100C24" w:rsidR="00F97D60" w:rsidRPr="00795EB0" w:rsidRDefault="00C12E72" w:rsidP="00C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F97D60" w:rsidRPr="00795EB0" w14:paraId="07FE0F84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462D2306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F347F7" w14:textId="4F798182" w:rsidR="00F97D60" w:rsidRPr="00795EB0" w:rsidRDefault="007463E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36,848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D45440" w14:textId="43A29C8D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87,843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5E05CC4" w14:textId="7AB06C05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439" w:rsidRPr="00795EB0">
              <w:rPr>
                <w:rFonts w:asciiTheme="majorBidi" w:hAnsiTheme="majorBidi" w:cstheme="majorBidi"/>
                <w:sz w:val="30"/>
                <w:szCs w:val="30"/>
              </w:rPr>
              <w:t>36,848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736DDB81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87,843</w:t>
            </w:r>
          </w:p>
        </w:tc>
      </w:tr>
      <w:tr w:rsidR="00F97D60" w:rsidRPr="00795EB0" w14:paraId="199F8D23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4F11965D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33509" w14:textId="26D78241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16,097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B603B5" w14:textId="6900A958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5B31"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20,306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582CF" w14:textId="6AA20969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1,551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5F4E80AF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</w:rPr>
              <w:t>4,290</w:t>
            </w:r>
          </w:p>
        </w:tc>
      </w:tr>
      <w:tr w:rsidR="00F97D60" w:rsidRPr="00795EB0" w14:paraId="183D0D22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7CDCDC31" w:rsidR="00F97D60" w:rsidRPr="00795EB0" w:rsidRDefault="00BD5439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52,984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1F389621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</w:t>
            </w:r>
            <w:r w:rsidR="00817535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4D40FD3D" w:rsidR="00F97D60" w:rsidRPr="00795EB0" w:rsidRDefault="00580406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108,411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0F03B285" w:rsidR="00F97D60" w:rsidRPr="00795EB0" w:rsidRDefault="00F97D60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130,505</w:t>
            </w:r>
          </w:p>
        </w:tc>
      </w:tr>
      <w:tr w:rsidR="00ED0DDE" w:rsidRPr="00795EB0" w14:paraId="0936AD8F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160F532C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F68963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10182F7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20A1C11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8E385F4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96A9F2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1E028D9F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62FFC508" w14:textId="77777777" w:rsidR="00ED0DDE" w:rsidRPr="00795EB0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ED0DDE" w:rsidRPr="00795EB0" w14:paraId="5FF350DD" w14:textId="77777777" w:rsidTr="006F0CB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4909504" w14:textId="68F86B2B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9B18D2D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1B81BF35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B910F25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66FEF5CD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5E28A0DF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7B07E53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28EB24E6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ED0DDE" w:rsidRPr="00795EB0" w14:paraId="2AD2F9E8" w14:textId="77777777" w:rsidTr="00D5269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7D9F823" w14:textId="1D34424A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11472F" w14:textId="78DFD969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17</w:t>
            </w:r>
            <w:r w:rsidRPr="00795EB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1E4A234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B2F6D58" w14:textId="3EA48AC1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18,375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82BB9C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642610" w14:textId="496BE076" w:rsidR="00ED0DDE" w:rsidRPr="00795EB0" w:rsidRDefault="00ED0DDE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151E35" w14:textId="77777777" w:rsidR="00ED0DDE" w:rsidRPr="00795EB0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6934D4C2" w14:textId="4A8EDA3F" w:rsidR="00ED0DDE" w:rsidRPr="00795EB0" w:rsidRDefault="00ED0DDE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795EB0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F53C6F" w:rsidRDefault="00AF10EE" w:rsidP="0055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12"/>
          <w:szCs w:val="12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C013FB" w:rsidRPr="00795EB0" w14:paraId="067475BC" w14:textId="77777777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188DC6B1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120C31D2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8DFFDA2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44122078" w14:textId="4BD3356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13FB" w:rsidRPr="00795EB0" w14:paraId="5AC3F30E" w14:textId="77777777">
        <w:trPr>
          <w:tblHeader/>
        </w:trPr>
        <w:tc>
          <w:tcPr>
            <w:tcW w:w="2140" w:type="dxa"/>
            <w:shd w:val="clear" w:color="auto" w:fill="auto"/>
          </w:tcPr>
          <w:p w14:paraId="3CD5747B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795EB0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63E25B96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7DE07F93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88B34CC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53C77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F9D9093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AC02E3E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9BAEE5E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435770ED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C9419B4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ACD8F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9C9F25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923120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35491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802482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2B0553F0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71E752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013FB" w:rsidRPr="00795EB0" w14:paraId="50B81624" w14:textId="77777777">
        <w:trPr>
          <w:tblHeader/>
        </w:trPr>
        <w:tc>
          <w:tcPr>
            <w:tcW w:w="2140" w:type="dxa"/>
            <w:shd w:val="clear" w:color="auto" w:fill="auto"/>
          </w:tcPr>
          <w:p w14:paraId="2A5037C1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277AE85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F0221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1B16F59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F098E7D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AC0D21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07BE8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1E7A13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E226A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BB0B8F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738A1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2F043D80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013FB" w:rsidRPr="00795EB0" w14:paraId="533EA782" w14:textId="77777777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1363739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57F15EDF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1D170B2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3ADD34C8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13FB" w:rsidRPr="00795EB0" w14:paraId="272DFFB3" w14:textId="77777777">
        <w:tc>
          <w:tcPr>
            <w:tcW w:w="2140" w:type="dxa"/>
            <w:shd w:val="clear" w:color="auto" w:fill="auto"/>
            <w:hideMark/>
          </w:tcPr>
          <w:p w14:paraId="25AD11AD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B8BDF74" w14:textId="2DEE0723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lang w:eastAsia="zh-CN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40085B87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BAC2396" w14:textId="2AECCF84" w:rsidR="00C013FB" w:rsidRPr="00795EB0" w:rsidRDefault="00F650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35DDE74B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CFEEBC2" w14:textId="2FD2D934" w:rsidR="00C013FB" w:rsidRPr="00795EB0" w:rsidRDefault="004D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224,559</w:t>
            </w:r>
          </w:p>
        </w:tc>
        <w:tc>
          <w:tcPr>
            <w:tcW w:w="236" w:type="dxa"/>
            <w:shd w:val="clear" w:color="auto" w:fill="auto"/>
          </w:tcPr>
          <w:p w14:paraId="7AA73E33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0A2ABA" w14:textId="1E55BCA3" w:rsidR="00C013FB" w:rsidRPr="00795EB0" w:rsidRDefault="004D00C0" w:rsidP="0010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619AF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E408A6" w14:textId="40734895" w:rsidR="00C013FB" w:rsidRPr="00795EB0" w:rsidRDefault="004D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224</w:t>
            </w:r>
            <w:r w:rsidRPr="00795EB0">
              <w:rPr>
                <w:rFonts w:asciiTheme="majorBidi" w:hAnsiTheme="majorBidi"/>
                <w:sz w:val="30"/>
                <w:szCs w:val="30"/>
              </w:rPr>
              <w:t>,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559</w:t>
            </w:r>
            <w:r w:rsidR="00C013FB" w:rsidRPr="00795EB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2C7304" w14:textId="77777777" w:rsidR="00C013FB" w:rsidRPr="00795EB0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452875" w14:textId="6090F9A5" w:rsidR="00C013FB" w:rsidRPr="00795EB0" w:rsidRDefault="004D00C0" w:rsidP="004D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62B385" w14:textId="77777777" w:rsidR="00C013FB" w:rsidRPr="00F53C6F" w:rsidRDefault="00C013FB" w:rsidP="0055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0CBBE1B" w14:textId="13A2BCF7" w:rsidR="00F53C6F" w:rsidRPr="00F53C6F" w:rsidRDefault="00F53C6F" w:rsidP="00F5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C6F">
        <w:rPr>
          <w:rFonts w:ascii="Angsana New" w:hAnsi="Angsana New" w:hint="cs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</w:p>
    <w:p w14:paraId="20820599" w14:textId="77777777" w:rsidR="00F53C6F" w:rsidRPr="00F53C6F" w:rsidRDefault="00F53C6F" w:rsidP="0055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12"/>
          <w:szCs w:val="12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795EB0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795EB0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795EB0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795EB0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795EB0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795EB0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795EB0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84BC152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07DD8C06" w:rsidR="0066179A" w:rsidRPr="00795EB0" w:rsidRDefault="00DF151F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BB0A7B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E5B9F18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57AC341F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22AE9BA4" w:rsidR="0066179A" w:rsidRPr="00795EB0" w:rsidRDefault="00DF151F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75F86" w:rsidRPr="00795EB0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00791BA4" w:rsidR="00475F86" w:rsidRPr="00795EB0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</w:t>
            </w:r>
            <w:r w:rsidR="00FF5C0A" w:rsidRPr="00795EB0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756693A6" w:rsidR="00475F86" w:rsidRPr="00795EB0" w:rsidRDefault="000A071F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828EBA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2CA33E65" w:rsidR="00475F86" w:rsidRPr="00795EB0" w:rsidRDefault="000A071F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795EB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6D57FC14" w:rsidR="00475F86" w:rsidRPr="00795EB0" w:rsidRDefault="000A071F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C0422" w:rsidRPr="00795EB0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795EB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795EB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795EB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795EB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795EB0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795EB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70E6120D" w:rsidR="009E4B32" w:rsidRPr="00795EB0" w:rsidRDefault="00AF10EE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lang w:eastAsia="zh-CN"/>
              </w:rPr>
              <w:t>2.81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795EB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0B763FC9" w:rsidR="009E4B32" w:rsidRPr="00795EB0" w:rsidRDefault="00950653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</w:tcPr>
          <w:p w14:paraId="5708AEC6" w14:textId="77777777" w:rsidR="009E4B32" w:rsidRPr="00795EB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5EA58E9B" w:rsidR="009E4B32" w:rsidRPr="00795EB0" w:rsidRDefault="00AF10EE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2,917,525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795EB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6405D717" w:rsidR="009E4B32" w:rsidRPr="00795EB0" w:rsidRDefault="00B2731A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="00DA0379" w:rsidRPr="00795EB0">
              <w:rPr>
                <w:rFonts w:asciiTheme="majorBidi" w:hAnsiTheme="majorBidi"/>
                <w:sz w:val="30"/>
                <w:szCs w:val="30"/>
              </w:rPr>
              <w:t>2</w:t>
            </w:r>
            <w:r w:rsidRPr="00795EB0">
              <w:rPr>
                <w:rFonts w:asciiTheme="majorBidi" w:hAnsiTheme="majorBidi"/>
                <w:sz w:val="30"/>
                <w:szCs w:val="30"/>
              </w:rPr>
              <w:t>,</w:t>
            </w:r>
            <w:r w:rsidR="00DA0379" w:rsidRPr="00795EB0">
              <w:rPr>
                <w:rFonts w:asciiTheme="majorBidi" w:hAnsiTheme="majorBidi"/>
                <w:sz w:val="30"/>
                <w:szCs w:val="30"/>
              </w:rPr>
              <w:t>013</w:t>
            </w:r>
            <w:r w:rsidRPr="00795EB0">
              <w:rPr>
                <w:rFonts w:asciiTheme="majorBidi" w:hAnsiTheme="majorBidi"/>
                <w:sz w:val="30"/>
                <w:szCs w:val="30"/>
              </w:rPr>
              <w:t>,</w:t>
            </w:r>
            <w:r w:rsidR="00DA0379" w:rsidRPr="00795EB0">
              <w:rPr>
                <w:rFonts w:asciiTheme="majorBidi" w:hAnsiTheme="majorBidi"/>
                <w:sz w:val="30"/>
                <w:szCs w:val="30"/>
              </w:rPr>
              <w:t>56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795EB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73E8992B" w:rsidR="009E4B32" w:rsidRPr="00795EB0" w:rsidRDefault="00A2682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(5</w:t>
            </w:r>
            <w:r w:rsidRPr="00795EB0">
              <w:rPr>
                <w:rFonts w:asciiTheme="majorBidi" w:hAnsiTheme="majorBidi"/>
                <w:sz w:val="30"/>
                <w:szCs w:val="30"/>
              </w:rPr>
              <w:t>,</w:t>
            </w:r>
            <w:r w:rsidR="00DA0379" w:rsidRPr="00795EB0">
              <w:rPr>
                <w:rFonts w:asciiTheme="majorBidi" w:hAnsiTheme="majorBidi"/>
                <w:sz w:val="30"/>
                <w:szCs w:val="30"/>
              </w:rPr>
              <w:t>839</w:t>
            </w:r>
            <w:r w:rsidR="00B2731A" w:rsidRPr="00795EB0">
              <w:rPr>
                <w:rFonts w:asciiTheme="majorBidi" w:hAnsiTheme="majorBidi"/>
                <w:sz w:val="30"/>
                <w:szCs w:val="30"/>
              </w:rPr>
              <w:t>,</w:t>
            </w:r>
            <w:r w:rsidR="00DA0379" w:rsidRPr="00795EB0">
              <w:rPr>
                <w:rFonts w:asciiTheme="majorBidi" w:hAnsiTheme="majorBidi"/>
                <w:sz w:val="30"/>
                <w:szCs w:val="30"/>
              </w:rPr>
              <w:t>12</w:t>
            </w:r>
            <w:r w:rsidR="00FB0DC9" w:rsidRPr="00795EB0">
              <w:rPr>
                <w:rFonts w:asciiTheme="majorBidi" w:hAnsiTheme="majorBidi"/>
                <w:sz w:val="30"/>
                <w:szCs w:val="30"/>
                <w:lang w:eastAsia="zh-CN"/>
              </w:rPr>
              <w:t>9</w:t>
            </w:r>
            <w:r w:rsidRPr="00795EB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795EB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03185865" w:rsidR="009E4B32" w:rsidRPr="00795EB0" w:rsidRDefault="00A2682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29,091,96</w:t>
            </w:r>
            <w:r w:rsidR="00FB0DC9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72BF04DF" w14:textId="77777777" w:rsidR="00ED0DDE" w:rsidRPr="00F53C6F" w:rsidRDefault="00ED0DDE" w:rsidP="00ED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12"/>
          <w:szCs w:val="12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795EB0" w14:paraId="57F8ADAB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795EB0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795EB0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795EB0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795EB0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795EB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795EB0" w14:paraId="4B04E704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49C41C15" w:rsidR="0066179A" w:rsidRPr="00795EB0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47BFB259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31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6A14CDBE" w:rsidR="0066179A" w:rsidRPr="00795EB0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52D81A71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31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795EB0" w14:paraId="453AEC03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1FBEB0D0" w:rsidR="0066179A" w:rsidRPr="00795EB0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1A22E651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0469C5A9" w:rsidR="0066179A" w:rsidRPr="00795EB0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077E1476" w:rsidR="0066179A" w:rsidRPr="00795EB0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795EB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DF151F" w:rsidRPr="00795EB0" w14:paraId="55803622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2DF41482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7C37A9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7142077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D25EEBA" w14:textId="1A622919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343FE8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289752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E5F9A9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44BB037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DF151F" w:rsidRPr="00795EB0" w14:paraId="728CE220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F151F" w:rsidRPr="00795EB0" w14:paraId="71518D3D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151F" w:rsidRPr="00795EB0" w14:paraId="0D1298D0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114680D1" w:rsidR="00DF151F" w:rsidRPr="00795EB0" w:rsidRDefault="00C563CB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660F9563" w:rsidR="00DF151F" w:rsidRPr="00795EB0" w:rsidRDefault="00DF151F" w:rsidP="007B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43FE63C6" w:rsidR="00DF151F" w:rsidRPr="00795EB0" w:rsidRDefault="00C563CB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176,412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E8C7288" w14:textId="1CB359BA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Times New Roman" w:hAnsiTheme="majorBidi" w:cstheme="majorBidi"/>
                <w:sz w:val="30"/>
                <w:szCs w:val="30"/>
              </w:rPr>
              <w:t>41,612</w:t>
            </w:r>
          </w:p>
        </w:tc>
      </w:tr>
      <w:tr w:rsidR="00C563CB" w:rsidRPr="00795EB0" w14:paraId="1E783476" w14:textId="77777777" w:rsidTr="00DF151F">
        <w:trPr>
          <w:trHeight w:val="317"/>
        </w:trPr>
        <w:tc>
          <w:tcPr>
            <w:tcW w:w="3843" w:type="dxa"/>
            <w:shd w:val="clear" w:color="auto" w:fill="auto"/>
          </w:tcPr>
          <w:p w14:paraId="504E2CCF" w14:textId="3F4F4B08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49141648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801,189 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61A0C9C7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818,232 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2DA5CC8F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666 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56BC6AB0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1,090 </w:t>
            </w:r>
          </w:p>
        </w:tc>
      </w:tr>
      <w:tr w:rsidR="00C563CB" w:rsidRPr="00795EB0" w14:paraId="74075982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14B0BD4B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801,189 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24411A0E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818,232 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7B3DA43D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177,078 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143CDC8A" w:rsidR="00C563CB" w:rsidRPr="00795EB0" w:rsidRDefault="00C563CB" w:rsidP="00C5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42,702</w:t>
            </w:r>
          </w:p>
        </w:tc>
      </w:tr>
      <w:tr w:rsidR="00DF151F" w:rsidRPr="00795EB0" w14:paraId="17B35ADA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795EB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151F" w:rsidRPr="00795EB0" w14:paraId="4C72329D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5A0D8601" w:rsidR="00DF151F" w:rsidRPr="00795EB0" w:rsidRDefault="001C72D1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19,873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0A120117" w:rsidR="00DF151F" w:rsidRPr="00795EB0" w:rsidRDefault="000F0492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17,770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4F7B8175" w:rsidR="00DF151F" w:rsidRPr="00795EB0" w:rsidRDefault="00DF151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4A2C6FC2" w:rsidR="00DF151F" w:rsidRPr="00795EB0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A1220E" w14:textId="77777777" w:rsidR="00FC4371" w:rsidRPr="00795EB0" w:rsidRDefault="00FC4371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page" w:tblpX="1561" w:tblpY="46"/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170"/>
      </w:tblGrid>
      <w:tr w:rsidR="006F3296" w:rsidRPr="00795EB0" w14:paraId="1C347BB1" w14:textId="77777777" w:rsidTr="006E2002">
        <w:trPr>
          <w:trHeight w:val="20"/>
        </w:trPr>
        <w:tc>
          <w:tcPr>
            <w:tcW w:w="3870" w:type="dxa"/>
            <w:shd w:val="clear" w:color="auto" w:fill="auto"/>
          </w:tcPr>
          <w:p w14:paraId="4BED531B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0" w:type="dxa"/>
            <w:shd w:val="clear" w:color="auto" w:fill="auto"/>
          </w:tcPr>
          <w:p w14:paraId="6A9A0D2B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82D13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E5EE71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F95C44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554FE1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E646E6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3ACF6D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5296" w:rsidRPr="00795EB0" w14:paraId="09B3547D" w14:textId="77777777" w:rsidTr="006E2002">
        <w:trPr>
          <w:trHeight w:val="20"/>
        </w:trPr>
        <w:tc>
          <w:tcPr>
            <w:tcW w:w="3870" w:type="dxa"/>
            <w:shd w:val="clear" w:color="auto" w:fill="auto"/>
          </w:tcPr>
          <w:p w14:paraId="2479E8C7" w14:textId="3626DBFA" w:rsidR="00B75296" w:rsidRPr="00795EB0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E3EBF6" w14:textId="3276C110" w:rsidR="00B75296" w:rsidRPr="00795EB0" w:rsidRDefault="00B75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09E03C20" w14:textId="77777777" w:rsidR="00B75296" w:rsidRPr="00795EB0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6F3F8F" w14:textId="54E01AF4" w:rsidR="00B75296" w:rsidRPr="00795EB0" w:rsidRDefault="00B75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18E64A09" w14:textId="77777777" w:rsidR="00B75296" w:rsidRPr="00795EB0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B30320" w14:textId="11E86926" w:rsidR="00B75296" w:rsidRPr="00795EB0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4F8BC3E2" w14:textId="77777777" w:rsidR="00B75296" w:rsidRPr="00795EB0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68619" w14:textId="276C5728" w:rsidR="00B75296" w:rsidRPr="00795EB0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</w:tr>
      <w:tr w:rsidR="006F3296" w:rsidRPr="00795EB0" w14:paraId="6F7658CA" w14:textId="77777777" w:rsidTr="006E2002">
        <w:trPr>
          <w:trHeight w:val="20"/>
        </w:trPr>
        <w:tc>
          <w:tcPr>
            <w:tcW w:w="3870" w:type="dxa"/>
            <w:shd w:val="clear" w:color="auto" w:fill="auto"/>
          </w:tcPr>
          <w:p w14:paraId="0AEB53C0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895E4" w14:textId="77777777" w:rsidR="006F3296" w:rsidRPr="00795EB0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9B02F7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DA2B0" w14:textId="77777777" w:rsidR="006F3296" w:rsidRPr="00795EB0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E719FF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FDD203C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A540D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FE71751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3296" w:rsidRPr="00795EB0" w14:paraId="32AF9BEF" w14:textId="77777777" w:rsidTr="00D5269E">
        <w:trPr>
          <w:trHeight w:val="20"/>
        </w:trPr>
        <w:tc>
          <w:tcPr>
            <w:tcW w:w="3870" w:type="dxa"/>
            <w:shd w:val="clear" w:color="auto" w:fill="auto"/>
          </w:tcPr>
          <w:p w14:paraId="2A3924EF" w14:textId="77777777" w:rsidR="006F3296" w:rsidRPr="00795EB0" w:rsidRDefault="006F3296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D4ABFDC" w14:textId="77777777" w:rsidR="006F3296" w:rsidRPr="00795EB0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AF4F5C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8460C0" w14:textId="77777777" w:rsidR="006F3296" w:rsidRPr="00795EB0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087E8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AA72C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C1F4C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E9780E" w14:textId="77777777" w:rsidR="006F3296" w:rsidRPr="00795EB0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697C" w:rsidRPr="00795EB0" w14:paraId="59660CA6" w14:textId="77777777" w:rsidTr="00D5269E">
        <w:trPr>
          <w:trHeight w:val="20"/>
        </w:trPr>
        <w:tc>
          <w:tcPr>
            <w:tcW w:w="3870" w:type="dxa"/>
            <w:shd w:val="clear" w:color="auto" w:fill="auto"/>
          </w:tcPr>
          <w:p w14:paraId="15FDFA6A" w14:textId="77777777" w:rsidR="0029697C" w:rsidRPr="00795EB0" w:rsidRDefault="0029697C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B7C7F23" w14:textId="1DDBD04D" w:rsidR="0029697C" w:rsidRPr="00795EB0" w:rsidRDefault="0029697C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6,550 </w:t>
            </w:r>
          </w:p>
        </w:tc>
        <w:tc>
          <w:tcPr>
            <w:tcW w:w="270" w:type="dxa"/>
            <w:shd w:val="clear" w:color="auto" w:fill="auto"/>
          </w:tcPr>
          <w:p w14:paraId="02263843" w14:textId="77777777" w:rsidR="0029697C" w:rsidRPr="00795EB0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90DF4" w14:textId="3F99CCDA" w:rsidR="0029697C" w:rsidRPr="00795EB0" w:rsidRDefault="0029697C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  <w:tc>
          <w:tcPr>
            <w:tcW w:w="270" w:type="dxa"/>
            <w:shd w:val="clear" w:color="auto" w:fill="auto"/>
          </w:tcPr>
          <w:p w14:paraId="00A8F22F" w14:textId="77777777" w:rsidR="0029697C" w:rsidRPr="00795EB0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C5FA374" w14:textId="61CE5D4F" w:rsidR="0029697C" w:rsidRPr="00795EB0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6,550 </w:t>
            </w:r>
          </w:p>
        </w:tc>
        <w:tc>
          <w:tcPr>
            <w:tcW w:w="270" w:type="dxa"/>
            <w:shd w:val="clear" w:color="auto" w:fill="auto"/>
          </w:tcPr>
          <w:p w14:paraId="2C0E83B1" w14:textId="77777777" w:rsidR="0029697C" w:rsidRPr="00795EB0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DEE78E" w14:textId="11388915" w:rsidR="0029697C" w:rsidRPr="00795EB0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</w:tr>
    </w:tbl>
    <w:p w14:paraId="1F48EE5E" w14:textId="77777777" w:rsidR="006F3296" w:rsidRPr="00795EB0" w:rsidRDefault="006F3296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68E890" w14:textId="1A9F1800" w:rsidR="0066179A" w:rsidRPr="00795EB0" w:rsidRDefault="0066179A" w:rsidP="0066179A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DF151F"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bookmarkStart w:id="3" w:name="_Hlk170233493"/>
      <w:r w:rsidR="00DF151F"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หกเดือนสิ้นสุดวันที่ </w:t>
      </w:r>
      <w:r w:rsidR="00DF151F" w:rsidRPr="00795EB0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DF151F"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มิถุนายน</w:t>
      </w:r>
      <w:bookmarkEnd w:id="3"/>
      <w:r w:rsidR="00DF151F"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21254667" w14:textId="0D833159" w:rsidR="00CF4E5B" w:rsidRPr="00795EB0" w:rsidRDefault="00CF4E5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233EC4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232BC7E3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A00B68" w14:textId="7B6D434D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B055F1"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หก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เดือนสิ้นสุดวันที่ </w:t>
      </w:r>
      <w:r w:rsidR="00B055F1"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B055F1"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Pr="00795EB0">
        <w:rPr>
          <w:rFonts w:ascii="Angsana New" w:hAnsi="Angsana New" w:hint="cs"/>
          <w:sz w:val="30"/>
          <w:szCs w:val="30"/>
          <w:cs/>
        </w:rPr>
        <w:t xml:space="preserve">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Pr="00795EB0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บริษัทได้ให้บริการที่ปรึกษาสำหรับงานศึกษา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การวางแผนกลยุทธ์และการพัฒนาโครงการกับบริษัทย่อยหลายแห่ง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เพื่อให้บริการที่ปรึกษาด้านการดำเนินงานตามที่กำหนดขอบเขตไว้ในสัญญา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ซึ่งบริษัทจะได้รับค่าจ้างตามความสำเร็จของงานแต่ละขั้นตอนตามสัญญา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โดยปัจจุบันสัญญา</w:t>
      </w:r>
      <w:r w:rsidR="007D2C4E"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บางส่วนอยู่ในขั้นตอนการลงนาม</w:t>
      </w:r>
    </w:p>
    <w:p w14:paraId="53E27A9C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8686BE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795EB0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795EB0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6DEBF938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C4BD27" w14:textId="44BD9AB9" w:rsidR="00425293" w:rsidRPr="00795EB0" w:rsidRDefault="00B055F1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ในระหว่างงวดหกเดือนสิ้นสุดวันที่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Pr="00795EB0">
        <w:rPr>
          <w:rFonts w:ascii="Angsana New" w:hAnsi="Angsana New" w:hint="cs"/>
          <w:sz w:val="30"/>
          <w:szCs w:val="30"/>
          <w:cs/>
        </w:rPr>
        <w:t xml:space="preserve">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="00425293" w:rsidRPr="00795EB0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และการร่วมค้าหลายแห่ง เพื่อให้บริการที่ปรึกษาด้านการดำเนินงานบริหารโครงการและควบคุมการก่อสร้างโครงการ</w:t>
      </w:r>
      <w:r w:rsidR="00425293" w:rsidRPr="00795EB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425293" w:rsidRPr="00795EB0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</w:t>
      </w:r>
      <w:r w:rsidR="007D2C4E"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บางส่วนอยู่ในขั้นตอนการลงนาม</w:t>
      </w:r>
    </w:p>
    <w:p w14:paraId="2A4056D8" w14:textId="77777777" w:rsidR="00B15DD2" w:rsidRPr="00795EB0" w:rsidRDefault="00B15DD2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FD9A0F" w14:textId="77777777" w:rsidR="00D5269E" w:rsidRPr="00795EB0" w:rsidRDefault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95EB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34F33D" w14:textId="4624B9ED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95EB0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70641E7C" w14:textId="77777777" w:rsidR="00425293" w:rsidRPr="00BE1A92" w:rsidRDefault="00425293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4BF26525" w14:textId="1DC9B977" w:rsidR="00425293" w:rsidRPr="00795EB0" w:rsidRDefault="00B055F1" w:rsidP="00425293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BE1A9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เดือนพฤษภาคม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="00425293"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</w:t>
      </w:r>
      <w:r w:rsidR="00BE1A92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ทำสัญญา</w:t>
      </w:r>
      <w:r w:rsidR="00425293"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</w:t>
      </w:r>
      <w:r w:rsidR="00425293"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25293"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="00425293"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25293"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คำแนะนำ</w:t>
      </w:r>
      <w:r w:rsidR="00425293"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1A92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การหาแหล่งเงินทุนและการลงทุน สัญญามีผลบังคับใช้เป็นระยะเวลา </w:t>
      </w:r>
      <w:r w:rsidR="00BE1A92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BE1A92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ปี เริ่มตั้งแต่วันที่ </w:t>
      </w:r>
      <w:r w:rsidR="00BE1A92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BE1A92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มกราคม </w:t>
      </w:r>
      <w:r w:rsidR="00BE1A92" w:rsidRPr="008E57D9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BE1A92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="00BE1A92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BE1A92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BE1A92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BE1A92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BE1A92" w:rsidRPr="008E57D9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BE1A92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="00BE1A92" w:rsidRPr="008E57D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BE1A92" w:rsidRPr="008E57D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บริษัทจะได้รับค่าตอบแทนในอัตราที่ตกลงกันไว้ในสัญญา</w:t>
      </w:r>
      <w:r w:rsidR="00BE1A92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BE1A92" w:rsidRPr="00795EB0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</w:t>
      </w:r>
      <w:r w:rsidR="00BE1A92">
        <w:rPr>
          <w:rFonts w:ascii="Angsana New" w:hAnsi="Angsana New" w:hint="cs"/>
          <w:sz w:val="30"/>
          <w:szCs w:val="30"/>
          <w:cs/>
          <w:lang w:eastAsia="zh-CN"/>
        </w:rPr>
        <w:t>ใหม่</w:t>
      </w:r>
      <w:r w:rsidR="00BE1A92"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บางส่วนอยู่ในขั้นตอนการลงนาม</w:t>
      </w:r>
    </w:p>
    <w:p w14:paraId="4E097145" w14:textId="77777777" w:rsidR="00B27112" w:rsidRPr="00BE1A92" w:rsidRDefault="00B27112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1DD18C61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0B03380A" w14:textId="77777777" w:rsidR="00425293" w:rsidRPr="00BE1A92" w:rsidRDefault="00425293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15898019" w14:textId="77777777" w:rsidR="00425293" w:rsidRPr="00795EB0" w:rsidRDefault="00425293" w:rsidP="00425293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5703F5DB" w14:textId="77777777" w:rsidR="00425293" w:rsidRPr="00BE1A92" w:rsidRDefault="00425293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4DFBA3EE" w14:textId="77777777" w:rsidR="00425293" w:rsidRPr="00795EB0" w:rsidRDefault="00425293" w:rsidP="00425293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ในเดือนมกราคม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4.01 - 5.08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795EB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z w:val="30"/>
          <w:szCs w:val="30"/>
          <w:lang w:eastAsia="zh-CN"/>
        </w:rPr>
        <w:t xml:space="preserve">2.72 </w:t>
      </w:r>
      <w:r w:rsidRPr="00795EB0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4CAABB40" w14:textId="77777777" w:rsidR="00D5269E" w:rsidRPr="00BE1A92" w:rsidRDefault="00D5269E" w:rsidP="00425293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4FBB7950" w14:textId="6C0889D3" w:rsidR="00425293" w:rsidRPr="00795EB0" w:rsidRDefault="00425293" w:rsidP="00425293">
      <w:pPr>
        <w:ind w:left="540"/>
        <w:jc w:val="thaiDistribute"/>
        <w:rPr>
          <w:rFonts w:ascii="Angsana New" w:eastAsiaTheme="minorEastAsia" w:hAnsi="Angsana New"/>
          <w:spacing w:val="-2"/>
          <w:sz w:val="30"/>
          <w:szCs w:val="30"/>
          <w:lang w:eastAsia="zh-CN"/>
        </w:rPr>
      </w:pP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เมื่อวันที่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2</w:t>
      </w:r>
      <w:r w:rsidR="00FB1690"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7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 </w:t>
      </w:r>
      <w:r w:rsidR="00FB1690"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 xml:space="preserve">มิถุนายน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2567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บริษัทได้ออกหนังสือไม่เรียกชำระคืนเงินให้กู้ยืมจากบริษัทย่อยและการร่วมค้า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br/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รวมทั้งหมด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6</w:t>
      </w:r>
      <w:r w:rsidR="00AC52C6"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2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ภายในรอบระยะเวลา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12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เดือน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br/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ณ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วันที่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3</w:t>
      </w:r>
      <w:r w:rsidR="00271ECF"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0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 </w:t>
      </w:r>
      <w:r w:rsidR="00271ECF"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 xml:space="preserve">มิถุนายน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2567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และในวันเดียวกัน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บริษัทย่อย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9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บริษัทได้ออกหนังสือไม่เรียกชำระคืนเงินให้กู้ยืมแก่บริษัทภายในรอบระยะเวลา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12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เดือน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ณ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วันที่</w:t>
      </w:r>
      <w:r w:rsidRPr="00795EB0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="00271ECF"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30 </w:t>
      </w:r>
      <w:r w:rsidR="00271ECF" w:rsidRPr="00795EB0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 xml:space="preserve">มิถุนายน </w:t>
      </w:r>
      <w:r w:rsidR="00271ECF" w:rsidRPr="00795EB0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2567</w:t>
      </w:r>
    </w:p>
    <w:p w14:paraId="0E9FD89B" w14:textId="31953351" w:rsidR="00C0310C" w:rsidRPr="00BE1A92" w:rsidRDefault="00C0310C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6F1AFE4B" w14:textId="2A5355E7" w:rsidR="00B406B1" w:rsidRPr="00795EB0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E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BE1A92" w:rsidRDefault="00B406B1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795EB0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795EB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47EBA66C" w:rsidR="00C22C25" w:rsidRPr="00795EB0" w:rsidRDefault="00370AE4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25293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5293"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A071F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02F92AC6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5849D5D9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663E7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C25" w:rsidRPr="00795EB0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795EB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795EB0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795EB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795EB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795EB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795EB0" w14:paraId="0FD3F4B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795EB0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795EB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85A" w:rsidRPr="00795EB0" w14:paraId="7E28BC4C" w14:textId="77777777" w:rsidTr="008F3E86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1B94B5E7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79EA0524" w:rsidR="0048685A" w:rsidRPr="00795EB0" w:rsidRDefault="0048685A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33 </w:t>
            </w:r>
          </w:p>
        </w:tc>
        <w:tc>
          <w:tcPr>
            <w:tcW w:w="136" w:type="pct"/>
          </w:tcPr>
          <w:p w14:paraId="2BA307D7" w14:textId="77777777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2BF78411" w:rsidR="0048685A" w:rsidRPr="00795EB0" w:rsidRDefault="006150DE" w:rsidP="008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8685A" w:rsidRPr="00795EB0" w14:paraId="4619D45B" w14:textId="77777777" w:rsidTr="008F3E86">
        <w:trPr>
          <w:trHeight w:val="420"/>
        </w:trPr>
        <w:tc>
          <w:tcPr>
            <w:tcW w:w="3318" w:type="pct"/>
            <w:shd w:val="clear" w:color="auto" w:fill="auto"/>
          </w:tcPr>
          <w:p w14:paraId="720ADAB5" w14:textId="504D84AA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5A182AE7" w:rsidR="0048685A" w:rsidRPr="00795EB0" w:rsidRDefault="0048685A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4,</w:t>
            </w:r>
            <w:r w:rsidR="00FB0A93">
              <w:rPr>
                <w:rFonts w:ascii="Angsana New" w:hAnsi="Angsana New"/>
                <w:sz w:val="30"/>
                <w:szCs w:val="30"/>
              </w:rPr>
              <w:t>563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1E5AB269" w14:textId="77777777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51925119" w:rsidR="0048685A" w:rsidRPr="00795EB0" w:rsidRDefault="006150DE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8685A" w:rsidRPr="00795EB0" w14:paraId="3CC53B7A" w14:textId="77777777" w:rsidTr="008F3E86">
        <w:trPr>
          <w:trHeight w:val="420"/>
        </w:trPr>
        <w:tc>
          <w:tcPr>
            <w:tcW w:w="3318" w:type="pct"/>
            <w:shd w:val="clear" w:color="auto" w:fill="auto"/>
          </w:tcPr>
          <w:p w14:paraId="73225C1C" w14:textId="6A0B04DA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0834941D" w14:textId="649800E2" w:rsidR="0048685A" w:rsidRPr="00795EB0" w:rsidRDefault="0048685A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2,599 </w:t>
            </w:r>
          </w:p>
        </w:tc>
        <w:tc>
          <w:tcPr>
            <w:tcW w:w="136" w:type="pct"/>
          </w:tcPr>
          <w:p w14:paraId="6422CC6A" w14:textId="77777777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2608DAF9" w14:textId="7927D3CC" w:rsidR="0048685A" w:rsidRPr="00795EB0" w:rsidRDefault="008F3E86" w:rsidP="008F3E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</w:tr>
      <w:tr w:rsidR="0048685A" w:rsidRPr="00795EB0" w14:paraId="5553D250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06ADD035" w14:textId="72178F3C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58475460" w:rsidR="0048685A" w:rsidRPr="00795EB0" w:rsidRDefault="0048685A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7,</w:t>
            </w:r>
            <w:r w:rsidR="00FB0A93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41A72B83" w14:textId="77777777" w:rsidR="0048685A" w:rsidRPr="00795EB0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6C39B8A1" w:rsidR="0048685A" w:rsidRPr="00795EB0" w:rsidRDefault="008F3E86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2,599</w:t>
            </w:r>
          </w:p>
        </w:tc>
      </w:tr>
      <w:tr w:rsidR="00C70E17" w:rsidRPr="00795EB0" w14:paraId="2AD9CFCC" w14:textId="77777777" w:rsidTr="00186D36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70E17" w:rsidRPr="00795EB0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795EB0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70E17" w:rsidRPr="00795EB0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795EB0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</w:tr>
      <w:tr w:rsidR="00C70E17" w:rsidRPr="00795EB0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70E17" w:rsidRPr="00795EB0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795EB0" w:rsidRDefault="00C70E17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795EB0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795EB0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7C8" w:rsidRPr="00795EB0" w14:paraId="18D87B4E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4B8D810E" w14:textId="028B31E3" w:rsidR="006E57C8" w:rsidRPr="00795EB0" w:rsidRDefault="006E57C8" w:rsidP="006E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E9CC716" w14:textId="23E3B3CB" w:rsidR="006E57C8" w:rsidRPr="00795EB0" w:rsidRDefault="006E57C8" w:rsidP="006E57C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2,000 </w:t>
            </w:r>
          </w:p>
        </w:tc>
        <w:tc>
          <w:tcPr>
            <w:tcW w:w="136" w:type="pct"/>
          </w:tcPr>
          <w:p w14:paraId="2F8E5808" w14:textId="77777777" w:rsidR="006E57C8" w:rsidRPr="00795EB0" w:rsidRDefault="006E57C8" w:rsidP="006E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02D3F7DD" w14:textId="7EC4751A" w:rsidR="006E57C8" w:rsidRPr="00795EB0" w:rsidRDefault="006E57C8" w:rsidP="006E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245A5" w:rsidRPr="00795EB0" w14:paraId="1B2E9404" w14:textId="77777777" w:rsidTr="007C66FB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F245A5" w:rsidRPr="00795EB0" w:rsidRDefault="00F245A5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1484F04D" w14:textId="464295CE" w:rsidR="00F245A5" w:rsidRPr="00795EB0" w:rsidRDefault="00F245A5" w:rsidP="00F245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147,5</w:t>
            </w:r>
            <w:r w:rsidR="00157A5A" w:rsidRPr="00795EB0">
              <w:rPr>
                <w:rFonts w:ascii="Angsana New" w:hAnsi="Angsana New"/>
                <w:sz w:val="30"/>
                <w:szCs w:val="30"/>
              </w:rPr>
              <w:t>7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6 </w:t>
            </w:r>
          </w:p>
        </w:tc>
        <w:tc>
          <w:tcPr>
            <w:tcW w:w="136" w:type="pct"/>
          </w:tcPr>
          <w:p w14:paraId="4B037517" w14:textId="77777777" w:rsidR="00F245A5" w:rsidRPr="00795EB0" w:rsidRDefault="00F245A5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5EAFD942" w14:textId="200013E9" w:rsidR="00F245A5" w:rsidRPr="00795EB0" w:rsidRDefault="006E57C8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39</w:t>
            </w:r>
            <w:r w:rsidRPr="00795EB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795EB0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792</w:t>
            </w:r>
          </w:p>
        </w:tc>
      </w:tr>
      <w:tr w:rsidR="00424583" w:rsidRPr="00795EB0" w14:paraId="70B74D39" w14:textId="77777777" w:rsidTr="007C66FB">
        <w:trPr>
          <w:trHeight w:val="420"/>
        </w:trPr>
        <w:tc>
          <w:tcPr>
            <w:tcW w:w="3318" w:type="pct"/>
            <w:shd w:val="clear" w:color="auto" w:fill="auto"/>
          </w:tcPr>
          <w:p w14:paraId="738D3B32" w14:textId="12D84180" w:rsidR="00424583" w:rsidRPr="00795EB0" w:rsidRDefault="00424583" w:rsidP="0042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C24D3D2" w14:textId="73C8FD37" w:rsidR="00424583" w:rsidRPr="00795EB0" w:rsidRDefault="00424583" w:rsidP="004245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30E74"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149,5</w:t>
            </w:r>
            <w:r w:rsidR="00157A5A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30E74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7BDECD11" w14:textId="77777777" w:rsidR="00424583" w:rsidRPr="00795EB0" w:rsidRDefault="00424583" w:rsidP="0042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2D6E04B5" w14:textId="71E90BCC" w:rsidR="00424583" w:rsidRPr="00795EB0" w:rsidRDefault="006E57C8" w:rsidP="0042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39,792</w:t>
            </w:r>
          </w:p>
        </w:tc>
      </w:tr>
    </w:tbl>
    <w:p w14:paraId="1F5D4EAA" w14:textId="5B4B506A" w:rsidR="00622A71" w:rsidRPr="00795EB0" w:rsidRDefault="00622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EE1E104" w14:textId="3ED57E5B" w:rsidR="004A6698" w:rsidRPr="00795EB0" w:rsidRDefault="004A6698" w:rsidP="004A66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5A8229D9" w14:textId="77777777" w:rsidR="004A6698" w:rsidRPr="00795EB0" w:rsidRDefault="004A6698" w:rsidP="004A6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63"/>
        <w:gridCol w:w="1362"/>
        <w:gridCol w:w="262"/>
        <w:gridCol w:w="1367"/>
      </w:tblGrid>
      <w:tr w:rsidR="004A6698" w:rsidRPr="00795EB0" w14:paraId="6FC9E7B7" w14:textId="77777777" w:rsidTr="005C64FC">
        <w:trPr>
          <w:trHeight w:val="854"/>
          <w:tblHeader/>
        </w:trPr>
        <w:tc>
          <w:tcPr>
            <w:tcW w:w="5850" w:type="dxa"/>
            <w:vAlign w:val="bottom"/>
            <w:hideMark/>
          </w:tcPr>
          <w:p w14:paraId="4E8C4A0A" w14:textId="77777777" w:rsidR="004A6698" w:rsidRPr="00795EB0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23F57A88" w:rsidR="004A6698" w:rsidRPr="00795EB0" w:rsidRDefault="004A6698" w:rsidP="004A01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1F32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0A071F"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D42C4" w:rsidRPr="00795E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D42C4" w:rsidRPr="00795E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42C4" w:rsidRPr="00795EB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D42C4" w:rsidRPr="00795E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06A0D3A2" w14:textId="77777777" w:rsidR="004A6698" w:rsidRPr="00795EB0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  <w:hideMark/>
          </w:tcPr>
          <w:p w14:paraId="62E38F58" w14:textId="77777777" w:rsidR="004A6698" w:rsidRPr="00795EB0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vAlign w:val="center"/>
          </w:tcPr>
          <w:p w14:paraId="4EFF043A" w14:textId="77777777" w:rsidR="004A6698" w:rsidRPr="00795EB0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center"/>
            <w:hideMark/>
          </w:tcPr>
          <w:p w14:paraId="2851F612" w14:textId="77777777" w:rsidR="004A6698" w:rsidRPr="00795EB0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795EB0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795EB0" w14:paraId="0C0164DF" w14:textId="77777777" w:rsidTr="005C64FC">
        <w:trPr>
          <w:trHeight w:val="402"/>
          <w:tblHeader/>
        </w:trPr>
        <w:tc>
          <w:tcPr>
            <w:tcW w:w="5850" w:type="dxa"/>
            <w:vAlign w:val="bottom"/>
            <w:hideMark/>
          </w:tcPr>
          <w:p w14:paraId="2FCB464D" w14:textId="77777777" w:rsidR="004A6698" w:rsidRPr="00795EB0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454C454" w14:textId="77777777" w:rsidR="004A6698" w:rsidRPr="00795EB0" w:rsidRDefault="004A6698" w:rsidP="005C64F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hideMark/>
          </w:tcPr>
          <w:p w14:paraId="62FC8183" w14:textId="77777777" w:rsidR="004A6698" w:rsidRPr="00795EB0" w:rsidRDefault="004A6698" w:rsidP="005C64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95E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43F7" w:rsidRPr="00795EB0" w14:paraId="2E6290C4" w14:textId="77777777" w:rsidTr="005C64FC">
        <w:trPr>
          <w:trHeight w:val="414"/>
        </w:trPr>
        <w:tc>
          <w:tcPr>
            <w:tcW w:w="5850" w:type="dxa"/>
          </w:tcPr>
          <w:p w14:paraId="03B2F891" w14:textId="6E5668D9" w:rsidR="001143F7" w:rsidRPr="00795EB0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0A071F" w:rsidRPr="00795E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03F673B9" w14:textId="77777777" w:rsidR="001143F7" w:rsidRPr="00795EB0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0C237A8" w14:textId="2EE8D865" w:rsidR="001143F7" w:rsidRPr="00795EB0" w:rsidRDefault="00A02CAA" w:rsidP="00A02C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1,390,097</w:t>
            </w:r>
          </w:p>
        </w:tc>
        <w:tc>
          <w:tcPr>
            <w:tcW w:w="262" w:type="dxa"/>
          </w:tcPr>
          <w:p w14:paraId="55DDEB64" w14:textId="77777777" w:rsidR="001143F7" w:rsidRPr="00795EB0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3D9C407B" w14:textId="0408B47E" w:rsidR="001143F7" w:rsidRPr="00795EB0" w:rsidRDefault="00A02CAA" w:rsidP="00E54B0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1,409,015</w:t>
            </w:r>
          </w:p>
        </w:tc>
      </w:tr>
      <w:tr w:rsidR="001143F7" w:rsidRPr="00795EB0" w14:paraId="44AE5A49" w14:textId="77777777" w:rsidTr="00BB69CC">
        <w:trPr>
          <w:trHeight w:val="414"/>
        </w:trPr>
        <w:tc>
          <w:tcPr>
            <w:tcW w:w="5850" w:type="dxa"/>
          </w:tcPr>
          <w:p w14:paraId="2268610D" w14:textId="6DC91B6F" w:rsidR="001143F7" w:rsidRPr="00795EB0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263" w:type="dxa"/>
          </w:tcPr>
          <w:p w14:paraId="1960061E" w14:textId="77777777" w:rsidR="001143F7" w:rsidRPr="00795EB0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13D770F0" w14:textId="4D3D4D00" w:rsidR="001143F7" w:rsidRPr="00795EB0" w:rsidRDefault="0061665A" w:rsidP="002845B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804,</w:t>
            </w:r>
            <w:r w:rsidR="008B2AF7" w:rsidRPr="00795EB0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4B1457F7" w14:textId="77777777" w:rsidR="001143F7" w:rsidRPr="00795EB0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667F8215" w14:textId="10142A06" w:rsidR="001143F7" w:rsidRPr="00795EB0" w:rsidRDefault="0061665A" w:rsidP="00E54B0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804,</w:t>
            </w:r>
            <w:r w:rsidR="008B2AF7" w:rsidRPr="00795EB0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143F7" w:rsidRPr="00795EB0" w14:paraId="0D5C49D7" w14:textId="77777777" w:rsidTr="00BB69CC">
        <w:trPr>
          <w:trHeight w:val="414"/>
        </w:trPr>
        <w:tc>
          <w:tcPr>
            <w:tcW w:w="5850" w:type="dxa"/>
          </w:tcPr>
          <w:p w14:paraId="350EC269" w14:textId="5A972CBD" w:rsidR="001143F7" w:rsidRPr="00795EB0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5269E"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="00C0310C"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3" w:type="dxa"/>
          </w:tcPr>
          <w:p w14:paraId="1245062C" w14:textId="77777777" w:rsidR="001143F7" w:rsidRPr="00795EB0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D0A7928" w14:textId="3463CD1C" w:rsidR="001143F7" w:rsidRPr="00795EB0" w:rsidRDefault="0061665A" w:rsidP="002845B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45,074 </w:t>
            </w:r>
          </w:p>
        </w:tc>
        <w:tc>
          <w:tcPr>
            <w:tcW w:w="262" w:type="dxa"/>
          </w:tcPr>
          <w:p w14:paraId="15D6F60F" w14:textId="77777777" w:rsidR="001143F7" w:rsidRPr="00795EB0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72AA611B" w14:textId="4B109D6B" w:rsidR="001143F7" w:rsidRPr="00795EB0" w:rsidRDefault="0061665A" w:rsidP="00E54B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BB69CC" w:rsidRPr="00795EB0" w14:paraId="50665097" w14:textId="77777777" w:rsidTr="00BB69CC">
        <w:trPr>
          <w:trHeight w:val="414"/>
        </w:trPr>
        <w:tc>
          <w:tcPr>
            <w:tcW w:w="5850" w:type="dxa"/>
          </w:tcPr>
          <w:p w14:paraId="60CA4B0A" w14:textId="7B953066" w:rsidR="00BB69CC" w:rsidRPr="00795EB0" w:rsidRDefault="00BB69CC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63" w:type="dxa"/>
          </w:tcPr>
          <w:p w14:paraId="4BADA6B5" w14:textId="77777777" w:rsidR="00BB69CC" w:rsidRPr="00795EB0" w:rsidRDefault="00BB69CC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FE1530E" w14:textId="3AFAFE6D" w:rsidR="00BB69CC" w:rsidRPr="00795EB0" w:rsidRDefault="0061665A" w:rsidP="002845B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5,</w:t>
            </w:r>
            <w:r w:rsidR="008B2AF7" w:rsidRPr="00795EB0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623C301A" w14:textId="77777777" w:rsidR="00BB69CC" w:rsidRPr="00795EB0" w:rsidRDefault="00BB69CC" w:rsidP="00BB69CC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A0E447D" w14:textId="05B62A6A" w:rsidR="00BB69CC" w:rsidRPr="00795EB0" w:rsidRDefault="0061665A" w:rsidP="00E54B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1143F7" w:rsidRPr="00795EB0" w14:paraId="3E9A004D" w14:textId="77777777" w:rsidTr="00910BB2">
        <w:trPr>
          <w:trHeight w:val="414"/>
        </w:trPr>
        <w:tc>
          <w:tcPr>
            <w:tcW w:w="5850" w:type="dxa"/>
          </w:tcPr>
          <w:p w14:paraId="4D25014E" w14:textId="20A93001" w:rsidR="001143F7" w:rsidRPr="00795EB0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FD42C4" w:rsidRPr="00795EB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FD42C4" w:rsidRPr="00795EB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FD42C4"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1FAFDC63" w14:textId="77777777" w:rsidR="001143F7" w:rsidRPr="00795EB0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8A68DA5" w14:textId="29FB344A" w:rsidR="001143F7" w:rsidRPr="00795EB0" w:rsidRDefault="0061665A" w:rsidP="002845B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2,245,1</w:t>
            </w:r>
            <w:r w:rsidR="008B2AF7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2" w:type="dxa"/>
          </w:tcPr>
          <w:p w14:paraId="6894B7F3" w14:textId="77777777" w:rsidR="001143F7" w:rsidRPr="00795EB0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C61CA48" w14:textId="4E137D26" w:rsidR="001143F7" w:rsidRPr="00795EB0" w:rsidRDefault="0061665A" w:rsidP="00E54B0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2,213,80</w:t>
            </w:r>
            <w:r w:rsidR="008B2AF7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79BFC948" w14:textId="77777777" w:rsidR="004A6698" w:rsidRPr="00795EB0" w:rsidRDefault="004A6698" w:rsidP="00923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A576D7" w14:textId="5F668EB0" w:rsidR="00C9111B" w:rsidRPr="00795EB0" w:rsidRDefault="00C9111B" w:rsidP="008E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เมื่อวันที่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2567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บริษัทได้ลงนามในสัญญาซื้อขายหุ้นของกิจการที่เกี่ยวข้องกันจำนวน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4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แห่ง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คิดเป็นส่วนได้เสียร้อยละ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100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ของหุ้นที่ออกและชำระแล้ว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รวมเป็นจำนวนเงิน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4,446.00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มูลค่าการเข้าซื้อหุ้นขั้นต้นเป็นจำนวนเงิน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804.79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หรือร้อยละ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18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ของหุ้นที่ออกและชำระแล้ว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บริษัทตกลงจะเข้าซื้อหุ้นส่วนที่เหลือภายในระยะเวลา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5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ปี</w:t>
      </w:r>
      <w:r w:rsidR="008F2E6C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โดยจะมีสิทธิซื้อหุ้นเพิ่มเติมเกินกว่าร้อยละ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36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ภายหลังวันที่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1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มกราคม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/>
          <w:snapToGrid w:val="0"/>
          <w:sz w:val="30"/>
          <w:szCs w:val="30"/>
          <w:lang w:val="en-GB" w:eastAsia="th-TH"/>
        </w:rPr>
        <w:t>2571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รายชื่อบริษัทที่ถูกซื้อ</w:t>
      </w: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มีดังนี้</w:t>
      </w:r>
    </w:p>
    <w:p w14:paraId="3AA3E715" w14:textId="77777777" w:rsidR="00D5269E" w:rsidRPr="00795EB0" w:rsidRDefault="00D5269E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D3ED55" w14:textId="77777777" w:rsidR="002E7234" w:rsidRPr="00795EB0" w:rsidRDefault="002E7234" w:rsidP="00D5269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795EB0">
        <w:rPr>
          <w:rFonts w:ascii="Angsana New" w:hAnsi="Angsana New"/>
          <w:color w:val="000000"/>
          <w:sz w:val="30"/>
          <w:szCs w:val="30"/>
        </w:rPr>
        <w:t xml:space="preserve">38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 จำกัด</w:t>
      </w:r>
    </w:p>
    <w:p w14:paraId="7144920B" w14:textId="77777777" w:rsidR="002E7234" w:rsidRPr="00795EB0" w:rsidRDefault="002E7234" w:rsidP="00D5269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>บริษัท เดอะ พลาซ่า เชียงใหม่ จำกัด</w:t>
      </w:r>
    </w:p>
    <w:p w14:paraId="6EA3AABA" w14:textId="77777777" w:rsidR="002E7234" w:rsidRPr="00795EB0" w:rsidRDefault="002E7234" w:rsidP="00D5269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เพิ่มทรัพย์สิริ </w:t>
      </w:r>
      <w:r w:rsidRPr="00795EB0">
        <w:rPr>
          <w:rFonts w:ascii="Angsana New" w:hAnsi="Angsana New"/>
          <w:color w:val="000000"/>
          <w:sz w:val="30"/>
          <w:szCs w:val="30"/>
        </w:rPr>
        <w:t xml:space="preserve">2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17D98FCB" w14:textId="77777777" w:rsidR="002E7234" w:rsidRPr="00795EB0" w:rsidRDefault="002E7234" w:rsidP="00D5269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>บริษัท กาแล ช้างคลาน เชียงใหม่ จำกัด</w:t>
      </w:r>
    </w:p>
    <w:p w14:paraId="296E6A53" w14:textId="77777777" w:rsidR="00C9111B" w:rsidRPr="00795EB0" w:rsidRDefault="00C9111B" w:rsidP="00C91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8A6F8B" w14:textId="19007EC4" w:rsidR="00D5269E" w:rsidRPr="00795EB0" w:rsidRDefault="00C9111B" w:rsidP="00DD4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8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  <w:r w:rsidRPr="00795EB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ในวันเดียวกันบริษัทได้ลงนามในสัญญาระหว่างผู้ถือหุ้นกับกิจการที่เกี่ยวข้องกันและได้จัดประเภทเงินลงทุนดังกล่าวเป็นเงินลงทุนในการร่วมค้า</w:t>
      </w:r>
      <w:r w:rsidR="00D5269E" w:rsidRPr="00795EB0">
        <w:rPr>
          <w:rFonts w:ascii="Angsana New" w:hAnsi="Angsana New"/>
          <w:sz w:val="30"/>
          <w:szCs w:val="30"/>
          <w:cs/>
        </w:rPr>
        <w:br w:type="page"/>
      </w:r>
    </w:p>
    <w:p w14:paraId="279E9DA2" w14:textId="2F951B60" w:rsidR="00C265AF" w:rsidRPr="00795EB0" w:rsidRDefault="00C265AF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795EB0" w:rsidRDefault="009239B0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795EB0" w14:paraId="63DF0FE5" w14:textId="77777777" w:rsidTr="00DC73F7">
        <w:tc>
          <w:tcPr>
            <w:tcW w:w="4609" w:type="dxa"/>
            <w:hideMark/>
          </w:tcPr>
          <w:p w14:paraId="732F5880" w14:textId="2231403F" w:rsidR="00C265AF" w:rsidRPr="00795EB0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</w:t>
            </w:r>
            <w:r w:rsidR="00FF5C0A"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185FB6"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A60605"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="00370AE4"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</w:p>
          <w:p w14:paraId="7A6322F4" w14:textId="0CFE0201" w:rsidR="00C265AF" w:rsidRPr="00795EB0" w:rsidRDefault="00C265AF" w:rsidP="004021B4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5293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5293"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214C9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4840DF9A" w14:textId="77777777" w:rsidR="00C265AF" w:rsidRPr="00795EB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795EB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795EB0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795EB0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795EB0" w14:paraId="681C56A1" w14:textId="77777777" w:rsidTr="00DC73F7">
        <w:tc>
          <w:tcPr>
            <w:tcW w:w="4609" w:type="dxa"/>
          </w:tcPr>
          <w:p w14:paraId="7F71A25F" w14:textId="77777777" w:rsidR="00C265AF" w:rsidRPr="00795EB0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795EB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795EB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795EB0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795EB0" w14:paraId="1D326987" w14:textId="77777777" w:rsidTr="00DC73F7">
        <w:tc>
          <w:tcPr>
            <w:tcW w:w="4609" w:type="dxa"/>
            <w:hideMark/>
          </w:tcPr>
          <w:p w14:paraId="22344B10" w14:textId="6807A84B" w:rsidR="000633AA" w:rsidRPr="00795EB0" w:rsidRDefault="000633AA" w:rsidP="000633A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795EB0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0A071F" w:rsidRPr="00795EB0">
              <w:rPr>
                <w:rFonts w:ascii="Angsana New" w:eastAsia="MS Mincho" w:hAnsi="Angsana New" w:hint="cs"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4B305FDB" w14:textId="77777777" w:rsidR="000633AA" w:rsidRPr="00795EB0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0633AA" w:rsidRPr="00795EB0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1C9E51F7" w:rsidR="000633AA" w:rsidRPr="00795EB0" w:rsidRDefault="003A582F" w:rsidP="000E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A02CAA" w:rsidRPr="00795EB0">
              <w:rPr>
                <w:rFonts w:ascii="Angsana New" w:eastAsia="MS Mincho" w:hAnsi="Angsana New"/>
                <w:sz w:val="30"/>
                <w:szCs w:val="30"/>
                <w:cs/>
              </w:rPr>
              <w:t>87</w:t>
            </w:r>
            <w:r w:rsidR="00A02CAA" w:rsidRPr="00795EB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02CAA" w:rsidRPr="00795EB0">
              <w:rPr>
                <w:rFonts w:ascii="Angsana New" w:eastAsia="MS Mincho" w:hAnsi="Angsana New"/>
                <w:sz w:val="30"/>
                <w:szCs w:val="30"/>
                <w:cs/>
              </w:rPr>
              <w:t>762</w:t>
            </w:r>
            <w:r w:rsidR="00A02CAA" w:rsidRPr="00795EB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02CAA" w:rsidRPr="00795EB0">
              <w:rPr>
                <w:rFonts w:ascii="Angsana New" w:eastAsia="MS Mincho" w:hAnsi="Angsana New"/>
                <w:sz w:val="30"/>
                <w:szCs w:val="30"/>
                <w:cs/>
              </w:rPr>
              <w:t>108</w:t>
            </w:r>
          </w:p>
        </w:tc>
      </w:tr>
      <w:tr w:rsidR="0049094C" w:rsidRPr="00795EB0" w14:paraId="288EE7BE" w14:textId="77777777" w:rsidTr="00DC73F7">
        <w:tc>
          <w:tcPr>
            <w:tcW w:w="4609" w:type="dxa"/>
          </w:tcPr>
          <w:p w14:paraId="741C66B0" w14:textId="2EE0C23F" w:rsidR="0049094C" w:rsidRPr="00795EB0" w:rsidRDefault="00D865A6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321" w:type="dxa"/>
          </w:tcPr>
          <w:p w14:paraId="009C71D1" w14:textId="77777777" w:rsidR="0049094C" w:rsidRPr="00795EB0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CC7066B" w14:textId="77777777" w:rsidR="0049094C" w:rsidRPr="00795EB0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4DDFC8" w14:textId="63834C65" w:rsidR="0049094C" w:rsidRPr="00795EB0" w:rsidRDefault="00604B97" w:rsidP="006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185FB6" w:rsidRPr="00795EB0">
              <w:rPr>
                <w:rFonts w:ascii="Angsana New" w:eastAsia="MS Mincho" w:hAnsi="Angsana New"/>
                <w:sz w:val="30"/>
                <w:szCs w:val="30"/>
              </w:rPr>
              <w:t>53,667</w:t>
            </w:r>
          </w:p>
        </w:tc>
      </w:tr>
      <w:tr w:rsidR="000633AA" w:rsidRPr="00795EB0" w14:paraId="28140CE9" w14:textId="77777777" w:rsidTr="00DC73F7">
        <w:tc>
          <w:tcPr>
            <w:tcW w:w="4609" w:type="dxa"/>
          </w:tcPr>
          <w:p w14:paraId="23703BFE" w14:textId="2B42FC87" w:rsidR="000633AA" w:rsidRPr="00795EB0" w:rsidRDefault="003A582F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2321" w:type="dxa"/>
          </w:tcPr>
          <w:p w14:paraId="23BA578B" w14:textId="77777777" w:rsidR="000633AA" w:rsidRPr="00795EB0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EBD21EC" w14:textId="77777777" w:rsidR="000633AA" w:rsidRPr="00795EB0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54EC7C8D" w:rsidR="000633AA" w:rsidRPr="00795EB0" w:rsidRDefault="00185FB6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ab/>
              <w:t>(1,579)</w:t>
            </w:r>
          </w:p>
        </w:tc>
      </w:tr>
      <w:tr w:rsidR="000633AA" w:rsidRPr="00795EB0" w14:paraId="31AB3609" w14:textId="77777777" w:rsidTr="00DC73F7">
        <w:tc>
          <w:tcPr>
            <w:tcW w:w="4609" w:type="dxa"/>
            <w:hideMark/>
          </w:tcPr>
          <w:p w14:paraId="55C4655F" w14:textId="099532A0" w:rsidR="000633AA" w:rsidRPr="00795EB0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25293"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="00425293" w:rsidRPr="00795EB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25293"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185FB6"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0A071F"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6A71C972" w14:textId="77777777" w:rsidR="000633AA" w:rsidRPr="00795EB0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0633AA" w:rsidRPr="00795EB0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7D62C3B8" w:rsidR="000633AA" w:rsidRPr="00795EB0" w:rsidRDefault="00185FB6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  <w:t>87,814,19</w:t>
            </w:r>
            <w:r w:rsidR="00FD017C"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</w:tbl>
    <w:p w14:paraId="48506028" w14:textId="4E85AA22" w:rsidR="00C265AF" w:rsidRPr="00795EB0" w:rsidRDefault="00C265AF" w:rsidP="00612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FC24E9D" w14:textId="15464355" w:rsidR="003B4CC7" w:rsidRPr="00795EB0" w:rsidRDefault="003B4CC7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916D60" w:rsidRPr="00795EB0">
        <w:rPr>
          <w:rFonts w:ascii="Angsana New" w:hAnsi="Angsana New" w:hint="cs"/>
          <w:i/>
          <w:iCs/>
          <w:sz w:val="30"/>
          <w:szCs w:val="30"/>
          <w:cs/>
        </w:rPr>
        <w:t xml:space="preserve">เปลี่ยนชื่อบริษัทย่อยสำหรับงวดหกเดือนสิ้นสุดวันที่ </w:t>
      </w:r>
      <w:r w:rsidR="00916D60" w:rsidRPr="00795EB0">
        <w:rPr>
          <w:rFonts w:ascii="Angsana New" w:hAnsi="Angsana New"/>
          <w:i/>
          <w:iCs/>
          <w:sz w:val="30"/>
          <w:szCs w:val="30"/>
        </w:rPr>
        <w:t xml:space="preserve">30 </w:t>
      </w:r>
      <w:r w:rsidR="00916D60" w:rsidRPr="00795EB0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="00916D60" w:rsidRPr="00795EB0">
        <w:rPr>
          <w:rFonts w:ascii="Angsana New" w:hAnsi="Angsana New"/>
          <w:i/>
          <w:iCs/>
          <w:sz w:val="30"/>
          <w:szCs w:val="30"/>
        </w:rPr>
        <w:t>2567</w:t>
      </w:r>
    </w:p>
    <w:p w14:paraId="567F1671" w14:textId="77777777" w:rsidR="003B4CC7" w:rsidRPr="00795EB0" w:rsidRDefault="003B4CC7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CB6276B" w14:textId="6941AF70" w:rsidR="00916D60" w:rsidRPr="00795EB0" w:rsidRDefault="00631D74" w:rsidP="00631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2 </w:t>
      </w:r>
      <w:r w:rsidRPr="00795EB0">
        <w:rPr>
          <w:rFonts w:ascii="Angsana New" w:hAnsi="Angsana New" w:hint="cs"/>
          <w:sz w:val="30"/>
          <w:szCs w:val="30"/>
          <w:cs/>
        </w:rPr>
        <w:t>เมษายน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2567 </w:t>
      </w:r>
      <w:r w:rsidRPr="00795EB0">
        <w:rPr>
          <w:rFonts w:ascii="Angsana New" w:hAnsi="Angsana New" w:hint="cs"/>
          <w:sz w:val="30"/>
          <w:szCs w:val="30"/>
          <w:cs/>
        </w:rPr>
        <w:t>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1 </w:t>
      </w:r>
      <w:r w:rsidR="00D5269E" w:rsidRPr="00795EB0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795EB0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แอสเสท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เวิรด์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แอนด์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รีเทล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จำกัด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0BDB9AC8" w14:textId="77777777" w:rsidR="003B4CC7" w:rsidRPr="00795EB0" w:rsidRDefault="003B4CC7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243F2DE" w14:textId="75CACAA3" w:rsidR="008B19E2" w:rsidRPr="00795EB0" w:rsidRDefault="008B19E2" w:rsidP="008B1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33C91C1F" w14:textId="77777777" w:rsidR="008B19E2" w:rsidRPr="00795EB0" w:rsidRDefault="008B19E2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9A616FB" w14:textId="1246BD32" w:rsidR="00932521" w:rsidRPr="00795EB0" w:rsidRDefault="008157FF" w:rsidP="0093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color w:val="000000"/>
          <w:sz w:val="30"/>
          <w:szCs w:val="30"/>
        </w:rPr>
        <w:t>4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color w:val="000000"/>
          <w:sz w:val="30"/>
          <w:szCs w:val="30"/>
        </w:rPr>
        <w:t>2567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ซึ่งเป็นบริษัทย่อยทางอ้อมได้ดำเนินการจดทะเบียนควบรวมบริษัทต่อกระทรวงพาณิชย์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บริษัทที่ถูกควบรวมมีดังนี้</w:t>
      </w:r>
    </w:p>
    <w:p w14:paraId="54DECFCC" w14:textId="77777777" w:rsidR="00932521" w:rsidRPr="00795EB0" w:rsidRDefault="00932521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3F8B14F" w14:textId="79D7F973" w:rsidR="00932521" w:rsidRPr="00795EB0" w:rsidRDefault="008157FF" w:rsidP="009325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ทรัพย์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โอพีเพลส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แบงค็อก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55ADF73B" w14:textId="5979338C" w:rsidR="008157FF" w:rsidRPr="00795EB0" w:rsidRDefault="008157FF" w:rsidP="009325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ดีเวลลอปเมนท์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091C7796" w14:textId="77777777" w:rsidR="00932521" w:rsidRPr="00795EB0" w:rsidRDefault="00932521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D450C51" w14:textId="23FBA66C" w:rsidR="000A53A2" w:rsidRPr="00795EB0" w:rsidRDefault="008157FF" w:rsidP="0031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EB0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</w:t>
      </w:r>
      <w:r w:rsidR="00317151" w:rsidRPr="00795EB0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color w:val="000000"/>
          <w:sz w:val="30"/>
          <w:szCs w:val="30"/>
        </w:rPr>
        <w:t>100</w:t>
      </w:r>
    </w:p>
    <w:p w14:paraId="7BB55D77" w14:textId="77777777" w:rsidR="000A53A2" w:rsidRPr="00795EB0" w:rsidRDefault="000A53A2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2452908" w14:textId="34810891" w:rsidR="008B19E2" w:rsidRPr="00795EB0" w:rsidRDefault="008F2E6C" w:rsidP="00815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ในวันเดียวกัน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/>
          <w:color w:val="000000"/>
          <w:sz w:val="30"/>
          <w:szCs w:val="30"/>
        </w:rPr>
        <w:t xml:space="preserve">1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ซึ่งเป็นบริษัทย่อยทางอ้อมได้ดำเนินการจดทะเบียนควบรวมบริษัทกับบริษัท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/>
          <w:color w:val="000000"/>
          <w:sz w:val="30"/>
          <w:szCs w:val="30"/>
        </w:rPr>
        <w:t xml:space="preserve">2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จำกัดต่อกระทรวงพาณิชย์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663E79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="000A53A2" w:rsidRPr="00663E7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0A53A2" w:rsidRPr="00663E79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="000A53A2" w:rsidRPr="00663E7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663E79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ทรงวาด</w:t>
      </w:r>
      <w:r w:rsidR="000A53A2" w:rsidRPr="00663E7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663E79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พร๊อพเพอร์ตี้</w:t>
      </w:r>
      <w:r w:rsidR="000A53A2" w:rsidRPr="00663E7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663E79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="000A53A2" w:rsidRPr="00663E79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="000A53A2" w:rsidRPr="00663E7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663E79">
        <w:rPr>
          <w:rFonts w:ascii="Angsana New" w:hAnsi="Angsana New" w:hint="cs"/>
          <w:color w:val="000000"/>
          <w:spacing w:val="-2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="000A53A2" w:rsidRPr="00663E7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663E79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/>
          <w:color w:val="000000"/>
          <w:sz w:val="30"/>
          <w:szCs w:val="30"/>
        </w:rPr>
        <w:t xml:space="preserve">1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0A53A2"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795EB0">
        <w:rPr>
          <w:rFonts w:ascii="Angsana New" w:hAnsi="Angsana New"/>
          <w:color w:val="000000"/>
          <w:sz w:val="30"/>
          <w:szCs w:val="30"/>
        </w:rPr>
        <w:t>100</w:t>
      </w:r>
    </w:p>
    <w:p w14:paraId="0243722B" w14:textId="77777777" w:rsidR="008157FF" w:rsidRPr="00795EB0" w:rsidRDefault="008157FF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09ADD7" w14:textId="77777777" w:rsidR="00317151" w:rsidRPr="00795EB0" w:rsidRDefault="00317151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E46010" w14:textId="77777777" w:rsidR="00317151" w:rsidRPr="00795EB0" w:rsidRDefault="00317151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971597" w14:textId="1F68A436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การซื้อเงินลงทุนในบริษัทย่อยสำหรับงวดหกเดือนสิ้นสุดวันที่</w:t>
      </w:r>
      <w:r w:rsidRPr="00795E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i/>
          <w:iCs/>
          <w:sz w:val="30"/>
          <w:szCs w:val="30"/>
        </w:rPr>
        <w:t>30</w:t>
      </w:r>
      <w:r w:rsidRPr="00795E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6214C9" w:rsidRPr="00795EB0">
        <w:rPr>
          <w:rFonts w:ascii="Angsana New" w:hAnsi="Angsana New"/>
          <w:i/>
          <w:iCs/>
          <w:sz w:val="30"/>
          <w:szCs w:val="30"/>
        </w:rPr>
        <w:t xml:space="preserve"> </w:t>
      </w:r>
      <w:r w:rsidRPr="00795EB0">
        <w:rPr>
          <w:rFonts w:ascii="Angsana New" w:hAnsi="Angsana New"/>
          <w:i/>
          <w:iCs/>
          <w:sz w:val="30"/>
          <w:szCs w:val="30"/>
        </w:rPr>
        <w:t>2567</w:t>
      </w:r>
    </w:p>
    <w:p w14:paraId="7A24461A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A24436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9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2567 </w:t>
      </w:r>
      <w:r w:rsidRPr="00795EB0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คือ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รีเทล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เดสทิเนชัน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เชียงใหม่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จำกัด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100,000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บาท</w:t>
      </w:r>
      <w:r w:rsidRPr="00795EB0">
        <w:rPr>
          <w:rFonts w:ascii="Angsana New" w:hAnsi="Angsana New"/>
          <w:sz w:val="30"/>
          <w:szCs w:val="30"/>
          <w:cs/>
        </w:rPr>
        <w:t xml:space="preserve"> (</w:t>
      </w:r>
      <w:r w:rsidRPr="00795EB0">
        <w:rPr>
          <w:rFonts w:ascii="Angsana New" w:hAnsi="Angsana New" w:hint="cs"/>
          <w:sz w:val="30"/>
          <w:szCs w:val="30"/>
          <w:cs/>
        </w:rPr>
        <w:t>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10,000 </w:t>
      </w:r>
      <w:r w:rsidRPr="00795EB0">
        <w:rPr>
          <w:rFonts w:ascii="Angsana New" w:hAnsi="Angsana New" w:hint="cs"/>
          <w:sz w:val="30"/>
          <w:szCs w:val="30"/>
          <w:cs/>
        </w:rPr>
        <w:t>หุ้น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บาท</w:t>
      </w:r>
      <w:r w:rsidRPr="00795EB0">
        <w:rPr>
          <w:rFonts w:ascii="Angsana New" w:hAnsi="Angsana New"/>
          <w:sz w:val="30"/>
          <w:szCs w:val="30"/>
          <w:cs/>
        </w:rPr>
        <w:t xml:space="preserve">) </w:t>
      </w:r>
      <w:r w:rsidRPr="00795EB0">
        <w:rPr>
          <w:rFonts w:ascii="Angsana New" w:hAnsi="Angsana New" w:hint="cs"/>
          <w:sz w:val="30"/>
          <w:szCs w:val="30"/>
          <w:cs/>
        </w:rPr>
        <w:t>ทั้งนี้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1E13F4A1" w14:textId="77777777" w:rsidR="00161BF1" w:rsidRPr="00795EB0" w:rsidRDefault="00161BF1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1FB3B1" w14:textId="386EEE08" w:rsidR="00425293" w:rsidRPr="00795EB0" w:rsidRDefault="00CD21F2" w:rsidP="00CD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เมษายน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บริษัทและบริษัทย่อยได้เข้าลงทุนในโครงการ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โอพี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การ์เด้น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ของบริษัท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เจริญกรุง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แอสเสท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จำกัด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44</w:t>
      </w:r>
      <w:r w:rsidR="00317151" w:rsidRPr="00795EB0">
        <w:rPr>
          <w:rFonts w:ascii="Angsana New" w:hAnsi="Angsana New"/>
          <w:sz w:val="30"/>
          <w:szCs w:val="30"/>
        </w:rPr>
        <w:t>1.78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โดยแบ่งเป็นการจ่ายเงินจำนวน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4505B" w:rsidRPr="00795EB0">
        <w:rPr>
          <w:rFonts w:ascii="Angsana New" w:hAnsi="Angsana New"/>
          <w:sz w:val="30"/>
          <w:szCs w:val="30"/>
        </w:rPr>
        <w:t>209.23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และให้บริษัทย่อยกู้ยืมเงินจำนวน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232.55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ทั้งนี้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100</w:t>
      </w:r>
    </w:p>
    <w:p w14:paraId="0272B1BF" w14:textId="77777777" w:rsidR="00CD21F2" w:rsidRPr="00795EB0" w:rsidRDefault="00CD21F2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3D729A" w14:textId="0C705D39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การลดทุนในบริษัทย่อยสำหรับงวด</w:t>
      </w:r>
      <w:r w:rsidR="006214C9" w:rsidRPr="00795EB0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795EB0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6214C9" w:rsidRPr="00795EB0">
        <w:rPr>
          <w:rFonts w:ascii="Angsana New" w:hAnsi="Angsana New"/>
          <w:i/>
          <w:iCs/>
          <w:sz w:val="30"/>
          <w:szCs w:val="30"/>
        </w:rPr>
        <w:t>30</w:t>
      </w:r>
      <w:r w:rsidR="006214C9" w:rsidRPr="00795E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214C9" w:rsidRPr="00795EB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795E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i/>
          <w:iCs/>
          <w:sz w:val="30"/>
          <w:szCs w:val="30"/>
        </w:rPr>
        <w:t>2567</w:t>
      </w:r>
    </w:p>
    <w:p w14:paraId="77626DF6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21656A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รายละเอียดดังนี้</w:t>
      </w:r>
      <w:r w:rsidRPr="00795EB0">
        <w:rPr>
          <w:rFonts w:ascii="Angsana New" w:hAnsi="Angsana New"/>
          <w:sz w:val="30"/>
          <w:szCs w:val="30"/>
          <w:cs/>
        </w:rPr>
        <w:tab/>
      </w:r>
    </w:p>
    <w:p w14:paraId="1A3C4E7B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425293" w:rsidRPr="00795EB0" w14:paraId="46E95076" w14:textId="77777777" w:rsidTr="00795EB0">
        <w:tc>
          <w:tcPr>
            <w:tcW w:w="3808" w:type="dxa"/>
          </w:tcPr>
          <w:p w14:paraId="169B764A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15B1CC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C52D2CD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606DC755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6E84DEF1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69C64C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425293" w:rsidRPr="00795EB0" w14:paraId="12B7F513" w14:textId="77777777" w:rsidTr="00795EB0">
        <w:tc>
          <w:tcPr>
            <w:tcW w:w="3808" w:type="dxa"/>
          </w:tcPr>
          <w:p w14:paraId="7FC0ACA2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DABC707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61FF1AE7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293" w:rsidRPr="00795EB0" w14:paraId="19774C7B" w14:textId="77777777" w:rsidTr="00795EB0">
        <w:tc>
          <w:tcPr>
            <w:tcW w:w="3808" w:type="dxa"/>
          </w:tcPr>
          <w:p w14:paraId="3641959F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0D15C5B0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3.14</w:t>
            </w:r>
          </w:p>
        </w:tc>
        <w:tc>
          <w:tcPr>
            <w:tcW w:w="1440" w:type="dxa"/>
          </w:tcPr>
          <w:p w14:paraId="174DAB02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790" w:type="dxa"/>
          </w:tcPr>
          <w:p w14:paraId="19A63CCD" w14:textId="6806659E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795EB0" w14:paraId="356ED156" w14:textId="77777777" w:rsidTr="00795EB0">
        <w:tc>
          <w:tcPr>
            <w:tcW w:w="3808" w:type="dxa"/>
          </w:tcPr>
          <w:p w14:paraId="10BDD384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5D6837B5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1.07</w:t>
            </w:r>
          </w:p>
        </w:tc>
        <w:tc>
          <w:tcPr>
            <w:tcW w:w="1440" w:type="dxa"/>
          </w:tcPr>
          <w:p w14:paraId="022E02E9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2790" w:type="dxa"/>
          </w:tcPr>
          <w:p w14:paraId="3A324431" w14:textId="3D48F18C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795EB0" w14:paraId="3C0DBA3B" w14:textId="77777777" w:rsidTr="00795EB0">
        <w:tc>
          <w:tcPr>
            <w:tcW w:w="3808" w:type="dxa"/>
          </w:tcPr>
          <w:p w14:paraId="7761B04C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79B54E90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2.03</w:t>
            </w:r>
          </w:p>
        </w:tc>
        <w:tc>
          <w:tcPr>
            <w:tcW w:w="1440" w:type="dxa"/>
          </w:tcPr>
          <w:p w14:paraId="3B93ED5D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0.53</w:t>
            </w:r>
          </w:p>
        </w:tc>
        <w:tc>
          <w:tcPr>
            <w:tcW w:w="2790" w:type="dxa"/>
          </w:tcPr>
          <w:p w14:paraId="3505D6C9" w14:textId="449D105F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795EB0" w14:paraId="4466653F" w14:textId="77777777" w:rsidTr="00795EB0">
        <w:tc>
          <w:tcPr>
            <w:tcW w:w="3808" w:type="dxa"/>
          </w:tcPr>
          <w:p w14:paraId="75AE41C5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391E28B0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0.44</w:t>
            </w:r>
          </w:p>
        </w:tc>
        <w:tc>
          <w:tcPr>
            <w:tcW w:w="1440" w:type="dxa"/>
          </w:tcPr>
          <w:p w14:paraId="550BC72C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90" w:type="dxa"/>
          </w:tcPr>
          <w:p w14:paraId="3FE4B7A7" w14:textId="3B00F744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</w:tbl>
    <w:p w14:paraId="27470B16" w14:textId="1BBEEE98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8125BA" w14:textId="77777777" w:rsidR="00425293" w:rsidRPr="00795EB0" w:rsidRDefault="00425293" w:rsidP="00425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28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มีนาคม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54914F7F" w14:textId="77777777" w:rsidR="00425293" w:rsidRPr="00795EB0" w:rsidRDefault="00425293" w:rsidP="00425293">
      <w:pPr>
        <w:pStyle w:val="ListParagraph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425293" w:rsidRPr="00795EB0" w14:paraId="34E7EC44" w14:textId="77777777" w:rsidTr="00795EB0">
        <w:trPr>
          <w:tblHeader/>
        </w:trPr>
        <w:tc>
          <w:tcPr>
            <w:tcW w:w="3808" w:type="dxa"/>
          </w:tcPr>
          <w:p w14:paraId="65A3AFF3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A1DDEF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3CBFFCE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44213D7B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4A4061A3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EE8EC5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425293" w:rsidRPr="00795EB0" w14:paraId="1DC9DD97" w14:textId="77777777" w:rsidTr="00795EB0">
        <w:trPr>
          <w:tblHeader/>
        </w:trPr>
        <w:tc>
          <w:tcPr>
            <w:tcW w:w="3808" w:type="dxa"/>
          </w:tcPr>
          <w:p w14:paraId="405FB83B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332B8CDF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28C80DE5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293" w:rsidRPr="00795EB0" w14:paraId="67CF7674" w14:textId="77777777" w:rsidTr="00795EB0">
        <w:tc>
          <w:tcPr>
            <w:tcW w:w="3808" w:type="dxa"/>
          </w:tcPr>
          <w:p w14:paraId="6446A3B3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0502EC90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440" w:type="dxa"/>
          </w:tcPr>
          <w:p w14:paraId="5C39FE51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90" w:type="dxa"/>
          </w:tcPr>
          <w:p w14:paraId="37DE577F" w14:textId="3301E12F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795EB0" w14:paraId="29658397" w14:textId="77777777" w:rsidTr="00795EB0">
        <w:tc>
          <w:tcPr>
            <w:tcW w:w="3808" w:type="dxa"/>
          </w:tcPr>
          <w:p w14:paraId="1D003FBF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2D9A42AD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1440" w:type="dxa"/>
          </w:tcPr>
          <w:p w14:paraId="11FCBAD8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2798BBB3" w14:textId="3245F1C9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795EB0" w14:paraId="7C5B9BD7" w14:textId="77777777" w:rsidTr="00795EB0">
        <w:tc>
          <w:tcPr>
            <w:tcW w:w="3808" w:type="dxa"/>
          </w:tcPr>
          <w:p w14:paraId="36760F39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6A32CF9A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0.53</w:t>
            </w:r>
          </w:p>
        </w:tc>
        <w:tc>
          <w:tcPr>
            <w:tcW w:w="1440" w:type="dxa"/>
          </w:tcPr>
          <w:p w14:paraId="3A53353E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2790" w:type="dxa"/>
          </w:tcPr>
          <w:p w14:paraId="252E4D63" w14:textId="459958C8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795EB0" w14:paraId="6E639D2D" w14:textId="77777777" w:rsidTr="00795EB0">
        <w:tc>
          <w:tcPr>
            <w:tcW w:w="3808" w:type="dxa"/>
          </w:tcPr>
          <w:p w14:paraId="61766EE1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17889D9C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1440" w:type="dxa"/>
          </w:tcPr>
          <w:p w14:paraId="6F13246A" w14:textId="77777777" w:rsidR="00425293" w:rsidRPr="00795EB0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4C68DFEE" w14:textId="5B011BBC" w:rsidR="00425293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</w:tbl>
    <w:p w14:paraId="7E91C0E1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550A67" w14:textId="70C76008" w:rsidR="00EC712A" w:rsidRPr="00795EB0" w:rsidRDefault="00EC712A" w:rsidP="00EC71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2D126A" w:rsidRPr="00795EB0">
        <w:rPr>
          <w:rFonts w:ascii="Angsana New" w:hAnsi="Angsana New"/>
          <w:sz w:val="30"/>
          <w:szCs w:val="30"/>
        </w:rPr>
        <w:t xml:space="preserve">23 </w:t>
      </w:r>
      <w:r w:rsidR="002D126A" w:rsidRPr="00795EB0">
        <w:rPr>
          <w:rFonts w:ascii="Angsana New" w:hAnsi="Angsana New" w:hint="cs"/>
          <w:sz w:val="30"/>
          <w:szCs w:val="30"/>
          <w:cs/>
        </w:rPr>
        <w:t>พฤษภาคม</w:t>
      </w:r>
      <w:r w:rsidR="002D126A" w:rsidRPr="00795EB0">
        <w:rPr>
          <w:rFonts w:ascii="Angsana New" w:hAnsi="Angsana New"/>
          <w:sz w:val="30"/>
          <w:szCs w:val="30"/>
          <w:cs/>
        </w:rPr>
        <w:t xml:space="preserve"> </w:t>
      </w:r>
      <w:r w:rsidR="002D126A" w:rsidRPr="00795EB0">
        <w:rPr>
          <w:rFonts w:ascii="Angsana New" w:hAnsi="Angsana New"/>
          <w:sz w:val="30"/>
          <w:szCs w:val="30"/>
        </w:rPr>
        <w:t xml:space="preserve">2567 </w:t>
      </w:r>
      <w:r w:rsidRPr="00795EB0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507CF72B" w14:textId="2BB3B153" w:rsidR="003D1C16" w:rsidRPr="00795EB0" w:rsidRDefault="003D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EC712A" w:rsidRPr="00795EB0" w14:paraId="52881E77" w14:textId="77777777" w:rsidTr="00795EB0">
        <w:tc>
          <w:tcPr>
            <w:tcW w:w="3808" w:type="dxa"/>
          </w:tcPr>
          <w:p w14:paraId="65232015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92C250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C353422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701DB140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3E25C73B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58FA53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EC712A" w:rsidRPr="00795EB0" w14:paraId="6E321E3D" w14:textId="77777777" w:rsidTr="00795EB0">
        <w:tc>
          <w:tcPr>
            <w:tcW w:w="3808" w:type="dxa"/>
          </w:tcPr>
          <w:p w14:paraId="4B058CAD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EF2B3B2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2FE48E41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12A" w:rsidRPr="00795EB0" w14:paraId="2E3E7BAB" w14:textId="77777777" w:rsidTr="00795EB0">
        <w:tc>
          <w:tcPr>
            <w:tcW w:w="3808" w:type="dxa"/>
          </w:tcPr>
          <w:p w14:paraId="13BF0712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227EE939" w14:textId="2EC5DEDC" w:rsidR="00EC712A" w:rsidRPr="00795EB0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1440" w:type="dxa"/>
          </w:tcPr>
          <w:p w14:paraId="79C60592" w14:textId="1E37D5EE" w:rsidR="00EC712A" w:rsidRPr="00795EB0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3CD0B863" w14:textId="470EE9A5" w:rsidR="00EC712A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EC712A" w:rsidRPr="00795EB0" w14:paraId="64489FDF" w14:textId="77777777" w:rsidTr="00795EB0">
        <w:tc>
          <w:tcPr>
            <w:tcW w:w="3808" w:type="dxa"/>
          </w:tcPr>
          <w:p w14:paraId="2E1B1076" w14:textId="3F3BD594" w:rsidR="00EC712A" w:rsidRPr="00795EB0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5F534154" w14:textId="6BC54CBF" w:rsidR="00EC712A" w:rsidRPr="00795EB0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1440" w:type="dxa"/>
          </w:tcPr>
          <w:p w14:paraId="17FE11C7" w14:textId="77777777" w:rsidR="00EC712A" w:rsidRPr="00795EB0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08FCC61B" w14:textId="2EB669D5" w:rsidR="00EC712A" w:rsidRPr="00795EB0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</w:tbl>
    <w:p w14:paraId="5ACCE429" w14:textId="77777777" w:rsidR="00714AF2" w:rsidRPr="00795EB0" w:rsidRDefault="00714AF2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7834B1" w14:textId="22BAC5E5" w:rsidR="000A1DDD" w:rsidRPr="00795EB0" w:rsidRDefault="000A1DDD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795EB0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795EB0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795EB0" w:rsidRDefault="005E5406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795EB0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795EB0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795EB0" w:rsidRDefault="00624F9B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795EB0" w:rsidRDefault="00624F9B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795EB0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795EB0" w:rsidRDefault="00AC2B68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795EB0" w:rsidRDefault="00AC2B68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795EB0" w:rsidRDefault="00AC2B68" w:rsidP="004021B4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95E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795EB0" w:rsidRDefault="00AC2B68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795EB0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795EB0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795EB0" w:rsidRDefault="00624F9B" w:rsidP="004021B4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795EB0" w:rsidRDefault="00624F9B" w:rsidP="004021B4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5FC" w:rsidRPr="00795EB0" w14:paraId="0E0426D4" w14:textId="77777777" w:rsidTr="00C318C0">
        <w:tc>
          <w:tcPr>
            <w:tcW w:w="6084" w:type="dxa"/>
            <w:vAlign w:val="bottom"/>
          </w:tcPr>
          <w:p w14:paraId="62541BA4" w14:textId="6182A345" w:rsidR="00E175FC" w:rsidRPr="00795EB0" w:rsidRDefault="005302EC" w:rsidP="004021B4">
            <w:pPr>
              <w:spacing w:line="240" w:lineRule="auto"/>
              <w:ind w:left="337" w:hanging="270"/>
              <w:rPr>
                <w:rFonts w:ascii="Angsana New" w:eastAsia="Times New Roman" w:hAnsi="Angsana New" w:cstheme="minorBidi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sz w:val="30"/>
                <w:szCs w:val="30"/>
              </w:rPr>
              <w:t>1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071F" w:rsidRPr="00795EB0">
              <w:rPr>
                <w:rFonts w:ascii="Angsana New" w:hAnsi="Angsana New"/>
                <w:sz w:val="30"/>
                <w:szCs w:val="30"/>
              </w:rPr>
              <w:t>2567</w:t>
            </w:r>
            <w:r w:rsidR="00425293"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5293" w:rsidRPr="00795EB0">
              <w:rPr>
                <w:rFonts w:ascii="Angsana New" w:hAnsi="Angsana New" w:hint="cs"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260" w:type="dxa"/>
            <w:vAlign w:val="bottom"/>
          </w:tcPr>
          <w:p w14:paraId="4FB55F68" w14:textId="77777777" w:rsidR="00E175FC" w:rsidRPr="00795EB0" w:rsidRDefault="00E175FC" w:rsidP="004021B4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2487732D" w:rsidR="00E175FC" w:rsidRPr="00795EB0" w:rsidRDefault="007E1BFE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</w:rPr>
              <w:t>84,</w:t>
            </w:r>
            <w:r w:rsidR="00A8586E" w:rsidRPr="00795EB0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795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586E" w:rsidRPr="00795EB0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06511D" w:rsidRPr="00795EB0" w14:paraId="5F6B5381" w14:textId="77777777" w:rsidTr="00C318C0">
        <w:tc>
          <w:tcPr>
            <w:tcW w:w="6084" w:type="dxa"/>
            <w:vAlign w:val="bottom"/>
          </w:tcPr>
          <w:p w14:paraId="18D075C8" w14:textId="77777777" w:rsidR="0006511D" w:rsidRPr="00795EB0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795EB0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01F08E22" w:rsidR="0006511D" w:rsidRPr="00795EB0" w:rsidRDefault="00077A31" w:rsidP="003C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E7011">
              <w:rPr>
                <w:rFonts w:ascii="Angsana New" w:hAnsi="Angsana New" w:cs="Angsana New"/>
                <w:sz w:val="30"/>
                <w:szCs w:val="30"/>
              </w:rPr>
              <w:t>326</w:t>
            </w:r>
            <w:r w:rsidRPr="00795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7011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</w:tr>
      <w:tr w:rsidR="00020351" w:rsidRPr="00795EB0" w14:paraId="09C076BA" w14:textId="77777777" w:rsidTr="00C318C0">
        <w:tc>
          <w:tcPr>
            <w:tcW w:w="6084" w:type="dxa"/>
            <w:vAlign w:val="bottom"/>
          </w:tcPr>
          <w:p w14:paraId="4A70F8B7" w14:textId="74422B13" w:rsidR="00020351" w:rsidRPr="00795EB0" w:rsidRDefault="000F4D08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โอนไปที่ดิน</w:t>
            </w:r>
            <w:r w:rsidRPr="00795E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B025A92" w14:textId="77777777" w:rsidR="00020351" w:rsidRPr="00795EB0" w:rsidRDefault="00020351" w:rsidP="004021B4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45987ED" w14:textId="20C91226" w:rsidR="00020351" w:rsidRPr="00795EB0" w:rsidRDefault="000F4D08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2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 w:rsidRPr="00795EB0">
              <w:rPr>
                <w:rFonts w:ascii="Angsana New" w:hAnsi="Angsana New" w:cs="Angsana New"/>
                <w:sz w:val="30"/>
                <w:szCs w:val="38"/>
              </w:rPr>
              <w:t>(</w:t>
            </w:r>
            <w:r w:rsidR="00D83A92">
              <w:rPr>
                <w:rFonts w:ascii="Angsana New" w:hAnsi="Angsana New" w:cs="Angsana New"/>
                <w:sz w:val="30"/>
                <w:szCs w:val="38"/>
              </w:rPr>
              <w:t>16,143</w:t>
            </w:r>
            <w:r w:rsidRPr="00795EB0">
              <w:rPr>
                <w:rFonts w:ascii="Angsana New" w:hAnsi="Angsana New" w:cs="Angsana New"/>
                <w:sz w:val="30"/>
                <w:szCs w:val="38"/>
              </w:rPr>
              <w:t>)</w:t>
            </w:r>
          </w:p>
        </w:tc>
      </w:tr>
      <w:tr w:rsidR="0006511D" w:rsidRPr="00795EB0" w14:paraId="19F8642E" w14:textId="77777777" w:rsidTr="00C318C0">
        <w:tc>
          <w:tcPr>
            <w:tcW w:w="6084" w:type="dxa"/>
            <w:vAlign w:val="bottom"/>
          </w:tcPr>
          <w:p w14:paraId="7440F36A" w14:textId="77777777" w:rsidR="0006511D" w:rsidRPr="00795EB0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795EB0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56161609" w:rsidR="0006511D" w:rsidRPr="00795EB0" w:rsidRDefault="00714C16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5EB0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3E7011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Pr="00795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7011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06511D" w:rsidRPr="00795EB0" w14:paraId="6C823245" w14:textId="77777777" w:rsidTr="001035E6">
        <w:tc>
          <w:tcPr>
            <w:tcW w:w="6084" w:type="dxa"/>
            <w:vAlign w:val="bottom"/>
          </w:tcPr>
          <w:p w14:paraId="6927F8EC" w14:textId="2AD767EC" w:rsidR="0006511D" w:rsidRPr="00795EB0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795E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25293" w:rsidRPr="00795E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425293" w:rsidRPr="00795E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 w:rsidR="005A654B" w:rsidRPr="00795E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ิถุ</w:t>
            </w:r>
            <w:r w:rsidR="00425293" w:rsidRPr="00795E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นายน</w:t>
            </w:r>
            <w:r w:rsidR="00FD7DF4" w:rsidRPr="00795E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795E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795EB0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177CDB64" w:rsidR="0006511D" w:rsidRPr="00795EB0" w:rsidRDefault="00A44AC4" w:rsidP="0097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</w:t>
            </w:r>
            <w:r w:rsidR="003E7011"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,919</w:t>
            </w:r>
          </w:p>
        </w:tc>
      </w:tr>
      <w:bookmarkEnd w:id="4"/>
    </w:tbl>
    <w:p w14:paraId="443585C0" w14:textId="77777777" w:rsidR="00E84E1F" w:rsidRPr="00795EB0" w:rsidRDefault="00E84E1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06C795BE" w14:textId="6E8719A4" w:rsidR="00C265AF" w:rsidRPr="00795EB0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ในระหว่าง</w:t>
      </w:r>
      <w:r w:rsidR="00425293" w:rsidRPr="00795EB0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425293" w:rsidRPr="00795EB0">
        <w:rPr>
          <w:rFonts w:ascii="Angsana New" w:hAnsi="Angsana New"/>
          <w:sz w:val="30"/>
          <w:szCs w:val="30"/>
          <w:cs/>
        </w:rPr>
        <w:t xml:space="preserve"> </w:t>
      </w:r>
      <w:r w:rsidR="00425293" w:rsidRPr="00795EB0">
        <w:rPr>
          <w:rFonts w:ascii="Angsana New" w:hAnsi="Angsana New"/>
          <w:sz w:val="30"/>
          <w:szCs w:val="30"/>
        </w:rPr>
        <w:t>30</w:t>
      </w:r>
      <w:r w:rsidR="00425293" w:rsidRPr="00795EB0">
        <w:rPr>
          <w:rFonts w:ascii="Angsana New" w:hAnsi="Angsana New"/>
          <w:sz w:val="30"/>
          <w:szCs w:val="30"/>
          <w:cs/>
        </w:rPr>
        <w:t xml:space="preserve"> </w:t>
      </w:r>
      <w:r w:rsidR="00425293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425293" w:rsidRPr="00795EB0">
        <w:rPr>
          <w:rFonts w:ascii="Angsana New" w:hAnsi="Angsana New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="00533136"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795EB0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795EB0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795EB0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5262D1" w:rsidRPr="00795EB0">
        <w:rPr>
          <w:rFonts w:ascii="Angsana New" w:hAnsi="Angsana New"/>
          <w:color w:val="0D0D0D"/>
          <w:sz w:val="30"/>
          <w:szCs w:val="30"/>
        </w:rPr>
        <w:t>62.11</w:t>
      </w:r>
      <w:r w:rsidR="00A00D0A" w:rsidRPr="00795EB0">
        <w:rPr>
          <w:rFonts w:ascii="Angsana New" w:hAnsi="Angsana New"/>
          <w:color w:val="0D0D0D"/>
          <w:sz w:val="30"/>
          <w:szCs w:val="30"/>
        </w:rPr>
        <w:t xml:space="preserve"> </w:t>
      </w:r>
      <w:r w:rsidRPr="00795EB0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FF0F16" w:rsidRPr="00795EB0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FF0F16" w:rsidRPr="00795EB0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FF0F16" w:rsidRPr="00795EB0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FF0F16"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6: </w:t>
      </w:r>
      <w:r w:rsidR="002C68BD" w:rsidRPr="00795EB0">
        <w:rPr>
          <w:rFonts w:ascii="Angsana New" w:hAnsi="Angsana New"/>
          <w:i/>
          <w:iCs/>
          <w:color w:val="0D0D0D"/>
          <w:sz w:val="30"/>
          <w:szCs w:val="30"/>
        </w:rPr>
        <w:t>90</w:t>
      </w:r>
      <w:r w:rsidR="00FF0F16" w:rsidRPr="00795EB0">
        <w:rPr>
          <w:rFonts w:ascii="Angsana New" w:hAnsi="Angsana New"/>
          <w:i/>
          <w:iCs/>
          <w:color w:val="0D0D0D"/>
          <w:sz w:val="30"/>
          <w:szCs w:val="30"/>
        </w:rPr>
        <w:t>.</w:t>
      </w:r>
      <w:r w:rsidR="002C68BD" w:rsidRPr="00795EB0">
        <w:rPr>
          <w:rFonts w:ascii="Angsana New" w:hAnsi="Angsana New"/>
          <w:i/>
          <w:iCs/>
          <w:color w:val="0D0D0D"/>
          <w:sz w:val="30"/>
          <w:szCs w:val="30"/>
        </w:rPr>
        <w:t>23</w:t>
      </w:r>
      <w:r w:rsidR="00FF0F16"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FF0F16" w:rsidRPr="00795EB0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FF0F16" w:rsidRPr="00795EB0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31C842B6" w14:textId="097949AC" w:rsidR="00900115" w:rsidRPr="00795EB0" w:rsidRDefault="009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795EB0">
        <w:rPr>
          <w:rFonts w:ascii="Angsana New" w:hAnsi="Angsana New"/>
          <w:sz w:val="28"/>
          <w:szCs w:val="28"/>
          <w:cs/>
        </w:rPr>
        <w:br w:type="page"/>
      </w:r>
    </w:p>
    <w:p w14:paraId="4884B1B7" w14:textId="77777777" w:rsidR="00900115" w:rsidRPr="00795EB0" w:rsidRDefault="00900115" w:rsidP="00900115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795EB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และอุปกรณ์</w:t>
      </w:r>
      <w:r w:rsidRPr="00795EB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25A290D9" w14:textId="77777777" w:rsidR="00900115" w:rsidRPr="00795EB0" w:rsidRDefault="00900115" w:rsidP="0090011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BA6BA" w14:textId="6A3403AA" w:rsidR="00900115" w:rsidRPr="00795EB0" w:rsidRDefault="00900115" w:rsidP="0083570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EB0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795EB0">
        <w:rPr>
          <w:rFonts w:asciiTheme="majorBidi" w:hAnsiTheme="majorBidi" w:cstheme="majorBidi"/>
          <w:sz w:val="30"/>
          <w:szCs w:val="30"/>
        </w:rPr>
        <w:t xml:space="preserve">2567 </w:t>
      </w:r>
      <w:r w:rsidRPr="00795EB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A44AC4">
        <w:rPr>
          <w:rFonts w:asciiTheme="majorBidi" w:hAnsiTheme="majorBidi" w:cstheme="majorBidi"/>
          <w:sz w:val="30"/>
          <w:szCs w:val="30"/>
        </w:rPr>
        <w:t>16.14</w:t>
      </w:r>
      <w:r w:rsidRPr="00795EB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795EB0">
        <w:rPr>
          <w:rFonts w:asciiTheme="majorBidi" w:hAnsiTheme="majorBidi" w:cstheme="majorBidi"/>
          <w:sz w:val="30"/>
          <w:szCs w:val="30"/>
        </w:rPr>
        <w:br/>
      </w:r>
      <w:r w:rsidRPr="00795EB0">
        <w:rPr>
          <w:rFonts w:asciiTheme="majorBidi" w:hAnsiTheme="majorBidi" w:cstheme="majorBidi" w:hint="cs"/>
          <w:sz w:val="30"/>
          <w:szCs w:val="30"/>
          <w:cs/>
        </w:rPr>
        <w:t xml:space="preserve">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เนื่องจากมีการเปลี่ยนแปลงการใช้งานของสินทรัพย์ดังกล่าวเพื่อใช้ประโยชน์ในกลุ่มบริษัท โดยรับรู้เป็นมูลค่าตามบัญชีของ </w:t>
      </w:r>
      <w:r w:rsidR="00835700" w:rsidRPr="00795EB0">
        <w:rPr>
          <w:rFonts w:asciiTheme="majorBidi" w:hAnsiTheme="majorBidi" w:hint="cs"/>
          <w:sz w:val="30"/>
          <w:szCs w:val="30"/>
          <w:cs/>
        </w:rPr>
        <w:t>เครื่องตกแต่ง</w:t>
      </w:r>
      <w:r w:rsidR="00835700" w:rsidRPr="00795EB0">
        <w:rPr>
          <w:rFonts w:asciiTheme="majorBidi" w:hAnsiTheme="majorBidi"/>
          <w:sz w:val="30"/>
          <w:szCs w:val="30"/>
          <w:cs/>
        </w:rPr>
        <w:t xml:space="preserve"> </w:t>
      </w:r>
      <w:r w:rsidR="00835700" w:rsidRPr="00795EB0">
        <w:rPr>
          <w:rFonts w:asciiTheme="majorBidi" w:hAnsiTheme="majorBidi" w:hint="cs"/>
          <w:sz w:val="30"/>
          <w:szCs w:val="30"/>
          <w:cs/>
        </w:rPr>
        <w:t>ติดตั้งและอุปกรณ์สำนักงาน</w:t>
      </w:r>
      <w:r w:rsidRPr="00795EB0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835700" w:rsidRPr="00795EB0">
        <w:rPr>
          <w:rFonts w:asciiTheme="majorBidi" w:hAnsiTheme="majorBidi" w:cstheme="majorBidi"/>
          <w:sz w:val="30"/>
          <w:szCs w:val="30"/>
        </w:rPr>
        <w:t>9.64</w:t>
      </w:r>
      <w:r w:rsidRPr="00795EB0">
        <w:rPr>
          <w:rFonts w:asciiTheme="majorBidi" w:hAnsiTheme="majorBidi" w:cstheme="majorBidi"/>
          <w:sz w:val="30"/>
          <w:szCs w:val="30"/>
        </w:rPr>
        <w:t xml:space="preserve"> </w:t>
      </w:r>
      <w:r w:rsidRPr="00795EB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35700" w:rsidRPr="00795EB0">
        <w:rPr>
          <w:rFonts w:asciiTheme="majorBidi" w:hAnsiTheme="majorBidi" w:cstheme="majorBidi"/>
          <w:sz w:val="30"/>
          <w:szCs w:val="30"/>
        </w:rPr>
        <w:t xml:space="preserve"> </w:t>
      </w:r>
      <w:r w:rsidR="00835700" w:rsidRPr="00795EB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35700" w:rsidRPr="00795EB0">
        <w:rPr>
          <w:rFonts w:asciiTheme="majorBidi" w:hAnsiTheme="majorBidi" w:hint="cs"/>
          <w:sz w:val="30"/>
          <w:szCs w:val="30"/>
          <w:cs/>
        </w:rPr>
        <w:t xml:space="preserve">สินทรัพย์ระหว่างก่อสร้างและติดตั้งจำนวนเงิน </w:t>
      </w:r>
      <w:r w:rsidR="00835700" w:rsidRPr="00795EB0">
        <w:rPr>
          <w:rFonts w:asciiTheme="majorBidi" w:hAnsiTheme="majorBidi"/>
          <w:sz w:val="30"/>
          <w:szCs w:val="30"/>
        </w:rPr>
        <w:t xml:space="preserve">6.50 </w:t>
      </w:r>
      <w:r w:rsidR="00835700" w:rsidRPr="00795EB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0D0C101F" w14:textId="77777777" w:rsidR="00C265AF" w:rsidRPr="00795EB0" w:rsidRDefault="00C265A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AF7C94D" w14:textId="66BC86FC" w:rsidR="00E47680" w:rsidRPr="00795EB0" w:rsidRDefault="00370AE4" w:rsidP="00E4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ณ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25293" w:rsidRPr="00795EB0">
        <w:rPr>
          <w:rFonts w:ascii="Angsana New" w:hAnsi="Angsana New"/>
          <w:sz w:val="30"/>
          <w:szCs w:val="30"/>
        </w:rPr>
        <w:t>30</w:t>
      </w:r>
      <w:r w:rsidR="00425293" w:rsidRPr="00795EB0">
        <w:rPr>
          <w:rFonts w:ascii="Angsana New" w:hAnsi="Angsana New"/>
          <w:sz w:val="30"/>
          <w:szCs w:val="30"/>
          <w:cs/>
        </w:rPr>
        <w:t xml:space="preserve"> </w:t>
      </w:r>
      <w:r w:rsidR="00425293" w:rsidRPr="00795EB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="00A42E9F" w:rsidRPr="00795EB0">
        <w:rPr>
          <w:rFonts w:ascii="Angsana New" w:hAnsi="Angsana New"/>
          <w:sz w:val="30"/>
          <w:szCs w:val="30"/>
        </w:rPr>
        <w:t xml:space="preserve"> </w:t>
      </w:r>
      <w:r w:rsidR="00EA038F" w:rsidRPr="00795EB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375208" w:rsidRPr="00795EB0">
        <w:rPr>
          <w:rFonts w:ascii="Angsana New" w:hAnsi="Angsana New" w:hint="cs"/>
          <w:sz w:val="30"/>
          <w:szCs w:val="30"/>
          <w:cs/>
        </w:rPr>
        <w:t xml:space="preserve"> </w:t>
      </w:r>
      <w:r w:rsidR="000C470D" w:rsidRPr="00795EB0">
        <w:rPr>
          <w:rFonts w:ascii="Angsana New" w:hAnsi="Angsana New" w:hint="cs"/>
          <w:sz w:val="30"/>
          <w:szCs w:val="30"/>
          <w:cs/>
        </w:rPr>
        <w:t>วิธีราคาทุนทดแทน</w:t>
      </w:r>
      <w:r w:rsidR="00EA038F" w:rsidRPr="00795EB0">
        <w:rPr>
          <w:rFonts w:ascii="Angsana New" w:hAnsi="Angsana New" w:hint="cs"/>
          <w:sz w:val="30"/>
          <w:szCs w:val="30"/>
          <w:cs/>
        </w:rPr>
        <w:t xml:space="preserve">และวิธีคิดลดกระแสเงินสดโดยใช้อัตราคิดลด ซึ่งจัดลำดับมูลค่ายุติธรรมเป็นระดับ </w:t>
      </w:r>
      <w:r w:rsidR="00EA038F" w:rsidRPr="00795EB0">
        <w:rPr>
          <w:rFonts w:ascii="Angsana New" w:hAnsi="Angsana New" w:hint="cs"/>
          <w:sz w:val="30"/>
          <w:szCs w:val="30"/>
        </w:rPr>
        <w:t>3</w:t>
      </w:r>
    </w:p>
    <w:p w14:paraId="26B7278E" w14:textId="799F40D6" w:rsidR="00620B7F" w:rsidRPr="00795EB0" w:rsidRDefault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FEEE016" w14:textId="5A194D96" w:rsidR="000A1DDD" w:rsidRPr="00795EB0" w:rsidRDefault="000A1DDD" w:rsidP="001035E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795EB0" w:rsidRDefault="00D60B0B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789F7D0" w14:textId="4A4B6D8D" w:rsidR="00D203D4" w:rsidRPr="00795EB0" w:rsidRDefault="00D203D4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b/>
          <w:sz w:val="30"/>
          <w:szCs w:val="30"/>
          <w:cs/>
        </w:rPr>
        <w:t>ก</w:t>
      </w:r>
      <w:r w:rsidRPr="00795EB0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</w:t>
      </w:r>
      <w:r w:rsidR="00FF5C0A" w:rsidRPr="00795EB0">
        <w:rPr>
          <w:rFonts w:ascii="Angsana New" w:hAnsi="Angsana New" w:hint="cs"/>
          <w:sz w:val="30"/>
          <w:szCs w:val="30"/>
          <w:cs/>
        </w:rPr>
        <w:t>งวด</w:t>
      </w:r>
      <w:r w:rsidR="0045142D" w:rsidRPr="00795EB0">
        <w:rPr>
          <w:rFonts w:ascii="Angsana New" w:hAnsi="Angsana New" w:hint="cs"/>
          <w:sz w:val="30"/>
          <w:szCs w:val="30"/>
          <w:cs/>
        </w:rPr>
        <w:t>หก</w:t>
      </w:r>
      <w:r w:rsidR="00A42E9F" w:rsidRPr="00795EB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795EB0">
        <w:rPr>
          <w:rFonts w:ascii="Angsana New" w:hAnsi="Angsana New"/>
          <w:sz w:val="30"/>
          <w:szCs w:val="30"/>
          <w:cs/>
        </w:rPr>
        <w:t xml:space="preserve"> </w:t>
      </w:r>
      <w:r w:rsidR="006E03FB" w:rsidRPr="00795EB0">
        <w:rPr>
          <w:rFonts w:ascii="Angsana New" w:hAnsi="Angsana New"/>
          <w:sz w:val="30"/>
          <w:szCs w:val="30"/>
        </w:rPr>
        <w:br/>
      </w:r>
      <w:r w:rsidR="00425293" w:rsidRPr="00795EB0">
        <w:rPr>
          <w:rFonts w:ascii="Angsana New" w:hAnsi="Angsana New"/>
          <w:sz w:val="30"/>
          <w:szCs w:val="30"/>
        </w:rPr>
        <w:t>30</w:t>
      </w:r>
      <w:r w:rsidR="00425293" w:rsidRPr="00795EB0">
        <w:rPr>
          <w:rFonts w:ascii="Angsana New" w:hAnsi="Angsana New"/>
          <w:sz w:val="30"/>
          <w:szCs w:val="30"/>
          <w:cs/>
        </w:rPr>
        <w:t xml:space="preserve"> </w:t>
      </w:r>
      <w:r w:rsidR="00425293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425293" w:rsidRPr="00795EB0">
        <w:rPr>
          <w:rFonts w:ascii="Angsana New" w:hAnsi="Angsana New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="00EA038F" w:rsidRPr="00795EB0">
        <w:rPr>
          <w:rFonts w:ascii="Angsana New" w:hAnsi="Angsana New" w:hint="cs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795EB0" w:rsidRDefault="003B052B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580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618"/>
        <w:gridCol w:w="222"/>
        <w:gridCol w:w="1791"/>
        <w:gridCol w:w="249"/>
        <w:gridCol w:w="1494"/>
        <w:gridCol w:w="236"/>
        <w:gridCol w:w="1517"/>
      </w:tblGrid>
      <w:tr w:rsidR="00CE449C" w:rsidRPr="00795EB0" w14:paraId="232C6B13" w14:textId="77777777" w:rsidTr="00B83113">
        <w:trPr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795EB0" w:rsidRDefault="00CE449C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br w:type="page"/>
            </w:r>
          </w:p>
        </w:tc>
        <w:tc>
          <w:tcPr>
            <w:tcW w:w="202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795EB0" w14:paraId="7EAFDD60" w14:textId="77777777" w:rsidTr="00B83113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795EB0" w:rsidRDefault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795EB0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49AA9728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795EB0">
              <w:rPr>
                <w:rFonts w:ascii="Angsana New" w:hAnsi="Angsana New"/>
                <w:sz w:val="30"/>
                <w:szCs w:val="30"/>
              </w:rPr>
              <w:br/>
            </w: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795EB0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795EB0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795EB0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795EB0" w:rsidRDefault="00CE449C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  <w:vAlign w:val="bottom"/>
          </w:tcPr>
          <w:p w14:paraId="319A632B" w14:textId="77777777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795EB0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075C02F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795EB0">
              <w:rPr>
                <w:rFonts w:ascii="Angsana New" w:hAnsi="Angsana New"/>
                <w:sz w:val="30"/>
                <w:szCs w:val="30"/>
              </w:rPr>
              <w:br/>
            </w: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795EB0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795EB0" w:rsidRDefault="00CE449C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795EB0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795EB0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795EB0" w14:paraId="7BB7BBD5" w14:textId="77777777" w:rsidTr="00D269BF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795EB0" w:rsidRDefault="00CE449C" w:rsidP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795EB0" w:rsidRDefault="00CE449C" w:rsidP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45E7" w:rsidRPr="00795EB0" w14:paraId="0B12626B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3A45E7" w:rsidRPr="00795EB0" w:rsidRDefault="003A45E7" w:rsidP="003A45E7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D918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74FB98" w14:textId="589C4B9A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386,333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AFFE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DF50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05879" w14:textId="7642B222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(609)</w:t>
            </w:r>
          </w:p>
        </w:tc>
        <w:tc>
          <w:tcPr>
            <w:tcW w:w="130" w:type="pct"/>
          </w:tcPr>
          <w:p w14:paraId="538EF272" w14:textId="77777777" w:rsidR="003A45E7" w:rsidRPr="00795EB0" w:rsidRDefault="003A45E7" w:rsidP="003A45E7">
            <w:pPr>
              <w:pStyle w:val="BodyText"/>
              <w:spacing w:after="0" w:line="228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71F59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51479A" w14:textId="1A7FAD44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281,555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C4A0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56F7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0C67F443" w14:textId="5E68746A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 w:firstLine="51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A45E7" w:rsidRPr="00795EB0" w14:paraId="5120451D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77777777" w:rsidR="003A45E7" w:rsidRPr="00795EB0" w:rsidRDefault="003A45E7" w:rsidP="003A45E7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8A53F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CF619" w14:textId="0A18446C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415,34</w:t>
            </w: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EE4D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0BBA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57FC46" w14:textId="758123AE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130" w:type="pct"/>
          </w:tcPr>
          <w:p w14:paraId="6D7616D1" w14:textId="77777777" w:rsidR="003A45E7" w:rsidRPr="00795EB0" w:rsidRDefault="003A45E7" w:rsidP="003A45E7">
            <w:pPr>
              <w:pStyle w:val="BodyText"/>
              <w:spacing w:after="0" w:line="228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67C5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924FE" w14:textId="2F26CDAA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11,963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FF29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065D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AA5AE65" w14:textId="5334CCE8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A45E7" w:rsidRPr="00795EB0" w14:paraId="62EE7FC3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3A45E7" w:rsidRPr="00795EB0" w:rsidRDefault="003A45E7" w:rsidP="003A45E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3689" w14:textId="50A1BF3B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3,933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2A8B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EB3E" w14:textId="57BDF9A5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0C76DB6" w14:textId="77777777" w:rsidR="003A45E7" w:rsidRPr="00795EB0" w:rsidRDefault="003A45E7" w:rsidP="003A45E7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E9D1" w14:textId="7039CA2E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D6FB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5624" w14:textId="57D716DE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45E7" w:rsidRPr="00795EB0" w14:paraId="5DDD8D20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3A45E7" w:rsidRPr="00795EB0" w:rsidRDefault="003A45E7" w:rsidP="003A45E7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3A45E7" w:rsidRPr="00795EB0" w:rsidRDefault="003A45E7" w:rsidP="003A45E7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ab/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Pr="00795EB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7E5A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E16D83B" w14:textId="52AC209D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991,789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2BF9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23D9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0DAF71" w14:textId="0C962839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(228,154)</w:t>
            </w:r>
          </w:p>
        </w:tc>
        <w:tc>
          <w:tcPr>
            <w:tcW w:w="130" w:type="pct"/>
          </w:tcPr>
          <w:p w14:paraId="581086E6" w14:textId="77777777" w:rsidR="003A45E7" w:rsidRPr="00795EB0" w:rsidRDefault="003A45E7" w:rsidP="003A45E7">
            <w:pPr>
              <w:pStyle w:val="BodyText"/>
              <w:spacing w:after="0" w:line="228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7C93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745D8" w14:textId="740E384D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20,380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52C0" w14:textId="77777777" w:rsidR="003A45E7" w:rsidRPr="00795EB0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24A5" w14:textId="77777777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65D14" w14:textId="299B3681" w:rsidR="003A45E7" w:rsidRPr="00795EB0" w:rsidRDefault="003A45E7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(147,533)</w:t>
            </w:r>
          </w:p>
        </w:tc>
      </w:tr>
      <w:tr w:rsidR="005943C2" w:rsidRPr="00795EB0" w14:paraId="0FDE613D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795EB0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F1B1" w14:textId="7B3A962B" w:rsidR="00CE449C" w:rsidRPr="00795EB0" w:rsidRDefault="00A44AC4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 w:rsidR="00032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32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55B" w14:textId="77777777" w:rsidR="00CE449C" w:rsidRPr="00795EB0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F46D" w14:textId="7DF06A38" w:rsidR="00CE449C" w:rsidRPr="00795EB0" w:rsidRDefault="00F92190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77A31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232,09</w:t>
            </w:r>
            <w:r w:rsidR="00BE1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017AE32" w14:textId="77777777" w:rsidR="00CE449C" w:rsidRPr="00795EB0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2803" w14:textId="6092C9E6" w:rsidR="00CE449C" w:rsidRPr="00795EB0" w:rsidRDefault="00F92190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313,898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DEBE" w14:textId="77777777" w:rsidR="00CE449C" w:rsidRPr="00795EB0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0F57" w14:textId="7A5853FE" w:rsidR="00CE449C" w:rsidRPr="00795EB0" w:rsidRDefault="00F92190" w:rsidP="00A6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(147,533)</w:t>
            </w:r>
          </w:p>
        </w:tc>
      </w:tr>
    </w:tbl>
    <w:p w14:paraId="0F1F886E" w14:textId="77777777" w:rsidR="006C40D2" w:rsidRPr="00795EB0" w:rsidRDefault="006C40D2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p w14:paraId="212467B8" w14:textId="4AE010A5" w:rsidR="00973F33" w:rsidRPr="00795EB0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5" w:name="_Hlk70865009"/>
      <w:bookmarkStart w:id="6" w:name="_Hlk70865301"/>
      <w:r w:rsidRPr="00795EB0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795EB0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795EB0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795EB0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795EB0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795EB0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795EB0">
        <w:rPr>
          <w:rFonts w:ascii="Angsana New" w:hAnsi="Angsana New"/>
          <w:spacing w:val="-4"/>
          <w:sz w:val="30"/>
          <w:szCs w:val="30"/>
        </w:rPr>
        <w:t xml:space="preserve"> </w:t>
      </w:r>
      <w:r w:rsidR="000135AC" w:rsidRPr="00795EB0">
        <w:rPr>
          <w:rFonts w:ascii="Angsana New" w:hAnsi="Angsana New"/>
          <w:spacing w:val="-4"/>
          <w:sz w:val="30"/>
          <w:szCs w:val="30"/>
        </w:rPr>
        <w:t>343.88</w:t>
      </w:r>
      <w:r w:rsidRPr="00795EB0">
        <w:rPr>
          <w:rFonts w:ascii="Angsana New" w:hAnsi="Angsana New"/>
          <w:color w:val="0D0D0D"/>
          <w:sz w:val="30"/>
          <w:szCs w:val="30"/>
        </w:rPr>
        <w:t xml:space="preserve"> </w:t>
      </w:r>
      <w:r w:rsidRPr="00795EB0">
        <w:rPr>
          <w:rFonts w:ascii="Angsana New" w:hAnsi="Angsana New" w:hint="cs"/>
          <w:color w:val="0D0D0D"/>
          <w:sz w:val="30"/>
          <w:szCs w:val="30"/>
          <w:cs/>
        </w:rPr>
        <w:t>ล้านบาท</w:t>
      </w:r>
      <w:r w:rsidR="00BC3600" w:rsidRPr="00795EB0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795EB0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795EB0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51035B" w:rsidRPr="00795EB0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FB202E" w:rsidRPr="00795EB0">
        <w:rPr>
          <w:rFonts w:ascii="Angsana New" w:hAnsi="Angsana New"/>
          <w:i/>
          <w:iCs/>
          <w:color w:val="0D0D0D"/>
          <w:sz w:val="30"/>
          <w:szCs w:val="30"/>
        </w:rPr>
        <w:t>260.69</w:t>
      </w:r>
      <w:r w:rsidR="007F07B2"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795EB0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795EB0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AD0393" w:rsidRPr="00795EB0">
        <w:rPr>
          <w:rFonts w:ascii="Angsana New" w:hAnsi="Angsana New"/>
          <w:color w:val="0D0D0D"/>
          <w:sz w:val="30"/>
          <w:szCs w:val="30"/>
        </w:rPr>
        <w:t>4.01 – 5.08</w:t>
      </w:r>
      <w:r w:rsidRPr="00795EB0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795EB0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795EB0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51035B" w:rsidRPr="00795EB0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Pr="00795EB0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3A1B1C" w:rsidRPr="00795EB0">
        <w:rPr>
          <w:rFonts w:ascii="Angsana New" w:hAnsi="Angsana New"/>
          <w:i/>
          <w:iCs/>
          <w:color w:val="0D0D0D"/>
          <w:sz w:val="30"/>
          <w:szCs w:val="30"/>
        </w:rPr>
        <w:t>3.20 -</w:t>
      </w:r>
      <w:r w:rsidR="003A1B1C" w:rsidRPr="00795EB0">
        <w:rPr>
          <w:rFonts w:ascii="Angsana New" w:hAnsi="Angsana New"/>
          <w:i/>
          <w:iCs/>
          <w:color w:val="0D0D0D"/>
          <w:sz w:val="30"/>
          <w:szCs w:val="30"/>
          <w:cs/>
        </w:rPr>
        <w:t xml:space="preserve"> </w:t>
      </w:r>
      <w:r w:rsidR="003A1B1C" w:rsidRPr="00795EB0">
        <w:rPr>
          <w:rFonts w:ascii="Angsana New" w:hAnsi="Angsana New"/>
          <w:i/>
          <w:iCs/>
          <w:color w:val="0D0D0D"/>
          <w:sz w:val="30"/>
          <w:szCs w:val="30"/>
        </w:rPr>
        <w:t>4.</w:t>
      </w:r>
      <w:r w:rsidR="006A02E4" w:rsidRPr="00795EB0">
        <w:rPr>
          <w:rFonts w:ascii="Angsana New" w:hAnsi="Angsana New"/>
          <w:i/>
          <w:iCs/>
          <w:color w:val="0D0D0D"/>
          <w:sz w:val="30"/>
          <w:szCs w:val="30"/>
        </w:rPr>
        <w:t>62</w:t>
      </w:r>
      <w:r w:rsidR="003A1B1C" w:rsidRPr="00795EB0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795EB0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795EB0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6462658A" w14:textId="77777777" w:rsidR="00822FEE" w:rsidRPr="00795EB0" w:rsidRDefault="00822FEE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bookmarkEnd w:id="5"/>
    <w:bookmarkEnd w:id="6"/>
    <w:p w14:paraId="36508D23" w14:textId="3FAA121D" w:rsidR="00D0156E" w:rsidRPr="00795EB0" w:rsidRDefault="00CF2BA0" w:rsidP="00D455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5DE151E9" w14:textId="77777777" w:rsidR="00791BA3" w:rsidRPr="00795EB0" w:rsidRDefault="00791BA3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p w14:paraId="56D69A6A" w14:textId="22A321CE" w:rsidR="00790FA1" w:rsidRPr="00795EB0" w:rsidRDefault="00790FA1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795EB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795EB0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795EB0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F5C0A" w:rsidRPr="00795EB0">
        <w:rPr>
          <w:rFonts w:asciiTheme="majorBidi" w:hAnsiTheme="majorBidi" w:hint="cs"/>
          <w:sz w:val="30"/>
          <w:szCs w:val="30"/>
          <w:cs/>
        </w:rPr>
        <w:t>งวด</w:t>
      </w:r>
      <w:r w:rsidR="00425293" w:rsidRPr="00795EB0">
        <w:rPr>
          <w:rFonts w:asciiTheme="majorBidi" w:hAnsiTheme="majorBidi" w:hint="cs"/>
          <w:sz w:val="30"/>
          <w:szCs w:val="30"/>
          <w:cs/>
        </w:rPr>
        <w:t>หกเดือนสิ้นสุดวันที่</w:t>
      </w:r>
      <w:r w:rsidR="00425293" w:rsidRPr="00795EB0">
        <w:rPr>
          <w:rFonts w:asciiTheme="majorBidi" w:hAnsiTheme="majorBidi"/>
          <w:sz w:val="30"/>
          <w:szCs w:val="30"/>
          <w:cs/>
        </w:rPr>
        <w:t xml:space="preserve"> </w:t>
      </w:r>
      <w:r w:rsidR="00425293" w:rsidRPr="00795EB0">
        <w:rPr>
          <w:rFonts w:asciiTheme="majorBidi" w:hAnsiTheme="majorBidi"/>
          <w:sz w:val="30"/>
          <w:szCs w:val="30"/>
        </w:rPr>
        <w:t xml:space="preserve">30 </w:t>
      </w:r>
      <w:r w:rsidR="00425293" w:rsidRPr="00795EB0">
        <w:rPr>
          <w:rFonts w:asciiTheme="majorBidi" w:hAnsiTheme="majorBidi" w:hint="cs"/>
          <w:sz w:val="30"/>
          <w:szCs w:val="30"/>
          <w:cs/>
        </w:rPr>
        <w:t>มิถุนายน</w:t>
      </w:r>
      <w:r w:rsidR="00425293" w:rsidRPr="00795EB0">
        <w:rPr>
          <w:rFonts w:asciiTheme="majorBidi" w:hAnsiTheme="majorBidi"/>
          <w:sz w:val="30"/>
          <w:szCs w:val="30"/>
          <w:cs/>
        </w:rPr>
        <w:t xml:space="preserve"> </w:t>
      </w:r>
      <w:r w:rsidR="000A071F" w:rsidRPr="00795EB0">
        <w:rPr>
          <w:rFonts w:asciiTheme="majorBidi" w:hAnsiTheme="majorBidi"/>
          <w:sz w:val="30"/>
          <w:szCs w:val="30"/>
        </w:rPr>
        <w:t>2567</w:t>
      </w:r>
      <w:r w:rsidR="007F07B2" w:rsidRPr="00795EB0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795EB0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795EB0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795EB0">
        <w:rPr>
          <w:rFonts w:asciiTheme="majorBidi" w:hAnsiTheme="majorBidi"/>
          <w:sz w:val="30"/>
          <w:szCs w:val="30"/>
        </w:rPr>
        <w:t>256</w:t>
      </w:r>
      <w:r w:rsidR="0051035B" w:rsidRPr="00795EB0">
        <w:rPr>
          <w:rFonts w:asciiTheme="majorBidi" w:hAnsiTheme="majorBidi"/>
          <w:sz w:val="30"/>
          <w:szCs w:val="30"/>
        </w:rPr>
        <w:t>6</w:t>
      </w:r>
      <w:r w:rsidR="007F07B2" w:rsidRPr="00795EB0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795EB0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795EB0" w:rsidRDefault="00790FA1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795EB0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795EB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795EB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795EB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795EB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795EB0" w14:paraId="4414D934" w14:textId="77777777" w:rsidTr="00AF2174">
        <w:tc>
          <w:tcPr>
            <w:tcW w:w="3600" w:type="dxa"/>
          </w:tcPr>
          <w:p w14:paraId="7D49BC2D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1FC60D42" w:rsidR="007418B2" w:rsidRPr="00795EB0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1E1A33B4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795E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2CC1A230" w:rsidR="007418B2" w:rsidRPr="00795EB0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654CC6D1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795E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0820" w:rsidRPr="00795EB0" w14:paraId="543D6422" w14:textId="77777777" w:rsidTr="00AF2174">
        <w:tc>
          <w:tcPr>
            <w:tcW w:w="3600" w:type="dxa"/>
          </w:tcPr>
          <w:p w14:paraId="6EDD7ADA" w14:textId="77777777" w:rsidR="00F30820" w:rsidRPr="00795EB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795EB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2C2" w:rsidRPr="00795EB0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0EA807C8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70" w:type="dxa"/>
          </w:tcPr>
          <w:p w14:paraId="1F2F36ED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6F6D67D6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497D4380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1788EF71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62" w:type="dxa"/>
          </w:tcPr>
          <w:p w14:paraId="5FC37509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505A6C69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</w:tr>
      <w:tr w:rsidR="005B52C2" w:rsidRPr="00795EB0" w14:paraId="6A15FB22" w14:textId="77777777" w:rsidTr="005C64FC">
        <w:trPr>
          <w:trHeight w:val="180"/>
        </w:trPr>
        <w:tc>
          <w:tcPr>
            <w:tcW w:w="3600" w:type="dxa"/>
          </w:tcPr>
          <w:p w14:paraId="08CD14C9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770859F8" w:rsidR="005B52C2" w:rsidRPr="00795EB0" w:rsidRDefault="008E29BF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28,551,372</w:t>
            </w:r>
          </w:p>
        </w:tc>
        <w:tc>
          <w:tcPr>
            <w:tcW w:w="270" w:type="dxa"/>
          </w:tcPr>
          <w:p w14:paraId="129CEC8F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46E75793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30,707,829 </w:t>
            </w:r>
          </w:p>
        </w:tc>
        <w:tc>
          <w:tcPr>
            <w:tcW w:w="270" w:type="dxa"/>
          </w:tcPr>
          <w:p w14:paraId="168C25B9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42544645" w:rsidR="005B52C2" w:rsidRPr="00795EB0" w:rsidRDefault="007D2A83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28,551,372</w:t>
            </w:r>
          </w:p>
        </w:tc>
        <w:tc>
          <w:tcPr>
            <w:tcW w:w="262" w:type="dxa"/>
          </w:tcPr>
          <w:p w14:paraId="42EFC970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37E5EF0E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30,707,829 </w:t>
            </w:r>
          </w:p>
        </w:tc>
      </w:tr>
      <w:tr w:rsidR="005B52C2" w:rsidRPr="00795EB0" w14:paraId="338FFC91" w14:textId="77777777" w:rsidTr="005C64FC">
        <w:trPr>
          <w:trHeight w:val="180"/>
        </w:trPr>
        <w:tc>
          <w:tcPr>
            <w:tcW w:w="3600" w:type="dxa"/>
          </w:tcPr>
          <w:p w14:paraId="68502AB4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6F9A9FAB" w:rsidR="005B52C2" w:rsidRPr="00795EB0" w:rsidRDefault="008E29BF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(26,776,690)</w:t>
            </w:r>
          </w:p>
        </w:tc>
        <w:tc>
          <w:tcPr>
            <w:tcW w:w="270" w:type="dxa"/>
          </w:tcPr>
          <w:p w14:paraId="52BD5176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3EAF34F" w14:textId="2E45F801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(36,097,829)</w:t>
            </w:r>
          </w:p>
        </w:tc>
        <w:tc>
          <w:tcPr>
            <w:tcW w:w="270" w:type="dxa"/>
          </w:tcPr>
          <w:p w14:paraId="2784F691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6AE26CF3" w:rsidR="005B52C2" w:rsidRPr="00795EB0" w:rsidRDefault="007D2A83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(26,776,690)</w:t>
            </w:r>
          </w:p>
        </w:tc>
        <w:tc>
          <w:tcPr>
            <w:tcW w:w="262" w:type="dxa"/>
          </w:tcPr>
          <w:p w14:paraId="505E69A5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5DFE40CA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(36,097,829)</w:t>
            </w:r>
          </w:p>
        </w:tc>
      </w:tr>
      <w:tr w:rsidR="005B52C2" w:rsidRPr="00795EB0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4EA01FF1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491297F8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8,094,682</w:t>
            </w:r>
          </w:p>
        </w:tc>
        <w:tc>
          <w:tcPr>
            <w:tcW w:w="270" w:type="dxa"/>
          </w:tcPr>
          <w:p w14:paraId="2F7049BA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5F53ECF9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  <w:tc>
          <w:tcPr>
            <w:tcW w:w="270" w:type="dxa"/>
          </w:tcPr>
          <w:p w14:paraId="1F49C0E1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7899EDB9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8,094,682</w:t>
            </w:r>
          </w:p>
        </w:tc>
        <w:tc>
          <w:tcPr>
            <w:tcW w:w="262" w:type="dxa"/>
          </w:tcPr>
          <w:p w14:paraId="274CEE2D" w14:textId="77777777" w:rsidR="005B52C2" w:rsidRPr="00795EB0" w:rsidRDefault="005B52C2" w:rsidP="005B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0685CEB0" w:rsidR="005B52C2" w:rsidRPr="00795EB0" w:rsidRDefault="005B52C2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</w:tr>
    </w:tbl>
    <w:p w14:paraId="3CD1A774" w14:textId="77777777" w:rsidR="00832477" w:rsidRPr="00795EB0" w:rsidRDefault="00832477" w:rsidP="0082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  <w:cs/>
        </w:rPr>
      </w:pPr>
      <w:bookmarkStart w:id="7" w:name="_Hlk46869492"/>
    </w:p>
    <w:p w14:paraId="5BB13E6B" w14:textId="77777777" w:rsidR="00425293" w:rsidRPr="00795EB0" w:rsidRDefault="00425293" w:rsidP="0042529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14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ได้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500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180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วัน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39B46F4E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  <w:cs/>
        </w:rPr>
      </w:pPr>
    </w:p>
    <w:p w14:paraId="55C52321" w14:textId="3D1E96A9" w:rsidR="002A2519" w:rsidRPr="00795EB0" w:rsidRDefault="0051035B" w:rsidP="0051035B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481EF0" w:rsidRPr="00795EB0">
        <w:rPr>
          <w:rFonts w:ascii="Angsana New" w:hAnsi="Angsana New" w:hint="cs"/>
          <w:sz w:val="30"/>
          <w:szCs w:val="30"/>
          <w:cs/>
        </w:rPr>
        <w:t>หก</w:t>
      </w:r>
      <w:r w:rsidRPr="00795EB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="00425293" w:rsidRPr="00795EB0">
        <w:rPr>
          <w:rFonts w:ascii="Angsana New" w:hAnsi="Angsana New"/>
          <w:sz w:val="30"/>
          <w:szCs w:val="30"/>
        </w:rPr>
        <w:t xml:space="preserve">30 </w:t>
      </w:r>
      <w:r w:rsidR="00425293" w:rsidRPr="00795EB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795EB0">
        <w:rPr>
          <w:rFonts w:ascii="Angsana New" w:hAnsi="Angsana New"/>
          <w:sz w:val="30"/>
          <w:szCs w:val="30"/>
          <w:cs/>
        </w:rPr>
        <w:t>256</w:t>
      </w:r>
      <w:r w:rsidRPr="00795EB0">
        <w:rPr>
          <w:rFonts w:ascii="Angsana New" w:hAnsi="Angsana New"/>
          <w:sz w:val="30"/>
          <w:szCs w:val="30"/>
        </w:rPr>
        <w:t xml:space="preserve">7 </w:t>
      </w:r>
      <w:r w:rsidRPr="00795EB0">
        <w:rPr>
          <w:rFonts w:ascii="Angsana New" w:hAnsi="Angsana New" w:hint="cs"/>
          <w:sz w:val="30"/>
          <w:szCs w:val="30"/>
          <w:cs/>
        </w:rPr>
        <w:t>และ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2566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861F725" w14:textId="77777777" w:rsidR="0051035B" w:rsidRPr="00795EB0" w:rsidRDefault="0051035B" w:rsidP="0082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A2519" w:rsidRPr="00795EB0" w14:paraId="5DDFE037" w14:textId="77777777" w:rsidTr="00AF2174">
        <w:trPr>
          <w:tblHeader/>
        </w:trPr>
        <w:tc>
          <w:tcPr>
            <w:tcW w:w="2520" w:type="dxa"/>
            <w:shd w:val="clear" w:color="auto" w:fill="auto"/>
          </w:tcPr>
          <w:p w14:paraId="06E186E1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09B5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E79" w:rsidRPr="00795EB0" w14:paraId="06E70EFA" w14:textId="77777777" w:rsidTr="00481D08">
        <w:trPr>
          <w:tblHeader/>
        </w:trPr>
        <w:tc>
          <w:tcPr>
            <w:tcW w:w="3780" w:type="dxa"/>
            <w:gridSpan w:val="2"/>
          </w:tcPr>
          <w:p w14:paraId="351DCEA5" w14:textId="32E3F15C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29FE5CB4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1E373E55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485F0DA8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019BCA84" w:rsidR="00663E79" w:rsidRPr="00795EB0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0720B" w:rsidRPr="00795EB0" w14:paraId="788EBBE2" w14:textId="77777777" w:rsidTr="00AF2174">
        <w:trPr>
          <w:tblHeader/>
        </w:trPr>
        <w:tc>
          <w:tcPr>
            <w:tcW w:w="2520" w:type="dxa"/>
          </w:tcPr>
          <w:p w14:paraId="7BD606F3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D593C2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926082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8D0555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712913B" w14:textId="54B7AD1D" w:rsidR="0060720B" w:rsidRPr="00795EB0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98" w:right="-1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5A47F3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886DBA4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8A4FC6B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C74668B" w14:textId="77777777" w:rsidR="0060720B" w:rsidRPr="00795EB0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519" w:rsidRPr="00795EB0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795EB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558B" w:rsidRPr="00795EB0" w14:paraId="232F294E" w14:textId="77777777" w:rsidTr="005C64FC">
        <w:trPr>
          <w:trHeight w:val="180"/>
        </w:trPr>
        <w:tc>
          <w:tcPr>
            <w:tcW w:w="2520" w:type="dxa"/>
          </w:tcPr>
          <w:p w14:paraId="43F1899F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2803FC3A" w:rsidR="00DE558B" w:rsidRPr="00795EB0" w:rsidRDefault="00B67DFE" w:rsidP="00B6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</w:rPr>
              <w:t>224,559</w:t>
            </w:r>
          </w:p>
        </w:tc>
        <w:tc>
          <w:tcPr>
            <w:tcW w:w="270" w:type="dxa"/>
          </w:tcPr>
          <w:p w14:paraId="3906C8E0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58DACD07" w:rsidR="00DE558B" w:rsidRPr="00795EB0" w:rsidRDefault="009E6553" w:rsidP="00B6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3,066,670 </w:t>
            </w:r>
          </w:p>
        </w:tc>
        <w:tc>
          <w:tcPr>
            <w:tcW w:w="270" w:type="dxa"/>
          </w:tcPr>
          <w:p w14:paraId="5B485F42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77D43CC9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2,917,525 </w:t>
            </w:r>
          </w:p>
        </w:tc>
        <w:tc>
          <w:tcPr>
            <w:tcW w:w="262" w:type="dxa"/>
          </w:tcPr>
          <w:p w14:paraId="51943401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6614387F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680,238 </w:t>
            </w:r>
          </w:p>
        </w:tc>
      </w:tr>
      <w:tr w:rsidR="00DE558B" w:rsidRPr="00795EB0" w14:paraId="03F1FBFF" w14:textId="77777777" w:rsidTr="005C64FC">
        <w:trPr>
          <w:trHeight w:val="180"/>
        </w:trPr>
        <w:tc>
          <w:tcPr>
            <w:tcW w:w="2520" w:type="dxa"/>
          </w:tcPr>
          <w:p w14:paraId="6350606A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01115079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3EEBCA39" w:rsidR="00DE558B" w:rsidRPr="00795EB0" w:rsidRDefault="009E6553" w:rsidP="009E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16,926 </w:t>
            </w:r>
          </w:p>
        </w:tc>
        <w:tc>
          <w:tcPr>
            <w:tcW w:w="270" w:type="dxa"/>
          </w:tcPr>
          <w:p w14:paraId="275C7119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14014E0F" w:rsidR="00DE558B" w:rsidRPr="00795EB0" w:rsidRDefault="00077A31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7151" w:rsidRPr="00795E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7151" w:rsidRPr="00795EB0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7151" w:rsidRPr="00795EB0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62" w:type="dxa"/>
          </w:tcPr>
          <w:p w14:paraId="5A481D3F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10FF8879" w:rsidR="00DE558B" w:rsidRPr="00795EB0" w:rsidRDefault="00C961C3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159,234 </w:t>
            </w:r>
          </w:p>
        </w:tc>
      </w:tr>
      <w:tr w:rsidR="00DE558B" w:rsidRPr="00795EB0" w14:paraId="5A1291B2" w14:textId="77777777" w:rsidTr="005C64FC">
        <w:trPr>
          <w:trHeight w:val="180"/>
        </w:trPr>
        <w:tc>
          <w:tcPr>
            <w:tcW w:w="2520" w:type="dxa"/>
          </w:tcPr>
          <w:p w14:paraId="755D1D15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0A228739" w:rsidR="00DE558B" w:rsidRPr="00795EB0" w:rsidRDefault="00B67DFE" w:rsidP="00B6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sz w:val="30"/>
                <w:szCs w:val="30"/>
              </w:rPr>
              <w:t>(224,559)</w:t>
            </w:r>
          </w:p>
        </w:tc>
        <w:tc>
          <w:tcPr>
            <w:tcW w:w="270" w:type="dxa"/>
          </w:tcPr>
          <w:p w14:paraId="1A53DBC9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4F9B3F30" w:rsidR="00DE558B" w:rsidRPr="00795EB0" w:rsidRDefault="009E6553" w:rsidP="009E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(2,859,037)</w:t>
            </w:r>
          </w:p>
        </w:tc>
        <w:tc>
          <w:tcPr>
            <w:tcW w:w="270" w:type="dxa"/>
          </w:tcPr>
          <w:p w14:paraId="522BAB18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26F6D25F" w:rsidR="00DE558B" w:rsidRPr="00795EB0" w:rsidRDefault="00DE558B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317151" w:rsidRPr="00795EB0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5C12E3"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7151" w:rsidRPr="00795EB0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B783F9E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00A8209F" w:rsidR="00DE558B" w:rsidRPr="00795EB0" w:rsidRDefault="00C961C3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(502,680)</w:t>
            </w:r>
          </w:p>
        </w:tc>
      </w:tr>
      <w:tr w:rsidR="00DE558B" w:rsidRPr="00795EB0" w14:paraId="098A8772" w14:textId="77777777" w:rsidTr="005C64FC">
        <w:trPr>
          <w:trHeight w:val="180"/>
        </w:trPr>
        <w:tc>
          <w:tcPr>
            <w:tcW w:w="2520" w:type="dxa"/>
          </w:tcPr>
          <w:p w14:paraId="0019AE29" w14:textId="1C47FF50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43B0C92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595FB06F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3A68124D" w:rsidR="00DE558B" w:rsidRPr="00795EB0" w:rsidRDefault="00B67DFE" w:rsidP="00B6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224,559</w:t>
            </w:r>
          </w:p>
        </w:tc>
        <w:tc>
          <w:tcPr>
            <w:tcW w:w="270" w:type="dxa"/>
          </w:tcPr>
          <w:p w14:paraId="4E3B2E48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0E884545" w:rsidR="00DE558B" w:rsidRPr="00795EB0" w:rsidRDefault="00DE558B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29,091,</w:t>
            </w:r>
            <w:r w:rsidR="005C12E3"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96</w:t>
            </w:r>
            <w:r w:rsidR="005C12E3" w:rsidRPr="00795EB0">
              <w:rPr>
                <w:rFonts w:asciiTheme="majorBidi" w:eastAsiaTheme="minorEastAsia" w:hAnsiTheme="majorBidi" w:cstheme="majorBidi" w:hint="eastAsia"/>
                <w:b/>
                <w:bCs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62" w:type="dxa"/>
          </w:tcPr>
          <w:p w14:paraId="664867B6" w14:textId="77777777" w:rsidR="00DE558B" w:rsidRPr="00795EB0" w:rsidRDefault="00DE558B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1524F626" w:rsidR="00DE558B" w:rsidRPr="00795EB0" w:rsidRDefault="00CA6880" w:rsidP="00D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336,792</w:t>
            </w:r>
          </w:p>
        </w:tc>
      </w:tr>
    </w:tbl>
    <w:p w14:paraId="2232647A" w14:textId="3230C2C8" w:rsidR="005E5406" w:rsidRPr="00795EB0" w:rsidRDefault="005E540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481518DB" w14:textId="5B930B94" w:rsidR="00903F76" w:rsidRPr="00795EB0" w:rsidRDefault="00903F76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795EB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FF5C0A" w:rsidRPr="00795EB0">
        <w:rPr>
          <w:rFonts w:asciiTheme="majorBidi" w:hAnsiTheme="majorBidi" w:cstheme="majorBidi"/>
          <w:sz w:val="30"/>
          <w:szCs w:val="30"/>
          <w:cs/>
        </w:rPr>
        <w:t>งวด</w:t>
      </w:r>
      <w:r w:rsidR="00F3603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75FEF" w:rsidRPr="00795EB0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A071F" w:rsidRPr="00795EB0">
        <w:rPr>
          <w:rFonts w:ascii="Angsana New" w:hAnsi="Angsana New" w:hint="cs"/>
          <w:sz w:val="30"/>
          <w:szCs w:val="30"/>
          <w:cs/>
        </w:rPr>
        <w:t>วันที่</w:t>
      </w:r>
      <w:r w:rsidR="003A1B1C" w:rsidRPr="00795EB0">
        <w:rPr>
          <w:rFonts w:ascii="Angsana New" w:hAnsi="Angsana New"/>
          <w:sz w:val="30"/>
          <w:szCs w:val="30"/>
        </w:rPr>
        <w:t xml:space="preserve"> </w:t>
      </w:r>
      <w:r w:rsidR="00425293" w:rsidRPr="00795EB0">
        <w:rPr>
          <w:rFonts w:ascii="Angsana New" w:hAnsi="Angsana New"/>
          <w:sz w:val="30"/>
          <w:szCs w:val="30"/>
        </w:rPr>
        <w:t xml:space="preserve">30 </w:t>
      </w:r>
      <w:r w:rsidR="00425293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475FEF" w:rsidRPr="00795EB0">
        <w:rPr>
          <w:rFonts w:ascii="Angsana New" w:hAnsi="Angsana New"/>
          <w:sz w:val="30"/>
          <w:szCs w:val="30"/>
          <w:cs/>
        </w:rPr>
        <w:t xml:space="preserve"> </w:t>
      </w:r>
      <w:r w:rsidR="00317151" w:rsidRPr="00795EB0">
        <w:rPr>
          <w:rFonts w:ascii="Angsana New" w:hAnsi="Angsana New"/>
          <w:sz w:val="30"/>
          <w:szCs w:val="30"/>
        </w:rPr>
        <w:t>2567</w:t>
      </w:r>
      <w:r w:rsidR="00475FEF" w:rsidRPr="00795EB0">
        <w:rPr>
          <w:rFonts w:ascii="Angsana New" w:hAnsi="Angsana New"/>
          <w:sz w:val="30"/>
          <w:szCs w:val="30"/>
          <w:cs/>
        </w:rPr>
        <w:t xml:space="preserve">  </w:t>
      </w:r>
      <w:r w:rsidRPr="00795EB0">
        <w:rPr>
          <w:rFonts w:asciiTheme="majorBidi" w:hAnsiTheme="majorBidi" w:cstheme="majorBidi"/>
          <w:sz w:val="30"/>
          <w:szCs w:val="30"/>
          <w:cs/>
        </w:rPr>
        <w:t>และ</w:t>
      </w:r>
      <w:r w:rsidRPr="00795EB0">
        <w:rPr>
          <w:rFonts w:asciiTheme="majorBidi" w:hAnsiTheme="majorBidi" w:cstheme="majorBidi"/>
          <w:sz w:val="30"/>
          <w:szCs w:val="30"/>
        </w:rPr>
        <w:t xml:space="preserve"> 256</w:t>
      </w:r>
      <w:r w:rsidR="0051035B" w:rsidRPr="00795EB0">
        <w:rPr>
          <w:rFonts w:asciiTheme="majorBidi" w:hAnsiTheme="majorBidi" w:cstheme="majorBidi"/>
          <w:sz w:val="30"/>
          <w:szCs w:val="30"/>
        </w:rPr>
        <w:t>6</w:t>
      </w:r>
      <w:r w:rsidRPr="00795EB0">
        <w:rPr>
          <w:rFonts w:asciiTheme="majorBidi" w:hAnsiTheme="majorBidi" w:cstheme="majorBidi"/>
          <w:sz w:val="30"/>
          <w:szCs w:val="30"/>
        </w:rPr>
        <w:t xml:space="preserve"> </w:t>
      </w:r>
      <w:r w:rsidRPr="00795EB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795EB0" w:rsidRDefault="005D1A82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795EB0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795EB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795EB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795EB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795EB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795EB0" w14:paraId="0FB5BE72" w14:textId="77777777" w:rsidTr="00AF2174">
        <w:tc>
          <w:tcPr>
            <w:tcW w:w="3600" w:type="dxa"/>
          </w:tcPr>
          <w:p w14:paraId="6DE0A275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59D1CC97" w:rsidR="007418B2" w:rsidRPr="00795EB0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3587D871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795E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590E95BD" w:rsidR="007418B2" w:rsidRPr="00795EB0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596CCC89" w:rsidR="007418B2" w:rsidRPr="00795EB0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795E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3F76" w:rsidRPr="00795EB0" w14:paraId="075DB963" w14:textId="77777777" w:rsidTr="00AF2174">
        <w:tc>
          <w:tcPr>
            <w:tcW w:w="3600" w:type="dxa"/>
          </w:tcPr>
          <w:p w14:paraId="4A57E3CB" w14:textId="77777777" w:rsidR="00903F76" w:rsidRPr="00795EB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795EB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A28" w:rsidRPr="00795EB0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0B91FEB3" w:rsidR="000B5A28" w:rsidRPr="00663E79" w:rsidRDefault="000B5A28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60,349,729 </w:t>
            </w:r>
          </w:p>
        </w:tc>
        <w:tc>
          <w:tcPr>
            <w:tcW w:w="270" w:type="dxa"/>
          </w:tcPr>
          <w:p w14:paraId="1700D8FC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7AE4BEA3" w:rsidR="000B5A28" w:rsidRPr="00795EB0" w:rsidRDefault="000B5A28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  <w:tc>
          <w:tcPr>
            <w:tcW w:w="270" w:type="dxa"/>
          </w:tcPr>
          <w:p w14:paraId="5011F7A7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582BE4D4" w:rsidR="000B5A28" w:rsidRPr="00795EB0" w:rsidRDefault="000B5A28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60,349,729 </w:t>
            </w:r>
          </w:p>
        </w:tc>
        <w:tc>
          <w:tcPr>
            <w:tcW w:w="262" w:type="dxa"/>
          </w:tcPr>
          <w:p w14:paraId="052D92A6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57C66B8C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</w:tr>
      <w:tr w:rsidR="000B5A28" w:rsidRPr="00795EB0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1544CDA5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8,000,000 </w:t>
            </w:r>
          </w:p>
        </w:tc>
        <w:tc>
          <w:tcPr>
            <w:tcW w:w="270" w:type="dxa"/>
          </w:tcPr>
          <w:p w14:paraId="50074949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34727A76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14,000,000 </w:t>
            </w:r>
          </w:p>
        </w:tc>
        <w:tc>
          <w:tcPr>
            <w:tcW w:w="270" w:type="dxa"/>
          </w:tcPr>
          <w:p w14:paraId="2BF30495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3C19A484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8,000,000 </w:t>
            </w:r>
          </w:p>
        </w:tc>
        <w:tc>
          <w:tcPr>
            <w:tcW w:w="262" w:type="dxa"/>
          </w:tcPr>
          <w:p w14:paraId="1492397D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44EB6368" w:rsidR="000B5A28" w:rsidRPr="00795EB0" w:rsidRDefault="000B5A28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14,000,000 </w:t>
            </w:r>
          </w:p>
        </w:tc>
      </w:tr>
      <w:tr w:rsidR="000B5A28" w:rsidRPr="00795EB0" w14:paraId="446B0977" w14:textId="77777777" w:rsidTr="005C64FC">
        <w:trPr>
          <w:trHeight w:val="180"/>
        </w:trPr>
        <w:tc>
          <w:tcPr>
            <w:tcW w:w="3600" w:type="dxa"/>
          </w:tcPr>
          <w:p w14:paraId="3C8179D0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AE845" w14:textId="30049046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1F05" w:rsidRPr="00795EB0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70" w:type="dxa"/>
          </w:tcPr>
          <w:p w14:paraId="5F1D7263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A1935" w14:textId="26D0D5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(3,600,000)</w:t>
            </w:r>
          </w:p>
        </w:tc>
        <w:tc>
          <w:tcPr>
            <w:tcW w:w="270" w:type="dxa"/>
          </w:tcPr>
          <w:p w14:paraId="0965C68C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967E" w14:textId="3BF29B3B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1F05" w:rsidRPr="00795EB0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62" w:type="dxa"/>
          </w:tcPr>
          <w:p w14:paraId="33602B01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E86EE" w14:textId="79DF16C5" w:rsidR="000B5A28" w:rsidRPr="00795EB0" w:rsidRDefault="000B5A28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(3,600,000)</w:t>
            </w:r>
          </w:p>
        </w:tc>
      </w:tr>
      <w:tr w:rsidR="000B5A28" w:rsidRPr="00795EB0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41D0A97C" w:rsidR="000B5A28" w:rsidRPr="00795EB0" w:rsidRDefault="005C254D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63,449</w:t>
            </w:r>
            <w:r w:rsidR="000B5A28" w:rsidRPr="00795EB0">
              <w:rPr>
                <w:rFonts w:asciiTheme="majorBidi" w:hAnsiTheme="majorBidi" w:cstheme="majorBidi"/>
                <w:sz w:val="30"/>
                <w:szCs w:val="30"/>
              </w:rPr>
              <w:t>,729</w:t>
            </w:r>
          </w:p>
        </w:tc>
        <w:tc>
          <w:tcPr>
            <w:tcW w:w="270" w:type="dxa"/>
          </w:tcPr>
          <w:p w14:paraId="7791A098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3499EC7B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64,536,790 </w:t>
            </w:r>
          </w:p>
        </w:tc>
        <w:tc>
          <w:tcPr>
            <w:tcW w:w="270" w:type="dxa"/>
          </w:tcPr>
          <w:p w14:paraId="092E823B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05497633" w:rsidR="000B5A28" w:rsidRPr="00795EB0" w:rsidRDefault="005C254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63,449</w:t>
            </w:r>
            <w:r w:rsidR="000B5A28" w:rsidRPr="00795EB0">
              <w:rPr>
                <w:rFonts w:asciiTheme="majorBidi" w:hAnsiTheme="majorBidi" w:cstheme="majorBidi"/>
                <w:sz w:val="30"/>
                <w:szCs w:val="30"/>
              </w:rPr>
              <w:t>,729</w:t>
            </w:r>
          </w:p>
        </w:tc>
        <w:tc>
          <w:tcPr>
            <w:tcW w:w="262" w:type="dxa"/>
          </w:tcPr>
          <w:p w14:paraId="2BF4A7BA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205C6812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64,536,790 </w:t>
            </w:r>
          </w:p>
        </w:tc>
      </w:tr>
      <w:tr w:rsidR="000B5A28" w:rsidRPr="00795EB0" w14:paraId="0F9750A3" w14:textId="77777777" w:rsidTr="00184F0A">
        <w:trPr>
          <w:trHeight w:val="180"/>
        </w:trPr>
        <w:tc>
          <w:tcPr>
            <w:tcW w:w="3600" w:type="dxa"/>
          </w:tcPr>
          <w:p w14:paraId="7D3AB4CC" w14:textId="73620168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0E61D576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D4DB9" w:rsidRPr="00795E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4DB9" w:rsidRPr="00795EB0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B3CB76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1011F1A5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(94,852)</w:t>
            </w:r>
          </w:p>
        </w:tc>
        <w:tc>
          <w:tcPr>
            <w:tcW w:w="270" w:type="dxa"/>
          </w:tcPr>
          <w:p w14:paraId="1C72D12D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412A31F6" w:rsidR="000B5A28" w:rsidRPr="00795EB0" w:rsidRDefault="00AD4DB9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(12,558)</w:t>
            </w:r>
          </w:p>
        </w:tc>
        <w:tc>
          <w:tcPr>
            <w:tcW w:w="262" w:type="dxa"/>
          </w:tcPr>
          <w:p w14:paraId="612A2BA5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6DABAB2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(94,852)</w:t>
            </w:r>
          </w:p>
        </w:tc>
      </w:tr>
      <w:tr w:rsidR="000B5A28" w:rsidRPr="00795EB0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0062EEF2" w:rsidR="000B5A28" w:rsidRPr="00795EB0" w:rsidRDefault="002D562F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63,4</w:t>
            </w:r>
            <w:r w:rsidR="00AD4DB9" w:rsidRPr="00795EB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B5A28"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4DB9" w:rsidRPr="00795EB0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174D68C0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6E3D77BD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64,441,938</w:t>
            </w:r>
          </w:p>
        </w:tc>
        <w:tc>
          <w:tcPr>
            <w:tcW w:w="270" w:type="dxa"/>
          </w:tcPr>
          <w:p w14:paraId="2C4BECFE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01CB50EF" w:rsidR="000B5A28" w:rsidRPr="00795EB0" w:rsidRDefault="00AD4DB9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63,437,171</w:t>
            </w:r>
          </w:p>
        </w:tc>
        <w:tc>
          <w:tcPr>
            <w:tcW w:w="262" w:type="dxa"/>
          </w:tcPr>
          <w:p w14:paraId="70C33F22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79E740EA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64,441,938</w:t>
            </w:r>
          </w:p>
        </w:tc>
      </w:tr>
      <w:tr w:rsidR="000B5A28" w:rsidRPr="00795EB0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1A7B5ECF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(318,807)</w:t>
            </w:r>
          </w:p>
        </w:tc>
        <w:tc>
          <w:tcPr>
            <w:tcW w:w="270" w:type="dxa"/>
          </w:tcPr>
          <w:p w14:paraId="3E1AB70B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1B6FFAF2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(308,350)</w:t>
            </w:r>
          </w:p>
        </w:tc>
        <w:tc>
          <w:tcPr>
            <w:tcW w:w="270" w:type="dxa"/>
          </w:tcPr>
          <w:p w14:paraId="1B03B98E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4F720FE6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(318,807)</w:t>
            </w:r>
          </w:p>
        </w:tc>
        <w:tc>
          <w:tcPr>
            <w:tcW w:w="262" w:type="dxa"/>
          </w:tcPr>
          <w:p w14:paraId="009D4B4C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46CB15AF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(308,350)</w:t>
            </w:r>
          </w:p>
        </w:tc>
      </w:tr>
      <w:tr w:rsidR="000B5A28" w:rsidRPr="00795EB0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7D97C31B" w:rsidR="000B5A28" w:rsidRPr="00795EB0" w:rsidRDefault="002D562F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63,1</w:t>
            </w:r>
            <w:r w:rsidR="00AD4DB9" w:rsidRPr="00795EB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B5A28"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4DB9" w:rsidRPr="00795EB0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087F1C79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3E290283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64,133,588</w:t>
            </w:r>
          </w:p>
        </w:tc>
        <w:tc>
          <w:tcPr>
            <w:tcW w:w="270" w:type="dxa"/>
          </w:tcPr>
          <w:p w14:paraId="71A6E2A3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01100DD9" w:rsidR="000B5A28" w:rsidRPr="00795EB0" w:rsidRDefault="00AD4DB9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63,118,364</w:t>
            </w:r>
          </w:p>
        </w:tc>
        <w:tc>
          <w:tcPr>
            <w:tcW w:w="262" w:type="dxa"/>
          </w:tcPr>
          <w:p w14:paraId="1523C147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57C7E71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64,133,588</w:t>
            </w:r>
          </w:p>
        </w:tc>
      </w:tr>
      <w:tr w:rsidR="000B5A28" w:rsidRPr="00795EB0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5E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A0422D" w14:textId="77777777" w:rsidR="002146EF" w:rsidRPr="00795EB0" w:rsidRDefault="002146EF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26941393" w:rsidR="000B5A28" w:rsidRPr="00795EB0" w:rsidRDefault="002146EF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70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E7011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0B5A28"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7011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="000B5A28"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483FF4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3371757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A1342" w14:textId="23875959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(9,466,660)</w:t>
            </w:r>
          </w:p>
        </w:tc>
        <w:tc>
          <w:tcPr>
            <w:tcW w:w="270" w:type="dxa"/>
          </w:tcPr>
          <w:p w14:paraId="5951BDD8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7179BB5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FECDADE" w14:textId="6F72EAE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70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46EF" w:rsidRPr="00795EB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E7011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7011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C95307F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1C1EAB1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2344D" w14:textId="77555A58" w:rsidR="000B5A28" w:rsidRPr="00795EB0" w:rsidRDefault="000B5A28" w:rsidP="001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(9,466,660)</w:t>
            </w:r>
          </w:p>
        </w:tc>
      </w:tr>
      <w:tr w:rsidR="000B5A28" w:rsidRPr="00795EB0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32EBE8AA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795E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95EB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795EB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3833BB1A" w:rsidR="000B5A28" w:rsidRPr="00795EB0" w:rsidRDefault="003E7011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53</w:t>
            </w: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69BAD9BB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5883284C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54,666,928</w:t>
            </w:r>
          </w:p>
        </w:tc>
        <w:tc>
          <w:tcPr>
            <w:tcW w:w="270" w:type="dxa"/>
          </w:tcPr>
          <w:p w14:paraId="6C28867F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046C03FA" w:rsidR="000B5A28" w:rsidRPr="00795EB0" w:rsidRDefault="003E7011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="000B5A28"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</w:t>
            </w:r>
            <w:r w:rsidR="00AD4DB9"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53</w:t>
            </w:r>
            <w:r w:rsidR="000B5A28"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62" w:type="dxa"/>
          </w:tcPr>
          <w:p w14:paraId="0713A049" w14:textId="77777777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493B3F7E" w:rsidR="000B5A28" w:rsidRPr="00795EB0" w:rsidRDefault="000B5A28" w:rsidP="000B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54,666,928</w:t>
            </w:r>
          </w:p>
        </w:tc>
      </w:tr>
    </w:tbl>
    <w:p w14:paraId="7A78FC60" w14:textId="17AD18D8" w:rsidR="00470E3C" w:rsidRPr="00795EB0" w:rsidRDefault="00470E3C" w:rsidP="00077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63FDA87F" w14:textId="57FC4000" w:rsidR="00002602" w:rsidRPr="00795EB0" w:rsidRDefault="00E62A41" w:rsidP="0000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การเข้าทำสัญญาเงินกู้ยืมและสัญญาแลกเปลี่ยนอัตราดอกเบี้ยกับสถาบันการเงิน</w:t>
      </w:r>
      <w:r w:rsidR="00002602" w:rsidRPr="00795EB0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317151" w:rsidRPr="00795EB0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002602" w:rsidRPr="00795EB0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002602" w:rsidRPr="00795EB0">
        <w:rPr>
          <w:rFonts w:ascii="Angsana New" w:hAnsi="Angsana New"/>
          <w:i/>
          <w:iCs/>
          <w:sz w:val="30"/>
          <w:szCs w:val="30"/>
        </w:rPr>
        <w:t xml:space="preserve">30 </w:t>
      </w:r>
      <w:r w:rsidR="00002602" w:rsidRPr="00795EB0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="00002602" w:rsidRPr="00795EB0">
        <w:rPr>
          <w:rFonts w:ascii="Angsana New" w:hAnsi="Angsana New"/>
          <w:i/>
          <w:iCs/>
          <w:sz w:val="30"/>
          <w:szCs w:val="30"/>
        </w:rPr>
        <w:t>2567</w:t>
      </w:r>
    </w:p>
    <w:p w14:paraId="443ACFEF" w14:textId="77777777" w:rsidR="00E62A41" w:rsidRPr="00795EB0" w:rsidRDefault="00E62A41" w:rsidP="00E6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0EAF6B61" w14:textId="36B951A0" w:rsidR="00D54AFF" w:rsidRPr="00795EB0" w:rsidRDefault="00317151" w:rsidP="00E6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26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แบ่งเป็น</w:t>
      </w:r>
      <w:r w:rsidR="008F2E6C">
        <w:rPr>
          <w:rFonts w:ascii="Angsana New" w:hAnsi="Angsana New"/>
          <w:sz w:val="30"/>
          <w:szCs w:val="30"/>
        </w:rPr>
        <w:t xml:space="preserve"> </w:t>
      </w:r>
      <w:r w:rsidR="00C96576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8F2E6C">
        <w:rPr>
          <w:rFonts w:ascii="Angsana New" w:hAnsi="Angsana New"/>
          <w:sz w:val="30"/>
          <w:szCs w:val="30"/>
        </w:rPr>
        <w:t>2</w:t>
      </w:r>
      <w:r w:rsidR="00C96576">
        <w:rPr>
          <w:rFonts w:ascii="Angsana New" w:hAnsi="Angsana New" w:hint="cs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วงเงิ</w:t>
      </w:r>
      <w:r w:rsidR="00C96576">
        <w:rPr>
          <w:rFonts w:ascii="Angsana New" w:hAnsi="Angsana New" w:hint="cs"/>
          <w:sz w:val="30"/>
          <w:szCs w:val="30"/>
          <w:cs/>
        </w:rPr>
        <w:t>น</w:t>
      </w:r>
      <w:r w:rsidRPr="00795EB0">
        <w:rPr>
          <w:rFonts w:ascii="Angsana New" w:hAnsi="Angsana New" w:hint="cs"/>
          <w:sz w:val="30"/>
          <w:szCs w:val="30"/>
          <w:cs/>
        </w:rPr>
        <w:t>ย่อย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โดยวงเงินที่</w:t>
      </w:r>
      <w:r w:rsidR="008F2E6C">
        <w:rPr>
          <w:rFonts w:ascii="Angsana New" w:hAnsi="Angsana New"/>
          <w:sz w:val="30"/>
          <w:szCs w:val="30"/>
        </w:rPr>
        <w:t xml:space="preserve"> 1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5,000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มีอัตราดอกเบี้ยคงที่ร้อยละ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3.66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ต่อปี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กำหนดชำระภายใน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3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ปี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และวงเงินที่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2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10,000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มีอัตราดอกเบี้ยที่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THOR </w:t>
      </w:r>
      <w:r w:rsidRPr="00795EB0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กำหนดชำระทุก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3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เดือน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แต่ไม่เกิน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5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ปีนับจากวันที่ทำสัญญา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302AC0">
        <w:rPr>
          <w:rFonts w:ascii="Angsana New" w:hAnsi="Angsana New" w:hint="cs"/>
          <w:sz w:val="30"/>
          <w:szCs w:val="30"/>
          <w:cs/>
        </w:rPr>
        <w:t>โดยทั้ง</w:t>
      </w:r>
      <w:r w:rsidR="00302AC0">
        <w:rPr>
          <w:rFonts w:ascii="Angsana New" w:hAnsi="Angsana New"/>
          <w:sz w:val="30"/>
          <w:szCs w:val="30"/>
        </w:rPr>
        <w:t xml:space="preserve"> 2 </w:t>
      </w:r>
      <w:r w:rsidR="00302AC0">
        <w:rPr>
          <w:rFonts w:ascii="Angsana New" w:hAnsi="Angsana New" w:hint="cs"/>
          <w:sz w:val="30"/>
          <w:szCs w:val="30"/>
          <w:cs/>
        </w:rPr>
        <w:t xml:space="preserve">วงเงินรวมกันไม่เกิน </w:t>
      </w:r>
      <w:r w:rsidR="00302AC0">
        <w:rPr>
          <w:rFonts w:ascii="Angsana New" w:hAnsi="Angsana New"/>
          <w:sz w:val="30"/>
          <w:szCs w:val="30"/>
        </w:rPr>
        <w:t>10,000</w:t>
      </w:r>
      <w:r w:rsidR="00302AC0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95EB0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เงินกู้ยืมดังกล่าวมีวัตถุประสงค์เพื่อนำไปใช้ในการประกอบธุรกิจ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บริษัทได้เบิกใช้เงินกู้วงเงินที่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1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แล้วจำนวน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3,000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4ED54701" w14:textId="77777777" w:rsidR="00317151" w:rsidRPr="00795EB0" w:rsidRDefault="00317151" w:rsidP="00E6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68B06A87" w14:textId="36203EA3" w:rsidR="00FD3C24" w:rsidRPr="00795EB0" w:rsidRDefault="00317151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ได้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="008F2E6C">
        <w:rPr>
          <w:rFonts w:ascii="Angsana New" w:hAnsi="Angsana New"/>
          <w:sz w:val="30"/>
          <w:szCs w:val="30"/>
        </w:rPr>
        <w:t>3,000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</w:p>
    <w:p w14:paraId="03C61F7E" w14:textId="77777777" w:rsidR="00317151" w:rsidRDefault="00317151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845DF16" w14:textId="77777777" w:rsidR="00795EB0" w:rsidRDefault="00795EB0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747303F" w14:textId="77777777" w:rsidR="00795EB0" w:rsidRDefault="00795EB0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15CECC0A" w14:textId="77777777" w:rsidR="00795EB0" w:rsidRDefault="00795EB0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C74E373" w14:textId="77777777" w:rsidR="00795EB0" w:rsidRPr="00795EB0" w:rsidRDefault="00795EB0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1CF5E388" w14:textId="77777777" w:rsidR="00425293" w:rsidRPr="00795EB0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ตามข้อตกลงในสัญญากู้ยืมเงินระยะยาวกับสถาบันการเงินในประเทศและต่างประเทศหลายแห่ง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20268E82" w14:textId="77777777" w:rsidR="00425293" w:rsidRPr="00795EB0" w:rsidRDefault="00425293" w:rsidP="0042529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50 </w:t>
      </w:r>
      <w:r w:rsidRPr="00795EB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สำหรับเงินกู้ยืมระยะยาวบางส่วน</w:t>
      </w:r>
    </w:p>
    <w:p w14:paraId="0235CA40" w14:textId="77777777" w:rsidR="00425293" w:rsidRPr="00795EB0" w:rsidRDefault="00425293" w:rsidP="004252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649CB57E" w14:textId="77777777" w:rsidR="00425293" w:rsidRPr="00795EB0" w:rsidRDefault="00425293" w:rsidP="004252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ขาย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กับทรัพย์สิน</w:t>
      </w:r>
      <w:r w:rsidRPr="00795EB0">
        <w:rPr>
          <w:rFonts w:ascii="Angsana New" w:hAnsi="Angsana New"/>
          <w:sz w:val="30"/>
          <w:szCs w:val="30"/>
        </w:rPr>
        <w:br/>
      </w:r>
      <w:r w:rsidRPr="00795EB0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และ</w:t>
      </w:r>
    </w:p>
    <w:p w14:paraId="6AEB7E1C" w14:textId="77777777" w:rsidR="00425293" w:rsidRPr="00795EB0" w:rsidRDefault="00425293" w:rsidP="004252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795EB0">
        <w:rPr>
          <w:rFonts w:ascii="Angsana New" w:hAnsi="Angsana New" w:hint="cs"/>
          <w:spacing w:val="6"/>
          <w:sz w:val="30"/>
          <w:szCs w:val="30"/>
          <w:cs/>
        </w:rPr>
        <w:t>บริษัทต้องปฏิบัติตามกฎหมาย</w:t>
      </w:r>
      <w:r w:rsidRPr="00795EB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795EB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5CAABBDD" w14:textId="77777777" w:rsidR="00A95F71" w:rsidRPr="00795EB0" w:rsidRDefault="00A95F71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51829A8" w14:textId="6E4822D2" w:rsidR="0054337D" w:rsidRPr="00795EB0" w:rsidRDefault="00BA7334" w:rsidP="00AF6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  <w:cs/>
        </w:rPr>
      </w:pPr>
      <w:bookmarkStart w:id="8" w:name="_Hlk70501919"/>
      <w:r w:rsidRPr="00795EB0">
        <w:rPr>
          <w:rFonts w:ascii="Angsana New" w:hAnsi="Angsana New" w:hint="cs"/>
          <w:sz w:val="30"/>
          <w:szCs w:val="30"/>
          <w:cs/>
        </w:rPr>
        <w:t xml:space="preserve">ณ </w:t>
      </w:r>
      <w:r w:rsidR="000A071F" w:rsidRPr="00795EB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25293" w:rsidRPr="00795EB0">
        <w:rPr>
          <w:rFonts w:ascii="Angsana New" w:hAnsi="Angsana New"/>
          <w:sz w:val="30"/>
          <w:szCs w:val="30"/>
        </w:rPr>
        <w:t xml:space="preserve">30 </w:t>
      </w:r>
      <w:r w:rsidR="00425293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425293" w:rsidRPr="00795EB0">
        <w:rPr>
          <w:rFonts w:ascii="Angsana New" w:hAnsi="Angsana New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="00EE32A3" w:rsidRPr="00795EB0">
        <w:rPr>
          <w:rFonts w:ascii="Angsana New" w:hAnsi="Angsana New"/>
          <w:sz w:val="30"/>
          <w:szCs w:val="30"/>
        </w:rPr>
        <w:t xml:space="preserve"> </w:t>
      </w:r>
      <w:r w:rsidR="00EE32A3" w:rsidRPr="00795EB0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795EB0">
        <w:rPr>
          <w:rFonts w:ascii="Angsana New" w:hAnsi="Angsana New"/>
          <w:sz w:val="30"/>
          <w:szCs w:val="30"/>
          <w:cs/>
        </w:rPr>
        <w:br/>
      </w:r>
      <w:r w:rsidR="00EE32A3" w:rsidRPr="00795EB0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5778FE" w:rsidRPr="00795EB0">
        <w:rPr>
          <w:rFonts w:ascii="Angsana New" w:hAnsi="Angsana New"/>
          <w:sz w:val="30"/>
          <w:szCs w:val="30"/>
        </w:rPr>
        <w:t>30</w:t>
      </w:r>
      <w:r w:rsidR="000F5B90" w:rsidRPr="00795EB0">
        <w:rPr>
          <w:rFonts w:ascii="Angsana New" w:hAnsi="Angsana New"/>
          <w:sz w:val="30"/>
          <w:szCs w:val="30"/>
        </w:rPr>
        <w:t>,</w:t>
      </w:r>
      <w:r w:rsidR="000F5B90" w:rsidRPr="00795EB0">
        <w:rPr>
          <w:rFonts w:ascii="Angsana New" w:hAnsi="Angsana New"/>
          <w:sz w:val="30"/>
          <w:szCs w:val="30"/>
          <w:cs/>
        </w:rPr>
        <w:t>818.48</w:t>
      </w:r>
      <w:r w:rsidR="00066D02" w:rsidRPr="00795EB0">
        <w:rPr>
          <w:rFonts w:ascii="Angsana New" w:hAnsi="Angsana New"/>
          <w:sz w:val="30"/>
          <w:szCs w:val="30"/>
        </w:rPr>
        <w:t xml:space="preserve"> </w:t>
      </w:r>
      <w:r w:rsidR="00EE32A3" w:rsidRPr="00795EB0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795EB0">
        <w:rPr>
          <w:rFonts w:ascii="Angsana New" w:hAnsi="Angsana New"/>
          <w:sz w:val="30"/>
          <w:szCs w:val="30"/>
        </w:rPr>
        <w:t xml:space="preserve"> </w:t>
      </w:r>
      <w:r w:rsidR="00584DE7" w:rsidRPr="00795EB0">
        <w:rPr>
          <w:rFonts w:ascii="Angsana New" w:hAnsi="Angsana New"/>
          <w:sz w:val="30"/>
          <w:szCs w:val="30"/>
        </w:rPr>
        <w:t>30,733.48</w:t>
      </w:r>
      <w:r w:rsidR="00453D49" w:rsidRPr="00795EB0">
        <w:rPr>
          <w:rFonts w:ascii="Angsana New" w:hAnsi="Angsana New"/>
          <w:sz w:val="30"/>
          <w:szCs w:val="30"/>
        </w:rPr>
        <w:t xml:space="preserve"> </w:t>
      </w:r>
      <w:r w:rsidR="00EE32A3" w:rsidRPr="00795EB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795EB0">
        <w:rPr>
          <w:rFonts w:ascii="Angsana New" w:hAnsi="Angsana New"/>
          <w:sz w:val="30"/>
          <w:szCs w:val="30"/>
        </w:rPr>
        <w:t xml:space="preserve"> </w:t>
      </w:r>
      <w:r w:rsidR="00EE32A3" w:rsidRPr="00795EB0">
        <w:rPr>
          <w:rFonts w:ascii="Angsana New" w:hAnsi="Angsana New"/>
          <w:i/>
          <w:iCs/>
          <w:sz w:val="30"/>
          <w:szCs w:val="30"/>
        </w:rPr>
        <w:t xml:space="preserve">(31 </w:t>
      </w:r>
      <w:r w:rsidR="00EE32A3" w:rsidRPr="00795EB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795EB0">
        <w:rPr>
          <w:rFonts w:ascii="Angsana New" w:hAnsi="Angsana New"/>
          <w:i/>
          <w:iCs/>
          <w:sz w:val="30"/>
          <w:szCs w:val="30"/>
        </w:rPr>
        <w:t>256</w:t>
      </w:r>
      <w:r w:rsidR="00072C29" w:rsidRPr="00795EB0">
        <w:rPr>
          <w:rFonts w:ascii="Angsana New" w:hAnsi="Angsana New"/>
          <w:i/>
          <w:iCs/>
          <w:sz w:val="30"/>
          <w:szCs w:val="30"/>
        </w:rPr>
        <w:t>6</w:t>
      </w:r>
      <w:r w:rsidR="00EE32A3" w:rsidRPr="00795EB0">
        <w:rPr>
          <w:rFonts w:ascii="Angsana New" w:hAnsi="Angsana New"/>
          <w:i/>
          <w:iCs/>
          <w:sz w:val="30"/>
          <w:szCs w:val="30"/>
        </w:rPr>
        <w:t xml:space="preserve">: </w:t>
      </w:r>
      <w:r w:rsidR="00B10020" w:rsidRPr="00795EB0">
        <w:rPr>
          <w:rFonts w:ascii="Angsana New" w:hAnsi="Angsana New"/>
          <w:i/>
          <w:iCs/>
          <w:sz w:val="30"/>
          <w:szCs w:val="30"/>
        </w:rPr>
        <w:t>33,453.</w:t>
      </w:r>
      <w:r w:rsidR="00A3751D" w:rsidRPr="00795EB0">
        <w:rPr>
          <w:rFonts w:ascii="Angsana New" w:hAnsi="Angsana New"/>
          <w:i/>
          <w:iCs/>
          <w:sz w:val="30"/>
          <w:szCs w:val="30"/>
        </w:rPr>
        <w:t>81</w:t>
      </w:r>
      <w:r w:rsidR="00425293" w:rsidRPr="00795EB0">
        <w:rPr>
          <w:rFonts w:ascii="Angsana New" w:hAnsi="Angsana New"/>
          <w:i/>
          <w:iCs/>
          <w:sz w:val="30"/>
          <w:szCs w:val="30"/>
        </w:rPr>
        <w:t xml:space="preserve"> </w:t>
      </w:r>
      <w:r w:rsidR="00425293" w:rsidRPr="00795EB0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25293" w:rsidRPr="00795E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3751D" w:rsidRPr="00795EB0">
        <w:rPr>
          <w:rFonts w:ascii="Angsana New" w:hAnsi="Angsana New"/>
          <w:i/>
          <w:iCs/>
          <w:sz w:val="30"/>
          <w:szCs w:val="30"/>
        </w:rPr>
        <w:t>33,368.81</w:t>
      </w:r>
      <w:r w:rsidR="00425293" w:rsidRPr="00795EB0">
        <w:rPr>
          <w:rFonts w:ascii="Angsana New" w:hAnsi="Angsana New"/>
          <w:i/>
          <w:iCs/>
          <w:sz w:val="30"/>
          <w:szCs w:val="30"/>
        </w:rPr>
        <w:t xml:space="preserve"> </w:t>
      </w:r>
      <w:r w:rsidR="003A1B1C" w:rsidRPr="00795E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63E79">
        <w:rPr>
          <w:rFonts w:ascii="Angsana New" w:hAnsi="Angsana New"/>
          <w:i/>
          <w:iCs/>
          <w:sz w:val="30"/>
          <w:szCs w:val="30"/>
        </w:rPr>
        <w:t xml:space="preserve"> </w:t>
      </w:r>
      <w:r w:rsidR="00EE32A3" w:rsidRPr="00795EB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795EB0">
        <w:rPr>
          <w:rFonts w:ascii="Angsana New" w:hAnsi="Angsana New"/>
          <w:i/>
          <w:iCs/>
          <w:sz w:val="30"/>
          <w:szCs w:val="30"/>
        </w:rPr>
        <w:t>)</w:t>
      </w:r>
      <w:bookmarkEnd w:id="7"/>
      <w:bookmarkEnd w:id="8"/>
      <w:r w:rsidR="0054337D" w:rsidRPr="00795EB0">
        <w:rPr>
          <w:rFonts w:ascii="Angsana New" w:hAnsi="Angsana New"/>
          <w:sz w:val="20"/>
          <w:szCs w:val="20"/>
          <w:cs/>
        </w:rPr>
        <w:br w:type="page"/>
      </w:r>
    </w:p>
    <w:p w14:paraId="5B15FBF9" w14:textId="3BB412BD" w:rsidR="00B30343" w:rsidRPr="00795EB0" w:rsidRDefault="00B30343" w:rsidP="00FB670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795EB0" w:rsidRDefault="00B30343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F27BAF" w14:textId="77777777" w:rsidR="00B30343" w:rsidRPr="00795EB0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95EB0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795EB0">
        <w:rPr>
          <w:rFonts w:asciiTheme="majorBidi" w:hAnsiTheme="majorBidi" w:hint="cs"/>
          <w:sz w:val="30"/>
          <w:szCs w:val="30"/>
        </w:rPr>
        <w:t>-</w:t>
      </w:r>
      <w:r w:rsidRPr="00795EB0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795EB0" w:rsidRDefault="00B30343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4910A8" w14:textId="77777777" w:rsidR="00B30343" w:rsidRPr="00795EB0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95EB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795EB0">
        <w:rPr>
          <w:rFonts w:asciiTheme="majorBidi" w:hAnsiTheme="majorBidi" w:hint="cs"/>
          <w:sz w:val="30"/>
          <w:szCs w:val="30"/>
        </w:rPr>
        <w:t>10</w:t>
      </w:r>
      <w:r w:rsidRPr="00795EB0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795EB0">
        <w:rPr>
          <w:rFonts w:asciiTheme="majorBidi" w:hAnsiTheme="majorBidi" w:hint="cs"/>
          <w:sz w:val="30"/>
          <w:szCs w:val="30"/>
        </w:rPr>
        <w:t>2563</w:t>
      </w:r>
      <w:r w:rsidRPr="00795EB0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795EB0">
        <w:rPr>
          <w:rFonts w:asciiTheme="majorBidi" w:hAnsiTheme="majorBidi" w:hint="cs"/>
          <w:sz w:val="30"/>
          <w:szCs w:val="30"/>
        </w:rPr>
        <w:t>2563</w:t>
      </w:r>
      <w:r w:rsidRPr="00795EB0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795EB0">
        <w:rPr>
          <w:rFonts w:asciiTheme="majorBidi" w:hAnsiTheme="majorBidi" w:hint="cs"/>
          <w:sz w:val="30"/>
          <w:szCs w:val="30"/>
        </w:rPr>
        <w:t>AWC Share</w:t>
      </w:r>
      <w:r w:rsidR="00367332" w:rsidRPr="00795EB0">
        <w:rPr>
          <w:rFonts w:asciiTheme="majorBidi" w:hAnsiTheme="majorBidi"/>
          <w:sz w:val="30"/>
          <w:szCs w:val="30"/>
        </w:rPr>
        <w:t>s</w:t>
      </w:r>
      <w:r w:rsidRPr="00795EB0">
        <w:rPr>
          <w:rFonts w:asciiTheme="majorBidi" w:hAnsiTheme="majorBidi" w:hint="cs"/>
          <w:sz w:val="30"/>
          <w:szCs w:val="30"/>
        </w:rPr>
        <w:t xml:space="preserve"> Plan 2020</w:t>
      </w:r>
      <w:r w:rsidRPr="00795EB0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795EB0">
        <w:rPr>
          <w:rFonts w:asciiTheme="majorBidi" w:hAnsiTheme="majorBidi" w:hint="cs"/>
          <w:sz w:val="30"/>
          <w:szCs w:val="30"/>
        </w:rPr>
        <w:t>AWC Share</w:t>
      </w:r>
      <w:r w:rsidR="00367332" w:rsidRPr="00795EB0">
        <w:rPr>
          <w:rFonts w:asciiTheme="majorBidi" w:hAnsiTheme="majorBidi"/>
          <w:sz w:val="30"/>
          <w:szCs w:val="30"/>
        </w:rPr>
        <w:t>s</w:t>
      </w:r>
      <w:r w:rsidRPr="00795EB0">
        <w:rPr>
          <w:rFonts w:asciiTheme="majorBidi" w:hAnsiTheme="majorBidi" w:hint="cs"/>
          <w:sz w:val="30"/>
          <w:szCs w:val="30"/>
        </w:rPr>
        <w:t xml:space="preserve"> Plan 2020 </w:t>
      </w:r>
      <w:r w:rsidRPr="00795EB0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795EB0">
        <w:rPr>
          <w:rFonts w:asciiTheme="majorBidi" w:hAnsiTheme="majorBidi"/>
          <w:sz w:val="30"/>
          <w:szCs w:val="30"/>
          <w:cs/>
        </w:rPr>
        <w:t xml:space="preserve"> </w:t>
      </w:r>
      <w:r w:rsidRPr="00795EB0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507C5C5E" w14:textId="77777777" w:rsidR="00A60157" w:rsidRPr="00795EB0" w:rsidRDefault="00A60157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4CE7E" w14:textId="3210FB10" w:rsidR="00B30343" w:rsidRPr="00795EB0" w:rsidRDefault="00B30343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95EB0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795EB0">
        <w:rPr>
          <w:rFonts w:asciiTheme="majorBidi" w:hAnsiTheme="majorBidi" w:hint="cs"/>
          <w:sz w:val="30"/>
          <w:szCs w:val="30"/>
        </w:rPr>
        <w:t>AWC Share</w:t>
      </w:r>
      <w:r w:rsidR="00367332" w:rsidRPr="00795EB0">
        <w:rPr>
          <w:rFonts w:asciiTheme="majorBidi" w:hAnsiTheme="majorBidi"/>
          <w:sz w:val="30"/>
          <w:szCs w:val="30"/>
        </w:rPr>
        <w:t>s</w:t>
      </w:r>
      <w:r w:rsidRPr="00795EB0">
        <w:rPr>
          <w:rFonts w:asciiTheme="majorBidi" w:hAnsiTheme="majorBidi" w:hint="cs"/>
          <w:sz w:val="30"/>
          <w:szCs w:val="30"/>
        </w:rPr>
        <w:t xml:space="preserve"> Plan 2020 </w:t>
      </w:r>
      <w:r w:rsidRPr="00795EB0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24A4ABC3" w:rsidR="00390E7A" w:rsidRPr="00795EB0" w:rsidRDefault="00390E7A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545"/>
        <w:gridCol w:w="6175"/>
      </w:tblGrid>
      <w:tr w:rsidR="00B30343" w:rsidRPr="00795EB0" w14:paraId="091D43B5" w14:textId="77777777" w:rsidTr="002B59E8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795EB0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5" w:type="dxa"/>
            <w:hideMark/>
          </w:tcPr>
          <w:p w14:paraId="7992A051" w14:textId="77777777" w:rsidR="00B30343" w:rsidRPr="00795EB0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795EB0" w14:paraId="2D94A5F3" w14:textId="77777777" w:rsidTr="002B59E8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795EB0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6175" w:type="dxa"/>
            <w:hideMark/>
          </w:tcPr>
          <w:p w14:paraId="2121ED2D" w14:textId="77777777" w:rsidR="00B30343" w:rsidRPr="00795EB0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795EB0" w14:paraId="405B331F" w14:textId="77777777" w:rsidTr="002B59E8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795EB0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6175" w:type="dxa"/>
            <w:hideMark/>
          </w:tcPr>
          <w:p w14:paraId="6BF20FF6" w14:textId="59EFDCEF" w:rsidR="00B30343" w:rsidRPr="00795EB0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795EB0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795EB0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795EB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795E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795EB0" w14:paraId="7BA3928B" w14:textId="77777777" w:rsidTr="002B59E8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795EB0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6175" w:type="dxa"/>
            <w:hideMark/>
          </w:tcPr>
          <w:p w14:paraId="74DDCA37" w14:textId="70473B63" w:rsidR="00B30343" w:rsidRPr="00795EB0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795EB0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795EB0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795EB0" w:rsidRDefault="00A56356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1905F1" w14:textId="70696412" w:rsidR="00E84E1F" w:rsidRPr="00795EB0" w:rsidRDefault="003A5413" w:rsidP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sz w:val="30"/>
          <w:szCs w:val="30"/>
          <w:cs/>
        </w:rPr>
        <w:t>สำหรับ</w:t>
      </w:r>
      <w:r w:rsidR="00FF5C0A" w:rsidRPr="00795EB0">
        <w:rPr>
          <w:rFonts w:ascii="Angsana New" w:hAnsi="Angsana New" w:hint="cs"/>
          <w:sz w:val="30"/>
          <w:szCs w:val="30"/>
          <w:cs/>
        </w:rPr>
        <w:t>งวด</w:t>
      </w:r>
      <w:r w:rsidR="00C60FC1" w:rsidRPr="00795EB0">
        <w:rPr>
          <w:rFonts w:ascii="Angsana New" w:hAnsi="Angsana New" w:hint="cs"/>
          <w:sz w:val="30"/>
          <w:szCs w:val="30"/>
          <w:cs/>
        </w:rPr>
        <w:t>หกดือนสิ้นสุดวันที่</w:t>
      </w:r>
      <w:r w:rsidR="00C60FC1" w:rsidRPr="00795EB0">
        <w:rPr>
          <w:rFonts w:ascii="Angsana New" w:hAnsi="Angsana New"/>
          <w:sz w:val="30"/>
          <w:szCs w:val="30"/>
          <w:cs/>
        </w:rPr>
        <w:t xml:space="preserve"> </w:t>
      </w:r>
      <w:r w:rsidR="005778FE" w:rsidRPr="00795EB0">
        <w:rPr>
          <w:rFonts w:ascii="Angsana New" w:hAnsi="Angsana New"/>
          <w:sz w:val="30"/>
          <w:szCs w:val="30"/>
        </w:rPr>
        <w:t>30</w:t>
      </w:r>
      <w:r w:rsidR="00C60FC1" w:rsidRPr="00795EB0">
        <w:rPr>
          <w:rFonts w:ascii="Angsana New" w:hAnsi="Angsana New"/>
          <w:sz w:val="30"/>
          <w:szCs w:val="30"/>
          <w:cs/>
        </w:rPr>
        <w:t xml:space="preserve"> </w:t>
      </w:r>
      <w:r w:rsidR="00C60FC1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C60FC1" w:rsidRPr="00795EB0">
        <w:rPr>
          <w:rFonts w:ascii="Angsana New" w:hAnsi="Angsana New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จำนวน</w:t>
      </w:r>
      <w:r w:rsidR="008E763D" w:rsidRPr="00795EB0">
        <w:rPr>
          <w:rFonts w:ascii="Angsana New" w:hAnsi="Angsana New"/>
          <w:sz w:val="30"/>
          <w:szCs w:val="30"/>
        </w:rPr>
        <w:t xml:space="preserve"> 39.</w:t>
      </w:r>
      <w:r w:rsidR="00BA1685" w:rsidRPr="00795EB0">
        <w:rPr>
          <w:rFonts w:ascii="Angsana New" w:hAnsi="Angsana New"/>
          <w:sz w:val="30"/>
          <w:szCs w:val="30"/>
        </w:rPr>
        <w:t>89</w:t>
      </w:r>
      <w:r w:rsidR="00BA7334"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และ</w:t>
      </w:r>
      <w:r w:rsidR="00DB723D" w:rsidRPr="00795EB0">
        <w:rPr>
          <w:rFonts w:ascii="Angsana New" w:hAnsi="Angsana New"/>
          <w:sz w:val="30"/>
          <w:szCs w:val="30"/>
        </w:rPr>
        <w:t xml:space="preserve"> 39.7</w:t>
      </w:r>
      <w:r w:rsidR="00281DAC" w:rsidRPr="00795EB0">
        <w:rPr>
          <w:rFonts w:ascii="Angsana New" w:hAnsi="Angsana New"/>
          <w:sz w:val="30"/>
          <w:szCs w:val="30"/>
        </w:rPr>
        <w:t>6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ตามลำดับ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i/>
          <w:iCs/>
          <w:sz w:val="30"/>
          <w:szCs w:val="30"/>
          <w:cs/>
        </w:rPr>
        <w:t>(</w:t>
      </w:r>
      <w:r w:rsidRPr="00795EB0">
        <w:rPr>
          <w:rFonts w:ascii="Angsana New" w:hAnsi="Angsana New"/>
          <w:i/>
          <w:iCs/>
          <w:sz w:val="30"/>
          <w:szCs w:val="30"/>
        </w:rPr>
        <w:t>256</w:t>
      </w:r>
      <w:r w:rsidR="00A238D9" w:rsidRPr="00795EB0">
        <w:rPr>
          <w:rFonts w:ascii="Angsana New" w:hAnsi="Angsana New"/>
          <w:i/>
          <w:iCs/>
          <w:sz w:val="30"/>
          <w:szCs w:val="30"/>
        </w:rPr>
        <w:t>6</w:t>
      </w:r>
      <w:r w:rsidRPr="00795E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60FC1" w:rsidRPr="00795EB0">
        <w:rPr>
          <w:rFonts w:ascii="Angsana New" w:hAnsi="Angsana New"/>
          <w:i/>
          <w:iCs/>
          <w:sz w:val="30"/>
          <w:szCs w:val="30"/>
        </w:rPr>
        <w:t xml:space="preserve">9.71 </w:t>
      </w:r>
      <w:r w:rsidR="00C60FC1" w:rsidRPr="00795E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60FC1" w:rsidRPr="00795E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60FC1" w:rsidRPr="00795EB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60FC1" w:rsidRPr="00795E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60FC1" w:rsidRPr="00795EB0">
        <w:rPr>
          <w:rFonts w:ascii="Angsana New" w:hAnsi="Angsana New"/>
          <w:i/>
          <w:iCs/>
          <w:sz w:val="30"/>
          <w:szCs w:val="30"/>
        </w:rPr>
        <w:t xml:space="preserve">9.69 </w:t>
      </w:r>
      <w:r w:rsidR="00BA7334" w:rsidRPr="00795E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795E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95EB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D66D9E3" w14:textId="77777777" w:rsidR="002A696E" w:rsidRPr="00795EB0" w:rsidRDefault="002A696E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GB"/>
        </w:rPr>
      </w:pPr>
    </w:p>
    <w:p w14:paraId="03B72578" w14:textId="77777777" w:rsidR="005F1C9A" w:rsidRPr="00795EB0" w:rsidRDefault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795EB0"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24917937" w14:textId="63CE7DA6" w:rsidR="00B30343" w:rsidRPr="00795EB0" w:rsidRDefault="00B30343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795EB0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795EB0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795EB0" w14:paraId="456C9AFC" w14:textId="77777777" w:rsidTr="00FA614F">
        <w:tc>
          <w:tcPr>
            <w:tcW w:w="2430" w:type="dxa"/>
          </w:tcPr>
          <w:p w14:paraId="7BE40313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795EB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5EB0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4713CA08" w:rsidR="00C90CDF" w:rsidRPr="00795EB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795EB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795EB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795EB0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3A1B1C"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0 </w:t>
            </w:r>
            <w:r w:rsid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  <w:r w:rsidR="00BA7334" w:rsidRPr="00795EB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637723" w:rsidRPr="00795EB0" w14:paraId="3EDE38B3" w14:textId="77777777" w:rsidTr="003C5DA4">
        <w:trPr>
          <w:trHeight w:val="218"/>
        </w:trPr>
        <w:tc>
          <w:tcPr>
            <w:tcW w:w="2430" w:type="dxa"/>
          </w:tcPr>
          <w:p w14:paraId="7282A018" w14:textId="77777777" w:rsidR="00637723" w:rsidRPr="00795EB0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795EB0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795EB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795EB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795EB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795EB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795EB0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795EB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795EB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60FC1" w:rsidRPr="00795EB0" w14:paraId="4E4A6B35" w14:textId="0EC2064D" w:rsidTr="003829F6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52775190" w:rsidR="00C60FC1" w:rsidRPr="00795EB0" w:rsidRDefault="00C60FC1" w:rsidP="00C60FC1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2FEFAB50" w:rsidR="00C60FC1" w:rsidRPr="00795EB0" w:rsidRDefault="00C60FC1" w:rsidP="00C60FC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09877BAE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4.50</w:t>
            </w:r>
          </w:p>
        </w:tc>
        <w:tc>
          <w:tcPr>
            <w:tcW w:w="1393" w:type="dxa"/>
            <w:shd w:val="clear" w:color="auto" w:fill="auto"/>
          </w:tcPr>
          <w:p w14:paraId="514F54D8" w14:textId="2F94D230" w:rsidR="00C60FC1" w:rsidRPr="00795EB0" w:rsidRDefault="00731839" w:rsidP="00C60FC1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2,685 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2C5FA4E0" w:rsidR="00C60FC1" w:rsidRPr="00795EB0" w:rsidRDefault="00731839" w:rsidP="00077A31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(2,054)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010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19134123" w:rsidR="00C60FC1" w:rsidRPr="00795EB0" w:rsidRDefault="00731839" w:rsidP="007318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(631)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33C85CEA" w:rsidR="00C60FC1" w:rsidRPr="00795EB0" w:rsidRDefault="00731839" w:rsidP="00731839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decimal" w:pos="1424"/>
              </w:tabs>
              <w:autoSpaceDE w:val="0"/>
              <w:autoSpaceDN w:val="0"/>
              <w:adjustRightInd w:val="0"/>
              <w:spacing w:line="240" w:lineRule="auto"/>
              <w:ind w:right="170" w:firstLine="61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-   </w:t>
            </w:r>
          </w:p>
        </w:tc>
      </w:tr>
      <w:tr w:rsidR="00C60FC1" w:rsidRPr="00795EB0" w14:paraId="4EC3A576" w14:textId="77777777" w:rsidTr="002229EC">
        <w:tc>
          <w:tcPr>
            <w:tcW w:w="2430" w:type="dxa"/>
            <w:shd w:val="clear" w:color="auto" w:fill="auto"/>
          </w:tcPr>
          <w:p w14:paraId="6A8D2F61" w14:textId="6100FDE9" w:rsidR="00C60FC1" w:rsidRPr="00795EB0" w:rsidRDefault="00C60FC1" w:rsidP="00C60FC1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4B659C19" w:rsidR="00C60FC1" w:rsidRPr="00795EB0" w:rsidRDefault="00C60FC1" w:rsidP="00C60FC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7D574F0F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4.69</w:t>
            </w:r>
          </w:p>
        </w:tc>
        <w:tc>
          <w:tcPr>
            <w:tcW w:w="1393" w:type="dxa"/>
            <w:shd w:val="clear" w:color="auto" w:fill="auto"/>
          </w:tcPr>
          <w:p w14:paraId="1CC6467C" w14:textId="29997EE9" w:rsidR="00C60FC1" w:rsidRPr="00795EB0" w:rsidRDefault="00731839" w:rsidP="00C60FC1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2,989 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8AC834" w14:textId="2B08D4CC" w:rsidR="00C60FC1" w:rsidRPr="00795EB0" w:rsidRDefault="00731839" w:rsidP="00077A31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(1,725)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2F65D4" w14:textId="0132B5E2" w:rsidR="00C60FC1" w:rsidRPr="00795EB0" w:rsidRDefault="00731839" w:rsidP="007318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(551)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4562686E" w14:textId="4834780D" w:rsidR="00C60FC1" w:rsidRPr="00795EB0" w:rsidRDefault="00731839" w:rsidP="00731839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713 </w:t>
            </w:r>
          </w:p>
        </w:tc>
      </w:tr>
      <w:tr w:rsidR="00C60FC1" w:rsidRPr="00795EB0" w14:paraId="79021BD2" w14:textId="77777777" w:rsidTr="002229EC">
        <w:tc>
          <w:tcPr>
            <w:tcW w:w="2430" w:type="dxa"/>
            <w:shd w:val="clear" w:color="auto" w:fill="auto"/>
          </w:tcPr>
          <w:p w14:paraId="0677644C" w14:textId="59071F27" w:rsidR="00C60FC1" w:rsidRPr="00795EB0" w:rsidRDefault="00C60FC1" w:rsidP="00C60FC1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2D4F647E" w14:textId="04E29F12" w:rsidR="00C60FC1" w:rsidRPr="00795EB0" w:rsidRDefault="00C60FC1" w:rsidP="00C60FC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9CF080B" w14:textId="00BC1B82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6.04</w:t>
            </w:r>
          </w:p>
        </w:tc>
        <w:tc>
          <w:tcPr>
            <w:tcW w:w="1393" w:type="dxa"/>
            <w:shd w:val="clear" w:color="auto" w:fill="auto"/>
          </w:tcPr>
          <w:p w14:paraId="767478C4" w14:textId="29E54256" w:rsidR="00C60FC1" w:rsidRPr="00795EB0" w:rsidRDefault="00731839" w:rsidP="00C60FC1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3,579 </w:t>
            </w:r>
          </w:p>
        </w:tc>
        <w:tc>
          <w:tcPr>
            <w:tcW w:w="263" w:type="dxa"/>
            <w:shd w:val="clear" w:color="auto" w:fill="auto"/>
          </w:tcPr>
          <w:p w14:paraId="6D49F12F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B68D30" w14:textId="629139E2" w:rsidR="00C60FC1" w:rsidRPr="00795EB0" w:rsidRDefault="00731839" w:rsidP="00077A31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(1,182)</w:t>
            </w:r>
          </w:p>
        </w:tc>
        <w:tc>
          <w:tcPr>
            <w:tcW w:w="270" w:type="dxa"/>
            <w:shd w:val="clear" w:color="auto" w:fill="auto"/>
          </w:tcPr>
          <w:p w14:paraId="1E5340AF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E52FAB" w14:textId="4D3349E6" w:rsidR="00C60FC1" w:rsidRPr="00795EB0" w:rsidRDefault="00731839" w:rsidP="00731839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decimal" w:pos="706"/>
                <w:tab w:val="left" w:pos="880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(345)</w:t>
            </w:r>
          </w:p>
        </w:tc>
        <w:tc>
          <w:tcPr>
            <w:tcW w:w="270" w:type="dxa"/>
            <w:shd w:val="clear" w:color="auto" w:fill="auto"/>
          </w:tcPr>
          <w:p w14:paraId="4562B8DE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775AFF53" w14:textId="1011FA10" w:rsidR="00C60FC1" w:rsidRPr="00795EB0" w:rsidRDefault="00731839" w:rsidP="00731839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2,05</w:t>
            </w:r>
            <w:r w:rsidR="008F2E6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C60FC1" w:rsidRPr="00795EB0" w14:paraId="3ED139C5" w14:textId="77777777" w:rsidTr="002229EC">
        <w:tc>
          <w:tcPr>
            <w:tcW w:w="2430" w:type="dxa"/>
            <w:shd w:val="clear" w:color="auto" w:fill="auto"/>
          </w:tcPr>
          <w:p w14:paraId="05CF777B" w14:textId="74B9ED94" w:rsidR="00C60FC1" w:rsidRPr="00795EB0" w:rsidRDefault="00C60FC1" w:rsidP="00C60FC1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AWC Shares Plan Tranche 4</w:t>
            </w:r>
          </w:p>
        </w:tc>
        <w:tc>
          <w:tcPr>
            <w:tcW w:w="757" w:type="dxa"/>
            <w:shd w:val="clear" w:color="auto" w:fill="auto"/>
          </w:tcPr>
          <w:p w14:paraId="0327675B" w14:textId="04FD2173" w:rsidR="00C60FC1" w:rsidRPr="00795EB0" w:rsidRDefault="00C60FC1" w:rsidP="00C60FC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19B4ADFB" w14:textId="4B77FE14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3.86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43833833" w14:textId="3529E37D" w:rsidR="00C60FC1" w:rsidRPr="00795EB0" w:rsidRDefault="00731839" w:rsidP="00C60FC1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16,374</w:t>
            </w:r>
          </w:p>
        </w:tc>
        <w:tc>
          <w:tcPr>
            <w:tcW w:w="263" w:type="dxa"/>
            <w:shd w:val="clear" w:color="auto" w:fill="auto"/>
          </w:tcPr>
          <w:p w14:paraId="1C0FC7FC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77BEA7" w14:textId="4649526F" w:rsidR="00C60FC1" w:rsidRPr="00795EB0" w:rsidRDefault="00077A31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31839"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0D9D7AC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33B481" w14:textId="6B3DF16D" w:rsidR="00C60FC1" w:rsidRPr="00795EB0" w:rsidRDefault="00077A31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  <w:tc>
          <w:tcPr>
            <w:tcW w:w="270" w:type="dxa"/>
            <w:shd w:val="clear" w:color="auto" w:fill="auto"/>
          </w:tcPr>
          <w:p w14:paraId="3AA09C98" w14:textId="77777777" w:rsidR="00C60FC1" w:rsidRPr="00795EB0" w:rsidRDefault="00C60FC1" w:rsidP="00731839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3EA443FE" w14:textId="0412D75E" w:rsidR="00C60FC1" w:rsidRPr="00795EB0" w:rsidRDefault="00731839" w:rsidP="00731839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16,</w:t>
            </w:r>
            <w:r w:rsidR="00077A31" w:rsidRPr="00795EB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247</w:t>
            </w:r>
          </w:p>
        </w:tc>
      </w:tr>
      <w:tr w:rsidR="00701BE6" w:rsidRPr="00795EB0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792B855" w:rsidR="00195520" w:rsidRPr="00795EB0" w:rsidRDefault="00195520" w:rsidP="00195520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795EB0" w:rsidRDefault="0019552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795EB0" w:rsidRDefault="0019552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06AD0DF1" w:rsidR="00195520" w:rsidRPr="00795EB0" w:rsidRDefault="00731839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25,627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795EB0" w:rsidRDefault="00195520" w:rsidP="00482ACA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197D4809" w:rsidR="00195520" w:rsidRPr="00795EB0" w:rsidRDefault="00731839" w:rsidP="00077A31">
            <w:pPr>
              <w:tabs>
                <w:tab w:val="clear" w:pos="227"/>
                <w:tab w:val="clear" w:pos="454"/>
                <w:tab w:val="clear" w:pos="907"/>
                <w:tab w:val="left" w:pos="160"/>
                <w:tab w:val="decimal" w:pos="531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(4,961)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795EB0" w:rsidRDefault="00195520" w:rsidP="0073183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388193EC" w:rsidR="00195520" w:rsidRPr="00795EB0" w:rsidRDefault="00731839" w:rsidP="007318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(1,</w:t>
            </w:r>
            <w:r w:rsidR="00077A31"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654</w:t>
            </w:r>
            <w:r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795EB0" w:rsidRDefault="00195520" w:rsidP="00731839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1ADBEFB0" w:rsidR="00195520" w:rsidRPr="00795EB0" w:rsidRDefault="00731839" w:rsidP="00731839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19,</w:t>
            </w:r>
            <w:r w:rsidR="00077A31" w:rsidRPr="00795EB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012</w:t>
            </w:r>
          </w:p>
        </w:tc>
      </w:tr>
    </w:tbl>
    <w:p w14:paraId="5BFB47B4" w14:textId="77777777" w:rsidR="00C769E9" w:rsidRPr="00795EB0" w:rsidRDefault="00C769E9" w:rsidP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735A07E" w14:textId="0072EA61" w:rsidR="00390E7A" w:rsidRPr="00795EB0" w:rsidRDefault="00D361ED" w:rsidP="00D361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795EB0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  <w:r w:rsidR="00215174" w:rsidRPr="00795EB0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="00215174" w:rsidRPr="00795EB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30343" w:rsidRPr="00795EB0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="00B30343" w:rsidRPr="00795EB0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="00B30343" w:rsidRPr="00795EB0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18E496FE" w14:textId="0287019E" w:rsidR="00077A31" w:rsidRPr="00795EB0" w:rsidRDefault="00077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2"/>
          <w:szCs w:val="22"/>
        </w:rPr>
      </w:pPr>
      <w:r w:rsidRPr="00795EB0">
        <w:rPr>
          <w:rFonts w:ascii="Angsana New" w:eastAsia="Times New Roman" w:hAnsi="Angsana New"/>
          <w:sz w:val="22"/>
        </w:rPr>
        <w:br w:type="page"/>
      </w:r>
    </w:p>
    <w:p w14:paraId="2CA94840" w14:textId="6134BC7B" w:rsidR="00844C5B" w:rsidRPr="00795EB0" w:rsidRDefault="00844C5B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1836FAA" w14:textId="0A5FBB81" w:rsidR="007C69B1" w:rsidRPr="00795EB0" w:rsidRDefault="007C69B1" w:rsidP="002F5734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795EB0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51E7EEC4" w:rsidR="007C69B1" w:rsidRPr="00795EB0" w:rsidRDefault="000A071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383" w:type="dxa"/>
          </w:tcPr>
          <w:p w14:paraId="27C261F6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0E6A7F33" w:rsidR="007C69B1" w:rsidRPr="00795EB0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A238D9" w:rsidRPr="00795EB0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7C69B1" w:rsidRPr="00795EB0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795EB0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795EB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795EB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795EB0" w14:paraId="3A783925" w14:textId="77777777" w:rsidTr="00517683">
        <w:tc>
          <w:tcPr>
            <w:tcW w:w="2979" w:type="dxa"/>
          </w:tcPr>
          <w:p w14:paraId="0B2257E1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795EB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60FC1" w:rsidRPr="00795EB0" w14:paraId="1DA8A8CD" w14:textId="77777777" w:rsidTr="00517683">
        <w:tc>
          <w:tcPr>
            <w:tcW w:w="2979" w:type="dxa"/>
          </w:tcPr>
          <w:p w14:paraId="355AB1F4" w14:textId="685A8432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C60FC1" w:rsidRPr="00795EB0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7CB3DCB2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243" w:type="dxa"/>
          </w:tcPr>
          <w:p w14:paraId="4E166CB1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304AEAD9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383" w:type="dxa"/>
          </w:tcPr>
          <w:p w14:paraId="45639B4E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05072539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6BFDDA7A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C60FC1" w:rsidRPr="00795EB0" w14:paraId="75DE98A9" w14:textId="77777777" w:rsidTr="00517683">
        <w:tc>
          <w:tcPr>
            <w:tcW w:w="2979" w:type="dxa"/>
          </w:tcPr>
          <w:p w14:paraId="784CAAB1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C60FC1" w:rsidRPr="00795EB0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C60FC1" w:rsidRPr="00795EB0" w14:paraId="2DCD3C59" w14:textId="77777777" w:rsidTr="00517683">
        <w:tc>
          <w:tcPr>
            <w:tcW w:w="2979" w:type="dxa"/>
          </w:tcPr>
          <w:p w14:paraId="77A7CE2C" w14:textId="1377DD9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795EB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C60FC1" w:rsidRPr="00795EB0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C60FC1" w:rsidRPr="00795EB0" w14:paraId="2FA28A1A" w14:textId="77777777" w:rsidTr="00517683">
        <w:tc>
          <w:tcPr>
            <w:tcW w:w="2979" w:type="dxa"/>
          </w:tcPr>
          <w:p w14:paraId="292ABA5E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795EB0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95EB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60FC1" w:rsidRPr="00795EB0" w14:paraId="64CFAD68" w14:textId="77777777" w:rsidTr="00517683">
        <w:tc>
          <w:tcPr>
            <w:tcW w:w="2979" w:type="dxa"/>
          </w:tcPr>
          <w:p w14:paraId="0998D274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04B376EE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044FA1E2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73E63EA2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383" w:type="dxa"/>
          </w:tcPr>
          <w:p w14:paraId="2EE221DB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39D0B08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36" w:type="dxa"/>
          </w:tcPr>
          <w:p w14:paraId="1EFED0C5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2293EAB4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</w:tr>
      <w:tr w:rsidR="00C60FC1" w:rsidRPr="00795EB0" w14:paraId="59B99EC8" w14:textId="77777777" w:rsidTr="00517683">
        <w:tc>
          <w:tcPr>
            <w:tcW w:w="2979" w:type="dxa"/>
          </w:tcPr>
          <w:p w14:paraId="0E3C549D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1F9FBB3B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243" w:type="dxa"/>
          </w:tcPr>
          <w:p w14:paraId="14D5FF27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4DDE96FB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383" w:type="dxa"/>
          </w:tcPr>
          <w:p w14:paraId="4B7BC53C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5E12C764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4B6BDFF6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</w:tr>
      <w:tr w:rsidR="00C60FC1" w:rsidRPr="00795EB0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065FB62F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C60FC1" w:rsidRPr="00795EB0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C60FC1" w:rsidRPr="00795EB0" w14:paraId="14283FA0" w14:textId="77777777" w:rsidTr="00517683">
        <w:tc>
          <w:tcPr>
            <w:tcW w:w="2979" w:type="dxa"/>
          </w:tcPr>
          <w:p w14:paraId="0914A9EC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C60FC1" w:rsidRPr="00795EB0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047BBF4E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243" w:type="dxa"/>
          </w:tcPr>
          <w:p w14:paraId="1DA9FDBB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1A66CC22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383" w:type="dxa"/>
          </w:tcPr>
          <w:p w14:paraId="15A65964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6C05946C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20D609C9" w:rsidR="00C60FC1" w:rsidRPr="00795EB0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</w:tr>
    </w:tbl>
    <w:p w14:paraId="6A70605D" w14:textId="77777777" w:rsidR="002F5734" w:rsidRPr="00795EB0" w:rsidRDefault="002F5734" w:rsidP="002F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F872B53" w14:textId="49BB48DB" w:rsidR="000950DE" w:rsidRPr="00795EB0" w:rsidRDefault="00C60FC1" w:rsidP="00A80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0950DE" w:rsidRPr="00795EB0" w:rsidSect="00AC344F">
          <w:head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720" w:gutter="0"/>
          <w:pgNumType w:start="22"/>
          <w:cols w:space="708"/>
          <w:titlePg/>
          <w:docGrid w:linePitch="360"/>
        </w:sectPr>
      </w:pPr>
      <w:r w:rsidRPr="00795EB0"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Pr="00795EB0">
        <w:rPr>
          <w:rFonts w:ascii="Angsana New" w:hAnsi="Angsana New"/>
          <w:sz w:val="30"/>
          <w:szCs w:val="30"/>
        </w:rPr>
        <w:t xml:space="preserve">30 </w:t>
      </w:r>
      <w:r w:rsidRPr="00795EB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95EB0">
        <w:rPr>
          <w:rFonts w:ascii="Angsana New" w:hAnsi="Angsana New"/>
          <w:sz w:val="30"/>
          <w:szCs w:val="30"/>
        </w:rPr>
        <w:t>2567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AWC Shares Plan Tranche 1, AWC Shares Plan Tranche 2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95EB0">
        <w:rPr>
          <w:rFonts w:ascii="Angsana New" w:hAnsi="Angsana New"/>
          <w:sz w:val="30"/>
          <w:szCs w:val="30"/>
        </w:rPr>
        <w:t xml:space="preserve">AWC Shares Plan Tranche 3 </w:t>
      </w:r>
      <w:r w:rsidRPr="00795EB0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624,700 </w:t>
      </w:r>
      <w:r w:rsidRPr="00795EB0">
        <w:rPr>
          <w:rFonts w:ascii="Angsana New" w:hAnsi="Angsana New" w:hint="cs"/>
          <w:sz w:val="30"/>
          <w:szCs w:val="30"/>
          <w:cs/>
        </w:rPr>
        <w:t>หุ้น</w:t>
      </w:r>
      <w:r w:rsidRPr="00795EB0">
        <w:rPr>
          <w:rFonts w:ascii="Angsana New" w:hAnsi="Angsana New"/>
          <w:sz w:val="30"/>
          <w:szCs w:val="30"/>
        </w:rPr>
        <w:t xml:space="preserve"> 811,100 </w:t>
      </w:r>
      <w:r w:rsidRPr="00795EB0">
        <w:rPr>
          <w:rFonts w:ascii="Angsana New" w:hAnsi="Angsana New" w:hint="cs"/>
          <w:sz w:val="30"/>
          <w:szCs w:val="30"/>
          <w:cs/>
        </w:rPr>
        <w:t xml:space="preserve">หุ้น และ </w:t>
      </w:r>
      <w:r w:rsidRPr="00795EB0">
        <w:rPr>
          <w:rFonts w:ascii="Angsana New" w:hAnsi="Angsana New"/>
          <w:sz w:val="30"/>
          <w:szCs w:val="30"/>
        </w:rPr>
        <w:t xml:space="preserve">1,181,500 </w:t>
      </w:r>
      <w:r w:rsidRPr="00795EB0">
        <w:rPr>
          <w:rFonts w:ascii="Angsana New" w:hAnsi="Angsana New" w:hint="cs"/>
          <w:sz w:val="30"/>
          <w:szCs w:val="30"/>
          <w:cs/>
        </w:rPr>
        <w:t>หุ้น ตามลำดับ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1 </w:t>
      </w:r>
      <w:r w:rsidRPr="00795EB0">
        <w:rPr>
          <w:rFonts w:ascii="Angsana New" w:hAnsi="Angsana New" w:hint="cs"/>
          <w:sz w:val="30"/>
          <w:szCs w:val="30"/>
          <w:cs/>
        </w:rPr>
        <w:t>บาท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EB0">
        <w:rPr>
          <w:rFonts w:ascii="Angsana New" w:hAnsi="Angsana New"/>
          <w:sz w:val="30"/>
          <w:szCs w:val="30"/>
        </w:rPr>
        <w:t xml:space="preserve"> 8 </w:t>
      </w:r>
      <w:r w:rsidRPr="00795EB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A071F" w:rsidRPr="00795EB0">
        <w:rPr>
          <w:rFonts w:ascii="Angsana New" w:hAnsi="Angsana New"/>
          <w:sz w:val="30"/>
          <w:szCs w:val="30"/>
        </w:rPr>
        <w:t>256</w:t>
      </w:r>
      <w:r w:rsidR="003A1B1C" w:rsidRPr="00795EB0">
        <w:rPr>
          <w:rFonts w:ascii="Angsana New" w:hAnsi="Angsana New"/>
          <w:sz w:val="30"/>
          <w:szCs w:val="30"/>
        </w:rPr>
        <w:t>7</w:t>
      </w:r>
    </w:p>
    <w:p w14:paraId="03806E4C" w14:textId="77777777" w:rsidR="00003739" w:rsidRPr="00795EB0" w:rsidRDefault="00003739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3555D25" w14:textId="77777777" w:rsidR="00003739" w:rsidRPr="00795EB0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795EB0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95EB0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795EB0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795EB0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795EB0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795EB0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31A521C6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795EB0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2153BA33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F5C0A" w:rsidRPr="00795E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8F2E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A60605" w:rsidRPr="00795E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4F7C9D72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795EB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795EB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8D7814" w:rsidRPr="00795EB0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636D1CAA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C60FC1" w:rsidRPr="00795EB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60FC1" w:rsidRPr="00795E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791803D4" w:rsidR="008D7814" w:rsidRPr="00795EB0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ED23471" w14:textId="77777777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7ED5E66B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795E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D061C32" w14:textId="77777777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747611" w14:textId="2C518EF4" w:rsidR="008D7814" w:rsidRPr="00795EB0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4E24417" w14:textId="77777777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5D500105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795E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28F551E8" w14:textId="77777777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417D1098" w:rsidR="008D7814" w:rsidRPr="00795EB0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F8C4955" w14:textId="77777777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085D1111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795E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57ACCB" w14:textId="77777777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713B7A5E" w:rsidR="008D7814" w:rsidRPr="00795EB0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537BD0BD" w14:textId="77777777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2A807F22" w:rsidR="008D7814" w:rsidRPr="00795EB0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795EB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756C" w:rsidRPr="00795EB0" w14:paraId="74FD25BD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E33CF0B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9ABEE7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F9A5898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458D4C" w14:textId="30ECF548" w:rsidR="0011756C" w:rsidRPr="00795EB0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95EB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A4A5A6D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7BDBD2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7ACC110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9773803" w14:textId="058C21B1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95EB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5DACA394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0C5276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AC44FB5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2C099" w14:textId="51877E74" w:rsidR="0011756C" w:rsidRPr="00795EB0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95EB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13925B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FE2B906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7E100B5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DE4FE51" w14:textId="0499CA03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95EB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756C" w:rsidRPr="00795EB0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381C099F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5E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756C" w:rsidRPr="00795EB0" w14:paraId="1F8A3F49" w14:textId="77777777" w:rsidTr="00AF2174">
        <w:trPr>
          <w:cantSplit/>
          <w:trHeight w:val="236"/>
        </w:trPr>
        <w:tc>
          <w:tcPr>
            <w:tcW w:w="3240" w:type="dxa"/>
          </w:tcPr>
          <w:p w14:paraId="5FDE3A59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61D448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019D64D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11756C" w:rsidRPr="00795EB0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5A3CB7" w:rsidRPr="00795EB0" w14:paraId="75D5A505" w14:textId="77777777">
        <w:trPr>
          <w:cantSplit/>
          <w:trHeight w:val="236"/>
        </w:trPr>
        <w:tc>
          <w:tcPr>
            <w:tcW w:w="3240" w:type="dxa"/>
          </w:tcPr>
          <w:p w14:paraId="15AAA365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E4B254B" w14:textId="430EACD6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5,923,180 </w:t>
            </w:r>
          </w:p>
        </w:tc>
        <w:tc>
          <w:tcPr>
            <w:tcW w:w="180" w:type="dxa"/>
            <w:vAlign w:val="bottom"/>
          </w:tcPr>
          <w:p w14:paraId="33E292A7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20D36F" w14:textId="3FBA9D0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5,008,373 </w:t>
            </w:r>
          </w:p>
        </w:tc>
        <w:tc>
          <w:tcPr>
            <w:tcW w:w="199" w:type="dxa"/>
            <w:gridSpan w:val="2"/>
            <w:vAlign w:val="bottom"/>
          </w:tcPr>
          <w:p w14:paraId="045BF6BC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715409E" w14:textId="7B658CB0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1,769,262 </w:t>
            </w:r>
          </w:p>
        </w:tc>
        <w:tc>
          <w:tcPr>
            <w:tcW w:w="180" w:type="dxa"/>
            <w:vAlign w:val="bottom"/>
          </w:tcPr>
          <w:p w14:paraId="655CE1AF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4AF32E" w14:textId="14122C8A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1,782,34</w:t>
            </w:r>
            <w:r w:rsidR="00077A31" w:rsidRPr="00795EB0">
              <w:rPr>
                <w:rFonts w:asciiTheme="majorBidi" w:hAnsiTheme="majorBidi"/>
                <w:sz w:val="28"/>
                <w:szCs w:val="28"/>
              </w:rPr>
              <w:t>4</w:t>
            </w:r>
            <w:r w:rsidRPr="00795EB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160082C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65F5E" w14:textId="622DE5D0" w:rsidR="005A3CB7" w:rsidRPr="00795EB0" w:rsidRDefault="005A3CB7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14:paraId="17257BC2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97674" w14:textId="42C2FC1C" w:rsidR="005A3CB7" w:rsidRPr="00795EB0" w:rsidRDefault="005A3CB7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4A1203BA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5CA44" w14:textId="0C35D331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7,692,442 </w:t>
            </w:r>
          </w:p>
        </w:tc>
        <w:tc>
          <w:tcPr>
            <w:tcW w:w="180" w:type="dxa"/>
            <w:vAlign w:val="bottom"/>
          </w:tcPr>
          <w:p w14:paraId="34CD686C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BC948" w14:textId="2E23D792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6,790,71</w:t>
            </w:r>
            <w:r w:rsidR="00077A31" w:rsidRPr="00795EB0">
              <w:rPr>
                <w:rFonts w:asciiTheme="majorBidi" w:hAnsiTheme="majorBidi"/>
                <w:sz w:val="28"/>
                <w:szCs w:val="28"/>
              </w:rPr>
              <w:t>7</w:t>
            </w:r>
            <w:r w:rsidRPr="00795EB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5A3CB7" w:rsidRPr="00795EB0" w14:paraId="7F1EC935" w14:textId="77777777">
        <w:trPr>
          <w:cantSplit/>
          <w:trHeight w:val="236"/>
        </w:trPr>
        <w:tc>
          <w:tcPr>
            <w:tcW w:w="3240" w:type="dxa"/>
          </w:tcPr>
          <w:p w14:paraId="2028B72A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50793F5" w14:textId="25096722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15,498 </w:t>
            </w:r>
          </w:p>
        </w:tc>
        <w:tc>
          <w:tcPr>
            <w:tcW w:w="180" w:type="dxa"/>
            <w:vAlign w:val="bottom"/>
          </w:tcPr>
          <w:p w14:paraId="1EC405B5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BB337" w14:textId="7526FB5E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16,477 </w:t>
            </w:r>
          </w:p>
        </w:tc>
        <w:tc>
          <w:tcPr>
            <w:tcW w:w="199" w:type="dxa"/>
            <w:gridSpan w:val="2"/>
            <w:vAlign w:val="bottom"/>
          </w:tcPr>
          <w:p w14:paraId="7EB7233D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2CFC854" w14:textId="01D33FBE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137,987 </w:t>
            </w:r>
          </w:p>
        </w:tc>
        <w:tc>
          <w:tcPr>
            <w:tcW w:w="180" w:type="dxa"/>
            <w:vAlign w:val="bottom"/>
          </w:tcPr>
          <w:p w14:paraId="08453162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1844189" w14:textId="5FD29C5D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107,895 </w:t>
            </w:r>
          </w:p>
        </w:tc>
        <w:tc>
          <w:tcPr>
            <w:tcW w:w="181" w:type="dxa"/>
            <w:vAlign w:val="bottom"/>
          </w:tcPr>
          <w:p w14:paraId="29D302CE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711B" w14:textId="5EAA8F42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(153,485)</w:t>
            </w:r>
          </w:p>
        </w:tc>
        <w:tc>
          <w:tcPr>
            <w:tcW w:w="180" w:type="dxa"/>
          </w:tcPr>
          <w:p w14:paraId="1442CB3D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A000" w14:textId="3D0E4EBB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(124,372)</w:t>
            </w:r>
          </w:p>
        </w:tc>
        <w:tc>
          <w:tcPr>
            <w:tcW w:w="270" w:type="dxa"/>
          </w:tcPr>
          <w:p w14:paraId="5EB60CB8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2DE31" w14:textId="5D309BF8" w:rsidR="005A3CB7" w:rsidRPr="00795EB0" w:rsidRDefault="005A3CB7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33E2AE21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3F07E6" w14:textId="4F23CD3B" w:rsidR="005A3CB7" w:rsidRPr="00795EB0" w:rsidRDefault="005A3CB7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</w:tr>
      <w:tr w:rsidR="005A3CB7" w:rsidRPr="00795EB0" w14:paraId="32542346" w14:textId="77777777">
        <w:trPr>
          <w:cantSplit/>
        </w:trPr>
        <w:tc>
          <w:tcPr>
            <w:tcW w:w="3240" w:type="dxa"/>
          </w:tcPr>
          <w:p w14:paraId="5B1A0178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74551" w14:textId="74C65193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5,938,678 </w:t>
            </w:r>
          </w:p>
        </w:tc>
        <w:tc>
          <w:tcPr>
            <w:tcW w:w="180" w:type="dxa"/>
            <w:vAlign w:val="bottom"/>
          </w:tcPr>
          <w:p w14:paraId="04EAFD69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085579" w14:textId="73863F94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5,024,850 </w:t>
            </w:r>
          </w:p>
        </w:tc>
        <w:tc>
          <w:tcPr>
            <w:tcW w:w="199" w:type="dxa"/>
            <w:gridSpan w:val="2"/>
            <w:vAlign w:val="bottom"/>
          </w:tcPr>
          <w:p w14:paraId="48C3E2DD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E3254F" w14:textId="2040FC9F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1,907,249 </w:t>
            </w:r>
          </w:p>
        </w:tc>
        <w:tc>
          <w:tcPr>
            <w:tcW w:w="180" w:type="dxa"/>
            <w:vAlign w:val="bottom"/>
          </w:tcPr>
          <w:p w14:paraId="2E1B0631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C94C02" w14:textId="130FE551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1,890,2</w:t>
            </w:r>
            <w:r w:rsidR="00077A31"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81" w:type="dxa"/>
            <w:vAlign w:val="bottom"/>
          </w:tcPr>
          <w:p w14:paraId="0E75CA23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D85949" w14:textId="5046AD12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(153,485)</w:t>
            </w:r>
          </w:p>
        </w:tc>
        <w:tc>
          <w:tcPr>
            <w:tcW w:w="180" w:type="dxa"/>
          </w:tcPr>
          <w:p w14:paraId="21E624AE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9F4EA" w14:textId="68EF1F5E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(124,372)</w:t>
            </w:r>
          </w:p>
        </w:tc>
        <w:tc>
          <w:tcPr>
            <w:tcW w:w="270" w:type="dxa"/>
          </w:tcPr>
          <w:p w14:paraId="1FD57659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29F6CB" w14:textId="2A8F850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7,692,442 </w:t>
            </w:r>
          </w:p>
        </w:tc>
        <w:tc>
          <w:tcPr>
            <w:tcW w:w="180" w:type="dxa"/>
            <w:vAlign w:val="bottom"/>
          </w:tcPr>
          <w:p w14:paraId="73EDA801" w14:textId="77777777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531B88" w14:textId="339814D5" w:rsidR="005A3CB7" w:rsidRPr="00795EB0" w:rsidRDefault="005A3CB7" w:rsidP="005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6,790,71</w:t>
            </w:r>
            <w:r w:rsidR="00077A31"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D0F34" w:rsidRPr="00795EB0" w14:paraId="12903736" w14:textId="77777777" w:rsidTr="00AF2174">
        <w:trPr>
          <w:cantSplit/>
        </w:trPr>
        <w:tc>
          <w:tcPr>
            <w:tcW w:w="3240" w:type="dxa"/>
          </w:tcPr>
          <w:p w14:paraId="60D9F970" w14:textId="77777777" w:rsidR="007D0F34" w:rsidRPr="00795EB0" w:rsidRDefault="007D0F34" w:rsidP="007D0F34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E8DD774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428F2EF8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3A3F57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957100F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EC3549" w:rsidRPr="00795EB0" w14:paraId="6C6B5621" w14:textId="77777777">
        <w:trPr>
          <w:cantSplit/>
        </w:trPr>
        <w:tc>
          <w:tcPr>
            <w:tcW w:w="3240" w:type="dxa"/>
          </w:tcPr>
          <w:p w14:paraId="41A2C2F2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1C1D9DD3" w14:textId="1707393A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24,256 </w:t>
            </w:r>
          </w:p>
        </w:tc>
        <w:tc>
          <w:tcPr>
            <w:tcW w:w="180" w:type="dxa"/>
            <w:vAlign w:val="bottom"/>
          </w:tcPr>
          <w:p w14:paraId="373C6E50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7482BC9B" w:rsidR="00EC3549" w:rsidRPr="00795EB0" w:rsidRDefault="00D11727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738</w:t>
            </w:r>
          </w:p>
        </w:tc>
        <w:tc>
          <w:tcPr>
            <w:tcW w:w="199" w:type="dxa"/>
            <w:gridSpan w:val="2"/>
            <w:vAlign w:val="bottom"/>
          </w:tcPr>
          <w:p w14:paraId="2C885ACC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60FFF28" w14:textId="37CFFCF0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67,910 </w:t>
            </w:r>
          </w:p>
        </w:tc>
        <w:tc>
          <w:tcPr>
            <w:tcW w:w="180" w:type="dxa"/>
            <w:vAlign w:val="bottom"/>
          </w:tcPr>
          <w:p w14:paraId="2EBC5A1A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47A26BD1" w:rsidR="00EC3549" w:rsidRPr="00795EB0" w:rsidRDefault="00D11727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795EB0">
              <w:rPr>
                <w:rFonts w:asciiTheme="majorBidi" w:hAnsiTheme="majorBidi"/>
                <w:sz w:val="28"/>
                <w:szCs w:val="28"/>
              </w:rPr>
              <w:t>,</w:t>
            </w: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622</w:t>
            </w:r>
          </w:p>
        </w:tc>
        <w:tc>
          <w:tcPr>
            <w:tcW w:w="181" w:type="dxa"/>
            <w:vAlign w:val="bottom"/>
          </w:tcPr>
          <w:p w14:paraId="53A7E602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B2FC26D" w14:textId="6D4951D6" w:rsidR="00EC3549" w:rsidRPr="00795EB0" w:rsidRDefault="00EC3549" w:rsidP="0087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2242B86D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A9E591" w14:textId="70961617" w:rsidR="00EC3549" w:rsidRPr="00795EB0" w:rsidRDefault="001C76F2" w:rsidP="0087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8DFD1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F1D61" w14:textId="472794A6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92,166 </w:t>
            </w:r>
          </w:p>
        </w:tc>
        <w:tc>
          <w:tcPr>
            <w:tcW w:w="180" w:type="dxa"/>
            <w:vAlign w:val="bottom"/>
          </w:tcPr>
          <w:p w14:paraId="01E704E2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30249" w14:textId="157EEA9D" w:rsidR="00EC3549" w:rsidRPr="00795EB0" w:rsidRDefault="00214D2E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95EB0">
              <w:rPr>
                <w:rFonts w:asciiTheme="majorBidi" w:hAnsiTheme="majorBidi"/>
                <w:sz w:val="28"/>
                <w:szCs w:val="28"/>
              </w:rPr>
              <w:t>,</w:t>
            </w: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</w:p>
        </w:tc>
      </w:tr>
      <w:tr w:rsidR="00EC3549" w:rsidRPr="00795EB0" w14:paraId="457E950C" w14:textId="77777777">
        <w:trPr>
          <w:cantSplit/>
        </w:trPr>
        <w:tc>
          <w:tcPr>
            <w:tcW w:w="3240" w:type="dxa"/>
          </w:tcPr>
          <w:p w14:paraId="6CD415E3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F58A6DE" w14:textId="0B2B2503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1,213 </w:t>
            </w:r>
          </w:p>
        </w:tc>
        <w:tc>
          <w:tcPr>
            <w:tcW w:w="180" w:type="dxa"/>
            <w:vAlign w:val="bottom"/>
          </w:tcPr>
          <w:p w14:paraId="270660CD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C5D42" w14:textId="50A95D2B" w:rsidR="00EC3549" w:rsidRPr="00795EB0" w:rsidRDefault="00FA76B4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95EB0">
              <w:rPr>
                <w:rFonts w:asciiTheme="majorBidi" w:hAnsiTheme="majorBidi"/>
                <w:sz w:val="28"/>
                <w:szCs w:val="28"/>
              </w:rPr>
              <w:t>,</w:t>
            </w: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453</w:t>
            </w:r>
          </w:p>
        </w:tc>
        <w:tc>
          <w:tcPr>
            <w:tcW w:w="199" w:type="dxa"/>
            <w:gridSpan w:val="2"/>
            <w:vAlign w:val="bottom"/>
          </w:tcPr>
          <w:p w14:paraId="67527D13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2952268" w14:textId="41276173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72,173 </w:t>
            </w:r>
          </w:p>
        </w:tc>
        <w:tc>
          <w:tcPr>
            <w:tcW w:w="180" w:type="dxa"/>
            <w:vAlign w:val="bottom"/>
          </w:tcPr>
          <w:p w14:paraId="0E55EE30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9F6B53" w14:textId="372229EE" w:rsidR="00EC3549" w:rsidRPr="00795EB0" w:rsidRDefault="005A691C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795EB0">
              <w:rPr>
                <w:rFonts w:asciiTheme="majorBidi" w:hAnsiTheme="majorBidi"/>
                <w:sz w:val="28"/>
                <w:szCs w:val="28"/>
              </w:rPr>
              <w:t>,</w:t>
            </w: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582</w:t>
            </w:r>
          </w:p>
        </w:tc>
        <w:tc>
          <w:tcPr>
            <w:tcW w:w="181" w:type="dxa"/>
            <w:vAlign w:val="bottom"/>
          </w:tcPr>
          <w:p w14:paraId="2BE5185C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E446A9" w14:textId="30D569D1" w:rsidR="00EC3549" w:rsidRPr="00795EB0" w:rsidRDefault="00EC3549" w:rsidP="0087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776E93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9EB8D" w14:textId="1CC68D1C" w:rsidR="00EC3549" w:rsidRPr="00795EB0" w:rsidRDefault="008F3E01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>(</w:t>
            </w:r>
            <w:r w:rsidR="00077A31" w:rsidRPr="00795EB0">
              <w:rPr>
                <w:rFonts w:asciiTheme="majorBidi" w:hAnsiTheme="majorBidi"/>
                <w:sz w:val="28"/>
                <w:szCs w:val="28"/>
              </w:rPr>
              <w:t>397</w:t>
            </w:r>
            <w:r w:rsidRPr="00795EB0">
              <w:rPr>
                <w:rFonts w:asciiTheme="majorBidi" w:hAnsiTheme="majorBidi"/>
                <w:sz w:val="28"/>
                <w:szCs w:val="28"/>
              </w:rPr>
              <w:t>)</w:t>
            </w:r>
            <w:r w:rsidR="00EC3549" w:rsidRPr="00795EB0">
              <w:rPr>
                <w:rFonts w:asciiTheme="majorBidi" w:hAnsiTheme="majorBidi"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592E3426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936AEC" w14:textId="547E7035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73,386 </w:t>
            </w:r>
          </w:p>
        </w:tc>
        <w:tc>
          <w:tcPr>
            <w:tcW w:w="180" w:type="dxa"/>
            <w:vAlign w:val="bottom"/>
          </w:tcPr>
          <w:p w14:paraId="1E79C6C3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AF750" w14:textId="4A19FC51" w:rsidR="00EC3549" w:rsidRPr="00795EB0" w:rsidRDefault="005A691C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795EB0">
              <w:rPr>
                <w:rFonts w:asciiTheme="majorBidi" w:hAnsiTheme="majorBidi"/>
                <w:sz w:val="28"/>
                <w:szCs w:val="28"/>
              </w:rPr>
              <w:t>,</w:t>
            </w:r>
            <w:r w:rsidR="00873B85" w:rsidRPr="00795EB0">
              <w:rPr>
                <w:rFonts w:asciiTheme="majorBidi" w:hAnsiTheme="majorBidi"/>
                <w:sz w:val="28"/>
                <w:szCs w:val="28"/>
              </w:rPr>
              <w:t>638</w:t>
            </w:r>
          </w:p>
        </w:tc>
      </w:tr>
      <w:tr w:rsidR="00EC3549" w:rsidRPr="00795EB0" w14:paraId="437620F4" w14:textId="77777777" w:rsidTr="00077A31">
        <w:trPr>
          <w:cantSplit/>
        </w:trPr>
        <w:tc>
          <w:tcPr>
            <w:tcW w:w="3240" w:type="dxa"/>
          </w:tcPr>
          <w:p w14:paraId="2428D729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19AB2F9F" w:rsidR="00EC3549" w:rsidRPr="00795EB0" w:rsidRDefault="00077A31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574EB429" w:rsidR="00EC3549" w:rsidRPr="00795EB0" w:rsidRDefault="00077A31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977A5EE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E257E4A" w14:textId="52012471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2,</w:t>
            </w:r>
            <w:r w:rsidR="00F447E1">
              <w:rPr>
                <w:rFonts w:asciiTheme="majorBidi" w:hAnsiTheme="majorBidi"/>
                <w:sz w:val="28"/>
                <w:szCs w:val="28"/>
              </w:rPr>
              <w:t>459</w:t>
            </w:r>
            <w:r w:rsidRPr="00795EB0">
              <w:rPr>
                <w:rFonts w:asciiTheme="majorBidi" w:hAnsiTheme="majorBidi"/>
                <w:sz w:val="28"/>
                <w:szCs w:val="28"/>
              </w:rPr>
              <w:t>,</w:t>
            </w:r>
            <w:r w:rsidR="00F447E1">
              <w:rPr>
                <w:rFonts w:asciiTheme="majorBidi" w:hAnsiTheme="majorBidi"/>
                <w:sz w:val="28"/>
                <w:szCs w:val="28"/>
              </w:rPr>
              <w:t>182</w:t>
            </w:r>
            <w:r w:rsidRPr="00795EB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F6ACD20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1B84B27A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2,616,386 </w:t>
            </w:r>
          </w:p>
        </w:tc>
        <w:tc>
          <w:tcPr>
            <w:tcW w:w="181" w:type="dxa"/>
            <w:vAlign w:val="bottom"/>
          </w:tcPr>
          <w:p w14:paraId="32A001D7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06494022" w:rsidR="00EC3549" w:rsidRPr="00795EB0" w:rsidRDefault="00EC3549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1B11E6A3" w:rsidR="00EC3549" w:rsidRPr="00795EB0" w:rsidRDefault="00077A31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E33997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252C52" w14:textId="04CEC058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2,</w:t>
            </w:r>
            <w:r w:rsidR="00F447E1">
              <w:rPr>
                <w:rFonts w:asciiTheme="majorBidi" w:hAnsiTheme="majorBidi"/>
                <w:sz w:val="28"/>
                <w:szCs w:val="28"/>
              </w:rPr>
              <w:t>459</w:t>
            </w:r>
            <w:r w:rsidRPr="00795EB0">
              <w:rPr>
                <w:rFonts w:asciiTheme="majorBidi" w:hAnsiTheme="majorBidi"/>
                <w:sz w:val="28"/>
                <w:szCs w:val="28"/>
              </w:rPr>
              <w:t>,</w:t>
            </w:r>
            <w:r w:rsidR="00F447E1">
              <w:rPr>
                <w:rFonts w:asciiTheme="majorBidi" w:hAnsiTheme="majorBidi"/>
                <w:sz w:val="28"/>
                <w:szCs w:val="28"/>
              </w:rPr>
              <w:t>182</w:t>
            </w:r>
            <w:r w:rsidRPr="00795EB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9223729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092D2116" w:rsidR="00EC3549" w:rsidRPr="00795EB0" w:rsidRDefault="00EC3549" w:rsidP="004D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95EB0">
              <w:rPr>
                <w:rFonts w:asciiTheme="majorBidi" w:hAnsiTheme="majorBidi"/>
                <w:sz w:val="28"/>
                <w:szCs w:val="28"/>
              </w:rPr>
              <w:t xml:space="preserve"> 2,616,386 </w:t>
            </w:r>
          </w:p>
        </w:tc>
      </w:tr>
      <w:tr w:rsidR="00EC3549" w:rsidRPr="00795EB0" w14:paraId="25A5B2A0" w14:textId="77777777">
        <w:trPr>
          <w:cantSplit/>
        </w:trPr>
        <w:tc>
          <w:tcPr>
            <w:tcW w:w="3240" w:type="dxa"/>
          </w:tcPr>
          <w:p w14:paraId="25DB016A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1201" w14:textId="0100BEDE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964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147</w:t>
            </w:r>
          </w:p>
        </w:tc>
        <w:tc>
          <w:tcPr>
            <w:tcW w:w="180" w:type="dxa"/>
            <w:vAlign w:val="bottom"/>
          </w:tcPr>
          <w:p w14:paraId="5F0989AD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F39F79" w14:textId="4013192F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DB64AC"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5,028,041</w:t>
            </w:r>
          </w:p>
        </w:tc>
        <w:tc>
          <w:tcPr>
            <w:tcW w:w="199" w:type="dxa"/>
            <w:gridSpan w:val="2"/>
            <w:vAlign w:val="bottom"/>
          </w:tcPr>
          <w:p w14:paraId="1C398E78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671B5D32" w14:textId="73B35226" w:rsidR="00EC3549" w:rsidRPr="00795EB0" w:rsidRDefault="007E4307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4,</w:t>
            </w:r>
            <w:r w:rsidR="00F447E1">
              <w:rPr>
                <w:rFonts w:asciiTheme="majorBidi" w:hAnsiTheme="majorBidi"/>
                <w:b/>
                <w:bCs/>
                <w:sz w:val="28"/>
                <w:szCs w:val="28"/>
              </w:rPr>
              <w:t>506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F447E1">
              <w:rPr>
                <w:rFonts w:asciiTheme="majorBidi" w:hAnsiTheme="majorBidi"/>
                <w:b/>
                <w:bCs/>
                <w:sz w:val="28"/>
                <w:szCs w:val="28"/>
              </w:rPr>
              <w:t>514</w:t>
            </w:r>
          </w:p>
        </w:tc>
        <w:tc>
          <w:tcPr>
            <w:tcW w:w="180" w:type="dxa"/>
            <w:vAlign w:val="bottom"/>
          </w:tcPr>
          <w:p w14:paraId="1FD32B92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33B42CE" w14:textId="571423FF" w:rsidR="00EC3549" w:rsidRPr="00795EB0" w:rsidRDefault="00A44284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4,527,8</w:t>
            </w:r>
            <w:r w:rsidR="00077A31"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1" w:type="dxa"/>
            <w:vAlign w:val="bottom"/>
          </w:tcPr>
          <w:p w14:paraId="137E863F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0D536" w14:textId="54233C55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(153,485)</w:t>
            </w:r>
          </w:p>
        </w:tc>
        <w:tc>
          <w:tcPr>
            <w:tcW w:w="180" w:type="dxa"/>
          </w:tcPr>
          <w:p w14:paraId="6D305D8B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81911C" w14:textId="1821937B" w:rsidR="00EC3549" w:rsidRPr="00795EB0" w:rsidRDefault="00EC3549" w:rsidP="00077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(124,</w:t>
            </w:r>
            <w:r w:rsidR="00077A31"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769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)  </w:t>
            </w:r>
          </w:p>
        </w:tc>
        <w:tc>
          <w:tcPr>
            <w:tcW w:w="270" w:type="dxa"/>
          </w:tcPr>
          <w:p w14:paraId="4CA8C380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0E7BC" w14:textId="7FB6F8A1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10,</w:t>
            </w:r>
            <w:r w:rsidR="00F447E1">
              <w:rPr>
                <w:rFonts w:asciiTheme="majorBidi" w:hAnsiTheme="majorBidi"/>
                <w:b/>
                <w:bCs/>
                <w:sz w:val="28"/>
                <w:szCs w:val="28"/>
              </w:rPr>
              <w:t>317</w:t>
            </w: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F447E1">
              <w:rPr>
                <w:rFonts w:asciiTheme="majorBidi" w:hAnsiTheme="majorBidi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180" w:type="dxa"/>
            <w:vAlign w:val="bottom"/>
          </w:tcPr>
          <w:p w14:paraId="7DA6CFCA" w14:textId="77777777" w:rsidR="00EC3549" w:rsidRPr="00795EB0" w:rsidRDefault="00EC3549" w:rsidP="00E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7E76F1" w14:textId="3AEE60D0" w:rsidR="00EC3549" w:rsidRPr="00795EB0" w:rsidRDefault="004D645E" w:rsidP="004D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9,</w:t>
            </w:r>
            <w:r w:rsidR="00873B85" w:rsidRPr="00795EB0">
              <w:rPr>
                <w:rFonts w:asciiTheme="majorBidi" w:hAnsiTheme="majorBidi"/>
                <w:b/>
                <w:bCs/>
                <w:sz w:val="28"/>
                <w:szCs w:val="28"/>
              </w:rPr>
              <w:t>431,101</w:t>
            </w:r>
          </w:p>
        </w:tc>
      </w:tr>
      <w:tr w:rsidR="007D0F34" w:rsidRPr="00795EB0" w14:paraId="23427773" w14:textId="77777777" w:rsidTr="002202EE">
        <w:trPr>
          <w:cantSplit/>
        </w:trPr>
        <w:tc>
          <w:tcPr>
            <w:tcW w:w="3240" w:type="dxa"/>
          </w:tcPr>
          <w:p w14:paraId="60C26B01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6ADFF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DBDD759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7D0F34" w:rsidRPr="00795EB0" w:rsidRDefault="007D0F34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198" w:rsidRPr="00795EB0" w14:paraId="24DB0ABD" w14:textId="77777777" w:rsidTr="002202EE">
        <w:trPr>
          <w:cantSplit/>
        </w:trPr>
        <w:tc>
          <w:tcPr>
            <w:tcW w:w="3240" w:type="dxa"/>
          </w:tcPr>
          <w:p w14:paraId="600B9425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3F30A0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393428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92A7B1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C37FDE0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3B136CA4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3BA990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E4FF49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62264AB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CC318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555ACB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88E6E0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E0401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BC7208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6F6450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82EDF" w14:textId="77777777" w:rsidR="00F27198" w:rsidRPr="00795EB0" w:rsidRDefault="00F27198" w:rsidP="007D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4BE6" w:rsidRPr="00795EB0" w14:paraId="02CA0E1E" w14:textId="77777777" w:rsidTr="00C57890">
        <w:trPr>
          <w:cantSplit/>
        </w:trPr>
        <w:tc>
          <w:tcPr>
            <w:tcW w:w="3240" w:type="dxa"/>
          </w:tcPr>
          <w:p w14:paraId="47ED47A0" w14:textId="77C8AD60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3A418231" w:rsidR="00994BE6" w:rsidRPr="00795EB0" w:rsidRDefault="00873B85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819,669</w:t>
            </w:r>
          </w:p>
        </w:tc>
        <w:tc>
          <w:tcPr>
            <w:tcW w:w="180" w:type="dxa"/>
            <w:vAlign w:val="bottom"/>
          </w:tcPr>
          <w:p w14:paraId="0E8DDC0D" w14:textId="77777777" w:rsidR="00994BE6" w:rsidRPr="00795EB0" w:rsidRDefault="00994BE6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39E669E5" w:rsidR="00994BE6" w:rsidRPr="00795EB0" w:rsidRDefault="007A0CB9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432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865</w:t>
            </w:r>
          </w:p>
        </w:tc>
        <w:tc>
          <w:tcPr>
            <w:tcW w:w="199" w:type="dxa"/>
            <w:gridSpan w:val="2"/>
            <w:vAlign w:val="bottom"/>
          </w:tcPr>
          <w:p w14:paraId="6BE09D47" w14:textId="77777777" w:rsidR="00994BE6" w:rsidRPr="00795EB0" w:rsidRDefault="00994BE6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22FEAC66" w14:textId="0EA414B8" w:rsidR="00994BE6" w:rsidRPr="00795EB0" w:rsidRDefault="00873B85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</w:t>
            </w:r>
            <w:r w:rsidR="002B69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771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2B69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846</w:t>
            </w:r>
          </w:p>
        </w:tc>
        <w:tc>
          <w:tcPr>
            <w:tcW w:w="180" w:type="dxa"/>
            <w:vAlign w:val="bottom"/>
          </w:tcPr>
          <w:p w14:paraId="1F28856C" w14:textId="77777777" w:rsidR="00994BE6" w:rsidRPr="00795EB0" w:rsidRDefault="00994BE6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7264A20C" w:rsidR="00994BE6" w:rsidRPr="00795EB0" w:rsidRDefault="003C4674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436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957</w:t>
            </w:r>
          </w:p>
        </w:tc>
        <w:tc>
          <w:tcPr>
            <w:tcW w:w="181" w:type="dxa"/>
            <w:vAlign w:val="bottom"/>
          </w:tcPr>
          <w:p w14:paraId="5A5EBCD9" w14:textId="77777777" w:rsidR="00994BE6" w:rsidRPr="00795EB0" w:rsidRDefault="00994BE6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14DA18A7" w:rsidR="00994BE6" w:rsidRPr="00795EB0" w:rsidRDefault="00C56672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(61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626)</w:t>
            </w:r>
          </w:p>
        </w:tc>
        <w:tc>
          <w:tcPr>
            <w:tcW w:w="180" w:type="dxa"/>
          </w:tcPr>
          <w:p w14:paraId="61F10111" w14:textId="77777777" w:rsidR="00994BE6" w:rsidRPr="00795EB0" w:rsidRDefault="00994BE6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2663E1B1" w:rsidR="00994BE6" w:rsidRPr="00795EB0" w:rsidRDefault="003C4674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(53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031)</w:t>
            </w:r>
          </w:p>
        </w:tc>
        <w:tc>
          <w:tcPr>
            <w:tcW w:w="270" w:type="dxa"/>
          </w:tcPr>
          <w:p w14:paraId="669D0EDA" w14:textId="77777777" w:rsidR="00994BE6" w:rsidRPr="00795EB0" w:rsidRDefault="00994BE6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636206EA" w:rsidR="00994BE6" w:rsidRPr="00795EB0" w:rsidRDefault="00873B85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</w:t>
            </w:r>
            <w:r w:rsidR="002B69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529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2B69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889</w:t>
            </w:r>
          </w:p>
        </w:tc>
        <w:tc>
          <w:tcPr>
            <w:tcW w:w="180" w:type="dxa"/>
            <w:vAlign w:val="bottom"/>
          </w:tcPr>
          <w:p w14:paraId="3798E4CA" w14:textId="77777777" w:rsidR="00994BE6" w:rsidRPr="00795EB0" w:rsidRDefault="00994BE6" w:rsidP="00D2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56840418" w:rsidR="00994BE6" w:rsidRPr="00795EB0" w:rsidRDefault="003C4674" w:rsidP="003C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9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816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791</w:t>
            </w:r>
          </w:p>
        </w:tc>
      </w:tr>
      <w:tr w:rsidR="00994BE6" w:rsidRPr="00795EB0" w14:paraId="7CAEED67" w14:textId="77777777" w:rsidTr="00C57890">
        <w:trPr>
          <w:cantSplit/>
        </w:trPr>
        <w:tc>
          <w:tcPr>
            <w:tcW w:w="3240" w:type="dxa"/>
          </w:tcPr>
          <w:p w14:paraId="1C8C44C8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429FCC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2F9189F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994BE6" w:rsidRPr="00795EB0" w:rsidRDefault="00994BE6" w:rsidP="0099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EA1A83" w:rsidRPr="00795EB0" w14:paraId="48CBD57E" w14:textId="77777777" w:rsidTr="00EA1A83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DD688B2" w14:textId="13D0332C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8F2E6C">
              <w:rPr>
                <w:rFonts w:ascii="Angsana New" w:hAnsi="Angsana New"/>
                <w:sz w:val="28"/>
                <w:szCs w:val="28"/>
              </w:rPr>
              <w:t>30</w:t>
            </w:r>
            <w:r w:rsidR="00C60FC1" w:rsidRPr="00795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0FC1" w:rsidRPr="00795EB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795E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A46ED4F" w14:textId="6FF448E6" w:rsidR="00EA1A83" w:rsidRPr="00795EB0" w:rsidRDefault="00873B85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87,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593</w:t>
            </w:r>
            <w:r w:rsidR="00E420B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768</w:t>
            </w:r>
          </w:p>
        </w:tc>
        <w:tc>
          <w:tcPr>
            <w:tcW w:w="180" w:type="dxa"/>
            <w:vAlign w:val="bottom"/>
          </w:tcPr>
          <w:p w14:paraId="5E0A9E9A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6EABF452" w:rsidR="00EA1A83" w:rsidRPr="00795EB0" w:rsidRDefault="008D6482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86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344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655</w:t>
            </w:r>
          </w:p>
        </w:tc>
        <w:tc>
          <w:tcPr>
            <w:tcW w:w="199" w:type="dxa"/>
            <w:gridSpan w:val="2"/>
            <w:vAlign w:val="bottom"/>
          </w:tcPr>
          <w:p w14:paraId="5F72A8E0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CC5771C" w14:textId="613D7D13" w:rsidR="00EA1A83" w:rsidRPr="00795EB0" w:rsidRDefault="00E420B8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117,</w:t>
            </w:r>
            <w:r w:rsidR="002B69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682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,996</w:t>
            </w:r>
          </w:p>
        </w:tc>
        <w:tc>
          <w:tcPr>
            <w:tcW w:w="180" w:type="dxa"/>
            <w:vAlign w:val="bottom"/>
          </w:tcPr>
          <w:p w14:paraId="4E774FED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5C0DA39D" w:rsidR="00EA1A83" w:rsidRPr="00795EB0" w:rsidRDefault="00873B85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87,765,436</w:t>
            </w:r>
          </w:p>
        </w:tc>
        <w:tc>
          <w:tcPr>
            <w:tcW w:w="181" w:type="dxa"/>
            <w:vAlign w:val="bottom"/>
          </w:tcPr>
          <w:p w14:paraId="4DE0BE38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778B5CDC" w:rsidR="00EA1A83" w:rsidRPr="00795EB0" w:rsidRDefault="00873B85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(497,755)</w:t>
            </w:r>
          </w:p>
        </w:tc>
        <w:tc>
          <w:tcPr>
            <w:tcW w:w="180" w:type="dxa"/>
            <w:vAlign w:val="bottom"/>
          </w:tcPr>
          <w:p w14:paraId="488200A6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3D34802A" w:rsidR="00EA1A83" w:rsidRPr="00795EB0" w:rsidRDefault="00B96D0A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(673,</w:t>
            </w:r>
            <w:r w:rsidR="00873B85"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898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39793125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4A442812" w:rsidR="00EA1A83" w:rsidRPr="00795EB0" w:rsidRDefault="00873B85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204,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779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009</w:t>
            </w:r>
          </w:p>
        </w:tc>
        <w:tc>
          <w:tcPr>
            <w:tcW w:w="180" w:type="dxa"/>
            <w:vAlign w:val="bottom"/>
          </w:tcPr>
          <w:p w14:paraId="52415B09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7E52B92F" w:rsidR="00EA1A83" w:rsidRPr="00795EB0" w:rsidRDefault="001F525D" w:rsidP="001F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173,43</w:t>
            </w:r>
            <w:r w:rsidR="008F2E6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8F2E6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</w:t>
            </w:r>
          </w:p>
        </w:tc>
      </w:tr>
      <w:tr w:rsidR="00EA1A83" w:rsidRPr="00795EB0" w14:paraId="71FEAFED" w14:textId="77777777" w:rsidTr="00EA1A83">
        <w:trPr>
          <w:cantSplit/>
          <w:trHeight w:val="693"/>
        </w:trPr>
        <w:tc>
          <w:tcPr>
            <w:tcW w:w="3240" w:type="dxa"/>
            <w:shd w:val="clear" w:color="auto" w:fill="auto"/>
            <w:vAlign w:val="bottom"/>
          </w:tcPr>
          <w:p w14:paraId="4ECA2EBF" w14:textId="7592FD43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8F2E6C">
              <w:rPr>
                <w:rFonts w:ascii="Angsana New" w:hAnsi="Angsana New"/>
                <w:sz w:val="28"/>
                <w:szCs w:val="28"/>
              </w:rPr>
              <w:t>30</w:t>
            </w:r>
            <w:r w:rsidR="00C60FC1" w:rsidRPr="00795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0FC1" w:rsidRPr="00795EB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95EB0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795E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95E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048B9381" w:rsidR="00EA1A83" w:rsidRPr="00795EB0" w:rsidRDefault="00E614BD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37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458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557</w:t>
            </w:r>
          </w:p>
        </w:tc>
        <w:tc>
          <w:tcPr>
            <w:tcW w:w="180" w:type="dxa"/>
            <w:vAlign w:val="bottom"/>
          </w:tcPr>
          <w:p w14:paraId="125806B0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09AC900B" w:rsidR="00EA1A83" w:rsidRPr="00795EB0" w:rsidRDefault="002A7317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36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589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350</w:t>
            </w:r>
          </w:p>
        </w:tc>
        <w:tc>
          <w:tcPr>
            <w:tcW w:w="199" w:type="dxa"/>
            <w:gridSpan w:val="2"/>
            <w:vAlign w:val="bottom"/>
          </w:tcPr>
          <w:p w14:paraId="23046D2C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BDCFDB5" w14:textId="26558689" w:rsidR="00EA1A83" w:rsidRPr="00795EB0" w:rsidRDefault="00E614BD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62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2B69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803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2B69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80" w:type="dxa"/>
            <w:vAlign w:val="bottom"/>
          </w:tcPr>
          <w:p w14:paraId="67FE08F4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22913AA8" w:rsidR="00EA1A83" w:rsidRPr="00795EB0" w:rsidRDefault="00873B85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35,203,574</w:t>
            </w:r>
          </w:p>
        </w:tc>
        <w:tc>
          <w:tcPr>
            <w:tcW w:w="181" w:type="dxa"/>
            <w:vAlign w:val="bottom"/>
          </w:tcPr>
          <w:p w14:paraId="00B4561D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1DFDD8C1" w:rsidR="00EA1A83" w:rsidRPr="00795EB0" w:rsidRDefault="00E614BD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873B85"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51,852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4D12444C" w:rsidR="00EA1A83" w:rsidRPr="00795EB0" w:rsidRDefault="00B96D0A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(277,</w:t>
            </w:r>
            <w:r w:rsidR="00873B85"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296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185932D0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460C96AA" w:rsidR="00EA1A83" w:rsidRPr="00795EB0" w:rsidRDefault="006E2DD7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100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209</w:t>
            </w:r>
            <w:r w:rsidRPr="00795EB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323D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180" w:type="dxa"/>
            <w:vAlign w:val="bottom"/>
          </w:tcPr>
          <w:p w14:paraId="45355D58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30A9F224" w:rsidR="00EA1A83" w:rsidRPr="00795EB0" w:rsidRDefault="006E2DD7" w:rsidP="001F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71,515,628</w:t>
            </w:r>
          </w:p>
        </w:tc>
      </w:tr>
    </w:tbl>
    <w:p w14:paraId="52B01414" w14:textId="77777777" w:rsidR="00C15066" w:rsidRPr="00795EB0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013ACD" w14:textId="6539BA1D" w:rsidR="00C15066" w:rsidRPr="00795EB0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5DD19" w14:textId="601FFDDE" w:rsidR="00C15066" w:rsidRPr="00795EB0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65B1C2B" w14:textId="77777777" w:rsidR="00C15066" w:rsidRPr="00795EB0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795EB0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795EB0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795EB0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795EB0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795EB0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795EB0" w:rsidSect="00FA614F">
          <w:headerReference w:type="first" r:id="rId24"/>
          <w:footerReference w:type="first" r:id="rId2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247"/>
        <w:gridCol w:w="1733"/>
      </w:tblGrid>
      <w:tr w:rsidR="00EA1A83" w:rsidRPr="00795EB0" w14:paraId="12638159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3114BCB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1A83" w:rsidRPr="00795EB0" w14:paraId="403D6CEB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E65EBC2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05C75685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95E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62A0D8ED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95E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A83" w:rsidRPr="00795EB0" w14:paraId="0DD24728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88505C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7F9CDB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B169AE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630163F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1A83" w:rsidRPr="00795EB0" w14:paraId="482562FA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1A83" w:rsidRPr="00795EB0" w14:paraId="5BB297A5" w14:textId="77777777" w:rsidTr="00EA1A83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A83" w:rsidRPr="00795EB0" w14:paraId="2BC38A3B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56000" w14:textId="458C2CA3" w:rsidR="00EA1A83" w:rsidRPr="001F32FA" w:rsidRDefault="00412354" w:rsidP="001F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10,</w:t>
            </w:r>
            <w:r w:rsidR="002B699A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317</w:t>
            </w: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2B699A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176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9893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9F833" w14:textId="5F24F446" w:rsidR="00EA1A83" w:rsidRPr="001F32FA" w:rsidRDefault="00367598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9,43</w:t>
            </w:r>
            <w:r w:rsidR="00131AC9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</w:t>
            </w: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873B85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101</w:t>
            </w:r>
          </w:p>
        </w:tc>
      </w:tr>
      <w:tr w:rsidR="0052146E" w:rsidRPr="00795EB0" w14:paraId="4508DB2F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52146E" w:rsidRPr="00795EB0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C0064" w14:textId="00AABC57" w:rsidR="0052146E" w:rsidRPr="001F32FA" w:rsidRDefault="0052146E" w:rsidP="001F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2,325,04</w:t>
            </w:r>
            <w:r w:rsidR="00873B85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7DA97" w14:textId="77777777" w:rsidR="0052146E" w:rsidRPr="00795EB0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7999AA" w14:textId="1CF04A68" w:rsidR="0052146E" w:rsidRPr="001F32FA" w:rsidRDefault="0052146E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2,314,7</w:t>
            </w:r>
            <w:r w:rsidR="00873B85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30</w:t>
            </w:r>
          </w:p>
        </w:tc>
      </w:tr>
      <w:tr w:rsidR="0052146E" w:rsidRPr="00795EB0" w14:paraId="7F75B22D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52146E" w:rsidRPr="00795EB0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1794" w14:textId="5D3150C5" w:rsidR="0052146E" w:rsidRPr="001F32FA" w:rsidRDefault="00302AC0" w:rsidP="001F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12,642,221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03A72" w14:textId="77777777" w:rsidR="0052146E" w:rsidRPr="00795EB0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EEB4D" w14:textId="2956BFE7" w:rsidR="0052146E" w:rsidRPr="001F32FA" w:rsidRDefault="0052146E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11,745,</w:t>
            </w:r>
            <w:r w:rsidR="00873B85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831</w:t>
            </w:r>
          </w:p>
        </w:tc>
      </w:tr>
      <w:tr w:rsidR="0052146E" w:rsidRPr="00795EB0" w14:paraId="49240A56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52146E" w:rsidRPr="00795EB0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E3E76" w14:textId="65246772" w:rsidR="0052146E" w:rsidRPr="001F32FA" w:rsidRDefault="0052146E" w:rsidP="001F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(2,360,9</w:t>
            </w:r>
            <w:r w:rsidR="00754644"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</w:t>
            </w:r>
            <w:r w:rsidRPr="001F32F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EFCA6" w14:textId="77777777" w:rsidR="0052146E" w:rsidRPr="00795EB0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F4699" w14:textId="1BCFD2F3" w:rsidR="0052146E" w:rsidRPr="001F32FA" w:rsidRDefault="0052146E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663E7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(2,332,</w:t>
            </w:r>
            <w:r w:rsidR="00C22C72" w:rsidRPr="00663E7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448</w:t>
            </w:r>
            <w:r w:rsidRPr="00663E7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52146E" w:rsidRPr="00795EB0" w14:paraId="48D472C9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52146E" w:rsidRPr="00795EB0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1F638A" w14:textId="16BF9FD8" w:rsidR="0052146E" w:rsidRPr="001F32FA" w:rsidRDefault="0052146E" w:rsidP="001F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F32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10,</w:t>
            </w:r>
            <w:r w:rsidR="002B699A" w:rsidRPr="001F32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281</w:t>
            </w:r>
            <w:r w:rsidRPr="001F32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2B699A" w:rsidRPr="001F32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311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821F" w14:textId="77777777" w:rsidR="0052146E" w:rsidRPr="001F32FA" w:rsidRDefault="0052146E" w:rsidP="0052146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9EA2B3" w14:textId="6F86AEE4" w:rsidR="0052146E" w:rsidRPr="00663E79" w:rsidRDefault="0052146E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63E7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9,413,38</w:t>
            </w:r>
            <w:r w:rsidR="00C22C72" w:rsidRPr="00663E7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EA1A83" w:rsidRPr="00795EB0" w14:paraId="1AFDCD9B" w14:textId="77777777" w:rsidTr="001F32FA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02F7C7A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75798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278450D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A83" w:rsidRPr="00795EB0" w14:paraId="33E2283F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4B839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C5439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EFAA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FC1" w:rsidRPr="00795EB0" w14:paraId="47D9CC97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DB60BE3" w:rsidR="00C60FC1" w:rsidRPr="00795EB0" w:rsidRDefault="00C60FC1" w:rsidP="00C60FC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E999" w14:textId="0804DCB2" w:rsidR="00C60FC1" w:rsidRPr="00795EB0" w:rsidRDefault="00F34304" w:rsidP="00C60FC1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3,</w:t>
            </w:r>
            <w:r w:rsidR="002B699A">
              <w:rPr>
                <w:rFonts w:ascii="Angsana New" w:hAnsi="Angsana New"/>
                <w:sz w:val="30"/>
                <w:szCs w:val="30"/>
              </w:rPr>
              <w:t>529</w:t>
            </w:r>
            <w:r w:rsidRPr="00795EB0">
              <w:rPr>
                <w:rFonts w:ascii="Angsana New" w:hAnsi="Angsana New"/>
                <w:sz w:val="30"/>
                <w:szCs w:val="30"/>
              </w:rPr>
              <w:t>,</w:t>
            </w:r>
            <w:r w:rsidR="002B699A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9690D" w14:textId="77777777" w:rsidR="00C60FC1" w:rsidRPr="00795EB0" w:rsidRDefault="00C60FC1" w:rsidP="00C60FC1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FE2BB" w14:textId="016EDDCF" w:rsidR="00C60FC1" w:rsidRPr="00663E79" w:rsidRDefault="002F693E" w:rsidP="00663E7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>2,816,791</w:t>
            </w:r>
          </w:p>
        </w:tc>
      </w:tr>
      <w:tr w:rsidR="002C4361" w:rsidRPr="00795EB0" w14:paraId="6BCE2F0C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2DEC24DC" w:rsidR="002C4361" w:rsidRPr="00795EB0" w:rsidRDefault="002C4361" w:rsidP="002C436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F8245" w14:textId="4B3FD53B" w:rsidR="002C4361" w:rsidRPr="00795EB0" w:rsidRDefault="002B699A" w:rsidP="006E2DD7">
            <w:pPr>
              <w:tabs>
                <w:tab w:val="clear" w:pos="680"/>
                <w:tab w:val="left" w:pos="540"/>
              </w:tabs>
              <w:spacing w:line="216" w:lineRule="auto"/>
              <w:ind w:right="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55A7E" w14:textId="77777777" w:rsidR="002C4361" w:rsidRPr="00795EB0" w:rsidRDefault="002C4361" w:rsidP="002C4361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9446" w14:textId="37AA291B" w:rsidR="002C4361" w:rsidRPr="00795EB0" w:rsidRDefault="005F3AA6" w:rsidP="00663E7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>450,516</w:t>
            </w:r>
          </w:p>
        </w:tc>
      </w:tr>
      <w:tr w:rsidR="002C4361" w:rsidRPr="00795EB0" w14:paraId="45257F97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4A189D5A" w:rsidR="002C4361" w:rsidRPr="00795EB0" w:rsidRDefault="002C4361" w:rsidP="002C4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1A56" w14:textId="2EACE377" w:rsidR="002C4361" w:rsidRPr="00795EB0" w:rsidRDefault="002C4361" w:rsidP="002C4361">
            <w:pPr>
              <w:tabs>
                <w:tab w:val="clear" w:pos="680"/>
                <w:tab w:val="left" w:pos="540"/>
              </w:tabs>
              <w:spacing w:line="216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45,074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92139" w14:textId="77777777" w:rsidR="002C4361" w:rsidRPr="00795EB0" w:rsidRDefault="002C4361" w:rsidP="002C4361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423A" w14:textId="15F7B945" w:rsidR="002C4361" w:rsidRPr="00795EB0" w:rsidRDefault="002C4361" w:rsidP="00663E79">
            <w:pPr>
              <w:tabs>
                <w:tab w:val="clear" w:pos="680"/>
                <w:tab w:val="left" w:pos="540"/>
              </w:tabs>
              <w:spacing w:line="216" w:lineRule="auto"/>
              <w:ind w:right="4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A83" w:rsidRPr="00795EB0" w14:paraId="59B76E39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B98E93" w14:textId="041FBABC" w:rsidR="00EA1A83" w:rsidRPr="00795EB0" w:rsidRDefault="002F2AAE" w:rsidP="00184F0A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B699A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699A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F9DC2" w14:textId="77777777" w:rsidR="00EA1A83" w:rsidRPr="00795EB0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73D4CC" w14:textId="3FD9F5C6" w:rsidR="00EA1A83" w:rsidRPr="00663E79" w:rsidRDefault="00880855" w:rsidP="00663E7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E79">
              <w:rPr>
                <w:rFonts w:ascii="Angsana New" w:hAnsi="Angsana New"/>
                <w:b/>
                <w:bCs/>
                <w:sz w:val="30"/>
                <w:szCs w:val="30"/>
              </w:rPr>
              <w:t>3,267,307</w:t>
            </w:r>
          </w:p>
        </w:tc>
      </w:tr>
    </w:tbl>
    <w:p w14:paraId="29AAA202" w14:textId="1215EBF7" w:rsidR="00EA1A83" w:rsidRPr="00795EB0" w:rsidRDefault="00EA1A83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4"/>
          <w:szCs w:val="24"/>
        </w:rPr>
      </w:pPr>
    </w:p>
    <w:p w14:paraId="5A25ABC2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795EB0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Pr="00795EB0">
        <w:rPr>
          <w:rFonts w:ascii="Angsana New" w:hAnsi="Angsana New" w:hint="cs"/>
          <w:sz w:val="30"/>
          <w:szCs w:val="30"/>
          <w:cs/>
        </w:rPr>
        <w:t>เงินปันผล รายไ</w:t>
      </w:r>
      <w:r w:rsidRPr="00795EB0">
        <w:rPr>
          <w:rFonts w:ascii="Angsana New" w:hAnsi="Angsana New"/>
          <w:sz w:val="30"/>
          <w:szCs w:val="30"/>
          <w:cs/>
        </w:rPr>
        <w:t>ด</w:t>
      </w:r>
      <w:r w:rsidRPr="00795EB0">
        <w:rPr>
          <w:rFonts w:ascii="Angsana New" w:hAnsi="Angsana New" w:hint="cs"/>
          <w:sz w:val="30"/>
          <w:szCs w:val="30"/>
          <w:cs/>
        </w:rPr>
        <w:t>้ด</w:t>
      </w:r>
      <w:r w:rsidRPr="00795EB0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795EB0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p w14:paraId="0642F8E0" w14:textId="5ADF6687" w:rsidR="00892884" w:rsidRPr="00795EB0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851A7A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795EB0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24"/>
          <w:szCs w:val="24"/>
        </w:rPr>
      </w:pPr>
    </w:p>
    <w:p w14:paraId="3CFA6648" w14:textId="7232D4BF" w:rsidR="00892884" w:rsidRPr="00795EB0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795EB0">
        <w:rPr>
          <w:rFonts w:ascii="Angsana New" w:hAnsi="Angsana New"/>
          <w:sz w:val="30"/>
          <w:szCs w:val="30"/>
        </w:rPr>
        <w:tab/>
      </w:r>
      <w:r w:rsidR="00C60FC1" w:rsidRPr="00795EB0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="00C60FC1" w:rsidRPr="00795EB0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C60FC1" w:rsidRPr="00795EB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60FC1" w:rsidRPr="00795EB0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="00C60FC1" w:rsidRPr="00795EB0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="00C60FC1" w:rsidRPr="00795EB0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="00C60FC1" w:rsidRPr="00795EB0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="00C60FC1" w:rsidRPr="00795EB0">
        <w:rPr>
          <w:rFonts w:ascii="Angsana New" w:hAnsi="Angsana New"/>
          <w:spacing w:val="-6"/>
          <w:sz w:val="30"/>
          <w:szCs w:val="30"/>
        </w:rPr>
        <w:t xml:space="preserve">10 </w:t>
      </w:r>
      <w:r w:rsidR="00C60FC1" w:rsidRPr="00795EB0">
        <w:rPr>
          <w:rFonts w:ascii="Angsana New" w:hAnsi="Angsana New" w:hint="cs"/>
          <w:spacing w:val="-6"/>
          <w:sz w:val="30"/>
          <w:szCs w:val="30"/>
          <w:cs/>
        </w:rPr>
        <w:t>หรือมากกว่าจากรายได้รวมของกลุ่มบริษัท</w:t>
      </w:r>
    </w:p>
    <w:p w14:paraId="673416D0" w14:textId="77777777" w:rsidR="00C60FC1" w:rsidRPr="00795EB0" w:rsidRDefault="00C60FC1" w:rsidP="0087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p w14:paraId="4E38E60C" w14:textId="7A08EA74" w:rsidR="00DC794B" w:rsidRPr="00795EB0" w:rsidRDefault="00DC794B" w:rsidP="003A019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1E7CB71" w14:textId="77777777" w:rsidR="006B1550" w:rsidRPr="00795EB0" w:rsidRDefault="006B1550" w:rsidP="0087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p w14:paraId="724CC412" w14:textId="0464B20D" w:rsidR="004C515A" w:rsidRPr="00795EB0" w:rsidRDefault="00C60FC1" w:rsidP="00F518F3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ถ่วง</w:t>
      </w:r>
      <w:r w:rsidRPr="00795EB0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795EB0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ของกลุ่มบริษัทและบริษัทในการดำเนินงานต่อเนื่องเป็นระยะเวลาสามเดือนสิ้นสุดวันที่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795EB0">
        <w:rPr>
          <w:rFonts w:ascii="Angsana New" w:eastAsia="Angsana New" w:hAnsi="Angsana New"/>
          <w:sz w:val="30"/>
          <w:szCs w:val="30"/>
        </w:rPr>
        <w:t>30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/>
          <w:sz w:val="30"/>
          <w:szCs w:val="30"/>
        </w:rPr>
        <w:t>2567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D868B3" w:rsidRPr="00795EB0">
        <w:rPr>
          <w:rFonts w:ascii="Angsana New" w:eastAsia="Angsana New" w:hAnsi="Angsana New"/>
          <w:sz w:val="30"/>
          <w:szCs w:val="30"/>
        </w:rPr>
        <w:t>19.</w:t>
      </w:r>
      <w:r w:rsidR="003E7011">
        <w:rPr>
          <w:rFonts w:ascii="Angsana New" w:eastAsia="Angsana New" w:hAnsi="Angsana New"/>
          <w:sz w:val="30"/>
          <w:szCs w:val="30"/>
        </w:rPr>
        <w:t>47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และร้อยละ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E7011">
        <w:rPr>
          <w:rFonts w:ascii="Angsana New" w:eastAsia="Angsana New" w:hAnsi="Angsana New"/>
          <w:sz w:val="30"/>
          <w:szCs w:val="30"/>
        </w:rPr>
        <w:t>20</w:t>
      </w:r>
      <w:r w:rsidR="00D868B3" w:rsidRPr="00795EB0">
        <w:rPr>
          <w:rFonts w:ascii="Angsana New" w:eastAsia="Angsana New" w:hAnsi="Angsana New"/>
          <w:sz w:val="30"/>
          <w:szCs w:val="30"/>
        </w:rPr>
        <w:t>.</w:t>
      </w:r>
      <w:r w:rsidR="003E7011">
        <w:rPr>
          <w:rFonts w:ascii="Angsana New" w:eastAsia="Angsana New" w:hAnsi="Angsana New"/>
          <w:sz w:val="30"/>
          <w:szCs w:val="30"/>
        </w:rPr>
        <w:t>87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Pr="00795EB0">
        <w:rPr>
          <w:rFonts w:ascii="Angsana New" w:eastAsia="Angsana New" w:hAnsi="Angsana New"/>
          <w:i/>
          <w:iCs/>
          <w:sz w:val="30"/>
          <w:szCs w:val="30"/>
        </w:rPr>
        <w:t>2566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Pr="00795EB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74183C" w:rsidRPr="00795EB0">
        <w:rPr>
          <w:rFonts w:ascii="Angsana New" w:eastAsia="Angsana New" w:hAnsi="Angsana New"/>
          <w:i/>
          <w:iCs/>
          <w:sz w:val="30"/>
          <w:szCs w:val="30"/>
        </w:rPr>
        <w:t>19.63</w:t>
      </w:r>
      <w:r w:rsidRPr="00795EB0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Pr="00795EB0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Pr="00795EB0">
        <w:rPr>
          <w:rFonts w:ascii="Angsana New" w:eastAsia="Angsana New" w:hAnsi="Angsana New"/>
          <w:i/>
          <w:iCs/>
          <w:sz w:val="30"/>
          <w:szCs w:val="30"/>
        </w:rPr>
        <w:t xml:space="preserve">5.51 </w:t>
      </w:r>
      <w:r w:rsidRPr="00795EB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และสำหรับรอบระยะเวลาหกเดือนสิ้นสุดวันที่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/>
          <w:sz w:val="30"/>
          <w:szCs w:val="30"/>
        </w:rPr>
        <w:t>30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/>
          <w:sz w:val="30"/>
          <w:szCs w:val="30"/>
        </w:rPr>
        <w:t>2567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74183C" w:rsidRPr="00795EB0">
        <w:rPr>
          <w:rFonts w:ascii="Angsana New" w:eastAsia="Angsana New" w:hAnsi="Angsana New"/>
          <w:sz w:val="30"/>
          <w:szCs w:val="30"/>
        </w:rPr>
        <w:t>20.</w:t>
      </w:r>
      <w:r w:rsidR="003E7011">
        <w:rPr>
          <w:rFonts w:ascii="Angsana New" w:eastAsia="Angsana New" w:hAnsi="Angsana New"/>
          <w:sz w:val="30"/>
          <w:szCs w:val="30"/>
        </w:rPr>
        <w:t>45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E7011">
        <w:rPr>
          <w:rFonts w:ascii="Angsana New" w:eastAsia="Angsana New" w:hAnsi="Angsana New"/>
          <w:sz w:val="30"/>
          <w:szCs w:val="30"/>
        </w:rPr>
        <w:t>405.99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Pr="00795EB0">
        <w:rPr>
          <w:rFonts w:ascii="Angsana New" w:eastAsia="Angsana New" w:hAnsi="Angsana New"/>
          <w:i/>
          <w:iCs/>
          <w:sz w:val="30"/>
          <w:szCs w:val="30"/>
        </w:rPr>
        <w:t>2566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Pr="00795EB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795EB0">
        <w:rPr>
          <w:rFonts w:ascii="Angsana New" w:eastAsia="Angsana New" w:hAnsi="Angsana New"/>
          <w:i/>
          <w:iCs/>
          <w:sz w:val="30"/>
          <w:szCs w:val="30"/>
        </w:rPr>
        <w:t xml:space="preserve">20.10 </w:t>
      </w:r>
      <w:r w:rsidRPr="00795EB0">
        <w:rPr>
          <w:rFonts w:ascii="Angsana New" w:eastAsia="Angsana New" w:hAnsi="Angsana New" w:hint="cs"/>
          <w:i/>
          <w:iCs/>
          <w:sz w:val="30"/>
          <w:szCs w:val="30"/>
          <w:cs/>
        </w:rPr>
        <w:t>และ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Pr="00795EB0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Pr="00795EB0">
        <w:rPr>
          <w:rFonts w:ascii="Angsana New" w:eastAsia="Angsana New" w:hAnsi="Angsana New"/>
          <w:i/>
          <w:iCs/>
          <w:sz w:val="30"/>
          <w:szCs w:val="30"/>
        </w:rPr>
        <w:t xml:space="preserve">10.82 </w:t>
      </w:r>
      <w:r w:rsidRPr="00795EB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795EB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647D9FF1" w14:textId="38E0B597" w:rsidR="00AD6EDB" w:rsidRPr="00795EB0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795EB0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795EB0">
        <w:rPr>
          <w:rFonts w:ascii="Angsana New" w:eastAsia="Angsana New" w:hAnsi="Angsana New"/>
          <w:sz w:val="30"/>
          <w:szCs w:val="30"/>
        </w:rPr>
        <w:t>2561</w:t>
      </w:r>
      <w:r w:rsidRPr="00795EB0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795EB0">
        <w:rPr>
          <w:rFonts w:ascii="Angsana New" w:eastAsia="Angsana New" w:hAnsi="Angsana New"/>
          <w:sz w:val="30"/>
          <w:szCs w:val="30"/>
        </w:rPr>
        <w:t>15</w:t>
      </w:r>
      <w:r w:rsidR="000C778B" w:rsidRPr="00795EB0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795EB0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795EB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A071F" w:rsidRPr="00795EB0">
        <w:rPr>
          <w:rFonts w:ascii="Angsana New" w:eastAsia="Angsana New" w:hAnsi="Angsana New"/>
          <w:sz w:val="30"/>
          <w:szCs w:val="30"/>
          <w:cs/>
          <w:lang w:val="th" w:bidi="th"/>
        </w:rPr>
        <w:t>256</w:t>
      </w:r>
      <w:r w:rsidR="00B7036B" w:rsidRPr="00795EB0">
        <w:rPr>
          <w:rFonts w:ascii="Angsana New" w:eastAsia="Angsana New" w:hAnsi="Angsana New" w:hint="cs"/>
          <w:sz w:val="30"/>
          <w:szCs w:val="30"/>
          <w:cs/>
          <w:lang w:val="th" w:bidi="th"/>
        </w:rPr>
        <w:t>6</w:t>
      </w:r>
      <w:r w:rsidRPr="00795EB0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795EB0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069FDF7D" w14:textId="77777777" w:rsidR="00AD6EDB" w:rsidRPr="00795EB0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</w:p>
    <w:p w14:paraId="0D3F6F79" w14:textId="6436075A" w:rsidR="006B1550" w:rsidRPr="00795EB0" w:rsidRDefault="006B1550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bookmarkStart w:id="9" w:name="_Hlk173365812"/>
      <w:r w:rsidR="00C22C72">
        <w:rPr>
          <w:rFonts w:ascii="Angsana New" w:hAnsi="Angsana New"/>
          <w:b/>
          <w:bCs/>
          <w:sz w:val="30"/>
          <w:szCs w:val="30"/>
        </w:rPr>
        <w:t xml:space="preserve"> (</w:t>
      </w:r>
      <w:r w:rsidR="00C22C72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C22C72">
        <w:rPr>
          <w:rFonts w:ascii="Angsana New" w:hAnsi="Angsana New"/>
          <w:b/>
          <w:bCs/>
          <w:sz w:val="30"/>
          <w:szCs w:val="30"/>
        </w:rPr>
        <w:t xml:space="preserve">) </w:t>
      </w:r>
      <w:bookmarkEnd w:id="9"/>
      <w:r w:rsidRPr="00795EB0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77DE286E" w14:textId="77777777" w:rsidR="00DC794B" w:rsidRPr="00795EB0" w:rsidRDefault="00DC794B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AD91DEB" w14:textId="69A3BAF4" w:rsidR="006B1550" w:rsidRPr="00795EB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C22C72" w:rsidRPr="00C22C7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="00C22C72" w:rsidRPr="00C22C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C22C72" w:rsidRPr="00C22C7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665D860D" w14:textId="77777777" w:rsidR="006B1550" w:rsidRPr="00795EB0" w:rsidRDefault="006B1550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CEC9E14" w14:textId="4394685F" w:rsidR="006B1550" w:rsidRPr="00795EB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กำไร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 (</w:t>
      </w:r>
      <w:r w:rsidR="00C22C72" w:rsidRPr="00C22C72">
        <w:rPr>
          <w:rFonts w:ascii="Angsana New" w:hAnsi="Angsana New" w:hint="cs"/>
          <w:sz w:val="30"/>
          <w:szCs w:val="30"/>
          <w:cs/>
        </w:rPr>
        <w:t>ขาดทุน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) </w:t>
      </w:r>
      <w:r w:rsidRPr="00795EB0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FF5C0A" w:rsidRPr="00795EB0">
        <w:rPr>
          <w:rFonts w:ascii="Angsana New" w:hAnsi="Angsana New" w:hint="cs"/>
          <w:sz w:val="30"/>
          <w:szCs w:val="30"/>
          <w:cs/>
        </w:rPr>
        <w:t>งวด</w:t>
      </w:r>
      <w:r w:rsidR="00C60FC1" w:rsidRPr="00795EB0">
        <w:rPr>
          <w:rFonts w:ascii="Angsana New" w:hAnsi="Angsana New" w:hint="cs"/>
          <w:sz w:val="30"/>
          <w:szCs w:val="30"/>
          <w:cs/>
        </w:rPr>
        <w:t>หกเดือน</w:t>
      </w:r>
      <w:r w:rsidR="00C60FC1" w:rsidRPr="00795EB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0FC1" w:rsidRPr="00795EB0">
        <w:rPr>
          <w:rFonts w:ascii="Angsana New" w:hAnsi="Angsana New"/>
          <w:sz w:val="30"/>
          <w:szCs w:val="30"/>
        </w:rPr>
        <w:t xml:space="preserve">30 </w:t>
      </w:r>
      <w:r w:rsidR="00C60FC1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C60FC1" w:rsidRPr="00795EB0">
        <w:rPr>
          <w:rFonts w:ascii="Angsana New" w:hAnsi="Angsana New"/>
          <w:sz w:val="30"/>
          <w:szCs w:val="30"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="007F008A"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/>
          <w:sz w:val="30"/>
          <w:szCs w:val="30"/>
          <w:cs/>
        </w:rPr>
        <w:t xml:space="preserve">และ </w:t>
      </w:r>
      <w:r w:rsidRPr="00795EB0">
        <w:rPr>
          <w:rFonts w:ascii="Angsana New" w:hAnsi="Angsana New"/>
          <w:sz w:val="30"/>
          <w:szCs w:val="30"/>
        </w:rPr>
        <w:t>256</w:t>
      </w:r>
      <w:r w:rsidR="00B7036B" w:rsidRPr="00795EB0">
        <w:rPr>
          <w:rFonts w:ascii="Angsana New" w:hAnsi="Angsana New"/>
          <w:sz w:val="30"/>
          <w:szCs w:val="30"/>
        </w:rPr>
        <w:t>6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/>
          <w:sz w:val="30"/>
          <w:szCs w:val="30"/>
          <w:cs/>
        </w:rPr>
        <w:t>คำนวณจากกำไร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 (</w:t>
      </w:r>
      <w:r w:rsidR="00C22C72" w:rsidRPr="00C22C72">
        <w:rPr>
          <w:rFonts w:ascii="Angsana New" w:hAnsi="Angsana New" w:hint="cs"/>
          <w:sz w:val="30"/>
          <w:szCs w:val="30"/>
          <w:cs/>
        </w:rPr>
        <w:t>ขาดทุน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) </w:t>
      </w:r>
      <w:r w:rsidRPr="00795EB0">
        <w:rPr>
          <w:rFonts w:ascii="Angsana New" w:hAnsi="Angsana New"/>
          <w:sz w:val="30"/>
          <w:szCs w:val="30"/>
          <w:cs/>
        </w:rPr>
        <w:t>สำหรับ</w:t>
      </w:r>
      <w:r w:rsidRPr="00795EB0">
        <w:rPr>
          <w:rFonts w:ascii="Angsana New" w:hAnsi="Angsana New" w:hint="cs"/>
          <w:sz w:val="30"/>
          <w:szCs w:val="30"/>
          <w:cs/>
        </w:rPr>
        <w:t>งวด</w:t>
      </w:r>
      <w:r w:rsidRPr="00795EB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795EB0">
        <w:rPr>
          <w:rFonts w:ascii="Angsana New" w:hAnsi="Angsana New" w:hint="cs"/>
          <w:sz w:val="30"/>
          <w:szCs w:val="30"/>
          <w:cs/>
        </w:rPr>
        <w:t>งวด</w:t>
      </w:r>
      <w:r w:rsidRPr="00795EB0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AC5F2AD" w14:textId="77777777" w:rsidR="006D5A6D" w:rsidRPr="00795EB0" w:rsidRDefault="006D5A6D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6"/>
          <w:szCs w:val="6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260"/>
      </w:tblGrid>
      <w:tr w:rsidR="00A32449" w:rsidRPr="00795EB0" w14:paraId="7A698909" w14:textId="77777777" w:rsidTr="00663E79">
        <w:tc>
          <w:tcPr>
            <w:tcW w:w="3672" w:type="dxa"/>
          </w:tcPr>
          <w:p w14:paraId="5E7285A9" w14:textId="77777777" w:rsidR="00A32449" w:rsidRPr="00795EB0" w:rsidRDefault="00A32449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A7E7AA2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3E81B3C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795EB0" w14:paraId="13D1A768" w14:textId="77777777" w:rsidTr="00663E79">
        <w:tc>
          <w:tcPr>
            <w:tcW w:w="3672" w:type="dxa"/>
          </w:tcPr>
          <w:p w14:paraId="3DBB1FF9" w14:textId="1A1261E3" w:rsidR="00A32449" w:rsidRPr="00795EB0" w:rsidRDefault="00A32449" w:rsidP="00C0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</w:t>
            </w:r>
            <w:r w:rsidR="00FF5C0A" w:rsidRPr="00795EB0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งวด</w:t>
            </w:r>
            <w:r w:rsidR="00C60FC1"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C60FC1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0FC1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60FC1"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4EC6571E" w14:textId="7D8305F4" w:rsidR="00A32449" w:rsidRPr="00795EB0" w:rsidRDefault="000A071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08F490" w14:textId="77777777" w:rsidR="00A32449" w:rsidRPr="00795EB0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09E9" w14:textId="56894AF6" w:rsidR="00A32449" w:rsidRPr="00795EB0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</w:t>
            </w:r>
            <w:r w:rsidR="00B7036B" w:rsidRPr="00795E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D80211" w14:textId="77777777" w:rsidR="00A32449" w:rsidRPr="00795EB0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D41887" w14:textId="5860DBF5" w:rsidR="00A32449" w:rsidRPr="00795EB0" w:rsidRDefault="000A071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BD980E" w14:textId="77777777" w:rsidR="00A32449" w:rsidRPr="00795EB0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7F46F3" w14:textId="60064012" w:rsidR="00A32449" w:rsidRPr="00795EB0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</w:t>
            </w:r>
            <w:r w:rsidR="00B7036B" w:rsidRPr="00795E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008A" w:rsidRPr="00795EB0" w14:paraId="5C4749A7" w14:textId="77777777" w:rsidTr="00663E79">
        <w:tc>
          <w:tcPr>
            <w:tcW w:w="3672" w:type="dxa"/>
          </w:tcPr>
          <w:p w14:paraId="2CF81B4A" w14:textId="77777777" w:rsidR="007F008A" w:rsidRPr="00795EB0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3BB6E1" w14:textId="77777777" w:rsidR="007F008A" w:rsidRPr="00795EB0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3BD24" w14:textId="77777777" w:rsidR="007F008A" w:rsidRPr="00795EB0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BDB08" w14:textId="278389E9" w:rsidR="007F008A" w:rsidRPr="00795EB0" w:rsidRDefault="007F008A" w:rsidP="00F2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E8A4A" w14:textId="77777777" w:rsidR="007F008A" w:rsidRPr="00795EB0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BBFE31" w14:textId="77777777" w:rsidR="007F008A" w:rsidRPr="00795EB0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37851" w14:textId="77777777" w:rsidR="007F008A" w:rsidRPr="00795EB0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B7F16" w14:textId="77777777" w:rsidR="007F008A" w:rsidRPr="00795EB0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449" w:rsidRPr="00795EB0" w14:paraId="6B865957" w14:textId="77777777" w:rsidTr="00663E79">
        <w:tc>
          <w:tcPr>
            <w:tcW w:w="3672" w:type="dxa"/>
          </w:tcPr>
          <w:p w14:paraId="6D0FED10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17066611" w14:textId="77777777" w:rsidR="00A32449" w:rsidRPr="00795EB0" w:rsidRDefault="00A32449" w:rsidP="00AF217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795EB0" w14:paraId="1F4A5B4E" w14:textId="77777777" w:rsidTr="00663E79">
        <w:tc>
          <w:tcPr>
            <w:tcW w:w="3672" w:type="dxa"/>
          </w:tcPr>
          <w:p w14:paraId="1C1E3D2B" w14:textId="4A7FF5FD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600D2F" w:rsidRPr="00795EB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00D2F" w:rsidRPr="00795E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00D2F" w:rsidRPr="00795EB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260" w:type="dxa"/>
            <w:shd w:val="clear" w:color="auto" w:fill="auto"/>
          </w:tcPr>
          <w:p w14:paraId="4F1D5716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2D73C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27F663" w14:textId="77777777" w:rsidR="00A32449" w:rsidRPr="00663E79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3E26B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B21463" w14:textId="77777777" w:rsidR="00A32449" w:rsidRPr="00663E79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C4FAEB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DB0B38" w14:textId="77777777" w:rsidR="00A32449" w:rsidRPr="00795EB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A83" w:rsidRPr="00795EB0" w14:paraId="6F26B2EC" w14:textId="77777777" w:rsidTr="00663E79">
        <w:tc>
          <w:tcPr>
            <w:tcW w:w="3672" w:type="dxa"/>
          </w:tcPr>
          <w:p w14:paraId="029D91C3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581D478F" w:rsidR="00EA1A83" w:rsidRPr="00795EB0" w:rsidRDefault="00071D5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2,</w:t>
            </w:r>
            <w:r w:rsidR="003E7011">
              <w:rPr>
                <w:rFonts w:ascii="Angsana New" w:hAnsi="Angsana New"/>
                <w:sz w:val="30"/>
                <w:szCs w:val="30"/>
              </w:rPr>
              <w:t>851</w:t>
            </w:r>
            <w:r w:rsidRPr="00795EB0">
              <w:rPr>
                <w:rFonts w:ascii="Angsana New" w:hAnsi="Angsana New"/>
                <w:sz w:val="30"/>
                <w:szCs w:val="30"/>
              </w:rPr>
              <w:t>,7</w:t>
            </w:r>
            <w:r w:rsidR="003E701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42001708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121A9B24" w:rsidR="00EA1A83" w:rsidRPr="00795EB0" w:rsidRDefault="00CD4AE2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2,543,771</w:t>
            </w:r>
          </w:p>
        </w:tc>
        <w:tc>
          <w:tcPr>
            <w:tcW w:w="270" w:type="dxa"/>
            <w:shd w:val="clear" w:color="auto" w:fill="auto"/>
          </w:tcPr>
          <w:p w14:paraId="13018614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01F29B2B" w:rsidR="00EA1A83" w:rsidRPr="00795EB0" w:rsidRDefault="00CD4AE2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</w:t>
            </w:r>
            <w:r w:rsidR="003E7011">
              <w:rPr>
                <w:rFonts w:ascii="Angsana New" w:hAnsi="Angsana New"/>
                <w:sz w:val="30"/>
                <w:szCs w:val="30"/>
              </w:rPr>
              <w:t>7,</w:t>
            </w:r>
            <w:r w:rsidR="00302AC0">
              <w:rPr>
                <w:rFonts w:ascii="Angsana New" w:hAnsi="Angsana New"/>
                <w:sz w:val="30"/>
                <w:szCs w:val="30"/>
              </w:rPr>
              <w:t>515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D6BCCD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15DF5C" w14:textId="49DFE628" w:rsidR="00EA1A83" w:rsidRPr="00795EB0" w:rsidRDefault="00CD4AE2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421,404</w:t>
            </w:r>
          </w:p>
        </w:tc>
      </w:tr>
      <w:tr w:rsidR="00EA1A83" w:rsidRPr="00795EB0" w14:paraId="0E493E6C" w14:textId="77777777" w:rsidTr="00663E79">
        <w:tc>
          <w:tcPr>
            <w:tcW w:w="3672" w:type="dxa"/>
          </w:tcPr>
          <w:p w14:paraId="3AAAF428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B657613" w14:textId="0272251A" w:rsidR="00EA1A83" w:rsidRPr="00663E79" w:rsidRDefault="009E6FB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70" w:type="dxa"/>
            <w:shd w:val="clear" w:color="auto" w:fill="auto"/>
          </w:tcPr>
          <w:p w14:paraId="0E6FA50D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1B97A5" w14:textId="119B083D" w:rsidR="00EA1A83" w:rsidRPr="00795EB0" w:rsidRDefault="009E6FB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70" w:type="dxa"/>
            <w:shd w:val="clear" w:color="auto" w:fill="auto"/>
          </w:tcPr>
          <w:p w14:paraId="7995906C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9D26642" w14:textId="38245D0A" w:rsidR="00EA1A83" w:rsidRPr="00795EB0" w:rsidRDefault="009E6FB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2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70" w:type="dxa"/>
            <w:shd w:val="clear" w:color="auto" w:fill="auto"/>
          </w:tcPr>
          <w:p w14:paraId="17A9E8E4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58307E" w14:textId="615C86A5" w:rsidR="00EA1A83" w:rsidRPr="00795EB0" w:rsidRDefault="009E6FBD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32,002,343</w:t>
            </w:r>
          </w:p>
        </w:tc>
      </w:tr>
      <w:tr w:rsidR="00EA1A83" w:rsidRPr="00795EB0" w14:paraId="7D781F42" w14:textId="77777777" w:rsidTr="00663E79">
        <w:tc>
          <w:tcPr>
            <w:tcW w:w="3672" w:type="dxa"/>
          </w:tcPr>
          <w:p w14:paraId="2AEC7766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09FD2D21" w:rsidR="00EA1A83" w:rsidRPr="00663E79" w:rsidRDefault="00E438A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 xml:space="preserve">2,618 </w:t>
            </w:r>
          </w:p>
        </w:tc>
        <w:tc>
          <w:tcPr>
            <w:tcW w:w="270" w:type="dxa"/>
            <w:shd w:val="clear" w:color="auto" w:fill="auto"/>
          </w:tcPr>
          <w:p w14:paraId="2E743458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72E9D2D2" w:rsidR="00EA1A83" w:rsidRPr="00795EB0" w:rsidRDefault="00E438A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 xml:space="preserve">2,618 </w:t>
            </w:r>
          </w:p>
        </w:tc>
        <w:tc>
          <w:tcPr>
            <w:tcW w:w="270" w:type="dxa"/>
            <w:shd w:val="clear" w:color="auto" w:fill="auto"/>
          </w:tcPr>
          <w:p w14:paraId="5E5BE99B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04BC6B2C" w:rsidR="00EA1A83" w:rsidRPr="00795EB0" w:rsidRDefault="00E438A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2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E79">
              <w:rPr>
                <w:rFonts w:ascii="Angsana New" w:hAnsi="Angsana New"/>
                <w:sz w:val="30"/>
                <w:szCs w:val="30"/>
              </w:rPr>
              <w:t xml:space="preserve">2,618 </w:t>
            </w:r>
          </w:p>
        </w:tc>
        <w:tc>
          <w:tcPr>
            <w:tcW w:w="270" w:type="dxa"/>
            <w:shd w:val="clear" w:color="auto" w:fill="auto"/>
          </w:tcPr>
          <w:p w14:paraId="1C6E404C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55343" w14:textId="315DCB74" w:rsidR="00EA1A83" w:rsidRPr="00795EB0" w:rsidRDefault="00E438A6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2,618 </w:t>
            </w:r>
          </w:p>
        </w:tc>
      </w:tr>
      <w:tr w:rsidR="00EA1A83" w:rsidRPr="00795EB0" w14:paraId="054783F3" w14:textId="77777777" w:rsidTr="00663E79">
        <w:tc>
          <w:tcPr>
            <w:tcW w:w="3672" w:type="dxa"/>
          </w:tcPr>
          <w:p w14:paraId="045412BA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51994" w14:textId="096A92CD" w:rsidR="00EA1A83" w:rsidRPr="00663E79" w:rsidRDefault="009E6FB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E79">
              <w:rPr>
                <w:rFonts w:ascii="Angsana New" w:hAnsi="Angsana New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33BEC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EC1EC" w14:textId="4236C533" w:rsidR="00EA1A83" w:rsidRPr="00795EB0" w:rsidRDefault="009E6FBD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57DF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1D762" w14:textId="0743944A" w:rsidR="00EA1A83" w:rsidRPr="00795EB0" w:rsidRDefault="0095333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9E6FBD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004,961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0AE7C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28364" w14:textId="7FAD2FF0" w:rsidR="00EA1A83" w:rsidRPr="00795EB0" w:rsidRDefault="00775B9B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9E6FBD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004,961</w:t>
            </w:r>
          </w:p>
        </w:tc>
      </w:tr>
      <w:tr w:rsidR="00EA1A83" w:rsidRPr="00795EB0" w14:paraId="44AF23FA" w14:textId="77777777" w:rsidTr="00663E79">
        <w:tc>
          <w:tcPr>
            <w:tcW w:w="3672" w:type="dxa"/>
          </w:tcPr>
          <w:p w14:paraId="239DB50E" w14:textId="64198904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600D2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600D2F"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600D2F"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64477168" w:rsidR="00EA1A83" w:rsidRPr="00663E79" w:rsidRDefault="0095333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E79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  <w:r w:rsidR="00302AC0" w:rsidRPr="00663E7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15329CF9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12F405AC" w:rsidR="00EA1A83" w:rsidRPr="00795EB0" w:rsidRDefault="00DC2D34" w:rsidP="00DC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0.0795</w:t>
            </w:r>
          </w:p>
        </w:tc>
        <w:tc>
          <w:tcPr>
            <w:tcW w:w="270" w:type="dxa"/>
            <w:shd w:val="clear" w:color="auto" w:fill="auto"/>
          </w:tcPr>
          <w:p w14:paraId="52F4C49C" w14:textId="77777777" w:rsidR="00EA1A83" w:rsidRPr="00795EB0" w:rsidRDefault="00EA1A83" w:rsidP="00DC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783DDCFF" w:rsidR="00EA1A83" w:rsidRPr="00795EB0" w:rsidRDefault="00DC2D34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(0.000</w:t>
            </w:r>
            <w:r w:rsidR="00302AC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FACFE9" w14:textId="77777777" w:rsidR="00EA1A83" w:rsidRPr="00795EB0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071B4C" w14:textId="1F3D9323" w:rsidR="00EA1A83" w:rsidRPr="00795EB0" w:rsidRDefault="00EA1A83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775B9B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0132</w:t>
            </w:r>
          </w:p>
        </w:tc>
      </w:tr>
    </w:tbl>
    <w:p w14:paraId="4548B081" w14:textId="77777777" w:rsidR="00BB2F54" w:rsidRPr="00795EB0" w:rsidRDefault="00BB2F54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564312" w14:textId="294A62E5" w:rsidR="006B1550" w:rsidRPr="00795EB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C22C72" w:rsidRPr="00C22C7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="00C22C72" w:rsidRPr="00C22C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C22C72" w:rsidRPr="00C22C7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0257E88D" w14:textId="77777777" w:rsidR="006B1550" w:rsidRPr="00795EB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5DCDA17C" w:rsidR="006B1550" w:rsidRPr="00795EB0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กำไร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 (</w:t>
      </w:r>
      <w:r w:rsidR="00C22C72" w:rsidRPr="00C22C72">
        <w:rPr>
          <w:rFonts w:ascii="Angsana New" w:hAnsi="Angsana New" w:hint="cs"/>
          <w:sz w:val="30"/>
          <w:szCs w:val="30"/>
          <w:cs/>
        </w:rPr>
        <w:t>ขาดทุน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) </w:t>
      </w:r>
      <w:r w:rsidRPr="00795EB0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FF5C0A" w:rsidRPr="00795EB0">
        <w:rPr>
          <w:rFonts w:ascii="Angsana New" w:hAnsi="Angsana New" w:hint="cs"/>
          <w:sz w:val="30"/>
          <w:szCs w:val="30"/>
          <w:cs/>
        </w:rPr>
        <w:t>งวด</w:t>
      </w:r>
      <w:r w:rsidR="00C60FC1" w:rsidRPr="00795EB0">
        <w:rPr>
          <w:rFonts w:ascii="Angsana New" w:hAnsi="Angsana New" w:hint="cs"/>
          <w:sz w:val="30"/>
          <w:szCs w:val="30"/>
          <w:cs/>
        </w:rPr>
        <w:t>หกเดือน</w:t>
      </w:r>
      <w:r w:rsidR="00C60FC1" w:rsidRPr="00795EB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0FC1" w:rsidRPr="00795EB0">
        <w:rPr>
          <w:rFonts w:ascii="Angsana New" w:hAnsi="Angsana New"/>
          <w:sz w:val="30"/>
          <w:szCs w:val="30"/>
        </w:rPr>
        <w:t xml:space="preserve">30 </w:t>
      </w:r>
      <w:r w:rsidR="00C60FC1" w:rsidRPr="00795EB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="007F008A" w:rsidRPr="00795EB0">
        <w:rPr>
          <w:rFonts w:ascii="Angsana New" w:hAnsi="Angsana New"/>
          <w:sz w:val="30"/>
          <w:szCs w:val="30"/>
        </w:rPr>
        <w:t xml:space="preserve"> </w:t>
      </w:r>
      <w:r w:rsidR="007F008A" w:rsidRPr="00795EB0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795EB0">
        <w:rPr>
          <w:rFonts w:ascii="Angsana New" w:hAnsi="Angsana New"/>
          <w:sz w:val="30"/>
          <w:szCs w:val="30"/>
        </w:rPr>
        <w:t>256</w:t>
      </w:r>
      <w:r w:rsidR="00887C1A" w:rsidRPr="00795EB0">
        <w:rPr>
          <w:rFonts w:ascii="Angsana New" w:hAnsi="Angsana New"/>
          <w:sz w:val="30"/>
          <w:szCs w:val="30"/>
        </w:rPr>
        <w:t>6</w:t>
      </w:r>
      <w:r w:rsidR="007F008A"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/>
          <w:sz w:val="30"/>
          <w:szCs w:val="30"/>
          <w:cs/>
        </w:rPr>
        <w:t>คำนวณจากกำไร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 (</w:t>
      </w:r>
      <w:r w:rsidR="00C22C72" w:rsidRPr="00C22C72">
        <w:rPr>
          <w:rFonts w:ascii="Angsana New" w:hAnsi="Angsana New" w:hint="cs"/>
          <w:sz w:val="30"/>
          <w:szCs w:val="30"/>
          <w:cs/>
        </w:rPr>
        <w:t>ขาดทุน</w:t>
      </w:r>
      <w:r w:rsidR="00C22C72" w:rsidRPr="00C22C72">
        <w:rPr>
          <w:rFonts w:ascii="Angsana New" w:hAnsi="Angsana New"/>
          <w:sz w:val="30"/>
          <w:szCs w:val="30"/>
          <w:cs/>
        </w:rPr>
        <w:t xml:space="preserve">) </w:t>
      </w:r>
      <w:r w:rsidRPr="00795EB0">
        <w:rPr>
          <w:rFonts w:ascii="Angsana New" w:hAnsi="Angsana New"/>
          <w:sz w:val="30"/>
          <w:szCs w:val="30"/>
          <w:cs/>
        </w:rPr>
        <w:t>สำหรับ</w:t>
      </w:r>
      <w:r w:rsidR="008A2034" w:rsidRPr="00795EB0">
        <w:rPr>
          <w:rFonts w:ascii="Angsana New" w:hAnsi="Angsana New" w:hint="cs"/>
          <w:sz w:val="30"/>
          <w:szCs w:val="30"/>
          <w:cs/>
        </w:rPr>
        <w:t>งวด</w:t>
      </w:r>
      <w:r w:rsidRPr="00795EB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795EB0">
        <w:rPr>
          <w:rFonts w:ascii="Angsana New" w:hAnsi="Angsana New" w:hint="cs"/>
          <w:sz w:val="30"/>
          <w:szCs w:val="30"/>
          <w:cs/>
        </w:rPr>
        <w:t>งวด</w:t>
      </w:r>
      <w:r w:rsidRPr="00795EB0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795EB0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795EB0" w:rsidRDefault="00C3526F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795EB0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012D6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0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08A" w:rsidRPr="00795EB0" w14:paraId="0C40A231" w14:textId="77777777" w:rsidTr="00176927">
        <w:trPr>
          <w:tblHeader/>
        </w:trPr>
        <w:tc>
          <w:tcPr>
            <w:tcW w:w="3813" w:type="dxa"/>
          </w:tcPr>
          <w:p w14:paraId="2A00B3D4" w14:textId="5C485495" w:rsidR="007F008A" w:rsidRPr="00795EB0" w:rsidRDefault="00C60FC1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</w:tcPr>
          <w:p w14:paraId="77FF83E9" w14:textId="4F2B45C9" w:rsidR="007F008A" w:rsidRPr="00795EB0" w:rsidRDefault="000A071F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20746ED1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3647AD4C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</w:t>
            </w:r>
            <w:r w:rsidR="0070409A" w:rsidRPr="00795E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93884E6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72F3D287" w:rsidR="007F008A" w:rsidRPr="00795EB0" w:rsidRDefault="000A071F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6F074055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26817C65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256</w:t>
            </w:r>
            <w:r w:rsidR="0070409A" w:rsidRPr="00795E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008A" w:rsidRPr="00795EB0" w14:paraId="1DE1E012" w14:textId="77777777" w:rsidTr="00176927">
        <w:trPr>
          <w:tblHeader/>
        </w:trPr>
        <w:tc>
          <w:tcPr>
            <w:tcW w:w="3813" w:type="dxa"/>
          </w:tcPr>
          <w:p w14:paraId="706A7B3E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006FF6C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19C7C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D4179" w14:textId="5D669173" w:rsidR="007F008A" w:rsidRPr="00795EB0" w:rsidRDefault="002E1708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</w:t>
            </w:r>
            <w:r w:rsidR="007F008A" w:rsidRPr="00795EB0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="007F008A"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A5A588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3CC45DF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15268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E323D1" w14:textId="77777777" w:rsidR="007F008A" w:rsidRPr="00795EB0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795EB0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795EB0" w:rsidRDefault="00C10B45" w:rsidP="00757131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795EB0" w14:paraId="12A3AE5F" w14:textId="77777777" w:rsidTr="00176927">
        <w:tc>
          <w:tcPr>
            <w:tcW w:w="3813" w:type="dxa"/>
          </w:tcPr>
          <w:p w14:paraId="410FDC20" w14:textId="1343FE35" w:rsidR="00C10B45" w:rsidRPr="00795EB0" w:rsidRDefault="00600D2F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C10B45" w:rsidRPr="00795EB0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795EB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EF7" w:rsidRPr="00795EB0" w14:paraId="428BD4CE" w14:textId="77777777" w:rsidTr="00176927">
        <w:tc>
          <w:tcPr>
            <w:tcW w:w="3813" w:type="dxa"/>
          </w:tcPr>
          <w:p w14:paraId="2C651FEB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370CD96B" w:rsidR="003C2EF7" w:rsidRPr="00795EB0" w:rsidRDefault="00B45B49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2,</w:t>
            </w:r>
            <w:r w:rsidR="007814A1">
              <w:rPr>
                <w:rFonts w:ascii="Angsana New" w:hAnsi="Angsana New"/>
                <w:sz w:val="30"/>
                <w:szCs w:val="30"/>
              </w:rPr>
              <w:t>851</w:t>
            </w:r>
            <w:r w:rsidRPr="00795EB0">
              <w:rPr>
                <w:rFonts w:ascii="Angsana New" w:hAnsi="Angsana New"/>
                <w:sz w:val="30"/>
                <w:szCs w:val="30"/>
              </w:rPr>
              <w:t>,7</w:t>
            </w:r>
            <w:r w:rsidR="007814A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69" w:type="dxa"/>
          </w:tcPr>
          <w:p w14:paraId="42C6A860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13169633" w:rsidR="003C2EF7" w:rsidRPr="00795EB0" w:rsidRDefault="00E438A6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2,543,771</w:t>
            </w:r>
          </w:p>
        </w:tc>
        <w:tc>
          <w:tcPr>
            <w:tcW w:w="269" w:type="dxa"/>
          </w:tcPr>
          <w:p w14:paraId="6E6CF85C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3EEAAD2F" w:rsidR="003C2EF7" w:rsidRPr="006B4A3F" w:rsidRDefault="00E438A6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(</w:t>
            </w:r>
            <w:r w:rsidR="007814A1">
              <w:rPr>
                <w:rFonts w:ascii="Angsana New" w:hAnsi="Angsana New"/>
                <w:sz w:val="30"/>
                <w:szCs w:val="30"/>
              </w:rPr>
              <w:t>7,</w:t>
            </w:r>
            <w:r w:rsidR="00302AC0">
              <w:rPr>
                <w:rFonts w:ascii="Angsana New" w:hAnsi="Angsana New"/>
                <w:sz w:val="30"/>
                <w:szCs w:val="30"/>
              </w:rPr>
              <w:t>515</w:t>
            </w:r>
            <w:r w:rsidRPr="00795E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7718185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4A2AADAC" w:rsidR="003C2EF7" w:rsidRPr="00795EB0" w:rsidRDefault="00E438A6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421,404</w:t>
            </w:r>
          </w:p>
        </w:tc>
      </w:tr>
      <w:tr w:rsidR="003C2EF7" w:rsidRPr="00795EB0" w14:paraId="65A5E6AE" w14:textId="77777777" w:rsidTr="00176927">
        <w:tc>
          <w:tcPr>
            <w:tcW w:w="3813" w:type="dxa"/>
          </w:tcPr>
          <w:p w14:paraId="096FB6FC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795EB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17C4F0E5" w:rsidR="003C2EF7" w:rsidRPr="00795EB0" w:rsidRDefault="008A276A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69" w:type="dxa"/>
          </w:tcPr>
          <w:p w14:paraId="2606FA04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7DFCC1FD" w:rsidR="003C2EF7" w:rsidRPr="00795EB0" w:rsidRDefault="008A276A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69" w:type="dxa"/>
          </w:tcPr>
          <w:p w14:paraId="75D702E4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513CE18C" w:rsidR="003C2EF7" w:rsidRPr="00795EB0" w:rsidRDefault="008A276A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3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69" w:type="dxa"/>
          </w:tcPr>
          <w:p w14:paraId="38C3D959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689AC344" w:rsidR="003C2EF7" w:rsidRPr="00795EB0" w:rsidRDefault="008A276A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</w:tr>
      <w:tr w:rsidR="003C2EF7" w:rsidRPr="00795EB0" w14:paraId="0F0DAFAF" w14:textId="77777777" w:rsidTr="00382A80">
        <w:tc>
          <w:tcPr>
            <w:tcW w:w="3813" w:type="dxa"/>
          </w:tcPr>
          <w:p w14:paraId="288FA097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30C678AB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EF7" w:rsidRPr="00795EB0" w14:paraId="4DF197C3" w14:textId="77777777" w:rsidTr="00382A80">
        <w:tc>
          <w:tcPr>
            <w:tcW w:w="3813" w:type="dxa"/>
          </w:tcPr>
          <w:p w14:paraId="1B198F30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5EB0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23042F63" w:rsidR="003C2EF7" w:rsidRPr="00795EB0" w:rsidRDefault="009752DD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873B85" w:rsidRPr="00795EB0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7B9F92BF" w:rsidR="003C2EF7" w:rsidRPr="00795EB0" w:rsidRDefault="009752DD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7,497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2F519905" w:rsidR="003C2EF7" w:rsidRPr="00795EB0" w:rsidRDefault="009752DD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3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</w:rPr>
              <w:t>27,</w:t>
            </w:r>
            <w:r w:rsidR="00873B85" w:rsidRPr="00795EB0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2C39158D" w:rsidR="003C2EF7" w:rsidRPr="00795EB0" w:rsidRDefault="009752DD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7,497</w:t>
            </w:r>
          </w:p>
        </w:tc>
      </w:tr>
      <w:tr w:rsidR="003C2EF7" w:rsidRPr="00795EB0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5CAE8A27" w:rsidR="003C2EF7" w:rsidRPr="00795EB0" w:rsidRDefault="001B1F89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73B85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4170954F" w:rsidR="003C2EF7" w:rsidRPr="00795EB0" w:rsidRDefault="001B1F89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458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4BC0CCDB" w:rsidR="003C2EF7" w:rsidRPr="00795EB0" w:rsidRDefault="00873B85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3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,097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7702E38D" w:rsidR="003C2EF7" w:rsidRPr="00795EB0" w:rsidRDefault="001B1F89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012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458</w:t>
            </w:r>
          </w:p>
        </w:tc>
      </w:tr>
      <w:tr w:rsidR="003C2EF7" w:rsidRPr="00795EB0" w14:paraId="297D9107" w14:textId="77777777" w:rsidTr="00382A80">
        <w:tc>
          <w:tcPr>
            <w:tcW w:w="3813" w:type="dxa"/>
            <w:shd w:val="clear" w:color="auto" w:fill="auto"/>
          </w:tcPr>
          <w:p w14:paraId="7C433E4E" w14:textId="271DC7AC" w:rsidR="003C2EF7" w:rsidRPr="00795EB0" w:rsidRDefault="00600D2F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3C2EF7"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3C2EF7" w:rsidRPr="00795E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3C2EF7"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="003C2EF7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3C2EF7"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C2EF7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65AAF62E" w:rsidR="003C2EF7" w:rsidRPr="00795EB0" w:rsidRDefault="006D55D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0.08</w:t>
            </w:r>
            <w:r w:rsidR="00302AC0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71C63C04" w:rsidR="003C2EF7" w:rsidRPr="00795EB0" w:rsidRDefault="006D55D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0.0795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1F1758E0" w:rsidR="003C2EF7" w:rsidRPr="006B4A3F" w:rsidRDefault="006D55D4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(0.000</w:t>
            </w:r>
            <w:r w:rsidR="00302AC0" w:rsidRPr="006B4A3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B4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70E417CC" w:rsidR="003C2EF7" w:rsidRPr="00795EB0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6D55D4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0132</w:t>
            </w:r>
          </w:p>
        </w:tc>
      </w:tr>
    </w:tbl>
    <w:p w14:paraId="08F5779D" w14:textId="77777777" w:rsidR="00C10B45" w:rsidRPr="00795EB0" w:rsidRDefault="00C1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0ED26C" w14:textId="3BF347BD" w:rsidR="005628B5" w:rsidRPr="00795EB0" w:rsidRDefault="005628B5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872E48F" w14:textId="77777777" w:rsidR="005628B5" w:rsidRPr="00795EB0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423011" w:rsidRPr="00795EB0" w:rsidDel="00D43E7A" w14:paraId="448E26C8" w14:textId="77777777" w:rsidTr="00C57890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4880AFFE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EC8821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06F2FF93" w14:textId="6F8A9ECB" w:rsidR="00423011" w:rsidRPr="00795EB0" w:rsidRDefault="00423011" w:rsidP="0087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4362F9" w14:textId="424CBEE3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3B38C99E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9B801A" w14:textId="77777777" w:rsidR="00423011" w:rsidRPr="00795EB0" w:rsidDel="00D43E7A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23011" w:rsidRPr="00795EB0" w14:paraId="56E953BE" w14:textId="77777777" w:rsidTr="00C57890">
        <w:trPr>
          <w:tblHeader/>
        </w:trPr>
        <w:tc>
          <w:tcPr>
            <w:tcW w:w="2862" w:type="dxa"/>
            <w:shd w:val="clear" w:color="auto" w:fill="auto"/>
          </w:tcPr>
          <w:p w14:paraId="1C72AF7C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C2DFF1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D160DB9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2193EB6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D87910D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4D47DC2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E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3011" w:rsidRPr="00795EB0" w14:paraId="759EFCAA" w14:textId="77777777" w:rsidTr="00873B85">
        <w:tc>
          <w:tcPr>
            <w:tcW w:w="2862" w:type="dxa"/>
            <w:shd w:val="clear" w:color="auto" w:fill="auto"/>
          </w:tcPr>
          <w:p w14:paraId="503E78D0" w14:textId="681C00E6" w:rsidR="00423011" w:rsidRPr="00795EB0" w:rsidRDefault="00EA1A83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EB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07ADA6C5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BE399ED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594E214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B1EFF5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4F69EB" w14:textId="77777777" w:rsidR="00423011" w:rsidRPr="00795EB0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14C" w:rsidRPr="00795EB0" w14:paraId="4B20E213" w14:textId="77777777" w:rsidTr="00873B85">
        <w:tc>
          <w:tcPr>
            <w:tcW w:w="2862" w:type="dxa"/>
            <w:shd w:val="clear" w:color="auto" w:fill="auto"/>
          </w:tcPr>
          <w:p w14:paraId="6F4FEA9C" w14:textId="0DC4F111" w:rsidR="00B9114C" w:rsidRPr="00795EB0" w:rsidRDefault="00EA1A83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 w:rsidR="00012D6D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873B85" w:rsidRPr="00795EB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67E84F64" w14:textId="4075F844" w:rsidR="00B9114C" w:rsidRPr="00795EB0" w:rsidRDefault="00EF66FD" w:rsidP="00EF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 xml:space="preserve">26 เมษายน </w:t>
            </w:r>
            <w:r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08" w:type="dxa"/>
            <w:shd w:val="clear" w:color="auto" w:fill="auto"/>
          </w:tcPr>
          <w:p w14:paraId="563A9EBF" w14:textId="4D4EFDF6" w:rsidR="00B9114C" w:rsidRPr="00795EB0" w:rsidRDefault="00EF66FD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B9114C" w:rsidRPr="00795E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795E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21E8E30D" w14:textId="5B75694D" w:rsidR="00B9114C" w:rsidRPr="00795EB0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</w:t>
            </w:r>
            <w:r w:rsidRPr="00795EB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0</w:t>
            </w:r>
            <w:r w:rsidR="00600D20" w:rsidRPr="00795EB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E5B1F25" w14:textId="77777777" w:rsidR="00B9114C" w:rsidRPr="00795EB0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6BBD7" w14:textId="14A38154" w:rsidR="00B9114C" w:rsidRPr="00795EB0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00D20" w:rsidRPr="00795EB0">
              <w:rPr>
                <w:rFonts w:ascii="Angsana New" w:hAnsi="Angsana New"/>
                <w:b/>
                <w:bCs/>
                <w:sz w:val="30"/>
                <w:szCs w:val="30"/>
              </w:rPr>
              <w:t>600,145</w:t>
            </w:r>
          </w:p>
        </w:tc>
      </w:tr>
    </w:tbl>
    <w:p w14:paraId="78D298DE" w14:textId="77777777" w:rsidR="005628B5" w:rsidRPr="00795EB0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p w14:paraId="6C459FEE" w14:textId="2B011B27" w:rsidR="00FF342C" w:rsidRPr="00795EB0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795EB0" w:rsidRDefault="005C2BCB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795EB0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EB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10"/>
    <w:p w14:paraId="7E72DCF5" w14:textId="77777777" w:rsidR="00D735D2" w:rsidRPr="00795EB0" w:rsidRDefault="00D735D2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795EB0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EB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795EB0">
        <w:rPr>
          <w:rFonts w:asciiTheme="majorBidi" w:hAnsiTheme="majorBidi" w:cstheme="majorBidi"/>
          <w:sz w:val="30"/>
          <w:szCs w:val="30"/>
        </w:rPr>
        <w:br/>
      </w:r>
      <w:r w:rsidRPr="00795EB0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795EB0" w:rsidRDefault="003019E3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795EB0" w:rsidSect="003019E3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12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BB2F63" w:rsidRPr="00795EB0" w14:paraId="1038452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795EB0" w:rsidRDefault="00AF467A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795EB0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3D80C5FD" w14:textId="77777777" w:rsidR="001263DE" w:rsidRPr="00795EB0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795EB0" w14:paraId="0D132EDF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795EB0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795EB0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4"/>
            <w:vAlign w:val="bottom"/>
          </w:tcPr>
          <w:p w14:paraId="55BBB92C" w14:textId="77777777" w:rsidR="00E43605" w:rsidRPr="00795EB0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795EB0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795EB0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795EB0" w14:paraId="40AB6033" w14:textId="77777777" w:rsidTr="000252D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339D4779" w:rsidR="00F351B4" w:rsidRPr="00795EB0" w:rsidRDefault="00F351B4" w:rsidP="00301E91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="00C60FC1"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C60FC1"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C60FC1" w:rsidRPr="00795E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มิถุนายน </w:t>
            </w:r>
            <w:r w:rsidR="000A071F"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795EB0" w:rsidRDefault="00204C49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="00F351B4"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="00F351B4"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="00F351B4"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795EB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795EB0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795EB0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795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795EB0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795EB0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795EB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795EB0" w14:paraId="48475C94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99667A9" w14:textId="77777777" w:rsidR="00502EE1" w:rsidRPr="00795EB0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795EB0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</w:tcPr>
          <w:p w14:paraId="08CD5520" w14:textId="77777777" w:rsidR="00502EE1" w:rsidRPr="00795EB0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795EB0" w14:paraId="389CADF9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4B77D31" w14:textId="5F545879" w:rsidR="00F351B4" w:rsidRPr="00795EB0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351B4"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795EB0" w:rsidRDefault="00F351B4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2F759041" w14:textId="188A23F5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B3703E1" w14:textId="77777777" w:rsidR="00F351B4" w:rsidRPr="00795EB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15C8" w:rsidRPr="00795EB0" w14:paraId="03D0ABD9" w14:textId="77777777" w:rsidTr="00216DC3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CD68D50" w14:textId="223DB089" w:rsidR="004015C8" w:rsidRPr="00795EB0" w:rsidRDefault="004015C8" w:rsidP="004015C8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="00966F04"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="00966F04" w:rsidRPr="00795EB0">
              <w:rPr>
                <w:rFonts w:ascii="Angsana New" w:hAnsi="Angsana New"/>
                <w:sz w:val="26"/>
                <w:szCs w:val="26"/>
                <w:lang w:val="en-GB"/>
              </w:rPr>
              <w:t>–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</w:t>
            </w:r>
            <w:r w:rsidR="00216DC3"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79" w:type="pct"/>
            <w:gridSpan w:val="2"/>
          </w:tcPr>
          <w:p w14:paraId="3DF807BC" w14:textId="77777777" w:rsidR="004015C8" w:rsidRPr="00795EB0" w:rsidRDefault="004015C8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DE7163E" w14:textId="77777777" w:rsidR="004015C8" w:rsidRPr="00795EB0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F4D90AF" w14:textId="6F27FEC4" w:rsidR="008B3B6F" w:rsidRPr="00795EB0" w:rsidRDefault="00DF4BB3" w:rsidP="008B3B6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755FB23" w14:textId="77777777" w:rsidR="008B3B6F" w:rsidRPr="00795EB0" w:rsidRDefault="008B3B6F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DB47E2B" w14:textId="2096E182" w:rsidR="004015C8" w:rsidRPr="00795EB0" w:rsidRDefault="008B3B6F" w:rsidP="008B3B6F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9FD7E30" w14:textId="77777777" w:rsidR="008B3B6F" w:rsidRPr="00795EB0" w:rsidRDefault="008B3B6F" w:rsidP="008B3B6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058DD02" w14:textId="2CDEC7B0" w:rsidR="004015C8" w:rsidRPr="00795EB0" w:rsidRDefault="008B3B6F" w:rsidP="008B3B6F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F90D3E0" w14:textId="77777777" w:rsidR="008B3B6F" w:rsidRPr="00795EB0" w:rsidRDefault="008B3B6F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238811" w14:textId="521D24DF" w:rsidR="004015C8" w:rsidRPr="00795EB0" w:rsidRDefault="00DF4BB3" w:rsidP="008B3B6F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  <w:tc>
          <w:tcPr>
            <w:tcW w:w="89" w:type="pct"/>
            <w:vAlign w:val="bottom"/>
          </w:tcPr>
          <w:p w14:paraId="0A27D510" w14:textId="77777777" w:rsidR="004015C8" w:rsidRPr="00795EB0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B4F6B9D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52574F8" w14:textId="20E0328A" w:rsidR="004015C8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90523BC" w14:textId="77777777" w:rsidR="004015C8" w:rsidRPr="00795EB0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93EAD6E" w14:textId="77777777" w:rsidR="004015C8" w:rsidRPr="00795EB0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5538D4BD" w14:textId="24903672" w:rsidR="00F461F0" w:rsidRPr="00795EB0" w:rsidRDefault="00DF4BB3" w:rsidP="00F461F0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  <w:tc>
          <w:tcPr>
            <w:tcW w:w="90" w:type="pct"/>
            <w:vAlign w:val="bottom"/>
          </w:tcPr>
          <w:p w14:paraId="004630CE" w14:textId="77777777" w:rsidR="004015C8" w:rsidRPr="00795EB0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6710181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FCAEFA8" w14:textId="485386D5" w:rsidR="004015C8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758C8F0" w14:textId="77777777" w:rsidR="004015C8" w:rsidRPr="00795EB0" w:rsidRDefault="004015C8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60817F2" w14:textId="77777777" w:rsidR="00F461F0" w:rsidRPr="00795EB0" w:rsidRDefault="00F461F0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4217D4C" w14:textId="3F8B7681" w:rsidR="004015C8" w:rsidRPr="00795EB0" w:rsidRDefault="00DF4BB3" w:rsidP="00F461F0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</w:tr>
      <w:tr w:rsidR="00532B9C" w:rsidRPr="00795EB0" w14:paraId="0373D8D2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BD18D61" w14:textId="386A6133" w:rsidR="00532B9C" w:rsidRPr="00795EB0" w:rsidRDefault="00532B9C" w:rsidP="00532B9C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  <w:gridSpan w:val="2"/>
          </w:tcPr>
          <w:p w14:paraId="3129CF08" w14:textId="77777777" w:rsidR="00532B9C" w:rsidRPr="00795EB0" w:rsidRDefault="00532B9C" w:rsidP="00532B9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CF76D99" w14:textId="77777777" w:rsidR="00FB6ED5" w:rsidRPr="00795EB0" w:rsidRDefault="00FB6ED5" w:rsidP="005845F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BF82513" w14:textId="3B349193" w:rsidR="0071718D" w:rsidRPr="00795EB0" w:rsidRDefault="0071718D" w:rsidP="005845F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104AF9C" w14:textId="77777777" w:rsidR="00532B9C" w:rsidRPr="00795EB0" w:rsidRDefault="00532B9C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9B30219" w14:textId="0BD1E903" w:rsidR="0071718D" w:rsidRPr="00795EB0" w:rsidRDefault="0071718D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27E1200C" w14:textId="77777777" w:rsidR="00532B9C" w:rsidRPr="00795EB0" w:rsidRDefault="00532B9C" w:rsidP="00FD2441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3645BC4" w14:textId="3411CC3E" w:rsidR="00F10F35" w:rsidRPr="00795EB0" w:rsidRDefault="00DF4BB3" w:rsidP="00FD2441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419" w:type="pct"/>
            <w:shd w:val="clear" w:color="auto" w:fill="auto"/>
          </w:tcPr>
          <w:p w14:paraId="31A073D5" w14:textId="77777777" w:rsidR="00F10F35" w:rsidRPr="00795EB0" w:rsidRDefault="00F10F35" w:rsidP="00DF4BB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C212A26" w14:textId="33054E7D" w:rsidR="00532B9C" w:rsidRPr="00795EB0" w:rsidRDefault="00DF4BB3" w:rsidP="00F10F35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89" w:type="pct"/>
          </w:tcPr>
          <w:p w14:paraId="6F5AB344" w14:textId="77777777" w:rsidR="00532B9C" w:rsidRPr="00795EB0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C020013" w14:textId="77777777" w:rsidR="00532B9C" w:rsidRPr="00795EB0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059C3224" w14:textId="33C99E8D" w:rsidR="00603797" w:rsidRPr="00795EB0" w:rsidRDefault="00603797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43C3B0F" w14:textId="77777777" w:rsidR="00532B9C" w:rsidRPr="00795EB0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997D5AD" w14:textId="77777777" w:rsidR="00532B9C" w:rsidRPr="00795EB0" w:rsidRDefault="00532B9C" w:rsidP="00DF4BB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5B2A031" w14:textId="30ED424A" w:rsidR="00603797" w:rsidRPr="00795EB0" w:rsidRDefault="00603797" w:rsidP="005845F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532B9C" w:rsidRPr="00795EB0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742535A" w14:textId="77777777" w:rsidR="00603797" w:rsidRPr="00795EB0" w:rsidRDefault="00603797" w:rsidP="0060379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48942419" w14:textId="500BB400" w:rsidR="00532B9C" w:rsidRPr="00795EB0" w:rsidRDefault="00DF4BB3" w:rsidP="00603797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63,690</w:t>
            </w:r>
          </w:p>
        </w:tc>
        <w:tc>
          <w:tcPr>
            <w:tcW w:w="89" w:type="pct"/>
            <w:vAlign w:val="bottom"/>
          </w:tcPr>
          <w:p w14:paraId="7639A5BA" w14:textId="77777777" w:rsidR="00532B9C" w:rsidRPr="00795EB0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233B70B1" w14:textId="77777777" w:rsidR="00603797" w:rsidRPr="00795EB0" w:rsidRDefault="00603797" w:rsidP="00DF4BB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C97B7D3" w14:textId="26DCD887" w:rsidR="00532B9C" w:rsidRPr="00795EB0" w:rsidRDefault="00DF4BB3" w:rsidP="006037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63,690</w:t>
            </w:r>
          </w:p>
        </w:tc>
      </w:tr>
      <w:tr w:rsidR="00FB6ED5" w:rsidRPr="00795EB0" w14:paraId="75DAACD0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D796679" w14:textId="5C6FD387" w:rsidR="00FB6ED5" w:rsidRPr="00795EB0" w:rsidRDefault="00FB6ED5" w:rsidP="00FB6ED5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55D2931" w14:textId="77777777" w:rsidR="00FB6ED5" w:rsidRPr="00795EB0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2451F2F" w14:textId="77777777" w:rsidR="00FB6ED5" w:rsidRPr="00795EB0" w:rsidRDefault="00FB6ED5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212BE" w14:textId="0E7F748E" w:rsidR="0071718D" w:rsidRPr="00795EB0" w:rsidRDefault="00DF4BB3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  <w:tc>
          <w:tcPr>
            <w:tcW w:w="540" w:type="pct"/>
            <w:shd w:val="clear" w:color="auto" w:fill="auto"/>
          </w:tcPr>
          <w:p w14:paraId="1E2A35D2" w14:textId="77777777" w:rsidR="00FB6ED5" w:rsidRPr="00795EB0" w:rsidRDefault="00FB6ED5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5E9FA" w14:textId="545F6C9D" w:rsidR="0071718D" w:rsidRPr="00795EB0" w:rsidRDefault="0071718D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25BCD2FC" w14:textId="77777777" w:rsidR="00FB6ED5" w:rsidRPr="00795EB0" w:rsidRDefault="00FB6ED5" w:rsidP="00FD244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DE552" w14:textId="57F6DB19" w:rsidR="0071718D" w:rsidRPr="00795EB0" w:rsidRDefault="0071718D" w:rsidP="00FD244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F7F499F" w14:textId="77777777" w:rsidR="0071718D" w:rsidRPr="00795EB0" w:rsidRDefault="0071718D" w:rsidP="0071718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F938242" w14:textId="51386613" w:rsidR="00FB6ED5" w:rsidRPr="00795EB0" w:rsidRDefault="00DF4BB3" w:rsidP="0071718D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  <w:tc>
          <w:tcPr>
            <w:tcW w:w="89" w:type="pct"/>
          </w:tcPr>
          <w:p w14:paraId="18F90767" w14:textId="77777777" w:rsidR="00FB6ED5" w:rsidRPr="00795EB0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2C84095" w14:textId="77777777" w:rsidR="00FB6ED5" w:rsidRPr="00795EB0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49DC3B3" w14:textId="376285B9" w:rsidR="00603797" w:rsidRPr="00795EB0" w:rsidRDefault="00603797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369763B" w14:textId="77777777" w:rsidR="00FB6ED5" w:rsidRPr="00795EB0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E4A7D3F" w14:textId="77777777" w:rsidR="00603797" w:rsidRPr="00795EB0" w:rsidRDefault="00603797" w:rsidP="00603797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E984DC" w14:textId="1AB3BA06" w:rsidR="00FB6ED5" w:rsidRPr="00795EB0" w:rsidRDefault="00DF4BB3" w:rsidP="006037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  <w:tc>
          <w:tcPr>
            <w:tcW w:w="90" w:type="pct"/>
            <w:vAlign w:val="bottom"/>
          </w:tcPr>
          <w:p w14:paraId="0C9AB415" w14:textId="77777777" w:rsidR="00FB6ED5" w:rsidRPr="00795EB0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2B82E76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FB3A09" w14:textId="5EDB22C2" w:rsidR="00603797" w:rsidRPr="00795EB0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1EE2BC9" w14:textId="77777777" w:rsidR="00FB6ED5" w:rsidRPr="00795EB0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65AA47D" w14:textId="77777777" w:rsidR="00603797" w:rsidRPr="00795EB0" w:rsidRDefault="00603797" w:rsidP="00603797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912808F" w14:textId="4E651E75" w:rsidR="00FB6ED5" w:rsidRPr="00795EB0" w:rsidRDefault="00DF4BB3" w:rsidP="006037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</w:tr>
      <w:tr w:rsidR="00966A4E" w:rsidRPr="00795EB0" w14:paraId="17107210" w14:textId="77777777" w:rsidTr="00296BFF">
        <w:trPr>
          <w:trHeight w:val="298"/>
          <w:tblHeader/>
        </w:trPr>
        <w:tc>
          <w:tcPr>
            <w:tcW w:w="837" w:type="pct"/>
            <w:shd w:val="clear" w:color="auto" w:fill="auto"/>
          </w:tcPr>
          <w:p w14:paraId="43E48F8F" w14:textId="77777777" w:rsidR="00966A4E" w:rsidRPr="00795EB0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264461B" w14:textId="77777777" w:rsidR="00966A4E" w:rsidRPr="00795EB0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519" w:type="pct"/>
          </w:tcPr>
          <w:p w14:paraId="4BE23587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40" w:type="pct"/>
            <w:shd w:val="clear" w:color="auto" w:fill="auto"/>
          </w:tcPr>
          <w:p w14:paraId="402C4CF7" w14:textId="77777777" w:rsidR="00966A4E" w:rsidRPr="00795EB0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pct"/>
            <w:shd w:val="clear" w:color="auto" w:fill="auto"/>
          </w:tcPr>
          <w:p w14:paraId="7E918029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19" w:type="pct"/>
            <w:shd w:val="clear" w:color="auto" w:fill="auto"/>
          </w:tcPr>
          <w:p w14:paraId="2EEE9C55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" w:type="pct"/>
          </w:tcPr>
          <w:p w14:paraId="12F0310A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395FD0A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4C192925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8" w:type="pct"/>
          </w:tcPr>
          <w:p w14:paraId="7C4C5956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180C43D6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9932B81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9" w:type="pct"/>
          </w:tcPr>
          <w:p w14:paraId="0DF8C7A3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13" w:type="pct"/>
            <w:shd w:val="clear" w:color="auto" w:fill="auto"/>
          </w:tcPr>
          <w:p w14:paraId="1C0F6E8A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66A4E" w:rsidRPr="00795EB0" w14:paraId="01708D9D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115FF26C" w14:textId="6F13546F" w:rsidR="00966A4E" w:rsidRPr="00795EB0" w:rsidRDefault="00966A4E" w:rsidP="00966A4E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8E3E43D" w14:textId="77777777" w:rsidR="00966A4E" w:rsidRPr="00795EB0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B7CB2E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AFA8771" w14:textId="77777777" w:rsidR="00966A4E" w:rsidRPr="00795EB0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682ACAD2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B3D326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29B8321F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A679685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3063C31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13FEF67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6E2F6B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1DC947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FBF857B" w14:textId="77777777" w:rsidR="00966A4E" w:rsidRPr="00795EB0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B5B" w:rsidRPr="00795EB0" w14:paraId="760C8C3A" w14:textId="77777777" w:rsidTr="00417C8C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6DCAFE33" w14:textId="7AB1D0BA" w:rsidR="006E3B5B" w:rsidRPr="00795EB0" w:rsidRDefault="006E3B5B" w:rsidP="006E3B5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1F86D514" w14:textId="77777777" w:rsidR="006E3B5B" w:rsidRPr="00795EB0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CE73ED1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0627C67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2A91F22" w14:textId="0E61B7C3" w:rsidR="006E3B5B" w:rsidRPr="00795EB0" w:rsidRDefault="006E3B5B" w:rsidP="006E3B5B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00167133" w14:textId="77777777" w:rsidR="00BF4B20" w:rsidRPr="007814A1" w:rsidRDefault="00BF4B20" w:rsidP="007814A1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6A5E5415" w14:textId="77777777" w:rsidR="00BF4B20" w:rsidRPr="007814A1" w:rsidRDefault="00BF4B20" w:rsidP="007814A1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7D1C1E09" w14:textId="22B09AC5" w:rsidR="006E3B5B" w:rsidRPr="007814A1" w:rsidRDefault="007814A1" w:rsidP="007814A1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35</w:t>
            </w:r>
            <w:r w:rsidRPr="00795EB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048</w:t>
            </w: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AB9326F" w14:textId="44C5792F" w:rsidR="006E3B5B" w:rsidRPr="007814A1" w:rsidRDefault="007814A1" w:rsidP="007814A1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5B249A" w:rsidRPr="007814A1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1,200,000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66978234" w:rsidR="006E3B5B" w:rsidRPr="00795EB0" w:rsidRDefault="007814A1" w:rsidP="006E3B5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5B249A"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164</w:t>
            </w:r>
            <w:r w:rsidR="005B249A"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952</w:t>
            </w:r>
          </w:p>
        </w:tc>
        <w:tc>
          <w:tcPr>
            <w:tcW w:w="89" w:type="pct"/>
            <w:vAlign w:val="bottom"/>
          </w:tcPr>
          <w:p w14:paraId="79919EC5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5CAD9F0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B42FF9E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284E792" w14:textId="3217B2C4" w:rsidR="006E3B5B" w:rsidRPr="00795EB0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FB4BD8F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231D63B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7E17C23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D8D18A" w14:textId="5CF464C8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6E3B5B" w:rsidRPr="00795EB0" w:rsidRDefault="006E3B5B" w:rsidP="006E3B5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16B1BD58" w:rsidR="006E3B5B" w:rsidRPr="00795EB0" w:rsidRDefault="007814A1" w:rsidP="00CA448E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B249A" w:rsidRPr="00795EB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 w:rsidR="005B249A" w:rsidRPr="00795EB0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89" w:type="pct"/>
            <w:vAlign w:val="bottom"/>
          </w:tcPr>
          <w:p w14:paraId="24B9FADD" w14:textId="77777777" w:rsidR="006E3B5B" w:rsidRPr="00795EB0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DD9C2A2" w14:textId="3EB1762F" w:rsidR="006E3B5B" w:rsidRPr="00795EB0" w:rsidRDefault="007814A1" w:rsidP="00873B8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B249A" w:rsidRPr="00795EB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 w:rsidR="005B249A" w:rsidRPr="00795E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</w:tr>
      <w:tr w:rsidR="007814A1" w:rsidRPr="00795EB0" w14:paraId="22734DA2" w14:textId="77777777" w:rsidTr="007814A1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3E8C657F" w14:textId="79CCB4C7" w:rsidR="007814A1" w:rsidRPr="00795EB0" w:rsidRDefault="007814A1" w:rsidP="006E3B5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2B1E95AD" w14:textId="77777777" w:rsidR="007814A1" w:rsidRPr="00795EB0" w:rsidRDefault="007814A1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F60CDD6" w14:textId="08086710" w:rsidR="007814A1" w:rsidRPr="00795EB0" w:rsidRDefault="007814A1" w:rsidP="007814A1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35,048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FC5693A" w14:textId="3997783D" w:rsidR="007814A1" w:rsidRPr="007814A1" w:rsidRDefault="007814A1" w:rsidP="007814A1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781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362B1C8" w14:textId="470AFD12" w:rsidR="007814A1" w:rsidRPr="007814A1" w:rsidRDefault="007814A1" w:rsidP="007814A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C4B2C15" w14:textId="63388C90" w:rsidR="007814A1" w:rsidRPr="00795EB0" w:rsidRDefault="007814A1" w:rsidP="006E3B5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7814A1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35,048</w:t>
            </w:r>
          </w:p>
        </w:tc>
        <w:tc>
          <w:tcPr>
            <w:tcW w:w="89" w:type="pct"/>
            <w:vAlign w:val="bottom"/>
          </w:tcPr>
          <w:p w14:paraId="4AE70715" w14:textId="77777777" w:rsidR="007814A1" w:rsidRPr="00795EB0" w:rsidRDefault="007814A1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C078839" w14:textId="6977E98C" w:rsidR="007814A1" w:rsidRPr="00795EB0" w:rsidRDefault="007814A1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801B325" w14:textId="77777777" w:rsidR="007814A1" w:rsidRPr="00795EB0" w:rsidRDefault="007814A1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4427460" w14:textId="3264F33E" w:rsidR="007814A1" w:rsidRPr="00795EB0" w:rsidRDefault="007814A1" w:rsidP="007814A1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814A1">
              <w:rPr>
                <w:rFonts w:ascii="Angsana New" w:hAnsi="Angsana New" w:cs="Angsana New"/>
                <w:sz w:val="26"/>
                <w:szCs w:val="26"/>
              </w:rPr>
              <w:t>35,048</w:t>
            </w:r>
          </w:p>
        </w:tc>
        <w:tc>
          <w:tcPr>
            <w:tcW w:w="90" w:type="pct"/>
            <w:vAlign w:val="bottom"/>
          </w:tcPr>
          <w:p w14:paraId="247749DD" w14:textId="77777777" w:rsidR="007814A1" w:rsidRPr="00795EB0" w:rsidRDefault="007814A1" w:rsidP="006E3B5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F59659A" w14:textId="77E012BF" w:rsidR="007814A1" w:rsidRPr="00795EB0" w:rsidRDefault="007814A1" w:rsidP="007814A1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39B6EE7" w14:textId="77777777" w:rsidR="007814A1" w:rsidRPr="00795EB0" w:rsidRDefault="007814A1" w:rsidP="006E3B5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CFA8955" w14:textId="5F9C7810" w:rsidR="007814A1" w:rsidRPr="00795EB0" w:rsidRDefault="007814A1" w:rsidP="00873B8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814A1">
              <w:rPr>
                <w:rFonts w:ascii="Angsana New" w:hAnsi="Angsana New" w:cs="Angsana New"/>
                <w:sz w:val="26"/>
                <w:szCs w:val="26"/>
              </w:rPr>
              <w:t>35,048</w:t>
            </w:r>
          </w:p>
        </w:tc>
      </w:tr>
      <w:tr w:rsidR="006E3B5B" w:rsidRPr="00795EB0" w14:paraId="3D674E2C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A6C82EE" w14:textId="2C8509A4" w:rsidR="006E3B5B" w:rsidRPr="00795EB0" w:rsidRDefault="006E3B5B" w:rsidP="006E3B5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FE7DA07" w14:textId="77777777" w:rsidR="006E3B5B" w:rsidRPr="00795EB0" w:rsidRDefault="006E3B5B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D37387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CA3F1CB" w14:textId="2C03EB05" w:rsidR="006E3B5B" w:rsidRPr="00795EB0" w:rsidRDefault="006E3B5B" w:rsidP="006E3B5B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B44F7F2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FDBE0" w14:textId="789725F5" w:rsidR="006E3B5B" w:rsidRPr="00795EB0" w:rsidRDefault="005B249A" w:rsidP="006E3B5B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7814A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</w:t>
            </w:r>
            <w:r w:rsidRPr="00795EB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317151" w:rsidRPr="00795EB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7814A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14:paraId="3B891266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C230620" w14:textId="3BBE9CD9" w:rsidR="006E3B5B" w:rsidRPr="00795EB0" w:rsidRDefault="007814A1" w:rsidP="006E3B5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5B249A"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1,964,533</w:t>
            </w:r>
          </w:p>
        </w:tc>
        <w:tc>
          <w:tcPr>
            <w:tcW w:w="419" w:type="pct"/>
            <w:shd w:val="clear" w:color="auto" w:fill="auto"/>
          </w:tcPr>
          <w:p w14:paraId="7EAC1A03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6AEED18" w14:textId="6FFFAE41" w:rsidR="006E3B5B" w:rsidRPr="00795EB0" w:rsidRDefault="007814A1" w:rsidP="006E3B5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DE3B09"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1,9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53</w:t>
            </w:r>
            <w:r w:rsidR="00DE3B09"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412</w:t>
            </w:r>
          </w:p>
        </w:tc>
        <w:tc>
          <w:tcPr>
            <w:tcW w:w="89" w:type="pct"/>
            <w:vAlign w:val="bottom"/>
          </w:tcPr>
          <w:p w14:paraId="4FCA61BF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3B7F902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214C6C9" w14:textId="33D89E0A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21AE42A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833B715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CAFDC40" w14:textId="1303651E" w:rsidR="006E3B5B" w:rsidRPr="00795EB0" w:rsidRDefault="006E3B5B" w:rsidP="006E3B5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6E3B5B" w:rsidRPr="00795EB0" w:rsidRDefault="006E3B5B" w:rsidP="006E3B5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D68E8E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85699" w14:textId="17392317" w:rsidR="006E3B5B" w:rsidRPr="00795EB0" w:rsidRDefault="007814A1" w:rsidP="00CA448E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412D3" w:rsidRPr="00795EB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A412D3" w:rsidRPr="00795EB0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9" w:type="pct"/>
            <w:vAlign w:val="bottom"/>
          </w:tcPr>
          <w:p w14:paraId="360F0306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00A738F" w14:textId="77777777" w:rsidR="006E3B5B" w:rsidRPr="00795EB0" w:rsidRDefault="006E3B5B" w:rsidP="006E3B5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F3D60B" w14:textId="66219BD8" w:rsidR="006E3B5B" w:rsidRPr="00795EB0" w:rsidRDefault="007814A1" w:rsidP="006E3B5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412D3" w:rsidRPr="00795EB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A412D3" w:rsidRPr="00795EB0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296BFF" w:rsidRPr="00795EB0" w14:paraId="26F09620" w14:textId="77777777" w:rsidTr="00296BFF">
        <w:trPr>
          <w:trHeight w:val="368"/>
          <w:tblHeader/>
        </w:trPr>
        <w:tc>
          <w:tcPr>
            <w:tcW w:w="837" w:type="pct"/>
            <w:shd w:val="clear" w:color="auto" w:fill="auto"/>
            <w:vAlign w:val="bottom"/>
          </w:tcPr>
          <w:p w14:paraId="4B0BE519" w14:textId="77777777" w:rsidR="00296BFF" w:rsidRPr="00795EB0" w:rsidRDefault="00296BFF" w:rsidP="006E3B5B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" w:type="pct"/>
            <w:gridSpan w:val="2"/>
          </w:tcPr>
          <w:p w14:paraId="2260C7AD" w14:textId="77777777" w:rsidR="00296BFF" w:rsidRPr="00795EB0" w:rsidRDefault="00296BFF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182A399A" w14:textId="064E8C52" w:rsidR="00296BFF" w:rsidRDefault="00296BFF" w:rsidP="00296BF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96BFF" w:rsidRPr="00795EB0" w14:paraId="183EC930" w14:textId="77777777" w:rsidTr="00296BFF">
        <w:trPr>
          <w:trHeight w:val="368"/>
          <w:tblHeader/>
        </w:trPr>
        <w:tc>
          <w:tcPr>
            <w:tcW w:w="837" w:type="pct"/>
            <w:shd w:val="clear" w:color="auto" w:fill="auto"/>
            <w:vAlign w:val="bottom"/>
          </w:tcPr>
          <w:p w14:paraId="7EFA6427" w14:textId="77777777" w:rsidR="00296BFF" w:rsidRPr="00795EB0" w:rsidRDefault="00296BFF" w:rsidP="006E3B5B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" w:type="pct"/>
            <w:gridSpan w:val="2"/>
          </w:tcPr>
          <w:p w14:paraId="66E119DC" w14:textId="77777777" w:rsidR="00296BFF" w:rsidRPr="00795EB0" w:rsidRDefault="00296BFF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047" w:type="pct"/>
            <w:gridSpan w:val="4"/>
            <w:tcBorders>
              <w:bottom w:val="single" w:sz="4" w:space="0" w:color="auto"/>
            </w:tcBorders>
            <w:vAlign w:val="bottom"/>
          </w:tcPr>
          <w:p w14:paraId="7533F51D" w14:textId="2B302B16" w:rsidR="00296BFF" w:rsidRDefault="00296BFF" w:rsidP="00296BF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  <w:vAlign w:val="bottom"/>
          </w:tcPr>
          <w:p w14:paraId="654F3F10" w14:textId="77777777" w:rsidR="00296BFF" w:rsidRPr="00795EB0" w:rsidRDefault="00296BFF" w:rsidP="00296BF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62EC2470" w14:textId="3C75A6BA" w:rsidR="00296BFF" w:rsidRDefault="00296BFF" w:rsidP="00296BF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27198" w:rsidRPr="00795EB0" w14:paraId="48DEC998" w14:textId="77777777" w:rsidTr="00296BFF">
        <w:trPr>
          <w:trHeight w:val="368"/>
          <w:tblHeader/>
        </w:trPr>
        <w:tc>
          <w:tcPr>
            <w:tcW w:w="915" w:type="pct"/>
            <w:gridSpan w:val="3"/>
            <w:shd w:val="clear" w:color="auto" w:fill="auto"/>
            <w:vAlign w:val="bottom"/>
          </w:tcPr>
          <w:p w14:paraId="6765E358" w14:textId="29D466DB" w:rsidR="00F27198" w:rsidRPr="00795EB0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795E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ACF8FF1" w14:textId="66CD74A1" w:rsidR="00F27198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FCC0" w14:textId="73003FAB" w:rsidR="00F27198" w:rsidRPr="00795EB0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A1050" w14:textId="6B9774A3" w:rsidR="00F27198" w:rsidRPr="00795EB0" w:rsidRDefault="00F27198" w:rsidP="00F27198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C09A" w14:textId="6BF231AB" w:rsidR="00F27198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54D9B161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E76C37C" w14:textId="45685233" w:rsidR="00F27198" w:rsidRPr="00795EB0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</w:tcPr>
          <w:p w14:paraId="6D363F71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2CB242" w14:textId="4E2649B7" w:rsidR="00F27198" w:rsidRDefault="00F27198" w:rsidP="00F27198">
            <w:pPr>
              <w:pStyle w:val="acctfourfigures"/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</w:tcPr>
          <w:p w14:paraId="2EBF7082" w14:textId="77777777" w:rsidR="00F27198" w:rsidRPr="00795EB0" w:rsidRDefault="00F27198" w:rsidP="00F27198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14BFF9A" w14:textId="2DE6CD7E" w:rsidR="00F27198" w:rsidRPr="00795EB0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</w:rPr>
              <w:t>ระดับ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</w:tcPr>
          <w:p w14:paraId="5B995849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4DCE235" w14:textId="0A6636B7" w:rsidR="00F27198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7198" w:rsidRPr="00795EB0" w14:paraId="5068486C" w14:textId="77777777" w:rsidTr="00296BFF">
        <w:trPr>
          <w:trHeight w:val="368"/>
          <w:tblHeader/>
        </w:trPr>
        <w:tc>
          <w:tcPr>
            <w:tcW w:w="837" w:type="pct"/>
            <w:shd w:val="clear" w:color="auto" w:fill="auto"/>
            <w:vAlign w:val="bottom"/>
          </w:tcPr>
          <w:p w14:paraId="2FF18938" w14:textId="77777777" w:rsidR="00F27198" w:rsidRPr="00795EB0" w:rsidRDefault="00F27198" w:rsidP="00F27198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" w:type="pct"/>
            <w:gridSpan w:val="2"/>
          </w:tcPr>
          <w:p w14:paraId="6029F3F8" w14:textId="77777777" w:rsidR="00F27198" w:rsidRPr="00795EB0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1413A331" w14:textId="12F77EEC" w:rsidR="00F27198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27198" w:rsidRPr="00795EB0" w14:paraId="7AE1176B" w14:textId="77777777" w:rsidTr="006E10E0">
        <w:trPr>
          <w:trHeight w:val="729"/>
          <w:tblHeader/>
        </w:trPr>
        <w:tc>
          <w:tcPr>
            <w:tcW w:w="837" w:type="pct"/>
            <w:shd w:val="clear" w:color="auto" w:fill="auto"/>
            <w:vAlign w:val="bottom"/>
          </w:tcPr>
          <w:p w14:paraId="466C419A" w14:textId="542ACD20" w:rsidR="00F27198" w:rsidRPr="00795EB0" w:rsidRDefault="00F27198" w:rsidP="00F27198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421D88B0" w14:textId="77777777" w:rsidR="00F27198" w:rsidRPr="00795EB0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2119651" w14:textId="4227C433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21</w:t>
            </w:r>
          </w:p>
        </w:tc>
        <w:tc>
          <w:tcPr>
            <w:tcW w:w="540" w:type="pct"/>
            <w:shd w:val="clear" w:color="auto" w:fill="auto"/>
          </w:tcPr>
          <w:p w14:paraId="4EBF5643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C054C0" w14:textId="1D5D27BA" w:rsidR="00F27198" w:rsidRPr="00795EB0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19C9C6D1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033DA" w14:textId="6CDCF4E6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952048A" w14:textId="3DE6DB56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121</w:t>
            </w:r>
          </w:p>
        </w:tc>
        <w:tc>
          <w:tcPr>
            <w:tcW w:w="89" w:type="pct"/>
            <w:vAlign w:val="bottom"/>
          </w:tcPr>
          <w:p w14:paraId="3A8513E0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E5847E0" w14:textId="696665A7" w:rsidR="00F27198" w:rsidRPr="00795EB0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BCA2B80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F3A025" w14:textId="2C2758C4" w:rsidR="00F27198" w:rsidRPr="00795EB0" w:rsidRDefault="00F27198" w:rsidP="00F27198">
            <w:pPr>
              <w:pStyle w:val="acctfourfigures"/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21</w:t>
            </w:r>
          </w:p>
        </w:tc>
        <w:tc>
          <w:tcPr>
            <w:tcW w:w="90" w:type="pct"/>
            <w:vAlign w:val="bottom"/>
          </w:tcPr>
          <w:p w14:paraId="7E5392B0" w14:textId="77777777" w:rsidR="00F27198" w:rsidRPr="00795EB0" w:rsidRDefault="00F27198" w:rsidP="00F2719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2F75AD" w14:textId="1856B21B" w:rsidR="00F27198" w:rsidRPr="00795EB0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2C264E9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6A60A2D" w14:textId="00C0E8FC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21</w:t>
            </w:r>
          </w:p>
        </w:tc>
      </w:tr>
      <w:tr w:rsidR="00F27198" w:rsidRPr="00795EB0" w14:paraId="013EB797" w14:textId="77777777" w:rsidTr="00D50805">
        <w:trPr>
          <w:trHeight w:val="491"/>
          <w:tblHeader/>
        </w:trPr>
        <w:tc>
          <w:tcPr>
            <w:tcW w:w="837" w:type="pct"/>
            <w:shd w:val="clear" w:color="auto" w:fill="auto"/>
            <w:vAlign w:val="center"/>
          </w:tcPr>
          <w:p w14:paraId="22378758" w14:textId="293BA416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  <w:vAlign w:val="center"/>
          </w:tcPr>
          <w:p w14:paraId="474FEDD8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center"/>
          </w:tcPr>
          <w:p w14:paraId="60645E1E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057B9F4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72997234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3BF1CD2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center"/>
          </w:tcPr>
          <w:p w14:paraId="55C1555E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center"/>
          </w:tcPr>
          <w:p w14:paraId="74F4D00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center"/>
          </w:tcPr>
          <w:p w14:paraId="6EDCED4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center"/>
          </w:tcPr>
          <w:p w14:paraId="2C870C04" w14:textId="77777777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center"/>
          </w:tcPr>
          <w:p w14:paraId="53E4C5DA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center"/>
          </w:tcPr>
          <w:p w14:paraId="0A871237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center"/>
          </w:tcPr>
          <w:p w14:paraId="7AD28F8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7AD9668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5E143008" w14:textId="77777777" w:rsidTr="00D50805">
        <w:trPr>
          <w:trHeight w:val="491"/>
          <w:tblHeader/>
        </w:trPr>
        <w:tc>
          <w:tcPr>
            <w:tcW w:w="837" w:type="pct"/>
            <w:shd w:val="clear" w:color="auto" w:fill="auto"/>
            <w:vAlign w:val="center"/>
          </w:tcPr>
          <w:p w14:paraId="7C2446B3" w14:textId="1BFC0A0D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5EB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9" w:type="pct"/>
            <w:gridSpan w:val="2"/>
            <w:vAlign w:val="center"/>
          </w:tcPr>
          <w:p w14:paraId="16B935FE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center"/>
          </w:tcPr>
          <w:p w14:paraId="5A591994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737277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9F2053B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4BF6BB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center"/>
          </w:tcPr>
          <w:p w14:paraId="5E945007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center"/>
          </w:tcPr>
          <w:p w14:paraId="7ACF02BE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center"/>
          </w:tcPr>
          <w:p w14:paraId="72A929EF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center"/>
          </w:tcPr>
          <w:p w14:paraId="5EBA99DA" w14:textId="77777777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center"/>
          </w:tcPr>
          <w:p w14:paraId="37AD2CEB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center"/>
          </w:tcPr>
          <w:p w14:paraId="09A0FC5B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center"/>
          </w:tcPr>
          <w:p w14:paraId="7FFDDF62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496FB8DF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0BBAE5DD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ADA2FEA" w14:textId="45018077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0F6CE4C0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5F904AD4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3D937FE2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5E9DC4E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6598073E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145AC53F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794DAEB1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433ADF8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3DA5CBB3" w14:textId="77777777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1C846C3E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1F3954A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757235A1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398057F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461B2B7D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11C79368" w14:textId="65AA325D" w:rsidR="00F27198" w:rsidRPr="008D62B2" w:rsidRDefault="00F27198" w:rsidP="00F27198">
            <w:pPr>
              <w:tabs>
                <w:tab w:val="clear" w:pos="227"/>
                <w:tab w:val="clear" w:pos="454"/>
                <w:tab w:val="left" w:pos="432"/>
              </w:tabs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แก่กิจการที่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เกี่ยวข้อง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79" w:type="pct"/>
            <w:gridSpan w:val="2"/>
          </w:tcPr>
          <w:p w14:paraId="306EB1AF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21A34332" w14:textId="4D5B1185" w:rsidR="00F27198" w:rsidRPr="008D62B2" w:rsidRDefault="00F27198" w:rsidP="00CA448E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F55869F" w14:textId="39BBFF32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F1A30BD" w14:textId="7C39FFDF" w:rsidR="00F27198" w:rsidRPr="008D62B2" w:rsidRDefault="00F27198" w:rsidP="00F27198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52,408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ACCBE98" w14:textId="5819FEA1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52,408</w:t>
            </w:r>
          </w:p>
        </w:tc>
        <w:tc>
          <w:tcPr>
            <w:tcW w:w="89" w:type="pct"/>
            <w:vAlign w:val="bottom"/>
          </w:tcPr>
          <w:p w14:paraId="6BB89154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22AC21A1" w14:textId="784A40A0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092D65C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5C365C17" w14:textId="539E27AB" w:rsidR="00F27198" w:rsidRPr="008D62B2" w:rsidRDefault="00F27198" w:rsidP="00CA448E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C77C1F0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0957D707" w14:textId="7564BA89" w:rsidR="00F27198" w:rsidRPr="008D62B2" w:rsidRDefault="00F27198" w:rsidP="00F2719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  <w:tc>
          <w:tcPr>
            <w:tcW w:w="89" w:type="pct"/>
            <w:vAlign w:val="bottom"/>
          </w:tcPr>
          <w:p w14:paraId="09E0DBEC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2619EF0" w14:textId="34551DCB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</w:tr>
      <w:tr w:rsidR="00F27198" w:rsidRPr="00795EB0" w14:paraId="25ABA0FA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5D626B71" w14:textId="4064D0AF" w:rsidR="00F27198" w:rsidRPr="008D62B2" w:rsidRDefault="00F27198" w:rsidP="00F27198">
            <w:pPr>
              <w:tabs>
                <w:tab w:val="clear" w:pos="227"/>
                <w:tab w:val="left" w:pos="522"/>
              </w:tabs>
              <w:spacing w:line="228" w:lineRule="auto"/>
              <w:ind w:left="162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23C0BFF2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34905DFD" w14:textId="76A69E8A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17279CB" w14:textId="711D1395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FB73424" w14:textId="03853A49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2582949" w14:textId="2919BF70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vAlign w:val="bottom"/>
          </w:tcPr>
          <w:p w14:paraId="3B34B80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70859F2A" w14:textId="5BD1F903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138034C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6CE349F5" w14:textId="214AD350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90" w:type="pct"/>
            <w:vAlign w:val="bottom"/>
          </w:tcPr>
          <w:p w14:paraId="6699238E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1BF5D9A0" w14:textId="4E997B21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1AA9D3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95D91B5" w14:textId="71157D5F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F27198" w:rsidRPr="00795EB0" w14:paraId="34640234" w14:textId="77777777" w:rsidTr="00296BFF">
        <w:trPr>
          <w:trHeight w:val="197"/>
          <w:tblHeader/>
        </w:trPr>
        <w:tc>
          <w:tcPr>
            <w:tcW w:w="837" w:type="pct"/>
            <w:shd w:val="clear" w:color="auto" w:fill="auto"/>
          </w:tcPr>
          <w:p w14:paraId="52D558DC" w14:textId="77777777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5DBEDE84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7E6B4BAF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754381B1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39D34CBA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7A3344EC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1BE80B45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30052185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4FE3C1C8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6F8E0705" w14:textId="77777777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6B04433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23353C42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4C5580C0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07391840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4EE1E254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7AA2FC8F" w14:textId="358EEDBE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59BFEBB0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32C1B4F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4C47AB56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7484F302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2B6B7BBB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55766CE7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3B3CCE0F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26B9DDC2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437D19D1" w14:textId="77777777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1544590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08FD689A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7CA293C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040BAC6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4FCEAE44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6024BE6A" w14:textId="70DA4889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7CA9D2FA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1A0FC54C" w14:textId="3F490F3C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A10AD7A" w14:textId="74C18646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CDC1C5B" w14:textId="1AF99B24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3388C46" w14:textId="22470E3A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6B6A42A0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668AF539" w14:textId="332EB79F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7BEE8AB5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094C3D64" w14:textId="59628254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4CDBCDB7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276FBBA6" w14:textId="0026539E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047EA4C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985099E" w14:textId="4743692A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06E1C394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378C68E2" w14:textId="77777777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20A07202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46426A47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CF3FE6E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774BD98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49A3EF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7C6E8642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37218DD5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1D4B07F6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627D2B34" w14:textId="77777777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76EF44A0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5428AD0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3783C08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47E286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72AE5D2D" w14:textId="77777777" w:rsidTr="006E2DD7">
        <w:trPr>
          <w:trHeight w:val="491"/>
          <w:tblHeader/>
        </w:trPr>
        <w:tc>
          <w:tcPr>
            <w:tcW w:w="837" w:type="pct"/>
            <w:shd w:val="clear" w:color="auto" w:fill="auto"/>
            <w:vAlign w:val="center"/>
          </w:tcPr>
          <w:p w14:paraId="2D77211B" w14:textId="77777777" w:rsidR="00F27198" w:rsidRPr="00795EB0" w:rsidRDefault="00F27198" w:rsidP="00F27198">
            <w:pPr>
              <w:spacing w:line="228" w:lineRule="auto"/>
              <w:ind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  <w:vAlign w:val="center"/>
          </w:tcPr>
          <w:p w14:paraId="4E3DE2F2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085" w:type="pct"/>
            <w:gridSpan w:val="12"/>
            <w:vAlign w:val="center"/>
          </w:tcPr>
          <w:p w14:paraId="3860BFE4" w14:textId="319D70D6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27198" w:rsidRPr="00795EB0" w14:paraId="103D1977" w14:textId="77777777" w:rsidTr="007F6730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7D88F7A" w14:textId="77777777" w:rsidR="00F27198" w:rsidRPr="00795EB0" w:rsidRDefault="00F27198" w:rsidP="00F27198">
            <w:pPr>
              <w:spacing w:line="228" w:lineRule="auto"/>
              <w:ind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A04FBFC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047" w:type="pct"/>
            <w:gridSpan w:val="4"/>
            <w:tcBorders>
              <w:bottom w:val="single" w:sz="4" w:space="0" w:color="auto"/>
            </w:tcBorders>
            <w:vAlign w:val="bottom"/>
          </w:tcPr>
          <w:p w14:paraId="68864822" w14:textId="5CBC8642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  <w:vAlign w:val="bottom"/>
          </w:tcPr>
          <w:p w14:paraId="028A213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F6C7E7B" w14:textId="61917D67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27198" w:rsidRPr="00795EB0" w14:paraId="1B476A1E" w14:textId="77777777" w:rsidTr="007F6730">
        <w:trPr>
          <w:trHeight w:val="491"/>
          <w:tblHeader/>
        </w:trPr>
        <w:tc>
          <w:tcPr>
            <w:tcW w:w="915" w:type="pct"/>
            <w:gridSpan w:val="3"/>
            <w:shd w:val="clear" w:color="auto" w:fill="auto"/>
            <w:vAlign w:val="bottom"/>
          </w:tcPr>
          <w:p w14:paraId="167349A1" w14:textId="65C87DC5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5E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Pr="00726C6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FDC59DD" w14:textId="6532BED9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4BDA" w14:textId="66D079F3" w:rsidR="00F27198" w:rsidRPr="00795EB0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AB87F" w14:textId="66E3476D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4B2DB" w14:textId="3E616919" w:rsidR="00F27198" w:rsidRPr="00795EB0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CEE69C8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015CD88E" w14:textId="3A09BF58" w:rsidR="00F27198" w:rsidRPr="00795EB0" w:rsidRDefault="00F27198" w:rsidP="00F27198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left="-43" w:right="-1904" w:firstLine="2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</w:tcPr>
          <w:p w14:paraId="61EC6A38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45B3CDBF" w14:textId="22FE75F3" w:rsidR="00F27198" w:rsidRPr="00795EB0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</w:tcPr>
          <w:p w14:paraId="1DE8F0CE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0C6ACF34" w14:textId="16FFC319" w:rsidR="00F27198" w:rsidRPr="00795EB0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</w:rPr>
              <w:t>ระดับ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</w:tcPr>
          <w:p w14:paraId="789BB27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81B52E2" w14:textId="6CEC450F" w:rsidR="00F27198" w:rsidRPr="00795EB0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7198" w:rsidRPr="00795EB0" w14:paraId="6F964D92" w14:textId="77777777" w:rsidTr="00726C62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092443C5" w14:textId="77777777" w:rsidR="00F27198" w:rsidRPr="00795EB0" w:rsidRDefault="00F27198" w:rsidP="00F27198">
            <w:pPr>
              <w:spacing w:line="228" w:lineRule="auto"/>
              <w:ind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F489FED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47CF1CF2" w14:textId="21D90FDD" w:rsidR="00F27198" w:rsidRPr="00795EB0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27198" w:rsidRPr="00795EB0" w14:paraId="7D5FAD65" w14:textId="77777777" w:rsidTr="00E06044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3BD90D0A" w14:textId="77777777" w:rsidR="00F27198" w:rsidRPr="008D62B2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10D60A02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7E4AAC3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11BEA53C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59D5B90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772901C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7B366298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707154AE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46CA93F7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649B5534" w14:textId="77777777" w:rsidR="00F27198" w:rsidRPr="008D62B2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6208A00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195B013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534B2F77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0668CBD0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795EB0" w14:paraId="7AFCCC51" w14:textId="77777777" w:rsidTr="00E06044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5A8BFCCB" w14:textId="77777777" w:rsidR="00F27198" w:rsidRPr="008D62B2" w:rsidRDefault="00F27198" w:rsidP="00F27198">
            <w:pPr>
              <w:tabs>
                <w:tab w:val="clear" w:pos="227"/>
                <w:tab w:val="left" w:pos="342"/>
              </w:tabs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476DD063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5AE03B3B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74D3B65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8EC804A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4024E41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9" w:type="pct"/>
            <w:vAlign w:val="bottom"/>
          </w:tcPr>
          <w:p w14:paraId="2780F65F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19785D6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9A4D9F1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0449C700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D63F350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1E7A1344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  <w:tc>
          <w:tcPr>
            <w:tcW w:w="89" w:type="pct"/>
            <w:vAlign w:val="bottom"/>
          </w:tcPr>
          <w:p w14:paraId="4C41CAF4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313D5C6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F27198" w:rsidRPr="00795EB0" w14:paraId="0399AFD8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1B144D6" w14:textId="47F01CEF" w:rsidR="00F27198" w:rsidRPr="008D62B2" w:rsidRDefault="00F27198" w:rsidP="00F27198">
            <w:pPr>
              <w:tabs>
                <w:tab w:val="clear" w:pos="227"/>
                <w:tab w:val="left" w:pos="522"/>
              </w:tabs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เกี่ยวข้อง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79" w:type="pct"/>
            <w:gridSpan w:val="2"/>
          </w:tcPr>
          <w:p w14:paraId="28AA8AE7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319F8C7F" w14:textId="6192CFB1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0DDB00A" w14:textId="5836B575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3B7498B" w14:textId="45DC2285" w:rsidR="00F27198" w:rsidRPr="008D62B2" w:rsidRDefault="00F27198" w:rsidP="00F27198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224,559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98D5881" w14:textId="29251A11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224,559</w:t>
            </w:r>
          </w:p>
        </w:tc>
        <w:tc>
          <w:tcPr>
            <w:tcW w:w="89" w:type="pct"/>
            <w:vAlign w:val="bottom"/>
          </w:tcPr>
          <w:p w14:paraId="0E88FBC6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0F65B82C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left="-43" w:right="-1904" w:firstLine="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2F832B" w14:textId="4C573A17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1C7D0DB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39A418EE" w14:textId="495C507B" w:rsidR="00F27198" w:rsidRPr="008D62B2" w:rsidRDefault="00F27198" w:rsidP="00F27198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75D4537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00353842" w14:textId="75886D80" w:rsidR="00F27198" w:rsidRPr="008D62B2" w:rsidRDefault="00F27198" w:rsidP="00F2719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226,718</w:t>
            </w:r>
          </w:p>
        </w:tc>
        <w:tc>
          <w:tcPr>
            <w:tcW w:w="89" w:type="pct"/>
            <w:vAlign w:val="bottom"/>
          </w:tcPr>
          <w:p w14:paraId="14BBF753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A0BD93D" w14:textId="0DDDBA25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226,718</w:t>
            </w:r>
          </w:p>
        </w:tc>
      </w:tr>
      <w:tr w:rsidR="00F27198" w:rsidRPr="00795EB0" w14:paraId="4D9EEFBE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4C58A7A2" w14:textId="0E3ACDA0" w:rsidR="00F27198" w:rsidRPr="008D62B2" w:rsidRDefault="00F27198" w:rsidP="00F27198">
            <w:pPr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023C7E0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77B77D91" w14:textId="00EF1EBD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5590F6C" w14:textId="707AE132" w:rsidR="00F27198" w:rsidRPr="008D62B2" w:rsidRDefault="00F27198" w:rsidP="00F27198">
            <w:pPr>
              <w:pStyle w:val="acctfourfigures"/>
              <w:tabs>
                <w:tab w:val="clear" w:pos="765"/>
                <w:tab w:val="decimal" w:pos="124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4B1921A" w14:textId="351E1F45" w:rsidR="00F27198" w:rsidRPr="008D62B2" w:rsidRDefault="00F27198" w:rsidP="00F27198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51,245,299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B3ED08E" w14:textId="5FA272DB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9" w:type="pct"/>
            <w:vAlign w:val="bottom"/>
          </w:tcPr>
          <w:p w14:paraId="73D39AA5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761D1EC3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left="-43" w:right="-1904" w:firstLine="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E09B96" w14:textId="56320B8F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EBD95D9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6A2A5CD4" w14:textId="58F25C5E" w:rsidR="00F27198" w:rsidRPr="008D62B2" w:rsidRDefault="00F27198" w:rsidP="00F27198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638174A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60E26FC3" w14:textId="64CE5FCF" w:rsidR="00F27198" w:rsidRPr="008D62B2" w:rsidRDefault="00F27198" w:rsidP="00F2719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9" w:type="pct"/>
            <w:vAlign w:val="bottom"/>
          </w:tcPr>
          <w:p w14:paraId="69E66BAC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7BD8B89" w14:textId="5C3E63FC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F27198" w:rsidRPr="00795EB0" w14:paraId="4C8E7DD5" w14:textId="77777777" w:rsidTr="00BF6B57">
        <w:trPr>
          <w:trHeight w:val="491"/>
          <w:tblHeader/>
        </w:trPr>
        <w:tc>
          <w:tcPr>
            <w:tcW w:w="837" w:type="pct"/>
            <w:shd w:val="clear" w:color="auto" w:fill="auto"/>
            <w:vAlign w:val="bottom"/>
          </w:tcPr>
          <w:p w14:paraId="78E74255" w14:textId="608EA7F1" w:rsidR="00F27198" w:rsidRPr="008D62B2" w:rsidRDefault="00F27198" w:rsidP="00F27198">
            <w:pPr>
              <w:spacing w:line="228" w:lineRule="auto"/>
              <w:ind w:left="162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5AE89D88" w14:textId="77777777" w:rsidR="00F27198" w:rsidRPr="008D62B2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28F03E8D" w14:textId="5BCDA9E2" w:rsidR="00F27198" w:rsidRPr="008D62B2" w:rsidRDefault="00F27198" w:rsidP="00F27198">
            <w:pPr>
              <w:pStyle w:val="acctfourfigures"/>
              <w:tabs>
                <w:tab w:val="clear" w:pos="765"/>
                <w:tab w:val="decimal" w:pos="118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39C8064" w14:textId="7BFB1B10" w:rsidR="00F27198" w:rsidRPr="008D62B2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5F635A6" w14:textId="6B4A3E74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174F96C" w14:textId="1A4ADBE8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4F916F16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44E31F2F" w14:textId="77777777" w:rsidR="00F27198" w:rsidRPr="00795EB0" w:rsidRDefault="00F27198" w:rsidP="00F27198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right="-86" w:firstLine="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5F8A71" w14:textId="583027FD" w:rsidR="00F27198" w:rsidRPr="008D62B2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14ED6AA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488DE16B" w14:textId="4A7AED8D" w:rsidR="00F27198" w:rsidRPr="008D62B2" w:rsidRDefault="00F27198" w:rsidP="00F2719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90" w:type="pct"/>
            <w:vAlign w:val="bottom"/>
          </w:tcPr>
          <w:p w14:paraId="060D9F6A" w14:textId="77777777" w:rsidR="00F27198" w:rsidRPr="008D62B2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53A966C5" w14:textId="68F80F7D" w:rsidR="00F27198" w:rsidRPr="008D62B2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4D8756D" w14:textId="77777777" w:rsidR="00F27198" w:rsidRPr="008D62B2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F1D929E" w14:textId="0F772360" w:rsidR="00F27198" w:rsidRPr="008D62B2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</w:tr>
    </w:tbl>
    <w:p w14:paraId="1B768517" w14:textId="1E7974C7" w:rsidR="00A0077D" w:rsidRPr="006E2DD7" w:rsidRDefault="00726C62">
      <w:pPr>
        <w:rPr>
          <w:sz w:val="14"/>
          <w:szCs w:val="14"/>
        </w:rPr>
      </w:pPr>
      <w:r>
        <w:rPr>
          <w:sz w:val="14"/>
          <w:szCs w:val="14"/>
          <w:cs/>
        </w:rP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1F767D" w:rsidRPr="00795EB0" w14:paraId="75EB5351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006B3528" w14:textId="62C0D9F5" w:rsidR="001F767D" w:rsidRPr="00795EB0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2BE2F003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3C1E6A93" w14:textId="548AE081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 w:rsidRPr="00795EB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795EB0" w14:paraId="3DB16D95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795EB0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BBAC8B8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7B33DAA" w14:textId="77777777" w:rsidR="001F767D" w:rsidRPr="00795EB0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795EB0" w14:paraId="455AF381" w14:textId="77777777" w:rsidTr="00A0077D">
        <w:trPr>
          <w:gridAfter w:val="1"/>
          <w:wAfter w:w="3" w:type="pct"/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6F2FBAF6" w:rsidR="001F767D" w:rsidRPr="00795EB0" w:rsidRDefault="001202B8" w:rsidP="00432F7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</w:t>
            </w:r>
            <w:r w:rsidR="00C60FC1"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C60FC1"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C60FC1" w:rsidRPr="00795E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มิถุนายน </w:t>
            </w:r>
            <w:r w:rsidR="000A071F"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38584967" w:rsidR="001F767D" w:rsidRPr="00795EB0" w:rsidRDefault="00204C49" w:rsidP="00432F7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EE71C29" w:rsidR="001F767D" w:rsidRPr="00795EB0" w:rsidRDefault="00204C49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795EB0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795EB0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795EB0" w14:paraId="677C76A8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3C6957" w14:textId="77777777" w:rsidR="001F767D" w:rsidRPr="00795EB0" w:rsidRDefault="001F767D" w:rsidP="00432F7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1A20167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F1C9B3E" w14:textId="77777777" w:rsidR="001F767D" w:rsidRPr="00795EB0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795EB0" w14:paraId="3CA46B5B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795EB0" w:rsidRDefault="001F767D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4F33FD15" w14:textId="77777777" w:rsidR="001F767D" w:rsidRPr="00795EB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880ED57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08148DFD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797E320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7D40A86" w14:textId="77777777" w:rsidR="001F767D" w:rsidRPr="00795EB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61F0" w:rsidRPr="00795EB0" w14:paraId="306F41BE" w14:textId="77777777" w:rsidTr="00216DC3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DFE760F" w14:textId="3F187C6F" w:rsidR="00F461F0" w:rsidRPr="00795EB0" w:rsidRDefault="00216DC3" w:rsidP="00500E18">
            <w:pPr>
              <w:spacing w:line="228" w:lineRule="auto"/>
              <w:ind w:left="160" w:right="-90" w:hanging="18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–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" w:type="pct"/>
            <w:gridSpan w:val="2"/>
          </w:tcPr>
          <w:p w14:paraId="4603EB86" w14:textId="77777777" w:rsidR="00F461F0" w:rsidRPr="00795EB0" w:rsidRDefault="00F461F0" w:rsidP="00F461F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68B727D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1F6F57DC" w14:textId="2EB3CB66" w:rsidR="00F461F0" w:rsidRPr="00795EB0" w:rsidRDefault="00B67920" w:rsidP="00F461F0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F03F9C8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D8A6725" w14:textId="56926B89" w:rsidR="00F461F0" w:rsidRPr="00795EB0" w:rsidRDefault="00F461F0" w:rsidP="00F461F0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8567FF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1A3B037" w14:textId="62F38A9C" w:rsidR="00F461F0" w:rsidRPr="00795EB0" w:rsidRDefault="00F461F0" w:rsidP="000F7837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EBF1F94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FABE32E" w14:textId="152B3DF2" w:rsidR="00F461F0" w:rsidRPr="00795EB0" w:rsidRDefault="00B67920" w:rsidP="00F461F0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  <w:tc>
          <w:tcPr>
            <w:tcW w:w="89" w:type="pct"/>
            <w:vAlign w:val="bottom"/>
          </w:tcPr>
          <w:p w14:paraId="10373434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F0FA80D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0DA7639" w14:textId="26AED65D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7F63F8C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611AF51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F0CBB4" w14:textId="6F7F6747" w:rsidR="00F461F0" w:rsidRPr="00795EB0" w:rsidRDefault="00B67920" w:rsidP="00F461F0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  <w:tc>
          <w:tcPr>
            <w:tcW w:w="90" w:type="pct"/>
            <w:vAlign w:val="bottom"/>
          </w:tcPr>
          <w:p w14:paraId="4CC39D2B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4C6C425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71603A" w14:textId="385FADE3" w:rsidR="00F461F0" w:rsidRPr="00795EB0" w:rsidRDefault="00F461F0" w:rsidP="000F7837">
            <w:pPr>
              <w:pStyle w:val="acctfourfigures"/>
              <w:tabs>
                <w:tab w:val="clear" w:pos="765"/>
                <w:tab w:val="decimal" w:pos="69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385503D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769CE56" w14:textId="77777777" w:rsidR="00F461F0" w:rsidRPr="00795EB0" w:rsidRDefault="00F461F0" w:rsidP="00F46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63EC5B" w14:textId="611DA1C4" w:rsidR="00F461F0" w:rsidRPr="00795EB0" w:rsidRDefault="00B67920" w:rsidP="00F461F0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/>
              </w:rPr>
              <w:t>4,752</w:t>
            </w:r>
          </w:p>
        </w:tc>
      </w:tr>
      <w:tr w:rsidR="005B0F00" w:rsidRPr="00795EB0" w14:paraId="0D5C0AC7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AB75023" w14:textId="62E7789F" w:rsidR="005B0F00" w:rsidRPr="00795EB0" w:rsidRDefault="005B0F00" w:rsidP="005B0F00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358A0C88" w14:textId="77777777" w:rsidR="005B0F00" w:rsidRPr="00795EB0" w:rsidRDefault="005B0F00" w:rsidP="005B0F0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F379BEE" w14:textId="77777777" w:rsidR="005B0F00" w:rsidRPr="00795EB0" w:rsidRDefault="005B0F00" w:rsidP="00B67920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C0F91A1" w14:textId="1365EAC1" w:rsidR="005B0F00" w:rsidRPr="00795EB0" w:rsidRDefault="005B0F00" w:rsidP="005B0F00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3951C51C" w14:textId="77777777" w:rsidR="005B0F00" w:rsidRPr="00795EB0" w:rsidRDefault="005B0F00" w:rsidP="00B67920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4C528742" w14:textId="11039393" w:rsidR="005B0F00" w:rsidRPr="00795EB0" w:rsidRDefault="005B0F00" w:rsidP="005B0F00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4A2AED01" w14:textId="77777777" w:rsidR="005B0F00" w:rsidRPr="00795EB0" w:rsidRDefault="005B0F00" w:rsidP="000F783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51BCA8B" w14:textId="2037E69E" w:rsidR="005B0F00" w:rsidRPr="00795EB0" w:rsidRDefault="00B67920" w:rsidP="000F783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80,780,119</w:t>
            </w:r>
          </w:p>
        </w:tc>
        <w:tc>
          <w:tcPr>
            <w:tcW w:w="419" w:type="pct"/>
            <w:shd w:val="clear" w:color="auto" w:fill="auto"/>
          </w:tcPr>
          <w:p w14:paraId="1DB796A6" w14:textId="77777777" w:rsidR="005B0F00" w:rsidRPr="00795EB0" w:rsidRDefault="005B0F00" w:rsidP="00B67920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635E89F" w14:textId="25D90F91" w:rsidR="005B0F00" w:rsidRPr="00795EB0" w:rsidRDefault="00B67920" w:rsidP="005B0F00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80,780,119</w:t>
            </w:r>
          </w:p>
        </w:tc>
        <w:tc>
          <w:tcPr>
            <w:tcW w:w="89" w:type="pct"/>
          </w:tcPr>
          <w:p w14:paraId="3D2A0975" w14:textId="77777777" w:rsidR="005B0F00" w:rsidRPr="00795EB0" w:rsidRDefault="005B0F00" w:rsidP="005B0F0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66940FD" w14:textId="77777777" w:rsidR="005B0F00" w:rsidRPr="00795EB0" w:rsidRDefault="005B0F00" w:rsidP="00B6792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0B9A459" w14:textId="2EEEFA9C" w:rsidR="005B0F00" w:rsidRPr="00795EB0" w:rsidRDefault="005B0F00" w:rsidP="005B0F00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3CE2B1D0" w14:textId="77777777" w:rsidR="005B0F00" w:rsidRPr="00795EB0" w:rsidRDefault="005B0F00" w:rsidP="005B0F0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3F4C7F7" w14:textId="77777777" w:rsidR="005B0F00" w:rsidRPr="00795EB0" w:rsidRDefault="005B0F00" w:rsidP="00B67920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FCC5D57" w14:textId="00A8159E" w:rsidR="005B0F00" w:rsidRPr="00795EB0" w:rsidRDefault="005B0F00" w:rsidP="000F7837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E25B835" w14:textId="77777777" w:rsidR="005B0F00" w:rsidRPr="00795EB0" w:rsidRDefault="005B0F00" w:rsidP="005B0F00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3278B2C" w14:textId="77777777" w:rsidR="00B67920" w:rsidRPr="00CA448E" w:rsidRDefault="00B67920" w:rsidP="00CA448E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18AEC8" w14:textId="0F70BCB6" w:rsidR="005B0F00" w:rsidRPr="00CA448E" w:rsidRDefault="002C7409" w:rsidP="00CA448E">
            <w:pPr>
              <w:pStyle w:val="acctfourfigures"/>
              <w:tabs>
                <w:tab w:val="clear" w:pos="765"/>
                <w:tab w:val="decimal" w:pos="952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CA448E">
              <w:rPr>
                <w:rFonts w:asciiTheme="majorBidi" w:hAnsiTheme="majorBidi" w:cstheme="majorBidi"/>
                <w:sz w:val="26"/>
                <w:szCs w:val="26"/>
              </w:rPr>
              <w:t>82,951,622</w:t>
            </w:r>
          </w:p>
        </w:tc>
        <w:tc>
          <w:tcPr>
            <w:tcW w:w="89" w:type="pct"/>
            <w:vAlign w:val="bottom"/>
          </w:tcPr>
          <w:p w14:paraId="75F60D36" w14:textId="77777777" w:rsidR="005B0F00" w:rsidRPr="00795EB0" w:rsidRDefault="005B0F00" w:rsidP="005B0F0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7715E61C" w14:textId="77777777" w:rsidR="00B67920" w:rsidRPr="00795EB0" w:rsidRDefault="00B67920" w:rsidP="00B67920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B65D9A8" w14:textId="79C650FA" w:rsidR="005B0F00" w:rsidRPr="00795EB0" w:rsidRDefault="002C7409" w:rsidP="005B0F00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82,951,622</w:t>
            </w:r>
          </w:p>
        </w:tc>
      </w:tr>
      <w:tr w:rsidR="007B374C" w:rsidRPr="00795EB0" w14:paraId="75310691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53DE83E" w14:textId="4E4DE64F" w:rsidR="007B374C" w:rsidRPr="00795EB0" w:rsidRDefault="007B374C" w:rsidP="007B374C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13037774" w14:textId="77777777" w:rsidR="007B374C" w:rsidRPr="00795EB0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41B39F3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0A6A52" w14:textId="138B0136" w:rsidR="007B374C" w:rsidRPr="00795EB0" w:rsidRDefault="00B67920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  <w:tc>
          <w:tcPr>
            <w:tcW w:w="540" w:type="pct"/>
            <w:shd w:val="clear" w:color="auto" w:fill="auto"/>
          </w:tcPr>
          <w:p w14:paraId="40F3F79F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9D82B6" w14:textId="6A6F5F15" w:rsidR="007B374C" w:rsidRPr="00962CBA" w:rsidRDefault="007B374C" w:rsidP="007B374C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7F7ED7AC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C5F6C" w14:textId="4024CCDB" w:rsidR="007B374C" w:rsidRPr="00795EB0" w:rsidRDefault="007B374C" w:rsidP="000F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F449253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DD5B43C" w14:textId="04AE7590" w:rsidR="007B374C" w:rsidRPr="00795EB0" w:rsidRDefault="00B67920" w:rsidP="007B374C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  <w:tc>
          <w:tcPr>
            <w:tcW w:w="89" w:type="pct"/>
          </w:tcPr>
          <w:p w14:paraId="1A704155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2753431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5F87240E" w14:textId="7560144A" w:rsidR="007B374C" w:rsidRPr="00795EB0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E7F268B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6A82C9D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EF68D32" w14:textId="7CC42427" w:rsidR="007B374C" w:rsidRPr="00795EB0" w:rsidRDefault="00B67920" w:rsidP="007B374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  <w:tc>
          <w:tcPr>
            <w:tcW w:w="90" w:type="pct"/>
            <w:vAlign w:val="bottom"/>
          </w:tcPr>
          <w:p w14:paraId="639383D0" w14:textId="77777777" w:rsidR="007B374C" w:rsidRPr="00795EB0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CEDD5F3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34BBCC" w14:textId="2B35BD78" w:rsidR="007B374C" w:rsidRPr="00795EB0" w:rsidRDefault="007B374C" w:rsidP="007B374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B1556E7" w14:textId="77777777" w:rsidR="007B374C" w:rsidRPr="00795EB0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4A0C5E5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CB3B4EE" w14:textId="46D4B716" w:rsidR="007B374C" w:rsidRPr="00795EB0" w:rsidRDefault="00B67920" w:rsidP="007B374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27,207</w:t>
            </w:r>
          </w:p>
        </w:tc>
      </w:tr>
      <w:tr w:rsidR="007B374C" w:rsidRPr="00795EB0" w14:paraId="1421E9BA" w14:textId="77777777" w:rsidTr="00216DC3">
        <w:trPr>
          <w:gridAfter w:val="1"/>
          <w:wAfter w:w="3" w:type="pct"/>
          <w:trHeight w:val="90"/>
        </w:trPr>
        <w:tc>
          <w:tcPr>
            <w:tcW w:w="837" w:type="pct"/>
            <w:shd w:val="clear" w:color="auto" w:fill="auto"/>
          </w:tcPr>
          <w:p w14:paraId="1F163ACE" w14:textId="2B6CFD08" w:rsidR="007B374C" w:rsidRPr="00795EB0" w:rsidRDefault="007B374C" w:rsidP="007B374C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2DAA164" w14:textId="77777777" w:rsidR="007B374C" w:rsidRPr="00795EB0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86E47C8" w14:textId="160726ED" w:rsidR="007B374C" w:rsidRPr="00795EB0" w:rsidRDefault="007B374C" w:rsidP="007B374C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7B374C" w:rsidRPr="00795EB0" w:rsidRDefault="007B374C" w:rsidP="007B374C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20B941" w14:textId="5F17879B" w:rsidR="007B374C" w:rsidRPr="00795EB0" w:rsidRDefault="007B374C" w:rsidP="007B374C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C6FD49E" w14:textId="7529C92C" w:rsidR="007B374C" w:rsidRPr="00795EB0" w:rsidRDefault="007B374C" w:rsidP="007B374C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7B374C" w:rsidRPr="00795EB0" w:rsidRDefault="007B374C" w:rsidP="007B374C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7B374C" w:rsidRPr="00795EB0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7B374C" w:rsidRPr="00795EB0" w:rsidRDefault="007B374C" w:rsidP="007B374C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3D1010B" w14:textId="0A56E085" w:rsidR="007B374C" w:rsidRPr="00795EB0" w:rsidRDefault="007B374C" w:rsidP="007B374C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374C" w:rsidRPr="00795EB0" w14:paraId="69737B1E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7B374C" w:rsidRPr="00795EB0" w:rsidRDefault="007B374C" w:rsidP="007B374C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2D6E1418" w14:textId="77777777" w:rsidR="007B374C" w:rsidRPr="00795EB0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3059EBA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151ECEB" w14:textId="77777777" w:rsidR="007B374C" w:rsidRPr="00795EB0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EFAE3EA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7B374C" w:rsidRPr="00795EB0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8D4093F" w14:textId="77777777" w:rsidR="007B374C" w:rsidRPr="00795EB0" w:rsidRDefault="007B374C" w:rsidP="007B374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42D5" w:rsidRPr="00795EB0" w14:paraId="7A366284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A71D366" w14:textId="041990E8" w:rsidR="007B42D5" w:rsidRPr="00795EB0" w:rsidRDefault="007B42D5" w:rsidP="007B42D5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2BC7DE20" w14:textId="77777777" w:rsidR="007B42D5" w:rsidRPr="00795EB0" w:rsidRDefault="007B42D5" w:rsidP="007B42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C9792AE" w14:textId="77777777" w:rsidR="007B42D5" w:rsidRPr="00795EB0" w:rsidRDefault="007B42D5" w:rsidP="00887A3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DE3219C" w14:textId="77777777" w:rsidR="007B42D5" w:rsidRPr="00795EB0" w:rsidRDefault="007B42D5" w:rsidP="00887A3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DA144F2" w14:textId="6D8D3603" w:rsidR="007B42D5" w:rsidRPr="00795EB0" w:rsidRDefault="007B42D5" w:rsidP="007B42D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77ED9410" w14:textId="77777777" w:rsidR="007B42D5" w:rsidRPr="00795EB0" w:rsidRDefault="007B42D5" w:rsidP="00887A3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5624D8" w14:textId="77777777" w:rsidR="007B42D5" w:rsidRPr="00223FC5" w:rsidRDefault="007B42D5" w:rsidP="00223FC5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1EDED128" w14:textId="4150B91E" w:rsidR="007B42D5" w:rsidRPr="00795EB0" w:rsidRDefault="00223FC5" w:rsidP="00223FC5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35</w:t>
            </w:r>
            <w:r w:rsidRPr="00795EB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048</w:t>
            </w: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50AABD1" w14:textId="6D6DA6F5" w:rsidR="007B42D5" w:rsidRPr="00CA448E" w:rsidRDefault="00223FC5" w:rsidP="00CA448E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A448E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887A39" w:rsidRPr="00CA448E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1,200,000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6E6B48" w14:textId="6A9041B8" w:rsidR="007B42D5" w:rsidRPr="00795EB0" w:rsidRDefault="00223FC5" w:rsidP="007B42D5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887A39"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164</w:t>
            </w:r>
            <w:r w:rsidR="00887A39"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952</w:t>
            </w:r>
          </w:p>
        </w:tc>
        <w:tc>
          <w:tcPr>
            <w:tcW w:w="89" w:type="pct"/>
            <w:vAlign w:val="bottom"/>
          </w:tcPr>
          <w:p w14:paraId="58169ABF" w14:textId="77777777" w:rsidR="007B42D5" w:rsidRPr="00795EB0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14F0341" w14:textId="77777777" w:rsidR="007B42D5" w:rsidRPr="00795EB0" w:rsidRDefault="007B42D5" w:rsidP="00887A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5F3CBAE4" w14:textId="77777777" w:rsidR="00BB2F54" w:rsidRPr="00795EB0" w:rsidRDefault="00BB2F54" w:rsidP="00887A3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63B794F" w14:textId="37DA9458" w:rsidR="007B42D5" w:rsidRPr="00795EB0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2A9C96D" w14:textId="77777777" w:rsidR="007B42D5" w:rsidRPr="00795EB0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7BF4586" w14:textId="77777777" w:rsidR="007B42D5" w:rsidRPr="00795EB0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FDB0EA7" w14:textId="77777777" w:rsidR="00BB2F54" w:rsidRPr="00795EB0" w:rsidRDefault="00BB2F54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A15302" w14:textId="11CE08F1" w:rsidR="007B42D5" w:rsidRPr="00795EB0" w:rsidRDefault="007B42D5" w:rsidP="007B42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7B42D5" w:rsidRPr="00795EB0" w:rsidRDefault="007B42D5" w:rsidP="007B42D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DE62C34" w14:textId="5D5C969D" w:rsidR="007B42D5" w:rsidRPr="00795EB0" w:rsidRDefault="00223FC5" w:rsidP="007B42D5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87A39" w:rsidRPr="00795E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 w:rsidR="00887A39" w:rsidRPr="00795EB0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89" w:type="pct"/>
            <w:vAlign w:val="bottom"/>
          </w:tcPr>
          <w:p w14:paraId="423A9484" w14:textId="77777777" w:rsidR="007B42D5" w:rsidRPr="00795EB0" w:rsidRDefault="007B42D5" w:rsidP="007B42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606CAF" w14:textId="7FB3CEDC" w:rsidR="007B42D5" w:rsidRPr="00795EB0" w:rsidRDefault="00223FC5" w:rsidP="007B42D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95E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 w:rsidRPr="00795EB0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8D62B2" w:rsidRPr="00795EB0" w14:paraId="29AF7CF4" w14:textId="77777777" w:rsidTr="004973E2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26A20DC" w14:textId="7D707BEB" w:rsidR="008D62B2" w:rsidRPr="00795EB0" w:rsidRDefault="008D62B2" w:rsidP="008D62B2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1C7B7CDA" w14:textId="77777777" w:rsidR="008D62B2" w:rsidRPr="00795EB0" w:rsidRDefault="008D62B2" w:rsidP="008D62B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871845F" w14:textId="5F4EE320" w:rsidR="008D62B2" w:rsidRPr="00795EB0" w:rsidRDefault="008D62B2" w:rsidP="008D62B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35,048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5F00DCC" w14:textId="706C2D18" w:rsidR="008D62B2" w:rsidRPr="008D62B2" w:rsidRDefault="008D62B2" w:rsidP="008D62B2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D62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254E2A6C" w14:textId="010AF632" w:rsidR="008D62B2" w:rsidRPr="008D62B2" w:rsidRDefault="008D62B2" w:rsidP="008D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62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2BE2682" w14:textId="1C93950A" w:rsidR="008D62B2" w:rsidRPr="008D62B2" w:rsidRDefault="008D62B2" w:rsidP="008D62B2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8D62B2">
              <w:rPr>
                <w:rFonts w:ascii="Angsana New" w:hAnsi="Angsana New" w:cs="Angsana New"/>
                <w:sz w:val="26"/>
                <w:szCs w:val="26"/>
              </w:rPr>
              <w:t>35,048</w:t>
            </w:r>
          </w:p>
        </w:tc>
        <w:tc>
          <w:tcPr>
            <w:tcW w:w="89" w:type="pct"/>
            <w:vAlign w:val="bottom"/>
          </w:tcPr>
          <w:p w14:paraId="13D828B0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69DAB25" w14:textId="64C94EF0" w:rsidR="008D62B2" w:rsidRPr="008D62B2" w:rsidRDefault="008D62B2" w:rsidP="008D62B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D62B2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9BBA805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F29B224" w14:textId="19E63C45" w:rsidR="008D62B2" w:rsidRPr="00795EB0" w:rsidRDefault="008D62B2" w:rsidP="008D62B2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814A1">
              <w:rPr>
                <w:rFonts w:ascii="Angsana New" w:hAnsi="Angsana New" w:cs="Angsana New"/>
                <w:sz w:val="26"/>
                <w:szCs w:val="26"/>
              </w:rPr>
              <w:t>35,048</w:t>
            </w:r>
          </w:p>
        </w:tc>
        <w:tc>
          <w:tcPr>
            <w:tcW w:w="90" w:type="pct"/>
            <w:vAlign w:val="bottom"/>
          </w:tcPr>
          <w:p w14:paraId="3DA3DF40" w14:textId="77777777" w:rsidR="008D62B2" w:rsidRPr="008D62B2" w:rsidRDefault="008D62B2" w:rsidP="008D62B2">
            <w:pPr>
              <w:tabs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52B881BA" w14:textId="30A2F497" w:rsidR="008D62B2" w:rsidRPr="008D62B2" w:rsidRDefault="008D62B2" w:rsidP="008D62B2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B55907E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C94F608" w14:textId="768E104E" w:rsidR="008D62B2" w:rsidRPr="008D62B2" w:rsidRDefault="008D62B2" w:rsidP="008D62B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814A1">
              <w:rPr>
                <w:rFonts w:ascii="Angsana New" w:hAnsi="Angsana New" w:cs="Angsana New"/>
                <w:sz w:val="26"/>
                <w:szCs w:val="26"/>
              </w:rPr>
              <w:t>35,048</w:t>
            </w:r>
          </w:p>
        </w:tc>
      </w:tr>
      <w:tr w:rsidR="008D62B2" w:rsidRPr="00795EB0" w14:paraId="72100722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BF92113" w14:textId="26133DBE" w:rsidR="008D62B2" w:rsidRPr="00795EB0" w:rsidRDefault="008D62B2" w:rsidP="008D62B2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7F76BCED" w14:textId="77777777" w:rsidR="008D62B2" w:rsidRPr="00795EB0" w:rsidRDefault="008D62B2" w:rsidP="008D62B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BDFDAC0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93AC6F0" w14:textId="55D7EE49" w:rsidR="008D62B2" w:rsidRPr="00795EB0" w:rsidRDefault="008D62B2" w:rsidP="008D62B2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00BC34C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EE9BF6" w14:textId="3E501CFE" w:rsidR="008D62B2" w:rsidRPr="00795EB0" w:rsidRDefault="008D62B2" w:rsidP="008D62B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</w:t>
            </w:r>
            <w:r w:rsidRPr="00795EB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,1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  <w:r w:rsidRPr="00795EB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7" w:type="pct"/>
            <w:shd w:val="clear" w:color="auto" w:fill="auto"/>
          </w:tcPr>
          <w:p w14:paraId="7DF5A9B3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2E1FDBE" w14:textId="547C30F6" w:rsidR="008D62B2" w:rsidRPr="00795EB0" w:rsidRDefault="008D62B2" w:rsidP="008D62B2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1,964,533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333CE28C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2D01F8B" w14:textId="41CBDCDE" w:rsidR="008D62B2" w:rsidRPr="00795EB0" w:rsidRDefault="008D62B2" w:rsidP="008D62B2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1,9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53</w:t>
            </w:r>
            <w:r w:rsidRPr="00795EB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412</w:t>
            </w:r>
          </w:p>
        </w:tc>
        <w:tc>
          <w:tcPr>
            <w:tcW w:w="89" w:type="pct"/>
            <w:vAlign w:val="bottom"/>
          </w:tcPr>
          <w:p w14:paraId="0556CFD9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F43AC71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E705BB9" w14:textId="023B2CD8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77BB943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C0B30FD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107F3402" w14:textId="046339F9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207034B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005CDA" w14:textId="0216131D" w:rsidR="008D62B2" w:rsidRPr="00795EB0" w:rsidRDefault="008D62B2" w:rsidP="008D62B2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5EB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795EB0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9" w:type="pct"/>
            <w:vAlign w:val="bottom"/>
          </w:tcPr>
          <w:p w14:paraId="79F6D229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6AA1184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96D3A" w14:textId="156EA00A" w:rsidR="008D62B2" w:rsidRPr="00795EB0" w:rsidRDefault="008D62B2" w:rsidP="008D62B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5EB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795EB0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8D62B2" w:rsidRPr="00795EB0" w14:paraId="78D9268A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BEEA4FA" w14:textId="0D3B638A" w:rsidR="008D62B2" w:rsidRPr="00795EB0" w:rsidRDefault="008D62B2" w:rsidP="008D62B2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3D3BEDF3" w14:textId="77777777" w:rsidR="008D62B2" w:rsidRPr="00795EB0" w:rsidRDefault="008D62B2" w:rsidP="008D62B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FF74986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F24691B" w14:textId="3CCC680E" w:rsidR="008D62B2" w:rsidRPr="00795EB0" w:rsidRDefault="008D62B2" w:rsidP="008D62B2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C090519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E104E0" w14:textId="311580DA" w:rsidR="008D62B2" w:rsidRPr="00795EB0" w:rsidRDefault="008D62B2" w:rsidP="00F27198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635EB842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3D84FDEF" w14:textId="42E8B641" w:rsidR="008D62B2" w:rsidRPr="00795EB0" w:rsidRDefault="008D62B2" w:rsidP="008D62B2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29,091,963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7FFC80C5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320E9DB4" w14:textId="79E64048" w:rsidR="008D62B2" w:rsidRPr="00795EB0" w:rsidRDefault="008D62B2" w:rsidP="008D62B2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29,091,963</w:t>
            </w:r>
          </w:p>
        </w:tc>
        <w:tc>
          <w:tcPr>
            <w:tcW w:w="89" w:type="pct"/>
            <w:vAlign w:val="bottom"/>
          </w:tcPr>
          <w:p w14:paraId="75C4E119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B061B3C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CFC6CB4" w14:textId="244F85BF" w:rsidR="008D62B2" w:rsidRPr="00795EB0" w:rsidRDefault="008D62B2" w:rsidP="008D62B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AE2E92B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E4223DB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E17DDCE" w14:textId="1A664BC6" w:rsidR="008D62B2" w:rsidRPr="00795EB0" w:rsidRDefault="008D62B2" w:rsidP="008D62B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A4F0BE" w14:textId="77777777" w:rsidR="008D62B2" w:rsidRPr="00795EB0" w:rsidRDefault="008D62B2" w:rsidP="008D62B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7E631FA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B478C0" w14:textId="753198C1" w:rsidR="008D62B2" w:rsidRPr="00795EB0" w:rsidRDefault="008D62B2" w:rsidP="008D62B2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28,615,966</w:t>
            </w:r>
          </w:p>
        </w:tc>
        <w:tc>
          <w:tcPr>
            <w:tcW w:w="89" w:type="pct"/>
            <w:vAlign w:val="bottom"/>
          </w:tcPr>
          <w:p w14:paraId="54891B6A" w14:textId="77777777" w:rsidR="008D62B2" w:rsidRPr="00795EB0" w:rsidRDefault="008D62B2" w:rsidP="008D62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5D1EC76E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ED9E28" w14:textId="6577AAC5" w:rsidR="008D62B2" w:rsidRPr="00795EB0" w:rsidRDefault="008D62B2" w:rsidP="008D62B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28,615,966</w:t>
            </w:r>
          </w:p>
        </w:tc>
      </w:tr>
      <w:tr w:rsidR="008D62B2" w:rsidRPr="00795EB0" w14:paraId="65738A60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DA87D4F" w14:textId="139C8FB4" w:rsidR="008D62B2" w:rsidRPr="00795EB0" w:rsidRDefault="008D62B2" w:rsidP="008D62B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03DC1F3D" w14:textId="77777777" w:rsidR="008D62B2" w:rsidRPr="00795EB0" w:rsidRDefault="008D62B2" w:rsidP="008D62B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A70AFA" w14:textId="725BBF5B" w:rsidR="008D62B2" w:rsidRPr="00795EB0" w:rsidRDefault="008D62B2" w:rsidP="008D62B2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21</w:t>
            </w:r>
          </w:p>
        </w:tc>
        <w:tc>
          <w:tcPr>
            <w:tcW w:w="540" w:type="pct"/>
            <w:shd w:val="clear" w:color="auto" w:fill="auto"/>
          </w:tcPr>
          <w:p w14:paraId="6CC04427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5CEBEA" w14:textId="27038A33" w:rsidR="008D62B2" w:rsidRPr="00795EB0" w:rsidRDefault="008D62B2" w:rsidP="00F2719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E2CA761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D35AB4" w14:textId="021DEF5C" w:rsidR="008D62B2" w:rsidRPr="00795EB0" w:rsidRDefault="008D62B2" w:rsidP="008D62B2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34B9E68" w14:textId="77F8C768" w:rsidR="008D62B2" w:rsidRPr="00795EB0" w:rsidRDefault="008D62B2" w:rsidP="008D62B2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121</w:t>
            </w:r>
          </w:p>
        </w:tc>
        <w:tc>
          <w:tcPr>
            <w:tcW w:w="89" w:type="pct"/>
            <w:vAlign w:val="bottom"/>
          </w:tcPr>
          <w:p w14:paraId="7708CEA6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7ECB276" w14:textId="04E1641D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E8731F5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945CB8" w14:textId="50258103" w:rsidR="008D62B2" w:rsidRPr="00795EB0" w:rsidRDefault="008D62B2" w:rsidP="008D62B2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21</w:t>
            </w:r>
          </w:p>
        </w:tc>
        <w:tc>
          <w:tcPr>
            <w:tcW w:w="90" w:type="pct"/>
            <w:vAlign w:val="bottom"/>
          </w:tcPr>
          <w:p w14:paraId="4DB5DB14" w14:textId="77777777" w:rsidR="008D62B2" w:rsidRPr="00795EB0" w:rsidRDefault="008D62B2" w:rsidP="008D62B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A27F1B" w14:textId="4441898A" w:rsidR="008D62B2" w:rsidRPr="00795EB0" w:rsidRDefault="008D62B2" w:rsidP="008D62B2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8F31DC6" w14:textId="77777777" w:rsidR="008D62B2" w:rsidRPr="00795EB0" w:rsidRDefault="008D62B2" w:rsidP="008D62B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1CA3582" w14:textId="20D8A012" w:rsidR="008D62B2" w:rsidRPr="00795EB0" w:rsidRDefault="008D62B2" w:rsidP="008D62B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11</w:t>
            </w:r>
            <w:r w:rsidRPr="00795EB0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,1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21</w:t>
            </w:r>
          </w:p>
        </w:tc>
      </w:tr>
    </w:tbl>
    <w:p w14:paraId="40BA8AD0" w14:textId="77777777" w:rsidR="001202B8" w:rsidRPr="00795EB0" w:rsidRDefault="001202B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42"/>
        <w:gridCol w:w="1559"/>
        <w:gridCol w:w="6"/>
        <w:gridCol w:w="1619"/>
        <w:gridCol w:w="6"/>
        <w:gridCol w:w="1706"/>
        <w:gridCol w:w="6"/>
        <w:gridCol w:w="1258"/>
        <w:gridCol w:w="9"/>
        <w:gridCol w:w="259"/>
        <w:gridCol w:w="9"/>
        <w:gridCol w:w="1162"/>
        <w:gridCol w:w="9"/>
        <w:gridCol w:w="262"/>
        <w:gridCol w:w="9"/>
        <w:gridCol w:w="1159"/>
        <w:gridCol w:w="9"/>
        <w:gridCol w:w="262"/>
        <w:gridCol w:w="9"/>
        <w:gridCol w:w="1162"/>
        <w:gridCol w:w="9"/>
        <w:gridCol w:w="259"/>
        <w:gridCol w:w="9"/>
        <w:gridCol w:w="1523"/>
        <w:gridCol w:w="6"/>
      </w:tblGrid>
      <w:tr w:rsidR="007F008A" w:rsidRPr="00795EB0" w14:paraId="06B747B4" w14:textId="77777777" w:rsidTr="001202B8">
        <w:trPr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69AE390E" w14:textId="6F8A868E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795E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B92F6B"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34" w:type="pct"/>
            <w:gridSpan w:val="3"/>
            <w:vAlign w:val="bottom"/>
          </w:tcPr>
          <w:p w14:paraId="5BCFCD03" w14:textId="6AC86FE9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4DF8E0C1" w14:textId="4D9BBDAD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FD31ED5" w14:textId="40DF325C" w:rsidR="007F008A" w:rsidRPr="00795EB0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152BF99" w14:textId="1B665BDF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gridSpan w:val="2"/>
          </w:tcPr>
          <w:p w14:paraId="1E8D31D7" w14:textId="77777777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9BDD61B" w14:textId="0E923E22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gridSpan w:val="2"/>
          </w:tcPr>
          <w:p w14:paraId="72CB8AD8" w14:textId="77777777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059A73CA" w14:textId="3A168FAA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gridSpan w:val="2"/>
          </w:tcPr>
          <w:p w14:paraId="1158AE7A" w14:textId="77777777" w:rsidR="007F008A" w:rsidRPr="00795EB0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122A4A9A" w14:textId="410D6633" w:rsidR="007F008A" w:rsidRPr="00795EB0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pct"/>
            <w:gridSpan w:val="2"/>
          </w:tcPr>
          <w:p w14:paraId="7B7CA5F9" w14:textId="77777777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77F82BDA" w14:textId="0C9EBEE1" w:rsidR="007F008A" w:rsidRPr="00795EB0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B92F6B" w:rsidRPr="00795EB0" w14:paraId="43C17E07" w14:textId="77777777" w:rsidTr="001202B8">
        <w:trPr>
          <w:trHeight w:val="261"/>
        </w:trPr>
        <w:tc>
          <w:tcPr>
            <w:tcW w:w="837" w:type="pct"/>
            <w:shd w:val="clear" w:color="auto" w:fill="auto"/>
          </w:tcPr>
          <w:p w14:paraId="7F450C0A" w14:textId="45C94A90" w:rsidR="00B92F6B" w:rsidRPr="00795EB0" w:rsidRDefault="00B92F6B" w:rsidP="00B92F6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" w:type="pct"/>
            <w:gridSpan w:val="2"/>
          </w:tcPr>
          <w:p w14:paraId="16EBD372" w14:textId="77777777" w:rsidR="00B92F6B" w:rsidRPr="00795EB0" w:rsidRDefault="00B92F6B" w:rsidP="00B92F6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</w:tcPr>
          <w:p w14:paraId="701B80F9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A2FB203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42CD0A1C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4F09B906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gridSpan w:val="2"/>
          </w:tcPr>
          <w:p w14:paraId="430C07C0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</w:tcPr>
          <w:p w14:paraId="3F923228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gridSpan w:val="2"/>
          </w:tcPr>
          <w:p w14:paraId="669B0777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</w:tcPr>
          <w:p w14:paraId="647A3F63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gridSpan w:val="2"/>
          </w:tcPr>
          <w:p w14:paraId="40DEAD07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</w:tcPr>
          <w:p w14:paraId="39A0CD3F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gridSpan w:val="2"/>
          </w:tcPr>
          <w:p w14:paraId="68EEAC59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</w:tcPr>
          <w:p w14:paraId="2756B098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C1" w:rsidRPr="00795EB0" w14:paraId="1B27C436" w14:textId="77777777" w:rsidTr="001202B8">
        <w:trPr>
          <w:trHeight w:val="70"/>
        </w:trPr>
        <w:tc>
          <w:tcPr>
            <w:tcW w:w="837" w:type="pct"/>
            <w:shd w:val="clear" w:color="auto" w:fill="auto"/>
          </w:tcPr>
          <w:p w14:paraId="710C9EF8" w14:textId="563E3EFE" w:rsidR="00C60FC1" w:rsidRPr="00795EB0" w:rsidRDefault="00C60FC1" w:rsidP="00C60FC1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1" w:type="pct"/>
            <w:gridSpan w:val="2"/>
          </w:tcPr>
          <w:p w14:paraId="0C3B746D" w14:textId="77777777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5FEE3577" w14:textId="6CD03316" w:rsidR="00C60FC1" w:rsidRPr="00795EB0" w:rsidRDefault="00C60FC1" w:rsidP="00C60FC1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5085F517" w14:textId="0B674DEF" w:rsidR="00C60FC1" w:rsidRPr="00795EB0" w:rsidRDefault="00C60FC1" w:rsidP="00F2719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E184B8C" w14:textId="5BF11160" w:rsidR="00C60FC1" w:rsidRPr="00795EB0" w:rsidRDefault="00C60FC1" w:rsidP="00C60FC1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51,051,559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5170BAE" w14:textId="57AE8451" w:rsidR="00C60FC1" w:rsidRPr="00795EB0" w:rsidRDefault="00C60FC1" w:rsidP="00C60FC1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,051,559</w:t>
            </w:r>
          </w:p>
        </w:tc>
        <w:tc>
          <w:tcPr>
            <w:tcW w:w="89" w:type="pct"/>
            <w:gridSpan w:val="2"/>
            <w:vAlign w:val="bottom"/>
          </w:tcPr>
          <w:p w14:paraId="2027F98A" w14:textId="77777777" w:rsidR="00C60FC1" w:rsidRPr="00795EB0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89CE91E" w14:textId="53F07259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76A7F066" w14:textId="77777777" w:rsidR="00C60FC1" w:rsidRPr="00795EB0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23BE645B" w14:textId="534DDD44" w:rsidR="00C60FC1" w:rsidRPr="00795EB0" w:rsidRDefault="00C60FC1" w:rsidP="00C60FC1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5A1CAEBB" w14:textId="77777777" w:rsidR="00C60FC1" w:rsidRPr="00795EB0" w:rsidRDefault="00C60FC1" w:rsidP="00C60FC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19681434" w14:textId="23CF3E1D" w:rsidR="00C60FC1" w:rsidRPr="00795EB0" w:rsidRDefault="00C60FC1" w:rsidP="00C60FC1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  <w:tc>
          <w:tcPr>
            <w:tcW w:w="89" w:type="pct"/>
            <w:gridSpan w:val="2"/>
            <w:vAlign w:val="bottom"/>
          </w:tcPr>
          <w:p w14:paraId="48DBC151" w14:textId="77777777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19423A2" w14:textId="58E04A9F" w:rsidR="00C60FC1" w:rsidRPr="00795EB0" w:rsidRDefault="00C60FC1" w:rsidP="00C60FC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</w:tr>
      <w:tr w:rsidR="00C60FC1" w:rsidRPr="00795EB0" w14:paraId="5F6DC58E" w14:textId="77777777" w:rsidTr="001202B8">
        <w:trPr>
          <w:trHeight w:val="70"/>
        </w:trPr>
        <w:tc>
          <w:tcPr>
            <w:tcW w:w="837" w:type="pct"/>
            <w:shd w:val="clear" w:color="auto" w:fill="auto"/>
          </w:tcPr>
          <w:p w14:paraId="5F9F1499" w14:textId="63D978EE" w:rsidR="00C60FC1" w:rsidRPr="00795EB0" w:rsidRDefault="00C60FC1" w:rsidP="00C60FC1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" w:type="pct"/>
            <w:gridSpan w:val="2"/>
          </w:tcPr>
          <w:p w14:paraId="74E60845" w14:textId="77777777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37D84557" w14:textId="010B7427" w:rsidR="00C60FC1" w:rsidRPr="00795EB0" w:rsidRDefault="00C60FC1" w:rsidP="00C60FC1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7EE8E142" w14:textId="0265B2CB" w:rsidR="00C60FC1" w:rsidRPr="00795EB0" w:rsidRDefault="00C60FC1" w:rsidP="003D56F7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4716AC31" w14:textId="24DFEE58" w:rsidR="00C60FC1" w:rsidRPr="00795EB0" w:rsidRDefault="00C60FC1" w:rsidP="003D56F7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BD8C085" w14:textId="26FC86C7" w:rsidR="00C60FC1" w:rsidRPr="00795EB0" w:rsidRDefault="00C60FC1" w:rsidP="00C60FC1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gridSpan w:val="2"/>
            <w:vAlign w:val="bottom"/>
          </w:tcPr>
          <w:p w14:paraId="555E9DA9" w14:textId="77777777" w:rsidR="00C60FC1" w:rsidRPr="00795EB0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9D33317" w14:textId="516ADD42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265BB2E7" w14:textId="77777777" w:rsidR="00C60FC1" w:rsidRPr="00795EB0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26EB0E94" w14:textId="0AFA0A28" w:rsidR="00C60FC1" w:rsidRPr="00795EB0" w:rsidRDefault="00C60FC1" w:rsidP="00C60FC1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90" w:type="pct"/>
            <w:gridSpan w:val="2"/>
            <w:vAlign w:val="bottom"/>
          </w:tcPr>
          <w:p w14:paraId="229B0242" w14:textId="77777777" w:rsidR="00C60FC1" w:rsidRPr="00795EB0" w:rsidRDefault="00C60FC1" w:rsidP="00C60FC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FB26430" w14:textId="66423386" w:rsidR="00C60FC1" w:rsidRPr="00795EB0" w:rsidRDefault="00C60FC1" w:rsidP="00C60FC1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69BA407B" w14:textId="77777777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29488D9F" w14:textId="13B276F6" w:rsidR="00C60FC1" w:rsidRPr="00795EB0" w:rsidRDefault="00C60FC1" w:rsidP="00C60FC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B92F6B" w:rsidRPr="00795EB0" w14:paraId="0A40EDF3" w14:textId="77777777" w:rsidTr="001202B8">
        <w:trPr>
          <w:trHeight w:val="135"/>
        </w:trPr>
        <w:tc>
          <w:tcPr>
            <w:tcW w:w="837" w:type="pct"/>
            <w:shd w:val="clear" w:color="auto" w:fill="auto"/>
          </w:tcPr>
          <w:p w14:paraId="1FF2A3C1" w14:textId="77777777" w:rsidR="00B92F6B" w:rsidRPr="00795EB0" w:rsidRDefault="00B92F6B" w:rsidP="00B92F6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3A80F529" w14:textId="77777777" w:rsidR="00B92F6B" w:rsidRPr="00795EB0" w:rsidRDefault="00B92F6B" w:rsidP="00B92F6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0049FBC4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314C47D3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66C3747" w14:textId="77777777" w:rsidR="00B92F6B" w:rsidRPr="00795EB0" w:rsidRDefault="00B92F6B" w:rsidP="00B92F6B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0918DEA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3AFE0BCC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F175705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7D722059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1E4FE5C1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7A2DD47B" w14:textId="77777777" w:rsidR="00B92F6B" w:rsidRPr="00795EB0" w:rsidRDefault="00B92F6B" w:rsidP="00B92F6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4B3D7BCD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0C350E6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00350D6" w14:textId="77777777" w:rsidR="00B92F6B" w:rsidRPr="00795EB0" w:rsidRDefault="00B92F6B" w:rsidP="00B92F6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26C62" w:rsidRPr="00795EB0" w14:paraId="335BA95F" w14:textId="77777777" w:rsidTr="001202B8">
        <w:trPr>
          <w:trHeight w:val="135"/>
        </w:trPr>
        <w:tc>
          <w:tcPr>
            <w:tcW w:w="837" w:type="pct"/>
            <w:shd w:val="clear" w:color="auto" w:fill="auto"/>
          </w:tcPr>
          <w:p w14:paraId="7E57F540" w14:textId="77777777" w:rsidR="00726C62" w:rsidRPr="00795EB0" w:rsidRDefault="00726C62" w:rsidP="00B92F6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0F688965" w14:textId="77777777" w:rsidR="00726C62" w:rsidRPr="00795EB0" w:rsidRDefault="00726C62" w:rsidP="00B92F6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386BA5F5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14CA7FAC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790B0E4" w14:textId="77777777" w:rsidR="00726C62" w:rsidRPr="00795EB0" w:rsidRDefault="00726C62" w:rsidP="00B92F6B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4DEF8A3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38F56EF0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AADD257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396B35B0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60F771DC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0FD7E55C" w14:textId="77777777" w:rsidR="00726C62" w:rsidRPr="00795EB0" w:rsidRDefault="00726C62" w:rsidP="00B92F6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6886A521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079D15C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2C617F41" w14:textId="77777777" w:rsidR="00726C62" w:rsidRPr="00795EB0" w:rsidRDefault="00726C62" w:rsidP="00B92F6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50805" w:rsidRPr="00795EB0" w14:paraId="793C67FD" w14:textId="77777777" w:rsidTr="001202B8">
        <w:trPr>
          <w:trHeight w:val="261"/>
        </w:trPr>
        <w:tc>
          <w:tcPr>
            <w:tcW w:w="837" w:type="pct"/>
            <w:shd w:val="clear" w:color="auto" w:fill="auto"/>
          </w:tcPr>
          <w:p w14:paraId="65591A15" w14:textId="77777777" w:rsidR="00D50805" w:rsidRPr="00795EB0" w:rsidRDefault="00D50805" w:rsidP="00C60FC1">
            <w:pPr>
              <w:spacing w:line="228" w:lineRule="auto"/>
              <w:ind w:left="157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264A864D" w14:textId="77777777" w:rsidR="00D50805" w:rsidRPr="00795EB0" w:rsidRDefault="00D50805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140EF651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1D0C39B3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790E4B4F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46C1A40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3237C92A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12D27C7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5C5BB6C3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457F3CE4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3D4FDFCE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C49A7AB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0B2300C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7EEA2FE5" w14:textId="77777777" w:rsidR="00D50805" w:rsidRPr="00795EB0" w:rsidRDefault="00D50805" w:rsidP="00C60FC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6C62" w:rsidRPr="00795EB0" w14:paraId="22D23E0E" w14:textId="77777777" w:rsidTr="001202B8">
        <w:trPr>
          <w:trHeight w:val="261"/>
        </w:trPr>
        <w:tc>
          <w:tcPr>
            <w:tcW w:w="837" w:type="pct"/>
            <w:shd w:val="clear" w:color="auto" w:fill="auto"/>
          </w:tcPr>
          <w:p w14:paraId="4CFABDBA" w14:textId="77777777" w:rsidR="00726C62" w:rsidRPr="00795EB0" w:rsidRDefault="00726C62" w:rsidP="00C60FC1">
            <w:pPr>
              <w:spacing w:line="228" w:lineRule="auto"/>
              <w:ind w:left="157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4A4D5C44" w14:textId="77777777" w:rsidR="00726C62" w:rsidRPr="00795EB0" w:rsidRDefault="00726C62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14D9726D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75076B47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8AB7F06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634E951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56E77DA0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09CB3B9E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54BAE3BB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20BF53C7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66FDC0C6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FD950B6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3EFA155B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1B122997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6C62" w:rsidRPr="00795EB0" w14:paraId="63955670" w14:textId="77777777" w:rsidTr="001202B8">
        <w:trPr>
          <w:trHeight w:val="261"/>
        </w:trPr>
        <w:tc>
          <w:tcPr>
            <w:tcW w:w="837" w:type="pct"/>
            <w:shd w:val="clear" w:color="auto" w:fill="auto"/>
          </w:tcPr>
          <w:p w14:paraId="2389FD82" w14:textId="77777777" w:rsidR="00726C62" w:rsidRPr="00795EB0" w:rsidRDefault="00726C62" w:rsidP="00C60FC1">
            <w:pPr>
              <w:spacing w:line="228" w:lineRule="auto"/>
              <w:ind w:left="157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7FCF2556" w14:textId="77777777" w:rsidR="00726C62" w:rsidRPr="00795EB0" w:rsidRDefault="00726C62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48D84E86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2D49554E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715A5704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1C931CF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0E88A7B2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B9614CF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37A90511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6A343C08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70EFFD75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41DB69B0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9726C44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55B032AF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6C62" w:rsidRPr="00795EB0" w14:paraId="360CF3CE" w14:textId="77777777" w:rsidTr="001202B8">
        <w:trPr>
          <w:trHeight w:val="261"/>
        </w:trPr>
        <w:tc>
          <w:tcPr>
            <w:tcW w:w="837" w:type="pct"/>
            <w:shd w:val="clear" w:color="auto" w:fill="auto"/>
          </w:tcPr>
          <w:p w14:paraId="3A9B93B5" w14:textId="77777777" w:rsidR="00726C62" w:rsidRPr="00795EB0" w:rsidRDefault="00726C62" w:rsidP="00C60FC1">
            <w:pPr>
              <w:spacing w:line="228" w:lineRule="auto"/>
              <w:ind w:left="157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7D7E47DD" w14:textId="77777777" w:rsidR="00726C62" w:rsidRPr="00795EB0" w:rsidRDefault="00726C62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7097E391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0E021C4D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2047BBC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10B92E6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340F2C7E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452AAB52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10FB2F6A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0F569D5F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08E01145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170329AF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F62D917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E2F423D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6C62" w:rsidRPr="00795EB0" w14:paraId="1BFB3C8D" w14:textId="77777777" w:rsidTr="001202B8">
        <w:trPr>
          <w:trHeight w:val="261"/>
        </w:trPr>
        <w:tc>
          <w:tcPr>
            <w:tcW w:w="837" w:type="pct"/>
            <w:shd w:val="clear" w:color="auto" w:fill="auto"/>
          </w:tcPr>
          <w:p w14:paraId="58B0A774" w14:textId="77777777" w:rsidR="00726C62" w:rsidRPr="00795EB0" w:rsidRDefault="00726C62" w:rsidP="00C60FC1">
            <w:pPr>
              <w:spacing w:line="228" w:lineRule="auto"/>
              <w:ind w:left="157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0C150089" w14:textId="77777777" w:rsidR="00726C62" w:rsidRPr="00795EB0" w:rsidRDefault="00726C62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1CC230C2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60D543AA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7091ABA5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F72BF72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0273E7A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4C947B6D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774FEBC5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5014E957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4D488359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71E3D7E1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4CDDB7D1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70E1A81C" w14:textId="77777777" w:rsidR="00726C62" w:rsidRPr="00795EB0" w:rsidRDefault="00726C62" w:rsidP="00C60FC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2B8" w:rsidRPr="00795EB0" w14:paraId="4022CD28" w14:textId="77777777" w:rsidTr="001202B8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74165FBD" w14:textId="77777777" w:rsidR="001202B8" w:rsidRPr="00795EB0" w:rsidRDefault="001202B8" w:rsidP="004A11B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1" w:type="pct"/>
            <w:gridSpan w:val="2"/>
            <w:vAlign w:val="bottom"/>
          </w:tcPr>
          <w:p w14:paraId="1963B9D8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3" w:type="pct"/>
            <w:gridSpan w:val="24"/>
            <w:vAlign w:val="bottom"/>
          </w:tcPr>
          <w:p w14:paraId="21DD4167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95EB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202B8" w:rsidRPr="00795EB0" w14:paraId="7273B105" w14:textId="77777777" w:rsidTr="001202B8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2254EFA" w14:textId="77777777" w:rsidR="001202B8" w:rsidRPr="00795EB0" w:rsidRDefault="001202B8" w:rsidP="004A11B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3C537F53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7"/>
            <w:vAlign w:val="bottom"/>
          </w:tcPr>
          <w:p w14:paraId="6A4856F6" w14:textId="77777777" w:rsidR="001202B8" w:rsidRPr="00795EB0" w:rsidRDefault="001202B8" w:rsidP="004A11B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  <w:gridSpan w:val="2"/>
          </w:tcPr>
          <w:p w14:paraId="743D03F7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7" w:type="pct"/>
            <w:gridSpan w:val="15"/>
            <w:tcBorders>
              <w:bottom w:val="single" w:sz="4" w:space="0" w:color="auto"/>
            </w:tcBorders>
            <w:vAlign w:val="bottom"/>
          </w:tcPr>
          <w:p w14:paraId="63CE0A72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02B8" w:rsidRPr="00795EB0" w14:paraId="0EA5E81E" w14:textId="77777777" w:rsidTr="001202B8">
        <w:trPr>
          <w:gridAfter w:val="1"/>
          <w:wAfter w:w="2" w:type="pct"/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B5B0573" w14:textId="4FC7CDAA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795E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E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4DECF7B3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EB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795EB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76F96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09400" w14:textId="77777777" w:rsidR="001202B8" w:rsidRPr="00795EB0" w:rsidRDefault="001202B8" w:rsidP="004A11B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A9AEA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  <w:gridSpan w:val="2"/>
          </w:tcPr>
          <w:p w14:paraId="6985F7D2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</w:tcBorders>
            <w:vAlign w:val="bottom"/>
          </w:tcPr>
          <w:p w14:paraId="538113F2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gridSpan w:val="2"/>
            <w:tcBorders>
              <w:top w:val="single" w:sz="4" w:space="0" w:color="auto"/>
            </w:tcBorders>
          </w:tcPr>
          <w:p w14:paraId="19E710E5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gridSpan w:val="2"/>
            <w:tcBorders>
              <w:top w:val="single" w:sz="4" w:space="0" w:color="auto"/>
            </w:tcBorders>
            <w:vAlign w:val="bottom"/>
          </w:tcPr>
          <w:p w14:paraId="507FDCD5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EB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gridSpan w:val="2"/>
            <w:tcBorders>
              <w:top w:val="single" w:sz="4" w:space="0" w:color="auto"/>
            </w:tcBorders>
          </w:tcPr>
          <w:p w14:paraId="5447C7B2" w14:textId="77777777" w:rsidR="001202B8" w:rsidRPr="00795EB0" w:rsidRDefault="001202B8" w:rsidP="004A11B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</w:tcBorders>
            <w:vAlign w:val="bottom"/>
          </w:tcPr>
          <w:p w14:paraId="60C4DC37" w14:textId="77777777" w:rsidR="001202B8" w:rsidRPr="00795EB0" w:rsidRDefault="001202B8" w:rsidP="004A11B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gridSpan w:val="2"/>
            <w:tcBorders>
              <w:top w:val="single" w:sz="4" w:space="0" w:color="auto"/>
            </w:tcBorders>
          </w:tcPr>
          <w:p w14:paraId="7B41210A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D6E87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EB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2B8" w:rsidRPr="00795EB0" w14:paraId="5DFDC3FD" w14:textId="77777777" w:rsidTr="001202B8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DC68DC9" w14:textId="77777777" w:rsidR="001202B8" w:rsidRPr="00795EB0" w:rsidRDefault="001202B8" w:rsidP="004A11B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153A050E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3" w:type="pct"/>
            <w:gridSpan w:val="24"/>
          </w:tcPr>
          <w:p w14:paraId="6DE0A3EE" w14:textId="77777777" w:rsidR="001202B8" w:rsidRPr="00795EB0" w:rsidRDefault="001202B8" w:rsidP="004A11B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EB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26C62" w:rsidRPr="00795EB0" w14:paraId="69CBE35E" w14:textId="77777777" w:rsidTr="00E06044">
        <w:trPr>
          <w:trHeight w:val="261"/>
        </w:trPr>
        <w:tc>
          <w:tcPr>
            <w:tcW w:w="837" w:type="pct"/>
            <w:shd w:val="clear" w:color="auto" w:fill="auto"/>
          </w:tcPr>
          <w:p w14:paraId="0A531A6A" w14:textId="77777777" w:rsidR="00726C62" w:rsidRPr="00795EB0" w:rsidRDefault="00726C62" w:rsidP="00E06044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EB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" w:type="pct"/>
            <w:gridSpan w:val="2"/>
          </w:tcPr>
          <w:p w14:paraId="31290630" w14:textId="77777777" w:rsidR="00726C62" w:rsidRPr="00795EB0" w:rsidRDefault="00726C62" w:rsidP="00E0604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0DDF2353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445AF05B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FC3BEA7" w14:textId="77777777" w:rsidR="00726C62" w:rsidRPr="00795EB0" w:rsidRDefault="00726C62" w:rsidP="00E0604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3760694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21E723A0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B4E6C05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4A92CCD0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7CC82EF6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26BE86AF" w14:textId="77777777" w:rsidR="00726C62" w:rsidRPr="00795EB0" w:rsidRDefault="00726C62" w:rsidP="00E0604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7641B007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510AEF2F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2B86B49E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6C62" w:rsidRPr="00795EB0" w14:paraId="3C56BB58" w14:textId="77777777" w:rsidTr="00E06044">
        <w:trPr>
          <w:trHeight w:val="261"/>
        </w:trPr>
        <w:tc>
          <w:tcPr>
            <w:tcW w:w="837" w:type="pct"/>
            <w:shd w:val="clear" w:color="auto" w:fill="auto"/>
          </w:tcPr>
          <w:p w14:paraId="4DDE8269" w14:textId="77777777" w:rsidR="00726C62" w:rsidRPr="00795EB0" w:rsidRDefault="00726C62" w:rsidP="00E06044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" w:type="pct"/>
            <w:gridSpan w:val="2"/>
          </w:tcPr>
          <w:p w14:paraId="6C3DDA3F" w14:textId="77777777" w:rsidR="00726C62" w:rsidRPr="00795EB0" w:rsidRDefault="00726C62" w:rsidP="00E0604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1BEA9681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119C90D5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E6CF72C" w14:textId="77777777" w:rsidR="00726C62" w:rsidRPr="00795EB0" w:rsidRDefault="00726C62" w:rsidP="003D56F7">
            <w:pPr>
              <w:tabs>
                <w:tab w:val="decimal" w:pos="595"/>
                <w:tab w:val="left" w:pos="1107"/>
                <w:tab w:val="left" w:pos="1380"/>
              </w:tabs>
              <w:spacing w:line="228" w:lineRule="auto"/>
              <w:ind w:left="-43" w:right="-86" w:firstLine="797"/>
              <w:rPr>
                <w:rFonts w:ascii="Angsana New" w:hAnsi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8,800,000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5532ADF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9" w:type="pct"/>
            <w:gridSpan w:val="2"/>
            <w:vAlign w:val="bottom"/>
          </w:tcPr>
          <w:p w14:paraId="12A0AFB1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980C463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1BFACE74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7FCEEC5D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404E9CC7" w14:textId="77777777" w:rsidR="00726C62" w:rsidRPr="00795EB0" w:rsidRDefault="00726C62" w:rsidP="00E0604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2E154D6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 xml:space="preserve">8,810,184 </w:t>
            </w:r>
          </w:p>
        </w:tc>
        <w:tc>
          <w:tcPr>
            <w:tcW w:w="89" w:type="pct"/>
            <w:gridSpan w:val="2"/>
            <w:vAlign w:val="bottom"/>
          </w:tcPr>
          <w:p w14:paraId="398067B7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0E17A662" w14:textId="77777777" w:rsidR="00726C62" w:rsidRPr="00795EB0" w:rsidRDefault="00726C62" w:rsidP="00E06044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D50805" w:rsidRPr="00795EB0" w14:paraId="023BA8DA" w14:textId="77777777" w:rsidTr="001202B8">
        <w:trPr>
          <w:trHeight w:val="70"/>
        </w:trPr>
        <w:tc>
          <w:tcPr>
            <w:tcW w:w="837" w:type="pct"/>
            <w:shd w:val="clear" w:color="auto" w:fill="auto"/>
          </w:tcPr>
          <w:p w14:paraId="21A5984F" w14:textId="2837D456" w:rsidR="00D50805" w:rsidRPr="00795EB0" w:rsidRDefault="00D50805" w:rsidP="00D50805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795EB0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795EB0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1" w:type="pct"/>
            <w:gridSpan w:val="2"/>
          </w:tcPr>
          <w:p w14:paraId="68D0D428" w14:textId="77777777" w:rsidR="00D50805" w:rsidRPr="00795EB0" w:rsidRDefault="00D50805" w:rsidP="00D5080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2E67EAFC" w14:textId="00D9A895" w:rsidR="00D50805" w:rsidRPr="00795EB0" w:rsidRDefault="00D50805" w:rsidP="00D50805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63AE80F7" w14:textId="39251E97" w:rsidR="00D50805" w:rsidRPr="00795EB0" w:rsidRDefault="00D50805" w:rsidP="003D56F7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8965F25" w14:textId="6013651D" w:rsidR="00D50805" w:rsidRPr="003D56F7" w:rsidRDefault="00D50805" w:rsidP="003D56F7">
            <w:pPr>
              <w:tabs>
                <w:tab w:val="clear" w:pos="1644"/>
                <w:tab w:val="decimal" w:pos="595"/>
                <w:tab w:val="left" w:pos="960"/>
                <w:tab w:val="left" w:pos="1107"/>
              </w:tabs>
              <w:spacing w:line="228" w:lineRule="auto"/>
              <w:ind w:left="-43" w:right="-86" w:firstLine="733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51,245,299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BCCD8FE" w14:textId="631B022B" w:rsidR="00D50805" w:rsidRPr="00795EB0" w:rsidRDefault="00D50805" w:rsidP="00D50805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9" w:type="pct"/>
            <w:gridSpan w:val="2"/>
            <w:vAlign w:val="bottom"/>
          </w:tcPr>
          <w:p w14:paraId="7CAD7E35" w14:textId="77777777" w:rsidR="00D50805" w:rsidRPr="00795EB0" w:rsidRDefault="00D50805" w:rsidP="00D5080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26CFB3DD" w14:textId="1E2F1665" w:rsidR="00D50805" w:rsidRPr="00795EB0" w:rsidRDefault="00D50805" w:rsidP="00D5080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0933DB76" w14:textId="77777777" w:rsidR="00D50805" w:rsidRPr="00795EB0" w:rsidRDefault="00D50805" w:rsidP="00D5080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2576FDDC" w14:textId="0F7AF451" w:rsidR="00D50805" w:rsidRPr="00795EB0" w:rsidRDefault="00D50805" w:rsidP="00D50805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60F5990B" w14:textId="77777777" w:rsidR="00D50805" w:rsidRPr="00795EB0" w:rsidRDefault="00D50805" w:rsidP="00D5080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48FD16B5" w14:textId="7AFB6FCF" w:rsidR="00D50805" w:rsidRPr="00795EB0" w:rsidRDefault="00D50805" w:rsidP="00D50805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9" w:type="pct"/>
            <w:gridSpan w:val="2"/>
            <w:vAlign w:val="bottom"/>
          </w:tcPr>
          <w:p w14:paraId="305D042F" w14:textId="77777777" w:rsidR="00D50805" w:rsidRPr="00795EB0" w:rsidRDefault="00D50805" w:rsidP="00D5080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7B763E29" w14:textId="1AFD54BC" w:rsidR="00D50805" w:rsidRPr="00795EB0" w:rsidRDefault="00D50805" w:rsidP="00D5080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D50805" w:rsidRPr="00795EB0" w14:paraId="7E676A58" w14:textId="77777777" w:rsidTr="001202B8">
        <w:trPr>
          <w:trHeight w:val="70"/>
        </w:trPr>
        <w:tc>
          <w:tcPr>
            <w:tcW w:w="837" w:type="pct"/>
            <w:shd w:val="clear" w:color="auto" w:fill="auto"/>
          </w:tcPr>
          <w:p w14:paraId="50BE5AFF" w14:textId="5DB569F2" w:rsidR="00D50805" w:rsidRPr="00795EB0" w:rsidRDefault="00D50805" w:rsidP="00D50805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" w:type="pct"/>
            <w:gridSpan w:val="2"/>
          </w:tcPr>
          <w:p w14:paraId="31B5CDCB" w14:textId="77777777" w:rsidR="00D50805" w:rsidRPr="00795EB0" w:rsidRDefault="00D50805" w:rsidP="00D5080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26A4A077" w14:textId="13AE611A" w:rsidR="00D50805" w:rsidRPr="00795EB0" w:rsidRDefault="00D50805" w:rsidP="00D50805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14ACC628" w14:textId="23CFE369" w:rsidR="00D50805" w:rsidRPr="00795EB0" w:rsidRDefault="00D50805" w:rsidP="00D50805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433AA69A" w14:textId="7953F920" w:rsidR="00D50805" w:rsidRPr="00795EB0" w:rsidRDefault="00D50805" w:rsidP="00D50805">
            <w:pPr>
              <w:tabs>
                <w:tab w:val="clear" w:pos="907"/>
                <w:tab w:val="decimal" w:pos="595"/>
              </w:tabs>
              <w:spacing w:line="228" w:lineRule="auto"/>
              <w:ind w:left="-43" w:right="-86" w:firstLine="797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2,917,525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C163305" w14:textId="2589337E" w:rsidR="00D50805" w:rsidRPr="00795EB0" w:rsidRDefault="00D50805" w:rsidP="00D50805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2,917,525</w:t>
            </w:r>
          </w:p>
        </w:tc>
        <w:tc>
          <w:tcPr>
            <w:tcW w:w="89" w:type="pct"/>
            <w:gridSpan w:val="2"/>
            <w:vAlign w:val="bottom"/>
          </w:tcPr>
          <w:p w14:paraId="3AB00ED3" w14:textId="77777777" w:rsidR="00D50805" w:rsidRPr="00795EB0" w:rsidRDefault="00D50805" w:rsidP="00D5080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0F357D7C" w14:textId="1B892DC9" w:rsidR="00D50805" w:rsidRPr="00795EB0" w:rsidRDefault="00D50805" w:rsidP="00D5080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121BC6CE" w14:textId="77777777" w:rsidR="00D50805" w:rsidRPr="00795EB0" w:rsidRDefault="00D50805" w:rsidP="00D5080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4EA68E9F" w14:textId="78AE36A8" w:rsidR="00D50805" w:rsidRPr="00795EB0" w:rsidRDefault="00D50805" w:rsidP="00D50805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66BA5608" w14:textId="77777777" w:rsidR="00D50805" w:rsidRPr="00795EB0" w:rsidRDefault="00D50805" w:rsidP="00D5080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15835CCE" w14:textId="4E73C58A" w:rsidR="00D50805" w:rsidRPr="00795EB0" w:rsidRDefault="00D50805" w:rsidP="00D50805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  <w:tc>
          <w:tcPr>
            <w:tcW w:w="89" w:type="pct"/>
            <w:gridSpan w:val="2"/>
            <w:vAlign w:val="bottom"/>
          </w:tcPr>
          <w:p w14:paraId="6B8C13E4" w14:textId="77777777" w:rsidR="00D50805" w:rsidRPr="00795EB0" w:rsidRDefault="00D50805" w:rsidP="00D5080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77E3EF7C" w14:textId="4A6E185F" w:rsidR="00D50805" w:rsidRPr="00795EB0" w:rsidRDefault="00D50805" w:rsidP="00D5080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</w:tr>
      <w:tr w:rsidR="00C60FC1" w:rsidRPr="00795EB0" w14:paraId="0D15A090" w14:textId="77777777" w:rsidTr="001202B8">
        <w:trPr>
          <w:trHeight w:val="70"/>
        </w:trPr>
        <w:tc>
          <w:tcPr>
            <w:tcW w:w="837" w:type="pct"/>
            <w:shd w:val="clear" w:color="auto" w:fill="auto"/>
            <w:vAlign w:val="bottom"/>
          </w:tcPr>
          <w:p w14:paraId="3EAA5C16" w14:textId="71634AD5" w:rsidR="00C60FC1" w:rsidRPr="00795EB0" w:rsidRDefault="00C60FC1" w:rsidP="00C60FC1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95EB0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795E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95EB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1" w:type="pct"/>
            <w:gridSpan w:val="2"/>
          </w:tcPr>
          <w:p w14:paraId="289B8BD7" w14:textId="77777777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gridSpan w:val="2"/>
            <w:vAlign w:val="bottom"/>
          </w:tcPr>
          <w:p w14:paraId="72507465" w14:textId="13173750" w:rsidR="00C60FC1" w:rsidRPr="00795EB0" w:rsidRDefault="00C60FC1" w:rsidP="001202B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40" w:type="pct"/>
            <w:gridSpan w:val="2"/>
            <w:shd w:val="clear" w:color="auto" w:fill="auto"/>
            <w:vAlign w:val="bottom"/>
          </w:tcPr>
          <w:p w14:paraId="138E36DD" w14:textId="4AD1937B" w:rsidR="00C60FC1" w:rsidRPr="00795EB0" w:rsidRDefault="00C60FC1" w:rsidP="001202B8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1DB6C9D" w14:textId="3F473918" w:rsidR="00C60FC1" w:rsidRPr="00795EB0" w:rsidRDefault="00C60FC1" w:rsidP="003D56F7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69E2A2F1" w14:textId="2ABAF9A0" w:rsidR="00C60FC1" w:rsidRPr="00795EB0" w:rsidRDefault="00C60FC1" w:rsidP="001202B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gridSpan w:val="2"/>
            <w:vAlign w:val="bottom"/>
          </w:tcPr>
          <w:p w14:paraId="3691E493" w14:textId="77777777" w:rsidR="00C60FC1" w:rsidRPr="00795EB0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15FA99E5" w14:textId="495C61DF" w:rsidR="00C60FC1" w:rsidRPr="00795EB0" w:rsidRDefault="00C60FC1" w:rsidP="00C60FC1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49EEAC66" w14:textId="77777777" w:rsidR="00C60FC1" w:rsidRPr="00795EB0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6458A676" w14:textId="06D74740" w:rsidR="00C60FC1" w:rsidRPr="00795EB0" w:rsidRDefault="00C60FC1" w:rsidP="001202B8">
            <w:pPr>
              <w:pStyle w:val="acctfourfigures"/>
              <w:tabs>
                <w:tab w:val="clear" w:pos="765"/>
                <w:tab w:val="decimal" w:pos="7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90" w:type="pct"/>
            <w:gridSpan w:val="2"/>
            <w:vAlign w:val="bottom"/>
          </w:tcPr>
          <w:p w14:paraId="37F6DBCD" w14:textId="77777777" w:rsidR="00C60FC1" w:rsidRPr="00795EB0" w:rsidRDefault="00C60FC1" w:rsidP="00C60FC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145B26A2" w14:textId="05F1F1CD" w:rsidR="00C60FC1" w:rsidRPr="00795EB0" w:rsidRDefault="00C60FC1" w:rsidP="001202B8">
            <w:pPr>
              <w:pStyle w:val="acctfourfigures"/>
              <w:tabs>
                <w:tab w:val="clear" w:pos="765"/>
                <w:tab w:val="decimal" w:pos="68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07E5E28E" w14:textId="77777777" w:rsidR="00C60FC1" w:rsidRPr="00795EB0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193122ED" w14:textId="5A84CC1F" w:rsidR="00C60FC1" w:rsidRPr="00795EB0" w:rsidRDefault="00C60FC1" w:rsidP="001202B8">
            <w:pPr>
              <w:pStyle w:val="acctfourfigures"/>
              <w:tabs>
                <w:tab w:val="clear" w:pos="765"/>
                <w:tab w:val="decimal" w:pos="104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5EB0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</w:tr>
    </w:tbl>
    <w:p w14:paraId="424D4664" w14:textId="77777777" w:rsidR="00E42A77" w:rsidRPr="00795EB0" w:rsidRDefault="00E42A77">
      <w:pPr>
        <w:sectPr w:rsidR="00E42A77" w:rsidRPr="00795EB0" w:rsidSect="003019E3">
          <w:headerReference w:type="default" r:id="rId28"/>
          <w:headerReference w:type="first" r:id="rId29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795EB0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795EB0" w:rsidRDefault="00DB40B3" w:rsidP="00AF217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795EB0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795EB0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95E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795E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795EB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795EB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95E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795EB0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272421B9" w:rsidR="00DB40B3" w:rsidRPr="00795EB0" w:rsidRDefault="00DB40B3" w:rsidP="003D56F7">
            <w:pPr>
              <w:pStyle w:val="acctfourfigures"/>
              <w:tabs>
                <w:tab w:val="left" w:pos="720"/>
              </w:tabs>
              <w:spacing w:line="240" w:lineRule="auto"/>
              <w:ind w:left="360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F5C0A"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C60FC1"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C60FC1"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C60FC1"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60FC1"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0A071F"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795EB0" w:rsidDel="005916DC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795EB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795EB0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795EB0" w:rsidRDefault="00DB40B3" w:rsidP="00AF21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795EB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795EB0" w:rsidRDefault="00DB40B3" w:rsidP="00AF21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795EB0" w:rsidRDefault="00DB40B3" w:rsidP="00AF2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795EB0" w:rsidRDefault="00DB40B3" w:rsidP="00AF217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E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795EB0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795EB0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795EB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795EB0" w:rsidRDefault="002B0E8F" w:rsidP="00AF21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795E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795EB0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795EB0" w:rsidRDefault="00416116" w:rsidP="0041611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795EB0" w:rsidRDefault="00416116" w:rsidP="00416116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19D220EF" w:rsidR="00416116" w:rsidRPr="00795EB0" w:rsidRDefault="00A94D4D" w:rsidP="00344E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6,966</w:t>
            </w:r>
          </w:p>
        </w:tc>
        <w:tc>
          <w:tcPr>
            <w:tcW w:w="180" w:type="dxa"/>
          </w:tcPr>
          <w:p w14:paraId="0B9AC94D" w14:textId="77777777" w:rsidR="00416116" w:rsidRPr="00795EB0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4D9A2568" w:rsidR="00416116" w:rsidRPr="00795EB0" w:rsidRDefault="00344ED0" w:rsidP="00344ED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795EB0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164F2B3E" w:rsidR="00416116" w:rsidRPr="00795EB0" w:rsidRDefault="00044D5D" w:rsidP="0041611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795EB0" w:rsidRDefault="00416116" w:rsidP="004161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763A9B6C" w:rsidR="00416116" w:rsidRPr="00795EB0" w:rsidRDefault="00044D5D" w:rsidP="0041611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DCFDF39" w14:textId="77777777" w:rsidR="0057178C" w:rsidRPr="00795EB0" w:rsidRDefault="0057178C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795EB0" w:rsidRDefault="00441BBA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795EB0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795EB0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795EB0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795EB0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682A57A3" w:rsidR="00441BBA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60FC1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60FC1"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A071F" w:rsidRPr="00795E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35" w:type="pct"/>
          </w:tcPr>
          <w:p w14:paraId="21E7978A" w14:textId="77777777" w:rsidR="007261C0" w:rsidRPr="00795EB0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795EB0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795EB0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795EB0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795EB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795EB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57F" w:rsidRPr="00795EB0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9B757F" w:rsidRPr="00795EB0" w:rsidRDefault="009B757F" w:rsidP="009B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000EE589" w:rsidR="009B757F" w:rsidRPr="00795EB0" w:rsidRDefault="009B757F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3,</w:t>
            </w:r>
            <w:r w:rsidR="00FB0A93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0A93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9B757F" w:rsidRPr="00795EB0" w:rsidRDefault="009B757F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17017EFE" w:rsidR="009B757F" w:rsidRPr="00795EB0" w:rsidRDefault="00F05133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15,664</w:t>
            </w:r>
          </w:p>
        </w:tc>
      </w:tr>
      <w:tr w:rsidR="009B757F" w:rsidRPr="00795EB0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9B757F" w:rsidRPr="00795EB0" w:rsidRDefault="009B757F" w:rsidP="009B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53A2026E" w:rsidR="009B757F" w:rsidRPr="00795EB0" w:rsidRDefault="00036A26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0A93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0A93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9B757F" w:rsidRPr="00795EB0" w:rsidRDefault="009B757F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620BCDAB" w:rsidR="009B757F" w:rsidRPr="00795EB0" w:rsidRDefault="00F57FD5" w:rsidP="00B43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133" w:rsidRPr="00795EB0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F05133" w:rsidRPr="00795EB0" w:rsidRDefault="00F05133" w:rsidP="00F0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34DF7A64" w:rsidR="00F05133" w:rsidRPr="00795EB0" w:rsidRDefault="00F05133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20,486 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F05133" w:rsidRPr="00795EB0" w:rsidRDefault="00F05133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2ED1BB25" w:rsidR="00F05133" w:rsidRPr="00795EB0" w:rsidRDefault="00F05133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9,907 </w:t>
            </w:r>
          </w:p>
        </w:tc>
      </w:tr>
      <w:tr w:rsidR="00F05133" w:rsidRPr="00795EB0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F05133" w:rsidRPr="00795EB0" w:rsidRDefault="00F05133" w:rsidP="00F0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193868D8" w:rsidR="00F05133" w:rsidRPr="00795EB0" w:rsidRDefault="00F05133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</w:t>
            </w:r>
            <w:r w:rsidR="00FB0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 w:rsidR="00036A26"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0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F05133" w:rsidRPr="00795EB0" w:rsidRDefault="00F05133" w:rsidP="00F05133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3F053ABB" w:rsidR="00F05133" w:rsidRPr="00795EB0" w:rsidRDefault="00F05133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25,571 </w:t>
            </w:r>
          </w:p>
        </w:tc>
      </w:tr>
      <w:tr w:rsidR="00CD4D87" w:rsidRPr="00795EB0" w14:paraId="73537CE9" w14:textId="77777777" w:rsidTr="00CE6FB0">
        <w:tc>
          <w:tcPr>
            <w:tcW w:w="3334" w:type="pct"/>
          </w:tcPr>
          <w:p w14:paraId="044196A5" w14:textId="77777777" w:rsidR="00CD4D87" w:rsidRPr="00795EB0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795EB0" w:rsidRDefault="00CD4D87" w:rsidP="00DA5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795EB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795EB0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795EB0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795EB0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795EB0" w:rsidRDefault="00CD4D87" w:rsidP="00DA5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795EB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795EB0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59B7" w:rsidRPr="00795EB0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9F59B7" w:rsidRPr="00795EB0" w:rsidRDefault="009F59B7" w:rsidP="009F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3497DF55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1,</w:t>
            </w:r>
            <w:r w:rsidR="00FB0A93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0A93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</w:tcPr>
          <w:p w14:paraId="08DC5309" w14:textId="77777777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5CB92E64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314 </w:t>
            </w:r>
          </w:p>
        </w:tc>
      </w:tr>
      <w:tr w:rsidR="009F59B7" w:rsidRPr="00795EB0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9F59B7" w:rsidRPr="00795EB0" w:rsidRDefault="009F59B7" w:rsidP="009F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6CFF2329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638,</w:t>
            </w:r>
            <w:r w:rsidR="000D15B9" w:rsidRPr="00795EB0"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</w:tcPr>
          <w:p w14:paraId="67A7FC59" w14:textId="77777777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4735A066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11,734 </w:t>
            </w:r>
          </w:p>
        </w:tc>
      </w:tr>
      <w:tr w:rsidR="009F59B7" w:rsidRPr="00795EB0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EB0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3CEEFE3C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301,373 </w:t>
            </w:r>
          </w:p>
        </w:tc>
        <w:tc>
          <w:tcPr>
            <w:tcW w:w="135" w:type="pct"/>
          </w:tcPr>
          <w:p w14:paraId="60C3445A" w14:textId="77777777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6F573C5F" w:rsidR="009F59B7" w:rsidRPr="00795EB0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127,000 </w:t>
            </w:r>
          </w:p>
        </w:tc>
      </w:tr>
      <w:tr w:rsidR="009476C0" w:rsidRPr="00795EB0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9476C0" w:rsidRPr="00795EB0" w:rsidRDefault="009476C0" w:rsidP="0094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379C1ACA" w:rsidR="009476C0" w:rsidRPr="00795EB0" w:rsidRDefault="009476C0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 xml:space="preserve"> 26,182 </w:t>
            </w:r>
          </w:p>
        </w:tc>
        <w:tc>
          <w:tcPr>
            <w:tcW w:w="135" w:type="pct"/>
            <w:vAlign w:val="bottom"/>
          </w:tcPr>
          <w:p w14:paraId="7CC0D670" w14:textId="77777777" w:rsidR="009476C0" w:rsidRPr="00795EB0" w:rsidRDefault="009476C0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260E9526" w:rsidR="009476C0" w:rsidRPr="00795EB0" w:rsidRDefault="009F59B7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6C0" w:rsidRPr="00795EB0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9476C0" w:rsidRPr="00795EB0" w:rsidRDefault="009476C0" w:rsidP="0094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31DAB1CB" w:rsidR="009476C0" w:rsidRPr="00795EB0" w:rsidRDefault="009476C0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</w:t>
            </w:r>
            <w:r w:rsidR="00FB0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0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E294C21" w14:textId="77777777" w:rsidR="009476C0" w:rsidRPr="00795EB0" w:rsidRDefault="009476C0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32D9D99B" w:rsidR="009476C0" w:rsidRPr="00795EB0" w:rsidRDefault="00B432A4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139,048</w:t>
            </w:r>
          </w:p>
        </w:tc>
      </w:tr>
    </w:tbl>
    <w:p w14:paraId="6B745702" w14:textId="77777777" w:rsidR="00740C07" w:rsidRPr="00795EB0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1A3A2BA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795EB0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795EB0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0DA696B6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AF06F20" w14:textId="306AA848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EB0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EB0">
        <w:rPr>
          <w:rFonts w:ascii="Angsana New" w:eastAsia="MS Mincho" w:hAnsi="Angsana New"/>
          <w:sz w:val="30"/>
          <w:szCs w:val="30"/>
        </w:rPr>
        <w:t xml:space="preserve">205.30 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EB0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ณ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EB0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9C5DFD" w:rsidRPr="00795EB0">
        <w:rPr>
          <w:rFonts w:ascii="Angsana New" w:eastAsia="MS Mincho" w:hAnsi="Angsana New"/>
          <w:sz w:val="30"/>
          <w:szCs w:val="30"/>
        </w:rPr>
        <w:t xml:space="preserve">30 </w:t>
      </w:r>
      <w:r w:rsidRPr="00795EB0">
        <w:rPr>
          <w:rFonts w:ascii="Angsana New" w:eastAsia="MS Mincho" w:hAnsi="Angsana New"/>
          <w:sz w:val="30"/>
          <w:szCs w:val="30"/>
          <w:cs/>
        </w:rPr>
        <w:t>ม</w:t>
      </w:r>
      <w:r w:rsidR="00B15B3F" w:rsidRPr="00795EB0">
        <w:rPr>
          <w:rFonts w:ascii="Angsana New" w:eastAsia="MS Mincho" w:hAnsi="Angsana New" w:hint="cs"/>
          <w:sz w:val="30"/>
          <w:szCs w:val="30"/>
          <w:cs/>
        </w:rPr>
        <w:t>ิถุนายน</w:t>
      </w:r>
      <w:r w:rsidRPr="00795EB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795EB0">
        <w:rPr>
          <w:rFonts w:ascii="Angsana New" w:eastAsia="MS Mincho" w:hAnsi="Angsana New"/>
          <w:sz w:val="30"/>
          <w:szCs w:val="30"/>
        </w:rPr>
        <w:t xml:space="preserve">2567 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795EB0">
        <w:rPr>
          <w:rFonts w:ascii="Angsana New" w:eastAsia="MS Mincho" w:hAnsi="Angsana New"/>
          <w:sz w:val="30"/>
          <w:szCs w:val="30"/>
          <w:cs/>
        </w:rPr>
        <w:br/>
      </w:r>
      <w:r w:rsidRPr="00795EB0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795EB0">
        <w:rPr>
          <w:rFonts w:ascii="Angsana New" w:eastAsia="MS Mincho" w:hAnsi="Angsana New"/>
          <w:sz w:val="30"/>
          <w:szCs w:val="30"/>
        </w:rPr>
        <w:t xml:space="preserve"> </w:t>
      </w:r>
      <w:r w:rsidR="00833E95" w:rsidRPr="00795EB0">
        <w:rPr>
          <w:rFonts w:ascii="Angsana New" w:eastAsiaTheme="minorEastAsia" w:hAnsi="Angsana New"/>
          <w:sz w:val="30"/>
          <w:szCs w:val="30"/>
          <w:lang w:eastAsia="zh-CN"/>
        </w:rPr>
        <w:t>169.67</w:t>
      </w:r>
      <w:r w:rsidRPr="00795EB0">
        <w:rPr>
          <w:rFonts w:asciiTheme="majorBidi" w:hAnsiTheme="majorBidi" w:cstheme="majorBidi"/>
          <w:sz w:val="30"/>
          <w:szCs w:val="30"/>
        </w:rPr>
        <w:t xml:space="preserve"> 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04E40282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A40ED93" w14:textId="5BC81F4B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EB0">
        <w:rPr>
          <w:rFonts w:ascii="Angsana New" w:eastAsia="MS Mincho" w:hAnsi="Angsana New" w:hint="cs"/>
          <w:sz w:val="30"/>
          <w:szCs w:val="30"/>
          <w:cs/>
        </w:rPr>
        <w:t xml:space="preserve">บริษัทได้ทำสัญญาวงเงินค้ำประกันกับสถาบันการเงินในประเทศแห่งหนึ่ง วงเงิน </w:t>
      </w:r>
      <w:r w:rsidRPr="00795EB0">
        <w:rPr>
          <w:rFonts w:ascii="Angsana New" w:eastAsia="MS Mincho" w:hAnsi="Angsana New"/>
          <w:sz w:val="30"/>
          <w:szCs w:val="30"/>
        </w:rPr>
        <w:t>150.00</w:t>
      </w:r>
      <w:r w:rsidRPr="00795EB0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</w:t>
      </w:r>
      <w:r w:rsidRPr="00795EB0">
        <w:rPr>
          <w:rFonts w:ascii="Angsana New" w:eastAsia="MS Mincho" w:hAnsi="Angsana New"/>
          <w:sz w:val="30"/>
          <w:szCs w:val="30"/>
          <w:cs/>
        </w:rPr>
        <w:br/>
      </w:r>
      <w:r w:rsidRPr="00795EB0">
        <w:rPr>
          <w:rFonts w:ascii="Angsana New" w:eastAsia="MS Mincho" w:hAnsi="Angsana New" w:hint="cs"/>
          <w:sz w:val="30"/>
          <w:szCs w:val="30"/>
          <w:cs/>
        </w:rPr>
        <w:t>หลักค้ำประกันที่ดินเพื่อพัฒนาปรับปรุงสิ่งปลูกสร้าง ณ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C4CF7" w:rsidRPr="00795EB0">
        <w:rPr>
          <w:rFonts w:ascii="Angsana New" w:eastAsia="MS Mincho" w:hAnsi="Angsana New"/>
          <w:sz w:val="30"/>
          <w:szCs w:val="30"/>
        </w:rPr>
        <w:t xml:space="preserve">30 </w:t>
      </w:r>
      <w:r w:rsidR="00BC4CF7" w:rsidRPr="00795EB0">
        <w:rPr>
          <w:rFonts w:ascii="Angsana New" w:eastAsia="MS Mincho" w:hAnsi="Angsana New"/>
          <w:sz w:val="30"/>
          <w:szCs w:val="30"/>
          <w:cs/>
        </w:rPr>
        <w:t>ม</w:t>
      </w:r>
      <w:r w:rsidR="00BC4CF7" w:rsidRPr="00795EB0">
        <w:rPr>
          <w:rFonts w:ascii="Angsana New" w:eastAsia="MS Mincho" w:hAnsi="Angsana New" w:hint="cs"/>
          <w:sz w:val="30"/>
          <w:szCs w:val="30"/>
          <w:cs/>
        </w:rPr>
        <w:t xml:space="preserve">ิถุนายน </w:t>
      </w:r>
      <w:r w:rsidR="00BC4CF7" w:rsidRPr="00795EB0">
        <w:rPr>
          <w:rFonts w:ascii="Angsana New" w:eastAsia="MS Mincho" w:hAnsi="Angsana New"/>
          <w:sz w:val="30"/>
          <w:szCs w:val="30"/>
        </w:rPr>
        <w:t xml:space="preserve">2567 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บริษัทมี ภาระผูกพันจากสัญญา</w:t>
      </w:r>
      <w:r w:rsidRPr="00795EB0">
        <w:rPr>
          <w:rFonts w:ascii="Angsana New" w:eastAsia="MS Mincho" w:hAnsi="Angsana New"/>
          <w:sz w:val="30"/>
          <w:szCs w:val="30"/>
        </w:rPr>
        <w:br/>
      </w:r>
      <w:r w:rsidRPr="00795EB0">
        <w:rPr>
          <w:rFonts w:ascii="Angsana New" w:eastAsia="MS Mincho" w:hAnsi="Angsana New" w:hint="cs"/>
          <w:sz w:val="30"/>
          <w:szCs w:val="30"/>
          <w:cs/>
        </w:rPr>
        <w:t>ค้ำประกันจำนวน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EB0">
        <w:rPr>
          <w:rFonts w:ascii="Angsana New" w:eastAsia="MS Mincho" w:hAnsi="Angsana New"/>
          <w:sz w:val="30"/>
          <w:szCs w:val="30"/>
        </w:rPr>
        <w:t xml:space="preserve">127.00 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67E6EAA7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20C50919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795EB0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41FAC44C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964A3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EB0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795EB0">
        <w:rPr>
          <w:rFonts w:ascii="Angsana New" w:eastAsia="MS Mincho" w:hAnsi="Angsana New"/>
          <w:sz w:val="30"/>
          <w:szCs w:val="30"/>
        </w:rPr>
        <w:t xml:space="preserve">1 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795EB0">
        <w:rPr>
          <w:rFonts w:ascii="Angsana New" w:eastAsia="MS Mincho" w:hAnsi="Angsana New"/>
          <w:sz w:val="30"/>
          <w:szCs w:val="30"/>
        </w:rPr>
        <w:t xml:space="preserve">5 </w:t>
      </w:r>
      <w:r w:rsidRPr="00795EB0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36A69091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2F04CBDD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795EB0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795EB0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660DB82C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EB0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795EB0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795EB0">
        <w:rPr>
          <w:rFonts w:ascii="Angsana New" w:eastAsia="MS Mincho" w:hAnsi="Angsana New"/>
          <w:sz w:val="30"/>
          <w:szCs w:val="30"/>
        </w:rPr>
        <w:t>10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795EB0">
        <w:rPr>
          <w:rFonts w:ascii="Angsana New" w:eastAsia="MS Mincho" w:hAnsi="Angsana New"/>
          <w:sz w:val="30"/>
          <w:szCs w:val="30"/>
        </w:rPr>
        <w:t>20</w:t>
      </w:r>
      <w:r w:rsidRPr="00795EB0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795EB0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795EB0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795EB0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375F567D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F85BF77" w14:textId="77777777" w:rsidR="00C60FC1" w:rsidRPr="00795EB0" w:rsidRDefault="00C60FC1" w:rsidP="00C60FC1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795EB0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290F3211" w14:textId="77777777" w:rsidR="00C60FC1" w:rsidRPr="00795EB0" w:rsidRDefault="00C60FC1" w:rsidP="00C60FC1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70076FD" w14:textId="77777777" w:rsidR="00C60FC1" w:rsidRPr="00795EB0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95E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หลายแห่งได้ทำสัญญาที่ปรึกษางานออกแบบกับบริษัทในประเทศและต่างประเทศหลายแห่งเกี่ยวกับการออกแบบงานสถาปัตยกรรมสำหรับโรงแรม โดยบริษัทย่อยมีภาระผูกพันที่ต้องจ่ายค่าที่ปรึกษางานออกแบบตามอัตราและระยะเวลาที่กำหนดในสัญญา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77E1A651" w14:textId="77777777" w:rsidR="00C60FC1" w:rsidRPr="00795EB0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6B66C89" w14:textId="77777777" w:rsidR="00C60FC1" w:rsidRPr="00795EB0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795EB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สัญญาก่อสร้าง ปรับปรุง และตกแต่งภายในพื้นที่และอาคาร</w:t>
      </w:r>
      <w:r w:rsidRPr="00795EB0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F6E8808" w14:textId="77777777" w:rsidR="00C60FC1" w:rsidRPr="00795EB0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0E656098" w14:textId="77777777" w:rsidR="00C60FC1" w:rsidRPr="00795EB0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795EB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บริษัทย่อยหลายแห่งได้ทำสัญญาก่อสร้าง</w:t>
      </w:r>
      <w:r w:rsidRPr="00795EB0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Pr="00795EB0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Pr="00795EB0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795EB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กับบริษัทในประเทศหลายแห่ง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Pr="00795EB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มีภาระผูกพันที่ต้องจ่ายค่าบริการตามอัตราและระยะเวลาที่กำหนดในสัญญา</w:t>
      </w:r>
    </w:p>
    <w:p w14:paraId="623757D8" w14:textId="77777777" w:rsidR="00C60FC1" w:rsidRPr="00795EB0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0E1A19C7" w14:textId="7EA9D70D" w:rsidR="00E63640" w:rsidRPr="00795EB0" w:rsidRDefault="00E6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</w:rPr>
      </w:pPr>
      <w:r w:rsidRPr="00795EB0">
        <w:rPr>
          <w:rFonts w:ascii="Angsana New" w:eastAsia="MS Mincho" w:hAnsi="Angsana New"/>
          <w:sz w:val="24"/>
          <w:szCs w:val="24"/>
          <w:cs/>
        </w:rPr>
        <w:br w:type="page"/>
      </w:r>
    </w:p>
    <w:p w14:paraId="2F5D277B" w14:textId="77777777" w:rsidR="0057178C" w:rsidRPr="00795EB0" w:rsidRDefault="0057178C" w:rsidP="005717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3C0788B" w14:textId="77777777" w:rsidR="0057178C" w:rsidRPr="00795EB0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DD44B0" w14:textId="0677ECB8" w:rsidR="0057178C" w:rsidRPr="00795EB0" w:rsidRDefault="0057178C" w:rsidP="0057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ab/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96098" w:rsidRPr="00795EB0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795EB0">
        <w:rPr>
          <w:rFonts w:ascii="Angsana New" w:hAnsi="Angsana New"/>
          <w:color w:val="000000"/>
          <w:sz w:val="30"/>
          <w:szCs w:val="30"/>
        </w:rPr>
        <w:t xml:space="preserve">30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color w:val="000000"/>
          <w:sz w:val="30"/>
          <w:szCs w:val="30"/>
        </w:rPr>
        <w:t>2567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วงเงินกู้ยืมร่วมระหว่างบริษัทกับกิจการร่วมค้ามียอดเบิกใช้</w:t>
      </w:r>
      <w:r w:rsidRPr="00795EB0">
        <w:rPr>
          <w:rFonts w:ascii="Angsana New" w:hAnsi="Angsana New"/>
          <w:color w:val="000000"/>
          <w:sz w:val="30"/>
          <w:szCs w:val="30"/>
        </w:rPr>
        <w:t xml:space="preserve"> </w:t>
      </w:r>
      <w:r w:rsidR="00A27E46" w:rsidRPr="00795EB0">
        <w:rPr>
          <w:rFonts w:ascii="Angsana New" w:hAnsi="Angsana New"/>
          <w:color w:val="000000"/>
          <w:sz w:val="30"/>
          <w:szCs w:val="30"/>
          <w:lang w:eastAsia="zh-CN"/>
        </w:rPr>
        <w:t>4.31</w:t>
      </w:r>
      <w:r w:rsidRPr="00795EB0">
        <w:rPr>
          <w:rFonts w:ascii="Angsana New" w:hAnsi="Angsana New"/>
          <w:color w:val="000000"/>
          <w:sz w:val="30"/>
          <w:szCs w:val="30"/>
          <w:cs/>
          <w:lang w:eastAsia="zh-CN"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ล้านเหรียญสหรัฐ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หรือเทียบเท่า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27E46" w:rsidRPr="00795EB0">
        <w:rPr>
          <w:rFonts w:ascii="Angsana New" w:hAnsi="Angsana New"/>
          <w:color w:val="000000"/>
          <w:sz w:val="30"/>
          <w:szCs w:val="30"/>
        </w:rPr>
        <w:t>159.</w:t>
      </w:r>
      <w:r w:rsidRPr="00795EB0">
        <w:rPr>
          <w:rFonts w:ascii="Angsana New" w:hAnsi="Angsana New"/>
          <w:color w:val="000000"/>
          <w:sz w:val="30"/>
          <w:szCs w:val="30"/>
        </w:rPr>
        <w:t>80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795EB0">
        <w:rPr>
          <w:rFonts w:ascii="Angsana New" w:hAnsi="Angsana New"/>
          <w:i/>
          <w:iCs/>
          <w:color w:val="000000"/>
          <w:sz w:val="30"/>
          <w:szCs w:val="30"/>
        </w:rPr>
        <w:t xml:space="preserve">2566: 1 </w:t>
      </w:r>
      <w:r w:rsidRPr="00795EB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ล้านเหรียญสหรัฐ หรือเทียบเท่า </w:t>
      </w:r>
      <w:r w:rsidRPr="00795EB0">
        <w:rPr>
          <w:rFonts w:ascii="Angsana New" w:hAnsi="Angsana New"/>
          <w:i/>
          <w:iCs/>
          <w:color w:val="000000"/>
          <w:sz w:val="30"/>
          <w:szCs w:val="30"/>
        </w:rPr>
        <w:t>34.39</w:t>
      </w:r>
      <w:r w:rsidRPr="00795EB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795EB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795EB0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69104579" w14:textId="77777777" w:rsidR="006B1F36" w:rsidRPr="00795EB0" w:rsidRDefault="006B1F36" w:rsidP="0057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B4C6B3" w14:textId="44C9FA05" w:rsidR="00670143" w:rsidRPr="00795EB0" w:rsidRDefault="11E0AC14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3895C99" w14:textId="17B217B3" w:rsidR="0057178C" w:rsidRPr="00795EB0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BB001E" w14:textId="4DDA7D7E" w:rsidR="00263920" w:rsidRPr="00795EB0" w:rsidRDefault="00263920" w:rsidP="0037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 w:hint="cs"/>
          <w:i/>
          <w:iCs/>
          <w:sz w:val="30"/>
          <w:szCs w:val="30"/>
          <w:cs/>
        </w:rPr>
        <w:t>การเข้าลงทุนกับกิจการที่เกี่ยวข้องกัน</w:t>
      </w:r>
    </w:p>
    <w:p w14:paraId="54A413DD" w14:textId="33C13E13" w:rsidR="00263920" w:rsidRPr="00795EB0" w:rsidRDefault="00263920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CE5CB5" w14:textId="1466095D" w:rsidR="00263920" w:rsidRPr="00795EB0" w:rsidRDefault="006D0577" w:rsidP="0037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บริษัทและบริษัทย่อยได้เข้าลงทุนในบริษัท</w:t>
      </w:r>
      <w:r w:rsidR="00F843B7" w:rsidRPr="00795EB0">
        <w:rPr>
          <w:rFonts w:ascii="Angsana New" w:hAnsi="Angsana New" w:hint="cs"/>
          <w:sz w:val="30"/>
          <w:szCs w:val="30"/>
          <w:cs/>
        </w:rPr>
        <w:t xml:space="preserve"> ไพรเวท ลิฟวิ่ง จำกัด</w:t>
      </w:r>
      <w:r w:rsidR="005E4727" w:rsidRPr="00795EB0">
        <w:rPr>
          <w:rFonts w:ascii="Angsana New" w:hAnsi="Angsana New"/>
          <w:sz w:val="30"/>
          <w:szCs w:val="30"/>
        </w:rPr>
        <w:t xml:space="preserve"> </w:t>
      </w:r>
      <w:r w:rsidR="005E4727" w:rsidRPr="00795EB0">
        <w:rPr>
          <w:rFonts w:ascii="Angsana New" w:hAnsi="Angsana New" w:hint="cs"/>
          <w:sz w:val="30"/>
          <w:szCs w:val="30"/>
          <w:cs/>
        </w:rPr>
        <w:t>ซึ่งเป็นกิจการ</w:t>
      </w:r>
      <w:r w:rsidR="009C5315">
        <w:rPr>
          <w:rFonts w:ascii="Angsana New" w:hAnsi="Angsana New"/>
          <w:sz w:val="30"/>
          <w:szCs w:val="30"/>
          <w:cs/>
        </w:rPr>
        <w:br/>
      </w:r>
      <w:r w:rsidR="005E4727" w:rsidRPr="00795EB0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0C38EA" w:rsidRPr="00795EB0">
        <w:rPr>
          <w:rFonts w:ascii="Angsana New" w:hAnsi="Angsana New"/>
          <w:sz w:val="30"/>
          <w:szCs w:val="30"/>
        </w:rPr>
        <w:t xml:space="preserve"> </w:t>
      </w:r>
      <w:r w:rsidR="000C38EA" w:rsidRPr="00795EB0">
        <w:rPr>
          <w:rFonts w:ascii="Angsana New" w:hAnsi="Angsana New" w:hint="cs"/>
          <w:sz w:val="30"/>
          <w:szCs w:val="30"/>
          <w:cs/>
        </w:rPr>
        <w:t xml:space="preserve">คิดเป็นส่วนได้เสียร้อยละ </w:t>
      </w:r>
      <w:r w:rsidR="00D5151D" w:rsidRPr="00795EB0">
        <w:rPr>
          <w:rFonts w:ascii="Angsana New" w:hAnsi="Angsana New"/>
          <w:sz w:val="30"/>
          <w:szCs w:val="30"/>
        </w:rPr>
        <w:t>100</w:t>
      </w:r>
      <w:r w:rsidR="000C38EA" w:rsidRPr="00795EB0">
        <w:rPr>
          <w:rFonts w:ascii="Angsana New" w:hAnsi="Angsana New"/>
          <w:sz w:val="30"/>
          <w:szCs w:val="30"/>
        </w:rPr>
        <w:t xml:space="preserve"> </w:t>
      </w:r>
      <w:r w:rsidR="000C38EA" w:rsidRPr="00795EB0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รวมเป็นจำนวนเงิน </w:t>
      </w:r>
      <w:r w:rsidR="000C38EA" w:rsidRPr="00795EB0">
        <w:rPr>
          <w:rFonts w:ascii="Angsana New" w:hAnsi="Angsana New"/>
          <w:sz w:val="30"/>
          <w:szCs w:val="30"/>
        </w:rPr>
        <w:t xml:space="preserve">20 </w:t>
      </w:r>
      <w:r w:rsidR="000C38EA" w:rsidRPr="00795E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2643F7C2" w14:textId="18849D21" w:rsidR="0057178C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E3F33D" w14:textId="6CCC8A0C" w:rsidR="001A3C49" w:rsidRPr="001A3C49" w:rsidRDefault="001A3C49" w:rsidP="001A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A3C49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การเปลี่ยนชื่อกิจการร่วมค้า</w:t>
      </w:r>
    </w:p>
    <w:p w14:paraId="74AE70B1" w14:textId="77777777" w:rsidR="001A3C49" w:rsidRPr="001A3C49" w:rsidRDefault="001A3C49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4B2AE74" w14:textId="1575883B" w:rsidR="001A3C49" w:rsidRDefault="001A3C49" w:rsidP="001A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C49">
        <w:rPr>
          <w:rFonts w:ascii="Angsana New" w:hAnsi="Angsana New" w:hint="cs"/>
          <w:sz w:val="30"/>
          <w:szCs w:val="30"/>
          <w:cs/>
        </w:rPr>
        <w:t>เมื่อวัน</w:t>
      </w:r>
      <w:r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บริษัท เพิ่มทรัพย์สิริ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จำกัด ซึ่งเป็น</w:t>
      </w:r>
      <w:r w:rsidR="006D0577">
        <w:rPr>
          <w:rFonts w:ascii="Angsana New" w:hAnsi="Angsana New" w:hint="cs"/>
          <w:sz w:val="30"/>
          <w:szCs w:val="30"/>
          <w:cs/>
        </w:rPr>
        <w:t>กิจการ</w:t>
      </w:r>
      <w:r>
        <w:rPr>
          <w:rFonts w:ascii="Angsana New" w:hAnsi="Angsana New" w:hint="cs"/>
          <w:sz w:val="30"/>
          <w:szCs w:val="30"/>
          <w:cs/>
        </w:rPr>
        <w:t>ร่วมค้าได้ดำเนินการจดทะเบียนเปลี่ยนชื่อบริษัทเป็น บริษัท ลานนาทีค บาร์ซ่าร์ จำกัด กับกระทรวงพาณิชย์เป็นที่เรียบร้อยแล้ว</w:t>
      </w:r>
    </w:p>
    <w:p w14:paraId="754E6DC6" w14:textId="77777777" w:rsidR="001A3C49" w:rsidRDefault="001A3C49" w:rsidP="001A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0AE6D" w14:textId="520D1EFE" w:rsidR="001A3C49" w:rsidRDefault="001A3C49" w:rsidP="001A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ในวันเดียวกัน บริษัท </w:t>
      </w:r>
      <w:r>
        <w:rPr>
          <w:rFonts w:ascii="Angsana New" w:hAnsi="Angsana New"/>
          <w:sz w:val="30"/>
          <w:szCs w:val="30"/>
        </w:rPr>
        <w:t xml:space="preserve">38 </w:t>
      </w:r>
      <w:r>
        <w:rPr>
          <w:rFonts w:ascii="Angsana New" w:hAnsi="Angsana New" w:hint="cs"/>
          <w:sz w:val="30"/>
          <w:szCs w:val="30"/>
          <w:cs/>
        </w:rPr>
        <w:t>ดีเวลลอปเม้นท์ จำกัด ซึ่งเป็น</w:t>
      </w:r>
      <w:r w:rsidR="006D0577">
        <w:rPr>
          <w:rFonts w:ascii="Angsana New" w:hAnsi="Angsana New" w:hint="cs"/>
          <w:sz w:val="30"/>
          <w:szCs w:val="30"/>
          <w:cs/>
        </w:rPr>
        <w:t>กิจการ</w:t>
      </w:r>
      <w:r>
        <w:rPr>
          <w:rFonts w:ascii="Angsana New" w:hAnsi="Angsana New" w:hint="cs"/>
          <w:sz w:val="30"/>
          <w:szCs w:val="30"/>
          <w:cs/>
        </w:rPr>
        <w:t>ร่วมค้าได้ดำเนินการจดทะเบียนเปลี่ยนชื่อบริษัทเป็น บริษัท ลัก</w:t>
      </w:r>
      <w:r w:rsidR="006D0577">
        <w:rPr>
          <w:rFonts w:ascii="Angsana New" w:hAnsi="Angsana New" w:hint="cs"/>
          <w:sz w:val="30"/>
          <w:szCs w:val="30"/>
          <w:cs/>
        </w:rPr>
        <w:t>ซู</w:t>
      </w:r>
      <w:r>
        <w:rPr>
          <w:rFonts w:ascii="Angsana New" w:hAnsi="Angsana New" w:hint="cs"/>
          <w:sz w:val="30"/>
          <w:szCs w:val="30"/>
          <w:cs/>
        </w:rPr>
        <w:t xml:space="preserve">รี โฮเทล ดีเวลลอปเม้นท์ สุขุมวิท </w:t>
      </w:r>
      <w:r>
        <w:rPr>
          <w:rFonts w:ascii="Angsana New" w:hAnsi="Angsana New"/>
          <w:sz w:val="30"/>
          <w:szCs w:val="30"/>
        </w:rPr>
        <w:t xml:space="preserve">38 </w:t>
      </w:r>
      <w:r>
        <w:rPr>
          <w:rFonts w:ascii="Angsana New" w:hAnsi="Angsana New" w:hint="cs"/>
          <w:sz w:val="30"/>
          <w:szCs w:val="30"/>
          <w:cs/>
        </w:rPr>
        <w:t>จำกัด กับกระทรวงพาณิชย์เป็นที่เรียบร้อยแล้ว</w:t>
      </w:r>
    </w:p>
    <w:p w14:paraId="04BBA2F9" w14:textId="77777777" w:rsidR="00240944" w:rsidRDefault="00240944" w:rsidP="001A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DFB845" w14:textId="77777777" w:rsidR="00240944" w:rsidRPr="00240944" w:rsidRDefault="00240944" w:rsidP="00240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0944">
        <w:rPr>
          <w:rFonts w:ascii="Angsana New" w:hAnsi="Angsana New" w:hint="cs"/>
          <w:sz w:val="30"/>
          <w:szCs w:val="30"/>
          <w:cs/>
        </w:rPr>
        <w:t>การเข้าทำสัญญาวงเงินกู้ยืมระยะสั้นกับสถาบันการเงินต่างประเทศ</w:t>
      </w:r>
    </w:p>
    <w:p w14:paraId="1C848BAA" w14:textId="77777777" w:rsidR="00240944" w:rsidRDefault="00240944" w:rsidP="00240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652C2" w14:textId="77777777" w:rsidR="00240944" w:rsidRDefault="00240944" w:rsidP="00240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094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กรกฎาคม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บริษัทเข้าทำสัญญาเงินวงกู้ยืมระยะสั้นประเภทตั๋วสัญญาใช้เงินกับสถาบันต่างประเทศแห่งหนึ่ง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วงเงินรวม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6 </w:t>
      </w:r>
      <w:r w:rsidRPr="00240944">
        <w:rPr>
          <w:rFonts w:ascii="Angsana New" w:hAnsi="Angsana New" w:hint="cs"/>
          <w:sz w:val="30"/>
          <w:szCs w:val="30"/>
          <w:cs/>
        </w:rPr>
        <w:t>เดือน</w:t>
      </w:r>
      <w:r w:rsidRPr="00240944">
        <w:rPr>
          <w:rFonts w:ascii="Angsana New" w:hAnsi="Angsana New"/>
          <w:sz w:val="30"/>
          <w:szCs w:val="30"/>
          <w:cs/>
        </w:rPr>
        <w:t xml:space="preserve"> </w:t>
      </w:r>
      <w:r w:rsidRPr="00240944">
        <w:rPr>
          <w:rFonts w:ascii="Angsana New" w:hAnsi="Angsana New" w:hint="cs"/>
          <w:sz w:val="30"/>
          <w:szCs w:val="30"/>
          <w:cs/>
        </w:rPr>
        <w:t>โดยมีอัตราดอกเบี้ยตามราคาตลาดหรือตามที่</w:t>
      </w:r>
      <w:r>
        <w:rPr>
          <w:rFonts w:ascii="Angsana New" w:hAnsi="Angsana New"/>
          <w:sz w:val="30"/>
          <w:szCs w:val="30"/>
        </w:rPr>
        <w:br/>
      </w:r>
      <w:r w:rsidRPr="00240944">
        <w:rPr>
          <w:rFonts w:ascii="Angsana New" w:hAnsi="Angsana New" w:hint="cs"/>
          <w:sz w:val="30"/>
          <w:szCs w:val="30"/>
          <w:cs/>
        </w:rPr>
        <w:t>ตกลงกันในการเบิกเงินกู้แต่ละครั้ง</w:t>
      </w:r>
    </w:p>
    <w:p w14:paraId="130FC65F" w14:textId="77777777" w:rsidR="00240944" w:rsidRDefault="00240944" w:rsidP="00240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63C4D9" w14:textId="1801AB27" w:rsidR="00240944" w:rsidRDefault="00240944" w:rsidP="00240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92014A5" w14:textId="77777777" w:rsidR="0057178C" w:rsidRPr="00795EB0" w:rsidRDefault="0057178C" w:rsidP="005717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95EB0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328CB1B0" w14:textId="77777777" w:rsidR="0057178C" w:rsidRPr="00795EB0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769288" w14:textId="47865E29" w:rsidR="0057178C" w:rsidRPr="00795EB0" w:rsidRDefault="0057178C" w:rsidP="0057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EB0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รายการบางรายการในงบกำไรขาดทุนเบ็ดเสร็จสำหรับงวด</w:t>
      </w:r>
      <w:r w:rsidR="002B3BCB" w:rsidRPr="00795EB0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34766D" w:rsidRPr="00795EB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95EB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795EB0">
        <w:rPr>
          <w:rFonts w:asciiTheme="majorBidi" w:hAnsiTheme="majorBidi" w:cstheme="majorBidi"/>
          <w:sz w:val="30"/>
          <w:szCs w:val="30"/>
        </w:rPr>
        <w:t>3</w:t>
      </w:r>
      <w:r w:rsidR="0034766D" w:rsidRPr="00795EB0">
        <w:rPr>
          <w:rFonts w:asciiTheme="majorBidi" w:hAnsiTheme="majorBidi" w:cstheme="majorBidi"/>
          <w:sz w:val="30"/>
          <w:szCs w:val="30"/>
        </w:rPr>
        <w:t>0</w:t>
      </w:r>
      <w:r w:rsidRPr="00795EB0">
        <w:rPr>
          <w:rFonts w:asciiTheme="majorBidi" w:hAnsiTheme="majorBidi" w:cstheme="majorBidi"/>
          <w:sz w:val="30"/>
          <w:szCs w:val="30"/>
        </w:rPr>
        <w:t xml:space="preserve"> </w:t>
      </w:r>
      <w:r w:rsidR="00AA0432" w:rsidRPr="00795EB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95EB0">
        <w:rPr>
          <w:rFonts w:asciiTheme="majorBidi" w:hAnsiTheme="majorBidi" w:cstheme="majorBidi"/>
          <w:sz w:val="30"/>
          <w:szCs w:val="30"/>
        </w:rPr>
        <w:t xml:space="preserve">2566 </w:t>
      </w:r>
      <w:r w:rsidRPr="00795EB0">
        <w:rPr>
          <w:rFonts w:asciiTheme="majorBidi" w:hAnsiTheme="majorBidi" w:cstheme="majorBidi"/>
          <w:sz w:val="30"/>
          <w:szCs w:val="30"/>
          <w:cs/>
        </w:rPr>
        <w:t xml:space="preserve">ซึ่งรวมอยู่ในงบการเงินระหว่างกาล เพื่อวัตถุประสงค์ในการเปรียบเทียบของงวด </w:t>
      </w:r>
      <w:r w:rsidRPr="00795EB0">
        <w:rPr>
          <w:rFonts w:asciiTheme="majorBidi" w:hAnsiTheme="majorBidi" w:cstheme="majorBidi"/>
          <w:sz w:val="30"/>
          <w:szCs w:val="30"/>
        </w:rPr>
        <w:t xml:space="preserve">2567 </w:t>
      </w:r>
      <w:r w:rsidRPr="00795EB0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 เพื่อให้สอดคล้องกับการนำเสนอในงบการเงินระหว่างกาลปี </w:t>
      </w:r>
      <w:r w:rsidRPr="00795EB0">
        <w:rPr>
          <w:rFonts w:asciiTheme="majorBidi" w:hAnsiTheme="majorBidi" w:cstheme="majorBidi"/>
          <w:sz w:val="30"/>
          <w:szCs w:val="30"/>
        </w:rPr>
        <w:t xml:space="preserve">2567 </w:t>
      </w:r>
      <w:r w:rsidRPr="00795EB0">
        <w:rPr>
          <w:rFonts w:asciiTheme="majorBidi" w:hAnsiTheme="majorBidi" w:cstheme="majorBidi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12E052E3" w14:textId="4DE51E5B" w:rsidR="001A3C49" w:rsidRDefault="001A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377"/>
        <w:gridCol w:w="270"/>
        <w:gridCol w:w="1341"/>
        <w:gridCol w:w="270"/>
        <w:gridCol w:w="1359"/>
      </w:tblGrid>
      <w:tr w:rsidR="0057178C" w:rsidRPr="00795EB0" w14:paraId="49D5D2BC" w14:textId="77777777" w:rsidTr="00184F0A">
        <w:tc>
          <w:tcPr>
            <w:tcW w:w="4509" w:type="dxa"/>
          </w:tcPr>
          <w:p w14:paraId="42D87C05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061AB671" w14:textId="77777777" w:rsidR="0057178C" w:rsidRPr="00795EB0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5E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7178C" w:rsidRPr="00795EB0" w14:paraId="6A789782" w14:textId="77777777" w:rsidTr="00184F0A">
        <w:tc>
          <w:tcPr>
            <w:tcW w:w="4509" w:type="dxa"/>
          </w:tcPr>
          <w:p w14:paraId="2B024D4A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125BE54E" w14:textId="77777777" w:rsidR="0057178C" w:rsidRPr="00795EB0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57178C" w:rsidRPr="00795EB0" w14:paraId="003B5919" w14:textId="77777777" w:rsidTr="00184F0A">
        <w:tc>
          <w:tcPr>
            <w:tcW w:w="4509" w:type="dxa"/>
          </w:tcPr>
          <w:p w14:paraId="2F593C94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0D75D841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</w:t>
            </w:r>
          </w:p>
        </w:tc>
        <w:tc>
          <w:tcPr>
            <w:tcW w:w="270" w:type="dxa"/>
          </w:tcPr>
          <w:p w14:paraId="7CF5EAF5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0143C5CC" w14:textId="77777777" w:rsidR="0057178C" w:rsidRPr="00795EB0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7E247" w14:textId="77777777" w:rsidR="0057178C" w:rsidRPr="00795EB0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98075FD" w14:textId="77777777" w:rsidR="0057178C" w:rsidRPr="00795EB0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หลัง</w:t>
            </w:r>
          </w:p>
        </w:tc>
      </w:tr>
      <w:tr w:rsidR="0057178C" w:rsidRPr="00795EB0" w14:paraId="60F393F1" w14:textId="77777777" w:rsidTr="00184F0A">
        <w:tc>
          <w:tcPr>
            <w:tcW w:w="4509" w:type="dxa"/>
          </w:tcPr>
          <w:p w14:paraId="7FD5B858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450E04E0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45DDE5CF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CC60745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13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0411D071" w14:textId="77777777" w:rsidR="0057178C" w:rsidRPr="00795EB0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A762198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11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57178C" w:rsidRPr="00795EB0" w14:paraId="4B89BEAB" w14:textId="77777777" w:rsidTr="00184F0A">
        <w:tc>
          <w:tcPr>
            <w:tcW w:w="4509" w:type="dxa"/>
          </w:tcPr>
          <w:p w14:paraId="7B7F6894" w14:textId="77777777" w:rsidR="0057178C" w:rsidRPr="00795EB0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61DBE269" w14:textId="77777777" w:rsidR="0057178C" w:rsidRPr="00795EB0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95E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C3AD2" w:rsidRPr="00795EB0" w14:paraId="6577ED93" w14:textId="77777777" w:rsidTr="00184F0A">
        <w:tc>
          <w:tcPr>
            <w:tcW w:w="4509" w:type="dxa"/>
          </w:tcPr>
          <w:p w14:paraId="7E648EDE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377" w:type="dxa"/>
          </w:tcPr>
          <w:p w14:paraId="72C9D84D" w14:textId="3AA440F5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7BF357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623323B3" w14:textId="3E721BE0" w:rsidR="004C3AD2" w:rsidRPr="00795EB0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D74B9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6A3D039" w14:textId="146D4162" w:rsidR="004C3AD2" w:rsidRPr="00795EB0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795EB0" w14:paraId="61DC7F4C" w14:textId="77777777" w:rsidTr="00184F0A">
        <w:tc>
          <w:tcPr>
            <w:tcW w:w="4509" w:type="dxa"/>
          </w:tcPr>
          <w:p w14:paraId="495049D1" w14:textId="686656EF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77" w:type="dxa"/>
          </w:tcPr>
          <w:p w14:paraId="282CA348" w14:textId="010688ED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80B827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0C259673" w14:textId="668B1737" w:rsidR="004C3AD2" w:rsidRPr="00795EB0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96AEF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9580C4C" w14:textId="4A5CD603" w:rsidR="004C3AD2" w:rsidRPr="00795EB0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795EB0" w14:paraId="5C667006" w14:textId="77777777" w:rsidTr="004C3AD2">
        <w:tc>
          <w:tcPr>
            <w:tcW w:w="4509" w:type="dxa"/>
          </w:tcPr>
          <w:p w14:paraId="77CCE25A" w14:textId="4C3794C3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ต้นทุนค่าบริหารงาน</w:t>
            </w:r>
          </w:p>
        </w:tc>
        <w:tc>
          <w:tcPr>
            <w:tcW w:w="1377" w:type="dxa"/>
          </w:tcPr>
          <w:p w14:paraId="0A1499D3" w14:textId="492A3F95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>285,830</w:t>
            </w:r>
          </w:p>
        </w:tc>
        <w:tc>
          <w:tcPr>
            <w:tcW w:w="270" w:type="dxa"/>
          </w:tcPr>
          <w:p w14:paraId="535DE255" w14:textId="77777777" w:rsidR="004C3AD2" w:rsidRPr="00795EB0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53C0B6F0" w14:textId="5134A98F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>83,452</w:t>
            </w:r>
          </w:p>
        </w:tc>
        <w:tc>
          <w:tcPr>
            <w:tcW w:w="270" w:type="dxa"/>
          </w:tcPr>
          <w:p w14:paraId="2336E9C9" w14:textId="77777777" w:rsidR="004C3AD2" w:rsidRPr="00795EB0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0CB37A45" w14:textId="3D45E4F6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>369,282</w:t>
            </w:r>
          </w:p>
        </w:tc>
      </w:tr>
      <w:tr w:rsidR="004C3AD2" w:rsidRPr="00795EB0" w14:paraId="3B251F98" w14:textId="77777777" w:rsidTr="004C3AD2">
        <w:tc>
          <w:tcPr>
            <w:tcW w:w="4509" w:type="dxa"/>
          </w:tcPr>
          <w:p w14:paraId="41F92DEC" w14:textId="7080E678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77" w:type="dxa"/>
          </w:tcPr>
          <w:p w14:paraId="0F6389AF" w14:textId="0F36FF9B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>141,048</w:t>
            </w:r>
          </w:p>
        </w:tc>
        <w:tc>
          <w:tcPr>
            <w:tcW w:w="270" w:type="dxa"/>
          </w:tcPr>
          <w:p w14:paraId="78A5B4F8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81C895B" w14:textId="4BC08C32" w:rsidR="004C3AD2" w:rsidRPr="003D56F7" w:rsidRDefault="004C3AD2" w:rsidP="00FA0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>(83,452)</w:t>
            </w:r>
          </w:p>
        </w:tc>
        <w:tc>
          <w:tcPr>
            <w:tcW w:w="270" w:type="dxa"/>
          </w:tcPr>
          <w:p w14:paraId="49CE13E4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1DDF5A3" w14:textId="04602943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 xml:space="preserve">57,596 </w:t>
            </w:r>
          </w:p>
        </w:tc>
      </w:tr>
      <w:tr w:rsidR="004C3AD2" w:rsidRPr="00795EB0" w14:paraId="451891E0" w14:textId="77777777" w:rsidTr="00E37AE4">
        <w:tc>
          <w:tcPr>
            <w:tcW w:w="4509" w:type="dxa"/>
          </w:tcPr>
          <w:p w14:paraId="0F356EFC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7" w:type="dxa"/>
          </w:tcPr>
          <w:p w14:paraId="0FEF7FE8" w14:textId="77777777" w:rsidR="004C3AD2" w:rsidRPr="00795EB0" w:rsidRDefault="004C3AD2" w:rsidP="003D56F7">
            <w:pPr>
              <w:pStyle w:val="3"/>
              <w:tabs>
                <w:tab w:val="clear" w:pos="360"/>
                <w:tab w:val="clear" w:pos="720"/>
              </w:tabs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AB042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F18D109" w14:textId="6A25FC6E" w:rsidR="004C3AD2" w:rsidRPr="003D56F7" w:rsidRDefault="004C3AD2" w:rsidP="00FA0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7FFE4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1C09B74" w14:textId="77777777" w:rsidR="004C3AD2" w:rsidRPr="00795EB0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795EB0" w14:paraId="13741F90" w14:textId="77777777" w:rsidTr="00E37AE4">
        <w:tc>
          <w:tcPr>
            <w:tcW w:w="4509" w:type="dxa"/>
          </w:tcPr>
          <w:p w14:paraId="3F219E04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7" w:type="dxa"/>
          </w:tcPr>
          <w:p w14:paraId="07B7C60A" w14:textId="77777777" w:rsidR="004C3AD2" w:rsidRPr="00795EB0" w:rsidRDefault="004C3AD2" w:rsidP="003D56F7">
            <w:pPr>
              <w:pStyle w:val="3"/>
              <w:tabs>
                <w:tab w:val="clear" w:pos="360"/>
                <w:tab w:val="clear" w:pos="720"/>
              </w:tabs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52528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1DF39DD" w14:textId="77777777" w:rsidR="004C3AD2" w:rsidRPr="00795EB0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8DF4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541AC1A" w14:textId="77777777" w:rsidR="004C3AD2" w:rsidRPr="00795EB0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795EB0" w14:paraId="7B1972D2" w14:textId="77777777" w:rsidTr="00184F0A">
        <w:tc>
          <w:tcPr>
            <w:tcW w:w="4509" w:type="dxa"/>
          </w:tcPr>
          <w:p w14:paraId="44E21C8F" w14:textId="4CFCD1CF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ind w:right="-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9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95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77" w:type="dxa"/>
          </w:tcPr>
          <w:p w14:paraId="316E72F7" w14:textId="77777777" w:rsidR="004C3AD2" w:rsidRPr="00795EB0" w:rsidRDefault="004C3AD2" w:rsidP="003D56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3D3F79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49B90BAE" w14:textId="77777777" w:rsidR="004C3AD2" w:rsidRPr="00795EB0" w:rsidRDefault="004C3AD2" w:rsidP="004C3A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1DC77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1739B4B" w14:textId="77777777" w:rsidR="004C3AD2" w:rsidRPr="00795EB0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795EB0" w14:paraId="766A2F32" w14:textId="77777777" w:rsidTr="00184F0A">
        <w:tc>
          <w:tcPr>
            <w:tcW w:w="4509" w:type="dxa"/>
          </w:tcPr>
          <w:p w14:paraId="1A56D5C2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ต้นทุนค่าบริหารงาน</w:t>
            </w:r>
          </w:p>
        </w:tc>
        <w:tc>
          <w:tcPr>
            <w:tcW w:w="1377" w:type="dxa"/>
          </w:tcPr>
          <w:p w14:paraId="10532382" w14:textId="155BEC4E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>573,807</w:t>
            </w:r>
          </w:p>
        </w:tc>
        <w:tc>
          <w:tcPr>
            <w:tcW w:w="270" w:type="dxa"/>
          </w:tcPr>
          <w:p w14:paraId="6085F643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0E453F7C" w14:textId="692E7D92" w:rsidR="004C3AD2" w:rsidRPr="00795EB0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157,939</w:t>
            </w:r>
          </w:p>
        </w:tc>
        <w:tc>
          <w:tcPr>
            <w:tcW w:w="270" w:type="dxa"/>
          </w:tcPr>
          <w:p w14:paraId="11A1350B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07C94ED" w14:textId="2717F7B8" w:rsidR="004C3AD2" w:rsidRPr="00795EB0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bCs/>
                <w:sz w:val="30"/>
                <w:szCs w:val="30"/>
              </w:rPr>
              <w:t>731,746</w:t>
            </w:r>
          </w:p>
        </w:tc>
      </w:tr>
      <w:tr w:rsidR="004C3AD2" w:rsidRPr="00795EB0" w14:paraId="6DF378CB" w14:textId="77777777" w:rsidTr="00184F0A">
        <w:tc>
          <w:tcPr>
            <w:tcW w:w="4509" w:type="dxa"/>
          </w:tcPr>
          <w:p w14:paraId="62A18EF8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EB0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77" w:type="dxa"/>
          </w:tcPr>
          <w:p w14:paraId="6AF69908" w14:textId="028533E6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sz w:val="30"/>
                <w:szCs w:val="30"/>
              </w:rPr>
              <w:t>271,935</w:t>
            </w:r>
          </w:p>
        </w:tc>
        <w:tc>
          <w:tcPr>
            <w:tcW w:w="270" w:type="dxa"/>
          </w:tcPr>
          <w:p w14:paraId="1159B90D" w14:textId="77777777" w:rsidR="004C3AD2" w:rsidRPr="00795EB0" w:rsidRDefault="004C3AD2" w:rsidP="004C3A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1" w:type="dxa"/>
          </w:tcPr>
          <w:p w14:paraId="3A1CE5FD" w14:textId="2EF305EC" w:rsidR="004C3AD2" w:rsidRPr="00795EB0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(157,939)</w:t>
            </w:r>
          </w:p>
        </w:tc>
        <w:tc>
          <w:tcPr>
            <w:tcW w:w="270" w:type="dxa"/>
          </w:tcPr>
          <w:p w14:paraId="01AFF295" w14:textId="77777777" w:rsidR="004C3AD2" w:rsidRPr="00795EB0" w:rsidRDefault="004C3AD2" w:rsidP="004C3A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5F9DF2C" w14:textId="41A05251" w:rsidR="004C3AD2" w:rsidRPr="00795EB0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EB0">
              <w:rPr>
                <w:rFonts w:asciiTheme="majorBidi" w:hAnsiTheme="majorBidi" w:cstheme="majorBidi"/>
                <w:sz w:val="30"/>
                <w:szCs w:val="30"/>
              </w:rPr>
              <w:t>113,996</w:t>
            </w:r>
          </w:p>
        </w:tc>
      </w:tr>
      <w:tr w:rsidR="004C3AD2" w:rsidRPr="00795EB0" w14:paraId="6963A1DE" w14:textId="77777777" w:rsidTr="00184F0A">
        <w:tc>
          <w:tcPr>
            <w:tcW w:w="4509" w:type="dxa"/>
          </w:tcPr>
          <w:p w14:paraId="306E0479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07AE7233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5FB2A4" w14:textId="77777777" w:rsidR="004C3AD2" w:rsidRPr="00795EB0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4552C8C" w14:textId="77777777" w:rsidR="004C3AD2" w:rsidRPr="003D56F7" w:rsidRDefault="004C3AD2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AD112" w14:textId="77777777" w:rsidR="004C3AD2" w:rsidRPr="00795EB0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853940D" w14:textId="77777777" w:rsidR="004C3AD2" w:rsidRPr="00795EB0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</w:tbl>
    <w:p w14:paraId="2E45B81D" w14:textId="77777777" w:rsidR="0057178C" w:rsidRPr="00795EB0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B4EAAE" w14:textId="77777777" w:rsidR="0057178C" w:rsidRPr="002D5774" w:rsidRDefault="0057178C" w:rsidP="0057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EB0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เนื่องจากผู้บริหารเห็นว่ามีความเหมาะสมกับธุรกิจของกิจการมากกว่า</w:t>
      </w:r>
    </w:p>
    <w:p w14:paraId="17F95077" w14:textId="453787C9" w:rsidR="0013047A" w:rsidRPr="001202B8" w:rsidRDefault="0013047A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13047A" w:rsidRPr="001202B8" w:rsidSect="00AE463C">
      <w:headerReference w:type="default" r:id="rId30"/>
      <w:headerReference w:type="first" r:id="rId31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4DB07" w14:textId="77777777" w:rsidR="00325FF1" w:rsidRDefault="00325FF1">
      <w:r>
        <w:separator/>
      </w:r>
    </w:p>
  </w:endnote>
  <w:endnote w:type="continuationSeparator" w:id="0">
    <w:p w14:paraId="23940F9D" w14:textId="77777777" w:rsidR="00325FF1" w:rsidRDefault="00325FF1">
      <w:r>
        <w:continuationSeparator/>
      </w:r>
    </w:p>
  </w:endnote>
  <w:endnote w:type="continuationNotice" w:id="1">
    <w:p w14:paraId="4885BD42" w14:textId="77777777" w:rsidR="00325FF1" w:rsidRDefault="00325F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01DB" w14:textId="77777777" w:rsidR="004D5973" w:rsidRPr="00305593" w:rsidRDefault="004D597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02F8AA" w14:textId="77777777" w:rsidR="004D5973" w:rsidRPr="002D3586" w:rsidRDefault="004D5973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7DEB7" w14:textId="77777777" w:rsidR="008C7BE1" w:rsidRPr="00305593" w:rsidRDefault="008C7BE1" w:rsidP="008C7BE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E1DBD0" w14:textId="77777777" w:rsidR="008C7BE1" w:rsidRPr="00AB0A4D" w:rsidRDefault="008C7BE1" w:rsidP="006816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FB30" w14:textId="77777777" w:rsidR="004D5973" w:rsidRPr="00305593" w:rsidRDefault="004D597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1341C4" w14:textId="77777777" w:rsidR="004D5973" w:rsidRPr="002D3586" w:rsidRDefault="004D5973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961E" w14:textId="77777777" w:rsidR="004D5973" w:rsidRPr="00305593" w:rsidRDefault="004D5973" w:rsidP="008C7BE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6D1E99F" w14:textId="77777777" w:rsidR="004D5973" w:rsidRPr="00AB0A4D" w:rsidRDefault="004D5973" w:rsidP="006816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6858" w14:textId="77777777" w:rsidR="004D5973" w:rsidRPr="00305593" w:rsidRDefault="004D5973" w:rsidP="008C7BE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3C1CFC8" w14:textId="77777777" w:rsidR="004D5973" w:rsidRPr="00AB0A4D" w:rsidRDefault="004D5973" w:rsidP="006816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2A55D" w14:textId="77777777" w:rsidR="00325FF1" w:rsidRDefault="00325FF1">
      <w:r>
        <w:separator/>
      </w:r>
    </w:p>
  </w:footnote>
  <w:footnote w:type="continuationSeparator" w:id="0">
    <w:p w14:paraId="3B5C4316" w14:textId="77777777" w:rsidR="00325FF1" w:rsidRDefault="00325FF1">
      <w:r>
        <w:continuationSeparator/>
      </w:r>
    </w:p>
  </w:footnote>
  <w:footnote w:type="continuationNotice" w:id="1">
    <w:p w14:paraId="0A1118D5" w14:textId="77777777" w:rsidR="00325FF1" w:rsidRDefault="00325F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FCCD" w14:textId="77777777" w:rsidR="0040032D" w:rsidRPr="00BA2BC9" w:rsidRDefault="0040032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74362C" w14:textId="446EB296" w:rsidR="0040032D" w:rsidRPr="008D22B2" w:rsidRDefault="0040032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C60FC1" w:rsidRPr="00AC344F"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งวดสามเดือนและหกเดือนสิ้นสุดวันที่</w:t>
    </w:r>
    <w:r w:rsidR="00C60FC1"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C60FC1" w:rsidRPr="00AC344F">
      <w:rPr>
        <w:rFonts w:ascii="Angsana New" w:hAnsi="Angsana New"/>
        <w:b/>
        <w:bCs/>
        <w:sz w:val="32"/>
        <w:szCs w:val="32"/>
      </w:rPr>
      <w:t>30</w:t>
    </w:r>
    <w:r w:rsidR="00C60FC1"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C60FC1" w:rsidRPr="00AC344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C60FC1"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C60FC1" w:rsidRPr="00AC344F">
      <w:rPr>
        <w:rFonts w:ascii="Angsana New" w:hAnsi="Angsana New"/>
        <w:b/>
        <w:bCs/>
        <w:sz w:val="32"/>
        <w:szCs w:val="32"/>
      </w:rPr>
      <w:t>2567</w:t>
    </w:r>
    <w:r w:rsidR="00C60FC1"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F4F1D02" w14:textId="77777777" w:rsidR="0040032D" w:rsidRPr="008D22B2" w:rsidRDefault="0040032D" w:rsidP="00F444E1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6C7F20E1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5004BB8E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28EAEC3C" w:rsidR="00C81CA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 w:rsidRPr="000A071F">
      <w:rPr>
        <w:rFonts w:ascii="Angsana New" w:hAnsi="Angsana New" w:hint="cs"/>
        <w:bCs/>
        <w:sz w:val="32"/>
        <w:szCs w:val="32"/>
        <w:cs/>
        <w:lang w:val="en-GB"/>
      </w:rPr>
      <w:t>สำหรับ</w:t>
    </w:r>
    <w:r w:rsidR="00C60FC1">
      <w:rPr>
        <w:rFonts w:ascii="Angsana New" w:hAnsi="Angsana New" w:hint="cs"/>
        <w:bCs/>
        <w:sz w:val="32"/>
        <w:szCs w:val="32"/>
        <w:cs/>
      </w:rPr>
      <w:t>งวด</w:t>
    </w:r>
    <w:r w:rsidR="00C60FC1" w:rsidRPr="001B2B1B">
      <w:rPr>
        <w:rFonts w:ascii="Angsana New" w:hAnsi="Angsana New" w:hint="cs"/>
        <w:bCs/>
        <w:sz w:val="32"/>
        <w:szCs w:val="32"/>
        <w:cs/>
      </w:rPr>
      <w:t>สามเดือนและหกเดือนสิ้นสุดวันที่</w:t>
    </w:r>
    <w:r w:rsidR="00C60FC1" w:rsidRPr="001B2B1B">
      <w:rPr>
        <w:rFonts w:ascii="Angsana New" w:hAnsi="Angsana New"/>
        <w:sz w:val="32"/>
        <w:szCs w:val="32"/>
        <w:cs/>
      </w:rPr>
      <w:t xml:space="preserve"> </w:t>
    </w:r>
    <w:r w:rsidR="00C60FC1" w:rsidRPr="00C60FC1">
      <w:rPr>
        <w:rFonts w:ascii="Angsana New" w:hAnsi="Angsana New"/>
        <w:b/>
        <w:bCs/>
        <w:sz w:val="32"/>
        <w:szCs w:val="32"/>
      </w:rPr>
      <w:t>30</w:t>
    </w:r>
    <w:r w:rsidR="00C60FC1" w:rsidRPr="001B2B1B">
      <w:rPr>
        <w:rFonts w:ascii="Angsana New" w:hAnsi="Angsana New"/>
        <w:bCs/>
        <w:sz w:val="32"/>
        <w:szCs w:val="32"/>
        <w:cs/>
      </w:rPr>
      <w:t xml:space="preserve"> </w:t>
    </w:r>
    <w:r w:rsidR="00C60FC1" w:rsidRPr="001B2B1B">
      <w:rPr>
        <w:rFonts w:ascii="Angsana New" w:hAnsi="Angsana New" w:hint="cs"/>
        <w:bCs/>
        <w:sz w:val="32"/>
        <w:szCs w:val="32"/>
        <w:cs/>
      </w:rPr>
      <w:t>มิถุนายน</w:t>
    </w:r>
    <w:r w:rsidR="00C60FC1" w:rsidRPr="001B2B1B">
      <w:rPr>
        <w:rFonts w:ascii="Angsana New" w:hAnsi="Angsana New"/>
        <w:bCs/>
        <w:sz w:val="32"/>
        <w:szCs w:val="32"/>
        <w:cs/>
      </w:rPr>
      <w:t xml:space="preserve"> </w:t>
    </w:r>
    <w:r w:rsidR="00C60FC1" w:rsidRPr="00C60FC1">
      <w:rPr>
        <w:rFonts w:ascii="Angsana New" w:hAnsi="Angsana New"/>
        <w:b/>
        <w:bCs/>
        <w:sz w:val="32"/>
        <w:szCs w:val="32"/>
      </w:rPr>
      <w:t>2567</w:t>
    </w:r>
    <w:r w:rsidR="00C60FC1" w:rsidRPr="006259AA">
      <w:rPr>
        <w:rFonts w:ascii="Angsana New" w:hAnsi="Angsana New" w:hint="cs"/>
        <w:bCs/>
        <w:sz w:val="32"/>
        <w:szCs w:val="32"/>
        <w:cs/>
      </w:rPr>
      <w:t xml:space="preserve"> </w:t>
    </w:r>
    <w:r w:rsidRPr="000A071F">
      <w:rPr>
        <w:rFonts w:ascii="Angsana New" w:hAnsi="Angsana New"/>
        <w:bCs/>
        <w:sz w:val="32"/>
        <w:szCs w:val="32"/>
        <w:cs/>
        <w:lang w:val="en-GB"/>
      </w:rPr>
      <w:t>(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D075" w14:textId="77777777" w:rsidR="00AB0A4D" w:rsidRPr="00BA2BC9" w:rsidRDefault="00AB0A4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DD8F21E" w14:textId="77777777" w:rsidR="00AB0A4D" w:rsidRDefault="00AB0A4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6CD4C07" w14:textId="77777777" w:rsidR="00AB0A4D" w:rsidRPr="008D22B2" w:rsidRDefault="00AB0A4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6342E2A" w14:textId="77777777" w:rsidR="00AB0A4D" w:rsidRPr="00AB0A4D" w:rsidRDefault="00AB0A4D" w:rsidP="00F444E1">
    <w:pPr>
      <w:pStyle w:val="Header"/>
      <w:ind w:left="540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CEBD" w14:textId="77777777" w:rsidR="00196098" w:rsidRPr="00BA2BC9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F74FE9A" w14:textId="77777777" w:rsidR="00196098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5840E5" w14:textId="77777777" w:rsidR="00196098" w:rsidRPr="008D22B2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2BE8136" w14:textId="77777777" w:rsidR="00196098" w:rsidRPr="008D22B2" w:rsidRDefault="00196098" w:rsidP="00F444E1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A8B2" w14:textId="77777777" w:rsidR="00196098" w:rsidRPr="00BA2BC9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7395FBF" w14:textId="77777777" w:rsidR="00196098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1B0D3C" w14:textId="77777777" w:rsidR="00196098" w:rsidRPr="008D22B2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BD79162" w14:textId="77777777" w:rsidR="00196098" w:rsidRPr="00AB0A4D" w:rsidRDefault="00196098" w:rsidP="00F444E1">
    <w:pPr>
      <w:pStyle w:val="Header"/>
      <w:ind w:left="540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3BA4" w14:textId="77777777" w:rsidR="00AC344F" w:rsidRPr="00BA2BC9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262CA22" w14:textId="77777777" w:rsidR="00AC344F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F1661A" w14:textId="77777777" w:rsidR="00AC344F" w:rsidRPr="008D22B2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1E6AE91" w14:textId="77777777" w:rsidR="00AC344F" w:rsidRPr="008D22B2" w:rsidRDefault="00AC344F" w:rsidP="00F444E1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8B7A4" w14:textId="77777777" w:rsidR="00AC344F" w:rsidRPr="00BA2BC9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279B40B" w14:textId="77777777" w:rsidR="00AC344F" w:rsidRDefault="00AC344F" w:rsidP="00AC344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1FCDCF1" w14:textId="77777777" w:rsidR="00AC344F" w:rsidRPr="008D22B2" w:rsidRDefault="00AC344F" w:rsidP="00AC344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2B1B">
      <w:rPr>
        <w:rFonts w:ascii="Angsana New" w:hAnsi="Angsana New" w:cs="Angsana New"/>
        <w:sz w:val="32"/>
        <w:szCs w:val="32"/>
        <w:lang w:bidi="th-TH"/>
      </w:rPr>
      <w:t>30</w:t>
    </w:r>
    <w:r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2567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CB4E650" w14:textId="77777777" w:rsidR="00AC344F" w:rsidRPr="00AB0A4D" w:rsidRDefault="00AC344F" w:rsidP="00F444E1">
    <w:pPr>
      <w:pStyle w:val="Header"/>
      <w:ind w:left="540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0B1BC416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75620F94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53B83666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5" w15:restartNumberingAfterBreak="0">
    <w:nsid w:val="78466919"/>
    <w:multiLevelType w:val="hybridMultilevel"/>
    <w:tmpl w:val="763A223C"/>
    <w:lvl w:ilvl="0" w:tplc="E48C922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5"/>
  </w:num>
  <w:num w:numId="12" w16cid:durableId="1155100608">
    <w:abstractNumId w:val="12"/>
  </w:num>
  <w:num w:numId="13" w16cid:durableId="1265921519">
    <w:abstractNumId w:val="23"/>
  </w:num>
  <w:num w:numId="14" w16cid:durableId="1290935523">
    <w:abstractNumId w:val="14"/>
  </w:num>
  <w:num w:numId="15" w16cid:durableId="981886655">
    <w:abstractNumId w:val="16"/>
  </w:num>
  <w:num w:numId="16" w16cid:durableId="736633362">
    <w:abstractNumId w:val="10"/>
  </w:num>
  <w:num w:numId="17" w16cid:durableId="1216431051">
    <w:abstractNumId w:val="24"/>
  </w:num>
  <w:num w:numId="18" w16cid:durableId="1832941182">
    <w:abstractNumId w:val="18"/>
  </w:num>
  <w:num w:numId="19" w16cid:durableId="1603609294">
    <w:abstractNumId w:val="17"/>
  </w:num>
  <w:num w:numId="20" w16cid:durableId="799765472">
    <w:abstractNumId w:val="21"/>
  </w:num>
  <w:num w:numId="21" w16cid:durableId="629163680">
    <w:abstractNumId w:val="13"/>
  </w:num>
  <w:num w:numId="22" w16cid:durableId="86119911">
    <w:abstractNumId w:val="22"/>
  </w:num>
  <w:num w:numId="23" w16cid:durableId="307589430">
    <w:abstractNumId w:val="20"/>
  </w:num>
  <w:num w:numId="24" w16cid:durableId="1092120692">
    <w:abstractNumId w:val="19"/>
  </w:num>
  <w:num w:numId="25" w16cid:durableId="1955138104">
    <w:abstractNumId w:val="11"/>
  </w:num>
  <w:num w:numId="26" w16cid:durableId="837891428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2B3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602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9C3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5D3"/>
    <w:rsid w:val="0000672D"/>
    <w:rsid w:val="00006A31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F5"/>
    <w:rsid w:val="00007746"/>
    <w:rsid w:val="00007997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D47"/>
    <w:rsid w:val="00011E6E"/>
    <w:rsid w:val="000120B2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2D6D"/>
    <w:rsid w:val="00013168"/>
    <w:rsid w:val="00013229"/>
    <w:rsid w:val="0001327C"/>
    <w:rsid w:val="0001327D"/>
    <w:rsid w:val="0001352D"/>
    <w:rsid w:val="000135AC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331"/>
    <w:rsid w:val="0002035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86A"/>
    <w:rsid w:val="0002390A"/>
    <w:rsid w:val="00023970"/>
    <w:rsid w:val="000239D0"/>
    <w:rsid w:val="00023B49"/>
    <w:rsid w:val="00023CCB"/>
    <w:rsid w:val="00023F1D"/>
    <w:rsid w:val="00023F85"/>
    <w:rsid w:val="00023FC9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9A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B72"/>
    <w:rsid w:val="00027E5C"/>
    <w:rsid w:val="000302E8"/>
    <w:rsid w:val="00030385"/>
    <w:rsid w:val="0003047C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3DD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38"/>
    <w:rsid w:val="00034623"/>
    <w:rsid w:val="00034760"/>
    <w:rsid w:val="000347BE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AA5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26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F1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D28"/>
    <w:rsid w:val="00043E2A"/>
    <w:rsid w:val="00043E35"/>
    <w:rsid w:val="00043EE2"/>
    <w:rsid w:val="000442C3"/>
    <w:rsid w:val="00044391"/>
    <w:rsid w:val="0004444F"/>
    <w:rsid w:val="00044584"/>
    <w:rsid w:val="000446D9"/>
    <w:rsid w:val="000447C9"/>
    <w:rsid w:val="00044815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DAA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D2C"/>
    <w:rsid w:val="00050EDE"/>
    <w:rsid w:val="00050FBB"/>
    <w:rsid w:val="00051009"/>
    <w:rsid w:val="000511BB"/>
    <w:rsid w:val="00051285"/>
    <w:rsid w:val="00051362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45B"/>
    <w:rsid w:val="000525E9"/>
    <w:rsid w:val="00052608"/>
    <w:rsid w:val="0005263D"/>
    <w:rsid w:val="000526C2"/>
    <w:rsid w:val="00052721"/>
    <w:rsid w:val="00052738"/>
    <w:rsid w:val="000527EE"/>
    <w:rsid w:val="00052A5C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37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3B"/>
    <w:rsid w:val="00064F7D"/>
    <w:rsid w:val="0006511D"/>
    <w:rsid w:val="000651A1"/>
    <w:rsid w:val="000654D3"/>
    <w:rsid w:val="00065A5B"/>
    <w:rsid w:val="00065F3B"/>
    <w:rsid w:val="00066141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038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D5F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930"/>
    <w:rsid w:val="00072AB7"/>
    <w:rsid w:val="00072C13"/>
    <w:rsid w:val="00072C29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A31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DC1"/>
    <w:rsid w:val="00080F97"/>
    <w:rsid w:val="00080FBC"/>
    <w:rsid w:val="00080FED"/>
    <w:rsid w:val="000813A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088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B57"/>
    <w:rsid w:val="00086CCF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A7F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425"/>
    <w:rsid w:val="000928A3"/>
    <w:rsid w:val="00092944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1A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B15"/>
    <w:rsid w:val="00097D91"/>
    <w:rsid w:val="00097F4E"/>
    <w:rsid w:val="00097FC6"/>
    <w:rsid w:val="000A004E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B10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7E4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D4"/>
    <w:rsid w:val="000A503F"/>
    <w:rsid w:val="000A50D3"/>
    <w:rsid w:val="000A53A2"/>
    <w:rsid w:val="000A53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83E"/>
    <w:rsid w:val="000A6A51"/>
    <w:rsid w:val="000A6BE2"/>
    <w:rsid w:val="000A6C45"/>
    <w:rsid w:val="000A6DAD"/>
    <w:rsid w:val="000A6EA9"/>
    <w:rsid w:val="000A709B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9EA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928"/>
    <w:rsid w:val="000B3AD5"/>
    <w:rsid w:val="000B3B86"/>
    <w:rsid w:val="000B3ECA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1D"/>
    <w:rsid w:val="000B4796"/>
    <w:rsid w:val="000B47C1"/>
    <w:rsid w:val="000B482D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4F"/>
    <w:rsid w:val="000B4EC0"/>
    <w:rsid w:val="000B506D"/>
    <w:rsid w:val="000B5075"/>
    <w:rsid w:val="000B52E4"/>
    <w:rsid w:val="000B531B"/>
    <w:rsid w:val="000B5376"/>
    <w:rsid w:val="000B5799"/>
    <w:rsid w:val="000B598F"/>
    <w:rsid w:val="000B5A1E"/>
    <w:rsid w:val="000B5A28"/>
    <w:rsid w:val="000B5A4A"/>
    <w:rsid w:val="000B5C8D"/>
    <w:rsid w:val="000B5F0A"/>
    <w:rsid w:val="000B5F36"/>
    <w:rsid w:val="000B5FB4"/>
    <w:rsid w:val="000B60C6"/>
    <w:rsid w:val="000B60D8"/>
    <w:rsid w:val="000B62C0"/>
    <w:rsid w:val="000B66A3"/>
    <w:rsid w:val="000B6728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DD7"/>
    <w:rsid w:val="000C0E6A"/>
    <w:rsid w:val="000C0E6F"/>
    <w:rsid w:val="000C0EE1"/>
    <w:rsid w:val="000C0FC1"/>
    <w:rsid w:val="000C1068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A5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EA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03D"/>
    <w:rsid w:val="000C5180"/>
    <w:rsid w:val="000C525B"/>
    <w:rsid w:val="000C5372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0A5"/>
    <w:rsid w:val="000D01DA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0B2"/>
    <w:rsid w:val="000D11D0"/>
    <w:rsid w:val="000D11E2"/>
    <w:rsid w:val="000D12B1"/>
    <w:rsid w:val="000D130D"/>
    <w:rsid w:val="000D1446"/>
    <w:rsid w:val="000D14BC"/>
    <w:rsid w:val="000D157C"/>
    <w:rsid w:val="000D15B9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660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8B8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492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28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D08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90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40"/>
    <w:rsid w:val="00100D95"/>
    <w:rsid w:val="00101020"/>
    <w:rsid w:val="00101355"/>
    <w:rsid w:val="001013C3"/>
    <w:rsid w:val="00101727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A54"/>
    <w:rsid w:val="00102BF0"/>
    <w:rsid w:val="00102C97"/>
    <w:rsid w:val="00102CFE"/>
    <w:rsid w:val="00103068"/>
    <w:rsid w:val="00103083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9DE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CA0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13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AB3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2B8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4E8F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AC2"/>
    <w:rsid w:val="00125B43"/>
    <w:rsid w:val="00125C9F"/>
    <w:rsid w:val="00125E1C"/>
    <w:rsid w:val="0012602A"/>
    <w:rsid w:val="0012622C"/>
    <w:rsid w:val="001263DE"/>
    <w:rsid w:val="0012644A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7C9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E74"/>
    <w:rsid w:val="00130F59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AC9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2B1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3DF4"/>
    <w:rsid w:val="00134183"/>
    <w:rsid w:val="00134237"/>
    <w:rsid w:val="001343CE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D0D"/>
    <w:rsid w:val="00136DF5"/>
    <w:rsid w:val="001370F4"/>
    <w:rsid w:val="0013711F"/>
    <w:rsid w:val="0013718F"/>
    <w:rsid w:val="001371D2"/>
    <w:rsid w:val="00137546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26"/>
    <w:rsid w:val="00140810"/>
    <w:rsid w:val="001409CA"/>
    <w:rsid w:val="00140A34"/>
    <w:rsid w:val="00140A59"/>
    <w:rsid w:val="00140A87"/>
    <w:rsid w:val="00140CC0"/>
    <w:rsid w:val="00140D40"/>
    <w:rsid w:val="00140D74"/>
    <w:rsid w:val="00140F28"/>
    <w:rsid w:val="00140F4B"/>
    <w:rsid w:val="0014131C"/>
    <w:rsid w:val="00141441"/>
    <w:rsid w:val="001414F5"/>
    <w:rsid w:val="0014156B"/>
    <w:rsid w:val="001415FA"/>
    <w:rsid w:val="00141861"/>
    <w:rsid w:val="00141875"/>
    <w:rsid w:val="00141990"/>
    <w:rsid w:val="00141A17"/>
    <w:rsid w:val="00141A63"/>
    <w:rsid w:val="00141AC1"/>
    <w:rsid w:val="00141B53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455"/>
    <w:rsid w:val="00144897"/>
    <w:rsid w:val="00144B30"/>
    <w:rsid w:val="00144D4F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4CE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B63"/>
    <w:rsid w:val="00153E1D"/>
    <w:rsid w:val="00153E36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57A5A"/>
    <w:rsid w:val="00160007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101"/>
    <w:rsid w:val="00161176"/>
    <w:rsid w:val="001612AB"/>
    <w:rsid w:val="00161303"/>
    <w:rsid w:val="001613DD"/>
    <w:rsid w:val="00161467"/>
    <w:rsid w:val="001614A2"/>
    <w:rsid w:val="001614BF"/>
    <w:rsid w:val="001615A7"/>
    <w:rsid w:val="001615B7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BF1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2F08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35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1E"/>
    <w:rsid w:val="00171F74"/>
    <w:rsid w:val="0017209C"/>
    <w:rsid w:val="0017254E"/>
    <w:rsid w:val="0017272F"/>
    <w:rsid w:val="001727BC"/>
    <w:rsid w:val="00172839"/>
    <w:rsid w:val="00172A2E"/>
    <w:rsid w:val="00172BD0"/>
    <w:rsid w:val="00172F9B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3CD"/>
    <w:rsid w:val="00174446"/>
    <w:rsid w:val="0017452A"/>
    <w:rsid w:val="001745EE"/>
    <w:rsid w:val="00174626"/>
    <w:rsid w:val="001747E0"/>
    <w:rsid w:val="0017482E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740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01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37"/>
    <w:rsid w:val="001803E0"/>
    <w:rsid w:val="001804E9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47C"/>
    <w:rsid w:val="00181544"/>
    <w:rsid w:val="001815BA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891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75E"/>
    <w:rsid w:val="001847A9"/>
    <w:rsid w:val="001848F6"/>
    <w:rsid w:val="0018493E"/>
    <w:rsid w:val="00184986"/>
    <w:rsid w:val="001849FF"/>
    <w:rsid w:val="00184C3F"/>
    <w:rsid w:val="00184DB3"/>
    <w:rsid w:val="00184EAE"/>
    <w:rsid w:val="00184F0A"/>
    <w:rsid w:val="00184F8B"/>
    <w:rsid w:val="00185083"/>
    <w:rsid w:val="0018508F"/>
    <w:rsid w:val="001851B1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5FB6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3B"/>
    <w:rsid w:val="00187B43"/>
    <w:rsid w:val="00187D45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E1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3C"/>
    <w:rsid w:val="00191E47"/>
    <w:rsid w:val="00191EBA"/>
    <w:rsid w:val="00191EEF"/>
    <w:rsid w:val="0019203C"/>
    <w:rsid w:val="001920F0"/>
    <w:rsid w:val="00192160"/>
    <w:rsid w:val="001922EE"/>
    <w:rsid w:val="00192527"/>
    <w:rsid w:val="0019259B"/>
    <w:rsid w:val="00192611"/>
    <w:rsid w:val="00192818"/>
    <w:rsid w:val="0019291C"/>
    <w:rsid w:val="00192A0F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CF4"/>
    <w:rsid w:val="00195D17"/>
    <w:rsid w:val="00195D2D"/>
    <w:rsid w:val="00195DD0"/>
    <w:rsid w:val="00195ECB"/>
    <w:rsid w:val="00196098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66"/>
    <w:rsid w:val="001A05BD"/>
    <w:rsid w:val="001A05DD"/>
    <w:rsid w:val="001A066B"/>
    <w:rsid w:val="001A0A9F"/>
    <w:rsid w:val="001A0B90"/>
    <w:rsid w:val="001A0D4C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987"/>
    <w:rsid w:val="001A1AC3"/>
    <w:rsid w:val="001A1ADF"/>
    <w:rsid w:val="001A1C0D"/>
    <w:rsid w:val="001A1F80"/>
    <w:rsid w:val="001A2025"/>
    <w:rsid w:val="001A2106"/>
    <w:rsid w:val="001A2117"/>
    <w:rsid w:val="001A2378"/>
    <w:rsid w:val="001A2575"/>
    <w:rsid w:val="001A2641"/>
    <w:rsid w:val="001A268A"/>
    <w:rsid w:val="001A26E4"/>
    <w:rsid w:val="001A2AE5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49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940"/>
    <w:rsid w:val="001A6B16"/>
    <w:rsid w:val="001A6E70"/>
    <w:rsid w:val="001A6E7B"/>
    <w:rsid w:val="001A6F28"/>
    <w:rsid w:val="001A71C3"/>
    <w:rsid w:val="001A7273"/>
    <w:rsid w:val="001A741F"/>
    <w:rsid w:val="001A768A"/>
    <w:rsid w:val="001A77AD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1F89"/>
    <w:rsid w:val="001B204D"/>
    <w:rsid w:val="001B22B4"/>
    <w:rsid w:val="001B268A"/>
    <w:rsid w:val="001B26B9"/>
    <w:rsid w:val="001B2A05"/>
    <w:rsid w:val="001B2B1B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DA7"/>
    <w:rsid w:val="001B3DB8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6F"/>
    <w:rsid w:val="001B7CAB"/>
    <w:rsid w:val="001C0021"/>
    <w:rsid w:val="001C0111"/>
    <w:rsid w:val="001C01CB"/>
    <w:rsid w:val="001C02C0"/>
    <w:rsid w:val="001C044E"/>
    <w:rsid w:val="001C060C"/>
    <w:rsid w:val="001C068F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192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928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49"/>
    <w:rsid w:val="001C5BB2"/>
    <w:rsid w:val="001C5C37"/>
    <w:rsid w:val="001C5E91"/>
    <w:rsid w:val="001C5ED2"/>
    <w:rsid w:val="001C5F5B"/>
    <w:rsid w:val="001C5F89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2D1"/>
    <w:rsid w:val="001C7337"/>
    <w:rsid w:val="001C73B1"/>
    <w:rsid w:val="001C73EB"/>
    <w:rsid w:val="001C745C"/>
    <w:rsid w:val="001C750E"/>
    <w:rsid w:val="001C755A"/>
    <w:rsid w:val="001C7585"/>
    <w:rsid w:val="001C76F2"/>
    <w:rsid w:val="001C784A"/>
    <w:rsid w:val="001C7852"/>
    <w:rsid w:val="001C7B5F"/>
    <w:rsid w:val="001C7BD0"/>
    <w:rsid w:val="001D0144"/>
    <w:rsid w:val="001D034B"/>
    <w:rsid w:val="001D0A6C"/>
    <w:rsid w:val="001D0C11"/>
    <w:rsid w:val="001D0D0B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70"/>
    <w:rsid w:val="001D5D9B"/>
    <w:rsid w:val="001D5E8A"/>
    <w:rsid w:val="001D5EB4"/>
    <w:rsid w:val="001D5F70"/>
    <w:rsid w:val="001D6150"/>
    <w:rsid w:val="001D61F7"/>
    <w:rsid w:val="001D6335"/>
    <w:rsid w:val="001D634A"/>
    <w:rsid w:val="001D65E2"/>
    <w:rsid w:val="001D693E"/>
    <w:rsid w:val="001D69F1"/>
    <w:rsid w:val="001D6CAF"/>
    <w:rsid w:val="001D6D97"/>
    <w:rsid w:val="001D70C0"/>
    <w:rsid w:val="001D72D0"/>
    <w:rsid w:val="001D72E1"/>
    <w:rsid w:val="001D744F"/>
    <w:rsid w:val="001D7565"/>
    <w:rsid w:val="001D75C0"/>
    <w:rsid w:val="001D76BA"/>
    <w:rsid w:val="001D790D"/>
    <w:rsid w:val="001D7943"/>
    <w:rsid w:val="001D7975"/>
    <w:rsid w:val="001D79C9"/>
    <w:rsid w:val="001D7C91"/>
    <w:rsid w:val="001E02CA"/>
    <w:rsid w:val="001E0473"/>
    <w:rsid w:val="001E04CB"/>
    <w:rsid w:val="001E057A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BEB"/>
    <w:rsid w:val="001F0D56"/>
    <w:rsid w:val="001F0DCB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2FA"/>
    <w:rsid w:val="001F34C8"/>
    <w:rsid w:val="001F3530"/>
    <w:rsid w:val="001F36EC"/>
    <w:rsid w:val="001F3776"/>
    <w:rsid w:val="001F377B"/>
    <w:rsid w:val="001F3782"/>
    <w:rsid w:val="001F38BB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25D"/>
    <w:rsid w:val="001F527D"/>
    <w:rsid w:val="001F5549"/>
    <w:rsid w:val="001F57E1"/>
    <w:rsid w:val="001F58EB"/>
    <w:rsid w:val="001F5A5E"/>
    <w:rsid w:val="001F5CF4"/>
    <w:rsid w:val="001F6156"/>
    <w:rsid w:val="001F62B0"/>
    <w:rsid w:val="001F631C"/>
    <w:rsid w:val="001F644D"/>
    <w:rsid w:val="001F6479"/>
    <w:rsid w:val="001F6516"/>
    <w:rsid w:val="001F66C7"/>
    <w:rsid w:val="001F6889"/>
    <w:rsid w:val="001F6957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AA4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B80"/>
    <w:rsid w:val="00200EB6"/>
    <w:rsid w:val="0020109B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B32"/>
    <w:rsid w:val="00203CC7"/>
    <w:rsid w:val="00203E1D"/>
    <w:rsid w:val="00203F21"/>
    <w:rsid w:val="002040EC"/>
    <w:rsid w:val="00204170"/>
    <w:rsid w:val="0020425F"/>
    <w:rsid w:val="0020436B"/>
    <w:rsid w:val="002043CA"/>
    <w:rsid w:val="002043E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8F"/>
    <w:rsid w:val="00205AC7"/>
    <w:rsid w:val="00205B72"/>
    <w:rsid w:val="00205DFA"/>
    <w:rsid w:val="00205E0F"/>
    <w:rsid w:val="002060C9"/>
    <w:rsid w:val="00206511"/>
    <w:rsid w:val="00206551"/>
    <w:rsid w:val="0020656B"/>
    <w:rsid w:val="0020674F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6EF"/>
    <w:rsid w:val="002147FE"/>
    <w:rsid w:val="00214D1A"/>
    <w:rsid w:val="00214D2E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94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2E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DE7"/>
    <w:rsid w:val="00220ECC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1F7A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9EC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722"/>
    <w:rsid w:val="00223769"/>
    <w:rsid w:val="0022385A"/>
    <w:rsid w:val="00223AB3"/>
    <w:rsid w:val="00223ADD"/>
    <w:rsid w:val="00223FC5"/>
    <w:rsid w:val="00224141"/>
    <w:rsid w:val="0022427C"/>
    <w:rsid w:val="0022463E"/>
    <w:rsid w:val="0022465F"/>
    <w:rsid w:val="002246A5"/>
    <w:rsid w:val="002247B0"/>
    <w:rsid w:val="002247D3"/>
    <w:rsid w:val="002248AC"/>
    <w:rsid w:val="0022499F"/>
    <w:rsid w:val="002249E5"/>
    <w:rsid w:val="00224A42"/>
    <w:rsid w:val="00224DDE"/>
    <w:rsid w:val="00224F71"/>
    <w:rsid w:val="00224FC6"/>
    <w:rsid w:val="0022506E"/>
    <w:rsid w:val="002250EB"/>
    <w:rsid w:val="002253F0"/>
    <w:rsid w:val="0022548C"/>
    <w:rsid w:val="0022563E"/>
    <w:rsid w:val="00225C74"/>
    <w:rsid w:val="00225CF1"/>
    <w:rsid w:val="00225D25"/>
    <w:rsid w:val="00225F5E"/>
    <w:rsid w:val="00225F71"/>
    <w:rsid w:val="00225F73"/>
    <w:rsid w:val="00226021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487"/>
    <w:rsid w:val="002274D9"/>
    <w:rsid w:val="00227823"/>
    <w:rsid w:val="00227886"/>
    <w:rsid w:val="002278B9"/>
    <w:rsid w:val="00227A59"/>
    <w:rsid w:val="00227A7D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953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B12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4E9"/>
    <w:rsid w:val="002405C8"/>
    <w:rsid w:val="00240760"/>
    <w:rsid w:val="0024076D"/>
    <w:rsid w:val="00240825"/>
    <w:rsid w:val="00240944"/>
    <w:rsid w:val="0024098B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469"/>
    <w:rsid w:val="0024254D"/>
    <w:rsid w:val="0024257E"/>
    <w:rsid w:val="002425CA"/>
    <w:rsid w:val="002426C6"/>
    <w:rsid w:val="002426D9"/>
    <w:rsid w:val="002427C7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6DE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65A"/>
    <w:rsid w:val="0024581D"/>
    <w:rsid w:val="002459FA"/>
    <w:rsid w:val="00245A8E"/>
    <w:rsid w:val="00245D2E"/>
    <w:rsid w:val="00245DCE"/>
    <w:rsid w:val="00245FDF"/>
    <w:rsid w:val="00246296"/>
    <w:rsid w:val="002463EE"/>
    <w:rsid w:val="0024669F"/>
    <w:rsid w:val="00246B41"/>
    <w:rsid w:val="00246B4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C19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314"/>
    <w:rsid w:val="00254719"/>
    <w:rsid w:val="0025472E"/>
    <w:rsid w:val="00254E3E"/>
    <w:rsid w:val="00255223"/>
    <w:rsid w:val="00255285"/>
    <w:rsid w:val="00255302"/>
    <w:rsid w:val="00255311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67"/>
    <w:rsid w:val="00256571"/>
    <w:rsid w:val="002567FC"/>
    <w:rsid w:val="00256AAE"/>
    <w:rsid w:val="00256C4E"/>
    <w:rsid w:val="00256E6C"/>
    <w:rsid w:val="00256EAE"/>
    <w:rsid w:val="0025733D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601EA"/>
    <w:rsid w:val="00260369"/>
    <w:rsid w:val="0026055E"/>
    <w:rsid w:val="00260588"/>
    <w:rsid w:val="002606B5"/>
    <w:rsid w:val="0026073F"/>
    <w:rsid w:val="0026080C"/>
    <w:rsid w:val="00260911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3BD"/>
    <w:rsid w:val="002625C8"/>
    <w:rsid w:val="00262660"/>
    <w:rsid w:val="002626C5"/>
    <w:rsid w:val="002626FC"/>
    <w:rsid w:val="002628B4"/>
    <w:rsid w:val="002628B9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0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06B"/>
    <w:rsid w:val="00266214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3A1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CB4"/>
    <w:rsid w:val="00271E7C"/>
    <w:rsid w:val="00271EB6"/>
    <w:rsid w:val="00271ECF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6C0"/>
    <w:rsid w:val="002737D0"/>
    <w:rsid w:val="002737EC"/>
    <w:rsid w:val="00273914"/>
    <w:rsid w:val="00273952"/>
    <w:rsid w:val="00273BEF"/>
    <w:rsid w:val="00273D99"/>
    <w:rsid w:val="00273E1A"/>
    <w:rsid w:val="00273E29"/>
    <w:rsid w:val="002741E1"/>
    <w:rsid w:val="002744FD"/>
    <w:rsid w:val="002745CD"/>
    <w:rsid w:val="00274784"/>
    <w:rsid w:val="00274853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9AF"/>
    <w:rsid w:val="00281DAC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5BD"/>
    <w:rsid w:val="00284710"/>
    <w:rsid w:val="0028494A"/>
    <w:rsid w:val="00284987"/>
    <w:rsid w:val="002849AA"/>
    <w:rsid w:val="00284A32"/>
    <w:rsid w:val="00284BB5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6F"/>
    <w:rsid w:val="00287901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81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8D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4B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7C"/>
    <w:rsid w:val="002969B6"/>
    <w:rsid w:val="00296AC6"/>
    <w:rsid w:val="00296AC7"/>
    <w:rsid w:val="00296BFF"/>
    <w:rsid w:val="00296CC7"/>
    <w:rsid w:val="00296CE9"/>
    <w:rsid w:val="00296E32"/>
    <w:rsid w:val="00296EBE"/>
    <w:rsid w:val="00296FA5"/>
    <w:rsid w:val="00296FC2"/>
    <w:rsid w:val="00297073"/>
    <w:rsid w:val="0029735B"/>
    <w:rsid w:val="002974B9"/>
    <w:rsid w:val="002975DE"/>
    <w:rsid w:val="00297670"/>
    <w:rsid w:val="00297817"/>
    <w:rsid w:val="00297892"/>
    <w:rsid w:val="00297B72"/>
    <w:rsid w:val="00297C83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258"/>
    <w:rsid w:val="002A33F5"/>
    <w:rsid w:val="002A3609"/>
    <w:rsid w:val="002A3909"/>
    <w:rsid w:val="002A3AF5"/>
    <w:rsid w:val="002A3C8F"/>
    <w:rsid w:val="002A3FC2"/>
    <w:rsid w:val="002A4114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56B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317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D92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1F19"/>
    <w:rsid w:val="002B2010"/>
    <w:rsid w:val="002B20A9"/>
    <w:rsid w:val="002B2115"/>
    <w:rsid w:val="002B224A"/>
    <w:rsid w:val="002B23E9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62"/>
    <w:rsid w:val="002B36F7"/>
    <w:rsid w:val="002B39D8"/>
    <w:rsid w:val="002B3BCB"/>
    <w:rsid w:val="002B3C0A"/>
    <w:rsid w:val="002B3C56"/>
    <w:rsid w:val="002B3C89"/>
    <w:rsid w:val="002B3C8A"/>
    <w:rsid w:val="002B3DC3"/>
    <w:rsid w:val="002B4226"/>
    <w:rsid w:val="002B479C"/>
    <w:rsid w:val="002B47F9"/>
    <w:rsid w:val="002B48B7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85F"/>
    <w:rsid w:val="002B59E8"/>
    <w:rsid w:val="002B59FB"/>
    <w:rsid w:val="002B5A02"/>
    <w:rsid w:val="002B5AA8"/>
    <w:rsid w:val="002B5B22"/>
    <w:rsid w:val="002B5BA0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99A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3E1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89"/>
    <w:rsid w:val="002C3C92"/>
    <w:rsid w:val="002C3DA3"/>
    <w:rsid w:val="002C400C"/>
    <w:rsid w:val="002C4216"/>
    <w:rsid w:val="002C4361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8BD"/>
    <w:rsid w:val="002C6D54"/>
    <w:rsid w:val="002C6DE0"/>
    <w:rsid w:val="002C6F52"/>
    <w:rsid w:val="002C6FF9"/>
    <w:rsid w:val="002C709F"/>
    <w:rsid w:val="002C71AF"/>
    <w:rsid w:val="002C720F"/>
    <w:rsid w:val="002C7409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6A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177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2C"/>
    <w:rsid w:val="002D2DA6"/>
    <w:rsid w:val="002D2E3F"/>
    <w:rsid w:val="002D2E79"/>
    <w:rsid w:val="002D3165"/>
    <w:rsid w:val="002D3413"/>
    <w:rsid w:val="002D34BB"/>
    <w:rsid w:val="002D3586"/>
    <w:rsid w:val="002D35BF"/>
    <w:rsid w:val="002D367C"/>
    <w:rsid w:val="002D3B72"/>
    <w:rsid w:val="002D3D62"/>
    <w:rsid w:val="002D3D85"/>
    <w:rsid w:val="002D40F0"/>
    <w:rsid w:val="002D452F"/>
    <w:rsid w:val="002D4587"/>
    <w:rsid w:val="002D4875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2F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560"/>
    <w:rsid w:val="002D76F2"/>
    <w:rsid w:val="002D77FB"/>
    <w:rsid w:val="002D77FF"/>
    <w:rsid w:val="002D7887"/>
    <w:rsid w:val="002D7A3F"/>
    <w:rsid w:val="002D7AF8"/>
    <w:rsid w:val="002D7D46"/>
    <w:rsid w:val="002D7D99"/>
    <w:rsid w:val="002E0041"/>
    <w:rsid w:val="002E01CB"/>
    <w:rsid w:val="002E023F"/>
    <w:rsid w:val="002E02C1"/>
    <w:rsid w:val="002E06BA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0B6"/>
    <w:rsid w:val="002E2155"/>
    <w:rsid w:val="002E21E1"/>
    <w:rsid w:val="002E23BA"/>
    <w:rsid w:val="002E2484"/>
    <w:rsid w:val="002E273F"/>
    <w:rsid w:val="002E28A5"/>
    <w:rsid w:val="002E2A20"/>
    <w:rsid w:val="002E2A6F"/>
    <w:rsid w:val="002E2C72"/>
    <w:rsid w:val="002E2E32"/>
    <w:rsid w:val="002E2F7A"/>
    <w:rsid w:val="002E2FAA"/>
    <w:rsid w:val="002E322D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79"/>
    <w:rsid w:val="002E3A89"/>
    <w:rsid w:val="002E3AA0"/>
    <w:rsid w:val="002E3AC3"/>
    <w:rsid w:val="002E3B04"/>
    <w:rsid w:val="002E3B3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62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AA5"/>
    <w:rsid w:val="002E5E2B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3B"/>
    <w:rsid w:val="002E6A8A"/>
    <w:rsid w:val="002E6D1D"/>
    <w:rsid w:val="002E6D6B"/>
    <w:rsid w:val="002E6E7C"/>
    <w:rsid w:val="002E6FFD"/>
    <w:rsid w:val="002E70E7"/>
    <w:rsid w:val="002E71E0"/>
    <w:rsid w:val="002E7234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A5A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A94"/>
    <w:rsid w:val="002F1B3F"/>
    <w:rsid w:val="002F1ED6"/>
    <w:rsid w:val="002F20E9"/>
    <w:rsid w:val="002F22EE"/>
    <w:rsid w:val="002F253B"/>
    <w:rsid w:val="002F255A"/>
    <w:rsid w:val="002F270E"/>
    <w:rsid w:val="002F2AAE"/>
    <w:rsid w:val="002F2AE4"/>
    <w:rsid w:val="002F2B2B"/>
    <w:rsid w:val="002F2BB6"/>
    <w:rsid w:val="002F2E09"/>
    <w:rsid w:val="002F2E58"/>
    <w:rsid w:val="002F2F1A"/>
    <w:rsid w:val="002F3302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3E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CE"/>
    <w:rsid w:val="002F7816"/>
    <w:rsid w:val="002F796C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0F"/>
    <w:rsid w:val="00301F22"/>
    <w:rsid w:val="00301F5C"/>
    <w:rsid w:val="00301F76"/>
    <w:rsid w:val="00302408"/>
    <w:rsid w:val="0030244E"/>
    <w:rsid w:val="0030257B"/>
    <w:rsid w:val="00302758"/>
    <w:rsid w:val="003027D0"/>
    <w:rsid w:val="00302AC0"/>
    <w:rsid w:val="00302AF9"/>
    <w:rsid w:val="00302B57"/>
    <w:rsid w:val="00302C0A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049"/>
    <w:rsid w:val="003044CA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C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07FCC"/>
    <w:rsid w:val="00310100"/>
    <w:rsid w:val="003101C2"/>
    <w:rsid w:val="00310212"/>
    <w:rsid w:val="003105B9"/>
    <w:rsid w:val="00310688"/>
    <w:rsid w:val="003108B1"/>
    <w:rsid w:val="00310987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E40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151"/>
    <w:rsid w:val="00317205"/>
    <w:rsid w:val="003173BE"/>
    <w:rsid w:val="0031745B"/>
    <w:rsid w:val="00317511"/>
    <w:rsid w:val="003176D9"/>
    <w:rsid w:val="0031771F"/>
    <w:rsid w:val="00317850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06"/>
    <w:rsid w:val="00322196"/>
    <w:rsid w:val="003221F0"/>
    <w:rsid w:val="0032223E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1F8"/>
    <w:rsid w:val="003232DD"/>
    <w:rsid w:val="0032363F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FF1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24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EA7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142"/>
    <w:rsid w:val="003332C8"/>
    <w:rsid w:val="00333434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CC9"/>
    <w:rsid w:val="00333DDB"/>
    <w:rsid w:val="00333E13"/>
    <w:rsid w:val="00333E3D"/>
    <w:rsid w:val="00333FC0"/>
    <w:rsid w:val="00334014"/>
    <w:rsid w:val="00334102"/>
    <w:rsid w:val="003341DD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4C"/>
    <w:rsid w:val="00336389"/>
    <w:rsid w:val="003364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AD0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D4C"/>
    <w:rsid w:val="00344DAD"/>
    <w:rsid w:val="00344DBD"/>
    <w:rsid w:val="00344E03"/>
    <w:rsid w:val="00344E60"/>
    <w:rsid w:val="00344ED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45"/>
    <w:rsid w:val="00346277"/>
    <w:rsid w:val="0034632B"/>
    <w:rsid w:val="00346397"/>
    <w:rsid w:val="003463F2"/>
    <w:rsid w:val="0034648D"/>
    <w:rsid w:val="00346512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66D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0DD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2F75"/>
    <w:rsid w:val="0035309E"/>
    <w:rsid w:val="00353442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305"/>
    <w:rsid w:val="0035437C"/>
    <w:rsid w:val="0035438F"/>
    <w:rsid w:val="003543DE"/>
    <w:rsid w:val="0035440C"/>
    <w:rsid w:val="00354512"/>
    <w:rsid w:val="0035458B"/>
    <w:rsid w:val="003545F7"/>
    <w:rsid w:val="00354745"/>
    <w:rsid w:val="003547EB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BC6"/>
    <w:rsid w:val="00355C72"/>
    <w:rsid w:val="00355CCF"/>
    <w:rsid w:val="00355DA8"/>
    <w:rsid w:val="00355E4F"/>
    <w:rsid w:val="003561E6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3E"/>
    <w:rsid w:val="0036387A"/>
    <w:rsid w:val="003638F6"/>
    <w:rsid w:val="003639FB"/>
    <w:rsid w:val="00363B42"/>
    <w:rsid w:val="00363C6C"/>
    <w:rsid w:val="00363F83"/>
    <w:rsid w:val="003640A7"/>
    <w:rsid w:val="00364402"/>
    <w:rsid w:val="00364474"/>
    <w:rsid w:val="003646E1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598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144C"/>
    <w:rsid w:val="00371456"/>
    <w:rsid w:val="003714EC"/>
    <w:rsid w:val="0037155F"/>
    <w:rsid w:val="003715A0"/>
    <w:rsid w:val="0037171B"/>
    <w:rsid w:val="0037172A"/>
    <w:rsid w:val="00371889"/>
    <w:rsid w:val="00371A01"/>
    <w:rsid w:val="00371B2D"/>
    <w:rsid w:val="00371B66"/>
    <w:rsid w:val="00371D25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30"/>
    <w:rsid w:val="00372E51"/>
    <w:rsid w:val="00372E5E"/>
    <w:rsid w:val="00372EAE"/>
    <w:rsid w:val="00372ED8"/>
    <w:rsid w:val="00372F51"/>
    <w:rsid w:val="00372F9C"/>
    <w:rsid w:val="00372FA8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890"/>
    <w:rsid w:val="003759EA"/>
    <w:rsid w:val="00375A37"/>
    <w:rsid w:val="00375B57"/>
    <w:rsid w:val="00375E99"/>
    <w:rsid w:val="00375F0C"/>
    <w:rsid w:val="0037609E"/>
    <w:rsid w:val="003760C3"/>
    <w:rsid w:val="00376290"/>
    <w:rsid w:val="003762F7"/>
    <w:rsid w:val="00376513"/>
    <w:rsid w:val="0037652D"/>
    <w:rsid w:val="0037653D"/>
    <w:rsid w:val="00376740"/>
    <w:rsid w:val="00376750"/>
    <w:rsid w:val="00376754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80"/>
    <w:rsid w:val="003816B9"/>
    <w:rsid w:val="00381706"/>
    <w:rsid w:val="003819C6"/>
    <w:rsid w:val="00381AE8"/>
    <w:rsid w:val="00381CAF"/>
    <w:rsid w:val="00381D28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AD8"/>
    <w:rsid w:val="00382DC6"/>
    <w:rsid w:val="00382EE6"/>
    <w:rsid w:val="00382EF3"/>
    <w:rsid w:val="00382FC1"/>
    <w:rsid w:val="00382FE0"/>
    <w:rsid w:val="00382FF0"/>
    <w:rsid w:val="003831B5"/>
    <w:rsid w:val="0038355D"/>
    <w:rsid w:val="003837AE"/>
    <w:rsid w:val="003838B3"/>
    <w:rsid w:val="00383917"/>
    <w:rsid w:val="00383B00"/>
    <w:rsid w:val="00383B74"/>
    <w:rsid w:val="00383F11"/>
    <w:rsid w:val="00383F81"/>
    <w:rsid w:val="00383F9B"/>
    <w:rsid w:val="00383FD5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5EF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10"/>
    <w:rsid w:val="00391B38"/>
    <w:rsid w:val="00391C27"/>
    <w:rsid w:val="00391C67"/>
    <w:rsid w:val="00391CB1"/>
    <w:rsid w:val="00391CC2"/>
    <w:rsid w:val="00391D4F"/>
    <w:rsid w:val="00391DC4"/>
    <w:rsid w:val="00391FA1"/>
    <w:rsid w:val="0039210A"/>
    <w:rsid w:val="0039222C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9F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690"/>
    <w:rsid w:val="003957F4"/>
    <w:rsid w:val="0039582B"/>
    <w:rsid w:val="0039583E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995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E7F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5E7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B17"/>
    <w:rsid w:val="003A5C5B"/>
    <w:rsid w:val="003A5E61"/>
    <w:rsid w:val="003A6005"/>
    <w:rsid w:val="003A618C"/>
    <w:rsid w:val="003A63A8"/>
    <w:rsid w:val="003A6481"/>
    <w:rsid w:val="003A66BA"/>
    <w:rsid w:val="003A687D"/>
    <w:rsid w:val="003A690A"/>
    <w:rsid w:val="003A6933"/>
    <w:rsid w:val="003A697A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11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0E40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B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0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CC7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4FB"/>
    <w:rsid w:val="003C3742"/>
    <w:rsid w:val="003C38DC"/>
    <w:rsid w:val="003C3ACF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674"/>
    <w:rsid w:val="003C4938"/>
    <w:rsid w:val="003C49AA"/>
    <w:rsid w:val="003C4B43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C0C"/>
    <w:rsid w:val="003D1C16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E2"/>
    <w:rsid w:val="003D2A66"/>
    <w:rsid w:val="003D2BA9"/>
    <w:rsid w:val="003D2DBA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AB6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6F7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D3C"/>
    <w:rsid w:val="003D7EBD"/>
    <w:rsid w:val="003D7F81"/>
    <w:rsid w:val="003D7FDE"/>
    <w:rsid w:val="003E004A"/>
    <w:rsid w:val="003E014B"/>
    <w:rsid w:val="003E0166"/>
    <w:rsid w:val="003E027F"/>
    <w:rsid w:val="003E02C8"/>
    <w:rsid w:val="003E0449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224"/>
    <w:rsid w:val="003E222F"/>
    <w:rsid w:val="003E22D7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044"/>
    <w:rsid w:val="003E510F"/>
    <w:rsid w:val="003E527C"/>
    <w:rsid w:val="003E527F"/>
    <w:rsid w:val="003E5441"/>
    <w:rsid w:val="003E5754"/>
    <w:rsid w:val="003E57FA"/>
    <w:rsid w:val="003E5820"/>
    <w:rsid w:val="003E5821"/>
    <w:rsid w:val="003E5BE1"/>
    <w:rsid w:val="003E5CFD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11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A64"/>
    <w:rsid w:val="003F0D59"/>
    <w:rsid w:val="003F0EA9"/>
    <w:rsid w:val="003F0F6F"/>
    <w:rsid w:val="003F1044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03D"/>
    <w:rsid w:val="003F2471"/>
    <w:rsid w:val="003F2507"/>
    <w:rsid w:val="003F2864"/>
    <w:rsid w:val="003F297E"/>
    <w:rsid w:val="003F29F7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D8F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638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4F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99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2DF"/>
    <w:rsid w:val="00405417"/>
    <w:rsid w:val="004054A5"/>
    <w:rsid w:val="00405C81"/>
    <w:rsid w:val="00405F4A"/>
    <w:rsid w:val="004060E9"/>
    <w:rsid w:val="00406197"/>
    <w:rsid w:val="0040633C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619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354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B75"/>
    <w:rsid w:val="00412CC2"/>
    <w:rsid w:val="00412DA9"/>
    <w:rsid w:val="00412F69"/>
    <w:rsid w:val="00412FA8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DC6"/>
    <w:rsid w:val="00423FD8"/>
    <w:rsid w:val="00424064"/>
    <w:rsid w:val="0042411F"/>
    <w:rsid w:val="00424583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293"/>
    <w:rsid w:val="0042531B"/>
    <w:rsid w:val="0042551A"/>
    <w:rsid w:val="00425686"/>
    <w:rsid w:val="00425754"/>
    <w:rsid w:val="004257AE"/>
    <w:rsid w:val="004258BD"/>
    <w:rsid w:val="00425998"/>
    <w:rsid w:val="004259D2"/>
    <w:rsid w:val="00425B3C"/>
    <w:rsid w:val="00425BAA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256"/>
    <w:rsid w:val="0043128B"/>
    <w:rsid w:val="004312BF"/>
    <w:rsid w:val="004313C7"/>
    <w:rsid w:val="004313D8"/>
    <w:rsid w:val="00431592"/>
    <w:rsid w:val="0043165C"/>
    <w:rsid w:val="00431767"/>
    <w:rsid w:val="00431A75"/>
    <w:rsid w:val="00431A79"/>
    <w:rsid w:val="00431B24"/>
    <w:rsid w:val="00431C11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BD6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545"/>
    <w:rsid w:val="004347F4"/>
    <w:rsid w:val="00434B32"/>
    <w:rsid w:val="00434BA8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D79"/>
    <w:rsid w:val="00435EB1"/>
    <w:rsid w:val="00435F04"/>
    <w:rsid w:val="00435FED"/>
    <w:rsid w:val="00436253"/>
    <w:rsid w:val="00436275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37B9B"/>
    <w:rsid w:val="0044009F"/>
    <w:rsid w:val="00440174"/>
    <w:rsid w:val="004403D4"/>
    <w:rsid w:val="004406CD"/>
    <w:rsid w:val="004407F3"/>
    <w:rsid w:val="00440853"/>
    <w:rsid w:val="004408DB"/>
    <w:rsid w:val="00440AFA"/>
    <w:rsid w:val="00440D5E"/>
    <w:rsid w:val="00440F5C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42D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163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2A"/>
    <w:rsid w:val="00453071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8DA"/>
    <w:rsid w:val="00457CA8"/>
    <w:rsid w:val="00457E73"/>
    <w:rsid w:val="00457EFE"/>
    <w:rsid w:val="00460007"/>
    <w:rsid w:val="0046030D"/>
    <w:rsid w:val="0046049B"/>
    <w:rsid w:val="00460675"/>
    <w:rsid w:val="00460780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5FD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5FDC"/>
    <w:rsid w:val="00466115"/>
    <w:rsid w:val="0046628A"/>
    <w:rsid w:val="0046641E"/>
    <w:rsid w:val="00466515"/>
    <w:rsid w:val="0046666B"/>
    <w:rsid w:val="0046684D"/>
    <w:rsid w:val="004669D8"/>
    <w:rsid w:val="00466BCA"/>
    <w:rsid w:val="00466BD6"/>
    <w:rsid w:val="00466D9D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1F97"/>
    <w:rsid w:val="004720D3"/>
    <w:rsid w:val="0047210E"/>
    <w:rsid w:val="00472268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8D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31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CC"/>
    <w:rsid w:val="00476B34"/>
    <w:rsid w:val="00476C5B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A85"/>
    <w:rsid w:val="00481C26"/>
    <w:rsid w:val="00481EF0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EB4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20D"/>
    <w:rsid w:val="0048623A"/>
    <w:rsid w:val="00486245"/>
    <w:rsid w:val="00486489"/>
    <w:rsid w:val="0048649D"/>
    <w:rsid w:val="004865F3"/>
    <w:rsid w:val="0048685A"/>
    <w:rsid w:val="0048699E"/>
    <w:rsid w:val="00486A51"/>
    <w:rsid w:val="00486B18"/>
    <w:rsid w:val="00486C86"/>
    <w:rsid w:val="00486C94"/>
    <w:rsid w:val="004874F8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1F36"/>
    <w:rsid w:val="00492024"/>
    <w:rsid w:val="00492422"/>
    <w:rsid w:val="004924EF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4FBC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126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BB7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7D1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5DB"/>
    <w:rsid w:val="004A2817"/>
    <w:rsid w:val="004A2881"/>
    <w:rsid w:val="004A28C0"/>
    <w:rsid w:val="004A2906"/>
    <w:rsid w:val="004A295B"/>
    <w:rsid w:val="004A2D2F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820"/>
    <w:rsid w:val="004A4B11"/>
    <w:rsid w:val="004A4EAE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FA"/>
    <w:rsid w:val="004B16DD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DAC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A72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09"/>
    <w:rsid w:val="004B566B"/>
    <w:rsid w:val="004B5702"/>
    <w:rsid w:val="004B5891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BE7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8AC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560"/>
    <w:rsid w:val="004C060D"/>
    <w:rsid w:val="004C073C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314"/>
    <w:rsid w:val="004C141D"/>
    <w:rsid w:val="004C15D8"/>
    <w:rsid w:val="004C168A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721"/>
    <w:rsid w:val="004C2814"/>
    <w:rsid w:val="004C29D5"/>
    <w:rsid w:val="004C2A06"/>
    <w:rsid w:val="004C2A3B"/>
    <w:rsid w:val="004C2A3C"/>
    <w:rsid w:val="004C2B93"/>
    <w:rsid w:val="004C2BF2"/>
    <w:rsid w:val="004C2C18"/>
    <w:rsid w:val="004C2DB8"/>
    <w:rsid w:val="004C2F5D"/>
    <w:rsid w:val="004C2FCE"/>
    <w:rsid w:val="004C3339"/>
    <w:rsid w:val="004C34FE"/>
    <w:rsid w:val="004C36DC"/>
    <w:rsid w:val="004C3805"/>
    <w:rsid w:val="004C381A"/>
    <w:rsid w:val="004C38A7"/>
    <w:rsid w:val="004C3AD2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63"/>
    <w:rsid w:val="004C5570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0C0"/>
    <w:rsid w:val="004D02EF"/>
    <w:rsid w:val="004D036E"/>
    <w:rsid w:val="004D03CB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62"/>
    <w:rsid w:val="004D16AF"/>
    <w:rsid w:val="004D1706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BD4"/>
    <w:rsid w:val="004D3DEF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D05"/>
    <w:rsid w:val="004D4D08"/>
    <w:rsid w:val="004D4D1D"/>
    <w:rsid w:val="004D4E12"/>
    <w:rsid w:val="004D4E62"/>
    <w:rsid w:val="004D4F34"/>
    <w:rsid w:val="004D50D6"/>
    <w:rsid w:val="004D51B1"/>
    <w:rsid w:val="004D552C"/>
    <w:rsid w:val="004D5609"/>
    <w:rsid w:val="004D5660"/>
    <w:rsid w:val="004D5788"/>
    <w:rsid w:val="004D5973"/>
    <w:rsid w:val="004D5993"/>
    <w:rsid w:val="004D5A3F"/>
    <w:rsid w:val="004D5B10"/>
    <w:rsid w:val="004D5B99"/>
    <w:rsid w:val="004D5ED7"/>
    <w:rsid w:val="004D5F1A"/>
    <w:rsid w:val="004D6033"/>
    <w:rsid w:val="004D62D6"/>
    <w:rsid w:val="004D645E"/>
    <w:rsid w:val="004D6535"/>
    <w:rsid w:val="004D656C"/>
    <w:rsid w:val="004D66AA"/>
    <w:rsid w:val="004D66CD"/>
    <w:rsid w:val="004D67F4"/>
    <w:rsid w:val="004D680D"/>
    <w:rsid w:val="004D68AE"/>
    <w:rsid w:val="004D69A9"/>
    <w:rsid w:val="004D6A18"/>
    <w:rsid w:val="004D6E6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AF6"/>
    <w:rsid w:val="004E1C34"/>
    <w:rsid w:val="004E1C9E"/>
    <w:rsid w:val="004E1CC6"/>
    <w:rsid w:val="004E1DCB"/>
    <w:rsid w:val="004E1E02"/>
    <w:rsid w:val="004E1E09"/>
    <w:rsid w:val="004E1F1A"/>
    <w:rsid w:val="004E20AC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B37"/>
    <w:rsid w:val="004E6B80"/>
    <w:rsid w:val="004E6CD7"/>
    <w:rsid w:val="004E6D82"/>
    <w:rsid w:val="004E6DE3"/>
    <w:rsid w:val="004E6E59"/>
    <w:rsid w:val="004E6ED7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C09"/>
    <w:rsid w:val="004E7E49"/>
    <w:rsid w:val="004E7EC7"/>
    <w:rsid w:val="004E7FC8"/>
    <w:rsid w:val="004E7FE4"/>
    <w:rsid w:val="004F0023"/>
    <w:rsid w:val="004F002B"/>
    <w:rsid w:val="004F04B0"/>
    <w:rsid w:val="004F04B8"/>
    <w:rsid w:val="004F062A"/>
    <w:rsid w:val="004F0698"/>
    <w:rsid w:val="004F0860"/>
    <w:rsid w:val="004F08C4"/>
    <w:rsid w:val="004F08DF"/>
    <w:rsid w:val="004F09F4"/>
    <w:rsid w:val="004F0A29"/>
    <w:rsid w:val="004F0A65"/>
    <w:rsid w:val="004F0E0E"/>
    <w:rsid w:val="004F0F86"/>
    <w:rsid w:val="004F0FB3"/>
    <w:rsid w:val="004F102B"/>
    <w:rsid w:val="004F1042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53F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EC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ED"/>
    <w:rsid w:val="004F7FC3"/>
    <w:rsid w:val="0050009F"/>
    <w:rsid w:val="0050014E"/>
    <w:rsid w:val="005004C9"/>
    <w:rsid w:val="00500590"/>
    <w:rsid w:val="005007CA"/>
    <w:rsid w:val="00500878"/>
    <w:rsid w:val="00500975"/>
    <w:rsid w:val="00500C2F"/>
    <w:rsid w:val="00500C73"/>
    <w:rsid w:val="00500C7C"/>
    <w:rsid w:val="00500E18"/>
    <w:rsid w:val="0050111F"/>
    <w:rsid w:val="00501403"/>
    <w:rsid w:val="005015FA"/>
    <w:rsid w:val="005016E7"/>
    <w:rsid w:val="00501838"/>
    <w:rsid w:val="0050189B"/>
    <w:rsid w:val="005018BA"/>
    <w:rsid w:val="00501C3E"/>
    <w:rsid w:val="00501DEA"/>
    <w:rsid w:val="00501F95"/>
    <w:rsid w:val="0050220E"/>
    <w:rsid w:val="00502329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A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B6"/>
    <w:rsid w:val="00506019"/>
    <w:rsid w:val="00506166"/>
    <w:rsid w:val="0050617C"/>
    <w:rsid w:val="0050626E"/>
    <w:rsid w:val="00506369"/>
    <w:rsid w:val="00506513"/>
    <w:rsid w:val="005067B2"/>
    <w:rsid w:val="00506837"/>
    <w:rsid w:val="005069BC"/>
    <w:rsid w:val="00506C5E"/>
    <w:rsid w:val="00506D24"/>
    <w:rsid w:val="00506E67"/>
    <w:rsid w:val="00507045"/>
    <w:rsid w:val="00507274"/>
    <w:rsid w:val="00507287"/>
    <w:rsid w:val="005072BB"/>
    <w:rsid w:val="005072ED"/>
    <w:rsid w:val="005073B0"/>
    <w:rsid w:val="0050751B"/>
    <w:rsid w:val="0050753B"/>
    <w:rsid w:val="005076F6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C2"/>
    <w:rsid w:val="0051366E"/>
    <w:rsid w:val="00513AF4"/>
    <w:rsid w:val="00513C6F"/>
    <w:rsid w:val="00513D36"/>
    <w:rsid w:val="00513DC8"/>
    <w:rsid w:val="00513E46"/>
    <w:rsid w:val="00513E7C"/>
    <w:rsid w:val="00514031"/>
    <w:rsid w:val="005140AE"/>
    <w:rsid w:val="00514106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3FA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6E"/>
    <w:rsid w:val="00521473"/>
    <w:rsid w:val="00521766"/>
    <w:rsid w:val="005218AD"/>
    <w:rsid w:val="005218D4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5F9B"/>
    <w:rsid w:val="00526078"/>
    <w:rsid w:val="005260F4"/>
    <w:rsid w:val="005262D1"/>
    <w:rsid w:val="0052652C"/>
    <w:rsid w:val="00526539"/>
    <w:rsid w:val="00526596"/>
    <w:rsid w:val="00526642"/>
    <w:rsid w:val="00526D36"/>
    <w:rsid w:val="00526DED"/>
    <w:rsid w:val="00526E7D"/>
    <w:rsid w:val="00527063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96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09A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0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97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6DF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79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60C5"/>
    <w:rsid w:val="005562BA"/>
    <w:rsid w:val="00556320"/>
    <w:rsid w:val="00556396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0B7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D5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52"/>
    <w:rsid w:val="00571268"/>
    <w:rsid w:val="005712EF"/>
    <w:rsid w:val="0057141B"/>
    <w:rsid w:val="00571475"/>
    <w:rsid w:val="00571740"/>
    <w:rsid w:val="0057178C"/>
    <w:rsid w:val="005717D4"/>
    <w:rsid w:val="00571AD2"/>
    <w:rsid w:val="00571BAB"/>
    <w:rsid w:val="00571BF0"/>
    <w:rsid w:val="00571C4E"/>
    <w:rsid w:val="0057203E"/>
    <w:rsid w:val="0057207E"/>
    <w:rsid w:val="00572294"/>
    <w:rsid w:val="005723AE"/>
    <w:rsid w:val="005723DA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C7F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18"/>
    <w:rsid w:val="00576D4C"/>
    <w:rsid w:val="00576EF2"/>
    <w:rsid w:val="005770A5"/>
    <w:rsid w:val="005770BB"/>
    <w:rsid w:val="005770FD"/>
    <w:rsid w:val="00577401"/>
    <w:rsid w:val="00577708"/>
    <w:rsid w:val="005777E8"/>
    <w:rsid w:val="005778FE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406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2AD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DE7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42"/>
    <w:rsid w:val="005867A1"/>
    <w:rsid w:val="005868DB"/>
    <w:rsid w:val="00586951"/>
    <w:rsid w:val="00586A29"/>
    <w:rsid w:val="00586B18"/>
    <w:rsid w:val="00586E45"/>
    <w:rsid w:val="00587221"/>
    <w:rsid w:val="0058731F"/>
    <w:rsid w:val="00587438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8CD"/>
    <w:rsid w:val="00590C9E"/>
    <w:rsid w:val="00590E12"/>
    <w:rsid w:val="00590E5A"/>
    <w:rsid w:val="005910CF"/>
    <w:rsid w:val="00591138"/>
    <w:rsid w:val="00591148"/>
    <w:rsid w:val="00591190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3CA"/>
    <w:rsid w:val="0059344F"/>
    <w:rsid w:val="00593610"/>
    <w:rsid w:val="00593832"/>
    <w:rsid w:val="00593BFF"/>
    <w:rsid w:val="00593E23"/>
    <w:rsid w:val="00593EF3"/>
    <w:rsid w:val="00593F89"/>
    <w:rsid w:val="0059407C"/>
    <w:rsid w:val="005941D3"/>
    <w:rsid w:val="0059429B"/>
    <w:rsid w:val="005943C2"/>
    <w:rsid w:val="00594614"/>
    <w:rsid w:val="005946F4"/>
    <w:rsid w:val="00594E12"/>
    <w:rsid w:val="00594F3F"/>
    <w:rsid w:val="00594F6A"/>
    <w:rsid w:val="0059517B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8"/>
    <w:rsid w:val="005A17FC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A03"/>
    <w:rsid w:val="005A3BE7"/>
    <w:rsid w:val="005A3CB7"/>
    <w:rsid w:val="005A3D46"/>
    <w:rsid w:val="005A3E89"/>
    <w:rsid w:val="005A3ED9"/>
    <w:rsid w:val="005A3F9A"/>
    <w:rsid w:val="005A4130"/>
    <w:rsid w:val="005A4276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4B"/>
    <w:rsid w:val="005A65ED"/>
    <w:rsid w:val="005A6631"/>
    <w:rsid w:val="005A6643"/>
    <w:rsid w:val="005A6704"/>
    <w:rsid w:val="005A68F1"/>
    <w:rsid w:val="005A691C"/>
    <w:rsid w:val="005A694A"/>
    <w:rsid w:val="005A695B"/>
    <w:rsid w:val="005A6A33"/>
    <w:rsid w:val="005A6ACB"/>
    <w:rsid w:val="005A6BD6"/>
    <w:rsid w:val="005A6BD8"/>
    <w:rsid w:val="005A6D49"/>
    <w:rsid w:val="005A6D4C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37C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0AA"/>
    <w:rsid w:val="005B222C"/>
    <w:rsid w:val="005B249A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33"/>
    <w:rsid w:val="005B417D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C2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9"/>
    <w:rsid w:val="005B5A7C"/>
    <w:rsid w:val="005B5A7D"/>
    <w:rsid w:val="005B5D15"/>
    <w:rsid w:val="005B5D69"/>
    <w:rsid w:val="005B5EF7"/>
    <w:rsid w:val="005B601E"/>
    <w:rsid w:val="005B6094"/>
    <w:rsid w:val="005B630A"/>
    <w:rsid w:val="005B6367"/>
    <w:rsid w:val="005B6418"/>
    <w:rsid w:val="005B6555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0A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2E3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4D"/>
    <w:rsid w:val="005C25DA"/>
    <w:rsid w:val="005C26C9"/>
    <w:rsid w:val="005C276D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1"/>
    <w:rsid w:val="005C498D"/>
    <w:rsid w:val="005C49F7"/>
    <w:rsid w:val="005C4BD4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8B0"/>
    <w:rsid w:val="005C5AAC"/>
    <w:rsid w:val="005C5C54"/>
    <w:rsid w:val="005C5D64"/>
    <w:rsid w:val="005C5D93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B1C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1FEE"/>
    <w:rsid w:val="005D2097"/>
    <w:rsid w:val="005D20B4"/>
    <w:rsid w:val="005D20EA"/>
    <w:rsid w:val="005D22B7"/>
    <w:rsid w:val="005D231E"/>
    <w:rsid w:val="005D23D2"/>
    <w:rsid w:val="005D2480"/>
    <w:rsid w:val="005D24E2"/>
    <w:rsid w:val="005D2507"/>
    <w:rsid w:val="005D27B3"/>
    <w:rsid w:val="005D2899"/>
    <w:rsid w:val="005D2937"/>
    <w:rsid w:val="005D2998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5B5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727"/>
    <w:rsid w:val="005E4DCB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92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E88"/>
    <w:rsid w:val="005F1EFD"/>
    <w:rsid w:val="005F1FB5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AA6"/>
    <w:rsid w:val="005F3BFB"/>
    <w:rsid w:val="005F3D18"/>
    <w:rsid w:val="005F3DE7"/>
    <w:rsid w:val="005F3E5C"/>
    <w:rsid w:val="005F412A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13"/>
    <w:rsid w:val="00600995"/>
    <w:rsid w:val="006009ED"/>
    <w:rsid w:val="00600B3A"/>
    <w:rsid w:val="00600BBF"/>
    <w:rsid w:val="00600C16"/>
    <w:rsid w:val="00600C8F"/>
    <w:rsid w:val="00600D19"/>
    <w:rsid w:val="00600D20"/>
    <w:rsid w:val="00600D2F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12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412F"/>
    <w:rsid w:val="0060431E"/>
    <w:rsid w:val="00604470"/>
    <w:rsid w:val="0060465D"/>
    <w:rsid w:val="0060466A"/>
    <w:rsid w:val="00604693"/>
    <w:rsid w:val="00604885"/>
    <w:rsid w:val="006049AB"/>
    <w:rsid w:val="006049CF"/>
    <w:rsid w:val="00604A36"/>
    <w:rsid w:val="00604B6C"/>
    <w:rsid w:val="00604B92"/>
    <w:rsid w:val="00604B97"/>
    <w:rsid w:val="00604E0D"/>
    <w:rsid w:val="00604E44"/>
    <w:rsid w:val="006050C6"/>
    <w:rsid w:val="00605239"/>
    <w:rsid w:val="00605247"/>
    <w:rsid w:val="006054B1"/>
    <w:rsid w:val="006055E9"/>
    <w:rsid w:val="006056D8"/>
    <w:rsid w:val="006057E7"/>
    <w:rsid w:val="0060582B"/>
    <w:rsid w:val="0060596F"/>
    <w:rsid w:val="00605975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68"/>
    <w:rsid w:val="006114CC"/>
    <w:rsid w:val="006115C6"/>
    <w:rsid w:val="006117A6"/>
    <w:rsid w:val="00611A4A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0DE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65A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C9"/>
    <w:rsid w:val="006215D1"/>
    <w:rsid w:val="00621649"/>
    <w:rsid w:val="006216FB"/>
    <w:rsid w:val="00621753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A71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C2F"/>
    <w:rsid w:val="00625D83"/>
    <w:rsid w:val="00625E7C"/>
    <w:rsid w:val="00626140"/>
    <w:rsid w:val="0062614D"/>
    <w:rsid w:val="00626300"/>
    <w:rsid w:val="00626384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4B6"/>
    <w:rsid w:val="00627542"/>
    <w:rsid w:val="006276DF"/>
    <w:rsid w:val="00627797"/>
    <w:rsid w:val="006277B9"/>
    <w:rsid w:val="00627A27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DF"/>
    <w:rsid w:val="006315FA"/>
    <w:rsid w:val="006316F6"/>
    <w:rsid w:val="00631825"/>
    <w:rsid w:val="00631869"/>
    <w:rsid w:val="006319B8"/>
    <w:rsid w:val="006319F7"/>
    <w:rsid w:val="00631A4E"/>
    <w:rsid w:val="00631B69"/>
    <w:rsid w:val="00631BD0"/>
    <w:rsid w:val="00631D74"/>
    <w:rsid w:val="00631D82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1C2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9A3"/>
    <w:rsid w:val="00636A0E"/>
    <w:rsid w:val="00636FB4"/>
    <w:rsid w:val="00636FE0"/>
    <w:rsid w:val="006371A7"/>
    <w:rsid w:val="006374E4"/>
    <w:rsid w:val="006375F2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9DD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0F6"/>
    <w:rsid w:val="00643117"/>
    <w:rsid w:val="0064328D"/>
    <w:rsid w:val="006432EF"/>
    <w:rsid w:val="00643325"/>
    <w:rsid w:val="00643374"/>
    <w:rsid w:val="0064345C"/>
    <w:rsid w:val="006434F5"/>
    <w:rsid w:val="00643934"/>
    <w:rsid w:val="00643941"/>
    <w:rsid w:val="00643A8C"/>
    <w:rsid w:val="00643C26"/>
    <w:rsid w:val="00643E65"/>
    <w:rsid w:val="00644127"/>
    <w:rsid w:val="00644291"/>
    <w:rsid w:val="00644348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DF9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AAF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01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4BC"/>
    <w:rsid w:val="006575CC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4BF"/>
    <w:rsid w:val="006605FB"/>
    <w:rsid w:val="00660617"/>
    <w:rsid w:val="00660676"/>
    <w:rsid w:val="006606D2"/>
    <w:rsid w:val="00660786"/>
    <w:rsid w:val="00660917"/>
    <w:rsid w:val="00660B4B"/>
    <w:rsid w:val="00660C41"/>
    <w:rsid w:val="00660D93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79"/>
    <w:rsid w:val="00663ECD"/>
    <w:rsid w:val="00663F1C"/>
    <w:rsid w:val="00664034"/>
    <w:rsid w:val="00664049"/>
    <w:rsid w:val="0066404F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B83"/>
    <w:rsid w:val="00664C1E"/>
    <w:rsid w:val="00664C5F"/>
    <w:rsid w:val="00664D7B"/>
    <w:rsid w:val="00664DC5"/>
    <w:rsid w:val="00664F7E"/>
    <w:rsid w:val="006650AB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A2B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5FD2"/>
    <w:rsid w:val="00676039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969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46"/>
    <w:rsid w:val="006828E1"/>
    <w:rsid w:val="00682C08"/>
    <w:rsid w:val="00682DA2"/>
    <w:rsid w:val="00682EEF"/>
    <w:rsid w:val="00683111"/>
    <w:rsid w:val="00683335"/>
    <w:rsid w:val="0068334F"/>
    <w:rsid w:val="006835BD"/>
    <w:rsid w:val="00683602"/>
    <w:rsid w:val="00683634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BF"/>
    <w:rsid w:val="006849E1"/>
    <w:rsid w:val="00684ACD"/>
    <w:rsid w:val="00684CFB"/>
    <w:rsid w:val="00684EC9"/>
    <w:rsid w:val="00684F6A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8D7"/>
    <w:rsid w:val="00685915"/>
    <w:rsid w:val="006859AC"/>
    <w:rsid w:val="00685D4C"/>
    <w:rsid w:val="00685E9A"/>
    <w:rsid w:val="00685F28"/>
    <w:rsid w:val="00686062"/>
    <w:rsid w:val="006862E3"/>
    <w:rsid w:val="0068630F"/>
    <w:rsid w:val="00686337"/>
    <w:rsid w:val="0068638E"/>
    <w:rsid w:val="006863A1"/>
    <w:rsid w:val="006864FF"/>
    <w:rsid w:val="00686961"/>
    <w:rsid w:val="00686B28"/>
    <w:rsid w:val="00686BF0"/>
    <w:rsid w:val="00686CDB"/>
    <w:rsid w:val="00686D02"/>
    <w:rsid w:val="00686E7B"/>
    <w:rsid w:val="00687193"/>
    <w:rsid w:val="006871E2"/>
    <w:rsid w:val="006872F2"/>
    <w:rsid w:val="006873E4"/>
    <w:rsid w:val="00687439"/>
    <w:rsid w:val="006874FB"/>
    <w:rsid w:val="00687794"/>
    <w:rsid w:val="0068787D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AC"/>
    <w:rsid w:val="00693DE1"/>
    <w:rsid w:val="00693F68"/>
    <w:rsid w:val="00694029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4EE6"/>
    <w:rsid w:val="0069506F"/>
    <w:rsid w:val="006950F8"/>
    <w:rsid w:val="00695216"/>
    <w:rsid w:val="00695414"/>
    <w:rsid w:val="006957A5"/>
    <w:rsid w:val="00695C96"/>
    <w:rsid w:val="00695D73"/>
    <w:rsid w:val="00695E46"/>
    <w:rsid w:val="00695E7C"/>
    <w:rsid w:val="006961B4"/>
    <w:rsid w:val="006964D7"/>
    <w:rsid w:val="006964F7"/>
    <w:rsid w:val="00696658"/>
    <w:rsid w:val="006966A7"/>
    <w:rsid w:val="00696892"/>
    <w:rsid w:val="006968A8"/>
    <w:rsid w:val="006968D8"/>
    <w:rsid w:val="00696918"/>
    <w:rsid w:val="00696B98"/>
    <w:rsid w:val="00696C04"/>
    <w:rsid w:val="00696E39"/>
    <w:rsid w:val="00696E87"/>
    <w:rsid w:val="00696E92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A02E4"/>
    <w:rsid w:val="006A0431"/>
    <w:rsid w:val="006A0437"/>
    <w:rsid w:val="006A0529"/>
    <w:rsid w:val="006A05EE"/>
    <w:rsid w:val="006A06EF"/>
    <w:rsid w:val="006A072E"/>
    <w:rsid w:val="006A080B"/>
    <w:rsid w:val="006A0954"/>
    <w:rsid w:val="006A0AAB"/>
    <w:rsid w:val="006A0B25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B16"/>
    <w:rsid w:val="006A1D7B"/>
    <w:rsid w:val="006A1D7D"/>
    <w:rsid w:val="006A2177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7A8"/>
    <w:rsid w:val="006A4806"/>
    <w:rsid w:val="006A4815"/>
    <w:rsid w:val="006A4832"/>
    <w:rsid w:val="006A4A3A"/>
    <w:rsid w:val="006A4B7A"/>
    <w:rsid w:val="006A4E09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D0A"/>
    <w:rsid w:val="006A7EC6"/>
    <w:rsid w:val="006B0158"/>
    <w:rsid w:val="006B01E2"/>
    <w:rsid w:val="006B0325"/>
    <w:rsid w:val="006B03F2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F1"/>
    <w:rsid w:val="006B1D20"/>
    <w:rsid w:val="006B1DA4"/>
    <w:rsid w:val="006B1EF0"/>
    <w:rsid w:val="006B1F36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0E9"/>
    <w:rsid w:val="006B43BE"/>
    <w:rsid w:val="006B4533"/>
    <w:rsid w:val="006B4634"/>
    <w:rsid w:val="006B4671"/>
    <w:rsid w:val="006B47B0"/>
    <w:rsid w:val="006B489C"/>
    <w:rsid w:val="006B497B"/>
    <w:rsid w:val="006B499C"/>
    <w:rsid w:val="006B4A3F"/>
    <w:rsid w:val="006B4B0B"/>
    <w:rsid w:val="006B4BC7"/>
    <w:rsid w:val="006B4C87"/>
    <w:rsid w:val="006B4C88"/>
    <w:rsid w:val="006B4CC0"/>
    <w:rsid w:val="006B5166"/>
    <w:rsid w:val="006B522E"/>
    <w:rsid w:val="006B5338"/>
    <w:rsid w:val="006B5357"/>
    <w:rsid w:val="006B55C6"/>
    <w:rsid w:val="006B5671"/>
    <w:rsid w:val="006B56FD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544"/>
    <w:rsid w:val="006B76F1"/>
    <w:rsid w:val="006B7747"/>
    <w:rsid w:val="006B77D8"/>
    <w:rsid w:val="006B7827"/>
    <w:rsid w:val="006B784F"/>
    <w:rsid w:val="006B785E"/>
    <w:rsid w:val="006B7905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5DC"/>
    <w:rsid w:val="006C0637"/>
    <w:rsid w:val="006C064B"/>
    <w:rsid w:val="006C083B"/>
    <w:rsid w:val="006C0927"/>
    <w:rsid w:val="006C0A26"/>
    <w:rsid w:val="006C0B3C"/>
    <w:rsid w:val="006C0B60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675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72"/>
    <w:rsid w:val="006C39B0"/>
    <w:rsid w:val="006C3A1A"/>
    <w:rsid w:val="006C3CFD"/>
    <w:rsid w:val="006C3EF7"/>
    <w:rsid w:val="006C40D2"/>
    <w:rsid w:val="006C4106"/>
    <w:rsid w:val="006C4341"/>
    <w:rsid w:val="006C452B"/>
    <w:rsid w:val="006C46B2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6024"/>
    <w:rsid w:val="006C6036"/>
    <w:rsid w:val="006C60E7"/>
    <w:rsid w:val="006C6349"/>
    <w:rsid w:val="006C63F5"/>
    <w:rsid w:val="006C64B7"/>
    <w:rsid w:val="006C6521"/>
    <w:rsid w:val="006C6618"/>
    <w:rsid w:val="006C6796"/>
    <w:rsid w:val="006C6920"/>
    <w:rsid w:val="006C69AB"/>
    <w:rsid w:val="006C6A12"/>
    <w:rsid w:val="006C6B7B"/>
    <w:rsid w:val="006C6B99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577"/>
    <w:rsid w:val="006D075F"/>
    <w:rsid w:val="006D08A1"/>
    <w:rsid w:val="006D0B21"/>
    <w:rsid w:val="006D0B3F"/>
    <w:rsid w:val="006D0D04"/>
    <w:rsid w:val="006D0DAB"/>
    <w:rsid w:val="006D0EFA"/>
    <w:rsid w:val="006D1167"/>
    <w:rsid w:val="006D11BF"/>
    <w:rsid w:val="006D11F8"/>
    <w:rsid w:val="006D1234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BC4"/>
    <w:rsid w:val="006D2D4A"/>
    <w:rsid w:val="006D2D7B"/>
    <w:rsid w:val="006D2FFF"/>
    <w:rsid w:val="006D302F"/>
    <w:rsid w:val="006D31A2"/>
    <w:rsid w:val="006D35CB"/>
    <w:rsid w:val="006D35E0"/>
    <w:rsid w:val="006D38B7"/>
    <w:rsid w:val="006D38D0"/>
    <w:rsid w:val="006D391F"/>
    <w:rsid w:val="006D394A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58E"/>
    <w:rsid w:val="006D559F"/>
    <w:rsid w:val="006D55D4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1A"/>
    <w:rsid w:val="006D69AB"/>
    <w:rsid w:val="006D6A9B"/>
    <w:rsid w:val="006D6C0D"/>
    <w:rsid w:val="006D6C45"/>
    <w:rsid w:val="006D6C88"/>
    <w:rsid w:val="006D6EA8"/>
    <w:rsid w:val="006D6F5F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EFE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B7B"/>
    <w:rsid w:val="006E1BEA"/>
    <w:rsid w:val="006E1FFB"/>
    <w:rsid w:val="006E2000"/>
    <w:rsid w:val="006E2002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CFE"/>
    <w:rsid w:val="006E2DD7"/>
    <w:rsid w:val="006E2E86"/>
    <w:rsid w:val="006E306F"/>
    <w:rsid w:val="006E31D5"/>
    <w:rsid w:val="006E3261"/>
    <w:rsid w:val="006E332F"/>
    <w:rsid w:val="006E373E"/>
    <w:rsid w:val="006E381D"/>
    <w:rsid w:val="006E392A"/>
    <w:rsid w:val="006E39B6"/>
    <w:rsid w:val="006E3AA2"/>
    <w:rsid w:val="006E3AA6"/>
    <w:rsid w:val="006E3AAC"/>
    <w:rsid w:val="006E3B5B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7C8"/>
    <w:rsid w:val="006E594F"/>
    <w:rsid w:val="006E5B40"/>
    <w:rsid w:val="006E5C56"/>
    <w:rsid w:val="006E5F92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8B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33"/>
    <w:rsid w:val="00701D72"/>
    <w:rsid w:val="00702568"/>
    <w:rsid w:val="0070268A"/>
    <w:rsid w:val="007027B9"/>
    <w:rsid w:val="007028AC"/>
    <w:rsid w:val="007028E1"/>
    <w:rsid w:val="007029A6"/>
    <w:rsid w:val="007029E1"/>
    <w:rsid w:val="00702B03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5F47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134"/>
    <w:rsid w:val="00707356"/>
    <w:rsid w:val="00707412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CD"/>
    <w:rsid w:val="007133E8"/>
    <w:rsid w:val="00713446"/>
    <w:rsid w:val="00713982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AF2"/>
    <w:rsid w:val="00714C16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2A9"/>
    <w:rsid w:val="00720520"/>
    <w:rsid w:val="00720658"/>
    <w:rsid w:val="007206A4"/>
    <w:rsid w:val="007206A7"/>
    <w:rsid w:val="0072079B"/>
    <w:rsid w:val="00720831"/>
    <w:rsid w:val="0072099E"/>
    <w:rsid w:val="00720B2E"/>
    <w:rsid w:val="00720B8B"/>
    <w:rsid w:val="00720CAC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78"/>
    <w:rsid w:val="007224EC"/>
    <w:rsid w:val="0072256D"/>
    <w:rsid w:val="007227D1"/>
    <w:rsid w:val="00722A05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C62"/>
    <w:rsid w:val="00726F2E"/>
    <w:rsid w:val="0072708E"/>
    <w:rsid w:val="007270E6"/>
    <w:rsid w:val="00727228"/>
    <w:rsid w:val="007272AF"/>
    <w:rsid w:val="007273DC"/>
    <w:rsid w:val="00727413"/>
    <w:rsid w:val="0072751A"/>
    <w:rsid w:val="0072765C"/>
    <w:rsid w:val="007279F2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39"/>
    <w:rsid w:val="007318D9"/>
    <w:rsid w:val="007319C8"/>
    <w:rsid w:val="00731AA1"/>
    <w:rsid w:val="00731C1E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51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B46"/>
    <w:rsid w:val="00733DDF"/>
    <w:rsid w:val="00733E83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653"/>
    <w:rsid w:val="007406C5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3C"/>
    <w:rsid w:val="00741859"/>
    <w:rsid w:val="007418B2"/>
    <w:rsid w:val="00741A44"/>
    <w:rsid w:val="00741A9D"/>
    <w:rsid w:val="00741C03"/>
    <w:rsid w:val="00741D29"/>
    <w:rsid w:val="00741E6F"/>
    <w:rsid w:val="00741FAC"/>
    <w:rsid w:val="00741FED"/>
    <w:rsid w:val="00742062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3E0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C8"/>
    <w:rsid w:val="00747384"/>
    <w:rsid w:val="00747708"/>
    <w:rsid w:val="007477AD"/>
    <w:rsid w:val="0074785A"/>
    <w:rsid w:val="007479C7"/>
    <w:rsid w:val="00747A62"/>
    <w:rsid w:val="00747E05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56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644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0E8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5D9C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859"/>
    <w:rsid w:val="0076090A"/>
    <w:rsid w:val="00760AE3"/>
    <w:rsid w:val="00760B5F"/>
    <w:rsid w:val="00760CA1"/>
    <w:rsid w:val="00760DA6"/>
    <w:rsid w:val="00760DBE"/>
    <w:rsid w:val="0076144D"/>
    <w:rsid w:val="007614C6"/>
    <w:rsid w:val="007616B2"/>
    <w:rsid w:val="00761733"/>
    <w:rsid w:val="0076192C"/>
    <w:rsid w:val="00761A30"/>
    <w:rsid w:val="00761B1B"/>
    <w:rsid w:val="00761B60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89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48D"/>
    <w:rsid w:val="007675DB"/>
    <w:rsid w:val="00767646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3F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B9B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A1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853"/>
    <w:rsid w:val="00785963"/>
    <w:rsid w:val="00785981"/>
    <w:rsid w:val="00785AAC"/>
    <w:rsid w:val="00785D88"/>
    <w:rsid w:val="00785EBD"/>
    <w:rsid w:val="00786074"/>
    <w:rsid w:val="00786441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6E41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1DA"/>
    <w:rsid w:val="0079041B"/>
    <w:rsid w:val="00790465"/>
    <w:rsid w:val="0079054A"/>
    <w:rsid w:val="0079057C"/>
    <w:rsid w:val="00790857"/>
    <w:rsid w:val="00790B85"/>
    <w:rsid w:val="00790B90"/>
    <w:rsid w:val="00790BA3"/>
    <w:rsid w:val="00790C7D"/>
    <w:rsid w:val="00790D35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BF0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D4C"/>
    <w:rsid w:val="00795EB0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A36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CB9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35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CB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4E88"/>
    <w:rsid w:val="007A513E"/>
    <w:rsid w:val="007A551C"/>
    <w:rsid w:val="007A5AAC"/>
    <w:rsid w:val="007A5ABA"/>
    <w:rsid w:val="007A5B43"/>
    <w:rsid w:val="007A5D9F"/>
    <w:rsid w:val="007A609F"/>
    <w:rsid w:val="007A6360"/>
    <w:rsid w:val="007A63E0"/>
    <w:rsid w:val="007A64F4"/>
    <w:rsid w:val="007A661B"/>
    <w:rsid w:val="007A662C"/>
    <w:rsid w:val="007A66E5"/>
    <w:rsid w:val="007A6706"/>
    <w:rsid w:val="007A6752"/>
    <w:rsid w:val="007A68D1"/>
    <w:rsid w:val="007A6916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A7F94"/>
    <w:rsid w:val="007B0294"/>
    <w:rsid w:val="007B0466"/>
    <w:rsid w:val="007B0531"/>
    <w:rsid w:val="007B0AE0"/>
    <w:rsid w:val="007B0BEE"/>
    <w:rsid w:val="007B0C77"/>
    <w:rsid w:val="007B0DF6"/>
    <w:rsid w:val="007B0F2A"/>
    <w:rsid w:val="007B0FB0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45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A5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00"/>
    <w:rsid w:val="007C0422"/>
    <w:rsid w:val="007C07D2"/>
    <w:rsid w:val="007C07E6"/>
    <w:rsid w:val="007C084F"/>
    <w:rsid w:val="007C08D2"/>
    <w:rsid w:val="007C08D5"/>
    <w:rsid w:val="007C08F6"/>
    <w:rsid w:val="007C0AD6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7AE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6FB"/>
    <w:rsid w:val="007C6707"/>
    <w:rsid w:val="007C6754"/>
    <w:rsid w:val="007C688E"/>
    <w:rsid w:val="007C6998"/>
    <w:rsid w:val="007C69B1"/>
    <w:rsid w:val="007C6A24"/>
    <w:rsid w:val="007C6BD4"/>
    <w:rsid w:val="007C6C9B"/>
    <w:rsid w:val="007C6CEC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59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3F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A83"/>
    <w:rsid w:val="007D2B3C"/>
    <w:rsid w:val="007D2C49"/>
    <w:rsid w:val="007D2C4E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D7E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011"/>
    <w:rsid w:val="007D738E"/>
    <w:rsid w:val="007D73DF"/>
    <w:rsid w:val="007D74CD"/>
    <w:rsid w:val="007D7549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4FA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30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096"/>
    <w:rsid w:val="007E611A"/>
    <w:rsid w:val="007E644D"/>
    <w:rsid w:val="007E64F5"/>
    <w:rsid w:val="007E6580"/>
    <w:rsid w:val="007E69BB"/>
    <w:rsid w:val="007E6ADD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2F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8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C3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10E"/>
    <w:rsid w:val="007F640C"/>
    <w:rsid w:val="007F6429"/>
    <w:rsid w:val="007F6730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39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2FED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7D4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2CE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7FC"/>
    <w:rsid w:val="00807830"/>
    <w:rsid w:val="008078E1"/>
    <w:rsid w:val="008079B5"/>
    <w:rsid w:val="008079CC"/>
    <w:rsid w:val="00807A75"/>
    <w:rsid w:val="00807B44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6B7"/>
    <w:rsid w:val="008139A9"/>
    <w:rsid w:val="008139FE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7FF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FF3"/>
    <w:rsid w:val="0081701D"/>
    <w:rsid w:val="00817051"/>
    <w:rsid w:val="00817223"/>
    <w:rsid w:val="00817419"/>
    <w:rsid w:val="00817535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3"/>
    <w:rsid w:val="00817FEB"/>
    <w:rsid w:val="0082000E"/>
    <w:rsid w:val="008200A1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2FE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5E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580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E95"/>
    <w:rsid w:val="00833F67"/>
    <w:rsid w:val="00833F72"/>
    <w:rsid w:val="00834023"/>
    <w:rsid w:val="008340EA"/>
    <w:rsid w:val="00834191"/>
    <w:rsid w:val="0083421B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00"/>
    <w:rsid w:val="00835780"/>
    <w:rsid w:val="008358BE"/>
    <w:rsid w:val="00835B7F"/>
    <w:rsid w:val="00835EB1"/>
    <w:rsid w:val="00836114"/>
    <w:rsid w:val="00836159"/>
    <w:rsid w:val="008362D1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DF3"/>
    <w:rsid w:val="00844E91"/>
    <w:rsid w:val="00844E9E"/>
    <w:rsid w:val="0084505B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A7A"/>
    <w:rsid w:val="00851B56"/>
    <w:rsid w:val="00851CEA"/>
    <w:rsid w:val="00851D82"/>
    <w:rsid w:val="00851DB2"/>
    <w:rsid w:val="00851DD1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44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CA2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150"/>
    <w:rsid w:val="008604EF"/>
    <w:rsid w:val="00860570"/>
    <w:rsid w:val="00860588"/>
    <w:rsid w:val="00860683"/>
    <w:rsid w:val="00860799"/>
    <w:rsid w:val="008607A6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2B1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E12"/>
    <w:rsid w:val="00862EC6"/>
    <w:rsid w:val="00862F28"/>
    <w:rsid w:val="00863026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B00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AB7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BD"/>
    <w:rsid w:val="00872388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B85"/>
    <w:rsid w:val="00873D90"/>
    <w:rsid w:val="00873FFB"/>
    <w:rsid w:val="00874088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9C"/>
    <w:rsid w:val="008747C7"/>
    <w:rsid w:val="008748A0"/>
    <w:rsid w:val="0087491C"/>
    <w:rsid w:val="00874997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E12"/>
    <w:rsid w:val="00875F50"/>
    <w:rsid w:val="00876004"/>
    <w:rsid w:val="0087603B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476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CF0"/>
    <w:rsid w:val="00877EE3"/>
    <w:rsid w:val="00880178"/>
    <w:rsid w:val="00880223"/>
    <w:rsid w:val="0088032C"/>
    <w:rsid w:val="00880597"/>
    <w:rsid w:val="0088068C"/>
    <w:rsid w:val="008807AF"/>
    <w:rsid w:val="0088080D"/>
    <w:rsid w:val="00880819"/>
    <w:rsid w:val="00880855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F6E"/>
    <w:rsid w:val="00882104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39"/>
    <w:rsid w:val="00887A69"/>
    <w:rsid w:val="00887B65"/>
    <w:rsid w:val="00887C1A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85"/>
    <w:rsid w:val="008908C0"/>
    <w:rsid w:val="008909C1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D43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07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CDE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0D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380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BB0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598"/>
    <w:rsid w:val="008A184E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331"/>
    <w:rsid w:val="008A2501"/>
    <w:rsid w:val="008A276A"/>
    <w:rsid w:val="008A2892"/>
    <w:rsid w:val="008A29A3"/>
    <w:rsid w:val="008A29C9"/>
    <w:rsid w:val="008A2AF4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C87"/>
    <w:rsid w:val="008A5CA5"/>
    <w:rsid w:val="008A5CBC"/>
    <w:rsid w:val="008A5D55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5E"/>
    <w:rsid w:val="008A728A"/>
    <w:rsid w:val="008A7309"/>
    <w:rsid w:val="008A733F"/>
    <w:rsid w:val="008A7363"/>
    <w:rsid w:val="008A7415"/>
    <w:rsid w:val="008A779A"/>
    <w:rsid w:val="008A77C1"/>
    <w:rsid w:val="008A7900"/>
    <w:rsid w:val="008A7B48"/>
    <w:rsid w:val="008A7B7D"/>
    <w:rsid w:val="008A7F6D"/>
    <w:rsid w:val="008B0176"/>
    <w:rsid w:val="008B0320"/>
    <w:rsid w:val="008B0458"/>
    <w:rsid w:val="008B04F4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9E2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A9E"/>
    <w:rsid w:val="008B2AF7"/>
    <w:rsid w:val="008B2BA3"/>
    <w:rsid w:val="008B2BBD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60"/>
    <w:rsid w:val="008B55EC"/>
    <w:rsid w:val="008B563A"/>
    <w:rsid w:val="008B5A4B"/>
    <w:rsid w:val="008B5A56"/>
    <w:rsid w:val="008B5A6B"/>
    <w:rsid w:val="008B5A90"/>
    <w:rsid w:val="008B5B7A"/>
    <w:rsid w:val="008B5BFA"/>
    <w:rsid w:val="008B5C49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81A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69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BC8"/>
    <w:rsid w:val="008C5C7E"/>
    <w:rsid w:val="008C5FF6"/>
    <w:rsid w:val="008C61DD"/>
    <w:rsid w:val="008C63C5"/>
    <w:rsid w:val="008C64E3"/>
    <w:rsid w:val="008C65A7"/>
    <w:rsid w:val="008C66BA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BE1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51"/>
    <w:rsid w:val="008D089B"/>
    <w:rsid w:val="008D08C3"/>
    <w:rsid w:val="008D0BDF"/>
    <w:rsid w:val="008D0CB1"/>
    <w:rsid w:val="008D0FD0"/>
    <w:rsid w:val="008D1110"/>
    <w:rsid w:val="008D1173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3C"/>
    <w:rsid w:val="008D37E5"/>
    <w:rsid w:val="008D3956"/>
    <w:rsid w:val="008D3A2D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2CC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482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722"/>
    <w:rsid w:val="008E1864"/>
    <w:rsid w:val="008E1A72"/>
    <w:rsid w:val="008E1B01"/>
    <w:rsid w:val="008E1C1E"/>
    <w:rsid w:val="008E1D68"/>
    <w:rsid w:val="008E1E73"/>
    <w:rsid w:val="008E1F12"/>
    <w:rsid w:val="008E1FFA"/>
    <w:rsid w:val="008E202F"/>
    <w:rsid w:val="008E22B9"/>
    <w:rsid w:val="008E23CD"/>
    <w:rsid w:val="008E23D5"/>
    <w:rsid w:val="008E23E6"/>
    <w:rsid w:val="008E2636"/>
    <w:rsid w:val="008E27DB"/>
    <w:rsid w:val="008E283B"/>
    <w:rsid w:val="008E28CF"/>
    <w:rsid w:val="008E2917"/>
    <w:rsid w:val="008E29BF"/>
    <w:rsid w:val="008E2ACF"/>
    <w:rsid w:val="008E2AD3"/>
    <w:rsid w:val="008E2B5D"/>
    <w:rsid w:val="008E2BA0"/>
    <w:rsid w:val="008E2C8F"/>
    <w:rsid w:val="008E2E78"/>
    <w:rsid w:val="008E32C8"/>
    <w:rsid w:val="008E348D"/>
    <w:rsid w:val="008E34D7"/>
    <w:rsid w:val="008E353E"/>
    <w:rsid w:val="008E3616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6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5E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63D"/>
    <w:rsid w:val="008E77CA"/>
    <w:rsid w:val="008E7868"/>
    <w:rsid w:val="008E78B7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86"/>
    <w:rsid w:val="008F0AFF"/>
    <w:rsid w:val="008F0B33"/>
    <w:rsid w:val="008F0DAE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2E6C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3E01"/>
    <w:rsid w:val="008F3E86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C37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115"/>
    <w:rsid w:val="0090020A"/>
    <w:rsid w:val="00900573"/>
    <w:rsid w:val="009009A9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CE"/>
    <w:rsid w:val="009053DD"/>
    <w:rsid w:val="009056DA"/>
    <w:rsid w:val="009056F8"/>
    <w:rsid w:val="0090574C"/>
    <w:rsid w:val="00905767"/>
    <w:rsid w:val="009057D8"/>
    <w:rsid w:val="009057E9"/>
    <w:rsid w:val="009057EE"/>
    <w:rsid w:val="00905860"/>
    <w:rsid w:val="0090587B"/>
    <w:rsid w:val="009059F6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8CC"/>
    <w:rsid w:val="00907962"/>
    <w:rsid w:val="00907E9D"/>
    <w:rsid w:val="009100FB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122"/>
    <w:rsid w:val="0091135E"/>
    <w:rsid w:val="009113B4"/>
    <w:rsid w:val="009113EE"/>
    <w:rsid w:val="00911562"/>
    <w:rsid w:val="00911583"/>
    <w:rsid w:val="00911619"/>
    <w:rsid w:val="00911802"/>
    <w:rsid w:val="00911893"/>
    <w:rsid w:val="0091191E"/>
    <w:rsid w:val="00911A63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29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60"/>
    <w:rsid w:val="00916DEC"/>
    <w:rsid w:val="00916EE9"/>
    <w:rsid w:val="00916FFC"/>
    <w:rsid w:val="00917065"/>
    <w:rsid w:val="0091721A"/>
    <w:rsid w:val="009172B3"/>
    <w:rsid w:val="0091752F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4C"/>
    <w:rsid w:val="00920E8B"/>
    <w:rsid w:val="00920F68"/>
    <w:rsid w:val="00920FF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2D70"/>
    <w:rsid w:val="00923176"/>
    <w:rsid w:val="00923183"/>
    <w:rsid w:val="009231B4"/>
    <w:rsid w:val="00923364"/>
    <w:rsid w:val="009233AB"/>
    <w:rsid w:val="00923432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C26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43F"/>
    <w:rsid w:val="0093162A"/>
    <w:rsid w:val="00931632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521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7CB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D5"/>
    <w:rsid w:val="00935993"/>
    <w:rsid w:val="00935AEE"/>
    <w:rsid w:val="00935B1F"/>
    <w:rsid w:val="00935BA7"/>
    <w:rsid w:val="00935CC5"/>
    <w:rsid w:val="00935D1B"/>
    <w:rsid w:val="0093607B"/>
    <w:rsid w:val="009361CE"/>
    <w:rsid w:val="00936688"/>
    <w:rsid w:val="0093670F"/>
    <w:rsid w:val="00936803"/>
    <w:rsid w:val="009369DB"/>
    <w:rsid w:val="00936AAD"/>
    <w:rsid w:val="00936C19"/>
    <w:rsid w:val="00936C75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0F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52"/>
    <w:rsid w:val="009409D1"/>
    <w:rsid w:val="00940A34"/>
    <w:rsid w:val="00941007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6CE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AD2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F3B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6C0"/>
    <w:rsid w:val="0094780C"/>
    <w:rsid w:val="0094790B"/>
    <w:rsid w:val="00947BD2"/>
    <w:rsid w:val="00947C1D"/>
    <w:rsid w:val="00947CD7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653"/>
    <w:rsid w:val="00950755"/>
    <w:rsid w:val="0095079D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2EA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6"/>
    <w:rsid w:val="0095333A"/>
    <w:rsid w:val="00953782"/>
    <w:rsid w:val="0095393F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A5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1B45"/>
    <w:rsid w:val="009622FB"/>
    <w:rsid w:val="00962697"/>
    <w:rsid w:val="009626BE"/>
    <w:rsid w:val="0096280C"/>
    <w:rsid w:val="00962840"/>
    <w:rsid w:val="009629BA"/>
    <w:rsid w:val="00962A48"/>
    <w:rsid w:val="00962CBA"/>
    <w:rsid w:val="00962E22"/>
    <w:rsid w:val="0096310A"/>
    <w:rsid w:val="0096312F"/>
    <w:rsid w:val="00963133"/>
    <w:rsid w:val="009632AF"/>
    <w:rsid w:val="0096346E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225"/>
    <w:rsid w:val="00966389"/>
    <w:rsid w:val="00966517"/>
    <w:rsid w:val="009665AA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9"/>
    <w:rsid w:val="0097217B"/>
    <w:rsid w:val="0097218F"/>
    <w:rsid w:val="009721C2"/>
    <w:rsid w:val="009721C5"/>
    <w:rsid w:val="0097220C"/>
    <w:rsid w:val="00972261"/>
    <w:rsid w:val="0097231C"/>
    <w:rsid w:val="0097235E"/>
    <w:rsid w:val="00972416"/>
    <w:rsid w:val="009724A7"/>
    <w:rsid w:val="0097255F"/>
    <w:rsid w:val="009727C1"/>
    <w:rsid w:val="00972B47"/>
    <w:rsid w:val="00972B90"/>
    <w:rsid w:val="00972EF8"/>
    <w:rsid w:val="00972FC1"/>
    <w:rsid w:val="00972FCB"/>
    <w:rsid w:val="00973662"/>
    <w:rsid w:val="009736E1"/>
    <w:rsid w:val="0097379C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2DD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62C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6B5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30D"/>
    <w:rsid w:val="009A132F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ED8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081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2D18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058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7F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945"/>
    <w:rsid w:val="009C4AC0"/>
    <w:rsid w:val="009C4BFC"/>
    <w:rsid w:val="009C4C47"/>
    <w:rsid w:val="009C4E8E"/>
    <w:rsid w:val="009C4F85"/>
    <w:rsid w:val="009C5315"/>
    <w:rsid w:val="009C5478"/>
    <w:rsid w:val="009C5483"/>
    <w:rsid w:val="009C562E"/>
    <w:rsid w:val="009C566F"/>
    <w:rsid w:val="009C57B3"/>
    <w:rsid w:val="009C5A8C"/>
    <w:rsid w:val="009C5B94"/>
    <w:rsid w:val="009C5DFD"/>
    <w:rsid w:val="009C5E64"/>
    <w:rsid w:val="009C5EA6"/>
    <w:rsid w:val="009C5EE4"/>
    <w:rsid w:val="009C5F3E"/>
    <w:rsid w:val="009C605F"/>
    <w:rsid w:val="009C6464"/>
    <w:rsid w:val="009C6990"/>
    <w:rsid w:val="009C6AA1"/>
    <w:rsid w:val="009C6D8C"/>
    <w:rsid w:val="009C72EE"/>
    <w:rsid w:val="009C73E7"/>
    <w:rsid w:val="009C745E"/>
    <w:rsid w:val="009C76DF"/>
    <w:rsid w:val="009C76EB"/>
    <w:rsid w:val="009C777B"/>
    <w:rsid w:val="009C785F"/>
    <w:rsid w:val="009C7B49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A70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97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9F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48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F54"/>
    <w:rsid w:val="009E6116"/>
    <w:rsid w:val="009E6162"/>
    <w:rsid w:val="009E6232"/>
    <w:rsid w:val="009E63DE"/>
    <w:rsid w:val="009E64EA"/>
    <w:rsid w:val="009E6553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BD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68"/>
    <w:rsid w:val="009F0A82"/>
    <w:rsid w:val="009F0A8C"/>
    <w:rsid w:val="009F0B6E"/>
    <w:rsid w:val="009F0B90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B9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9B7"/>
    <w:rsid w:val="009F5AED"/>
    <w:rsid w:val="009F5B94"/>
    <w:rsid w:val="009F5CC6"/>
    <w:rsid w:val="009F5F6C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6C2"/>
    <w:rsid w:val="00A01860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CAA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3D5F"/>
    <w:rsid w:val="00A03E99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0FF4"/>
    <w:rsid w:val="00A11016"/>
    <w:rsid w:val="00A110E1"/>
    <w:rsid w:val="00A1116D"/>
    <w:rsid w:val="00A111E2"/>
    <w:rsid w:val="00A112DA"/>
    <w:rsid w:val="00A1147F"/>
    <w:rsid w:val="00A115A6"/>
    <w:rsid w:val="00A11684"/>
    <w:rsid w:val="00A11699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067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51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AAB"/>
    <w:rsid w:val="00A22B63"/>
    <w:rsid w:val="00A22C03"/>
    <w:rsid w:val="00A22D21"/>
    <w:rsid w:val="00A22D5D"/>
    <w:rsid w:val="00A22EC6"/>
    <w:rsid w:val="00A22FF8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8D9"/>
    <w:rsid w:val="00A23A0D"/>
    <w:rsid w:val="00A23A99"/>
    <w:rsid w:val="00A23AC7"/>
    <w:rsid w:val="00A23B7F"/>
    <w:rsid w:val="00A23C80"/>
    <w:rsid w:val="00A23C85"/>
    <w:rsid w:val="00A23CBE"/>
    <w:rsid w:val="00A23D75"/>
    <w:rsid w:val="00A23E2D"/>
    <w:rsid w:val="00A23E5E"/>
    <w:rsid w:val="00A23E96"/>
    <w:rsid w:val="00A23EBC"/>
    <w:rsid w:val="00A23FA1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22"/>
    <w:rsid w:val="00A268BE"/>
    <w:rsid w:val="00A26B01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E46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A1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15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19E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1D"/>
    <w:rsid w:val="00A3758F"/>
    <w:rsid w:val="00A375DB"/>
    <w:rsid w:val="00A375FC"/>
    <w:rsid w:val="00A3762E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0B5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EB6"/>
    <w:rsid w:val="00A40FE9"/>
    <w:rsid w:val="00A40FFD"/>
    <w:rsid w:val="00A410E2"/>
    <w:rsid w:val="00A412D3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354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284"/>
    <w:rsid w:val="00A44354"/>
    <w:rsid w:val="00A44401"/>
    <w:rsid w:val="00A446C3"/>
    <w:rsid w:val="00A447A3"/>
    <w:rsid w:val="00A447DF"/>
    <w:rsid w:val="00A44AC4"/>
    <w:rsid w:val="00A44AD8"/>
    <w:rsid w:val="00A44B0A"/>
    <w:rsid w:val="00A44C56"/>
    <w:rsid w:val="00A44CEA"/>
    <w:rsid w:val="00A44DF4"/>
    <w:rsid w:val="00A44DFB"/>
    <w:rsid w:val="00A44E83"/>
    <w:rsid w:val="00A44EEC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D52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B5A"/>
    <w:rsid w:val="00A46D9D"/>
    <w:rsid w:val="00A470F5"/>
    <w:rsid w:val="00A471FC"/>
    <w:rsid w:val="00A47441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6C0"/>
    <w:rsid w:val="00A5077F"/>
    <w:rsid w:val="00A5090C"/>
    <w:rsid w:val="00A50918"/>
    <w:rsid w:val="00A50A5E"/>
    <w:rsid w:val="00A50AE8"/>
    <w:rsid w:val="00A50DD4"/>
    <w:rsid w:val="00A50FC9"/>
    <w:rsid w:val="00A51194"/>
    <w:rsid w:val="00A513C6"/>
    <w:rsid w:val="00A51671"/>
    <w:rsid w:val="00A51749"/>
    <w:rsid w:val="00A51837"/>
    <w:rsid w:val="00A51D47"/>
    <w:rsid w:val="00A51DC8"/>
    <w:rsid w:val="00A51E5A"/>
    <w:rsid w:val="00A51EF7"/>
    <w:rsid w:val="00A51FA4"/>
    <w:rsid w:val="00A5236E"/>
    <w:rsid w:val="00A52396"/>
    <w:rsid w:val="00A5248F"/>
    <w:rsid w:val="00A52710"/>
    <w:rsid w:val="00A5271F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F11"/>
    <w:rsid w:val="00A53F21"/>
    <w:rsid w:val="00A5410D"/>
    <w:rsid w:val="00A541F9"/>
    <w:rsid w:val="00A54240"/>
    <w:rsid w:val="00A54388"/>
    <w:rsid w:val="00A543FE"/>
    <w:rsid w:val="00A5454E"/>
    <w:rsid w:val="00A54572"/>
    <w:rsid w:val="00A5473F"/>
    <w:rsid w:val="00A547EF"/>
    <w:rsid w:val="00A5490D"/>
    <w:rsid w:val="00A54B0A"/>
    <w:rsid w:val="00A54BB9"/>
    <w:rsid w:val="00A5517B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01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D64"/>
    <w:rsid w:val="00A57D8D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03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512"/>
    <w:rsid w:val="00A636C5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80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01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AE4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208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9D2"/>
    <w:rsid w:val="00A82B15"/>
    <w:rsid w:val="00A82CA8"/>
    <w:rsid w:val="00A82DEB"/>
    <w:rsid w:val="00A82E1E"/>
    <w:rsid w:val="00A82EF2"/>
    <w:rsid w:val="00A83047"/>
    <w:rsid w:val="00A832C8"/>
    <w:rsid w:val="00A83528"/>
    <w:rsid w:val="00A8368F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4D3A"/>
    <w:rsid w:val="00A850A7"/>
    <w:rsid w:val="00A850EF"/>
    <w:rsid w:val="00A855B4"/>
    <w:rsid w:val="00A856F5"/>
    <w:rsid w:val="00A857AD"/>
    <w:rsid w:val="00A857E3"/>
    <w:rsid w:val="00A85808"/>
    <w:rsid w:val="00A8586E"/>
    <w:rsid w:val="00A85968"/>
    <w:rsid w:val="00A85B48"/>
    <w:rsid w:val="00A85B65"/>
    <w:rsid w:val="00A85D71"/>
    <w:rsid w:val="00A85E4B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79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BD6"/>
    <w:rsid w:val="00A90C61"/>
    <w:rsid w:val="00A90D1D"/>
    <w:rsid w:val="00A90D35"/>
    <w:rsid w:val="00A91047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1F81"/>
    <w:rsid w:val="00A9215C"/>
    <w:rsid w:val="00A92290"/>
    <w:rsid w:val="00A92391"/>
    <w:rsid w:val="00A9246B"/>
    <w:rsid w:val="00A927A2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72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D4D"/>
    <w:rsid w:val="00A94E54"/>
    <w:rsid w:val="00A94E7F"/>
    <w:rsid w:val="00A94F29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5F71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B0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432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181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B6E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82"/>
    <w:rsid w:val="00AA4A83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27F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16A"/>
    <w:rsid w:val="00AB0235"/>
    <w:rsid w:val="00AB02CE"/>
    <w:rsid w:val="00AB0394"/>
    <w:rsid w:val="00AB07F1"/>
    <w:rsid w:val="00AB086B"/>
    <w:rsid w:val="00AB0A4A"/>
    <w:rsid w:val="00AB0A4D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1CBE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956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AE6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E8"/>
    <w:rsid w:val="00AC0010"/>
    <w:rsid w:val="00AC00D4"/>
    <w:rsid w:val="00AC01F2"/>
    <w:rsid w:val="00AC0398"/>
    <w:rsid w:val="00AC08C3"/>
    <w:rsid w:val="00AC0AD0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4D"/>
    <w:rsid w:val="00AC2394"/>
    <w:rsid w:val="00AC24E1"/>
    <w:rsid w:val="00AC2508"/>
    <w:rsid w:val="00AC272E"/>
    <w:rsid w:val="00AC2B68"/>
    <w:rsid w:val="00AC2B86"/>
    <w:rsid w:val="00AC2DF8"/>
    <w:rsid w:val="00AC2E38"/>
    <w:rsid w:val="00AC2EE3"/>
    <w:rsid w:val="00AC2F56"/>
    <w:rsid w:val="00AC31EB"/>
    <w:rsid w:val="00AC339A"/>
    <w:rsid w:val="00AC344F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2C6"/>
    <w:rsid w:val="00AC5345"/>
    <w:rsid w:val="00AC5440"/>
    <w:rsid w:val="00AC5456"/>
    <w:rsid w:val="00AC5478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0"/>
    <w:rsid w:val="00AD035C"/>
    <w:rsid w:val="00AD0393"/>
    <w:rsid w:val="00AD0510"/>
    <w:rsid w:val="00AD07B6"/>
    <w:rsid w:val="00AD0ABE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BDD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B9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5C1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C01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06"/>
    <w:rsid w:val="00AE3D1F"/>
    <w:rsid w:val="00AE3D64"/>
    <w:rsid w:val="00AE3E62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FC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97B"/>
    <w:rsid w:val="00AE5A0A"/>
    <w:rsid w:val="00AE5AD2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79"/>
    <w:rsid w:val="00AE6E3C"/>
    <w:rsid w:val="00AE7031"/>
    <w:rsid w:val="00AE7033"/>
    <w:rsid w:val="00AE714C"/>
    <w:rsid w:val="00AE7181"/>
    <w:rsid w:val="00AE72A3"/>
    <w:rsid w:val="00AE7443"/>
    <w:rsid w:val="00AE747C"/>
    <w:rsid w:val="00AE7488"/>
    <w:rsid w:val="00AE7520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18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174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3B7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379"/>
    <w:rsid w:val="00AF6422"/>
    <w:rsid w:val="00AF6534"/>
    <w:rsid w:val="00AF6553"/>
    <w:rsid w:val="00AF65F5"/>
    <w:rsid w:val="00AF66EF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ECB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A3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5CC"/>
    <w:rsid w:val="00B046B1"/>
    <w:rsid w:val="00B046BD"/>
    <w:rsid w:val="00B046E3"/>
    <w:rsid w:val="00B04722"/>
    <w:rsid w:val="00B04C64"/>
    <w:rsid w:val="00B04C66"/>
    <w:rsid w:val="00B04EE9"/>
    <w:rsid w:val="00B050FA"/>
    <w:rsid w:val="00B05342"/>
    <w:rsid w:val="00B053B6"/>
    <w:rsid w:val="00B05462"/>
    <w:rsid w:val="00B05496"/>
    <w:rsid w:val="00B055F1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3B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20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7E3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3F"/>
    <w:rsid w:val="00B12544"/>
    <w:rsid w:val="00B1296E"/>
    <w:rsid w:val="00B12A78"/>
    <w:rsid w:val="00B130E0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B3F"/>
    <w:rsid w:val="00B15D67"/>
    <w:rsid w:val="00B15DD2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3D7"/>
    <w:rsid w:val="00B17561"/>
    <w:rsid w:val="00B175B0"/>
    <w:rsid w:val="00B177E5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840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2AE"/>
    <w:rsid w:val="00B23313"/>
    <w:rsid w:val="00B2348B"/>
    <w:rsid w:val="00B234A6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B25"/>
    <w:rsid w:val="00B26CD7"/>
    <w:rsid w:val="00B26F2A"/>
    <w:rsid w:val="00B27022"/>
    <w:rsid w:val="00B27112"/>
    <w:rsid w:val="00B27146"/>
    <w:rsid w:val="00B271DF"/>
    <w:rsid w:val="00B2731A"/>
    <w:rsid w:val="00B27505"/>
    <w:rsid w:val="00B27623"/>
    <w:rsid w:val="00B276E9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42F"/>
    <w:rsid w:val="00B3051A"/>
    <w:rsid w:val="00B30548"/>
    <w:rsid w:val="00B30722"/>
    <w:rsid w:val="00B307C2"/>
    <w:rsid w:val="00B3081B"/>
    <w:rsid w:val="00B308C2"/>
    <w:rsid w:val="00B308D7"/>
    <w:rsid w:val="00B30904"/>
    <w:rsid w:val="00B309CC"/>
    <w:rsid w:val="00B30A5B"/>
    <w:rsid w:val="00B30A67"/>
    <w:rsid w:val="00B30C74"/>
    <w:rsid w:val="00B30CCE"/>
    <w:rsid w:val="00B30D88"/>
    <w:rsid w:val="00B30E85"/>
    <w:rsid w:val="00B30EDD"/>
    <w:rsid w:val="00B30F9F"/>
    <w:rsid w:val="00B31133"/>
    <w:rsid w:val="00B311A9"/>
    <w:rsid w:val="00B311AE"/>
    <w:rsid w:val="00B31221"/>
    <w:rsid w:val="00B3122C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CFC"/>
    <w:rsid w:val="00B32E03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79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239"/>
    <w:rsid w:val="00B363C9"/>
    <w:rsid w:val="00B3689B"/>
    <w:rsid w:val="00B36967"/>
    <w:rsid w:val="00B36AD6"/>
    <w:rsid w:val="00B36AF6"/>
    <w:rsid w:val="00B36BDA"/>
    <w:rsid w:val="00B36D64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2FBB"/>
    <w:rsid w:val="00B4301D"/>
    <w:rsid w:val="00B43138"/>
    <w:rsid w:val="00B4316E"/>
    <w:rsid w:val="00B432A4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C4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5F"/>
    <w:rsid w:val="00B4517B"/>
    <w:rsid w:val="00B4536F"/>
    <w:rsid w:val="00B45557"/>
    <w:rsid w:val="00B4577E"/>
    <w:rsid w:val="00B457F3"/>
    <w:rsid w:val="00B45847"/>
    <w:rsid w:val="00B4584F"/>
    <w:rsid w:val="00B45B49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76"/>
    <w:rsid w:val="00B5219C"/>
    <w:rsid w:val="00B52209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1C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7EC"/>
    <w:rsid w:val="00B55874"/>
    <w:rsid w:val="00B55C35"/>
    <w:rsid w:val="00B55C4B"/>
    <w:rsid w:val="00B55DB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602D2"/>
    <w:rsid w:val="00B60541"/>
    <w:rsid w:val="00B606CA"/>
    <w:rsid w:val="00B608B9"/>
    <w:rsid w:val="00B60C96"/>
    <w:rsid w:val="00B60F53"/>
    <w:rsid w:val="00B60FB8"/>
    <w:rsid w:val="00B611F8"/>
    <w:rsid w:val="00B611FE"/>
    <w:rsid w:val="00B6144C"/>
    <w:rsid w:val="00B6145D"/>
    <w:rsid w:val="00B61489"/>
    <w:rsid w:val="00B61544"/>
    <w:rsid w:val="00B617FB"/>
    <w:rsid w:val="00B61A33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20"/>
    <w:rsid w:val="00B67978"/>
    <w:rsid w:val="00B679FD"/>
    <w:rsid w:val="00B67A1C"/>
    <w:rsid w:val="00B67B8C"/>
    <w:rsid w:val="00B67BF1"/>
    <w:rsid w:val="00B67C9A"/>
    <w:rsid w:val="00B67CC4"/>
    <w:rsid w:val="00B67DA1"/>
    <w:rsid w:val="00B67DFE"/>
    <w:rsid w:val="00B67E03"/>
    <w:rsid w:val="00B67EA7"/>
    <w:rsid w:val="00B70093"/>
    <w:rsid w:val="00B7032B"/>
    <w:rsid w:val="00B7036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A47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C80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80"/>
    <w:rsid w:val="00B75296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177"/>
    <w:rsid w:val="00B8239D"/>
    <w:rsid w:val="00B82600"/>
    <w:rsid w:val="00B827ED"/>
    <w:rsid w:val="00B82863"/>
    <w:rsid w:val="00B828DB"/>
    <w:rsid w:val="00B82A34"/>
    <w:rsid w:val="00B82B05"/>
    <w:rsid w:val="00B82C76"/>
    <w:rsid w:val="00B82EC1"/>
    <w:rsid w:val="00B83113"/>
    <w:rsid w:val="00B83206"/>
    <w:rsid w:val="00B83284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0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338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D82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03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367"/>
    <w:rsid w:val="00B944A0"/>
    <w:rsid w:val="00B94527"/>
    <w:rsid w:val="00B9455D"/>
    <w:rsid w:val="00B94681"/>
    <w:rsid w:val="00B94771"/>
    <w:rsid w:val="00B949A6"/>
    <w:rsid w:val="00B94A1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07"/>
    <w:rsid w:val="00B96566"/>
    <w:rsid w:val="00B96778"/>
    <w:rsid w:val="00B96838"/>
    <w:rsid w:val="00B968AA"/>
    <w:rsid w:val="00B968D9"/>
    <w:rsid w:val="00B96A32"/>
    <w:rsid w:val="00B96B72"/>
    <w:rsid w:val="00B96D0A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7EF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8BE"/>
    <w:rsid w:val="00BA096D"/>
    <w:rsid w:val="00BA09D5"/>
    <w:rsid w:val="00BA0AD5"/>
    <w:rsid w:val="00BA0B82"/>
    <w:rsid w:val="00BA0C5A"/>
    <w:rsid w:val="00BA0DF0"/>
    <w:rsid w:val="00BA0F31"/>
    <w:rsid w:val="00BA1232"/>
    <w:rsid w:val="00BA13FF"/>
    <w:rsid w:val="00BA146B"/>
    <w:rsid w:val="00BA149F"/>
    <w:rsid w:val="00BA1531"/>
    <w:rsid w:val="00BA1628"/>
    <w:rsid w:val="00BA1685"/>
    <w:rsid w:val="00BA1700"/>
    <w:rsid w:val="00BA174B"/>
    <w:rsid w:val="00BA18C5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C82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467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70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9CC"/>
    <w:rsid w:val="00BB6A46"/>
    <w:rsid w:val="00BB6BC2"/>
    <w:rsid w:val="00BB6C2E"/>
    <w:rsid w:val="00BB6DDD"/>
    <w:rsid w:val="00BB70A3"/>
    <w:rsid w:val="00BB7322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80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CF7"/>
    <w:rsid w:val="00BC4E3E"/>
    <w:rsid w:val="00BC4E56"/>
    <w:rsid w:val="00BC4E95"/>
    <w:rsid w:val="00BC4EDC"/>
    <w:rsid w:val="00BC5000"/>
    <w:rsid w:val="00BC51D2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2C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091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817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43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154"/>
    <w:rsid w:val="00BE138F"/>
    <w:rsid w:val="00BE16E0"/>
    <w:rsid w:val="00BE1824"/>
    <w:rsid w:val="00BE1A92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CEA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D85"/>
    <w:rsid w:val="00BE4E0D"/>
    <w:rsid w:val="00BE4EB4"/>
    <w:rsid w:val="00BE5000"/>
    <w:rsid w:val="00BE540A"/>
    <w:rsid w:val="00BE551B"/>
    <w:rsid w:val="00BE5839"/>
    <w:rsid w:val="00BE5A43"/>
    <w:rsid w:val="00BE5AFF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A71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EEA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0F2"/>
    <w:rsid w:val="00BF51EF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4C7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32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3FB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1FF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DE7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9A8"/>
    <w:rsid w:val="00C04BA5"/>
    <w:rsid w:val="00C04C31"/>
    <w:rsid w:val="00C04C36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7B4"/>
    <w:rsid w:val="00C05AFF"/>
    <w:rsid w:val="00C05B11"/>
    <w:rsid w:val="00C05B7D"/>
    <w:rsid w:val="00C05C08"/>
    <w:rsid w:val="00C05CC5"/>
    <w:rsid w:val="00C05CD8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59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6BB"/>
    <w:rsid w:val="00C078C6"/>
    <w:rsid w:val="00C0798C"/>
    <w:rsid w:val="00C07D2C"/>
    <w:rsid w:val="00C1037F"/>
    <w:rsid w:val="00C103C0"/>
    <w:rsid w:val="00C103CF"/>
    <w:rsid w:val="00C10580"/>
    <w:rsid w:val="00C10674"/>
    <w:rsid w:val="00C1072F"/>
    <w:rsid w:val="00C108CA"/>
    <w:rsid w:val="00C1091A"/>
    <w:rsid w:val="00C1095C"/>
    <w:rsid w:val="00C10B45"/>
    <w:rsid w:val="00C10C80"/>
    <w:rsid w:val="00C10DC0"/>
    <w:rsid w:val="00C10F20"/>
    <w:rsid w:val="00C111FA"/>
    <w:rsid w:val="00C1166B"/>
    <w:rsid w:val="00C117D4"/>
    <w:rsid w:val="00C1180A"/>
    <w:rsid w:val="00C119A3"/>
    <w:rsid w:val="00C11B1C"/>
    <w:rsid w:val="00C11CAF"/>
    <w:rsid w:val="00C11D11"/>
    <w:rsid w:val="00C11E7C"/>
    <w:rsid w:val="00C11FE3"/>
    <w:rsid w:val="00C120D0"/>
    <w:rsid w:val="00C121EA"/>
    <w:rsid w:val="00C1252F"/>
    <w:rsid w:val="00C126A8"/>
    <w:rsid w:val="00C12760"/>
    <w:rsid w:val="00C12A2D"/>
    <w:rsid w:val="00C12A35"/>
    <w:rsid w:val="00C12B89"/>
    <w:rsid w:val="00C12CA0"/>
    <w:rsid w:val="00C12DEB"/>
    <w:rsid w:val="00C12E72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973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5F8D"/>
    <w:rsid w:val="00C16068"/>
    <w:rsid w:val="00C160AF"/>
    <w:rsid w:val="00C16196"/>
    <w:rsid w:val="00C161A9"/>
    <w:rsid w:val="00C162C2"/>
    <w:rsid w:val="00C1653C"/>
    <w:rsid w:val="00C16666"/>
    <w:rsid w:val="00C167C8"/>
    <w:rsid w:val="00C167DD"/>
    <w:rsid w:val="00C16B72"/>
    <w:rsid w:val="00C16D0C"/>
    <w:rsid w:val="00C16F8E"/>
    <w:rsid w:val="00C17019"/>
    <w:rsid w:val="00C1701B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4D"/>
    <w:rsid w:val="00C22B78"/>
    <w:rsid w:val="00C22C25"/>
    <w:rsid w:val="00C22C72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3F2"/>
    <w:rsid w:val="00C265AF"/>
    <w:rsid w:val="00C265F4"/>
    <w:rsid w:val="00C268A3"/>
    <w:rsid w:val="00C268E5"/>
    <w:rsid w:val="00C26B9E"/>
    <w:rsid w:val="00C26C4A"/>
    <w:rsid w:val="00C26D44"/>
    <w:rsid w:val="00C26DE2"/>
    <w:rsid w:val="00C26F16"/>
    <w:rsid w:val="00C27095"/>
    <w:rsid w:val="00C271AC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7DD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5F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2B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4FA"/>
    <w:rsid w:val="00C37587"/>
    <w:rsid w:val="00C375BB"/>
    <w:rsid w:val="00C377A5"/>
    <w:rsid w:val="00C37865"/>
    <w:rsid w:val="00C37888"/>
    <w:rsid w:val="00C379BA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1CB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E8A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22C"/>
    <w:rsid w:val="00C51322"/>
    <w:rsid w:val="00C51420"/>
    <w:rsid w:val="00C514BA"/>
    <w:rsid w:val="00C51522"/>
    <w:rsid w:val="00C51722"/>
    <w:rsid w:val="00C519CD"/>
    <w:rsid w:val="00C51A69"/>
    <w:rsid w:val="00C51A9C"/>
    <w:rsid w:val="00C51AD3"/>
    <w:rsid w:val="00C51C6C"/>
    <w:rsid w:val="00C51C9D"/>
    <w:rsid w:val="00C51EC1"/>
    <w:rsid w:val="00C51F05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6D4"/>
    <w:rsid w:val="00C5381D"/>
    <w:rsid w:val="00C539ED"/>
    <w:rsid w:val="00C53A1D"/>
    <w:rsid w:val="00C53BA2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4EB7"/>
    <w:rsid w:val="00C554A0"/>
    <w:rsid w:val="00C55580"/>
    <w:rsid w:val="00C55804"/>
    <w:rsid w:val="00C558EC"/>
    <w:rsid w:val="00C55902"/>
    <w:rsid w:val="00C55ECC"/>
    <w:rsid w:val="00C56108"/>
    <w:rsid w:val="00C5614C"/>
    <w:rsid w:val="00C56216"/>
    <w:rsid w:val="00C5635B"/>
    <w:rsid w:val="00C563CB"/>
    <w:rsid w:val="00C563F7"/>
    <w:rsid w:val="00C5646D"/>
    <w:rsid w:val="00C564A3"/>
    <w:rsid w:val="00C56563"/>
    <w:rsid w:val="00C56672"/>
    <w:rsid w:val="00C567C2"/>
    <w:rsid w:val="00C5688F"/>
    <w:rsid w:val="00C56E3C"/>
    <w:rsid w:val="00C57170"/>
    <w:rsid w:val="00C57247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FC1"/>
    <w:rsid w:val="00C61000"/>
    <w:rsid w:val="00C61377"/>
    <w:rsid w:val="00C6140A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4F3"/>
    <w:rsid w:val="00C62891"/>
    <w:rsid w:val="00C6292F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46B"/>
    <w:rsid w:val="00C677E1"/>
    <w:rsid w:val="00C679CE"/>
    <w:rsid w:val="00C67B97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AA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9F9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CD3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934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43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2A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3FCE"/>
    <w:rsid w:val="00C84201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6D"/>
    <w:rsid w:val="00C865A1"/>
    <w:rsid w:val="00C868E1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89A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1B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6E"/>
    <w:rsid w:val="00C925D3"/>
    <w:rsid w:val="00C927BD"/>
    <w:rsid w:val="00C927EC"/>
    <w:rsid w:val="00C92888"/>
    <w:rsid w:val="00C928B6"/>
    <w:rsid w:val="00C92B96"/>
    <w:rsid w:val="00C92B9A"/>
    <w:rsid w:val="00C92D43"/>
    <w:rsid w:val="00C92EB0"/>
    <w:rsid w:val="00C92FAB"/>
    <w:rsid w:val="00C93086"/>
    <w:rsid w:val="00C930F5"/>
    <w:rsid w:val="00C930F9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FF5"/>
    <w:rsid w:val="00C961C3"/>
    <w:rsid w:val="00C96251"/>
    <w:rsid w:val="00C96285"/>
    <w:rsid w:val="00C964A6"/>
    <w:rsid w:val="00C9657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A61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142"/>
    <w:rsid w:val="00CA226D"/>
    <w:rsid w:val="00CA25F1"/>
    <w:rsid w:val="00CA2615"/>
    <w:rsid w:val="00CA271F"/>
    <w:rsid w:val="00CA28E4"/>
    <w:rsid w:val="00CA2B70"/>
    <w:rsid w:val="00CA2C31"/>
    <w:rsid w:val="00CA2CB9"/>
    <w:rsid w:val="00CA2CD3"/>
    <w:rsid w:val="00CA2E62"/>
    <w:rsid w:val="00CA2E64"/>
    <w:rsid w:val="00CA32B9"/>
    <w:rsid w:val="00CA3315"/>
    <w:rsid w:val="00CA33DE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8E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48D"/>
    <w:rsid w:val="00CA6880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CFD"/>
    <w:rsid w:val="00CA7D02"/>
    <w:rsid w:val="00CA7D1D"/>
    <w:rsid w:val="00CA7D2B"/>
    <w:rsid w:val="00CA7D8D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148"/>
    <w:rsid w:val="00CB42D5"/>
    <w:rsid w:val="00CB44E0"/>
    <w:rsid w:val="00CB46C5"/>
    <w:rsid w:val="00CB48EE"/>
    <w:rsid w:val="00CB4A0B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578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D5F"/>
    <w:rsid w:val="00CB7F32"/>
    <w:rsid w:val="00CC014A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6A8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1C2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BD8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67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F04"/>
    <w:rsid w:val="00CD21F2"/>
    <w:rsid w:val="00CD242E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A3"/>
    <w:rsid w:val="00CD35BA"/>
    <w:rsid w:val="00CD36C7"/>
    <w:rsid w:val="00CD36DC"/>
    <w:rsid w:val="00CD36DE"/>
    <w:rsid w:val="00CD391A"/>
    <w:rsid w:val="00CD3A09"/>
    <w:rsid w:val="00CD3B50"/>
    <w:rsid w:val="00CD3B85"/>
    <w:rsid w:val="00CD3C17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AE2"/>
    <w:rsid w:val="00CD4D87"/>
    <w:rsid w:val="00CD50D9"/>
    <w:rsid w:val="00CD517F"/>
    <w:rsid w:val="00CD5282"/>
    <w:rsid w:val="00CD5290"/>
    <w:rsid w:val="00CD52FC"/>
    <w:rsid w:val="00CD5316"/>
    <w:rsid w:val="00CD5437"/>
    <w:rsid w:val="00CD5611"/>
    <w:rsid w:val="00CD5638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B7"/>
    <w:rsid w:val="00CD782C"/>
    <w:rsid w:val="00CD7B00"/>
    <w:rsid w:val="00CD7D00"/>
    <w:rsid w:val="00CD7E59"/>
    <w:rsid w:val="00CD7EBE"/>
    <w:rsid w:val="00CD7ED7"/>
    <w:rsid w:val="00CE003A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AA1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57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734"/>
    <w:rsid w:val="00CE3867"/>
    <w:rsid w:val="00CE386D"/>
    <w:rsid w:val="00CE3A15"/>
    <w:rsid w:val="00CE3B73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3A8"/>
    <w:rsid w:val="00CF25CE"/>
    <w:rsid w:val="00CF297F"/>
    <w:rsid w:val="00CF2B31"/>
    <w:rsid w:val="00CF2BA0"/>
    <w:rsid w:val="00CF2D43"/>
    <w:rsid w:val="00CF2E86"/>
    <w:rsid w:val="00CF3029"/>
    <w:rsid w:val="00CF30AA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355"/>
    <w:rsid w:val="00CF538F"/>
    <w:rsid w:val="00CF53FB"/>
    <w:rsid w:val="00CF54E2"/>
    <w:rsid w:val="00CF563D"/>
    <w:rsid w:val="00CF58F2"/>
    <w:rsid w:val="00CF5995"/>
    <w:rsid w:val="00CF5A87"/>
    <w:rsid w:val="00CF5AA2"/>
    <w:rsid w:val="00CF5BA6"/>
    <w:rsid w:val="00CF5ECC"/>
    <w:rsid w:val="00CF5EE5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042"/>
    <w:rsid w:val="00CF7104"/>
    <w:rsid w:val="00CF71A9"/>
    <w:rsid w:val="00CF7222"/>
    <w:rsid w:val="00CF727F"/>
    <w:rsid w:val="00CF73CD"/>
    <w:rsid w:val="00CF75CB"/>
    <w:rsid w:val="00CF7987"/>
    <w:rsid w:val="00CF7A31"/>
    <w:rsid w:val="00CF7CE5"/>
    <w:rsid w:val="00CF7DE8"/>
    <w:rsid w:val="00CF7E5D"/>
    <w:rsid w:val="00CF7FD4"/>
    <w:rsid w:val="00D00121"/>
    <w:rsid w:val="00D00332"/>
    <w:rsid w:val="00D00358"/>
    <w:rsid w:val="00D0036B"/>
    <w:rsid w:val="00D0055F"/>
    <w:rsid w:val="00D005A6"/>
    <w:rsid w:val="00D006C2"/>
    <w:rsid w:val="00D006DE"/>
    <w:rsid w:val="00D007D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77"/>
    <w:rsid w:val="00D0682A"/>
    <w:rsid w:val="00D0685D"/>
    <w:rsid w:val="00D06862"/>
    <w:rsid w:val="00D068B3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AE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4C7"/>
    <w:rsid w:val="00D11558"/>
    <w:rsid w:val="00D116E4"/>
    <w:rsid w:val="00D11727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2C1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A7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7B4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0A"/>
    <w:rsid w:val="00D203D4"/>
    <w:rsid w:val="00D2048E"/>
    <w:rsid w:val="00D20638"/>
    <w:rsid w:val="00D20771"/>
    <w:rsid w:val="00D20981"/>
    <w:rsid w:val="00D209D0"/>
    <w:rsid w:val="00D209EC"/>
    <w:rsid w:val="00D20AEB"/>
    <w:rsid w:val="00D20D56"/>
    <w:rsid w:val="00D20DEE"/>
    <w:rsid w:val="00D21003"/>
    <w:rsid w:val="00D211FA"/>
    <w:rsid w:val="00D2131D"/>
    <w:rsid w:val="00D213A6"/>
    <w:rsid w:val="00D216C5"/>
    <w:rsid w:val="00D2178A"/>
    <w:rsid w:val="00D218CD"/>
    <w:rsid w:val="00D21B11"/>
    <w:rsid w:val="00D21D43"/>
    <w:rsid w:val="00D21E06"/>
    <w:rsid w:val="00D22011"/>
    <w:rsid w:val="00D2241B"/>
    <w:rsid w:val="00D224D9"/>
    <w:rsid w:val="00D227C7"/>
    <w:rsid w:val="00D22C11"/>
    <w:rsid w:val="00D22E67"/>
    <w:rsid w:val="00D22E87"/>
    <w:rsid w:val="00D22E93"/>
    <w:rsid w:val="00D230A2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65C"/>
    <w:rsid w:val="00D248FE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5F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1E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0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53E"/>
    <w:rsid w:val="00D34702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6A"/>
    <w:rsid w:val="00D359C3"/>
    <w:rsid w:val="00D35AA7"/>
    <w:rsid w:val="00D35B10"/>
    <w:rsid w:val="00D35E7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4A"/>
    <w:rsid w:val="00D37854"/>
    <w:rsid w:val="00D37877"/>
    <w:rsid w:val="00D37C1A"/>
    <w:rsid w:val="00D37D41"/>
    <w:rsid w:val="00D37D6F"/>
    <w:rsid w:val="00D37E86"/>
    <w:rsid w:val="00D40029"/>
    <w:rsid w:val="00D4046E"/>
    <w:rsid w:val="00D404BC"/>
    <w:rsid w:val="00D406D7"/>
    <w:rsid w:val="00D40754"/>
    <w:rsid w:val="00D409B2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6F"/>
    <w:rsid w:val="00D41AD2"/>
    <w:rsid w:val="00D41ADA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85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05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5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69E"/>
    <w:rsid w:val="00D5270D"/>
    <w:rsid w:val="00D52949"/>
    <w:rsid w:val="00D52A8E"/>
    <w:rsid w:val="00D52CD6"/>
    <w:rsid w:val="00D52DAC"/>
    <w:rsid w:val="00D52E31"/>
    <w:rsid w:val="00D52EE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3A"/>
    <w:rsid w:val="00D53DC7"/>
    <w:rsid w:val="00D53E11"/>
    <w:rsid w:val="00D53E5F"/>
    <w:rsid w:val="00D54040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AFF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B46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4CF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13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877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255"/>
    <w:rsid w:val="00D7536C"/>
    <w:rsid w:val="00D753D7"/>
    <w:rsid w:val="00D755A8"/>
    <w:rsid w:val="00D758B8"/>
    <w:rsid w:val="00D75945"/>
    <w:rsid w:val="00D759E1"/>
    <w:rsid w:val="00D75AE3"/>
    <w:rsid w:val="00D75CC9"/>
    <w:rsid w:val="00D75D61"/>
    <w:rsid w:val="00D75D76"/>
    <w:rsid w:val="00D76165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480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6DD"/>
    <w:rsid w:val="00D8274C"/>
    <w:rsid w:val="00D827EB"/>
    <w:rsid w:val="00D8288C"/>
    <w:rsid w:val="00D82909"/>
    <w:rsid w:val="00D829E7"/>
    <w:rsid w:val="00D82A8A"/>
    <w:rsid w:val="00D82CBF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92"/>
    <w:rsid w:val="00D83AA0"/>
    <w:rsid w:val="00D83C06"/>
    <w:rsid w:val="00D83C42"/>
    <w:rsid w:val="00D83D38"/>
    <w:rsid w:val="00D83E67"/>
    <w:rsid w:val="00D83EE2"/>
    <w:rsid w:val="00D83F2D"/>
    <w:rsid w:val="00D83FD9"/>
    <w:rsid w:val="00D843C1"/>
    <w:rsid w:val="00D8451A"/>
    <w:rsid w:val="00D84620"/>
    <w:rsid w:val="00D846AA"/>
    <w:rsid w:val="00D846B6"/>
    <w:rsid w:val="00D846DB"/>
    <w:rsid w:val="00D8470A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96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B3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B2D"/>
    <w:rsid w:val="00D87B7F"/>
    <w:rsid w:val="00D87D9C"/>
    <w:rsid w:val="00D87EC1"/>
    <w:rsid w:val="00D87F00"/>
    <w:rsid w:val="00D90017"/>
    <w:rsid w:val="00D900ED"/>
    <w:rsid w:val="00D900F8"/>
    <w:rsid w:val="00D9018E"/>
    <w:rsid w:val="00D90253"/>
    <w:rsid w:val="00D90580"/>
    <w:rsid w:val="00D907D2"/>
    <w:rsid w:val="00D90BA1"/>
    <w:rsid w:val="00D90CF0"/>
    <w:rsid w:val="00D90F3C"/>
    <w:rsid w:val="00D91075"/>
    <w:rsid w:val="00D9124C"/>
    <w:rsid w:val="00D91380"/>
    <w:rsid w:val="00D91451"/>
    <w:rsid w:val="00D914D8"/>
    <w:rsid w:val="00D915FA"/>
    <w:rsid w:val="00D916D8"/>
    <w:rsid w:val="00D9185D"/>
    <w:rsid w:val="00D91981"/>
    <w:rsid w:val="00D91DCE"/>
    <w:rsid w:val="00D91F65"/>
    <w:rsid w:val="00D92248"/>
    <w:rsid w:val="00D926BC"/>
    <w:rsid w:val="00D9272A"/>
    <w:rsid w:val="00D92832"/>
    <w:rsid w:val="00D928EE"/>
    <w:rsid w:val="00D929C1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513"/>
    <w:rsid w:val="00D945B3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BDC"/>
    <w:rsid w:val="00D95D5C"/>
    <w:rsid w:val="00D95EBE"/>
    <w:rsid w:val="00D95EC0"/>
    <w:rsid w:val="00D95F0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379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491"/>
    <w:rsid w:val="00DA56A3"/>
    <w:rsid w:val="00DA5764"/>
    <w:rsid w:val="00DA5823"/>
    <w:rsid w:val="00DA585D"/>
    <w:rsid w:val="00DA5972"/>
    <w:rsid w:val="00DA599B"/>
    <w:rsid w:val="00DA5BD0"/>
    <w:rsid w:val="00DA5BF6"/>
    <w:rsid w:val="00DA5CA5"/>
    <w:rsid w:val="00DA5CED"/>
    <w:rsid w:val="00DA5CF9"/>
    <w:rsid w:val="00DA5D40"/>
    <w:rsid w:val="00DA5D9B"/>
    <w:rsid w:val="00DA5F4E"/>
    <w:rsid w:val="00DA5FF5"/>
    <w:rsid w:val="00DA6004"/>
    <w:rsid w:val="00DA60E5"/>
    <w:rsid w:val="00DA648D"/>
    <w:rsid w:val="00DA654D"/>
    <w:rsid w:val="00DA6975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681"/>
    <w:rsid w:val="00DB3693"/>
    <w:rsid w:val="00DB372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0C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4AC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D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D34"/>
    <w:rsid w:val="00DC2F73"/>
    <w:rsid w:val="00DC3142"/>
    <w:rsid w:val="00DC318F"/>
    <w:rsid w:val="00DC31D4"/>
    <w:rsid w:val="00DC323A"/>
    <w:rsid w:val="00DC341E"/>
    <w:rsid w:val="00DC3476"/>
    <w:rsid w:val="00DC35C0"/>
    <w:rsid w:val="00DC3683"/>
    <w:rsid w:val="00DC39F3"/>
    <w:rsid w:val="00DC3B1C"/>
    <w:rsid w:val="00DC3BF4"/>
    <w:rsid w:val="00DC3CDE"/>
    <w:rsid w:val="00DC3DB5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A75"/>
    <w:rsid w:val="00DC6B63"/>
    <w:rsid w:val="00DC6DD9"/>
    <w:rsid w:val="00DC6EF3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F63"/>
    <w:rsid w:val="00DD0054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CF6"/>
    <w:rsid w:val="00DD1D92"/>
    <w:rsid w:val="00DD1F30"/>
    <w:rsid w:val="00DD210C"/>
    <w:rsid w:val="00DD23F2"/>
    <w:rsid w:val="00DD244E"/>
    <w:rsid w:val="00DD259F"/>
    <w:rsid w:val="00DD25F5"/>
    <w:rsid w:val="00DD267F"/>
    <w:rsid w:val="00DD276D"/>
    <w:rsid w:val="00DD276E"/>
    <w:rsid w:val="00DD2826"/>
    <w:rsid w:val="00DD2A24"/>
    <w:rsid w:val="00DD2A40"/>
    <w:rsid w:val="00DD2B0E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2C"/>
    <w:rsid w:val="00DD3894"/>
    <w:rsid w:val="00DD39F6"/>
    <w:rsid w:val="00DD3AFB"/>
    <w:rsid w:val="00DD3B8E"/>
    <w:rsid w:val="00DD3D50"/>
    <w:rsid w:val="00DD3DFE"/>
    <w:rsid w:val="00DD3F30"/>
    <w:rsid w:val="00DD3F32"/>
    <w:rsid w:val="00DD3FDE"/>
    <w:rsid w:val="00DD418A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7B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AEB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AF4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09"/>
    <w:rsid w:val="00DE3B91"/>
    <w:rsid w:val="00DE3D6A"/>
    <w:rsid w:val="00DE3E1D"/>
    <w:rsid w:val="00DE3E6E"/>
    <w:rsid w:val="00DE409C"/>
    <w:rsid w:val="00DE419D"/>
    <w:rsid w:val="00DE428C"/>
    <w:rsid w:val="00DE4332"/>
    <w:rsid w:val="00DE442D"/>
    <w:rsid w:val="00DE4492"/>
    <w:rsid w:val="00DE4682"/>
    <w:rsid w:val="00DE476F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58B"/>
    <w:rsid w:val="00DE5703"/>
    <w:rsid w:val="00DE578D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CE"/>
    <w:rsid w:val="00DF0F80"/>
    <w:rsid w:val="00DF10BF"/>
    <w:rsid w:val="00DF11AA"/>
    <w:rsid w:val="00DF14DD"/>
    <w:rsid w:val="00DF1519"/>
    <w:rsid w:val="00DF151F"/>
    <w:rsid w:val="00DF1604"/>
    <w:rsid w:val="00DF16AA"/>
    <w:rsid w:val="00DF1744"/>
    <w:rsid w:val="00DF1820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BB3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57"/>
    <w:rsid w:val="00DF5F71"/>
    <w:rsid w:val="00DF6141"/>
    <w:rsid w:val="00DF61CC"/>
    <w:rsid w:val="00DF626B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5C"/>
    <w:rsid w:val="00DF708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9ED"/>
    <w:rsid w:val="00E01D1C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2B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8A5"/>
    <w:rsid w:val="00E04AB4"/>
    <w:rsid w:val="00E04AF6"/>
    <w:rsid w:val="00E04B87"/>
    <w:rsid w:val="00E04DCF"/>
    <w:rsid w:val="00E04E63"/>
    <w:rsid w:val="00E04F31"/>
    <w:rsid w:val="00E05050"/>
    <w:rsid w:val="00E050A0"/>
    <w:rsid w:val="00E051EA"/>
    <w:rsid w:val="00E05231"/>
    <w:rsid w:val="00E052A7"/>
    <w:rsid w:val="00E053A2"/>
    <w:rsid w:val="00E05535"/>
    <w:rsid w:val="00E05582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E8C"/>
    <w:rsid w:val="00E05EAD"/>
    <w:rsid w:val="00E05F0B"/>
    <w:rsid w:val="00E06070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A3D"/>
    <w:rsid w:val="00E06B48"/>
    <w:rsid w:val="00E06BC8"/>
    <w:rsid w:val="00E06E2E"/>
    <w:rsid w:val="00E07024"/>
    <w:rsid w:val="00E0713F"/>
    <w:rsid w:val="00E071BA"/>
    <w:rsid w:val="00E073F5"/>
    <w:rsid w:val="00E074C5"/>
    <w:rsid w:val="00E07512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53"/>
    <w:rsid w:val="00E129AA"/>
    <w:rsid w:val="00E12B55"/>
    <w:rsid w:val="00E12C54"/>
    <w:rsid w:val="00E12D5E"/>
    <w:rsid w:val="00E12D78"/>
    <w:rsid w:val="00E12DFF"/>
    <w:rsid w:val="00E12E36"/>
    <w:rsid w:val="00E132FE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3F1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17"/>
    <w:rsid w:val="00E20BD4"/>
    <w:rsid w:val="00E20C22"/>
    <w:rsid w:val="00E20CCB"/>
    <w:rsid w:val="00E20EC2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4B4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386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7F7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AD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93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1"/>
    <w:rsid w:val="00E33A69"/>
    <w:rsid w:val="00E33B8D"/>
    <w:rsid w:val="00E33BBC"/>
    <w:rsid w:val="00E33C8D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AE4"/>
    <w:rsid w:val="00E37C37"/>
    <w:rsid w:val="00E37D73"/>
    <w:rsid w:val="00E37E99"/>
    <w:rsid w:val="00E37EA2"/>
    <w:rsid w:val="00E40190"/>
    <w:rsid w:val="00E401B2"/>
    <w:rsid w:val="00E401D9"/>
    <w:rsid w:val="00E402F5"/>
    <w:rsid w:val="00E403BB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0B8"/>
    <w:rsid w:val="00E42852"/>
    <w:rsid w:val="00E428C0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8A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821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7F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637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19C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1D9"/>
    <w:rsid w:val="00E542AC"/>
    <w:rsid w:val="00E54341"/>
    <w:rsid w:val="00E54604"/>
    <w:rsid w:val="00E5478C"/>
    <w:rsid w:val="00E54AD7"/>
    <w:rsid w:val="00E54B01"/>
    <w:rsid w:val="00E54B2E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8FE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BD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6"/>
    <w:rsid w:val="00E626BC"/>
    <w:rsid w:val="00E627FC"/>
    <w:rsid w:val="00E62888"/>
    <w:rsid w:val="00E629B5"/>
    <w:rsid w:val="00E62A41"/>
    <w:rsid w:val="00E62AE1"/>
    <w:rsid w:val="00E62BA8"/>
    <w:rsid w:val="00E62CE3"/>
    <w:rsid w:val="00E62E3E"/>
    <w:rsid w:val="00E62E9F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846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94F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67E9C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88"/>
    <w:rsid w:val="00E70C95"/>
    <w:rsid w:val="00E70F70"/>
    <w:rsid w:val="00E710BE"/>
    <w:rsid w:val="00E71440"/>
    <w:rsid w:val="00E71472"/>
    <w:rsid w:val="00E71543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CB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4D2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858"/>
    <w:rsid w:val="00E76907"/>
    <w:rsid w:val="00E76AB9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D59"/>
    <w:rsid w:val="00E84DA2"/>
    <w:rsid w:val="00E84E1F"/>
    <w:rsid w:val="00E84E90"/>
    <w:rsid w:val="00E8523C"/>
    <w:rsid w:val="00E8531D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430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A3"/>
    <w:rsid w:val="00E928B3"/>
    <w:rsid w:val="00E92A87"/>
    <w:rsid w:val="00E92AC0"/>
    <w:rsid w:val="00E92C65"/>
    <w:rsid w:val="00E92E47"/>
    <w:rsid w:val="00E93005"/>
    <w:rsid w:val="00E930A8"/>
    <w:rsid w:val="00E930B9"/>
    <w:rsid w:val="00E931F6"/>
    <w:rsid w:val="00E93243"/>
    <w:rsid w:val="00E93265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A0C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0C"/>
    <w:rsid w:val="00EA14B8"/>
    <w:rsid w:val="00EA1563"/>
    <w:rsid w:val="00EA1673"/>
    <w:rsid w:val="00EA189C"/>
    <w:rsid w:val="00EA1A83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1D3"/>
    <w:rsid w:val="00EA329F"/>
    <w:rsid w:val="00EA3490"/>
    <w:rsid w:val="00EA353A"/>
    <w:rsid w:val="00EA362E"/>
    <w:rsid w:val="00EA3642"/>
    <w:rsid w:val="00EA3722"/>
    <w:rsid w:val="00EA373B"/>
    <w:rsid w:val="00EA373C"/>
    <w:rsid w:val="00EA37AD"/>
    <w:rsid w:val="00EA38B1"/>
    <w:rsid w:val="00EA3913"/>
    <w:rsid w:val="00EA39CE"/>
    <w:rsid w:val="00EA3A40"/>
    <w:rsid w:val="00EA3A6B"/>
    <w:rsid w:val="00EA3B33"/>
    <w:rsid w:val="00EA3CA6"/>
    <w:rsid w:val="00EA3D8F"/>
    <w:rsid w:val="00EA3EF2"/>
    <w:rsid w:val="00EA4040"/>
    <w:rsid w:val="00EA412D"/>
    <w:rsid w:val="00EA41CB"/>
    <w:rsid w:val="00EA43DE"/>
    <w:rsid w:val="00EA4812"/>
    <w:rsid w:val="00EA4860"/>
    <w:rsid w:val="00EA492B"/>
    <w:rsid w:val="00EA4B0A"/>
    <w:rsid w:val="00EA4B60"/>
    <w:rsid w:val="00EA4D2F"/>
    <w:rsid w:val="00EA4F75"/>
    <w:rsid w:val="00EA52EA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7042"/>
    <w:rsid w:val="00EA7142"/>
    <w:rsid w:val="00EA72BC"/>
    <w:rsid w:val="00EA730A"/>
    <w:rsid w:val="00EA7319"/>
    <w:rsid w:val="00EA731B"/>
    <w:rsid w:val="00EA750E"/>
    <w:rsid w:val="00EA7536"/>
    <w:rsid w:val="00EA782D"/>
    <w:rsid w:val="00EA78A2"/>
    <w:rsid w:val="00EA79C3"/>
    <w:rsid w:val="00EA7A34"/>
    <w:rsid w:val="00EA7CDE"/>
    <w:rsid w:val="00EA7D40"/>
    <w:rsid w:val="00EA7D48"/>
    <w:rsid w:val="00EA7DF1"/>
    <w:rsid w:val="00EA7EBB"/>
    <w:rsid w:val="00EA7EC4"/>
    <w:rsid w:val="00EA7FB5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E2F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394"/>
    <w:rsid w:val="00EB54A6"/>
    <w:rsid w:val="00EB555F"/>
    <w:rsid w:val="00EB5630"/>
    <w:rsid w:val="00EB56A1"/>
    <w:rsid w:val="00EB56A3"/>
    <w:rsid w:val="00EB5794"/>
    <w:rsid w:val="00EB5867"/>
    <w:rsid w:val="00EB5945"/>
    <w:rsid w:val="00EB5BF0"/>
    <w:rsid w:val="00EB5C15"/>
    <w:rsid w:val="00EB5CB0"/>
    <w:rsid w:val="00EB5E77"/>
    <w:rsid w:val="00EB5E9B"/>
    <w:rsid w:val="00EB60C5"/>
    <w:rsid w:val="00EB6339"/>
    <w:rsid w:val="00EB64AC"/>
    <w:rsid w:val="00EB6639"/>
    <w:rsid w:val="00EB66BB"/>
    <w:rsid w:val="00EB6889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B7DF5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374"/>
    <w:rsid w:val="00EC26EA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549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DEB"/>
    <w:rsid w:val="00EC4EBD"/>
    <w:rsid w:val="00EC503B"/>
    <w:rsid w:val="00EC53D3"/>
    <w:rsid w:val="00EC53FC"/>
    <w:rsid w:val="00EC5656"/>
    <w:rsid w:val="00EC5990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2A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DDE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56"/>
    <w:rsid w:val="00ED239C"/>
    <w:rsid w:val="00ED261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04C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233"/>
    <w:rsid w:val="00ED5309"/>
    <w:rsid w:val="00ED53C6"/>
    <w:rsid w:val="00ED5467"/>
    <w:rsid w:val="00ED5481"/>
    <w:rsid w:val="00ED565B"/>
    <w:rsid w:val="00ED5682"/>
    <w:rsid w:val="00ED56FC"/>
    <w:rsid w:val="00ED5757"/>
    <w:rsid w:val="00ED582B"/>
    <w:rsid w:val="00ED5887"/>
    <w:rsid w:val="00ED58C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24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ECE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E"/>
    <w:rsid w:val="00EE511D"/>
    <w:rsid w:val="00EE5252"/>
    <w:rsid w:val="00EE542B"/>
    <w:rsid w:val="00EE56BD"/>
    <w:rsid w:val="00EE572A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2F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60C"/>
    <w:rsid w:val="00EF0691"/>
    <w:rsid w:val="00EF06E1"/>
    <w:rsid w:val="00EF071B"/>
    <w:rsid w:val="00EF0793"/>
    <w:rsid w:val="00EF081C"/>
    <w:rsid w:val="00EF0941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7FB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5D7"/>
    <w:rsid w:val="00EF56AC"/>
    <w:rsid w:val="00EF57D9"/>
    <w:rsid w:val="00EF589B"/>
    <w:rsid w:val="00EF58E1"/>
    <w:rsid w:val="00EF5949"/>
    <w:rsid w:val="00EF5BFC"/>
    <w:rsid w:val="00EF5D0F"/>
    <w:rsid w:val="00EF5F43"/>
    <w:rsid w:val="00EF604B"/>
    <w:rsid w:val="00EF6085"/>
    <w:rsid w:val="00EF6217"/>
    <w:rsid w:val="00EF6262"/>
    <w:rsid w:val="00EF626D"/>
    <w:rsid w:val="00EF6363"/>
    <w:rsid w:val="00EF646D"/>
    <w:rsid w:val="00EF65EB"/>
    <w:rsid w:val="00EF66BB"/>
    <w:rsid w:val="00EF66FD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CBA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B8A"/>
    <w:rsid w:val="00F04D8B"/>
    <w:rsid w:val="00F04DC3"/>
    <w:rsid w:val="00F04DE0"/>
    <w:rsid w:val="00F04DE5"/>
    <w:rsid w:val="00F04F91"/>
    <w:rsid w:val="00F05133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C3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75"/>
    <w:rsid w:val="00F142E7"/>
    <w:rsid w:val="00F142F3"/>
    <w:rsid w:val="00F1466F"/>
    <w:rsid w:val="00F146A3"/>
    <w:rsid w:val="00F14791"/>
    <w:rsid w:val="00F14A4B"/>
    <w:rsid w:val="00F14BD2"/>
    <w:rsid w:val="00F14DA4"/>
    <w:rsid w:val="00F14DEC"/>
    <w:rsid w:val="00F14F6F"/>
    <w:rsid w:val="00F15296"/>
    <w:rsid w:val="00F1551C"/>
    <w:rsid w:val="00F159A5"/>
    <w:rsid w:val="00F15B43"/>
    <w:rsid w:val="00F15CB4"/>
    <w:rsid w:val="00F15E09"/>
    <w:rsid w:val="00F15E0F"/>
    <w:rsid w:val="00F1635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9A3"/>
    <w:rsid w:val="00F209B7"/>
    <w:rsid w:val="00F209D4"/>
    <w:rsid w:val="00F20C1A"/>
    <w:rsid w:val="00F20CC9"/>
    <w:rsid w:val="00F20D6F"/>
    <w:rsid w:val="00F20DE8"/>
    <w:rsid w:val="00F211B6"/>
    <w:rsid w:val="00F211D5"/>
    <w:rsid w:val="00F211E9"/>
    <w:rsid w:val="00F21351"/>
    <w:rsid w:val="00F2140A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BB6"/>
    <w:rsid w:val="00F22CA5"/>
    <w:rsid w:val="00F22CBC"/>
    <w:rsid w:val="00F22D6D"/>
    <w:rsid w:val="00F22DF2"/>
    <w:rsid w:val="00F22F78"/>
    <w:rsid w:val="00F22FEE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3C9A"/>
    <w:rsid w:val="00F240CF"/>
    <w:rsid w:val="00F241FE"/>
    <w:rsid w:val="00F242DE"/>
    <w:rsid w:val="00F2438F"/>
    <w:rsid w:val="00F245A5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D57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0E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198"/>
    <w:rsid w:val="00F2733A"/>
    <w:rsid w:val="00F27378"/>
    <w:rsid w:val="00F27380"/>
    <w:rsid w:val="00F2738E"/>
    <w:rsid w:val="00F2739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686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4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2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304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55"/>
    <w:rsid w:val="00F35660"/>
    <w:rsid w:val="00F35712"/>
    <w:rsid w:val="00F3584C"/>
    <w:rsid w:val="00F3596F"/>
    <w:rsid w:val="00F35A01"/>
    <w:rsid w:val="00F35F11"/>
    <w:rsid w:val="00F36033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0E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71"/>
    <w:rsid w:val="00F43AFC"/>
    <w:rsid w:val="00F43C10"/>
    <w:rsid w:val="00F43CED"/>
    <w:rsid w:val="00F43D20"/>
    <w:rsid w:val="00F44077"/>
    <w:rsid w:val="00F44145"/>
    <w:rsid w:val="00F441C3"/>
    <w:rsid w:val="00F442A7"/>
    <w:rsid w:val="00F4445C"/>
    <w:rsid w:val="00F444E1"/>
    <w:rsid w:val="00F446A6"/>
    <w:rsid w:val="00F44788"/>
    <w:rsid w:val="00F447E1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47D26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0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6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3B1"/>
    <w:rsid w:val="00F5459C"/>
    <w:rsid w:val="00F545A0"/>
    <w:rsid w:val="00F54605"/>
    <w:rsid w:val="00F5495B"/>
    <w:rsid w:val="00F54D3E"/>
    <w:rsid w:val="00F54E16"/>
    <w:rsid w:val="00F54E50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57FD5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70A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027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054"/>
    <w:rsid w:val="00F702FF"/>
    <w:rsid w:val="00F70356"/>
    <w:rsid w:val="00F70402"/>
    <w:rsid w:val="00F70486"/>
    <w:rsid w:val="00F7054B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1F4"/>
    <w:rsid w:val="00F749D5"/>
    <w:rsid w:val="00F74B26"/>
    <w:rsid w:val="00F74B3D"/>
    <w:rsid w:val="00F74C21"/>
    <w:rsid w:val="00F74E4C"/>
    <w:rsid w:val="00F74FF3"/>
    <w:rsid w:val="00F75082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493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3B7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8F"/>
    <w:rsid w:val="00F866C9"/>
    <w:rsid w:val="00F86A5E"/>
    <w:rsid w:val="00F86CF0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5D2"/>
    <w:rsid w:val="00F87697"/>
    <w:rsid w:val="00F877B9"/>
    <w:rsid w:val="00F879C0"/>
    <w:rsid w:val="00F87B80"/>
    <w:rsid w:val="00F87BAD"/>
    <w:rsid w:val="00F87BD4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50F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190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2FC1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26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4F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0"/>
    <w:rsid w:val="00F97D62"/>
    <w:rsid w:val="00F97DB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882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0C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AB"/>
    <w:rsid w:val="00FA46D6"/>
    <w:rsid w:val="00FA46E8"/>
    <w:rsid w:val="00FA4787"/>
    <w:rsid w:val="00FA481A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6F5A"/>
    <w:rsid w:val="00FA7090"/>
    <w:rsid w:val="00FA7202"/>
    <w:rsid w:val="00FA7470"/>
    <w:rsid w:val="00FA76B4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24"/>
    <w:rsid w:val="00FB09F1"/>
    <w:rsid w:val="00FB0A45"/>
    <w:rsid w:val="00FB0A93"/>
    <w:rsid w:val="00FB0AD0"/>
    <w:rsid w:val="00FB0BBE"/>
    <w:rsid w:val="00FB0CCF"/>
    <w:rsid w:val="00FB0CF7"/>
    <w:rsid w:val="00FB0D51"/>
    <w:rsid w:val="00FB0DC9"/>
    <w:rsid w:val="00FB0F04"/>
    <w:rsid w:val="00FB0FA6"/>
    <w:rsid w:val="00FB10AB"/>
    <w:rsid w:val="00FB118F"/>
    <w:rsid w:val="00FB11AA"/>
    <w:rsid w:val="00FB136D"/>
    <w:rsid w:val="00FB1690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02E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4F3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795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2287"/>
    <w:rsid w:val="00FC233A"/>
    <w:rsid w:val="00FC2360"/>
    <w:rsid w:val="00FC250A"/>
    <w:rsid w:val="00FC2549"/>
    <w:rsid w:val="00FC25E9"/>
    <w:rsid w:val="00FC26F3"/>
    <w:rsid w:val="00FC273E"/>
    <w:rsid w:val="00FC280D"/>
    <w:rsid w:val="00FC2837"/>
    <w:rsid w:val="00FC2B1A"/>
    <w:rsid w:val="00FC2B6F"/>
    <w:rsid w:val="00FC2DDF"/>
    <w:rsid w:val="00FC2EFD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AB2"/>
    <w:rsid w:val="00FC3C45"/>
    <w:rsid w:val="00FC3D95"/>
    <w:rsid w:val="00FC3E13"/>
    <w:rsid w:val="00FC41EF"/>
    <w:rsid w:val="00FC4371"/>
    <w:rsid w:val="00FC437C"/>
    <w:rsid w:val="00FC4546"/>
    <w:rsid w:val="00FC4573"/>
    <w:rsid w:val="00FC48D2"/>
    <w:rsid w:val="00FC48F9"/>
    <w:rsid w:val="00FC4C89"/>
    <w:rsid w:val="00FC4E94"/>
    <w:rsid w:val="00FC5024"/>
    <w:rsid w:val="00FC51F7"/>
    <w:rsid w:val="00FC5243"/>
    <w:rsid w:val="00FC5317"/>
    <w:rsid w:val="00FC5400"/>
    <w:rsid w:val="00FC559F"/>
    <w:rsid w:val="00FC5931"/>
    <w:rsid w:val="00FC5AE0"/>
    <w:rsid w:val="00FC5AF2"/>
    <w:rsid w:val="00FC5F43"/>
    <w:rsid w:val="00FC5FDA"/>
    <w:rsid w:val="00FC60F5"/>
    <w:rsid w:val="00FC6176"/>
    <w:rsid w:val="00FC622D"/>
    <w:rsid w:val="00FC62BD"/>
    <w:rsid w:val="00FC65CE"/>
    <w:rsid w:val="00FC665E"/>
    <w:rsid w:val="00FC6805"/>
    <w:rsid w:val="00FC6B45"/>
    <w:rsid w:val="00FC6E1A"/>
    <w:rsid w:val="00FC6E90"/>
    <w:rsid w:val="00FC6F0F"/>
    <w:rsid w:val="00FC7216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17C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6EB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B8"/>
    <w:rsid w:val="00FD34F1"/>
    <w:rsid w:val="00FD3795"/>
    <w:rsid w:val="00FD3809"/>
    <w:rsid w:val="00FD3941"/>
    <w:rsid w:val="00FD39BF"/>
    <w:rsid w:val="00FD39E5"/>
    <w:rsid w:val="00FD3AEF"/>
    <w:rsid w:val="00FD3B46"/>
    <w:rsid w:val="00FD3BFA"/>
    <w:rsid w:val="00FD3C24"/>
    <w:rsid w:val="00FD3EA3"/>
    <w:rsid w:val="00FD3EE3"/>
    <w:rsid w:val="00FD4018"/>
    <w:rsid w:val="00FD42C4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11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CD"/>
    <w:rsid w:val="00FE6DD7"/>
    <w:rsid w:val="00FE6DE4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E7E1F"/>
    <w:rsid w:val="00FF023F"/>
    <w:rsid w:val="00FF034D"/>
    <w:rsid w:val="00FF056E"/>
    <w:rsid w:val="00FF096E"/>
    <w:rsid w:val="00FF09CB"/>
    <w:rsid w:val="00FF0BB6"/>
    <w:rsid w:val="00FF0C9D"/>
    <w:rsid w:val="00FF0D73"/>
    <w:rsid w:val="00FF0EA0"/>
    <w:rsid w:val="00FF0F16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A34298AB-F508-4D85-8BF6-0A9CA728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oter" Target="footer6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31" Type="http://schemas.openxmlformats.org/officeDocument/2006/relationships/header" Target="header1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oter" Target="footer7.xml"/><Relationship Id="rId30" Type="http://schemas.openxmlformats.org/officeDocument/2006/relationships/header" Target="header1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MDYJPH7RTKF3-899612618-2846478</_dlc_DocId>
    <_dlc_DocIdUrl xmlns="4280bfd0-8d39-4c8f-a2d7-e53cc45df9c8">
      <Url>https://assetworldcorpth.sharepoint.com/sites/File_Sharing/_layouts/15/DocIdRedir.aspx?ID=MDYJPH7RTKF3-899612618-2846478</Url>
      <Description>MDYJPH7RTKF3-899612618-2846478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FDA75-4650-4EE9-8466-9825D47CA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45</Pages>
  <Words>9596</Words>
  <Characters>42679</Characters>
  <Application>Microsoft Office Word</Application>
  <DocSecurity>0</DocSecurity>
  <Lines>355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4</cp:revision>
  <cp:lastPrinted>2024-08-13T10:46:00Z</cp:lastPrinted>
  <dcterms:created xsi:type="dcterms:W3CDTF">2024-08-13T16:05:00Z</dcterms:created>
  <dcterms:modified xsi:type="dcterms:W3CDTF">2024-08-14T02:04:00Z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8b0b4594-550a-4c71-9149-8f37bbcf12c6</vt:lpwstr>
  </property>
  <property fmtid="{D5CDD505-2E9C-101B-9397-08002B2CF9AE}" pid="10" name="MediaServiceImageTags">
    <vt:lpwstr/>
  </property>
  <property fmtid="{D5CDD505-2E9C-101B-9397-08002B2CF9AE}" pid="11" name="GrammarlyDocumentId">
    <vt:lpwstr>6ef87156dee97ece92f4a31e9d1a703bf26f45616cc0d30a86fd5595f87d930b</vt:lpwstr>
  </property>
</Properties>
</file>