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80ADF" w14:textId="77777777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F1648A0" w14:textId="7287B17A" w:rsidR="00156365" w:rsidRPr="00240583" w:rsidRDefault="002276A3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74633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4D4DF2A" w14:textId="77777777" w:rsidR="00792B42" w:rsidRPr="00AD7AA5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43291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AD7AA5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2BB00C" w14:textId="385D6482" w:rsidR="002276A3" w:rsidRPr="008330AA" w:rsidRDefault="002276A3" w:rsidP="00227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ฐานะการเงินรวมและ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ฐานะการเงินเฉพาะกิจการ ณ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8330AA">
        <w:rPr>
          <w:rFonts w:asciiTheme="majorBidi" w:hAnsiTheme="majorBidi" w:cstheme="majorBidi"/>
          <w:sz w:val="30"/>
          <w:szCs w:val="30"/>
        </w:rPr>
        <w:br/>
      </w:r>
      <w:r w:rsidRPr="008330A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>สำหรับงวดสามเดือนและหกเดือนสิ้นสุด</w:t>
      </w:r>
      <w:r w:rsidRPr="008330AA">
        <w:rPr>
          <w:rFonts w:asciiTheme="majorBidi" w:hAnsiTheme="majorBidi" w:cstheme="majorBidi"/>
          <w:spacing w:val="-12"/>
          <w:sz w:val="30"/>
          <w:szCs w:val="30"/>
        </w:rPr>
        <w:br/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 xml:space="preserve">วันที่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30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330A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การเปลี่ยนแปลงส่วนของผู้ถือหุ้นรวมและ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30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330A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8330A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Pr="008330AA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ไวร์ด จำกัด (มหาชน)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(มหาชน) ตามลำดับ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8330AA">
        <w:rPr>
          <w:rFonts w:asciiTheme="majorBidi" w:hAnsiTheme="majorBidi" w:cstheme="majorBidi"/>
          <w:sz w:val="30"/>
          <w:szCs w:val="30"/>
        </w:rPr>
        <w:t>34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3DFB97A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7"/>
          <w:footerReference w:type="first" r:id="rId18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07DAF3DD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1B4CDD0B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D7AA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522E8788" w:rsidR="00A86AB1" w:rsidRPr="00AD7AA5" w:rsidRDefault="00A86AB1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AD7AA5">
        <w:rPr>
          <w:rFonts w:asciiTheme="majorBidi" w:hAnsiTheme="majorBidi" w:cstheme="majorBidi"/>
          <w:cs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7E73FC83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2407A1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4425D4" w14:textId="77777777" w:rsidR="00F65484" w:rsidRDefault="00A322D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319F11E0" w:rsidR="0014408E" w:rsidRPr="00AD7AA5" w:rsidRDefault="00BC1ADC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2276A3">
        <w:rPr>
          <w:rFonts w:asciiTheme="majorBidi" w:hAnsiTheme="majorBidi" w:cstheme="majorBidi" w:hint="cs"/>
          <w:sz w:val="30"/>
          <w:szCs w:val="30"/>
          <w:cs/>
        </w:rPr>
        <w:t xml:space="preserve"> สิงหาคม</w:t>
      </w:r>
      <w:r w:rsidR="002276A3">
        <w:rPr>
          <w:rFonts w:asciiTheme="majorBidi" w:hAnsiTheme="majorBidi" w:cstheme="majorBidi"/>
          <w:sz w:val="30"/>
          <w:szCs w:val="30"/>
        </w:rPr>
        <w:t xml:space="preserve"> </w:t>
      </w:r>
      <w:r w:rsidR="00F74633">
        <w:rPr>
          <w:rFonts w:asciiTheme="majorBidi" w:hAnsiTheme="majorBidi" w:cstheme="majorBidi"/>
          <w:sz w:val="30"/>
          <w:szCs w:val="30"/>
        </w:rPr>
        <w:t>2567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9"/>
      <w:footerReference w:type="first" r:id="rId20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EB0E4" w14:textId="77777777" w:rsidR="00714632" w:rsidRDefault="00714632">
      <w:r>
        <w:separator/>
      </w:r>
    </w:p>
  </w:endnote>
  <w:endnote w:type="continuationSeparator" w:id="0">
    <w:p w14:paraId="50AF9C76" w14:textId="77777777" w:rsidR="00714632" w:rsidRDefault="00714632">
      <w:r>
        <w:continuationSeparator/>
      </w:r>
    </w:p>
  </w:endnote>
  <w:endnote w:type="continuationNotice" w:id="1">
    <w:p w14:paraId="621DCE2F" w14:textId="77777777" w:rsidR="00714632" w:rsidRDefault="007146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5E30" w14:textId="77777777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8F32" w14:textId="77777777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7803" w14:textId="77777777" w:rsidR="00714632" w:rsidRDefault="00714632">
      <w:r>
        <w:separator/>
      </w:r>
    </w:p>
  </w:footnote>
  <w:footnote w:type="continuationSeparator" w:id="0">
    <w:p w14:paraId="2AD78F4D" w14:textId="77777777" w:rsidR="00714632" w:rsidRDefault="00714632">
      <w:r>
        <w:continuationSeparator/>
      </w:r>
    </w:p>
  </w:footnote>
  <w:footnote w:type="continuationNotice" w:id="1">
    <w:p w14:paraId="09D72363" w14:textId="77777777" w:rsidR="00714632" w:rsidRDefault="007146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C135" w14:textId="4C623DA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E33130" w14:textId="79E2FE43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4414C0D" w14:textId="280F3E0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BCA7770" w14:textId="5155040A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588D351" w14:textId="2D1FA28B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AB795A" w14:textId="77777777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F6353" w14:textId="67174F59" w:rsidR="000D0D97" w:rsidRDefault="001A7059">
    <w:pPr>
      <w:pStyle w:val="Header"/>
    </w:pPr>
    <w:r>
      <w:rPr>
        <w:noProof/>
      </w:rPr>
      <w:drawing>
        <wp:inline distT="0" distB="0" distL="0" distR="0" wp14:anchorId="044BFC33" wp14:editId="7216F575">
          <wp:extent cx="5477347" cy="1214298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0811" cy="121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78F02" w14:textId="67693C16" w:rsidR="00156365" w:rsidRDefault="009D20D0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  <w:r>
      <w:rPr>
        <w:noProof/>
      </w:rPr>
      <w:drawing>
        <wp:inline distT="0" distB="0" distL="0" distR="0" wp14:anchorId="2AB1DA1A" wp14:editId="491D65E6">
          <wp:extent cx="1219200" cy="58420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77738" b="51883"/>
                  <a:stretch/>
                </pic:blipFill>
                <pic:spPr bwMode="auto">
                  <a:xfrm>
                    <a:off x="0" y="0"/>
                    <a:ext cx="1224603" cy="5867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B3312CD" w14:textId="77777777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0FFEAF" w14:textId="55AA6254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8B19CB" w14:textId="01651127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4FAE02" w14:textId="77777777" w:rsidR="003141B8" w:rsidRPr="00156365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72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059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6A3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742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1FC8"/>
    <w:rsid w:val="00312631"/>
    <w:rsid w:val="003128A2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1B8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4E9B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C02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5BDB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4FD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632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1E9A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87D04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1F48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0D0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2CE0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ADC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E91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48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633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A91457-BBB9-458F-90AD-C867B46E0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Panita, Kanyarattana</cp:lastModifiedBy>
  <cp:revision>17</cp:revision>
  <cp:lastPrinted>2022-11-09T03:52:00Z</cp:lastPrinted>
  <dcterms:created xsi:type="dcterms:W3CDTF">2023-10-25T06:09:00Z</dcterms:created>
  <dcterms:modified xsi:type="dcterms:W3CDTF">2024-08-01T06:19:00Z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