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06EF58B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338911B4" w14:textId="77777777" w:rsidR="006F7A9C" w:rsidRPr="00B267CE" w:rsidRDefault="006F7A9C" w:rsidP="006F7A9C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76A63E" w14:textId="587B4911" w:rsidR="00D05A71" w:rsidRDefault="00E10E64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3032CC1F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14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6F7A9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2567</w:t>
      </w:r>
    </w:p>
    <w:p w14:paraId="17511EB1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0E57C796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054B4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28E69EEA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1215308A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หกเดือน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F7A9C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6F7A9C" w:rsidRPr="006F7A9C">
        <w:rPr>
          <w:rFonts w:asciiTheme="majorBidi" w:hAnsiTheme="majorBidi" w:cstheme="majorBidi"/>
          <w:b/>
          <w:sz w:val="30"/>
          <w:szCs w:val="30"/>
          <w:cs/>
          <w:lang w:bidi="th-TH"/>
        </w:rPr>
        <w:t>มิถุนายน</w:t>
      </w:r>
      <w:r w:rsidR="002E2F09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A054B4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B267CE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2E2F09">
        <w:rPr>
          <w:rFonts w:asciiTheme="majorBidi" w:hAnsiTheme="majorBidi" w:cstheme="majorBidi"/>
          <w:bCs/>
          <w:sz w:val="30"/>
          <w:szCs w:val="30"/>
          <w:lang w:bidi="th-TH"/>
        </w:rPr>
        <w:t>6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3431FB75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6F7A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A05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6F7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6F7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78" w:type="pct"/>
          </w:tcPr>
          <w:p w14:paraId="27C37873" w14:textId="1304D09B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5D898948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7741EAC2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42716BE8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6D274F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F7A9C" w:rsidRPr="00B267CE" w14:paraId="1DBAAE79" w14:textId="77777777" w:rsidTr="00296634">
        <w:tc>
          <w:tcPr>
            <w:tcW w:w="2217" w:type="pct"/>
          </w:tcPr>
          <w:p w14:paraId="4719C2B4" w14:textId="06842127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424F4463" w14:textId="36561C44" w:rsidR="006F7A9C" w:rsidRPr="00EA4303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5" w:type="pct"/>
          </w:tcPr>
          <w:p w14:paraId="75FF715D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3ACF019" w14:textId="2C55F585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7C83DDE6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9E4B331" w14:textId="7A421256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34" w:type="pct"/>
          </w:tcPr>
          <w:p w14:paraId="05BB5BB6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FBA00B9" w14:textId="6443529D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6F7A9C" w:rsidRPr="00B267CE" w14:paraId="33F4491D" w14:textId="77777777" w:rsidTr="000D29B4">
        <w:tc>
          <w:tcPr>
            <w:tcW w:w="2217" w:type="pct"/>
          </w:tcPr>
          <w:p w14:paraId="2D15378E" w14:textId="77777777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2011AC7" w14:textId="051E492A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145" w:type="pct"/>
            <w:shd w:val="clear" w:color="auto" w:fill="auto"/>
          </w:tcPr>
          <w:p w14:paraId="1F6D161E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F63DDD" w14:textId="1F3103A6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5" w:type="pct"/>
            <w:shd w:val="clear" w:color="auto" w:fill="auto"/>
          </w:tcPr>
          <w:p w14:paraId="1FB00D45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FF9DC92" w14:textId="7A46536C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134" w:type="pct"/>
            <w:shd w:val="clear" w:color="auto" w:fill="auto"/>
          </w:tcPr>
          <w:p w14:paraId="6F8F91F8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1DFDB7D" w14:textId="2D763A3D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</w:p>
        </w:tc>
      </w:tr>
      <w:tr w:rsidR="006F7A9C" w:rsidRPr="0023525C" w14:paraId="1259DEEA" w14:textId="77777777" w:rsidTr="000D29B4">
        <w:tc>
          <w:tcPr>
            <w:tcW w:w="2217" w:type="pct"/>
          </w:tcPr>
          <w:p w14:paraId="0BC88BEC" w14:textId="77777777" w:rsidR="006F7A9C" w:rsidRPr="0023525C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7AC8C3E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8CE025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47FB911" w14:textId="710BD03D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2EBA1E9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4AF2E3A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F8D44F5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99B3555" w14:textId="67603630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F7A9C" w:rsidRPr="00B267CE" w14:paraId="3A777CA7" w14:textId="77777777" w:rsidTr="007F7B9D">
        <w:tc>
          <w:tcPr>
            <w:tcW w:w="2217" w:type="pct"/>
            <w:shd w:val="clear" w:color="auto" w:fill="auto"/>
          </w:tcPr>
          <w:p w14:paraId="427522F0" w14:textId="76BAB90D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2CA26AF" w14:textId="0619BB9B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3AC4B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99982B7" w14:textId="35A78380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385EFB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AA07502" w14:textId="14E976A1" w:rsidR="006F7A9C" w:rsidRPr="006D6612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134" w:type="pct"/>
            <w:shd w:val="clear" w:color="auto" w:fill="auto"/>
          </w:tcPr>
          <w:p w14:paraId="28B5C5EA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766E6F" w14:textId="05C914DD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</w:p>
        </w:tc>
      </w:tr>
      <w:tr w:rsidR="006F7A9C" w:rsidRPr="00B267CE" w14:paraId="23BBD5BE" w14:textId="77777777" w:rsidTr="00D62DD4">
        <w:tc>
          <w:tcPr>
            <w:tcW w:w="2217" w:type="pct"/>
          </w:tcPr>
          <w:p w14:paraId="14F5F4D4" w14:textId="4F3627F0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  <w:shd w:val="clear" w:color="auto" w:fill="auto"/>
          </w:tcPr>
          <w:p w14:paraId="3ABE1A8B" w14:textId="243EE1E2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0D22CF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FD30A5" w14:textId="766C9080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4014CB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56A63FA" w14:textId="17FA114B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693</w:t>
            </w:r>
          </w:p>
        </w:tc>
        <w:tc>
          <w:tcPr>
            <w:tcW w:w="134" w:type="pct"/>
            <w:shd w:val="clear" w:color="auto" w:fill="auto"/>
          </w:tcPr>
          <w:p w14:paraId="5D8A1216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4E4AC8A" w14:textId="771019E9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684</w:t>
            </w:r>
          </w:p>
        </w:tc>
      </w:tr>
      <w:tr w:rsidR="006F7A9C" w:rsidRPr="00B267CE" w14:paraId="4C450B19" w14:textId="77777777" w:rsidTr="00D62DD4">
        <w:tc>
          <w:tcPr>
            <w:tcW w:w="2217" w:type="pct"/>
          </w:tcPr>
          <w:p w14:paraId="4062854E" w14:textId="0DE5D0F2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1EA0DB2D" w14:textId="25DB6C42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051F06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B83DC36" w14:textId="4D33FCD5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CA3AB7A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DF65971" w14:textId="00A98A60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4,551</w:t>
            </w:r>
          </w:p>
        </w:tc>
        <w:tc>
          <w:tcPr>
            <w:tcW w:w="134" w:type="pct"/>
            <w:shd w:val="clear" w:color="auto" w:fill="auto"/>
          </w:tcPr>
          <w:p w14:paraId="3ED1E9AA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FDFFA5" w14:textId="1F88029F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3,997</w:t>
            </w:r>
          </w:p>
        </w:tc>
      </w:tr>
      <w:tr w:rsidR="006F7A9C" w:rsidRPr="00B267CE" w14:paraId="0A26D81E" w14:textId="77777777" w:rsidTr="00D62DD4">
        <w:tc>
          <w:tcPr>
            <w:tcW w:w="2217" w:type="pct"/>
          </w:tcPr>
          <w:p w14:paraId="0FC793BA" w14:textId="4A206C04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14:paraId="767B11A5" w14:textId="6DD4E150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60E74B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29607EF" w14:textId="5E774826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B0D9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304B19E" w14:textId="2854F4FB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761EE5EB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A675B50" w14:textId="75E0EE53" w:rsidR="006F7A9C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</w:tr>
      <w:tr w:rsidR="006F7A9C" w:rsidRPr="00B267CE" w14:paraId="32CFC6FF" w14:textId="77777777" w:rsidTr="00D62DD4">
        <w:tc>
          <w:tcPr>
            <w:tcW w:w="2217" w:type="pct"/>
          </w:tcPr>
          <w:p w14:paraId="0F3DB864" w14:textId="569CD567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14:paraId="4DD77E5D" w14:textId="1AD4A2E4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178BCD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55B2565" w14:textId="2117D2AB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B6591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2840F62" w14:textId="0DA6E063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122,325</w:t>
            </w:r>
          </w:p>
        </w:tc>
        <w:tc>
          <w:tcPr>
            <w:tcW w:w="134" w:type="pct"/>
            <w:shd w:val="clear" w:color="auto" w:fill="auto"/>
          </w:tcPr>
          <w:p w14:paraId="2F4F0881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60617E8" w14:textId="1719775F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84,240</w:t>
            </w:r>
          </w:p>
        </w:tc>
      </w:tr>
      <w:tr w:rsidR="006F7A9C" w:rsidRPr="00B267CE" w14:paraId="00BAC056" w14:textId="77777777" w:rsidTr="00D62DD4">
        <w:tc>
          <w:tcPr>
            <w:tcW w:w="2217" w:type="pct"/>
          </w:tcPr>
          <w:p w14:paraId="4E444454" w14:textId="6FDAD6C2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A5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BFE25DB" w14:textId="6A79BCCC" w:rsidR="006F7A9C" w:rsidRPr="00B267CE" w:rsidRDefault="006852FE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FF0625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59B8D24" w14:textId="29F99D13" w:rsidR="006F7A9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824D6F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0E16D60" w14:textId="6B85C4EC" w:rsidR="006F7A9C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332DAB61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A148838" w14:textId="6CF4BBB9" w:rsidR="006F7A9C" w:rsidRPr="006F7A9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F7A9C" w:rsidRPr="0023525C" w14:paraId="76E110D9" w14:textId="77777777" w:rsidTr="00D62DD4">
        <w:tc>
          <w:tcPr>
            <w:tcW w:w="2217" w:type="pct"/>
          </w:tcPr>
          <w:p w14:paraId="10ED0D06" w14:textId="54D1F687" w:rsidR="006F7A9C" w:rsidRPr="0023525C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11967DC" w14:textId="15EB7402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6B2441A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EB89EA" w14:textId="5830A9DC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A16A235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159C10A" w14:textId="7640CEAD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B4F8B26" w14:textId="77777777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59A2DF0" w14:textId="78A7CB56" w:rsidR="006F7A9C" w:rsidRPr="0023525C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</w:tr>
      <w:tr w:rsidR="006F7A9C" w:rsidRPr="00B267CE" w14:paraId="4406B580" w14:textId="77777777" w:rsidTr="00D62DD4">
        <w:tc>
          <w:tcPr>
            <w:tcW w:w="2217" w:type="pct"/>
          </w:tcPr>
          <w:p w14:paraId="6811E273" w14:textId="2172A5D1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1129505D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CB98D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2675827" w14:textId="0E40F54D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AD827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87224AF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DF61C2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A3B295" w14:textId="5DF1546E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F7A9C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09108C87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027F0E4" w14:textId="3EE4A642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361</w:t>
            </w:r>
          </w:p>
        </w:tc>
        <w:tc>
          <w:tcPr>
            <w:tcW w:w="145" w:type="pct"/>
            <w:shd w:val="clear" w:color="auto" w:fill="auto"/>
          </w:tcPr>
          <w:p w14:paraId="3751162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CCC6A6E" w14:textId="27FDB73E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5" w:type="pct"/>
            <w:shd w:val="clear" w:color="auto" w:fill="auto"/>
          </w:tcPr>
          <w:p w14:paraId="091BCCA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A86586B" w14:textId="5BF8C973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361</w:t>
            </w:r>
          </w:p>
        </w:tc>
        <w:tc>
          <w:tcPr>
            <w:tcW w:w="134" w:type="pct"/>
            <w:shd w:val="clear" w:color="auto" w:fill="auto"/>
          </w:tcPr>
          <w:p w14:paraId="5EFAB41F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2DCEC64" w14:textId="4329DD48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168</w:t>
            </w:r>
          </w:p>
        </w:tc>
      </w:tr>
      <w:tr w:rsidR="006F7A9C" w:rsidRPr="00B267CE" w14:paraId="3EAD58EB" w14:textId="77777777" w:rsidTr="00037BA5">
        <w:tc>
          <w:tcPr>
            <w:tcW w:w="2217" w:type="pct"/>
          </w:tcPr>
          <w:p w14:paraId="556E58BB" w14:textId="329F3BF0" w:rsidR="006F7A9C" w:rsidRPr="00744A55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  <w:shd w:val="clear" w:color="auto" w:fill="auto"/>
          </w:tcPr>
          <w:p w14:paraId="054ED442" w14:textId="2CADD951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13,483</w:t>
            </w:r>
          </w:p>
        </w:tc>
        <w:tc>
          <w:tcPr>
            <w:tcW w:w="145" w:type="pct"/>
            <w:shd w:val="clear" w:color="auto" w:fill="auto"/>
          </w:tcPr>
          <w:p w14:paraId="3C318D11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FD9BA4" w14:textId="7A3A113B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13,361</w:t>
            </w:r>
          </w:p>
        </w:tc>
        <w:tc>
          <w:tcPr>
            <w:tcW w:w="145" w:type="pct"/>
            <w:shd w:val="clear" w:color="auto" w:fill="auto"/>
          </w:tcPr>
          <w:p w14:paraId="4348D3F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BF7BDEF" w14:textId="32DB2D24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9,903</w:t>
            </w:r>
          </w:p>
        </w:tc>
        <w:tc>
          <w:tcPr>
            <w:tcW w:w="134" w:type="pct"/>
            <w:shd w:val="clear" w:color="auto" w:fill="auto"/>
          </w:tcPr>
          <w:p w14:paraId="4A3E5D8E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597E15C" w14:textId="7626119F" w:rsidR="006F7A9C" w:rsidRPr="00B267CE" w:rsidRDefault="00A054B4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10,247</w:t>
            </w:r>
          </w:p>
        </w:tc>
      </w:tr>
      <w:tr w:rsidR="00D8588D" w:rsidRPr="00B267CE" w14:paraId="3A844427" w14:textId="77777777" w:rsidTr="00037BA5">
        <w:tc>
          <w:tcPr>
            <w:tcW w:w="2217" w:type="pct"/>
          </w:tcPr>
          <w:p w14:paraId="07BB0183" w14:textId="010C48A4" w:rsidR="00D8588D" w:rsidRPr="00744A55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2C35ADB9" w14:textId="1D74F0FF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22564F5A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2EEB90" w14:textId="6E96AA25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shd w:val="clear" w:color="auto" w:fill="auto"/>
          </w:tcPr>
          <w:p w14:paraId="770FD22B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FEBA2D" w14:textId="13A5612E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2B39223F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17124789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</w:tr>
      <w:tr w:rsidR="00D8588D" w:rsidRPr="00B267CE" w14:paraId="459666E9" w14:textId="77777777" w:rsidTr="00037BA5">
        <w:tc>
          <w:tcPr>
            <w:tcW w:w="2217" w:type="pct"/>
          </w:tcPr>
          <w:p w14:paraId="1B3908B0" w14:textId="0DEDF36C" w:rsidR="00D8588D" w:rsidRPr="00744A55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  <w:shd w:val="clear" w:color="auto" w:fill="auto"/>
          </w:tcPr>
          <w:p w14:paraId="760F0F31" w14:textId="781EE5E5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4,405</w:t>
            </w:r>
          </w:p>
        </w:tc>
        <w:tc>
          <w:tcPr>
            <w:tcW w:w="145" w:type="pct"/>
            <w:shd w:val="clear" w:color="auto" w:fill="auto"/>
          </w:tcPr>
          <w:p w14:paraId="3AC6C10A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5E86862" w14:textId="7D34BC89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2,924</w:t>
            </w:r>
          </w:p>
        </w:tc>
        <w:tc>
          <w:tcPr>
            <w:tcW w:w="145" w:type="pct"/>
            <w:shd w:val="clear" w:color="auto" w:fill="auto"/>
          </w:tcPr>
          <w:p w14:paraId="6FF969F1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E622395" w14:textId="6E480FB0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4,172</w:t>
            </w:r>
          </w:p>
        </w:tc>
        <w:tc>
          <w:tcPr>
            <w:tcW w:w="134" w:type="pct"/>
            <w:shd w:val="clear" w:color="auto" w:fill="auto"/>
          </w:tcPr>
          <w:p w14:paraId="25FBEDA9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CD940C3" w14:textId="47028EF8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2,318</w:t>
            </w:r>
          </w:p>
        </w:tc>
      </w:tr>
      <w:tr w:rsidR="00D8588D" w:rsidRPr="0023525C" w14:paraId="0967AC00" w14:textId="77777777" w:rsidTr="00037BA5">
        <w:tc>
          <w:tcPr>
            <w:tcW w:w="2217" w:type="pct"/>
          </w:tcPr>
          <w:p w14:paraId="35F6CBF7" w14:textId="4F47B88E" w:rsidR="00D8588D" w:rsidRPr="0023525C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7FB9BF8" w14:textId="0D7FF0D0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9B5FBE" w14:textId="77777777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5B4F661" w14:textId="25A5BFD8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CD8D4" w14:textId="77777777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F724F2" w14:textId="1A264B08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525108EB" w14:textId="77777777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9CFF145" w14:textId="104AEE54" w:rsidR="00D8588D" w:rsidRPr="0023525C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5"/>
                <w:szCs w:val="25"/>
                <w:cs/>
                <w:lang w:val="en-US" w:eastAsia="en-US"/>
              </w:rPr>
            </w:pPr>
          </w:p>
        </w:tc>
      </w:tr>
      <w:tr w:rsidR="00D8588D" w:rsidRPr="00B267CE" w14:paraId="335A185A" w14:textId="77777777" w:rsidTr="00037BA5">
        <w:tc>
          <w:tcPr>
            <w:tcW w:w="2217" w:type="pct"/>
          </w:tcPr>
          <w:p w14:paraId="35B5C6D3" w14:textId="45091A9E" w:rsidR="00D8588D" w:rsidRPr="00B267CE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19994F7E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98B4926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F820F5E" w14:textId="1BABFD86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B947DD0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AAB6749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CA62361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62BD8534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8588D" w:rsidRPr="00B267CE" w14:paraId="7866213E" w14:textId="77777777" w:rsidTr="006718EF">
        <w:tc>
          <w:tcPr>
            <w:tcW w:w="2217" w:type="pct"/>
          </w:tcPr>
          <w:p w14:paraId="2264F5BC" w14:textId="38882AA1" w:rsidR="00D8588D" w:rsidRPr="00B267CE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1633FA40" w14:textId="17570310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676</w:t>
            </w:r>
          </w:p>
        </w:tc>
        <w:tc>
          <w:tcPr>
            <w:tcW w:w="145" w:type="pct"/>
            <w:shd w:val="clear" w:color="auto" w:fill="auto"/>
          </w:tcPr>
          <w:p w14:paraId="631431A1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8C0D92A" w14:textId="79BB9099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370</w:t>
            </w:r>
          </w:p>
        </w:tc>
        <w:tc>
          <w:tcPr>
            <w:tcW w:w="145" w:type="pct"/>
            <w:shd w:val="clear" w:color="auto" w:fill="auto"/>
          </w:tcPr>
          <w:p w14:paraId="3957D469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97C83CD" w14:textId="48C52604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676</w:t>
            </w:r>
          </w:p>
        </w:tc>
        <w:tc>
          <w:tcPr>
            <w:tcW w:w="134" w:type="pct"/>
            <w:shd w:val="clear" w:color="auto" w:fill="auto"/>
          </w:tcPr>
          <w:p w14:paraId="38D95080" w14:textId="77777777" w:rsidR="00D8588D" w:rsidRPr="00B267CE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F21040" w14:textId="39D1182F" w:rsidR="00D8588D" w:rsidRPr="00B267C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368</w:t>
            </w:r>
          </w:p>
        </w:tc>
      </w:tr>
      <w:tr w:rsidR="00D8588D" w:rsidRPr="003E3824" w14:paraId="1A77D070" w14:textId="77777777" w:rsidTr="006718EF">
        <w:tc>
          <w:tcPr>
            <w:tcW w:w="2217" w:type="pct"/>
          </w:tcPr>
          <w:p w14:paraId="28A48D12" w14:textId="40AC9468" w:rsidR="00D8588D" w:rsidRPr="003E3824" w:rsidRDefault="00D8588D" w:rsidP="00D8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5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4BC4BB90" w14:textId="72060E5B" w:rsidR="00D8588D" w:rsidRPr="003E3824" w:rsidRDefault="00861F1F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5C5CDA" w14:textId="77777777" w:rsidR="00D8588D" w:rsidRPr="003E3824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62F35B" w14:textId="12A6BD5A" w:rsidR="00D8588D" w:rsidRPr="003E3824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161ED3EF" w14:textId="77777777" w:rsidR="00D8588D" w:rsidRPr="003E3824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7B5448D" w14:textId="0FE713EE" w:rsidR="00D8588D" w:rsidRPr="003E3824" w:rsidRDefault="00861F1F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013AF10" w14:textId="77777777" w:rsidR="00D8588D" w:rsidRPr="003E3824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E2FCA7C" w14:textId="1B941758" w:rsidR="00D8588D" w:rsidRPr="006F7A9C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</w:tr>
      <w:tr w:rsidR="00290015" w:rsidRPr="00D45635" w14:paraId="7335F876" w14:textId="77777777" w:rsidTr="006718EF">
        <w:tc>
          <w:tcPr>
            <w:tcW w:w="2217" w:type="pct"/>
          </w:tcPr>
          <w:p w14:paraId="011637FF" w14:textId="66C515CE" w:rsidR="00290015" w:rsidRPr="00D45635" w:rsidRDefault="00290015" w:rsidP="0029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4C6ED77A" w14:textId="31E27EFE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4D32BF" w14:textId="77777777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09D01" w14:textId="4E639054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B4247A" w14:textId="77777777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0E8327D" w14:textId="6ACEAC41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6E5BAE8" w14:textId="77777777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40136C" w14:textId="3029CB28" w:rsidR="00290015" w:rsidRPr="00D45635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90015" w:rsidRPr="00B267CE" w14:paraId="61FC6424" w14:textId="77777777" w:rsidTr="009460F4">
        <w:tc>
          <w:tcPr>
            <w:tcW w:w="2217" w:type="pct"/>
          </w:tcPr>
          <w:p w14:paraId="7889CC16" w14:textId="7D4DED4F" w:rsidR="00290015" w:rsidRPr="00B267CE" w:rsidRDefault="00290015" w:rsidP="0029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596766B2" w14:textId="7E96D824" w:rsidR="00290015" w:rsidRPr="00237D5A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17,646</w:t>
            </w:r>
          </w:p>
        </w:tc>
        <w:tc>
          <w:tcPr>
            <w:tcW w:w="145" w:type="pct"/>
            <w:shd w:val="clear" w:color="auto" w:fill="auto"/>
          </w:tcPr>
          <w:p w14:paraId="6EDB9A7F" w14:textId="77777777" w:rsidR="00290015" w:rsidRPr="00237D5A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9C2E030" w14:textId="12F16442" w:rsidR="00290015" w:rsidRPr="00237D5A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16,561</w:t>
            </w:r>
          </w:p>
        </w:tc>
        <w:tc>
          <w:tcPr>
            <w:tcW w:w="145" w:type="pct"/>
            <w:shd w:val="clear" w:color="auto" w:fill="auto"/>
          </w:tcPr>
          <w:p w14:paraId="441F7A90" w14:textId="77777777" w:rsidR="00290015" w:rsidRPr="00237D5A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ADBA29" w14:textId="7FA28C9A" w:rsidR="00290015" w:rsidRPr="00237D5A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15,616</w:t>
            </w:r>
          </w:p>
        </w:tc>
        <w:tc>
          <w:tcPr>
            <w:tcW w:w="134" w:type="pct"/>
            <w:shd w:val="clear" w:color="auto" w:fill="auto"/>
          </w:tcPr>
          <w:p w14:paraId="51CB742F" w14:textId="77777777" w:rsidR="00290015" w:rsidRPr="009460F4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5351F3F" w14:textId="7D2A7EAC" w:rsidR="00290015" w:rsidRPr="009460F4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14,832</w:t>
            </w:r>
          </w:p>
        </w:tc>
      </w:tr>
      <w:tr w:rsidR="00290015" w:rsidRPr="00B267CE" w14:paraId="09928C85" w14:textId="77777777" w:rsidTr="009460F4">
        <w:tc>
          <w:tcPr>
            <w:tcW w:w="2217" w:type="pct"/>
          </w:tcPr>
          <w:p w14:paraId="2A9A9205" w14:textId="684DB191" w:rsidR="00290015" w:rsidRPr="00B267CE" w:rsidRDefault="00290015" w:rsidP="0029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E09499" w14:textId="102AC660" w:rsidR="00290015" w:rsidRPr="0070562A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145" w:type="pct"/>
            <w:shd w:val="clear" w:color="auto" w:fill="auto"/>
          </w:tcPr>
          <w:p w14:paraId="70B16FB2" w14:textId="77777777" w:rsidR="00290015" w:rsidRPr="0070562A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216EFC1" w14:textId="44CE5A0C" w:rsidR="00290015" w:rsidRPr="00B267CE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170</w:t>
            </w:r>
          </w:p>
        </w:tc>
        <w:tc>
          <w:tcPr>
            <w:tcW w:w="145" w:type="pct"/>
            <w:shd w:val="clear" w:color="auto" w:fill="auto"/>
          </w:tcPr>
          <w:p w14:paraId="24F8B521" w14:textId="77777777" w:rsidR="00290015" w:rsidRPr="00B267CE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44969AF" w14:textId="1E7645BD" w:rsidR="00290015" w:rsidRPr="00B267CE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134" w:type="pct"/>
            <w:shd w:val="clear" w:color="auto" w:fill="auto"/>
          </w:tcPr>
          <w:p w14:paraId="3F684F57" w14:textId="77777777" w:rsidR="00290015" w:rsidRPr="00B267CE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B8A4AF" w14:textId="186B8D96" w:rsidR="00290015" w:rsidRPr="00B267CE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140</w:t>
            </w:r>
          </w:p>
        </w:tc>
      </w:tr>
      <w:tr w:rsidR="00290015" w:rsidRPr="00B267CE" w14:paraId="4EFA5F09" w14:textId="77777777" w:rsidTr="009460F4">
        <w:tc>
          <w:tcPr>
            <w:tcW w:w="2217" w:type="pct"/>
          </w:tcPr>
          <w:p w14:paraId="56256D9B" w14:textId="4FC16B2D" w:rsidR="00290015" w:rsidRPr="00B267CE" w:rsidRDefault="00290015" w:rsidP="0029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C259" w14:textId="5D9D14CB" w:rsidR="00290015" w:rsidRPr="006F7A9C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17,824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290015" w:rsidRPr="006F7A9C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9CD8" w14:textId="4D488D99" w:rsidR="00290015" w:rsidRPr="006F7A9C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16,731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290015" w:rsidRPr="006F7A9C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53E9" w14:textId="3A4B2329" w:rsidR="00290015" w:rsidRPr="006F7A9C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15,763</w:t>
            </w:r>
          </w:p>
        </w:tc>
        <w:tc>
          <w:tcPr>
            <w:tcW w:w="134" w:type="pct"/>
            <w:shd w:val="clear" w:color="auto" w:fill="auto"/>
          </w:tcPr>
          <w:p w14:paraId="4238D9CD" w14:textId="77777777" w:rsidR="00290015" w:rsidRPr="006F7A9C" w:rsidRDefault="00290015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643E" w14:textId="1F36AC59" w:rsidR="00290015" w:rsidRPr="006F7A9C" w:rsidRDefault="00A054B4" w:rsidP="0029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14,972</w:t>
            </w:r>
          </w:p>
        </w:tc>
      </w:tr>
    </w:tbl>
    <w:p w14:paraId="29B082D5" w14:textId="5885DBFA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30</w:t>
      </w:r>
      <w:r w:rsidR="006F7A9C">
        <w:rPr>
          <w:rFonts w:asciiTheme="majorBidi" w:hAnsiTheme="majorBidi" w:cstheme="majorBidi"/>
          <w:sz w:val="30"/>
          <w:szCs w:val="30"/>
        </w:rPr>
        <w:t xml:space="preserve"> </w:t>
      </w:r>
      <w:r w:rsidR="006F7A9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2567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23525C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081"/>
        <w:gridCol w:w="272"/>
        <w:gridCol w:w="1170"/>
        <w:gridCol w:w="270"/>
        <w:gridCol w:w="1080"/>
        <w:gridCol w:w="270"/>
        <w:gridCol w:w="1081"/>
      </w:tblGrid>
      <w:tr w:rsidR="003B595F" w:rsidRPr="00B267CE" w14:paraId="40558CCB" w14:textId="77777777" w:rsidTr="0023525C">
        <w:tc>
          <w:tcPr>
            <w:tcW w:w="2155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374" w:type="pct"/>
            <w:gridSpan w:val="3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3F0899" w:rsidRPr="00B267CE" w14:paraId="06903903" w14:textId="77777777" w:rsidTr="0023525C">
        <w:tc>
          <w:tcPr>
            <w:tcW w:w="2155" w:type="pct"/>
            <w:shd w:val="clear" w:color="auto" w:fill="auto"/>
          </w:tcPr>
          <w:p w14:paraId="1AA563F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5F8A85D" w14:textId="2470DD31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</w:tcPr>
          <w:p w14:paraId="3F5FCE8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9826E20" w14:textId="430C1CD0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BC7A9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5AF1E5E" w14:textId="79C44815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1A2CC0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1DE41D4" w14:textId="0F62B1DC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0899" w:rsidRPr="00B267CE" w14:paraId="36CE4A90" w14:textId="77777777" w:rsidTr="0023525C">
        <w:tc>
          <w:tcPr>
            <w:tcW w:w="2155" w:type="pct"/>
            <w:shd w:val="clear" w:color="auto" w:fill="auto"/>
          </w:tcPr>
          <w:p w14:paraId="2D070F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2EE6835" w14:textId="30903FFA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0F2063E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A4E2DE" w14:textId="3867A39E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8A042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727F39F" w14:textId="1345C0C3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32BA074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B5496B" w14:textId="49C2625F" w:rsidR="00B267CE" w:rsidRPr="002E2F09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267CE" w:rsidRPr="00B267CE" w14:paraId="29479348" w14:textId="77777777" w:rsidTr="0023525C">
        <w:tc>
          <w:tcPr>
            <w:tcW w:w="2155" w:type="pct"/>
            <w:shd w:val="clear" w:color="auto" w:fill="auto"/>
          </w:tcPr>
          <w:p w14:paraId="230F55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shd w:val="clear" w:color="auto" w:fill="auto"/>
          </w:tcPr>
          <w:p w14:paraId="1E40714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spellStart"/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proofErr w:type="spellEnd"/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649" w:rsidRPr="00B267CE" w14:paraId="51006813" w14:textId="77777777" w:rsidTr="0023525C">
        <w:tc>
          <w:tcPr>
            <w:tcW w:w="2155" w:type="pct"/>
            <w:shd w:val="clear" w:color="auto" w:fill="auto"/>
          </w:tcPr>
          <w:p w14:paraId="69D0CDA8" w14:textId="2CEEC1D1" w:rsidR="00EA1649" w:rsidRPr="00EA1649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5" w:type="pct"/>
            <w:gridSpan w:val="7"/>
            <w:shd w:val="clear" w:color="auto" w:fill="auto"/>
          </w:tcPr>
          <w:p w14:paraId="0A6EA018" w14:textId="77777777" w:rsidR="00EA1649" w:rsidRPr="00B267CE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F0899" w:rsidRPr="00B267CE" w14:paraId="728FD322" w14:textId="77777777" w:rsidTr="0023525C">
        <w:tc>
          <w:tcPr>
            <w:tcW w:w="2155" w:type="pct"/>
            <w:shd w:val="clear" w:color="auto" w:fill="auto"/>
          </w:tcPr>
          <w:p w14:paraId="440B9DB6" w14:textId="37859CF4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0B4D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9" w:type="pct"/>
            <w:shd w:val="clear" w:color="auto" w:fill="auto"/>
          </w:tcPr>
          <w:p w14:paraId="0CAE353F" w14:textId="032E3E5F" w:rsidR="006A556E" w:rsidRPr="00BB146A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8" w:type="pct"/>
            <w:shd w:val="clear" w:color="auto" w:fill="auto"/>
          </w:tcPr>
          <w:p w14:paraId="123D7B78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B66C4E" w14:textId="2762FDC4" w:rsidR="006A556E" w:rsidRPr="007B5B9D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065D1A5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284A3B" w14:textId="5878FD5C" w:rsidR="006A556E" w:rsidRPr="00BB146A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7" w:type="pct"/>
            <w:shd w:val="clear" w:color="auto" w:fill="auto"/>
          </w:tcPr>
          <w:p w14:paraId="6DB4A87A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6B03FE3" w14:textId="3D5A4D20" w:rsidR="006A556E" w:rsidRPr="003F0899" w:rsidRDefault="009C3479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0899" w:rsidRPr="00B267CE" w14:paraId="6FC725A2" w14:textId="77777777" w:rsidTr="0023525C">
        <w:tc>
          <w:tcPr>
            <w:tcW w:w="2155" w:type="pct"/>
            <w:shd w:val="clear" w:color="auto" w:fill="auto"/>
          </w:tcPr>
          <w:p w14:paraId="2B4A67C0" w14:textId="6D060D21" w:rsidR="000B4D59" w:rsidRDefault="000B4D59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607AFD1A" w14:textId="1BE311C3" w:rsidR="000B4D59" w:rsidRDefault="000B4D59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94CABCE" w14:textId="77777777" w:rsidR="000B4D59" w:rsidRPr="00B267CE" w:rsidRDefault="000B4D59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D67E41D" w14:textId="712D2680" w:rsidR="000B4D59" w:rsidRPr="000B4D59" w:rsidRDefault="000B4D59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5A7040D" w14:textId="77777777" w:rsidR="000B4D59" w:rsidRPr="00B267CE" w:rsidRDefault="000B4D59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353468F" w14:textId="0EF28E84" w:rsidR="000B4D59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47" w:type="pct"/>
            <w:shd w:val="clear" w:color="auto" w:fill="auto"/>
          </w:tcPr>
          <w:p w14:paraId="2CC69BA4" w14:textId="77777777" w:rsidR="000B4D59" w:rsidRPr="00790711" w:rsidRDefault="000B4D59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4DA531" w14:textId="7613C89E" w:rsidR="000B4D59" w:rsidRPr="000B4D59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3F0899" w:rsidRPr="00B267CE" w14:paraId="16C9CD8A" w14:textId="77777777" w:rsidTr="0023525C">
        <w:tc>
          <w:tcPr>
            <w:tcW w:w="2155" w:type="pct"/>
            <w:shd w:val="clear" w:color="auto" w:fill="auto"/>
          </w:tcPr>
          <w:p w14:paraId="2B1D1A0B" w14:textId="07136209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67CED6B" w14:textId="35ACC3CF" w:rsidR="006A556E" w:rsidRPr="00BB146A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8" w:type="pct"/>
            <w:shd w:val="clear" w:color="auto" w:fill="auto"/>
          </w:tcPr>
          <w:p w14:paraId="51ACD80B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EE90458" w14:textId="1BAE0E30" w:rsidR="006A556E" w:rsidRPr="007B5B9D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7C58A8D0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05135B6" w14:textId="0CDD5ED3" w:rsidR="006A556E" w:rsidRPr="00BB146A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7" w:type="pct"/>
            <w:shd w:val="clear" w:color="auto" w:fill="auto"/>
          </w:tcPr>
          <w:p w14:paraId="76867496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F3386DF" w14:textId="67553677" w:rsidR="006A556E" w:rsidRPr="007B5B9D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3F0899" w:rsidRPr="00B267CE" w14:paraId="2F1A2B1A" w14:textId="77777777" w:rsidTr="0023525C">
        <w:tc>
          <w:tcPr>
            <w:tcW w:w="2155" w:type="pct"/>
            <w:shd w:val="clear" w:color="auto" w:fill="auto"/>
          </w:tcPr>
          <w:p w14:paraId="40331767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315A05D" w14:textId="36E73E9B" w:rsidR="006A556E" w:rsidRPr="00BB146A" w:rsidRDefault="00A054B4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6FB5D05F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2D07BC62" w14:textId="7F6313F0" w:rsidR="006A556E" w:rsidRPr="007B5B9D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CD2CD5A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E1CAFB0" w14:textId="34D4270E" w:rsidR="006A556E" w:rsidRPr="00BB146A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7" w:type="pct"/>
            <w:shd w:val="clear" w:color="auto" w:fill="auto"/>
          </w:tcPr>
          <w:p w14:paraId="0D8CE369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0FCD8E8" w14:textId="5C3BABF0" w:rsidR="006A556E" w:rsidRPr="007B5B9D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507</w:t>
            </w:r>
          </w:p>
        </w:tc>
      </w:tr>
      <w:tr w:rsidR="003F0899" w:rsidRPr="00B267CE" w14:paraId="74406FD6" w14:textId="77777777" w:rsidTr="0023525C">
        <w:tc>
          <w:tcPr>
            <w:tcW w:w="2155" w:type="pct"/>
            <w:shd w:val="clear" w:color="auto" w:fill="auto"/>
          </w:tcPr>
          <w:p w14:paraId="5B5F3534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3BCAC" w14:textId="6A11A8CD" w:rsidR="006A556E" w:rsidRPr="0005097C" w:rsidRDefault="00557C8B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EA0FD6" w14:textId="77777777" w:rsidR="006A556E" w:rsidRPr="00BB146A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5D6E8099" w14:textId="01F4C6EB" w:rsidR="006A556E" w:rsidRPr="006A556E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73485129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E7B18" w14:textId="6C76E183" w:rsidR="006A556E" w:rsidRPr="00BB146A" w:rsidRDefault="00557C8B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A52276" w14:textId="77777777" w:rsidR="006A556E" w:rsidRPr="00790711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927BB12" w14:textId="73AC79B8" w:rsidR="006A556E" w:rsidRPr="006A556E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0899" w:rsidRPr="00B267CE" w14:paraId="5211E7F6" w14:textId="77777777" w:rsidTr="0023525C">
        <w:tc>
          <w:tcPr>
            <w:tcW w:w="2155" w:type="pct"/>
            <w:shd w:val="clear" w:color="auto" w:fill="auto"/>
          </w:tcPr>
          <w:p w14:paraId="5F281906" w14:textId="492FE151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4E7C1" w14:textId="69C77693" w:rsidR="006A556E" w:rsidRPr="0005097C" w:rsidRDefault="00A054B4" w:rsidP="00050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744B9227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E778" w14:textId="4D05C732" w:rsidR="006A556E" w:rsidRPr="006A556E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45E69F77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6CE6" w14:textId="5AD10B50" w:rsidR="006A556E" w:rsidRPr="006A556E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47" w:type="pct"/>
            <w:shd w:val="clear" w:color="auto" w:fill="auto"/>
          </w:tcPr>
          <w:p w14:paraId="48DE9722" w14:textId="77777777" w:rsidR="006A556E" w:rsidRPr="006A556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8DC8E" w14:textId="3C74B96A" w:rsidR="006A556E" w:rsidRPr="006A556E" w:rsidRDefault="006A556E" w:rsidP="003F0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507</w:t>
            </w:r>
          </w:p>
        </w:tc>
      </w:tr>
    </w:tbl>
    <w:p w14:paraId="59C915BA" w14:textId="77777777" w:rsidR="003B39AC" w:rsidRPr="0023525C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1"/>
          <w:szCs w:val="2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081"/>
        <w:gridCol w:w="272"/>
        <w:gridCol w:w="1170"/>
        <w:gridCol w:w="270"/>
        <w:gridCol w:w="1080"/>
        <w:gridCol w:w="270"/>
        <w:gridCol w:w="1081"/>
      </w:tblGrid>
      <w:tr w:rsidR="00B267CE" w:rsidRPr="00B267CE" w14:paraId="7BE847D8" w14:textId="77777777" w:rsidTr="0023525C">
        <w:trPr>
          <w:tblHeader/>
        </w:trPr>
        <w:tc>
          <w:tcPr>
            <w:tcW w:w="2155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5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56E" w:rsidRPr="00B267CE" w14:paraId="20102962" w14:textId="77777777" w:rsidTr="0023525C">
        <w:tc>
          <w:tcPr>
            <w:tcW w:w="2155" w:type="pct"/>
            <w:shd w:val="clear" w:color="auto" w:fill="auto"/>
          </w:tcPr>
          <w:p w14:paraId="19192A20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7571BC74" w14:textId="04202746" w:rsidR="006A556E" w:rsidRPr="00B267CE" w:rsidRDefault="00557C8B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7579C23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70DB711" w14:textId="5632AA2C" w:rsidR="006A556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434E48A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4C30420C" w14:textId="06E28537" w:rsidR="006A556E" w:rsidRPr="005B10E7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4,779</w:t>
            </w:r>
          </w:p>
        </w:tc>
        <w:tc>
          <w:tcPr>
            <w:tcW w:w="147" w:type="pct"/>
            <w:shd w:val="clear" w:color="auto" w:fill="auto"/>
          </w:tcPr>
          <w:p w14:paraId="72629DD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C4F7A35" w14:textId="3F7E7E04" w:rsidR="006A556E" w:rsidRPr="00AF5FD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7,601</w:t>
            </w:r>
          </w:p>
        </w:tc>
      </w:tr>
      <w:tr w:rsidR="006A556E" w:rsidRPr="00B267CE" w14:paraId="50B82795" w14:textId="77777777" w:rsidTr="0023525C">
        <w:tc>
          <w:tcPr>
            <w:tcW w:w="2155" w:type="pct"/>
            <w:shd w:val="clear" w:color="auto" w:fill="FFFFFF"/>
          </w:tcPr>
          <w:p w14:paraId="27105E2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9F9F2C9" w14:textId="6DB086FB" w:rsidR="006A556E" w:rsidRPr="00B267CE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1,765</w:t>
            </w:r>
          </w:p>
        </w:tc>
        <w:tc>
          <w:tcPr>
            <w:tcW w:w="148" w:type="pct"/>
            <w:shd w:val="clear" w:color="auto" w:fill="auto"/>
          </w:tcPr>
          <w:p w14:paraId="44E3EE5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73AAFCE" w14:textId="70B72B0E" w:rsidR="006A556E" w:rsidRPr="00B267CE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  <w:tc>
          <w:tcPr>
            <w:tcW w:w="147" w:type="pct"/>
            <w:shd w:val="clear" w:color="auto" w:fill="auto"/>
          </w:tcPr>
          <w:p w14:paraId="217760E2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BCC7911" w14:textId="6C81E4A4" w:rsidR="006A556E" w:rsidRPr="00B267CE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147" w:type="pct"/>
            <w:shd w:val="clear" w:color="auto" w:fill="auto"/>
          </w:tcPr>
          <w:p w14:paraId="6E4D7F8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E215B4B" w14:textId="72B53C23" w:rsidR="006A556E" w:rsidRPr="00AF5FD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</w:tr>
      <w:tr w:rsidR="006A556E" w:rsidRPr="00B267CE" w14:paraId="04A9DE04" w14:textId="77777777" w:rsidTr="0023525C">
        <w:tc>
          <w:tcPr>
            <w:tcW w:w="2155" w:type="pct"/>
            <w:shd w:val="clear" w:color="auto" w:fill="FFFFFF"/>
          </w:tcPr>
          <w:p w14:paraId="7FEAB9C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6AE50F1B" w14:textId="3BCB79D2" w:rsidR="006A556E" w:rsidRPr="00B267CE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1,765</w:t>
            </w:r>
          </w:p>
        </w:tc>
        <w:tc>
          <w:tcPr>
            <w:tcW w:w="148" w:type="pct"/>
            <w:shd w:val="clear" w:color="auto" w:fill="auto"/>
          </w:tcPr>
          <w:p w14:paraId="70817185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0ECFF1E" w14:textId="3DFBA675" w:rsidR="006A556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</w:t>
            </w: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850</w:t>
            </w:r>
          </w:p>
        </w:tc>
        <w:tc>
          <w:tcPr>
            <w:tcW w:w="147" w:type="pct"/>
            <w:shd w:val="clear" w:color="auto" w:fill="auto"/>
          </w:tcPr>
          <w:p w14:paraId="0F03E8DC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408F3ED" w14:textId="7DC54D4F" w:rsidR="006A556E" w:rsidRPr="00B267CE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6,362</w:t>
            </w:r>
          </w:p>
        </w:tc>
        <w:tc>
          <w:tcPr>
            <w:tcW w:w="147" w:type="pct"/>
            <w:shd w:val="clear" w:color="auto" w:fill="auto"/>
          </w:tcPr>
          <w:p w14:paraId="068280D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794DB31" w14:textId="2DD0FF01" w:rsidR="006A556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9,451</w:t>
            </w:r>
          </w:p>
        </w:tc>
      </w:tr>
      <w:tr w:rsidR="006A556E" w:rsidRPr="00B267CE" w14:paraId="1BF834B0" w14:textId="77777777" w:rsidTr="0023525C">
        <w:tc>
          <w:tcPr>
            <w:tcW w:w="2155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C1F4483" w14:textId="54FFA955" w:rsidR="006A556E" w:rsidRPr="00F10CCF" w:rsidRDefault="00F10CCF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AEFC309" w14:textId="74EF11DF" w:rsidR="006A556E" w:rsidRPr="006A556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7EC2D0" w14:textId="6F100B60" w:rsidR="006A556E" w:rsidRPr="00F10CCF" w:rsidRDefault="00F10CCF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  <w:shd w:val="clear" w:color="auto" w:fill="auto"/>
          </w:tcPr>
          <w:p w14:paraId="57E8E078" w14:textId="56FF48B4" w:rsidR="006A556E" w:rsidRPr="006A556E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67CE" w:rsidRPr="00B267CE" w14:paraId="38B128FE" w14:textId="77777777" w:rsidTr="0023525C">
        <w:tc>
          <w:tcPr>
            <w:tcW w:w="2155" w:type="pct"/>
            <w:shd w:val="clear" w:color="auto" w:fill="auto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7C8E2730" w:rsidR="00B267CE" w:rsidRPr="00B267CE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1,765</w:t>
            </w:r>
          </w:p>
        </w:tc>
        <w:tc>
          <w:tcPr>
            <w:tcW w:w="148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71D1D779" w:rsidR="00B267C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47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44A519E1" w:rsidR="00B267CE" w:rsidRPr="00B267CE" w:rsidRDefault="00A054B4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6,362</w:t>
            </w:r>
          </w:p>
        </w:tc>
        <w:tc>
          <w:tcPr>
            <w:tcW w:w="147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4D6AAA65" w:rsidR="00B267C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9,451</w:t>
            </w:r>
          </w:p>
        </w:tc>
      </w:tr>
      <w:bookmarkEnd w:id="1"/>
    </w:tbl>
    <w:p w14:paraId="7042D1F0" w14:textId="5D71B947" w:rsidR="00665BD5" w:rsidRPr="0023525C" w:rsidRDefault="00665BD5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1"/>
          <w:szCs w:val="21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70"/>
        <w:gridCol w:w="1174"/>
        <w:gridCol w:w="270"/>
        <w:gridCol w:w="1080"/>
        <w:gridCol w:w="236"/>
        <w:gridCol w:w="1111"/>
      </w:tblGrid>
      <w:tr w:rsidR="00B267CE" w:rsidRPr="00B267CE" w14:paraId="3AB5A6B6" w14:textId="77777777" w:rsidTr="005E54E3">
        <w:tc>
          <w:tcPr>
            <w:tcW w:w="2162" w:type="pct"/>
          </w:tcPr>
          <w:p w14:paraId="06483C6A" w14:textId="7FA0630C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38" w:type="pct"/>
            <w:gridSpan w:val="7"/>
          </w:tcPr>
          <w:p w14:paraId="1C4268A8" w14:textId="3F8A9D9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7CE" w:rsidRPr="007E72B9" w14:paraId="6959A0BE" w14:textId="77777777" w:rsidTr="007E72B9">
        <w:tc>
          <w:tcPr>
            <w:tcW w:w="2162" w:type="pct"/>
          </w:tcPr>
          <w:p w14:paraId="65C95800" w14:textId="77777777" w:rsidR="00B267CE" w:rsidRPr="00F03698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841E791" w14:textId="13025F5C" w:rsidR="00B267CE" w:rsidRPr="007E72B9" w:rsidRDefault="00A054B4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135D9147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079AFDFA" w14:textId="4C317393" w:rsidR="00B267CE" w:rsidRPr="007E72B9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600E279A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1A12193D" w14:textId="27C956C8" w:rsidR="00B267CE" w:rsidRPr="007E72B9" w:rsidRDefault="00A054B4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435EE7EA" w14:textId="77777777" w:rsidR="00B267CE" w:rsidRPr="007E72B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AF3E309" w14:textId="5D0AC935" w:rsidR="00B267CE" w:rsidRPr="007E72B9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23525C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74"/>
        <w:gridCol w:w="270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7E72B9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BBD22" w14:textId="49200B56" w:rsidR="006A556E" w:rsidRPr="007E72B9" w:rsidRDefault="00F10CCF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8966D2" w14:textId="6AF035C0" w:rsidR="006A556E" w:rsidRPr="007E72B9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74125" w14:textId="1D125A0F" w:rsidR="006A556E" w:rsidRPr="007E72B9" w:rsidRDefault="00A054B4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43,573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67617" w14:textId="1F11A3A6" w:rsidR="006A556E" w:rsidRPr="007E72B9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32,119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106"/>
        <w:gridCol w:w="242"/>
        <w:gridCol w:w="1137"/>
        <w:gridCol w:w="268"/>
        <w:gridCol w:w="1084"/>
        <w:gridCol w:w="238"/>
        <w:gridCol w:w="1136"/>
      </w:tblGrid>
      <w:tr w:rsidR="00803D14" w:rsidRPr="00B267CE" w14:paraId="7FA06162" w14:textId="77777777">
        <w:tc>
          <w:tcPr>
            <w:tcW w:w="2159" w:type="pct"/>
            <w:shd w:val="clear" w:color="auto" w:fill="auto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41" w:type="pct"/>
            <w:gridSpan w:val="7"/>
            <w:shd w:val="clear" w:color="auto" w:fill="auto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3D14" w:rsidRPr="00B267CE" w14:paraId="08233423" w14:textId="77777777" w:rsidTr="0023525C">
        <w:tc>
          <w:tcPr>
            <w:tcW w:w="2159" w:type="pct"/>
            <w:shd w:val="clear" w:color="auto" w:fill="auto"/>
          </w:tcPr>
          <w:p w14:paraId="46C4EAB5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B6CF035" w14:textId="16988787" w:rsidR="00803D14" w:rsidRPr="00BB146A" w:rsidRDefault="00F10CCF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D47DB8C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8BE6FD5" w14:textId="3C7B1A75" w:rsidR="00803D14" w:rsidRPr="007B5B9D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6C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D546D3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0ADDA6" w14:textId="319DB925" w:rsidR="00803D14" w:rsidRPr="00BB146A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1,062</w:t>
            </w:r>
          </w:p>
        </w:tc>
        <w:tc>
          <w:tcPr>
            <w:tcW w:w="130" w:type="pct"/>
            <w:shd w:val="clear" w:color="auto" w:fill="auto"/>
          </w:tcPr>
          <w:p w14:paraId="04E610B6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1BBCB5" w14:textId="0B678C6A" w:rsidR="00803D14" w:rsidRPr="007B5B9D" w:rsidRDefault="00803D14" w:rsidP="00C5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3D14" w:rsidRPr="00B267CE" w14:paraId="7D24751F" w14:textId="77777777" w:rsidTr="0023525C">
        <w:tc>
          <w:tcPr>
            <w:tcW w:w="2159" w:type="pct"/>
            <w:shd w:val="clear" w:color="auto" w:fill="auto"/>
          </w:tcPr>
          <w:p w14:paraId="4993E806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A3908B1" w14:textId="16DF6879" w:rsidR="00803D14" w:rsidRPr="00BB146A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5,050</w:t>
            </w:r>
          </w:p>
        </w:tc>
        <w:tc>
          <w:tcPr>
            <w:tcW w:w="132" w:type="pct"/>
            <w:shd w:val="clear" w:color="auto" w:fill="auto"/>
          </w:tcPr>
          <w:p w14:paraId="090F5854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CBC42D1" w14:textId="06CBF53E" w:rsidR="00803D14" w:rsidRPr="007B5B9D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5,301</w:t>
            </w:r>
          </w:p>
        </w:tc>
        <w:tc>
          <w:tcPr>
            <w:tcW w:w="146" w:type="pct"/>
            <w:shd w:val="clear" w:color="auto" w:fill="auto"/>
          </w:tcPr>
          <w:p w14:paraId="4D5C1D86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1E57019" w14:textId="6821D2EF" w:rsidR="00803D14" w:rsidRPr="00BB146A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3,452</w:t>
            </w:r>
          </w:p>
        </w:tc>
        <w:tc>
          <w:tcPr>
            <w:tcW w:w="130" w:type="pct"/>
            <w:shd w:val="clear" w:color="auto" w:fill="auto"/>
          </w:tcPr>
          <w:p w14:paraId="3A0A67CB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C3CA220" w14:textId="1E5FE728" w:rsidR="00803D14" w:rsidRPr="007B5B9D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4,045</w:t>
            </w:r>
          </w:p>
        </w:tc>
      </w:tr>
      <w:tr w:rsidR="00803D14" w:rsidRPr="00B267CE" w14:paraId="14995D05" w14:textId="77777777" w:rsidTr="0023525C">
        <w:tc>
          <w:tcPr>
            <w:tcW w:w="2159" w:type="pct"/>
            <w:shd w:val="clear" w:color="auto" w:fill="auto"/>
          </w:tcPr>
          <w:p w14:paraId="5B92F6ED" w14:textId="4B1722BE" w:rsidR="00803D14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7D62A" w14:textId="37C79FA4" w:rsidR="00803D14" w:rsidRPr="0005097C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5,050</w:t>
            </w:r>
          </w:p>
        </w:tc>
        <w:tc>
          <w:tcPr>
            <w:tcW w:w="132" w:type="pct"/>
            <w:shd w:val="clear" w:color="auto" w:fill="auto"/>
          </w:tcPr>
          <w:p w14:paraId="1D7FCA99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C120B" w14:textId="1F015671" w:rsidR="00803D14" w:rsidRPr="006A556E" w:rsidRDefault="00803D1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5,301</w:t>
            </w:r>
          </w:p>
        </w:tc>
        <w:tc>
          <w:tcPr>
            <w:tcW w:w="146" w:type="pct"/>
            <w:shd w:val="clear" w:color="auto" w:fill="auto"/>
          </w:tcPr>
          <w:p w14:paraId="7A9D0E41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C0C8" w14:textId="5061A8CE" w:rsidR="00803D14" w:rsidRPr="006A556E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4,514</w:t>
            </w:r>
          </w:p>
        </w:tc>
        <w:tc>
          <w:tcPr>
            <w:tcW w:w="130" w:type="pct"/>
            <w:shd w:val="clear" w:color="auto" w:fill="auto"/>
          </w:tcPr>
          <w:p w14:paraId="7A48AB85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F8B0" w14:textId="198F5483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4,045</w:t>
            </w:r>
          </w:p>
        </w:tc>
      </w:tr>
    </w:tbl>
    <w:p w14:paraId="21FD9D7E" w14:textId="7410EAEC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2AD89702" w:rsidR="00B267CE" w:rsidRPr="00B267CE" w:rsidRDefault="00A054B4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149E85CD" w:rsidR="00B267CE" w:rsidRPr="00B267CE" w:rsidRDefault="00A054B4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63129ED2" w:rsidR="00B267CE" w:rsidRPr="00B267CE" w:rsidRDefault="00A054B4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7D5E64D3" w:rsidR="00B267CE" w:rsidRPr="00B267CE" w:rsidRDefault="00A054B4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267CE"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3FDE9593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22943B6F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4A53260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6D246E6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B267CE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3A0EBE8A" w:rsidR="00B267CE" w:rsidRPr="00B267CE" w:rsidRDefault="00A054B4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B267CE"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A1E89" w:rsidRPr="003A6773" w14:paraId="1DC5DD9B" w14:textId="77777777" w:rsidTr="00A87B41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141AB190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05C584A2" w:rsidR="003A1E89" w:rsidRPr="00A87B41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879,979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4B1B9EF7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831,217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1994D631" w:rsidR="003A1E89" w:rsidRPr="003A6773" w:rsidRDefault="006331C7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830,808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19B84C37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776,797</w:t>
            </w:r>
          </w:p>
        </w:tc>
      </w:tr>
      <w:tr w:rsidR="003A1E89" w:rsidRPr="003A6773" w14:paraId="2DF69063" w14:textId="77777777" w:rsidTr="00A87B41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1F46A207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16,213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0CAF7714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2,708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7DE9DF9A" w:rsidR="003A1E89" w:rsidRPr="003A6773" w:rsidRDefault="006331C7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4E508C68" w:rsidR="003A1E89" w:rsidRPr="003A6773" w:rsidRDefault="003A1E89" w:rsidP="00651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3A1E89" w:rsidRPr="003A6773" w14:paraId="4A6303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0C10F8E9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896,192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12F7EF0F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833,925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37B32080" w:rsidR="003A1E89" w:rsidRPr="003A6773" w:rsidRDefault="006331C7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830,808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032754FE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776,797</w:t>
            </w:r>
          </w:p>
        </w:tc>
      </w:tr>
      <w:tr w:rsidR="003A1E89" w:rsidRPr="003A6773" w14:paraId="6E3A9B58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3234BCC1" w:rsidR="003A1E89" w:rsidRPr="003A6773" w:rsidRDefault="00672643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(50,354)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CFE032C" w:rsidR="003A1E89" w:rsidRPr="003A6773" w:rsidRDefault="003A1E89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(48,863)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6C9BD03F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(36,862)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458A8509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(45,378)</w:t>
            </w:r>
          </w:p>
        </w:tc>
      </w:tr>
      <w:tr w:rsidR="003A1E89" w:rsidRPr="003A6773" w14:paraId="7198E2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3A1E89" w:rsidRPr="003A6773" w:rsidRDefault="003A1E89" w:rsidP="003A1E89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58E1A712" w:rsidR="003A1E89" w:rsidRPr="003A6773" w:rsidRDefault="00672643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845,838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54950034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785</w:t>
            </w:r>
            <w:r w:rsidR="003A1E8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,062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259382C4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793,946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3A1E89" w:rsidRPr="003A6773" w:rsidRDefault="003A1E89" w:rsidP="003A1E8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20A9A112" w:rsidR="003A1E89" w:rsidRPr="003A6773" w:rsidRDefault="00A054B4" w:rsidP="003A1E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731,419</w:t>
            </w:r>
          </w:p>
        </w:tc>
      </w:tr>
    </w:tbl>
    <w:p w14:paraId="2AB241C3" w14:textId="2B57AD34" w:rsidR="001F7AA2" w:rsidRPr="008B22A9" w:rsidRDefault="001F7AA2" w:rsidP="003A6773">
      <w:pPr>
        <w:shd w:val="clear" w:color="auto" w:fill="FFFFFF" w:themeFill="background1"/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11"/>
        <w:gridCol w:w="261"/>
        <w:gridCol w:w="11"/>
        <w:gridCol w:w="1085"/>
        <w:gridCol w:w="13"/>
        <w:gridCol w:w="227"/>
        <w:gridCol w:w="9"/>
        <w:gridCol w:w="1086"/>
        <w:gridCol w:w="9"/>
        <w:gridCol w:w="265"/>
        <w:gridCol w:w="9"/>
        <w:gridCol w:w="1162"/>
      </w:tblGrid>
      <w:tr w:rsidR="00B267CE" w:rsidRPr="003A6773" w14:paraId="1D0D3B67" w14:textId="77777777" w:rsidTr="009D7ABA">
        <w:trPr>
          <w:tblHeader/>
        </w:trPr>
        <w:tc>
          <w:tcPr>
            <w:tcW w:w="2135" w:type="pct"/>
          </w:tcPr>
          <w:p w14:paraId="026F436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427852C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0C37D2">
        <w:trPr>
          <w:tblHeader/>
        </w:trPr>
        <w:tc>
          <w:tcPr>
            <w:tcW w:w="2135" w:type="pct"/>
          </w:tcPr>
          <w:p w14:paraId="1FAC9B90" w14:textId="195C7D99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F7A9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A054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6F7A9C" w:rsidRPr="00CD49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6F7A9C" w:rsidRPr="00CD49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3BD89F2E" w14:textId="2C8900ED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31395F7B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45529B2C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B535E47" w14:textId="78AAEFE6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67CE" w:rsidRPr="003A6773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3A6773" w14:paraId="302359D3" w14:textId="77777777" w:rsidTr="009D7ABA">
        <w:tc>
          <w:tcPr>
            <w:tcW w:w="2135" w:type="pct"/>
          </w:tcPr>
          <w:p w14:paraId="70B24150" w14:textId="084436AB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122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0180952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8C8050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3A6773" w14:paraId="79A21202" w14:textId="77777777" w:rsidTr="009D7ABA">
        <w:tc>
          <w:tcPr>
            <w:tcW w:w="2135" w:type="pct"/>
          </w:tcPr>
          <w:p w14:paraId="5739C88C" w14:textId="44503301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ในบัญชีต้นทุนขายและบริการ</w:t>
            </w:r>
          </w:p>
        </w:tc>
        <w:tc>
          <w:tcPr>
            <w:tcW w:w="627" w:type="pct"/>
            <w:shd w:val="clear" w:color="auto" w:fill="auto"/>
          </w:tcPr>
          <w:p w14:paraId="5ECF74FB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0D55D1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588D" w:rsidRPr="003A6773" w14:paraId="3EC56C61" w14:textId="77777777" w:rsidTr="00D8588D">
        <w:tc>
          <w:tcPr>
            <w:tcW w:w="2135" w:type="pct"/>
          </w:tcPr>
          <w:p w14:paraId="5999C3E5" w14:textId="77777777" w:rsidR="00D8588D" w:rsidRPr="003A6773" w:rsidRDefault="00D8588D" w:rsidP="00D8588D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AFD1B0E" w14:textId="6A970513" w:rsidR="00D8588D" w:rsidRPr="003A6773" w:rsidRDefault="00A054B4" w:rsidP="00D8588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3,763,573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5B03D362" w14:textId="035CCF07" w:rsidR="00D8588D" w:rsidRPr="003A6773" w:rsidRDefault="00D8588D" w:rsidP="00D8588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CD134A3" w14:textId="0DD79297" w:rsidR="00D8588D" w:rsidRPr="003A6773" w:rsidRDefault="00A054B4" w:rsidP="00D8588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3,020,270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40DD297B" w14:textId="77777777" w:rsidR="00D8588D" w:rsidRPr="003A6773" w:rsidRDefault="00D8588D" w:rsidP="00D8588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8D2C78" w14:textId="5AECA884" w:rsidR="00D8588D" w:rsidRPr="003A6773" w:rsidRDefault="00A054B4" w:rsidP="00D8588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3,676,304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F00129" w14:textId="77777777" w:rsidR="00D8588D" w:rsidRPr="003A6773" w:rsidRDefault="00D8588D" w:rsidP="00D8588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43696E9E" w14:textId="2D9EEB26" w:rsidR="00D8588D" w:rsidRPr="003A6773" w:rsidRDefault="00A054B4" w:rsidP="00D8588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2,957,284</w:t>
            </w:r>
          </w:p>
        </w:tc>
      </w:tr>
      <w:tr w:rsidR="00744A55" w:rsidRPr="003A6773" w14:paraId="4986E9AD" w14:textId="77777777" w:rsidTr="00D8588D">
        <w:tc>
          <w:tcPr>
            <w:tcW w:w="2135" w:type="pct"/>
          </w:tcPr>
          <w:p w14:paraId="1E887D20" w14:textId="306A795A" w:rsidR="00744A55" w:rsidRPr="001B1F4C" w:rsidRDefault="00744A55" w:rsidP="00744A55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F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</w:t>
            </w:r>
            <w:r w:rsidRPr="001B1F4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B1F4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  <w:r w:rsidR="00E042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42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042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4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042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7" w:type="pct"/>
            <w:shd w:val="clear" w:color="auto" w:fill="FFFFFF" w:themeFill="background1"/>
          </w:tcPr>
          <w:p w14:paraId="3FD535EE" w14:textId="77777777" w:rsidR="00E042D3" w:rsidRDefault="00E042D3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E5ED" w14:textId="7FBE3A72" w:rsidR="00744A55" w:rsidRPr="003A6773" w:rsidRDefault="00F9704A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</w:t>
            </w:r>
            <w:r w:rsidR="00324F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65A2DF" w14:textId="1A7EE1F0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DE10EC9" w14:textId="77777777" w:rsidR="00E042D3" w:rsidRDefault="00E042D3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25FC89" w14:textId="7182B184" w:rsidR="00744A55" w:rsidRPr="00D8588D" w:rsidRDefault="00744A55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11,818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1B55DE1A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0BA94852" w14:textId="77777777" w:rsidR="00E042D3" w:rsidRDefault="00E042D3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36461D" w14:textId="7E011C58" w:rsidR="00744A55" w:rsidRPr="003A6773" w:rsidRDefault="007F5C56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(8,516)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2CA8FD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00D08A24" w14:textId="77777777" w:rsidR="00E042D3" w:rsidRDefault="00E042D3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BE5AC" w14:textId="78481813" w:rsidR="00744A55" w:rsidRPr="003A6773" w:rsidRDefault="00744A55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2,052</w:t>
            </w:r>
          </w:p>
        </w:tc>
      </w:tr>
      <w:tr w:rsidR="00744A55" w:rsidRPr="008330AA" w14:paraId="2263B8EB" w14:textId="77777777" w:rsidTr="00A87B41">
        <w:tc>
          <w:tcPr>
            <w:tcW w:w="2135" w:type="pct"/>
          </w:tcPr>
          <w:p w14:paraId="57BF64CB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09127E6E" w:rsidR="00744A55" w:rsidRPr="003A6773" w:rsidRDefault="00A054B4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3,765,064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34A2FC1F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1F391503" w:rsidR="00744A55" w:rsidRPr="003A6773" w:rsidRDefault="00744A55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3,032,088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3421A370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13A4CE17" w:rsidR="00744A55" w:rsidRPr="003A6773" w:rsidRDefault="00A054B4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3,667,788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3C015E18" w14:textId="77777777" w:rsidR="00744A55" w:rsidRPr="003A6773" w:rsidRDefault="00744A55" w:rsidP="00744A5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681E30D3" w:rsidR="00744A55" w:rsidRPr="008330AA" w:rsidRDefault="00A054B4" w:rsidP="00744A5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2,959,336</w:t>
            </w:r>
          </w:p>
        </w:tc>
      </w:tr>
    </w:tbl>
    <w:p w14:paraId="2C379879" w14:textId="0A6A4082" w:rsidR="00D15F13" w:rsidRPr="00B267CE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B267CE" w:rsidSect="00EC1C78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9BB4EA9" w14:textId="19ABC3AA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B267CE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6308D10C" w:rsidR="004313F8" w:rsidRPr="00B267CE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B267CE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B267CE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B267CE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B267CE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>งว</w:t>
      </w:r>
      <w:r w:rsidR="000C4EBA" w:rsidRPr="00B267CE">
        <w:rPr>
          <w:rFonts w:asciiTheme="majorBidi" w:hAnsiTheme="majorBidi" w:cstheme="majorBidi"/>
          <w:sz w:val="30"/>
          <w:szCs w:val="30"/>
          <w:cs/>
        </w:rPr>
        <w:t>ด</w:t>
      </w:r>
      <w:r w:rsidR="006F7A9C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054B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6F7A9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7A9C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B26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EC0AA8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B267CE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B267CE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B267CE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B267CE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B267CE" w14:paraId="665039A8" w14:textId="77777777" w:rsidTr="006B3E81">
        <w:trPr>
          <w:tblHeader/>
        </w:trPr>
        <w:tc>
          <w:tcPr>
            <w:tcW w:w="2070" w:type="pct"/>
          </w:tcPr>
          <w:p w14:paraId="59268FFC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  <w:shd w:val="clear" w:color="auto" w:fill="auto"/>
          </w:tcPr>
          <w:p w14:paraId="376EA092" w14:textId="5E2F0C09" w:rsidR="00255478" w:rsidRPr="00B267CE" w:rsidRDefault="00A054B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11,339</w:t>
            </w:r>
          </w:p>
        </w:tc>
        <w:tc>
          <w:tcPr>
            <w:tcW w:w="144" w:type="pct"/>
            <w:shd w:val="clear" w:color="auto" w:fill="auto"/>
          </w:tcPr>
          <w:p w14:paraId="2A12DBB4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08359FD" w14:textId="2D055D71" w:rsidR="00255478" w:rsidRPr="002B2285" w:rsidRDefault="00A054B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33,082</w:t>
            </w:r>
          </w:p>
        </w:tc>
        <w:tc>
          <w:tcPr>
            <w:tcW w:w="144" w:type="pct"/>
            <w:shd w:val="clear" w:color="auto" w:fill="auto"/>
          </w:tcPr>
          <w:p w14:paraId="3A201155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7B45BC39" w14:textId="0F7EECCF" w:rsidR="00255478" w:rsidRPr="002B2285" w:rsidRDefault="00A054B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10,608</w:t>
            </w:r>
          </w:p>
        </w:tc>
        <w:tc>
          <w:tcPr>
            <w:tcW w:w="144" w:type="pct"/>
            <w:shd w:val="clear" w:color="auto" w:fill="auto"/>
          </w:tcPr>
          <w:p w14:paraId="3D52C873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2BE0B36D" w14:textId="6C0AADB2" w:rsidR="00255478" w:rsidRPr="002B2285" w:rsidRDefault="00A054B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32,082</w:t>
            </w:r>
          </w:p>
        </w:tc>
      </w:tr>
      <w:tr w:rsidR="00EC0AA8" w:rsidRPr="00B267CE" w14:paraId="6456C1CE" w14:textId="77777777" w:rsidTr="006B3E81">
        <w:trPr>
          <w:tblHeader/>
        </w:trPr>
        <w:tc>
          <w:tcPr>
            <w:tcW w:w="2070" w:type="pct"/>
          </w:tcPr>
          <w:p w14:paraId="2EC0D2C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663C41C" w14:textId="23771BC7" w:rsidR="00EC0AA8" w:rsidRPr="00320691" w:rsidRDefault="00A054B4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38,821</w:t>
            </w:r>
          </w:p>
        </w:tc>
        <w:tc>
          <w:tcPr>
            <w:tcW w:w="144" w:type="pct"/>
            <w:shd w:val="clear" w:color="auto" w:fill="auto"/>
          </w:tcPr>
          <w:p w14:paraId="2C674482" w14:textId="77777777" w:rsidR="00EC0AA8" w:rsidRPr="00320691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0BBFD01" w14:textId="370FCCC1" w:rsidR="00EC0AA8" w:rsidRPr="00320691" w:rsidRDefault="00A054B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6,920</w:t>
            </w:r>
          </w:p>
        </w:tc>
        <w:tc>
          <w:tcPr>
            <w:tcW w:w="144" w:type="pct"/>
            <w:shd w:val="clear" w:color="auto" w:fill="auto"/>
          </w:tcPr>
          <w:p w14:paraId="16E5D7AC" w14:textId="77777777" w:rsidR="00EC0AA8" w:rsidRPr="00320691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A8F9FD4" w14:textId="455FE228" w:rsidR="00EC0AA8" w:rsidRPr="00237D5A" w:rsidRDefault="00A054B4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38,821</w:t>
            </w:r>
          </w:p>
        </w:tc>
        <w:tc>
          <w:tcPr>
            <w:tcW w:w="144" w:type="pct"/>
            <w:shd w:val="clear" w:color="auto" w:fill="auto"/>
          </w:tcPr>
          <w:p w14:paraId="42F34049" w14:textId="77777777" w:rsidR="00EC0AA8" w:rsidRPr="00237D5A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8F61A2C" w14:textId="1F2B60E8" w:rsidR="00EC0AA8" w:rsidRPr="00237D5A" w:rsidRDefault="00A054B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6,920</w:t>
            </w:r>
          </w:p>
        </w:tc>
      </w:tr>
      <w:tr w:rsidR="00EC0AA8" w:rsidRPr="00B267CE" w14:paraId="5AF7F9F6" w14:textId="77777777" w:rsidTr="006B3E81">
        <w:trPr>
          <w:tblHeader/>
        </w:trPr>
        <w:tc>
          <w:tcPr>
            <w:tcW w:w="2070" w:type="pct"/>
          </w:tcPr>
          <w:p w14:paraId="6F55E209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6A2E" w14:textId="29C093F5" w:rsidR="00EC0AA8" w:rsidRPr="00B267CE" w:rsidRDefault="00A054B4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50,160</w:t>
            </w:r>
          </w:p>
        </w:tc>
        <w:tc>
          <w:tcPr>
            <w:tcW w:w="144" w:type="pct"/>
            <w:shd w:val="clear" w:color="auto" w:fill="auto"/>
          </w:tcPr>
          <w:p w14:paraId="7F6F4AB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3214E" w14:textId="742A261C" w:rsidR="00EC0AA8" w:rsidRPr="00B267CE" w:rsidRDefault="00A054B4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40,002</w:t>
            </w:r>
          </w:p>
        </w:tc>
        <w:tc>
          <w:tcPr>
            <w:tcW w:w="144" w:type="pct"/>
            <w:shd w:val="clear" w:color="auto" w:fill="auto"/>
          </w:tcPr>
          <w:p w14:paraId="067195D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F01BF" w14:textId="2AC3F66F" w:rsidR="00EC0AA8" w:rsidRPr="00B267CE" w:rsidRDefault="00A054B4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49,429</w:t>
            </w:r>
          </w:p>
        </w:tc>
        <w:tc>
          <w:tcPr>
            <w:tcW w:w="144" w:type="pct"/>
            <w:shd w:val="clear" w:color="auto" w:fill="auto"/>
          </w:tcPr>
          <w:p w14:paraId="5F42DAA5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AD91D" w14:textId="1DCB4488" w:rsidR="00EC0AA8" w:rsidRPr="00B267CE" w:rsidRDefault="00A054B4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39,002</w:t>
            </w:r>
          </w:p>
        </w:tc>
      </w:tr>
    </w:tbl>
    <w:p w14:paraId="1FA89E1C" w14:textId="61A6448C" w:rsidR="00CF4FF5" w:rsidRPr="00B267CE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267CE">
        <w:rPr>
          <w:rFonts w:asciiTheme="majorBidi" w:hAnsiTheme="majorBidi" w:cstheme="majorBidi"/>
          <w:sz w:val="30"/>
          <w:szCs w:val="30"/>
          <w:cs/>
        </w:rPr>
        <w:t>้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70"/>
      </w:tblGrid>
      <w:tr w:rsidR="00BB5751" w:rsidRPr="00B267CE" w14:paraId="29DAB3FB" w14:textId="77777777" w:rsidTr="00F27C0D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B267CE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B267CE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312F8AC" w14:textId="1F9E886F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267CE" w14:paraId="0EA886D2" w14:textId="77777777" w:rsidTr="00F27C0D">
        <w:trPr>
          <w:trHeight w:val="21"/>
          <w:tblHeader/>
        </w:trPr>
        <w:tc>
          <w:tcPr>
            <w:tcW w:w="4680" w:type="dxa"/>
          </w:tcPr>
          <w:p w14:paraId="0C59C632" w14:textId="77777777" w:rsidR="00BB5751" w:rsidRPr="00B267CE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2A908B9C" w14:textId="6DA336BC" w:rsidR="00BB5751" w:rsidRPr="00B267CE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267CE" w14:paraId="6400873B" w14:textId="77777777" w:rsidTr="00F27C0D">
        <w:trPr>
          <w:trHeight w:val="21"/>
        </w:trPr>
        <w:tc>
          <w:tcPr>
            <w:tcW w:w="4680" w:type="dxa"/>
          </w:tcPr>
          <w:p w14:paraId="7248E3A7" w14:textId="4FFBD4EC" w:rsidR="00BB5751" w:rsidRPr="00B267CE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FFFFFF" w:themeFill="background1"/>
          </w:tcPr>
          <w:p w14:paraId="5BA5B702" w14:textId="108CFC90" w:rsidR="00BB5751" w:rsidRPr="00B267CE" w:rsidRDefault="00A054B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353,465</w:t>
            </w:r>
          </w:p>
        </w:tc>
        <w:tc>
          <w:tcPr>
            <w:tcW w:w="270" w:type="dxa"/>
            <w:shd w:val="clear" w:color="auto" w:fill="FFFFFF" w:themeFill="background1"/>
          </w:tcPr>
          <w:p w14:paraId="1C19049E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06D2E74F" w14:textId="25B02084" w:rsidR="00BB5751" w:rsidRPr="00B267CE" w:rsidRDefault="00A054B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349,271</w:t>
            </w:r>
          </w:p>
        </w:tc>
      </w:tr>
      <w:tr w:rsidR="00BB5751" w:rsidRPr="00B267CE" w14:paraId="1CE0BE7D" w14:textId="77777777" w:rsidTr="00F27C0D">
        <w:trPr>
          <w:trHeight w:val="21"/>
        </w:trPr>
        <w:tc>
          <w:tcPr>
            <w:tcW w:w="4680" w:type="dxa"/>
          </w:tcPr>
          <w:p w14:paraId="0350D1DB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FFFFFF" w:themeFill="background1"/>
          </w:tcPr>
          <w:p w14:paraId="2563EA5E" w14:textId="47403AB1" w:rsidR="00BB5751" w:rsidRPr="00B267CE" w:rsidRDefault="00A054B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71,739</w:t>
            </w:r>
          </w:p>
        </w:tc>
        <w:tc>
          <w:tcPr>
            <w:tcW w:w="270" w:type="dxa"/>
            <w:shd w:val="clear" w:color="auto" w:fill="FFFFFF" w:themeFill="background1"/>
          </w:tcPr>
          <w:p w14:paraId="01E57896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5B4FBBB4" w14:textId="750D47A8" w:rsidR="00BB5751" w:rsidRPr="007D601F" w:rsidRDefault="00A054B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71,739</w:t>
            </w:r>
          </w:p>
        </w:tc>
      </w:tr>
      <w:tr w:rsidR="00BB5751" w:rsidRPr="00B267CE" w14:paraId="1B1C13D6" w14:textId="77777777" w:rsidTr="00F27C0D">
        <w:trPr>
          <w:trHeight w:val="21"/>
        </w:trPr>
        <w:tc>
          <w:tcPr>
            <w:tcW w:w="4680" w:type="dxa"/>
          </w:tcPr>
          <w:p w14:paraId="74F88092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87B7B" w14:textId="51545DB7" w:rsidR="00BB5751" w:rsidRPr="00B267CE" w:rsidRDefault="00A054B4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(125,475)</w:t>
            </w:r>
          </w:p>
        </w:tc>
        <w:tc>
          <w:tcPr>
            <w:tcW w:w="270" w:type="dxa"/>
            <w:shd w:val="clear" w:color="auto" w:fill="FFFFFF" w:themeFill="background1"/>
          </w:tcPr>
          <w:p w14:paraId="6D1BC295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04C590" w14:textId="6C06B372" w:rsidR="00BB5751" w:rsidRPr="00B267CE" w:rsidRDefault="006F3E3E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(124,571)</w:t>
            </w:r>
          </w:p>
        </w:tc>
      </w:tr>
      <w:tr w:rsidR="00BB5751" w:rsidRPr="00B267CE" w14:paraId="29B4A77F" w14:textId="77777777" w:rsidTr="00F27C0D">
        <w:trPr>
          <w:trHeight w:val="21"/>
        </w:trPr>
        <w:tc>
          <w:tcPr>
            <w:tcW w:w="4680" w:type="dxa"/>
            <w:vAlign w:val="bottom"/>
          </w:tcPr>
          <w:p w14:paraId="1F31A926" w14:textId="5E79F43F" w:rsidR="00BB5751" w:rsidRPr="00B267CE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054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F7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7A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B26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054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A08061" w14:textId="7A0D2E12" w:rsidR="00BB5751" w:rsidRPr="00B267CE" w:rsidRDefault="00A054B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299,729</w:t>
            </w:r>
          </w:p>
        </w:tc>
        <w:tc>
          <w:tcPr>
            <w:tcW w:w="270" w:type="dxa"/>
            <w:shd w:val="clear" w:color="auto" w:fill="FFFFFF" w:themeFill="background1"/>
          </w:tcPr>
          <w:p w14:paraId="173972A2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EF7052" w14:textId="623BB184" w:rsidR="00BB5751" w:rsidRPr="00B267CE" w:rsidRDefault="006F3E3E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296,439</w:t>
            </w:r>
          </w:p>
        </w:tc>
      </w:tr>
    </w:tbl>
    <w:p w14:paraId="128A8556" w14:textId="713DD776" w:rsidR="00FD26B8" w:rsidRPr="00B267CE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8405C6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40517E5F" w:rsidR="00F00DE2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8405C6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8405C6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8405C6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267CE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0246DAAD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6F7A9C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หกเดือน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สิ้นสุด</w:t>
            </w:r>
          </w:p>
        </w:tc>
        <w:tc>
          <w:tcPr>
            <w:tcW w:w="236" w:type="dxa"/>
          </w:tcPr>
          <w:p w14:paraId="3C74DED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74ECEF5F" w:rsidR="00B267CE" w:rsidRPr="00C14CFF" w:rsidRDefault="009D7ABA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6F7A9C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หกเดือน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สิ้นสุด</w:t>
            </w:r>
          </w:p>
        </w:tc>
      </w:tr>
      <w:tr w:rsidR="00B267CE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5839F2BE" w:rsidR="00B267CE" w:rsidRPr="002E2F09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A054B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F7A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108BEDD6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39B3375C" w:rsidR="00B267CE" w:rsidRPr="00C14CFF" w:rsidRDefault="002E2F09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A054B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F7A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F7A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B267CE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6AD81E98" w:rsidR="00B267CE" w:rsidRPr="00C14CFF" w:rsidRDefault="00A054B4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24A4B3D7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1217648B" w:rsidR="00B267CE" w:rsidRPr="00C14CFF" w:rsidRDefault="00A054B4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36" w:type="dxa"/>
          </w:tcPr>
          <w:p w14:paraId="12C4EDA9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19F1E031" w:rsidR="00B267CE" w:rsidRPr="00C14CFF" w:rsidRDefault="00A054B4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40" w:type="dxa"/>
          </w:tcPr>
          <w:p w14:paraId="1317160B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7147E73B" w:rsidR="00B267CE" w:rsidRPr="00C14CFF" w:rsidRDefault="00A054B4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B267CE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1203196D" w:rsidR="00B267CE" w:rsidRPr="00C14CFF" w:rsidRDefault="00A054B4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B267CE"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B267CE"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B267CE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D8588D" w:rsidRPr="00C14CFF" w14:paraId="0D9B499F" w14:textId="77777777" w:rsidTr="00074754">
        <w:tc>
          <w:tcPr>
            <w:tcW w:w="3690" w:type="dxa"/>
            <w:shd w:val="clear" w:color="auto" w:fill="auto"/>
            <w:hideMark/>
          </w:tcPr>
          <w:p w14:paraId="221DC06F" w14:textId="77777777" w:rsidR="00D8588D" w:rsidRPr="00C14CFF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5A0524A3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7303E523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5EE3FF6E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4,114,138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332757E6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3,360,597</w:t>
            </w:r>
          </w:p>
        </w:tc>
      </w:tr>
      <w:tr w:rsidR="00D8588D" w:rsidRPr="00C14CFF" w14:paraId="44264970" w14:textId="77777777" w:rsidTr="00074754">
        <w:tc>
          <w:tcPr>
            <w:tcW w:w="3690" w:type="dxa"/>
            <w:shd w:val="clear" w:color="auto" w:fill="auto"/>
            <w:hideMark/>
          </w:tcPr>
          <w:p w14:paraId="19640A84" w14:textId="77777777" w:rsidR="00D8588D" w:rsidRPr="00C14CFF" w:rsidRDefault="00D8588D" w:rsidP="00D8588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6B8A2E24" w:rsidR="00D8588D" w:rsidRPr="00043E1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4D40A85E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750A275B" w:rsidR="00D8588D" w:rsidRPr="00475CC9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4DBBB042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3,360,597</w:t>
            </w:r>
          </w:p>
        </w:tc>
      </w:tr>
      <w:tr w:rsidR="00D8588D" w:rsidRPr="008405C6" w14:paraId="3F14D888" w14:textId="77777777" w:rsidTr="00296634">
        <w:tc>
          <w:tcPr>
            <w:tcW w:w="3690" w:type="dxa"/>
          </w:tcPr>
          <w:p w14:paraId="0BDC2788" w14:textId="77777777" w:rsidR="00D8588D" w:rsidRPr="008405C6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D8588D" w:rsidRPr="008405C6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D8588D" w:rsidRPr="008405C6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D8588D" w:rsidRPr="008405C6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8588D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D8588D" w:rsidRPr="00C14CFF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588D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D8588D" w:rsidRPr="00C14CFF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346F96D2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4,222,774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71312064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3,432,937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419153AB" w:rsidR="00D8588D" w:rsidRPr="00707AED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4,060,757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D8588D" w:rsidRPr="00C14CFF" w:rsidRDefault="00D8588D" w:rsidP="00D8588D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42ADCF0A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3,307,172</w:t>
            </w:r>
          </w:p>
        </w:tc>
      </w:tr>
      <w:tr w:rsidR="00D8588D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D8588D" w:rsidRPr="00C14CFF" w:rsidRDefault="00D8588D" w:rsidP="00D8588D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7045C975" w14:textId="2FB8B9E7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53,493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665A2407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53,442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45DCC54E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53,381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6C7A8569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53,425</w:t>
            </w:r>
          </w:p>
        </w:tc>
      </w:tr>
      <w:tr w:rsidR="00D8588D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D8588D" w:rsidRPr="00C14CFF" w:rsidRDefault="00D8588D" w:rsidP="00D8588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49205308" w:rsidR="00D8588D" w:rsidRPr="00043E1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777717CD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62361454" w:rsidR="00D8588D" w:rsidRPr="00803D14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2C0B1A44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3,360,597</w:t>
            </w:r>
          </w:p>
        </w:tc>
      </w:tr>
      <w:tr w:rsidR="00D8588D" w:rsidRPr="008405C6" w14:paraId="062E8E3F" w14:textId="77777777" w:rsidTr="00296634">
        <w:tc>
          <w:tcPr>
            <w:tcW w:w="3690" w:type="dxa"/>
          </w:tcPr>
          <w:p w14:paraId="00757369" w14:textId="77777777" w:rsidR="00D8588D" w:rsidRPr="008405C6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D8588D" w:rsidRPr="008405C6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D8588D" w:rsidRPr="008405C6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D8588D" w:rsidRPr="008405C6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D8588D" w:rsidRPr="008405C6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8588D" w:rsidRPr="00C14CFF" w14:paraId="263E74D2" w14:textId="77777777" w:rsidTr="00296634">
        <w:tc>
          <w:tcPr>
            <w:tcW w:w="3690" w:type="dxa"/>
          </w:tcPr>
          <w:p w14:paraId="4313B6B1" w14:textId="77777777" w:rsidR="00D8588D" w:rsidRPr="00C14CFF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D8588D" w:rsidRPr="00C14CFF" w:rsidRDefault="00D8588D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588D" w:rsidRPr="00C14CFF" w14:paraId="43761F2A" w14:textId="77777777" w:rsidTr="00074754">
        <w:tc>
          <w:tcPr>
            <w:tcW w:w="3690" w:type="dxa"/>
            <w:shd w:val="clear" w:color="auto" w:fill="auto"/>
            <w:vAlign w:val="bottom"/>
            <w:hideMark/>
          </w:tcPr>
          <w:p w14:paraId="451468CA" w14:textId="77777777" w:rsidR="00D8588D" w:rsidRPr="00C14CFF" w:rsidRDefault="00D8588D" w:rsidP="00D8588D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59AD3543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673B9B07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78117F9E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4,114,138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29018877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3,360,597</w:t>
            </w:r>
          </w:p>
        </w:tc>
      </w:tr>
      <w:tr w:rsidR="00D8588D" w:rsidRPr="00C14CFF" w14:paraId="7EE9EFB7" w14:textId="77777777" w:rsidTr="00074754">
        <w:tc>
          <w:tcPr>
            <w:tcW w:w="3690" w:type="dxa"/>
            <w:shd w:val="clear" w:color="auto" w:fill="auto"/>
            <w:hideMark/>
          </w:tcPr>
          <w:p w14:paraId="25966E3E" w14:textId="77777777" w:rsidR="00D8588D" w:rsidRPr="00C14CFF" w:rsidRDefault="00D8588D" w:rsidP="00D8588D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7115D657" w:rsidR="00D8588D" w:rsidRPr="00043E1E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4,276,267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0DFF2424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3,486,379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078F1286" w:rsidR="00D8588D" w:rsidRPr="00475CC9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4,114,138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D8588D" w:rsidRPr="00C14CFF" w:rsidRDefault="00D8588D" w:rsidP="00D8588D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52F565D4" w:rsidR="00D8588D" w:rsidRPr="00C14CFF" w:rsidRDefault="00A054B4" w:rsidP="00D85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3,360,597</w:t>
            </w:r>
          </w:p>
        </w:tc>
      </w:tr>
    </w:tbl>
    <w:p w14:paraId="29B21A3D" w14:textId="104C236F" w:rsidR="0037556C" w:rsidRDefault="0037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3F80592" w14:textId="77777777" w:rsidR="0037556C" w:rsidRDefault="0037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10BB4E0A" w14:textId="4D9B6914" w:rsidR="00744A55" w:rsidRDefault="00744A55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</w:t>
      </w:r>
      <w:r w:rsidR="00F60C6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ล</w:t>
      </w:r>
    </w:p>
    <w:p w14:paraId="5E1B079E" w14:textId="77777777" w:rsidR="00F60C66" w:rsidRPr="00F60C66" w:rsidRDefault="00F60C66" w:rsidP="00F60C66">
      <w:pPr>
        <w:rPr>
          <w:rFonts w:cstheme="minorBidi"/>
          <w:lang w:val="th-TH" w:eastAsia="x-none"/>
        </w:rPr>
      </w:pPr>
    </w:p>
    <w:p w14:paraId="54ED825D" w14:textId="77777777" w:rsidR="00F60C66" w:rsidRDefault="00F60C66" w:rsidP="00F60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36AF0DD1" w14:textId="77777777" w:rsidR="00F60C66" w:rsidRDefault="00F60C66" w:rsidP="00F60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F60C66" w:rsidRPr="00C14CFF" w14:paraId="47D4AD4C" w14:textId="77777777">
        <w:trPr>
          <w:trHeight w:val="418"/>
        </w:trPr>
        <w:tc>
          <w:tcPr>
            <w:tcW w:w="1473" w:type="pct"/>
          </w:tcPr>
          <w:p w14:paraId="74B1D135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64B3C6A1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5FD7E960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7920EE60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7F65C54B" w14:textId="58CFD0D5" w:rsidR="00F60C66" w:rsidRPr="00E8254D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F60C66" w:rsidRPr="00E825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7E4EC827" w14:textId="77777777" w:rsidR="00F60C66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2F616E64" w14:textId="787C0990" w:rsidR="00F60C66" w:rsidRPr="002406B0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F60C66" w:rsidRPr="002406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60C66" w:rsidRPr="00C14CFF" w14:paraId="567288AE" w14:textId="77777777">
        <w:trPr>
          <w:trHeight w:val="418"/>
        </w:trPr>
        <w:tc>
          <w:tcPr>
            <w:tcW w:w="1473" w:type="pct"/>
          </w:tcPr>
          <w:p w14:paraId="45091493" w14:textId="34C80EA2" w:rsidR="00F60C66" w:rsidRPr="002406B0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08672EB0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7976BCE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5B39AEC7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4EF2DF6F" w14:textId="77777777" w:rsidR="00F60C66" w:rsidRPr="002406B0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0C66" w:rsidRPr="00C14CFF" w14:paraId="7AE1E365" w14:textId="77777777">
        <w:trPr>
          <w:trHeight w:val="405"/>
        </w:trPr>
        <w:tc>
          <w:tcPr>
            <w:tcW w:w="1473" w:type="pct"/>
          </w:tcPr>
          <w:p w14:paraId="02F24F82" w14:textId="67722013" w:rsidR="00F60C66" w:rsidRPr="002406B0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24E0EEF7" w14:textId="6EEDCD82" w:rsidR="00F60C66" w:rsidRPr="00C14CFF" w:rsidRDefault="00A0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60C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81" w:type="pct"/>
          </w:tcPr>
          <w:p w14:paraId="643C512C" w14:textId="629D0454" w:rsidR="00F60C66" w:rsidRPr="00C14CFF" w:rsidRDefault="00A054B4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0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C6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F60C66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785" w:type="pct"/>
            <w:shd w:val="clear" w:color="auto" w:fill="auto"/>
          </w:tcPr>
          <w:p w14:paraId="7902F4D9" w14:textId="6B907BEF" w:rsidR="00F60C66" w:rsidRPr="00C14CFF" w:rsidRDefault="00A0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783" w:type="pct"/>
            <w:shd w:val="clear" w:color="auto" w:fill="auto"/>
          </w:tcPr>
          <w:p w14:paraId="0178304E" w14:textId="43F4A325" w:rsidR="00F60C66" w:rsidRPr="00C14CFF" w:rsidRDefault="00A0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84,000</w:t>
            </w:r>
          </w:p>
        </w:tc>
      </w:tr>
      <w:tr w:rsidR="00F60C66" w:rsidRPr="00C14CFF" w14:paraId="70A76682" w14:textId="77777777">
        <w:trPr>
          <w:trHeight w:val="405"/>
        </w:trPr>
        <w:tc>
          <w:tcPr>
            <w:tcW w:w="1473" w:type="pct"/>
          </w:tcPr>
          <w:p w14:paraId="46DD895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3BEA7FF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2E3CB4E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9F59B6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E58685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0C66" w:rsidRPr="00C14CFF" w14:paraId="0C688705" w14:textId="77777777">
        <w:trPr>
          <w:trHeight w:val="405"/>
        </w:trPr>
        <w:tc>
          <w:tcPr>
            <w:tcW w:w="1473" w:type="pct"/>
          </w:tcPr>
          <w:p w14:paraId="61147D10" w14:textId="0B440780" w:rsidR="00F60C66" w:rsidRPr="002406B0" w:rsidRDefault="00A054B4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6A0EC81F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4202A06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70F8FD12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B119407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C66" w:rsidRPr="00C14CFF" w14:paraId="1B2302EA" w14:textId="77777777">
        <w:trPr>
          <w:trHeight w:val="405"/>
        </w:trPr>
        <w:tc>
          <w:tcPr>
            <w:tcW w:w="1473" w:type="pct"/>
          </w:tcPr>
          <w:p w14:paraId="21108051" w14:textId="7C0F20FF" w:rsidR="00F60C66" w:rsidRPr="00C14CFF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1117716E" w14:textId="202CD3EA" w:rsidR="00F60C66" w:rsidRPr="002406B0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81" w:type="pct"/>
          </w:tcPr>
          <w:p w14:paraId="4B673FCF" w14:textId="5A64E766" w:rsidR="00F60C66" w:rsidRPr="002406B0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785" w:type="pct"/>
            <w:shd w:val="clear" w:color="auto" w:fill="auto"/>
          </w:tcPr>
          <w:p w14:paraId="5307C08A" w14:textId="74710241" w:rsidR="00F60C66" w:rsidRPr="005D3953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6B724DE4" w14:textId="2A13714C" w:rsidR="00F60C66" w:rsidRPr="005D3953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756B6D4C" w14:textId="77777777" w:rsidR="00744A55" w:rsidRPr="00744A55" w:rsidRDefault="00744A55" w:rsidP="00744A55">
      <w:pPr>
        <w:rPr>
          <w:rFonts w:cstheme="minorBidi"/>
          <w:lang w:val="th-TH" w:eastAsia="x-none"/>
        </w:rPr>
      </w:pPr>
    </w:p>
    <w:p w14:paraId="4E7E6BEC" w14:textId="04D23EAE" w:rsidR="00F40BF4" w:rsidRPr="00C14CFF" w:rsidRDefault="00F40BF4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C14CFF" w:rsidRDefault="007C0E22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080"/>
        <w:gridCol w:w="270"/>
        <w:gridCol w:w="1170"/>
        <w:gridCol w:w="270"/>
        <w:gridCol w:w="1170"/>
        <w:gridCol w:w="270"/>
        <w:gridCol w:w="1161"/>
      </w:tblGrid>
      <w:tr w:rsidR="00022236" w:rsidRPr="00C14CFF" w14:paraId="45645564" w14:textId="77777777" w:rsidTr="00866415">
        <w:trPr>
          <w:trHeight w:val="418"/>
        </w:trPr>
        <w:tc>
          <w:tcPr>
            <w:tcW w:w="2061" w:type="pct"/>
          </w:tcPr>
          <w:p w14:paraId="6A3309E2" w14:textId="0C7248D4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3537CB1D" w14:textId="77777777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3877F26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</w:tcPr>
          <w:p w14:paraId="37AEBBB8" w14:textId="7A60AE29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66415" w:rsidRPr="00022236" w14:paraId="7ECB1A9A" w14:textId="77777777" w:rsidTr="00866415">
        <w:trPr>
          <w:trHeight w:val="418"/>
        </w:trPr>
        <w:tc>
          <w:tcPr>
            <w:tcW w:w="2061" w:type="pct"/>
          </w:tcPr>
          <w:p w14:paraId="1719D98F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12441D3F" w14:textId="1D4A558B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</w:tcPr>
          <w:p w14:paraId="5A22B514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55BBF30D" w14:textId="3EE08397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02223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26682B17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73E3C19A" w14:textId="17022CE4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F7A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</w:tcPr>
          <w:p w14:paraId="03872A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549E461" w14:textId="70DBE1A4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02223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66415" w:rsidRPr="00022236" w14:paraId="339DA7DD" w14:textId="77777777" w:rsidTr="00866415">
        <w:trPr>
          <w:trHeight w:val="418"/>
        </w:trPr>
        <w:tc>
          <w:tcPr>
            <w:tcW w:w="2061" w:type="pct"/>
          </w:tcPr>
          <w:p w14:paraId="3B29970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7EB3543E" w14:textId="2D09E0AC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40B3C9B5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45941C0C" w14:textId="49EDD10A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5E04C1C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1ED4AF2F" w14:textId="77DD6608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05162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778B3C85" w14:textId="5EBFBD2D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40BF4" w:rsidRPr="00C14CFF" w14:paraId="48F66CFC" w14:textId="77777777" w:rsidTr="00866415">
        <w:trPr>
          <w:trHeight w:val="434"/>
        </w:trPr>
        <w:tc>
          <w:tcPr>
            <w:tcW w:w="2061" w:type="pct"/>
          </w:tcPr>
          <w:p w14:paraId="352CA51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39" w:type="pct"/>
            <w:gridSpan w:val="7"/>
          </w:tcPr>
          <w:p w14:paraId="0CC6FD77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22236" w:rsidRPr="00C14CFF" w14:paraId="51DFAE77" w14:textId="77777777" w:rsidTr="00866415">
        <w:trPr>
          <w:trHeight w:val="418"/>
        </w:trPr>
        <w:tc>
          <w:tcPr>
            <w:tcW w:w="2061" w:type="pct"/>
          </w:tcPr>
          <w:p w14:paraId="30BFE6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4CFD65E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3A1F5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</w:tcPr>
          <w:p w14:paraId="40D1F639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930FF" w:rsidRPr="00C14CFF" w14:paraId="787BD5AF" w14:textId="77777777" w:rsidTr="00866415">
        <w:trPr>
          <w:trHeight w:val="405"/>
        </w:trPr>
        <w:tc>
          <w:tcPr>
            <w:tcW w:w="2061" w:type="pct"/>
          </w:tcPr>
          <w:p w14:paraId="0D34E932" w14:textId="77777777" w:rsidR="005930FF" w:rsidRPr="00C14CFF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D1B328B" w14:textId="3179D6DD" w:rsidR="005930FF" w:rsidRPr="00C14CFF" w:rsidRDefault="005D2750" w:rsidP="00B91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750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147" w:type="pct"/>
            <w:shd w:val="clear" w:color="auto" w:fill="auto"/>
          </w:tcPr>
          <w:p w14:paraId="676EA7A1" w14:textId="77777777" w:rsidR="005930FF" w:rsidRPr="00C14CFF" w:rsidRDefault="005930FF" w:rsidP="0086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42544F21" w:rsidR="005930FF" w:rsidRPr="00DF244C" w:rsidRDefault="00A054B4" w:rsidP="00B91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147" w:type="pct"/>
            <w:shd w:val="clear" w:color="auto" w:fill="auto"/>
          </w:tcPr>
          <w:p w14:paraId="350971FE" w14:textId="77777777" w:rsidR="005930FF" w:rsidRPr="00C14CFF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EA705E1" w14:textId="553F5FBC" w:rsidR="005930FF" w:rsidRPr="00C14CFF" w:rsidRDefault="00A054B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147" w:type="pct"/>
            <w:shd w:val="clear" w:color="auto" w:fill="auto"/>
          </w:tcPr>
          <w:p w14:paraId="68997DB3" w14:textId="77777777" w:rsidR="005930FF" w:rsidRPr="00C14CFF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29546ECB" w:rsidR="005930FF" w:rsidRPr="00C14CFF" w:rsidRDefault="00A054B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</w:tr>
      <w:tr w:rsidR="00022236" w:rsidRPr="00C14CFF" w14:paraId="67C01CD0" w14:textId="77777777" w:rsidTr="00866415">
        <w:trPr>
          <w:trHeight w:val="405"/>
        </w:trPr>
        <w:tc>
          <w:tcPr>
            <w:tcW w:w="2061" w:type="pct"/>
          </w:tcPr>
          <w:p w14:paraId="41C19E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3BEB4F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4D588C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913CD84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2236" w:rsidRPr="00C14CFF" w14:paraId="61A4E569" w14:textId="77777777" w:rsidTr="00866415">
        <w:trPr>
          <w:trHeight w:val="405"/>
        </w:trPr>
        <w:tc>
          <w:tcPr>
            <w:tcW w:w="2061" w:type="pct"/>
          </w:tcPr>
          <w:p w14:paraId="501E4BE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  <w:shd w:val="clear" w:color="auto" w:fill="auto"/>
          </w:tcPr>
          <w:p w14:paraId="3553A04F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39CF0A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18C89265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415" w:rsidRPr="00C14CFF" w14:paraId="6BD51C01" w14:textId="77777777" w:rsidTr="00866415">
        <w:trPr>
          <w:trHeight w:val="405"/>
        </w:trPr>
        <w:tc>
          <w:tcPr>
            <w:tcW w:w="2061" w:type="pct"/>
          </w:tcPr>
          <w:p w14:paraId="0E01DA3E" w14:textId="77777777" w:rsidR="005930FF" w:rsidRPr="00C14CFF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55BAC545" w14:textId="332CD6BD" w:rsidR="005930FF" w:rsidRPr="008F106C" w:rsidRDefault="00F40B14" w:rsidP="00593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B14">
              <w:rPr>
                <w:rFonts w:asciiTheme="majorBidi" w:hAnsiTheme="majorBidi" w:cstheme="majorBidi"/>
                <w:sz w:val="30"/>
                <w:szCs w:val="30"/>
              </w:rPr>
              <w:t>184,350</w:t>
            </w:r>
          </w:p>
        </w:tc>
        <w:tc>
          <w:tcPr>
            <w:tcW w:w="147" w:type="pct"/>
            <w:shd w:val="clear" w:color="auto" w:fill="auto"/>
          </w:tcPr>
          <w:p w14:paraId="792EBBC2" w14:textId="77777777" w:rsidR="005930FF" w:rsidRPr="008F106C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3DCB1B7F" w:rsidR="005930FF" w:rsidRPr="00DF244C" w:rsidRDefault="00A054B4" w:rsidP="00593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244,350</w:t>
            </w:r>
          </w:p>
        </w:tc>
        <w:tc>
          <w:tcPr>
            <w:tcW w:w="147" w:type="pct"/>
            <w:shd w:val="clear" w:color="auto" w:fill="auto"/>
          </w:tcPr>
          <w:p w14:paraId="3BD622A2" w14:textId="77777777" w:rsidR="005930FF" w:rsidRPr="008F106C" w:rsidRDefault="005930FF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89CDF1" w14:textId="4CAE42D6" w:rsidR="005930FF" w:rsidRPr="008F106C" w:rsidRDefault="00A054B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184,350</w:t>
            </w:r>
          </w:p>
        </w:tc>
        <w:tc>
          <w:tcPr>
            <w:tcW w:w="147" w:type="pct"/>
            <w:shd w:val="clear" w:color="auto" w:fill="auto"/>
          </w:tcPr>
          <w:p w14:paraId="5EAE751C" w14:textId="77777777" w:rsidR="005930FF" w:rsidRPr="008F106C" w:rsidRDefault="005930FF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423AF043" w:rsidR="005930FF" w:rsidRPr="008F106C" w:rsidRDefault="00A054B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</w:tr>
    </w:tbl>
    <w:p w14:paraId="658EC14F" w14:textId="77777777" w:rsidR="00EF5914" w:rsidRDefault="00EF5914" w:rsidP="00382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2FB678" w14:textId="5EA603CD" w:rsidR="00E10E64" w:rsidRDefault="00E10E64" w:rsidP="00E10E64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10E6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54B8CD3" w14:textId="77777777" w:rsidR="00D57987" w:rsidRPr="00BD6518" w:rsidRDefault="00D57987" w:rsidP="00D57987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028E47F2" w14:textId="37EE1A07" w:rsidR="00D57987" w:rsidRPr="00A054B4" w:rsidRDefault="00D57987" w:rsidP="007C023C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เมื่อวันที่ </w:t>
      </w:r>
      <w:r w:rsidR="00A054B4" w:rsidRPr="00254BE5">
        <w:rPr>
          <w:rFonts w:asciiTheme="majorBidi" w:hAnsiTheme="majorBidi" w:cstheme="majorBidi"/>
          <w:sz w:val="30"/>
          <w:szCs w:val="30"/>
        </w:rPr>
        <w:t>1</w:t>
      </w:r>
      <w:r w:rsidR="00A547CE" w:rsidRPr="00254BE5">
        <w:rPr>
          <w:rFonts w:asciiTheme="majorBidi" w:hAnsiTheme="majorBidi" w:cstheme="majorBidi"/>
          <w:sz w:val="30"/>
          <w:szCs w:val="30"/>
        </w:rPr>
        <w:t>4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A547CE" w:rsidRPr="00254BE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สิงหาคม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E01AF5" w:rsidRPr="00254BE5">
        <w:rPr>
          <w:rFonts w:asciiTheme="majorBidi" w:hAnsiTheme="majorBidi" w:cstheme="majorBidi"/>
          <w:sz w:val="30"/>
          <w:szCs w:val="30"/>
        </w:rPr>
        <w:t>2567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8A3C03" w:rsidRPr="00254BE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ที่ประชุมคณะกรรมการบริษัท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>มีมติอนุมัติจ่ายเงินปันผล</w:t>
      </w:r>
      <w:r w:rsidR="00FA45B1" w:rsidRPr="00254BE5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ระหว่างกาลปี </w:t>
      </w:r>
      <w:r w:rsidR="00FA45B1" w:rsidRPr="00254BE5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FA45B1" w:rsidRPr="00254BE5">
        <w:rPr>
          <w:rFonts w:asciiTheme="majorBidi" w:hAnsiTheme="majorBidi" w:cstheme="majorBidi" w:hint="cs"/>
          <w:sz w:val="30"/>
          <w:szCs w:val="30"/>
          <w:cs/>
          <w:lang w:eastAsia="x-none"/>
        </w:rPr>
        <w:t>ใน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อัตราหุ้นละ </w:t>
      </w:r>
      <w:r w:rsidR="00254BE5" w:rsidRPr="00254BE5">
        <w:rPr>
          <w:rFonts w:asciiTheme="majorBidi" w:hAnsiTheme="majorBidi" w:cstheme="majorBidi"/>
          <w:sz w:val="30"/>
          <w:szCs w:val="30"/>
        </w:rPr>
        <w:t>0.04</w:t>
      </w:r>
      <w:r w:rsidR="00E10F42" w:rsidRPr="00254BE5">
        <w:rPr>
          <w:rFonts w:asciiTheme="majorBidi" w:hAnsiTheme="majorBidi" w:cstheme="majorBidi"/>
          <w:sz w:val="30"/>
          <w:szCs w:val="30"/>
        </w:rPr>
        <w:t xml:space="preserve"> 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เป็นจำนวนเงินทั้งสิ้น </w:t>
      </w:r>
      <w:r w:rsidR="00254BE5" w:rsidRPr="00254BE5">
        <w:rPr>
          <w:rFonts w:asciiTheme="majorBidi" w:hAnsiTheme="majorBidi" w:cstheme="majorBidi"/>
          <w:sz w:val="30"/>
          <w:szCs w:val="30"/>
        </w:rPr>
        <w:t>24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โดยกำหนดจ่ายเงินปันผลในวันที่ </w:t>
      </w:r>
      <w:r w:rsidR="00254BE5" w:rsidRPr="00254BE5">
        <w:rPr>
          <w:rFonts w:asciiTheme="majorBidi" w:hAnsiTheme="majorBidi" w:cstheme="majorBidi"/>
          <w:sz w:val="30"/>
          <w:szCs w:val="30"/>
        </w:rPr>
        <w:t xml:space="preserve">11 </w:t>
      </w:r>
      <w:r w:rsidR="00254BE5" w:rsidRPr="00254BE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54BE5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E01AF5" w:rsidRPr="00254BE5">
        <w:rPr>
          <w:rFonts w:asciiTheme="majorBidi" w:hAnsiTheme="majorBidi" w:cstheme="majorBidi"/>
          <w:sz w:val="30"/>
          <w:szCs w:val="30"/>
        </w:rPr>
        <w:t>2567</w:t>
      </w:r>
    </w:p>
    <w:sectPr w:rsidR="00D57987" w:rsidRPr="00A054B4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EFEF" w14:textId="77777777" w:rsidR="00D10495" w:rsidRDefault="00D10495">
      <w:r>
        <w:separator/>
      </w:r>
    </w:p>
  </w:endnote>
  <w:endnote w:type="continuationSeparator" w:id="0">
    <w:p w14:paraId="68CABBAB" w14:textId="77777777" w:rsidR="00D10495" w:rsidRDefault="00D10495">
      <w:r>
        <w:continuationSeparator/>
      </w:r>
    </w:p>
  </w:endnote>
  <w:endnote w:type="continuationNotice" w:id="1">
    <w:p w14:paraId="2C22F491" w14:textId="77777777" w:rsidR="00D10495" w:rsidRDefault="00D104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254BE5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35F66358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A054B4"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CD4A" w14:textId="77777777" w:rsidR="00D10495" w:rsidRDefault="00D10495">
      <w:r>
        <w:separator/>
      </w:r>
    </w:p>
  </w:footnote>
  <w:footnote w:type="continuationSeparator" w:id="0">
    <w:p w14:paraId="60B92E70" w14:textId="77777777" w:rsidR="00D10495" w:rsidRDefault="00D10495">
      <w:r>
        <w:continuationSeparator/>
      </w:r>
    </w:p>
  </w:footnote>
  <w:footnote w:type="continuationNotice" w:id="1">
    <w:p w14:paraId="58EF5AD0" w14:textId="77777777" w:rsidR="00D10495" w:rsidRDefault="00D104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AA23ADA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="006F7A9C">
      <w:rPr>
        <w:rFonts w:ascii="Angsana New" w:hAnsi="Angsana New" w:cs="Angsana New"/>
        <w:b w:val="0"/>
        <w:bCs/>
        <w:sz w:val="32"/>
        <w:szCs w:val="32"/>
        <w:cs/>
        <w:lang w:bidi="th-TH"/>
      </w:rPr>
      <w:t>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F7A9C">
      <w:rPr>
        <w:rFonts w:ascii="Angsana New" w:hAnsi="Angsana New" w:cs="Angsana New"/>
        <w:b w:val="0"/>
        <w:bCs/>
        <w:sz w:val="32"/>
        <w:szCs w:val="32"/>
        <w:cs/>
        <w:lang w:bidi="th-TH"/>
      </w:rPr>
      <w:t>30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054B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4AA03BCE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054B4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0AF90B" w14:textId="43FC3659" w:rsidR="003B595F" w:rsidRDefault="006F7A9C" w:rsidP="003B59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Hlk130216713"/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30 มิถุนายน </w:t>
    </w:r>
    <w:r w:rsidR="00531F33">
      <w:rPr>
        <w:rFonts w:ascii="Angsana New" w:hAnsi="Angsana New" w:cs="Angsana New"/>
        <w:bCs/>
        <w:sz w:val="32"/>
        <w:szCs w:val="32"/>
        <w:lang w:bidi="th-TH"/>
      </w:rPr>
      <w:t>2567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bookmarkEnd w:id="2"/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5F4E6E2C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054B4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17D09203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6F7A9C">
      <w:rPr>
        <w:rFonts w:ascii="Angsana New" w:hAnsi="Angsana New" w:cs="Angsana New"/>
        <w:b w:val="0"/>
        <w:bCs/>
        <w:sz w:val="32"/>
        <w:szCs w:val="32"/>
        <w:cs/>
        <w:lang w:bidi="th-TH"/>
      </w:rPr>
      <w:t>หกเดือน</w:t>
    </w: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F7A9C">
      <w:rPr>
        <w:rFonts w:ascii="Angsana New" w:hAnsi="Angsana New" w:cs="Angsana New"/>
        <w:b w:val="0"/>
        <w:bCs/>
        <w:sz w:val="32"/>
        <w:szCs w:val="32"/>
        <w:cs/>
        <w:lang w:bidi="th-TH"/>
      </w:rPr>
      <w:t>30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054B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26B7F11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054B4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C95050" w14:textId="480A4570" w:rsidR="001F7AA2" w:rsidRDefault="006F7A9C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2567 (ไม่ได้ตรวจสอบ)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3CBC"/>
    <w:rsid w:val="00023CE6"/>
    <w:rsid w:val="000241C7"/>
    <w:rsid w:val="000243A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769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0E4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1E"/>
    <w:rsid w:val="00043EF5"/>
    <w:rsid w:val="00044253"/>
    <w:rsid w:val="0004445C"/>
    <w:rsid w:val="000444A8"/>
    <w:rsid w:val="00044B94"/>
    <w:rsid w:val="00045613"/>
    <w:rsid w:val="00045E6A"/>
    <w:rsid w:val="000463AC"/>
    <w:rsid w:val="00046620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97C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1F8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AA6"/>
    <w:rsid w:val="00065C76"/>
    <w:rsid w:val="0006607C"/>
    <w:rsid w:val="00066CF3"/>
    <w:rsid w:val="000672F9"/>
    <w:rsid w:val="000675C1"/>
    <w:rsid w:val="000677BE"/>
    <w:rsid w:val="00067DEA"/>
    <w:rsid w:val="00070602"/>
    <w:rsid w:val="00070CBA"/>
    <w:rsid w:val="00070D40"/>
    <w:rsid w:val="000710E3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44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319"/>
    <w:rsid w:val="00095A5F"/>
    <w:rsid w:val="00095E09"/>
    <w:rsid w:val="000962A9"/>
    <w:rsid w:val="000965E3"/>
    <w:rsid w:val="000967D6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F36"/>
    <w:rsid w:val="000A2D75"/>
    <w:rsid w:val="000A2ED9"/>
    <w:rsid w:val="000A2F44"/>
    <w:rsid w:val="000A3416"/>
    <w:rsid w:val="000A4117"/>
    <w:rsid w:val="000A48BA"/>
    <w:rsid w:val="000A49A3"/>
    <w:rsid w:val="000A4D19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29B4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0C6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D31"/>
    <w:rsid w:val="000F6DE7"/>
    <w:rsid w:val="000F6F02"/>
    <w:rsid w:val="000F70F5"/>
    <w:rsid w:val="00100142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944"/>
    <w:rsid w:val="00121B94"/>
    <w:rsid w:val="00121C06"/>
    <w:rsid w:val="0012246B"/>
    <w:rsid w:val="00122503"/>
    <w:rsid w:val="00122E8F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C54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C30"/>
    <w:rsid w:val="0014517B"/>
    <w:rsid w:val="001451D1"/>
    <w:rsid w:val="0014520F"/>
    <w:rsid w:val="0014562F"/>
    <w:rsid w:val="00146706"/>
    <w:rsid w:val="00147230"/>
    <w:rsid w:val="0014738E"/>
    <w:rsid w:val="001476E8"/>
    <w:rsid w:val="001476EA"/>
    <w:rsid w:val="00147E9B"/>
    <w:rsid w:val="00147F14"/>
    <w:rsid w:val="00147FF3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563"/>
    <w:rsid w:val="00174ACD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66ED"/>
    <w:rsid w:val="00176801"/>
    <w:rsid w:val="00176D33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62D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AE5"/>
    <w:rsid w:val="001A5D60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418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A85"/>
    <w:rsid w:val="001C0CE9"/>
    <w:rsid w:val="001C1415"/>
    <w:rsid w:val="001C1946"/>
    <w:rsid w:val="001C246C"/>
    <w:rsid w:val="001C2576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57F7"/>
    <w:rsid w:val="001C66A8"/>
    <w:rsid w:val="001C6B2D"/>
    <w:rsid w:val="001C6CAA"/>
    <w:rsid w:val="001C711C"/>
    <w:rsid w:val="001C74C6"/>
    <w:rsid w:val="001C76F1"/>
    <w:rsid w:val="001C7BC3"/>
    <w:rsid w:val="001C7DB7"/>
    <w:rsid w:val="001C7DE7"/>
    <w:rsid w:val="001D0CC8"/>
    <w:rsid w:val="001D0EFA"/>
    <w:rsid w:val="001D1011"/>
    <w:rsid w:val="001D13A9"/>
    <w:rsid w:val="001D1889"/>
    <w:rsid w:val="001D1B27"/>
    <w:rsid w:val="001D25E0"/>
    <w:rsid w:val="001D2725"/>
    <w:rsid w:val="001D36DE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B9F"/>
    <w:rsid w:val="002046EA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07D06"/>
    <w:rsid w:val="0021019E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765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EFF"/>
    <w:rsid w:val="00237C8B"/>
    <w:rsid w:val="00237D5A"/>
    <w:rsid w:val="00237DA6"/>
    <w:rsid w:val="00237EF0"/>
    <w:rsid w:val="00240336"/>
    <w:rsid w:val="002403EE"/>
    <w:rsid w:val="00240583"/>
    <w:rsid w:val="002406B0"/>
    <w:rsid w:val="00240B99"/>
    <w:rsid w:val="00240F04"/>
    <w:rsid w:val="00241415"/>
    <w:rsid w:val="00241A1A"/>
    <w:rsid w:val="00241DE9"/>
    <w:rsid w:val="0024228A"/>
    <w:rsid w:val="00242AF0"/>
    <w:rsid w:val="00242F29"/>
    <w:rsid w:val="002430EB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574C0"/>
    <w:rsid w:val="002602AD"/>
    <w:rsid w:val="002603B1"/>
    <w:rsid w:val="0026092F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3145"/>
    <w:rsid w:val="002734AC"/>
    <w:rsid w:val="00273588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6AD3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1B2F"/>
    <w:rsid w:val="002B21D2"/>
    <w:rsid w:val="002B2285"/>
    <w:rsid w:val="002B2C4D"/>
    <w:rsid w:val="002B2CA7"/>
    <w:rsid w:val="002B2DD6"/>
    <w:rsid w:val="002B3072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D02C7"/>
    <w:rsid w:val="002D07E9"/>
    <w:rsid w:val="002D084E"/>
    <w:rsid w:val="002D0861"/>
    <w:rsid w:val="002D0E8D"/>
    <w:rsid w:val="002D14C5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8ED"/>
    <w:rsid w:val="002D6D42"/>
    <w:rsid w:val="002D7384"/>
    <w:rsid w:val="002D7A0A"/>
    <w:rsid w:val="002D7CD8"/>
    <w:rsid w:val="002D7FA1"/>
    <w:rsid w:val="002E00A6"/>
    <w:rsid w:val="002E05B7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9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332E"/>
    <w:rsid w:val="00333CDA"/>
    <w:rsid w:val="00333CEF"/>
    <w:rsid w:val="00333E34"/>
    <w:rsid w:val="0033455F"/>
    <w:rsid w:val="00334FEB"/>
    <w:rsid w:val="0033508A"/>
    <w:rsid w:val="003352AA"/>
    <w:rsid w:val="00335477"/>
    <w:rsid w:val="003355A9"/>
    <w:rsid w:val="0033590D"/>
    <w:rsid w:val="00335B0F"/>
    <w:rsid w:val="00335B65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3E5F"/>
    <w:rsid w:val="00374343"/>
    <w:rsid w:val="003743F7"/>
    <w:rsid w:val="003744FD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906"/>
    <w:rsid w:val="003830F0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F1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66B1"/>
    <w:rsid w:val="003D6BA4"/>
    <w:rsid w:val="003D70DD"/>
    <w:rsid w:val="003D79F8"/>
    <w:rsid w:val="003D7B43"/>
    <w:rsid w:val="003E0FB3"/>
    <w:rsid w:val="003E1346"/>
    <w:rsid w:val="003E1C03"/>
    <w:rsid w:val="003E202C"/>
    <w:rsid w:val="003E2159"/>
    <w:rsid w:val="003E24C3"/>
    <w:rsid w:val="003E265E"/>
    <w:rsid w:val="003E269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0899"/>
    <w:rsid w:val="003F148A"/>
    <w:rsid w:val="003F1C9A"/>
    <w:rsid w:val="003F1E10"/>
    <w:rsid w:val="003F1F0F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10032"/>
    <w:rsid w:val="004104F9"/>
    <w:rsid w:val="00410770"/>
    <w:rsid w:val="00410D5D"/>
    <w:rsid w:val="00410DE7"/>
    <w:rsid w:val="00410E02"/>
    <w:rsid w:val="00410E5B"/>
    <w:rsid w:val="0041106F"/>
    <w:rsid w:val="004119BC"/>
    <w:rsid w:val="00411DD6"/>
    <w:rsid w:val="00411FFE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87D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AFF"/>
    <w:rsid w:val="00425BC5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1371"/>
    <w:rsid w:val="004414A1"/>
    <w:rsid w:val="00441AF9"/>
    <w:rsid w:val="00441E8F"/>
    <w:rsid w:val="0044245F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96"/>
    <w:rsid w:val="00446CE8"/>
    <w:rsid w:val="00447101"/>
    <w:rsid w:val="00447BB8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2A2"/>
    <w:rsid w:val="0047156B"/>
    <w:rsid w:val="00471A00"/>
    <w:rsid w:val="00471C79"/>
    <w:rsid w:val="00471DC9"/>
    <w:rsid w:val="00471EA6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50EE"/>
    <w:rsid w:val="004855EA"/>
    <w:rsid w:val="00485AA2"/>
    <w:rsid w:val="00485AD6"/>
    <w:rsid w:val="00485CF1"/>
    <w:rsid w:val="00485F7F"/>
    <w:rsid w:val="0048612A"/>
    <w:rsid w:val="0048666C"/>
    <w:rsid w:val="00486725"/>
    <w:rsid w:val="00486E3E"/>
    <w:rsid w:val="00487521"/>
    <w:rsid w:val="0048795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E96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FAC"/>
    <w:rsid w:val="004C30EA"/>
    <w:rsid w:val="004C331E"/>
    <w:rsid w:val="004C343F"/>
    <w:rsid w:val="004C3E0C"/>
    <w:rsid w:val="004C3F8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42F"/>
    <w:rsid w:val="004D158E"/>
    <w:rsid w:val="004D18FB"/>
    <w:rsid w:val="004D196D"/>
    <w:rsid w:val="004D1A83"/>
    <w:rsid w:val="004D1B22"/>
    <w:rsid w:val="004D1E33"/>
    <w:rsid w:val="004D1F6E"/>
    <w:rsid w:val="004D2474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503"/>
    <w:rsid w:val="004E0536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24E"/>
    <w:rsid w:val="004E45DE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CEB"/>
    <w:rsid w:val="004F3DDA"/>
    <w:rsid w:val="004F3FA9"/>
    <w:rsid w:val="004F48FA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17FB2"/>
    <w:rsid w:val="005200AE"/>
    <w:rsid w:val="0052030B"/>
    <w:rsid w:val="00520AAB"/>
    <w:rsid w:val="00520D60"/>
    <w:rsid w:val="00520DFC"/>
    <w:rsid w:val="00520E3D"/>
    <w:rsid w:val="0052138F"/>
    <w:rsid w:val="005215C3"/>
    <w:rsid w:val="0052176E"/>
    <w:rsid w:val="00521905"/>
    <w:rsid w:val="00521933"/>
    <w:rsid w:val="00521E1E"/>
    <w:rsid w:val="005227A5"/>
    <w:rsid w:val="00522BB3"/>
    <w:rsid w:val="00522D22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3EA"/>
    <w:rsid w:val="0053084D"/>
    <w:rsid w:val="00530B9F"/>
    <w:rsid w:val="00530CE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4C7D"/>
    <w:rsid w:val="00535BD7"/>
    <w:rsid w:val="005365BA"/>
    <w:rsid w:val="00536919"/>
    <w:rsid w:val="00537AF8"/>
    <w:rsid w:val="00540438"/>
    <w:rsid w:val="0054080D"/>
    <w:rsid w:val="00540AF3"/>
    <w:rsid w:val="00540B0B"/>
    <w:rsid w:val="00541A47"/>
    <w:rsid w:val="00541A72"/>
    <w:rsid w:val="0054218D"/>
    <w:rsid w:val="005427A5"/>
    <w:rsid w:val="005432DF"/>
    <w:rsid w:val="005432F0"/>
    <w:rsid w:val="005432F4"/>
    <w:rsid w:val="005434C7"/>
    <w:rsid w:val="00544316"/>
    <w:rsid w:val="00544B13"/>
    <w:rsid w:val="00544E77"/>
    <w:rsid w:val="005457AC"/>
    <w:rsid w:val="00545D68"/>
    <w:rsid w:val="00545EE9"/>
    <w:rsid w:val="0054651A"/>
    <w:rsid w:val="0054667F"/>
    <w:rsid w:val="00546F3E"/>
    <w:rsid w:val="00546FB9"/>
    <w:rsid w:val="0054706F"/>
    <w:rsid w:val="00547258"/>
    <w:rsid w:val="005473D4"/>
    <w:rsid w:val="005474CF"/>
    <w:rsid w:val="0054788C"/>
    <w:rsid w:val="00547CB2"/>
    <w:rsid w:val="00550108"/>
    <w:rsid w:val="005507C0"/>
    <w:rsid w:val="0055090F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C8B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8029F"/>
    <w:rsid w:val="0058078C"/>
    <w:rsid w:val="00580DF7"/>
    <w:rsid w:val="0058116B"/>
    <w:rsid w:val="00581969"/>
    <w:rsid w:val="00581A14"/>
    <w:rsid w:val="00581AAF"/>
    <w:rsid w:val="00581D27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319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92C"/>
    <w:rsid w:val="00591A8D"/>
    <w:rsid w:val="005921B5"/>
    <w:rsid w:val="005929F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437"/>
    <w:rsid w:val="00596686"/>
    <w:rsid w:val="005968FE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AA0"/>
    <w:rsid w:val="005C0AF7"/>
    <w:rsid w:val="005C0E8F"/>
    <w:rsid w:val="005C0F4F"/>
    <w:rsid w:val="005C1723"/>
    <w:rsid w:val="005C1997"/>
    <w:rsid w:val="005C19B9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A33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1C7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5BD5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3E35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2F74"/>
    <w:rsid w:val="006A3427"/>
    <w:rsid w:val="006A3ED8"/>
    <w:rsid w:val="006A4AD9"/>
    <w:rsid w:val="006A556E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3E81"/>
    <w:rsid w:val="006B4A55"/>
    <w:rsid w:val="006B4B5F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560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3ED1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089F"/>
    <w:rsid w:val="006E1138"/>
    <w:rsid w:val="006E1C60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42"/>
    <w:rsid w:val="006F347C"/>
    <w:rsid w:val="006F36AC"/>
    <w:rsid w:val="006F3878"/>
    <w:rsid w:val="006F3E3E"/>
    <w:rsid w:val="006F3F05"/>
    <w:rsid w:val="006F43DA"/>
    <w:rsid w:val="006F46DF"/>
    <w:rsid w:val="006F4846"/>
    <w:rsid w:val="006F4973"/>
    <w:rsid w:val="006F4C57"/>
    <w:rsid w:val="006F5506"/>
    <w:rsid w:val="006F5CAB"/>
    <w:rsid w:val="006F5D5C"/>
    <w:rsid w:val="006F5D80"/>
    <w:rsid w:val="006F5E33"/>
    <w:rsid w:val="006F6529"/>
    <w:rsid w:val="006F66B2"/>
    <w:rsid w:val="006F6773"/>
    <w:rsid w:val="006F6D0F"/>
    <w:rsid w:val="006F6EEE"/>
    <w:rsid w:val="006F7074"/>
    <w:rsid w:val="006F707F"/>
    <w:rsid w:val="006F7397"/>
    <w:rsid w:val="006F74C7"/>
    <w:rsid w:val="006F7A9C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BF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4ADC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E1A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540A"/>
    <w:rsid w:val="0073586A"/>
    <w:rsid w:val="00735AD5"/>
    <w:rsid w:val="00735FA2"/>
    <w:rsid w:val="00736188"/>
    <w:rsid w:val="00736215"/>
    <w:rsid w:val="007362B4"/>
    <w:rsid w:val="00736F6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5FD6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4C4"/>
    <w:rsid w:val="007935D8"/>
    <w:rsid w:val="00793B72"/>
    <w:rsid w:val="00793ED5"/>
    <w:rsid w:val="0079406C"/>
    <w:rsid w:val="0079509F"/>
    <w:rsid w:val="007952A2"/>
    <w:rsid w:val="00795843"/>
    <w:rsid w:val="007967A0"/>
    <w:rsid w:val="00796B1D"/>
    <w:rsid w:val="00797353"/>
    <w:rsid w:val="00797463"/>
    <w:rsid w:val="00797588"/>
    <w:rsid w:val="0079769B"/>
    <w:rsid w:val="007977FF"/>
    <w:rsid w:val="00797EFD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592A"/>
    <w:rsid w:val="007A60F5"/>
    <w:rsid w:val="007A6A6E"/>
    <w:rsid w:val="007A6A9E"/>
    <w:rsid w:val="007A6DB2"/>
    <w:rsid w:val="007A7A90"/>
    <w:rsid w:val="007A7E12"/>
    <w:rsid w:val="007A7EFD"/>
    <w:rsid w:val="007B080F"/>
    <w:rsid w:val="007B0B43"/>
    <w:rsid w:val="007B0D41"/>
    <w:rsid w:val="007B0DFC"/>
    <w:rsid w:val="007B1177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81E"/>
    <w:rsid w:val="007D7B5D"/>
    <w:rsid w:val="007E0298"/>
    <w:rsid w:val="007E0455"/>
    <w:rsid w:val="007E0F8E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855"/>
    <w:rsid w:val="007F1A7F"/>
    <w:rsid w:val="007F1D87"/>
    <w:rsid w:val="007F228D"/>
    <w:rsid w:val="007F2778"/>
    <w:rsid w:val="007F2939"/>
    <w:rsid w:val="007F2F5B"/>
    <w:rsid w:val="007F33C8"/>
    <w:rsid w:val="007F374D"/>
    <w:rsid w:val="007F3B40"/>
    <w:rsid w:val="007F3CA1"/>
    <w:rsid w:val="007F400E"/>
    <w:rsid w:val="007F4ACF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583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4F19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6AF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B32"/>
    <w:rsid w:val="00831F23"/>
    <w:rsid w:val="0083218C"/>
    <w:rsid w:val="0083243E"/>
    <w:rsid w:val="00832969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3BC6"/>
    <w:rsid w:val="00844579"/>
    <w:rsid w:val="008445D5"/>
    <w:rsid w:val="00844B83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AA"/>
    <w:rsid w:val="008660B0"/>
    <w:rsid w:val="00866415"/>
    <w:rsid w:val="00866DAA"/>
    <w:rsid w:val="00867953"/>
    <w:rsid w:val="008708F6"/>
    <w:rsid w:val="0087099E"/>
    <w:rsid w:val="00870DA6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AC4"/>
    <w:rsid w:val="008742CE"/>
    <w:rsid w:val="00874729"/>
    <w:rsid w:val="00874CB4"/>
    <w:rsid w:val="0087534A"/>
    <w:rsid w:val="008753BF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EA8"/>
    <w:rsid w:val="008A515B"/>
    <w:rsid w:val="008A5256"/>
    <w:rsid w:val="008A5941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E2D"/>
    <w:rsid w:val="008E2689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222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477"/>
    <w:rsid w:val="009444BA"/>
    <w:rsid w:val="00944A9F"/>
    <w:rsid w:val="00944E1C"/>
    <w:rsid w:val="00945103"/>
    <w:rsid w:val="0094511A"/>
    <w:rsid w:val="00945272"/>
    <w:rsid w:val="0094534A"/>
    <w:rsid w:val="00945441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A7EF9"/>
    <w:rsid w:val="009B0351"/>
    <w:rsid w:val="009B1623"/>
    <w:rsid w:val="009B196F"/>
    <w:rsid w:val="009B1D8C"/>
    <w:rsid w:val="009B1FCD"/>
    <w:rsid w:val="009B2566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E8F"/>
    <w:rsid w:val="009C0FB2"/>
    <w:rsid w:val="009C1764"/>
    <w:rsid w:val="009C1C22"/>
    <w:rsid w:val="009C2C50"/>
    <w:rsid w:val="009C2D5B"/>
    <w:rsid w:val="009C3479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42C"/>
    <w:rsid w:val="009D2912"/>
    <w:rsid w:val="009D2A49"/>
    <w:rsid w:val="009D2F94"/>
    <w:rsid w:val="009D32E8"/>
    <w:rsid w:val="009D3602"/>
    <w:rsid w:val="009D3949"/>
    <w:rsid w:val="009D5377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ACF"/>
    <w:rsid w:val="00A00BF2"/>
    <w:rsid w:val="00A0121C"/>
    <w:rsid w:val="00A0141D"/>
    <w:rsid w:val="00A014D0"/>
    <w:rsid w:val="00A01A84"/>
    <w:rsid w:val="00A022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C88"/>
    <w:rsid w:val="00A10EDE"/>
    <w:rsid w:val="00A116DA"/>
    <w:rsid w:val="00A11712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58C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8A"/>
    <w:rsid w:val="00A41DB9"/>
    <w:rsid w:val="00A41E84"/>
    <w:rsid w:val="00A4230F"/>
    <w:rsid w:val="00A42EBE"/>
    <w:rsid w:val="00A438F2"/>
    <w:rsid w:val="00A43ADA"/>
    <w:rsid w:val="00A43F7E"/>
    <w:rsid w:val="00A43FA0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D5F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36E"/>
    <w:rsid w:val="00A55A05"/>
    <w:rsid w:val="00A55CEA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82F"/>
    <w:rsid w:val="00A90BB1"/>
    <w:rsid w:val="00A90FA3"/>
    <w:rsid w:val="00A9157F"/>
    <w:rsid w:val="00A9159A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493D"/>
    <w:rsid w:val="00A954BA"/>
    <w:rsid w:val="00A95CE3"/>
    <w:rsid w:val="00A95D24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2B8E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1E32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64E0"/>
    <w:rsid w:val="00AE6608"/>
    <w:rsid w:val="00AE6850"/>
    <w:rsid w:val="00AE6ECD"/>
    <w:rsid w:val="00AE6FFF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98A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CCA"/>
    <w:rsid w:val="00B16D1C"/>
    <w:rsid w:val="00B16E03"/>
    <w:rsid w:val="00B17252"/>
    <w:rsid w:val="00B172E7"/>
    <w:rsid w:val="00B178A4"/>
    <w:rsid w:val="00B179F9"/>
    <w:rsid w:val="00B17D53"/>
    <w:rsid w:val="00B17D54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6A21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4B4"/>
    <w:rsid w:val="00B41BBF"/>
    <w:rsid w:val="00B422F9"/>
    <w:rsid w:val="00B42755"/>
    <w:rsid w:val="00B428C2"/>
    <w:rsid w:val="00B431B6"/>
    <w:rsid w:val="00B43688"/>
    <w:rsid w:val="00B4399A"/>
    <w:rsid w:val="00B43A07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601CD"/>
    <w:rsid w:val="00B6022E"/>
    <w:rsid w:val="00B60BC1"/>
    <w:rsid w:val="00B611D8"/>
    <w:rsid w:val="00B6126D"/>
    <w:rsid w:val="00B612DB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1283"/>
    <w:rsid w:val="00B71411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148"/>
    <w:rsid w:val="00B759C8"/>
    <w:rsid w:val="00B75DC1"/>
    <w:rsid w:val="00B75DF7"/>
    <w:rsid w:val="00B76662"/>
    <w:rsid w:val="00B767DF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BDC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5E2"/>
    <w:rsid w:val="00B94D9C"/>
    <w:rsid w:val="00B94EC2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46A"/>
    <w:rsid w:val="00BB168E"/>
    <w:rsid w:val="00BB16DC"/>
    <w:rsid w:val="00BB1D68"/>
    <w:rsid w:val="00BB1E99"/>
    <w:rsid w:val="00BB2186"/>
    <w:rsid w:val="00BB21B2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286"/>
    <w:rsid w:val="00BB662D"/>
    <w:rsid w:val="00BB66B1"/>
    <w:rsid w:val="00BB694F"/>
    <w:rsid w:val="00BB6B58"/>
    <w:rsid w:val="00BB70F1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91"/>
    <w:rsid w:val="00BC69A6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9B"/>
    <w:rsid w:val="00C31BAD"/>
    <w:rsid w:val="00C325D2"/>
    <w:rsid w:val="00C3260E"/>
    <w:rsid w:val="00C326AA"/>
    <w:rsid w:val="00C330A9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9AF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1CA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65FC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226"/>
    <w:rsid w:val="00C824F7"/>
    <w:rsid w:val="00C827F6"/>
    <w:rsid w:val="00C84767"/>
    <w:rsid w:val="00C85186"/>
    <w:rsid w:val="00C85339"/>
    <w:rsid w:val="00C85403"/>
    <w:rsid w:val="00C858FB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A58"/>
    <w:rsid w:val="00C87F86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5C12"/>
    <w:rsid w:val="00C961BC"/>
    <w:rsid w:val="00C964B3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AD"/>
    <w:rsid w:val="00CC72EE"/>
    <w:rsid w:val="00CC7C03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65C"/>
    <w:rsid w:val="00CF77EC"/>
    <w:rsid w:val="00CF798E"/>
    <w:rsid w:val="00CF7BEF"/>
    <w:rsid w:val="00CF7EBB"/>
    <w:rsid w:val="00CF7EDF"/>
    <w:rsid w:val="00D00040"/>
    <w:rsid w:val="00D0023D"/>
    <w:rsid w:val="00D00B0B"/>
    <w:rsid w:val="00D00BE5"/>
    <w:rsid w:val="00D00EB6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E02"/>
    <w:rsid w:val="00D07205"/>
    <w:rsid w:val="00D07639"/>
    <w:rsid w:val="00D0775A"/>
    <w:rsid w:val="00D07D5D"/>
    <w:rsid w:val="00D07E34"/>
    <w:rsid w:val="00D10495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639B"/>
    <w:rsid w:val="00D36C23"/>
    <w:rsid w:val="00D371E6"/>
    <w:rsid w:val="00D37961"/>
    <w:rsid w:val="00D4005C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91"/>
    <w:rsid w:val="00D471F9"/>
    <w:rsid w:val="00D4781F"/>
    <w:rsid w:val="00D5032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57987"/>
    <w:rsid w:val="00D604D3"/>
    <w:rsid w:val="00D60D5D"/>
    <w:rsid w:val="00D615E5"/>
    <w:rsid w:val="00D61673"/>
    <w:rsid w:val="00D61C09"/>
    <w:rsid w:val="00D61CC2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89A"/>
    <w:rsid w:val="00D91B77"/>
    <w:rsid w:val="00D91BF6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5639"/>
    <w:rsid w:val="00DC5651"/>
    <w:rsid w:val="00DC5F43"/>
    <w:rsid w:val="00DC682B"/>
    <w:rsid w:val="00DC6927"/>
    <w:rsid w:val="00DC6BFC"/>
    <w:rsid w:val="00DC6C8C"/>
    <w:rsid w:val="00DC6E02"/>
    <w:rsid w:val="00DC70E8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2A2"/>
    <w:rsid w:val="00DD54F8"/>
    <w:rsid w:val="00DD5564"/>
    <w:rsid w:val="00DD5F3B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1192"/>
    <w:rsid w:val="00DE1614"/>
    <w:rsid w:val="00DE1975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315A"/>
    <w:rsid w:val="00E032C6"/>
    <w:rsid w:val="00E03578"/>
    <w:rsid w:val="00E040DA"/>
    <w:rsid w:val="00E0429F"/>
    <w:rsid w:val="00E042D0"/>
    <w:rsid w:val="00E042D3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774A"/>
    <w:rsid w:val="00E17A74"/>
    <w:rsid w:val="00E207DE"/>
    <w:rsid w:val="00E2093A"/>
    <w:rsid w:val="00E21308"/>
    <w:rsid w:val="00E214D9"/>
    <w:rsid w:val="00E21EA6"/>
    <w:rsid w:val="00E22007"/>
    <w:rsid w:val="00E22878"/>
    <w:rsid w:val="00E237BD"/>
    <w:rsid w:val="00E23850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81E"/>
    <w:rsid w:val="00E35F98"/>
    <w:rsid w:val="00E36005"/>
    <w:rsid w:val="00E36BD1"/>
    <w:rsid w:val="00E37373"/>
    <w:rsid w:val="00E3746E"/>
    <w:rsid w:val="00E3756E"/>
    <w:rsid w:val="00E37E08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296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CB5"/>
    <w:rsid w:val="00E9717B"/>
    <w:rsid w:val="00E97CDB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676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BDA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54F0"/>
    <w:rsid w:val="00EB63D2"/>
    <w:rsid w:val="00EB6D0C"/>
    <w:rsid w:val="00EB7701"/>
    <w:rsid w:val="00EC0071"/>
    <w:rsid w:val="00EC038B"/>
    <w:rsid w:val="00EC06C6"/>
    <w:rsid w:val="00EC0AA8"/>
    <w:rsid w:val="00EC0AEF"/>
    <w:rsid w:val="00EC0F4F"/>
    <w:rsid w:val="00EC12FB"/>
    <w:rsid w:val="00EC14AD"/>
    <w:rsid w:val="00EC1C78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64F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7C2"/>
    <w:rsid w:val="00EE7A69"/>
    <w:rsid w:val="00EE7C0C"/>
    <w:rsid w:val="00EF01A2"/>
    <w:rsid w:val="00EF038D"/>
    <w:rsid w:val="00EF0B84"/>
    <w:rsid w:val="00EF0B94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5"/>
    <w:rsid w:val="00F0233B"/>
    <w:rsid w:val="00F0245D"/>
    <w:rsid w:val="00F0253C"/>
    <w:rsid w:val="00F0284D"/>
    <w:rsid w:val="00F03162"/>
    <w:rsid w:val="00F03698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CCF"/>
    <w:rsid w:val="00F10E89"/>
    <w:rsid w:val="00F10EC2"/>
    <w:rsid w:val="00F10EE8"/>
    <w:rsid w:val="00F10FC0"/>
    <w:rsid w:val="00F11927"/>
    <w:rsid w:val="00F11E70"/>
    <w:rsid w:val="00F1201E"/>
    <w:rsid w:val="00F12314"/>
    <w:rsid w:val="00F124D0"/>
    <w:rsid w:val="00F1273D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4081"/>
    <w:rsid w:val="00F4413E"/>
    <w:rsid w:val="00F44639"/>
    <w:rsid w:val="00F44BE1"/>
    <w:rsid w:val="00F44DF0"/>
    <w:rsid w:val="00F4515C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60316"/>
    <w:rsid w:val="00F60634"/>
    <w:rsid w:val="00F6077A"/>
    <w:rsid w:val="00F609DA"/>
    <w:rsid w:val="00F60A95"/>
    <w:rsid w:val="00F60C66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9C7"/>
    <w:rsid w:val="00F722F6"/>
    <w:rsid w:val="00F72B65"/>
    <w:rsid w:val="00F72C96"/>
    <w:rsid w:val="00F73154"/>
    <w:rsid w:val="00F73184"/>
    <w:rsid w:val="00F73509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6631"/>
    <w:rsid w:val="00F968CD"/>
    <w:rsid w:val="00F968FB"/>
    <w:rsid w:val="00F96ADC"/>
    <w:rsid w:val="00F96BC0"/>
    <w:rsid w:val="00F96C75"/>
    <w:rsid w:val="00F96E32"/>
    <w:rsid w:val="00F9704A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5EC1"/>
    <w:rsid w:val="00FE6819"/>
    <w:rsid w:val="00FE68A9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54CC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8AC1AD33-AA9E-451E-B672-44718C79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D4DE7-1C53-457D-804B-C43A8A186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124</TotalTime>
  <Pages>8</Pages>
  <Words>1341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21</cp:revision>
  <cp:lastPrinted>2024-04-30T23:55:00Z</cp:lastPrinted>
  <dcterms:created xsi:type="dcterms:W3CDTF">2024-07-30T03:59:00Z</dcterms:created>
  <dcterms:modified xsi:type="dcterms:W3CDTF">2024-08-14T09:42:00Z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