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86262D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1F195D" w:rsidRDefault="009030AC" w:rsidP="001F195D">
      <w:pPr>
        <w:rPr>
          <w:cs/>
        </w:rPr>
      </w:pPr>
    </w:p>
    <w:p w14:paraId="59BF6B77" w14:textId="586B880C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5A3C43D" w14:textId="51664844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EF42E0" w14:textId="1DCDED22" w:rsidR="005421CE" w:rsidRDefault="005421CE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</w:rPr>
        <w:t>เงินลงทุนในการร่วมค้า</w:t>
      </w:r>
    </w:p>
    <w:p w14:paraId="5454E7D0" w14:textId="77777777" w:rsidR="009030AC" w:rsidRPr="003A4D4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3A4D4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E1B0FE0" w14:textId="3AB983A4" w:rsidR="00337A4B" w:rsidRPr="005B380D" w:rsidRDefault="00337A4B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4EF6A44F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670A547F" w14:textId="13291D7D" w:rsidR="005421CE" w:rsidRPr="002D6640" w:rsidRDefault="005421CE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D6640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F26B5" w14:textId="195C8873" w:rsidR="009030AC" w:rsidRPr="005B380D" w:rsidRDefault="009030AC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4E4133F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254C5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="002166E3" w:rsidRPr="4E4133F0">
        <w:rPr>
          <w:rFonts w:asciiTheme="majorBidi" w:hAnsiTheme="majorBidi" w:cstheme="majorBidi"/>
          <w:sz w:val="28"/>
          <w:szCs w:val="28"/>
        </w:rPr>
        <w:t>1</w:t>
      </w:r>
      <w:r w:rsidR="00760D14">
        <w:rPr>
          <w:rFonts w:asciiTheme="majorBidi" w:hAnsiTheme="majorBidi" w:cstheme="majorBidi"/>
          <w:sz w:val="28"/>
          <w:szCs w:val="28"/>
        </w:rPr>
        <w:t>4</w:t>
      </w:r>
      <w:r w:rsidR="00C12643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="00C12643" w:rsidRPr="4E4133F0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="000E7E5C" w:rsidRPr="4E4133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7E5C" w:rsidRPr="4E4133F0">
        <w:rPr>
          <w:rFonts w:asciiTheme="majorBidi" w:hAnsiTheme="majorBidi" w:cstheme="majorBidi"/>
          <w:sz w:val="28"/>
          <w:szCs w:val="28"/>
        </w:rPr>
        <w:t>256</w:t>
      </w:r>
      <w:r w:rsidR="45D06FDE" w:rsidRPr="4E4133F0">
        <w:rPr>
          <w:rFonts w:asciiTheme="majorBidi" w:hAnsiTheme="majorBidi" w:cstheme="majorBidi"/>
          <w:sz w:val="28"/>
          <w:szCs w:val="28"/>
        </w:rPr>
        <w:t>7</w:t>
      </w:r>
    </w:p>
    <w:p w14:paraId="535CD408" w14:textId="77777777" w:rsidR="009030AC" w:rsidRPr="00C12643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C5FA4" w14:textId="7498B488" w:rsidR="009030AC" w:rsidRPr="005B380D" w:rsidRDefault="009030AC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4E4133F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4E4133F0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Pr="4E4133F0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4E4133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4E4133F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4E4133F0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4E4133F0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</w:r>
      <w:r w:rsidR="005B380D" w:rsidRPr="4E4133F0">
        <w:rPr>
          <w:rFonts w:asciiTheme="majorBidi" w:hAnsiTheme="majorBidi" w:cstheme="majorBidi"/>
          <w:sz w:val="28"/>
          <w:szCs w:val="28"/>
        </w:rPr>
        <w:t>31</w:t>
      </w:r>
      <w:r w:rsidR="0021001C" w:rsidRPr="4E4133F0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4E4133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4E4133F0">
        <w:rPr>
          <w:rFonts w:asciiTheme="majorBidi" w:hAnsiTheme="majorBidi" w:cstheme="majorBidi"/>
          <w:sz w:val="28"/>
          <w:szCs w:val="28"/>
        </w:rPr>
        <w:t>256</w:t>
      </w:r>
      <w:r w:rsidR="0EC80095" w:rsidRPr="4E4133F0">
        <w:rPr>
          <w:rFonts w:asciiTheme="majorBidi" w:hAnsiTheme="majorBidi" w:cstheme="majorBidi"/>
          <w:sz w:val="28"/>
          <w:szCs w:val="28"/>
        </w:rPr>
        <w:t>6</w:t>
      </w:r>
    </w:p>
    <w:p w14:paraId="4D63BB0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8557" w14:textId="17F974E6" w:rsidR="00D01652" w:rsidRPr="00375B19" w:rsidRDefault="00D01652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4E4133F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4E4133F0">
        <w:rPr>
          <w:rFonts w:asciiTheme="majorBidi" w:hAnsiTheme="majorBidi" w:cstheme="majorBidi"/>
          <w:sz w:val="28"/>
          <w:szCs w:val="28"/>
        </w:rPr>
        <w:t>31</w:t>
      </w:r>
      <w:r w:rsidRPr="4E4133F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4E4133F0">
        <w:rPr>
          <w:rFonts w:asciiTheme="majorBidi" w:hAnsiTheme="majorBidi" w:cstheme="majorBidi"/>
          <w:sz w:val="28"/>
          <w:szCs w:val="28"/>
        </w:rPr>
        <w:t>256</w:t>
      </w:r>
      <w:r w:rsidR="00375B19">
        <w:rPr>
          <w:rFonts w:asciiTheme="majorBidi" w:hAnsiTheme="majorBidi" w:cstheme="majorBidi"/>
          <w:sz w:val="28"/>
          <w:szCs w:val="28"/>
        </w:rPr>
        <w:t>6</w:t>
      </w:r>
    </w:p>
    <w:p w14:paraId="5E085423" w14:textId="0090AB78" w:rsidR="005421CE" w:rsidRDefault="005421CE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BE041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กลุ่มบริษัทดำเนินธุรกิจในประเทศเวียดนามและอิตาลีซึ่งได้มีการประกาศใช้กฎหมายการจัดเก็บภาษีเงินได้ขั้นต่ำส่วนเพิ่มและมีผลบังคับใช้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hint="cs"/>
          <w:sz w:val="28"/>
          <w:szCs w:val="28"/>
          <w:cs/>
        </w:rPr>
        <w:t xml:space="preserve">เป็นต้นไป จากการพิจารณาพบว่าการบังคับใช้กฎหมายดังกล่าวไม่มีผลกระทบต่องบการเงินของกลุ่มบริษัทเนื่องจากอัตราภาษีเงินได้ที่แท้จริงของบริษัทดังกล่าวสูงกว่าร้อยละ </w:t>
      </w:r>
      <w:r>
        <w:rPr>
          <w:rFonts w:asciiTheme="majorBidi" w:hAnsiTheme="majorBidi" w:cstheme="majorBidi"/>
          <w:sz w:val="28"/>
          <w:szCs w:val="28"/>
        </w:rPr>
        <w:t>15</w:t>
      </w:r>
    </w:p>
    <w:p w14:paraId="490ECB86" w14:textId="487CB9E7" w:rsidR="005421CE" w:rsidRDefault="005421CE" w:rsidP="4E41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C04C7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การเปลี่ยนแปลงนโยบายการบัญชี  </w:t>
      </w:r>
    </w:p>
    <w:p w14:paraId="7A60284C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55F6DBED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12</w:t>
      </w:r>
      <w:r>
        <w:rPr>
          <w:rFonts w:asciiTheme="majorBidi" w:hAnsiTheme="majorBidi" w:hint="cs"/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hint="cs"/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 </w:t>
      </w:r>
    </w:p>
    <w:p w14:paraId="7A5FF7B9" w14:textId="77777777" w:rsidR="005421CE" w:rsidRDefault="005421CE" w:rsidP="005421C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4B273" w14:textId="4EAF723C" w:rsidR="005421CE" w:rsidRPr="005B380D" w:rsidRDefault="005421CE" w:rsidP="0054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>
        <w:rPr>
          <w:rFonts w:asciiTheme="majorBidi" w:hAnsiTheme="majorBidi"/>
          <w:sz w:val="28"/>
          <w:szCs w:val="28"/>
          <w:cs/>
        </w:rPr>
        <w:br/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 xml:space="preserve">12 </w:t>
      </w:r>
      <w:r>
        <w:rPr>
          <w:rFonts w:asciiTheme="majorBidi" w:hAnsiTheme="majorBidi"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/>
          <w:sz w:val="28"/>
          <w:szCs w:val="28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028A20BB" w14:textId="610128B7" w:rsidR="009030AC" w:rsidRPr="00C47446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p w14:paraId="39487113" w14:textId="172B8D62" w:rsidR="007B541A" w:rsidRPr="007B541A" w:rsidRDefault="007B541A" w:rsidP="007B54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D231ACD" w14:textId="028F94F3" w:rsidR="009030AC" w:rsidRPr="00505BA4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A2257" w14:textId="1B551EDC" w:rsidR="008819BB" w:rsidRDefault="008819BB" w:rsidP="008819BB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</w:rPr>
      </w:pP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7310E7B" w14:textId="77777777" w:rsidR="00C12643" w:rsidRPr="00403404" w:rsidRDefault="00C12643" w:rsidP="00C12643">
      <w:pPr>
        <w:tabs>
          <w:tab w:val="clear" w:pos="454"/>
          <w:tab w:val="clear" w:pos="680"/>
          <w:tab w:val="left" w:pos="540"/>
        </w:tabs>
        <w:spacing w:line="240" w:lineRule="auto"/>
        <w:ind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178"/>
        <w:gridCol w:w="1074"/>
        <w:gridCol w:w="6"/>
        <w:gridCol w:w="180"/>
        <w:gridCol w:w="1172"/>
      </w:tblGrid>
      <w:tr w:rsidR="00EF095F" w:rsidRPr="00094D4C" w14:paraId="1051BF51" w14:textId="5C169945" w:rsidTr="004D4326">
        <w:trPr>
          <w:cantSplit/>
          <w:tblHeader/>
        </w:trPr>
        <w:tc>
          <w:tcPr>
            <w:tcW w:w="4230" w:type="dxa"/>
          </w:tcPr>
          <w:p w14:paraId="700550E2" w14:textId="77777777" w:rsidR="00EF095F" w:rsidRPr="007533A3" w:rsidRDefault="00EF095F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33A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hideMark/>
          </w:tcPr>
          <w:p w14:paraId="7EBF69FB" w14:textId="4289EC49" w:rsidR="00EF095F" w:rsidRPr="007533A3" w:rsidRDefault="00EF095F" w:rsidP="001816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183C840" w14:textId="66050DD5" w:rsidR="00EF095F" w:rsidRPr="007533A3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432" w:type="dxa"/>
            <w:gridSpan w:val="4"/>
          </w:tcPr>
          <w:p w14:paraId="6A02D377" w14:textId="623E6992" w:rsidR="00EF095F" w:rsidRPr="007533A3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F132B" w:rsidRPr="00094D4C" w14:paraId="537EF2FD" w14:textId="77777777" w:rsidTr="004D4326">
        <w:trPr>
          <w:cantSplit/>
          <w:tblHeader/>
        </w:trPr>
        <w:tc>
          <w:tcPr>
            <w:tcW w:w="4230" w:type="dxa"/>
            <w:hideMark/>
          </w:tcPr>
          <w:p w14:paraId="2B254717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</w:tcPr>
          <w:p w14:paraId="50250DD4" w14:textId="5EC3AC40" w:rsidR="00C12643" w:rsidRPr="001B5B9C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38905B01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FF8CD" w14:textId="7CB1ADF3" w:rsidR="00C12643" w:rsidRPr="001B5B9C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AF8963B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A83364" w14:textId="7861DEEE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6" w:type="dxa"/>
            <w:gridSpan w:val="2"/>
          </w:tcPr>
          <w:p w14:paraId="68C87AFD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2318E5" w14:textId="18FD85BA" w:rsidR="00C12643" w:rsidRPr="007533A3" w:rsidRDefault="00C12643" w:rsidP="00C12643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1B5B9C" w:rsidRPr="001B5B9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C12643" w:rsidRPr="00094D4C" w14:paraId="571CA5F2" w14:textId="77777777" w:rsidTr="004D4326">
        <w:trPr>
          <w:cantSplit/>
          <w:tblHeader/>
        </w:trPr>
        <w:tc>
          <w:tcPr>
            <w:tcW w:w="4230" w:type="dxa"/>
          </w:tcPr>
          <w:p w14:paraId="483CC008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5D9FD0DD" w14:textId="77777777" w:rsidR="00C12643" w:rsidRPr="007533A3" w:rsidRDefault="00C12643" w:rsidP="00C12643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F132B" w:rsidRPr="00094D4C" w14:paraId="067BF11C" w14:textId="77777777" w:rsidTr="004D4326">
        <w:trPr>
          <w:cantSplit/>
        </w:trPr>
        <w:tc>
          <w:tcPr>
            <w:tcW w:w="4230" w:type="dxa"/>
            <w:hideMark/>
          </w:tcPr>
          <w:p w14:paraId="011711D4" w14:textId="6D14CF8B" w:rsidR="00C12643" w:rsidRPr="007533A3" w:rsidRDefault="000374E7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4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6D13AE7B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1994EE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33139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42B7A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74C402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04EA7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2632E9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0D9C5C04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BDD7831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A58D268" w14:textId="38B418AE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1C8CBB1F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F357D8" w14:textId="45D6EAF4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78" w:type="dxa"/>
          </w:tcPr>
          <w:p w14:paraId="5B7DF387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F457C4" w14:textId="63E88EF7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D7A5E2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03CB55" w14:textId="3BBB774D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5116" w:rsidRPr="00094D4C" w14:paraId="0EF9BF1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FAA4C54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33F1BB8" w14:textId="2D87AAFA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7171638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C3AE8" w14:textId="69BB8BEE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5F2CCAF1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7278A2" w14:textId="57F0FD7F" w:rsidR="00985116" w:rsidRPr="00985116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68ACD12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EA0CCC" w14:textId="265573CA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6F791F" w:rsidRPr="00094D4C" w14:paraId="5EF1A0A3" w14:textId="77777777" w:rsidTr="004D4326">
        <w:trPr>
          <w:cantSplit/>
        </w:trPr>
        <w:tc>
          <w:tcPr>
            <w:tcW w:w="4230" w:type="dxa"/>
            <w:vAlign w:val="bottom"/>
          </w:tcPr>
          <w:p w14:paraId="7DFC5F17" w14:textId="735C4E8F" w:rsidR="006F791F" w:rsidRPr="007533A3" w:rsidRDefault="006F791F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55D8E3E0" w14:textId="4EDFBF13" w:rsidR="006F791F" w:rsidRPr="006F791F" w:rsidRDefault="006F791F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AADF37" w14:textId="77777777" w:rsidR="006F791F" w:rsidRPr="00D80FD2" w:rsidRDefault="006F791F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422ED3" w14:textId="705FF7C5" w:rsidR="006F791F" w:rsidRDefault="006F791F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00B3996" w14:textId="77777777" w:rsidR="006F791F" w:rsidRPr="00D80FD2" w:rsidRDefault="006F791F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ACD64E" w14:textId="5C3F37B6" w:rsidR="006F791F" w:rsidRDefault="006F791F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A64BA0" w14:textId="77777777" w:rsidR="006F791F" w:rsidRPr="007533A3" w:rsidRDefault="006F791F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AFFFB5" w14:textId="00492899" w:rsidR="006F791F" w:rsidRPr="006F791F" w:rsidRDefault="006F791F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85116" w:rsidRPr="00094D4C" w14:paraId="60874A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DE532B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CD65731" w14:textId="32C3CA06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65DBB0B1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6517D" w14:textId="602C3BC1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78" w:type="dxa"/>
          </w:tcPr>
          <w:p w14:paraId="4B41046C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537F2D" w14:textId="796FA334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428FF4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2995CBB" w14:textId="5AD6BBB5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85116" w:rsidRPr="00094D4C" w14:paraId="0654038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1479E8B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739A04F9" w14:textId="163FD8D0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80" w:type="dxa"/>
          </w:tcPr>
          <w:p w14:paraId="76BDB36C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936E2" w14:textId="5BBFE7FE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8" w:type="dxa"/>
          </w:tcPr>
          <w:p w14:paraId="1EDB77A9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A5606" w14:textId="4AD50D7B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A1316E6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9622C8E" w14:textId="497A478B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85116" w:rsidRPr="00094D4C" w14:paraId="6AD29438" w14:textId="77777777" w:rsidTr="004D4326">
        <w:trPr>
          <w:cantSplit/>
        </w:trPr>
        <w:tc>
          <w:tcPr>
            <w:tcW w:w="4230" w:type="dxa"/>
            <w:vAlign w:val="bottom"/>
          </w:tcPr>
          <w:p w14:paraId="60171D04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1C10249" w14:textId="22D370C7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0" w:type="dxa"/>
          </w:tcPr>
          <w:p w14:paraId="14819093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41A2A" w14:textId="1DB9D1BB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78" w:type="dxa"/>
          </w:tcPr>
          <w:p w14:paraId="51BC9107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14963B" w14:textId="1A5ECA99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  <w:tc>
          <w:tcPr>
            <w:tcW w:w="180" w:type="dxa"/>
          </w:tcPr>
          <w:p w14:paraId="12D4235D" w14:textId="77777777" w:rsidR="00985116" w:rsidRPr="007533A3" w:rsidRDefault="00985116" w:rsidP="00985116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5D56A9" w14:textId="663AAE0D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177</w:t>
            </w:r>
          </w:p>
        </w:tc>
      </w:tr>
      <w:tr w:rsidR="00985116" w:rsidRPr="00094D4C" w14:paraId="4C2C88E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B8D07E1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C740CFE" w14:textId="5E34E5B7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94C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B234656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34E37D2" w14:textId="7E52A4FB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2AC04064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7312A6" w14:textId="6CBC3883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59F275F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B642C6" w14:textId="0CCB8389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985116" w:rsidRPr="002A4E98" w14:paraId="7EF28BC1" w14:textId="77777777" w:rsidTr="004D4326">
        <w:trPr>
          <w:cantSplit/>
        </w:trPr>
        <w:tc>
          <w:tcPr>
            <w:tcW w:w="4230" w:type="dxa"/>
            <w:vAlign w:val="bottom"/>
          </w:tcPr>
          <w:p w14:paraId="638D2A75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2C636" w14:textId="77777777" w:rsidR="00985116" w:rsidRPr="00D80FD2" w:rsidRDefault="00985116" w:rsidP="009851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9ADB30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D7848C" w14:textId="77777777" w:rsidR="00985116" w:rsidRPr="00D80FD2" w:rsidRDefault="00985116" w:rsidP="009851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E04CCF8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382554" w14:textId="77777777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FCDC43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49ABA86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301C9CA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9E86C97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01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9AB1E7" w14:textId="77777777" w:rsidR="00985116" w:rsidRPr="00D80FD2" w:rsidRDefault="00985116" w:rsidP="009851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7A49C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62EFA2" w14:textId="77777777" w:rsidR="00985116" w:rsidRPr="00D80FD2" w:rsidRDefault="00985116" w:rsidP="009851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58FD01B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2F3C66" w14:textId="77777777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2D15C9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A975E4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14FECF85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4B33B3D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AF47B4F" w14:textId="09D33BC7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2B71F9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DC02310" w14:textId="7543798B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0E1332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036511" w14:textId="2099C1F5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883</w:t>
            </w:r>
          </w:p>
        </w:tc>
        <w:tc>
          <w:tcPr>
            <w:tcW w:w="180" w:type="dxa"/>
          </w:tcPr>
          <w:p w14:paraId="4F491969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260C1FD" w14:textId="19C1654D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1,434</w:t>
            </w:r>
          </w:p>
        </w:tc>
      </w:tr>
      <w:tr w:rsidR="00985116" w:rsidRPr="00094D4C" w14:paraId="7313A6D7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E6BD52C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9DDA0C5" w14:textId="07A90A47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6D90B7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558C94" w14:textId="23B77B1B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EEA45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6E5778" w14:textId="6E98705B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</w:t>
            </w:r>
          </w:p>
        </w:tc>
        <w:tc>
          <w:tcPr>
            <w:tcW w:w="180" w:type="dxa"/>
          </w:tcPr>
          <w:p w14:paraId="6A1E80EA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2F44879F" w14:textId="67832206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</w:tr>
      <w:tr w:rsidR="00985116" w:rsidRPr="00094D4C" w14:paraId="4752B203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3F47C44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55027C6" w14:textId="7AFBF61E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2C66C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E5301DE" w14:textId="35A472D1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7B52F3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2A220D" w14:textId="400AF447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499</w:t>
            </w:r>
          </w:p>
        </w:tc>
        <w:tc>
          <w:tcPr>
            <w:tcW w:w="180" w:type="dxa"/>
          </w:tcPr>
          <w:p w14:paraId="2269043F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1D4AF37" w14:textId="723F2E13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456</w:t>
            </w:r>
          </w:p>
        </w:tc>
      </w:tr>
      <w:tr w:rsidR="00985116" w:rsidRPr="00094D4C" w14:paraId="3FDB1ADB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A83FF8C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44EF6B43" w14:textId="2F1DE32C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2B52B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D1D0592" w14:textId="1C8BF5A1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B6870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926596" w14:textId="62E47EBB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872</w:t>
            </w:r>
          </w:p>
        </w:tc>
        <w:tc>
          <w:tcPr>
            <w:tcW w:w="180" w:type="dxa"/>
          </w:tcPr>
          <w:p w14:paraId="674FD74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D018F15" w14:textId="726F0996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876</w:t>
            </w:r>
          </w:p>
        </w:tc>
      </w:tr>
      <w:tr w:rsidR="00985116" w:rsidRPr="00094D4C" w14:paraId="09A7491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3A211B5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8E37E8" w14:textId="28A0D5A5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036904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FE09EF7" w14:textId="78413E0C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3F1B69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0B4F08" w14:textId="657E6C96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80" w:type="dxa"/>
          </w:tcPr>
          <w:p w14:paraId="1BE3AF1D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08C1B0C6" w14:textId="45785BB8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</w:tr>
      <w:tr w:rsidR="00985116" w:rsidRPr="00094D4C" w14:paraId="126382AE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71ACA55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74EEEB8" w14:textId="3D30D96F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28B7AC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1B2F7C" w14:textId="77EFE578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94E09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338CA1" w14:textId="53A46DAA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180" w:type="dxa"/>
          </w:tcPr>
          <w:p w14:paraId="07A6E2C5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285650B9" w14:textId="47193CE4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</w:p>
        </w:tc>
      </w:tr>
      <w:tr w:rsidR="00985116" w:rsidRPr="00094D4C" w14:paraId="4BD2BB6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E990CE7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2090BC88" w14:textId="16123D89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9D733D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25AD017" w14:textId="318D5AAF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EDCF9B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42518F" w14:textId="660FFB48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513FDC8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19FAF697" w14:textId="2BA77C0C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985116" w:rsidRPr="00094D4C" w14:paraId="1A97B4C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6E6C08E6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19E5F62" w14:textId="54CF6BD0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E07F1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C43A47B" w14:textId="2DD36D96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09ED4F" w14:textId="77777777" w:rsidR="00985116" w:rsidRPr="00D80FD2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E1B562" w14:textId="2B125893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180" w:type="dxa"/>
          </w:tcPr>
          <w:p w14:paraId="42F84798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9DF67A3" w14:textId="0BE94DC8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985116" w:rsidRPr="002A4E98" w14:paraId="15EB56A1" w14:textId="77777777" w:rsidTr="004D4326">
        <w:trPr>
          <w:cantSplit/>
        </w:trPr>
        <w:tc>
          <w:tcPr>
            <w:tcW w:w="4230" w:type="dxa"/>
            <w:vAlign w:val="bottom"/>
          </w:tcPr>
          <w:p w14:paraId="48FE101A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BC93EE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83ED2C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2E9769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4737C99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7FD12B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886BCA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B9BDFF4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946" w:rsidRPr="002A4E98" w14:paraId="1753DF37" w14:textId="77777777" w:rsidTr="004D4326">
        <w:trPr>
          <w:cantSplit/>
        </w:trPr>
        <w:tc>
          <w:tcPr>
            <w:tcW w:w="4230" w:type="dxa"/>
            <w:vAlign w:val="bottom"/>
          </w:tcPr>
          <w:p w14:paraId="504E3AC2" w14:textId="77777777" w:rsidR="00971946" w:rsidRPr="007533A3" w:rsidRDefault="0097194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311398" w14:textId="77777777" w:rsidR="00971946" w:rsidRPr="007533A3" w:rsidRDefault="00971946" w:rsidP="009851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C9965E" w14:textId="77777777" w:rsidR="00971946" w:rsidRPr="007533A3" w:rsidRDefault="00971946" w:rsidP="00985116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A806B" w14:textId="77777777" w:rsidR="00971946" w:rsidRPr="007533A3" w:rsidRDefault="00971946" w:rsidP="009851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33D74C5" w14:textId="77777777" w:rsidR="00971946" w:rsidRPr="007533A3" w:rsidRDefault="0097194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7B572A0" w14:textId="77777777" w:rsidR="00971946" w:rsidRPr="007533A3" w:rsidRDefault="0097194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FB1B6C" w14:textId="77777777" w:rsidR="00971946" w:rsidRPr="007533A3" w:rsidRDefault="0097194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A57DA05" w14:textId="77777777" w:rsidR="00971946" w:rsidRPr="007533A3" w:rsidRDefault="0097194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504851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06720CE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0F6228CD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3E929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4A3F0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1A21CA1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3142A6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6C561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15EE372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3D87B62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17120DB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6C0612F9" w14:textId="68852E41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0" w:type="dxa"/>
          </w:tcPr>
          <w:p w14:paraId="4012DB1C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CA1E8" w14:textId="32447FCB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78" w:type="dxa"/>
          </w:tcPr>
          <w:p w14:paraId="188C07DE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16872B" w14:textId="518F93EE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4C6D51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50A7718" w14:textId="34B8FF75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5B8CD62C" w14:textId="77777777" w:rsidTr="004D4326">
        <w:trPr>
          <w:cantSplit/>
        </w:trPr>
        <w:tc>
          <w:tcPr>
            <w:tcW w:w="4230" w:type="dxa"/>
            <w:vAlign w:val="bottom"/>
          </w:tcPr>
          <w:p w14:paraId="1A64A9C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22D0F694" w14:textId="0374DF1C" w:rsidR="00985116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</w:tcPr>
          <w:p w14:paraId="45905EB6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E48E1" w14:textId="30C0D2DF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8" w:type="dxa"/>
          </w:tcPr>
          <w:p w14:paraId="438EB4A2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B47CF9" w14:textId="11793A81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2B394B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41CE1C" w14:textId="314FBCDC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49D904D8" w14:textId="77777777" w:rsidTr="004D4326">
        <w:trPr>
          <w:cantSplit/>
        </w:trPr>
        <w:tc>
          <w:tcPr>
            <w:tcW w:w="4230" w:type="dxa"/>
            <w:vAlign w:val="bottom"/>
          </w:tcPr>
          <w:p w14:paraId="45013332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A15DD81" w14:textId="70E26383" w:rsidR="00985116" w:rsidRPr="00515975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13DF7DA0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31BD8" w14:textId="2904988F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32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78" w:type="dxa"/>
          </w:tcPr>
          <w:p w14:paraId="46B01A9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F7F222" w14:textId="23239463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115</w:t>
            </w:r>
          </w:p>
        </w:tc>
        <w:tc>
          <w:tcPr>
            <w:tcW w:w="180" w:type="dxa"/>
          </w:tcPr>
          <w:p w14:paraId="7F10EACC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70C9C67" w14:textId="1E36564D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985116" w:rsidRPr="00094D4C" w14:paraId="5E9968C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59B9BC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DB2E0F3" w14:textId="38108D7B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26CC011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1456" w14:textId="0C5E4CAE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8" w:type="dxa"/>
          </w:tcPr>
          <w:p w14:paraId="5745D7A5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6EBBD2" w14:textId="3E2E6B39" w:rsidR="00985116" w:rsidRPr="00387FC4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2829D4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BD968E1" w14:textId="1137E1DE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3F3C8EFE" w14:textId="77777777" w:rsidTr="004D4326">
        <w:trPr>
          <w:cantSplit/>
        </w:trPr>
        <w:tc>
          <w:tcPr>
            <w:tcW w:w="4230" w:type="dxa"/>
            <w:vAlign w:val="bottom"/>
          </w:tcPr>
          <w:p w14:paraId="3E55DA56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0D6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EA5DD9F" w14:textId="0696EDC6" w:rsidR="00985116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3C34086F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464EA" w14:textId="44676D59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7C102FA2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0056C3" w14:textId="70BF16AD" w:rsidR="00985116" w:rsidRPr="00387FC4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0D2285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F2448C" w14:textId="747168B2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612E81DC" w14:textId="77777777" w:rsidTr="004D4326">
        <w:trPr>
          <w:cantSplit/>
        </w:trPr>
        <w:tc>
          <w:tcPr>
            <w:tcW w:w="4230" w:type="dxa"/>
            <w:vAlign w:val="bottom"/>
          </w:tcPr>
          <w:p w14:paraId="114681D7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8EFC73B" w14:textId="672C8118" w:rsidR="00985116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01BB1022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98D6" w14:textId="3989F87C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7B01EADC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9BF5B3" w14:textId="7DDC3B25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2DA061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6E869A" w14:textId="1B3A171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1F0EE719" w14:textId="77777777" w:rsidTr="004D4326">
        <w:trPr>
          <w:cantSplit/>
        </w:trPr>
        <w:tc>
          <w:tcPr>
            <w:tcW w:w="4230" w:type="dxa"/>
            <w:vAlign w:val="bottom"/>
          </w:tcPr>
          <w:p w14:paraId="51A88FE7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A5680F" w14:textId="77777777" w:rsidR="00985116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95EACE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5DB522" w14:textId="77777777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5FA9A17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F63BCD" w14:textId="77777777" w:rsidR="00985116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0E85D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BEF6CD" w14:textId="77777777" w:rsidR="00985116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631319C2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315CCCE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65EC9D0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70F545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E4790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48C1D93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578E6E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00B32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BA531C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5ED0D8E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6ED01758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01C6C13" w14:textId="17E0D49E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14:paraId="1D6AFE54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BA5CC" w14:textId="356CF6F3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78" w:type="dxa"/>
          </w:tcPr>
          <w:p w14:paraId="50044F5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637F7C" w14:textId="1E3A7A3F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EA692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6E8DF71" w14:textId="5CCF57E2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2515666E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D1EE513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7546CFBC" w14:textId="495E8CA1" w:rsidR="00985116" w:rsidRPr="00FA4DF1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41F5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0" w:type="dxa"/>
          </w:tcPr>
          <w:p w14:paraId="389C443A" w14:textId="77777777" w:rsidR="00985116" w:rsidRPr="00FA4DF1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DF23252" w14:textId="3AB5C503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78" w:type="dxa"/>
          </w:tcPr>
          <w:p w14:paraId="2F81580B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1B7930" w14:textId="3AA26F66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04DC17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1A7C13EF" w14:textId="45231BAE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5BCB9D88" w14:textId="77777777" w:rsidTr="004D4326">
        <w:trPr>
          <w:cantSplit/>
        </w:trPr>
        <w:tc>
          <w:tcPr>
            <w:tcW w:w="4230" w:type="dxa"/>
            <w:vAlign w:val="bottom"/>
          </w:tcPr>
          <w:p w14:paraId="4107630D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36FC270" w14:textId="4B45CCE3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831EEE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63494" w14:textId="2AD54EE8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329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78" w:type="dxa"/>
          </w:tcPr>
          <w:p w14:paraId="065BDA6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D5543B" w14:textId="2E7ABCA5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D11DE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735D35" w14:textId="180B2E75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6517E57A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D675E19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191A9F0" w14:textId="44E9BA9A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7C31599D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7DEF0" w14:textId="59134FC1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3C405D4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4645B5" w14:textId="57089BC6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EECE1FA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60A640FC" w14:textId="67DAA2C4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761450BA" w14:textId="77777777" w:rsidTr="004D4326">
        <w:trPr>
          <w:cantSplit/>
        </w:trPr>
        <w:tc>
          <w:tcPr>
            <w:tcW w:w="4230" w:type="dxa"/>
            <w:vAlign w:val="bottom"/>
          </w:tcPr>
          <w:p w14:paraId="60CB62AB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759522CB" w14:textId="55A891B1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64BC6E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9DBD60" w14:textId="50B8C78F" w:rsidR="00985116" w:rsidRPr="007533A3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2276D7A1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43B0777" w14:textId="686FC2A6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9A411D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C0CA0D" w14:textId="10F8E2B4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2A4E98" w14:paraId="543EA96F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69E104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EA0A3A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97409D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B674" w14:textId="77777777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E25DCD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355D43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479A5F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FA0FD8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4744E662" w14:textId="77777777" w:rsidTr="004D4326">
        <w:trPr>
          <w:cantSplit/>
          <w:trHeight w:val="272"/>
        </w:trPr>
        <w:tc>
          <w:tcPr>
            <w:tcW w:w="4230" w:type="dxa"/>
            <w:vAlign w:val="bottom"/>
            <w:hideMark/>
          </w:tcPr>
          <w:p w14:paraId="02F6EA9C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59309A2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E57715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601F8" w14:textId="77777777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15680C7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972B87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6DE710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45FE97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30DFC498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39471D7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8411160" w14:textId="65E0F44C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</w:tcPr>
          <w:p w14:paraId="734478D9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D091B" w14:textId="4D400AC3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178" w:type="dxa"/>
          </w:tcPr>
          <w:p w14:paraId="4EB3166B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76FD6E5" w14:textId="4E1BF6EF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93E8BC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D542A18" w14:textId="06C6BD66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4AF6BE21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1385C7F3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0E5468C2" w14:textId="2A1CA62F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574385C9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04968" w14:textId="1F858933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78" w:type="dxa"/>
          </w:tcPr>
          <w:p w14:paraId="72BD0F5E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037B43" w14:textId="5626CF40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9CABC1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75F2F6" w14:textId="29F98792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6B23D682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7C66B6EB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0B8450B5" w14:textId="731AE88A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</w:tcPr>
          <w:p w14:paraId="6E18E2A1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BB2124" w14:textId="075874AE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78" w:type="dxa"/>
          </w:tcPr>
          <w:p w14:paraId="64F33638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7401DF" w14:textId="45973011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78A7B2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1C62FC8" w14:textId="045A41C9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3001E7C9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58E924AC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0330C69C" w14:textId="47EEBCE4" w:rsidR="00985116" w:rsidRPr="006841F5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80" w:type="dxa"/>
          </w:tcPr>
          <w:p w14:paraId="01400646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3D565F" w14:textId="588A0A2B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78" w:type="dxa"/>
          </w:tcPr>
          <w:p w14:paraId="1C2721B2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444704E" w14:textId="354A074D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9526B1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4FA43A5" w14:textId="6158056F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5CB4C550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5425D18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9E30047" w14:textId="74EB2379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80" w:type="dxa"/>
          </w:tcPr>
          <w:p w14:paraId="248E8966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9CD39" w14:textId="32DE2FD7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14:paraId="4382BBE7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6F6F9A" w14:textId="760DD34D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1922E4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5C444B" w14:textId="7EF77CA3" w:rsidR="00985116" w:rsidRPr="00387FC4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3D6DE49C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53521C63" w14:textId="09272603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94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กำไรจากสิทธิการใช้</w:t>
            </w:r>
          </w:p>
        </w:tc>
        <w:tc>
          <w:tcPr>
            <w:tcW w:w="1080" w:type="dxa"/>
          </w:tcPr>
          <w:p w14:paraId="1017DCA2" w14:textId="2BCC50A8" w:rsidR="00985116" w:rsidRPr="00FC2411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</w:tcPr>
          <w:p w14:paraId="7E77E98C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4790A0" w14:textId="7484DE3D" w:rsidR="00985116" w:rsidRPr="00FC2411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843234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86B3D4" w14:textId="284EB276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ADBC08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136DF4" w14:textId="6E212CB6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2D8E76EC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2EB364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EA4BA1B" w14:textId="135A544F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08448D1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A5DCE" w14:textId="34D78E1D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331D868C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BF731E" w14:textId="7B521583" w:rsidR="00985116" w:rsidRPr="00D80FD2" w:rsidRDefault="004E7CA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61AFF999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7074929" w14:textId="6D4D573E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85116" w:rsidRPr="00094D4C" w14:paraId="6931920C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4D750B15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1E370C2F" w14:textId="0B610796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0DB1B99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BEA316" w14:textId="0F680D3C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C83490D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964B31" w14:textId="67C89538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CF7DFA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20BE4F" w14:textId="1503E464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55647A7A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2DBCBCCA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CA35079" w14:textId="0B0118A4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80" w:type="dxa"/>
          </w:tcPr>
          <w:p w14:paraId="6053098C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226A9" w14:textId="46A6BB51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78" w:type="dxa"/>
          </w:tcPr>
          <w:p w14:paraId="23B20354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F367093" w14:textId="2A1FD954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689A70B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9DA43B6" w14:textId="0AF26EE2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85116" w:rsidRPr="00094D4C" w14:paraId="7D6F6CA5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ABB809A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6414519" w14:textId="0E10ED0D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80" w:type="dxa"/>
          </w:tcPr>
          <w:p w14:paraId="2104AFEB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D8A0F" w14:textId="416B3EF3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78" w:type="dxa"/>
          </w:tcPr>
          <w:p w14:paraId="0D064A6D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61FD6E" w14:textId="4F76D982" w:rsidR="00985116" w:rsidRPr="00D80FD2" w:rsidRDefault="004E7CA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4449E3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5D37D01" w14:textId="0AC5E312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85116" w:rsidRPr="00094D4C" w14:paraId="05B65104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36A7FB9D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656C91AC" w14:textId="7AC0A883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14:paraId="111D52F2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3D120" w14:textId="175F1A34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78" w:type="dxa"/>
          </w:tcPr>
          <w:p w14:paraId="067A8FD8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ED156E" w14:textId="32D3C1A1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5BED22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1A518D5" w14:textId="22F95D0D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08CE9EC0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3E4EAB51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6B0F2A59" w14:textId="24D232AE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80" w:type="dxa"/>
          </w:tcPr>
          <w:p w14:paraId="3FD89610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1B5DB" w14:textId="73FE2238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78" w:type="dxa"/>
          </w:tcPr>
          <w:p w14:paraId="23AA8ECB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34BB84" w14:textId="0EECE71A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0A9284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3A3AA72" w14:textId="10CB0EB1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6B3F1AD9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79ACDC3A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7898AEA" w14:textId="74CF5D3A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72A317EF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A1F70" w14:textId="2EA9AF4D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8" w:type="dxa"/>
          </w:tcPr>
          <w:p w14:paraId="4BF4F004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A8ABB0" w14:textId="7CC2223B" w:rsidR="00985116" w:rsidRPr="00D80FD2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CF376E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8E7583" w14:textId="5573792A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116" w:rsidRPr="00094D4C" w14:paraId="74A5EFB4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6EF5E520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A63E4D9" w14:textId="57D6F41D" w:rsidR="00985116" w:rsidRPr="00D80FD2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80" w:type="dxa"/>
          </w:tcPr>
          <w:p w14:paraId="154F4C26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91630" w14:textId="08280947" w:rsidR="00985116" w:rsidRPr="00D80FD2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78" w:type="dxa"/>
          </w:tcPr>
          <w:p w14:paraId="2944F4BF" w14:textId="77777777" w:rsidR="00985116" w:rsidRPr="00D80FD2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6E1DE6" w14:textId="171030BD" w:rsidR="00985116" w:rsidRPr="00D80FD2" w:rsidRDefault="004E7CA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7C7DEA93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59D0A6F" w14:textId="6670EF0A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85116" w:rsidRPr="00094D4C" w14:paraId="483E2246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1CE9D31D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54C9CA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E2472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90FFE" w14:textId="77777777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C7504D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606953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B55657" w14:textId="77777777" w:rsidR="00985116" w:rsidRPr="007533A3" w:rsidRDefault="00985116" w:rsidP="0098511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BE227D" w14:textId="77777777" w:rsidR="00985116" w:rsidRPr="00387FC4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15DD16AF" w14:textId="77777777" w:rsidTr="004D4326">
        <w:trPr>
          <w:cantSplit/>
          <w:trHeight w:val="272"/>
        </w:trPr>
        <w:tc>
          <w:tcPr>
            <w:tcW w:w="4230" w:type="dxa"/>
          </w:tcPr>
          <w:p w14:paraId="12B5C3DB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622755AA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E41F0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44C3C" w14:textId="77777777" w:rsidR="00985116" w:rsidRPr="00387FC4" w:rsidRDefault="00985116" w:rsidP="0098511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FED6E8B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B68EAE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C8E49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3B87FF" w14:textId="77777777" w:rsidR="00985116" w:rsidRPr="007533A3" w:rsidRDefault="00985116" w:rsidP="009851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116" w:rsidRPr="00094D4C" w14:paraId="203010D2" w14:textId="77777777" w:rsidTr="004D4326">
        <w:trPr>
          <w:cantSplit/>
          <w:trHeight w:val="272"/>
        </w:trPr>
        <w:tc>
          <w:tcPr>
            <w:tcW w:w="4230" w:type="dxa"/>
          </w:tcPr>
          <w:p w14:paraId="5DBBF144" w14:textId="77777777" w:rsidR="00985116" w:rsidRPr="007533A3" w:rsidRDefault="00985116" w:rsidP="00985116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vAlign w:val="bottom"/>
          </w:tcPr>
          <w:p w14:paraId="0E23B8AA" w14:textId="0145CB7D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80" w:type="dxa"/>
            <w:vAlign w:val="bottom"/>
          </w:tcPr>
          <w:p w14:paraId="0B700802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EFFBAF" w14:textId="58988AD0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  <w:tc>
          <w:tcPr>
            <w:tcW w:w="178" w:type="dxa"/>
            <w:vAlign w:val="bottom"/>
          </w:tcPr>
          <w:p w14:paraId="089742F1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EFCD47" w14:textId="50B3747B" w:rsidR="00985116" w:rsidRPr="007533A3" w:rsidRDefault="004E7CA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80" w:type="dxa"/>
            <w:vAlign w:val="bottom"/>
          </w:tcPr>
          <w:p w14:paraId="63A2D955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9788916" w14:textId="27D0332B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276</w:t>
            </w:r>
          </w:p>
        </w:tc>
      </w:tr>
      <w:tr w:rsidR="00985116" w:rsidRPr="00094D4C" w14:paraId="280AB7C5" w14:textId="77777777" w:rsidTr="004D4326">
        <w:trPr>
          <w:cantSplit/>
          <w:trHeight w:val="272"/>
        </w:trPr>
        <w:tc>
          <w:tcPr>
            <w:tcW w:w="4230" w:type="dxa"/>
          </w:tcPr>
          <w:p w14:paraId="6F021DA1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3F37A56C" w14:textId="54476D6C" w:rsidR="00985116" w:rsidRPr="002D7FBB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D7F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4D1E47E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7A1D3" w14:textId="29CB8612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78" w:type="dxa"/>
          </w:tcPr>
          <w:p w14:paraId="5847CC48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74BB93" w14:textId="7E707117" w:rsidR="00985116" w:rsidRPr="007533A3" w:rsidRDefault="004E7CA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180" w:type="dxa"/>
          </w:tcPr>
          <w:p w14:paraId="7A4CD2F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452789" w14:textId="50344F23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985116" w:rsidRPr="00094D4C" w14:paraId="04AAE4B0" w14:textId="77777777" w:rsidTr="004D4326">
        <w:trPr>
          <w:cantSplit/>
          <w:trHeight w:val="272"/>
        </w:trPr>
        <w:tc>
          <w:tcPr>
            <w:tcW w:w="4230" w:type="dxa"/>
          </w:tcPr>
          <w:p w14:paraId="3E38C3ED" w14:textId="77777777" w:rsidR="00985116" w:rsidRPr="007533A3" w:rsidRDefault="00985116" w:rsidP="009851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22C14041" w14:textId="1FCF45C5" w:rsidR="00985116" w:rsidRPr="007533A3" w:rsidRDefault="00985116" w:rsidP="009851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6ACAB954" w14:textId="77777777" w:rsidR="00985116" w:rsidRPr="007533A3" w:rsidRDefault="00985116" w:rsidP="00985116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34C2CC" w14:textId="47D9943A" w:rsidR="00985116" w:rsidRPr="00387FC4" w:rsidRDefault="00985116" w:rsidP="009851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492212E8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3C1F6E" w14:textId="1329B4CB" w:rsidR="00985116" w:rsidRPr="007533A3" w:rsidRDefault="00985116" w:rsidP="009851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8E8DF0" w14:textId="77777777" w:rsidR="00985116" w:rsidRPr="007533A3" w:rsidRDefault="00985116" w:rsidP="00985116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3E7F4E5" w14:textId="2AE8BE65" w:rsidR="00985116" w:rsidRPr="007533A3" w:rsidRDefault="00985116" w:rsidP="009851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CF9DD76" w14:textId="5461C8F3" w:rsidR="00516F50" w:rsidRDefault="0051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241"/>
        <w:gridCol w:w="1081"/>
        <w:gridCol w:w="180"/>
        <w:gridCol w:w="1081"/>
        <w:gridCol w:w="180"/>
        <w:gridCol w:w="1079"/>
        <w:gridCol w:w="178"/>
        <w:gridCol w:w="1171"/>
      </w:tblGrid>
      <w:tr w:rsidR="00BC0E08" w:rsidRPr="00662482" w14:paraId="66EC68AA" w14:textId="77777777" w:rsidTr="00A9223C">
        <w:trPr>
          <w:tblHeader/>
        </w:trPr>
        <w:tc>
          <w:tcPr>
            <w:tcW w:w="2307" w:type="pct"/>
          </w:tcPr>
          <w:p w14:paraId="06549C77" w14:textId="465C3A45" w:rsidR="00BC0E08" w:rsidRPr="00662482" w:rsidRDefault="00BC0E08" w:rsidP="00A12C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74" w:type="pct"/>
            <w:gridSpan w:val="3"/>
          </w:tcPr>
          <w:p w14:paraId="770327F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4F212B69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468B3E93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662482" w14:paraId="22569ADB" w14:textId="77777777" w:rsidTr="00A9223C">
        <w:trPr>
          <w:tblHeader/>
        </w:trPr>
        <w:tc>
          <w:tcPr>
            <w:tcW w:w="2307" w:type="pct"/>
          </w:tcPr>
          <w:p w14:paraId="167824BE" w14:textId="5B343F3C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1A263E7B" w14:textId="753CE4A6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8" w:type="pct"/>
            <w:vAlign w:val="center"/>
          </w:tcPr>
          <w:p w14:paraId="4837A3AA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198E8654" w14:textId="6A78942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8" w:type="pct"/>
          </w:tcPr>
          <w:p w14:paraId="0BC408A1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7A8BC03B" w14:textId="716DA2F9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7" w:type="pct"/>
            <w:vAlign w:val="center"/>
          </w:tcPr>
          <w:p w14:paraId="5E5A9D07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54710A6" w14:textId="23D6AABA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662482" w14:paraId="5C4C3C5F" w14:textId="77777777" w:rsidTr="00A9223C">
        <w:trPr>
          <w:tblHeader/>
        </w:trPr>
        <w:tc>
          <w:tcPr>
            <w:tcW w:w="2307" w:type="pct"/>
          </w:tcPr>
          <w:p w14:paraId="323EE82A" w14:textId="21B8B749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</w:p>
        </w:tc>
        <w:tc>
          <w:tcPr>
            <w:tcW w:w="588" w:type="pct"/>
            <w:vAlign w:val="center"/>
          </w:tcPr>
          <w:p w14:paraId="325D5C9D" w14:textId="663543E2" w:rsidR="00C12643" w:rsidRPr="00BC0E08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8" w:type="pct"/>
            <w:vAlign w:val="center"/>
          </w:tcPr>
          <w:p w14:paraId="42B6C635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78DEAA8E" w14:textId="7E05B265" w:rsidR="00C12643" w:rsidRPr="00BC0E08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1141F87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2AE659EE" w14:textId="1505EE26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6214D1BB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3BEDDB5" w14:textId="1FAC5022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643" w:rsidRPr="00662482" w14:paraId="15C3B38B" w14:textId="77777777" w:rsidTr="00A9223C">
        <w:trPr>
          <w:tblHeader/>
        </w:trPr>
        <w:tc>
          <w:tcPr>
            <w:tcW w:w="2307" w:type="pct"/>
            <w:vAlign w:val="bottom"/>
          </w:tcPr>
          <w:p w14:paraId="6F7F8245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9B5928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662482" w14:paraId="4ED0F84D" w14:textId="77777777" w:rsidTr="00A9223C">
        <w:tc>
          <w:tcPr>
            <w:tcW w:w="2307" w:type="pct"/>
            <w:vAlign w:val="bottom"/>
          </w:tcPr>
          <w:p w14:paraId="0FCB9532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693" w:type="pct"/>
            <w:gridSpan w:val="7"/>
            <w:vAlign w:val="bottom"/>
          </w:tcPr>
          <w:p w14:paraId="10274D66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0AC2" w:rsidRPr="00662482" w14:paraId="658B85AC" w14:textId="77777777" w:rsidTr="00A9223C">
        <w:tc>
          <w:tcPr>
            <w:tcW w:w="2307" w:type="pct"/>
            <w:vAlign w:val="bottom"/>
          </w:tcPr>
          <w:p w14:paraId="41D28F4B" w14:textId="51594E93" w:rsidR="00C00AC2" w:rsidRPr="00662482" w:rsidRDefault="000374E7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45D00A9C" w14:textId="69B41359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8" w:type="pct"/>
            <w:vAlign w:val="bottom"/>
          </w:tcPr>
          <w:p w14:paraId="5933DEC2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5F59B62" w14:textId="65C4166A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8" w:type="pct"/>
            <w:vAlign w:val="bottom"/>
          </w:tcPr>
          <w:p w14:paraId="2A56CF73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61483D" w14:textId="3AAF888D" w:rsidR="00C00AC2" w:rsidRPr="00D80FD2" w:rsidRDefault="004E7CA6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21D47B8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55257A" w14:textId="7F7F5793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3E9CC21F" w14:textId="77777777" w:rsidTr="00A9223C">
        <w:tc>
          <w:tcPr>
            <w:tcW w:w="2307" w:type="pct"/>
            <w:vAlign w:val="bottom"/>
          </w:tcPr>
          <w:p w14:paraId="3493F4D9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2B24E8BF" w14:textId="28061D51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201BEE7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580583C0" w14:textId="4DC83874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69C42CD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BB9B73" w14:textId="457A89FE" w:rsidR="00C00AC2" w:rsidRPr="00E623E4" w:rsidRDefault="00E623E4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97" w:type="pct"/>
            <w:vAlign w:val="bottom"/>
          </w:tcPr>
          <w:p w14:paraId="1F47509D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DEC559B" w14:textId="2F23FCD1" w:rsidR="00C00AC2" w:rsidRPr="00662482" w:rsidRDefault="004645FD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C00AC2" w:rsidRPr="00662482" w14:paraId="69BFA879" w14:textId="77777777" w:rsidTr="00A9223C">
        <w:tc>
          <w:tcPr>
            <w:tcW w:w="2307" w:type="pct"/>
            <w:vAlign w:val="bottom"/>
          </w:tcPr>
          <w:p w14:paraId="1ECFFC8D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2C18662B" w14:textId="33E175FD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8" w:type="pct"/>
            <w:vAlign w:val="bottom"/>
          </w:tcPr>
          <w:p w14:paraId="3F145B42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AFDD270" w14:textId="1BC129C6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8" w:type="pct"/>
            <w:vAlign w:val="bottom"/>
          </w:tcPr>
          <w:p w14:paraId="467ED5E6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E0AFC6" w14:textId="6604FFAA" w:rsidR="00C00AC2" w:rsidRPr="00D80FD2" w:rsidRDefault="004E7CA6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8C402E3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2AFB500" w14:textId="2154C6D5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7DD7F93D" w14:textId="77777777" w:rsidTr="00A9223C">
        <w:tc>
          <w:tcPr>
            <w:tcW w:w="2307" w:type="pct"/>
            <w:vAlign w:val="bottom"/>
          </w:tcPr>
          <w:p w14:paraId="78AF243D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720E22C8" w14:textId="7F0C55C4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8" w:type="pct"/>
            <w:vAlign w:val="bottom"/>
          </w:tcPr>
          <w:p w14:paraId="23593EC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1CA3654" w14:textId="4396F847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8" w:type="pct"/>
            <w:vAlign w:val="bottom"/>
          </w:tcPr>
          <w:p w14:paraId="35930CC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5E2D72" w14:textId="68D11850" w:rsidR="00C00AC2" w:rsidRPr="00D80FD2" w:rsidRDefault="004E7CA6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902519E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02071F" w14:textId="1A2C2A57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7A19A953" w14:textId="77777777" w:rsidTr="00A9223C">
        <w:tc>
          <w:tcPr>
            <w:tcW w:w="2307" w:type="pct"/>
            <w:vAlign w:val="bottom"/>
          </w:tcPr>
          <w:p w14:paraId="61819637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6C9BF7" w14:textId="037A1596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98" w:type="pct"/>
            <w:vAlign w:val="bottom"/>
          </w:tcPr>
          <w:p w14:paraId="38A8205B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4EE23CB" w14:textId="7C8908C8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98" w:type="pct"/>
            <w:vAlign w:val="bottom"/>
          </w:tcPr>
          <w:p w14:paraId="5EDFE954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F071966" w14:textId="389EA30F" w:rsidR="00C00AC2" w:rsidRPr="00D80FD2" w:rsidRDefault="004E7CA6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5E664EBF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7D66C" w14:textId="437436CF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00AC2" w:rsidRPr="00662482" w14:paraId="612C6523" w14:textId="77777777" w:rsidTr="0079406E">
        <w:tc>
          <w:tcPr>
            <w:tcW w:w="2307" w:type="pct"/>
            <w:vAlign w:val="bottom"/>
          </w:tcPr>
          <w:p w14:paraId="4581C8EB" w14:textId="77777777" w:rsidR="00C00AC2" w:rsidRPr="00662482" w:rsidRDefault="00C00AC2" w:rsidP="00C00AC2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F05AB47" w14:textId="0A8C647E" w:rsidR="00C00AC2" w:rsidRPr="00920E6F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98" w:type="pct"/>
            <w:vAlign w:val="bottom"/>
          </w:tcPr>
          <w:p w14:paraId="37887658" w14:textId="77777777" w:rsidR="00C00AC2" w:rsidRPr="00920E6F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30E69D" w14:textId="432ABFEA" w:rsidR="00C00AC2" w:rsidRPr="00920E6F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98" w:type="pct"/>
            <w:vAlign w:val="bottom"/>
          </w:tcPr>
          <w:p w14:paraId="340BC3F1" w14:textId="77777777" w:rsidR="00C00AC2" w:rsidRPr="00920E6F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268C327" w14:textId="0C1DC372" w:rsidR="00C00AC2" w:rsidRPr="00920E6F" w:rsidRDefault="00E623E4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97" w:type="pct"/>
            <w:vAlign w:val="bottom"/>
          </w:tcPr>
          <w:p w14:paraId="48137766" w14:textId="77777777" w:rsidR="00C00AC2" w:rsidRPr="00920E6F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D861CB" w14:textId="09B6147D" w:rsidR="00C00AC2" w:rsidRPr="00920E6F" w:rsidRDefault="004645FD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</w:tr>
      <w:tr w:rsidR="00C00AC2" w:rsidRPr="00662482" w14:paraId="74E84114" w14:textId="77777777" w:rsidTr="00A9223C">
        <w:tc>
          <w:tcPr>
            <w:tcW w:w="2307" w:type="pct"/>
            <w:vAlign w:val="bottom"/>
          </w:tcPr>
          <w:p w14:paraId="7F30D8FC" w14:textId="77777777" w:rsidR="00C00AC2" w:rsidRPr="00662482" w:rsidRDefault="00C00AC2" w:rsidP="00C00AC2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001439F" w14:textId="67F7659D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8" w:type="pct"/>
            <w:vAlign w:val="bottom"/>
          </w:tcPr>
          <w:p w14:paraId="1B8BD8D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F0AA524" w14:textId="62DC06E9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64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8" w:type="pct"/>
            <w:vAlign w:val="bottom"/>
          </w:tcPr>
          <w:p w14:paraId="366E4BA4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058AC31" w14:textId="2E3B965B" w:rsidR="00C00AC2" w:rsidRPr="00D80FD2" w:rsidRDefault="004E7CA6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7" w:type="pct"/>
            <w:vAlign w:val="bottom"/>
          </w:tcPr>
          <w:p w14:paraId="24D2B6EF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C0AE37" w14:textId="198A95EC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C00AC2" w:rsidRPr="00662482" w14:paraId="59513B65" w14:textId="77777777" w:rsidTr="00A9223C">
        <w:tc>
          <w:tcPr>
            <w:tcW w:w="2307" w:type="pct"/>
            <w:vAlign w:val="bottom"/>
          </w:tcPr>
          <w:p w14:paraId="0D1598F3" w14:textId="77777777" w:rsidR="00C00AC2" w:rsidRPr="00662482" w:rsidRDefault="00C00AC2" w:rsidP="00C00A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995F59" w14:textId="1DFB5C21" w:rsidR="00C00AC2" w:rsidRPr="00D80FD2" w:rsidRDefault="0038373B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98" w:type="pct"/>
            <w:vAlign w:val="bottom"/>
          </w:tcPr>
          <w:p w14:paraId="66EB8E3B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BC5069" w14:textId="1E3B9424" w:rsidR="00C00AC2" w:rsidRPr="00D80FD2" w:rsidRDefault="004645FD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98" w:type="pct"/>
            <w:vAlign w:val="bottom"/>
          </w:tcPr>
          <w:p w14:paraId="5465CA53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00FA77E" w14:textId="3DFCCDB5" w:rsidR="00C00AC2" w:rsidRPr="00D80FD2" w:rsidRDefault="00E623E4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97" w:type="pct"/>
            <w:vAlign w:val="bottom"/>
          </w:tcPr>
          <w:p w14:paraId="539988B4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1E4BDD" w14:textId="29C3D20E" w:rsidR="00C00AC2" w:rsidRPr="00662482" w:rsidRDefault="004645FD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</w:tr>
      <w:tr w:rsidR="00C12643" w:rsidRPr="00662482" w14:paraId="55D4A64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C6070EE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AD908C4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33322AC9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6A023D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688C634B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CA332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41A13A6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7709A1A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2643" w:rsidRPr="00662482" w14:paraId="7B78871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FB8233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BED644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542EAC38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1D91BF0E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7B5B4656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A651AB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297F3D9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72A6DE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7216" w:rsidRPr="00662482" w14:paraId="4797294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E33B2C" w14:textId="4B7141CA" w:rsidR="00147216" w:rsidRPr="00662482" w:rsidRDefault="000374E7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7D61DB46" w14:textId="53801A8C" w:rsidR="00147216" w:rsidRPr="00D80FD2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8" w:type="pct"/>
            <w:vAlign w:val="bottom"/>
          </w:tcPr>
          <w:p w14:paraId="2E2619E5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6BC3DA3" w14:textId="2A25F2A7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8" w:type="pct"/>
            <w:vAlign w:val="bottom"/>
          </w:tcPr>
          <w:p w14:paraId="7E9548B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137EA7" w14:textId="426DB33C" w:rsidR="00147216" w:rsidRPr="00D80FD2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46EEB558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AFC14B" w14:textId="791830AA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54DC7A1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D18144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FCF1FE4" w14:textId="74873D54" w:rsidR="00147216" w:rsidRPr="00D80FD2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80752D4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4C018986" w14:textId="3C871DB7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7205B2EB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ADC805" w14:textId="256EB8D4" w:rsidR="00147216" w:rsidRPr="00D80FD2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97" w:type="pct"/>
            <w:vAlign w:val="bottom"/>
          </w:tcPr>
          <w:p w14:paraId="28DF6253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CCBE352" w14:textId="6AE8F2A2" w:rsidR="00147216" w:rsidRPr="00662482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147216" w:rsidRPr="00662482" w14:paraId="45AFC6F6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29455C4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64F24DBC" w14:textId="0348C2DE" w:rsidR="00147216" w:rsidRPr="00D80FD2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3E9D10BF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A9834FF" w14:textId="5BE556BD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8" w:type="pct"/>
            <w:vAlign w:val="bottom"/>
          </w:tcPr>
          <w:p w14:paraId="2C35EAA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782EEF" w14:textId="23B5561D" w:rsidR="00147216" w:rsidRPr="00D80FD2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CAD62FD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BB476B" w14:textId="76F37797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5A413689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370A536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137EB3EE" w14:textId="19688229" w:rsidR="00147216" w:rsidRPr="00D80FD2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7EC9647C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20DDA3" w14:textId="36624B3A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98" w:type="pct"/>
            <w:vAlign w:val="bottom"/>
          </w:tcPr>
          <w:p w14:paraId="7AE381F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FDD313" w14:textId="7643FBF9" w:rsidR="00147216" w:rsidRPr="00D80FD2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8973A93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AED57E" w14:textId="2C043321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1DD7A780" w14:textId="77777777" w:rsidTr="006015EA">
        <w:tblPrEx>
          <w:tblLook w:val="0000" w:firstRow="0" w:lastRow="0" w:firstColumn="0" w:lastColumn="0" w:noHBand="0" w:noVBand="0"/>
        </w:tblPrEx>
        <w:trPr>
          <w:cantSplit/>
          <w:trHeight w:val="279"/>
        </w:trPr>
        <w:tc>
          <w:tcPr>
            <w:tcW w:w="2307" w:type="pct"/>
            <w:vAlign w:val="bottom"/>
          </w:tcPr>
          <w:p w14:paraId="12D6180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64EB2F" w14:textId="43FDF9EA" w:rsidR="00147216" w:rsidRPr="00D80FD2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8" w:type="pct"/>
            <w:vAlign w:val="bottom"/>
          </w:tcPr>
          <w:p w14:paraId="4C9F42B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CF3BC0" w14:textId="5B3661E8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8" w:type="pct"/>
            <w:vAlign w:val="bottom"/>
          </w:tcPr>
          <w:p w14:paraId="6D34035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715BEC" w14:textId="7CED9BA2" w:rsidR="00147216" w:rsidRPr="00D80FD2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7" w:type="pct"/>
            <w:vAlign w:val="bottom"/>
          </w:tcPr>
          <w:p w14:paraId="3AE070D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557E35" w14:textId="47E40147" w:rsidR="00147216" w:rsidRPr="00662482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147216" w:rsidRPr="00662482" w14:paraId="4EAC827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754190B8" w14:textId="77777777" w:rsidR="00147216" w:rsidRPr="00662482" w:rsidRDefault="00147216" w:rsidP="0014721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59DE06" w14:textId="249B14B6" w:rsidR="00147216" w:rsidRPr="00920E6F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98" w:type="pct"/>
            <w:vAlign w:val="bottom"/>
          </w:tcPr>
          <w:p w14:paraId="65A77DB2" w14:textId="77777777" w:rsidR="00147216" w:rsidRPr="00920E6F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8DF6B2" w14:textId="2F7D01CC" w:rsidR="00147216" w:rsidRPr="00920E6F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8" w:type="pct"/>
            <w:vAlign w:val="bottom"/>
          </w:tcPr>
          <w:p w14:paraId="123DED1F" w14:textId="77777777" w:rsidR="00147216" w:rsidRPr="00920E6F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CBE8BA9" w14:textId="40020681" w:rsidR="00147216" w:rsidRPr="00920E6F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97" w:type="pct"/>
            <w:vAlign w:val="bottom"/>
          </w:tcPr>
          <w:p w14:paraId="6500C495" w14:textId="77777777" w:rsidR="00147216" w:rsidRPr="00920E6F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9828170" w14:textId="755386A4" w:rsidR="00147216" w:rsidRPr="00920E6F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</w:tr>
      <w:tr w:rsidR="00147216" w:rsidRPr="00662482" w14:paraId="2999E82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4B154AAC" w14:textId="77777777" w:rsidR="00147216" w:rsidRPr="00662482" w:rsidRDefault="00147216" w:rsidP="00147216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ADE7A9C" w14:textId="6C763F50" w:rsidR="00147216" w:rsidRPr="00D80FD2" w:rsidDel="006E1E49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4126926" w14:textId="77777777" w:rsidR="00147216" w:rsidRPr="00D80FD2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88C4E" w14:textId="3B26C1B2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D0B5A56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7957275" w14:textId="40F67317" w:rsidR="00147216" w:rsidRPr="00D80FD2" w:rsidDel="006E1E49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97" w:type="pct"/>
            <w:vAlign w:val="bottom"/>
          </w:tcPr>
          <w:p w14:paraId="5B54A47B" w14:textId="77777777" w:rsidR="00147216" w:rsidRPr="00662482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936E271" w14:textId="4CCC76EC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549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47216" w:rsidRPr="00662482" w14:paraId="749914AA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06B4D73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6FA3B" w14:textId="04C1441B" w:rsidR="00147216" w:rsidRPr="00D80FD2" w:rsidRDefault="0038373B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783AB83E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BB2AD0" w14:textId="6189F1B5" w:rsidR="00147216" w:rsidRPr="00D80FD2" w:rsidRDefault="00C54975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8" w:type="pct"/>
            <w:vAlign w:val="bottom"/>
          </w:tcPr>
          <w:p w14:paraId="4A667D5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E3AF0D" w14:textId="0E6D1838" w:rsidR="00147216" w:rsidRPr="00D80FD2" w:rsidRDefault="004E7CA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97" w:type="pct"/>
          </w:tcPr>
          <w:p w14:paraId="31BF58E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C2147F" w14:textId="6DD09610" w:rsidR="00147216" w:rsidRPr="00662482" w:rsidRDefault="00C54975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</w:tr>
      <w:tr w:rsidR="00C12643" w:rsidRPr="00662482" w14:paraId="426A7AD9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2FBAB75E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2919637F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4E0ACA8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07F975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3FF9A64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76C5159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179AA95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391FB8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946" w:rsidRPr="00662482" w14:paraId="1427D5D6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4843FDCA" w14:textId="77777777" w:rsidR="00971946" w:rsidRPr="00662482" w:rsidRDefault="00971946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736C0958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12AF6271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6D604B0F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222C7FA1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028FCA9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F71A992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6833F80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946" w:rsidRPr="00662482" w14:paraId="2CEB971C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0636F9EC" w14:textId="77777777" w:rsidR="00971946" w:rsidRPr="00662482" w:rsidRDefault="00971946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061E7521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98034C6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6757C34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042A9C6E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1BFCAA6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5CE4654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56CE074" w14:textId="77777777" w:rsidR="00971946" w:rsidRPr="00662482" w:rsidRDefault="00971946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662482" w14:paraId="188B61F6" w14:textId="77777777" w:rsidTr="00A9223C">
        <w:tc>
          <w:tcPr>
            <w:tcW w:w="2307" w:type="pct"/>
            <w:vAlign w:val="bottom"/>
          </w:tcPr>
          <w:p w14:paraId="09F7C1C2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lastRenderedPageBreak/>
              <w:t>เงินให้กู้ยืมระยะสั้น</w:t>
            </w:r>
          </w:p>
        </w:tc>
        <w:tc>
          <w:tcPr>
            <w:tcW w:w="588" w:type="pct"/>
          </w:tcPr>
          <w:p w14:paraId="00D0EAAD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9C78EFD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7C57D3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E609AB7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B1C371F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7B7588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F58B10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786" w:rsidRPr="00662482" w14:paraId="377B2331" w14:textId="77777777" w:rsidTr="00A9223C">
        <w:tc>
          <w:tcPr>
            <w:tcW w:w="2307" w:type="pct"/>
            <w:vAlign w:val="bottom"/>
          </w:tcPr>
          <w:p w14:paraId="3639D1BD" w14:textId="77777777" w:rsidR="00F44786" w:rsidRPr="00662482" w:rsidRDefault="00F44786" w:rsidP="00F4478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330226A" w14:textId="1B79771F" w:rsidR="00F44786" w:rsidRPr="006D6915" w:rsidRDefault="006A7FE5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48A525C8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2A74B5E" w14:textId="6F92973D" w:rsidR="00F44786" w:rsidRPr="00A9223C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703033A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9FBD1C" w14:textId="59E7823F" w:rsidR="00F44786" w:rsidRPr="00662482" w:rsidRDefault="004E7CA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34,789</w:t>
            </w:r>
          </w:p>
        </w:tc>
        <w:tc>
          <w:tcPr>
            <w:tcW w:w="97" w:type="pct"/>
            <w:vAlign w:val="bottom"/>
          </w:tcPr>
          <w:p w14:paraId="0026C161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9D5506C" w14:textId="6FC9DD0B" w:rsidR="00F44786" w:rsidRPr="00662482" w:rsidRDefault="00890252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</w:tr>
      <w:tr w:rsidR="00F44786" w:rsidRPr="00662482" w14:paraId="27C5E830" w14:textId="77777777" w:rsidTr="00A9223C">
        <w:tc>
          <w:tcPr>
            <w:tcW w:w="2307" w:type="pct"/>
            <w:vAlign w:val="bottom"/>
          </w:tcPr>
          <w:p w14:paraId="0A01DC81" w14:textId="77777777" w:rsidR="00F44786" w:rsidRPr="00662482" w:rsidRDefault="00F44786" w:rsidP="00F4478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50234" w14:textId="18C94DA2" w:rsidR="00F44786" w:rsidRPr="006D6915" w:rsidRDefault="006A7FE5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142</w:t>
            </w:r>
          </w:p>
        </w:tc>
        <w:tc>
          <w:tcPr>
            <w:tcW w:w="98" w:type="pct"/>
            <w:vAlign w:val="bottom"/>
          </w:tcPr>
          <w:p w14:paraId="17E2475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D825F4" w14:textId="40114093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2534EED0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A6DFC" w14:textId="217C9E21" w:rsidR="00F44786" w:rsidRPr="00662482" w:rsidRDefault="004E7CA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D1A673D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F77164" w14:textId="4814DE5A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4786" w:rsidRPr="00662482" w14:paraId="348B9CBA" w14:textId="77777777" w:rsidTr="00A9223C">
        <w:tc>
          <w:tcPr>
            <w:tcW w:w="2307" w:type="pct"/>
            <w:vAlign w:val="bottom"/>
          </w:tcPr>
          <w:p w14:paraId="6E6951A0" w14:textId="77777777" w:rsidR="00F44786" w:rsidRPr="00662482" w:rsidRDefault="00F44786" w:rsidP="00F4478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6D5F4F" w14:textId="7E33921E" w:rsidR="00F44786" w:rsidRPr="00971946" w:rsidRDefault="006A7FE5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19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</w:t>
            </w:r>
          </w:p>
        </w:tc>
        <w:tc>
          <w:tcPr>
            <w:tcW w:w="98" w:type="pct"/>
            <w:vAlign w:val="bottom"/>
          </w:tcPr>
          <w:p w14:paraId="53EE4106" w14:textId="77777777" w:rsidR="00F44786" w:rsidRPr="00971946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416F86" w14:textId="3D3A06D4" w:rsidR="00F44786" w:rsidRPr="00971946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1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47605A8B" w14:textId="77777777" w:rsidR="00F44786" w:rsidRPr="00971946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67E71DE" w14:textId="45EF92C5" w:rsidR="00F44786" w:rsidRPr="00971946" w:rsidRDefault="004E7CA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1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34,789</w:t>
            </w:r>
          </w:p>
        </w:tc>
        <w:tc>
          <w:tcPr>
            <w:tcW w:w="97" w:type="pct"/>
            <w:vAlign w:val="bottom"/>
          </w:tcPr>
          <w:p w14:paraId="4BE336A7" w14:textId="77777777" w:rsidR="00F44786" w:rsidRPr="00971946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6B478CF" w14:textId="7F8AFC41" w:rsidR="00F44786" w:rsidRPr="00971946" w:rsidRDefault="00890252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1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28,903</w:t>
            </w:r>
          </w:p>
        </w:tc>
      </w:tr>
      <w:tr w:rsidR="00F44786" w:rsidRPr="00662482" w14:paraId="3BFE77E5" w14:textId="77777777" w:rsidTr="00A9223C">
        <w:tc>
          <w:tcPr>
            <w:tcW w:w="2307" w:type="pct"/>
            <w:vAlign w:val="bottom"/>
          </w:tcPr>
          <w:p w14:paraId="6B086B40" w14:textId="77777777" w:rsidR="00F44786" w:rsidRPr="00662482" w:rsidRDefault="00F44786" w:rsidP="00F44786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D0774BB" w14:textId="69825880" w:rsidR="00F44786" w:rsidRPr="00890CD7" w:rsidRDefault="00890CD7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215F4C9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F5CAE77" w14:textId="20B9E6CB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219DF734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42155FD" w14:textId="75E30E3C" w:rsidR="00F44786" w:rsidRPr="00662482" w:rsidRDefault="004E7CA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97" w:type="pct"/>
            <w:vAlign w:val="bottom"/>
          </w:tcPr>
          <w:p w14:paraId="4DECAB6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B78FFEA" w14:textId="18BC70AD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F44786" w:rsidRPr="00662482" w14:paraId="50B7226E" w14:textId="77777777" w:rsidTr="00A9223C">
        <w:tc>
          <w:tcPr>
            <w:tcW w:w="2307" w:type="pct"/>
            <w:vAlign w:val="bottom"/>
          </w:tcPr>
          <w:p w14:paraId="2C4A5566" w14:textId="77777777" w:rsidR="00F44786" w:rsidRPr="00662482" w:rsidRDefault="00F44786" w:rsidP="00F447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BAEF4A" w14:textId="7A49A467" w:rsidR="00F44786" w:rsidRPr="005126B2" w:rsidRDefault="00890CD7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142</w:t>
            </w:r>
          </w:p>
        </w:tc>
        <w:tc>
          <w:tcPr>
            <w:tcW w:w="98" w:type="pct"/>
            <w:vAlign w:val="bottom"/>
          </w:tcPr>
          <w:p w14:paraId="307ABD6E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FC1ECBD" w14:textId="744558F0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7DA40F4F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EC4542" w14:textId="735C51E4" w:rsidR="00F44786" w:rsidRPr="00662482" w:rsidRDefault="004E7CA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34,737</w:t>
            </w:r>
          </w:p>
        </w:tc>
        <w:tc>
          <w:tcPr>
            <w:tcW w:w="97" w:type="pct"/>
            <w:vAlign w:val="bottom"/>
          </w:tcPr>
          <w:p w14:paraId="1829BCB0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3858E6" w14:textId="4F2EEA31" w:rsidR="00F44786" w:rsidRPr="00662482" w:rsidRDefault="00890252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28,855</w:t>
            </w:r>
          </w:p>
        </w:tc>
      </w:tr>
    </w:tbl>
    <w:p w14:paraId="1B23CE53" w14:textId="4AF7AB89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A7C8781" w14:textId="5FDD3DBF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2"/>
        <w:gridCol w:w="1083"/>
        <w:gridCol w:w="178"/>
        <w:gridCol w:w="1083"/>
        <w:gridCol w:w="180"/>
        <w:gridCol w:w="1079"/>
        <w:gridCol w:w="180"/>
        <w:gridCol w:w="1167"/>
      </w:tblGrid>
      <w:tr w:rsidR="00BC0E08" w:rsidRPr="00662482" w14:paraId="70481DAD" w14:textId="77777777" w:rsidTr="005E4F8A">
        <w:trPr>
          <w:cantSplit/>
        </w:trPr>
        <w:tc>
          <w:tcPr>
            <w:tcW w:w="2307" w:type="pct"/>
          </w:tcPr>
          <w:p w14:paraId="2254A923" w14:textId="77777777" w:rsidR="00BC0E08" w:rsidRPr="00662482" w:rsidRDefault="00BC0E08" w:rsidP="00A12C5A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pct"/>
            <w:gridSpan w:val="3"/>
          </w:tcPr>
          <w:p w14:paraId="24E9654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28DF2C29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0" w:type="pct"/>
            <w:gridSpan w:val="3"/>
          </w:tcPr>
          <w:p w14:paraId="14ADF2CB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662482" w14:paraId="4BCA1F0C" w14:textId="77777777" w:rsidTr="005E4F8A">
        <w:trPr>
          <w:cantSplit/>
        </w:trPr>
        <w:tc>
          <w:tcPr>
            <w:tcW w:w="2307" w:type="pct"/>
          </w:tcPr>
          <w:p w14:paraId="475A223E" w14:textId="38C46966" w:rsidR="00BC0E08" w:rsidRPr="00662482" w:rsidRDefault="000E6467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C12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9" w:type="pct"/>
            <w:vAlign w:val="center"/>
          </w:tcPr>
          <w:p w14:paraId="67E0827B" w14:textId="4390E503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2AFAA058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E62CE1" w14:textId="4858AE2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8" w:type="pct"/>
          </w:tcPr>
          <w:p w14:paraId="78549691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02128FE" w14:textId="0043B30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8" w:type="pct"/>
            <w:vAlign w:val="center"/>
          </w:tcPr>
          <w:p w14:paraId="732E7CE6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97A8195" w14:textId="652F06E4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D3F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C0E08" w:rsidRPr="00662482" w14:paraId="0058BDB7" w14:textId="77777777" w:rsidTr="009D5CB4">
        <w:trPr>
          <w:cantSplit/>
        </w:trPr>
        <w:tc>
          <w:tcPr>
            <w:tcW w:w="2307" w:type="pct"/>
          </w:tcPr>
          <w:p w14:paraId="69E6FEB0" w14:textId="77777777" w:rsidR="00BC0E08" w:rsidRPr="00662482" w:rsidRDefault="00BC0E08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3" w:type="pct"/>
            <w:gridSpan w:val="7"/>
            <w:vAlign w:val="center"/>
          </w:tcPr>
          <w:p w14:paraId="5DC597AD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0FD2" w:rsidRPr="00662482" w14:paraId="19437672" w14:textId="77777777" w:rsidTr="005E4F8A">
        <w:trPr>
          <w:cantSplit/>
        </w:trPr>
        <w:tc>
          <w:tcPr>
            <w:tcW w:w="2307" w:type="pct"/>
          </w:tcPr>
          <w:p w14:paraId="6772BE3D" w14:textId="77777777" w:rsidR="00D80FD2" w:rsidRPr="00662482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7F9232C" w14:textId="055E832C" w:rsidR="00D80FD2" w:rsidRPr="005E4F8A" w:rsidRDefault="0038373B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BC71E42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0E0AA8F" w14:textId="75799B9E" w:rsidR="00D80FD2" w:rsidRPr="00FE54FF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5FC0F08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1D99301" w14:textId="12DE7399" w:rsidR="00D80FD2" w:rsidRPr="00662482" w:rsidRDefault="004E7CA6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</w:tcPr>
          <w:p w14:paraId="52E952D2" w14:textId="777777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C1B2ABD" w14:textId="47126155" w:rsidR="00D80FD2" w:rsidRPr="00662482" w:rsidRDefault="002710FE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0FD2" w:rsidRPr="00662482" w14:paraId="0CCACB17" w14:textId="77777777" w:rsidTr="005E4F8A">
        <w:trPr>
          <w:cantSplit/>
        </w:trPr>
        <w:tc>
          <w:tcPr>
            <w:tcW w:w="2307" w:type="pct"/>
          </w:tcPr>
          <w:p w14:paraId="4C23A876" w14:textId="77777777" w:rsidR="00D80FD2" w:rsidRPr="00662482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F02A7CA" w14:textId="76350CAF" w:rsidR="00D80FD2" w:rsidRPr="005E4F8A" w:rsidRDefault="00890CD7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EB9997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0703250" w14:textId="3176AD9D" w:rsidR="00D80FD2" w:rsidRPr="00662482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B46F5A9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C4B42FD" w14:textId="7B057ADD" w:rsidR="00D80FD2" w:rsidRPr="00662482" w:rsidRDefault="004E7CA6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8" w:type="pct"/>
          </w:tcPr>
          <w:p w14:paraId="7E55C1A4" w14:textId="777777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F2B9B3" w14:textId="7BBDA2CA" w:rsidR="00D80FD2" w:rsidRPr="00662482" w:rsidRDefault="002710FE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ADDFAA2" w14:textId="77777777" w:rsidR="00BC0E08" w:rsidRPr="00662482" w:rsidRDefault="00BC0E08" w:rsidP="00BC0E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1"/>
        <w:gridCol w:w="178"/>
        <w:gridCol w:w="1083"/>
        <w:gridCol w:w="178"/>
        <w:gridCol w:w="1081"/>
        <w:gridCol w:w="178"/>
        <w:gridCol w:w="1171"/>
      </w:tblGrid>
      <w:tr w:rsidR="00BC0E08" w:rsidRPr="00662482" w14:paraId="5AD947F8" w14:textId="77777777" w:rsidTr="009D5CB4">
        <w:trPr>
          <w:cantSplit/>
          <w:tblHeader/>
        </w:trPr>
        <w:tc>
          <w:tcPr>
            <w:tcW w:w="2307" w:type="pct"/>
          </w:tcPr>
          <w:p w14:paraId="10E50B6C" w14:textId="0E6901BE" w:rsidR="00BC0E08" w:rsidRPr="00662482" w:rsidRDefault="00BC0E08" w:rsidP="00A12C5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4" w:type="pct"/>
            <w:gridSpan w:val="3"/>
          </w:tcPr>
          <w:p w14:paraId="3DF3D74C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E9746C4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2" w:type="pct"/>
            <w:gridSpan w:val="3"/>
          </w:tcPr>
          <w:p w14:paraId="1C82A3F9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662482" w14:paraId="455E67FD" w14:textId="77777777" w:rsidTr="001A0A21">
        <w:trPr>
          <w:cantSplit/>
          <w:tblHeader/>
        </w:trPr>
        <w:tc>
          <w:tcPr>
            <w:tcW w:w="2307" w:type="pct"/>
          </w:tcPr>
          <w:p w14:paraId="5CAADDFE" w14:textId="6D748D51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8" w:type="pct"/>
            <w:vAlign w:val="center"/>
          </w:tcPr>
          <w:p w14:paraId="22133E81" w14:textId="6A998714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7" w:type="pct"/>
            <w:vAlign w:val="center"/>
          </w:tcPr>
          <w:p w14:paraId="57519D8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115F706" w14:textId="75C58D6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7" w:type="pct"/>
          </w:tcPr>
          <w:p w14:paraId="72B281F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319476" w14:textId="15C5EEF3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7" w:type="pct"/>
            <w:vAlign w:val="center"/>
          </w:tcPr>
          <w:p w14:paraId="1A194CB5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7A08D6D" w14:textId="0AB77765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662482" w14:paraId="52814287" w14:textId="77777777" w:rsidTr="001A0A21">
        <w:trPr>
          <w:cantSplit/>
          <w:tblHeader/>
        </w:trPr>
        <w:tc>
          <w:tcPr>
            <w:tcW w:w="2307" w:type="pct"/>
          </w:tcPr>
          <w:p w14:paraId="5DD0E884" w14:textId="3749409B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4163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88" w:type="pct"/>
            <w:vAlign w:val="center"/>
          </w:tcPr>
          <w:p w14:paraId="327502AB" w14:textId="02E87211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4DF4377B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014FF6" w14:textId="240610B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pct"/>
          </w:tcPr>
          <w:p w14:paraId="266567E3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B4F28F0" w14:textId="4C377DB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center"/>
          </w:tcPr>
          <w:p w14:paraId="46E23EE0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0930059" w14:textId="2FA6A2E5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710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643" w:rsidRPr="00662482" w14:paraId="3322E492" w14:textId="77777777" w:rsidTr="009D5CB4">
        <w:trPr>
          <w:cantSplit/>
          <w:tblHeader/>
        </w:trPr>
        <w:tc>
          <w:tcPr>
            <w:tcW w:w="2307" w:type="pct"/>
          </w:tcPr>
          <w:p w14:paraId="51C82322" w14:textId="77777777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5F8C179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9A4A4F" w14:paraId="74C0F53E" w14:textId="77777777" w:rsidTr="001A0A21">
        <w:trPr>
          <w:cantSplit/>
        </w:trPr>
        <w:tc>
          <w:tcPr>
            <w:tcW w:w="2307" w:type="pct"/>
          </w:tcPr>
          <w:p w14:paraId="5CA795EB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8" w:type="pct"/>
            <w:vAlign w:val="bottom"/>
          </w:tcPr>
          <w:p w14:paraId="242F5341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699BA42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B410F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34B9014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E3088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4CA5AB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07EAA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0E07" w:rsidRPr="009A4A4F" w14:paraId="79B204F7" w14:textId="77777777" w:rsidTr="001A0A21">
        <w:trPr>
          <w:cantSplit/>
        </w:trPr>
        <w:tc>
          <w:tcPr>
            <w:tcW w:w="2307" w:type="pct"/>
          </w:tcPr>
          <w:p w14:paraId="298D5069" w14:textId="77777777" w:rsidR="00BC0E07" w:rsidRPr="009A4A4F" w:rsidRDefault="00BC0E07" w:rsidP="00BC0E0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D529833" w14:textId="032317BC" w:rsidR="00BC0E07" w:rsidRPr="009A4A4F" w:rsidRDefault="001214B5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2,267</w:t>
            </w:r>
          </w:p>
        </w:tc>
        <w:tc>
          <w:tcPr>
            <w:tcW w:w="97" w:type="pct"/>
            <w:vAlign w:val="bottom"/>
          </w:tcPr>
          <w:p w14:paraId="54A59E04" w14:textId="77777777" w:rsidR="00BC0E07" w:rsidRPr="009A4A4F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FD9" w14:textId="4F919768" w:rsidR="00BC0E07" w:rsidRPr="009A4A4F" w:rsidRDefault="00BC0E07" w:rsidP="00BC0E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A43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97" w:type="pct"/>
            <w:vAlign w:val="bottom"/>
          </w:tcPr>
          <w:p w14:paraId="0A51B437" w14:textId="77777777" w:rsidR="00BC0E07" w:rsidRPr="009A4A4F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B7B6989" w14:textId="1C4758AA" w:rsidR="00BC0E07" w:rsidRPr="009A4A4F" w:rsidRDefault="004E7CA6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488C9884" w14:textId="77777777" w:rsidR="00BC0E07" w:rsidRPr="009A4A4F" w:rsidRDefault="00BC0E07" w:rsidP="00BC0E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54C3E195" w14:textId="7EF295CB" w:rsidR="00BC0E07" w:rsidRPr="009A4A4F" w:rsidRDefault="00BC0E07" w:rsidP="00BC0E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9A4A4F" w14:paraId="383A7554" w14:textId="77777777" w:rsidTr="001A0A21">
        <w:trPr>
          <w:cantSplit/>
        </w:trPr>
        <w:tc>
          <w:tcPr>
            <w:tcW w:w="2307" w:type="pct"/>
          </w:tcPr>
          <w:p w14:paraId="3D7570E4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78A9B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91428AC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9421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2199D6A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BB8A74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65F70CD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51B56D9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620F620C" w14:textId="77777777" w:rsidTr="001A0A21">
        <w:trPr>
          <w:cantSplit/>
        </w:trPr>
        <w:tc>
          <w:tcPr>
            <w:tcW w:w="2307" w:type="pct"/>
          </w:tcPr>
          <w:p w14:paraId="35B3DCD3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502B652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BD4E648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9332D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71173E3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3979DE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A90DFD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E6F9F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70BFF460" w14:textId="77777777" w:rsidTr="001A0A21">
        <w:trPr>
          <w:cantSplit/>
        </w:trPr>
        <w:tc>
          <w:tcPr>
            <w:tcW w:w="2307" w:type="pct"/>
          </w:tcPr>
          <w:p w14:paraId="03315BDA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9D667B" w14:textId="50EA12AC" w:rsidR="00C12643" w:rsidRPr="0068363D" w:rsidRDefault="0038373B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6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7" w:type="pct"/>
            <w:vAlign w:val="bottom"/>
          </w:tcPr>
          <w:p w14:paraId="0C713D94" w14:textId="77777777" w:rsidR="00C12643" w:rsidRPr="0068363D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066B" w14:textId="4F835BFB" w:rsidR="00C12643" w:rsidRPr="0068363D" w:rsidRDefault="00CA4301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3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97" w:type="pct"/>
            <w:vAlign w:val="bottom"/>
          </w:tcPr>
          <w:p w14:paraId="058724CB" w14:textId="77777777" w:rsidR="00C12643" w:rsidRPr="0038373B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C9B4535" w14:textId="78212648" w:rsidR="00C12643" w:rsidRPr="0038373B" w:rsidRDefault="004E7CA6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37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BBAC457" w14:textId="77777777" w:rsidR="00C12643" w:rsidRPr="0038373B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70B1F64" w14:textId="5CAA0881" w:rsidR="00C12643" w:rsidRPr="0038373B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37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2643" w:rsidRPr="009A4A4F" w14:paraId="45BA100F" w14:textId="77777777" w:rsidTr="001A0A21">
        <w:trPr>
          <w:cantSplit/>
        </w:trPr>
        <w:tc>
          <w:tcPr>
            <w:tcW w:w="2307" w:type="pct"/>
          </w:tcPr>
          <w:p w14:paraId="0F0EF7CC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C44F66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CAD5DC1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27F8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F12D2F3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033B8F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4C1CAC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21F4C1C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36FDDC04" w14:textId="77777777" w:rsidTr="001A0A21">
        <w:trPr>
          <w:cantSplit/>
        </w:trPr>
        <w:tc>
          <w:tcPr>
            <w:tcW w:w="2307" w:type="pct"/>
          </w:tcPr>
          <w:p w14:paraId="0E06EE76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8" w:type="pct"/>
            <w:vAlign w:val="bottom"/>
          </w:tcPr>
          <w:p w14:paraId="3AF6E4A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ADE46F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621380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36F9692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F04F0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015BB2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B8C22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CBD" w:rsidRPr="009A4A4F" w14:paraId="0B52999A" w14:textId="77777777" w:rsidTr="001A0A21">
        <w:trPr>
          <w:cantSplit/>
        </w:trPr>
        <w:tc>
          <w:tcPr>
            <w:tcW w:w="2307" w:type="pct"/>
          </w:tcPr>
          <w:p w14:paraId="43EE5840" w14:textId="49E4CECD" w:rsidR="00231CBD" w:rsidRPr="009A4A4F" w:rsidRDefault="000374E7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  <w:vAlign w:val="bottom"/>
          </w:tcPr>
          <w:p w14:paraId="29BC5E14" w14:textId="2CE5C659" w:rsidR="00231CBD" w:rsidRPr="0020407E" w:rsidRDefault="0020407E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97" w:type="pct"/>
            <w:vAlign w:val="bottom"/>
          </w:tcPr>
          <w:p w14:paraId="3A71DC0A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133D01" w14:textId="27CEDF5C" w:rsidR="00231CBD" w:rsidRPr="009A4A4F" w:rsidRDefault="009D5E61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97" w:type="pct"/>
            <w:vAlign w:val="bottom"/>
          </w:tcPr>
          <w:p w14:paraId="2618333F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972B03D" w14:textId="2AC67EA9" w:rsidR="00231CBD" w:rsidRPr="009A4A4F" w:rsidRDefault="004E7CA6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0FDFB80E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4A4A4CA" w14:textId="445FFA45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1CBD" w:rsidRPr="009A4A4F" w14:paraId="328E4513" w14:textId="77777777" w:rsidTr="001A0A21">
        <w:trPr>
          <w:cantSplit/>
        </w:trPr>
        <w:tc>
          <w:tcPr>
            <w:tcW w:w="2307" w:type="pct"/>
          </w:tcPr>
          <w:p w14:paraId="7ADB4F9B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A89E305" w14:textId="2223907B" w:rsidR="00231CBD" w:rsidRPr="009A4A4F" w:rsidRDefault="0038373B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6D71E72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B7B6E9" w14:textId="41E14E39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13F0C4AA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57431" w14:textId="428A389C" w:rsidR="00231CBD" w:rsidRPr="009A4A4F" w:rsidRDefault="004E7CA6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7" w:type="pct"/>
            <w:vAlign w:val="bottom"/>
          </w:tcPr>
          <w:p w14:paraId="4A374BC0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61D752" w14:textId="76559CAE" w:rsidR="00231CBD" w:rsidRPr="009A4A4F" w:rsidRDefault="009D5E61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231CBD" w:rsidRPr="009A4A4F" w14:paraId="7210B7FC" w14:textId="77777777" w:rsidTr="005E2040">
        <w:trPr>
          <w:cantSplit/>
        </w:trPr>
        <w:tc>
          <w:tcPr>
            <w:tcW w:w="2307" w:type="pct"/>
          </w:tcPr>
          <w:p w14:paraId="16FCAD0A" w14:textId="77777777" w:rsidR="00231CBD" w:rsidRPr="009A4A4F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8728E1" w14:textId="496A88CA" w:rsidR="00231CBD" w:rsidRPr="00CC7258" w:rsidRDefault="0038373B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3A382E2F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09107" w14:textId="619D1A22" w:rsidR="00231CBD" w:rsidRPr="009A4A4F" w:rsidRDefault="009D5E61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65D865C0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9C45709" w14:textId="4BAA9FD9" w:rsidR="00231CBD" w:rsidRPr="009A4A4F" w:rsidRDefault="004E7CA6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C4BB768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C7E108" w14:textId="466A387E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1CBD" w:rsidRPr="009A4A4F" w14:paraId="72229F30" w14:textId="77777777" w:rsidTr="001A0A21">
        <w:trPr>
          <w:cantSplit/>
        </w:trPr>
        <w:tc>
          <w:tcPr>
            <w:tcW w:w="2307" w:type="pct"/>
          </w:tcPr>
          <w:p w14:paraId="066F34B6" w14:textId="77777777" w:rsidR="00231CBD" w:rsidRPr="009A4A4F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345EED3" w14:textId="6A3EAEB4" w:rsidR="00231CBD" w:rsidRPr="00302065" w:rsidRDefault="0038373B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1,077</w:t>
            </w:r>
          </w:p>
        </w:tc>
        <w:tc>
          <w:tcPr>
            <w:tcW w:w="97" w:type="pct"/>
            <w:vAlign w:val="bottom"/>
          </w:tcPr>
          <w:p w14:paraId="5CE80425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412" w14:textId="22FEE73B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D5E61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97" w:type="pct"/>
            <w:vAlign w:val="bottom"/>
          </w:tcPr>
          <w:p w14:paraId="66815E34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C07DEAA" w14:textId="6BC3263D" w:rsidR="00231CBD" w:rsidRPr="009A4A4F" w:rsidRDefault="004E7CA6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vAlign w:val="bottom"/>
          </w:tcPr>
          <w:p w14:paraId="24F5D735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4DCF9E" w14:textId="29FFCAA1" w:rsidR="00231CBD" w:rsidRPr="009A4A4F" w:rsidRDefault="009D5E61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231CBD" w:rsidRPr="009A4A4F" w14:paraId="0BBB722C" w14:textId="77777777" w:rsidTr="001A0A21">
        <w:trPr>
          <w:cantSplit/>
        </w:trPr>
        <w:tc>
          <w:tcPr>
            <w:tcW w:w="2307" w:type="pct"/>
          </w:tcPr>
          <w:p w14:paraId="3541D685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7D51" w14:textId="78BDBB0A" w:rsidR="00231CBD" w:rsidRPr="0020407E" w:rsidRDefault="0038373B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2040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201</w:t>
            </w:r>
          </w:p>
        </w:tc>
        <w:tc>
          <w:tcPr>
            <w:tcW w:w="97" w:type="pct"/>
            <w:vAlign w:val="bottom"/>
          </w:tcPr>
          <w:p w14:paraId="68074D76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39B2E" w14:textId="2B1E5B6F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D5E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97" w:type="pct"/>
            <w:vAlign w:val="bottom"/>
          </w:tcPr>
          <w:p w14:paraId="05D52275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A7F6" w14:textId="44013453" w:rsidR="00231CBD" w:rsidRPr="00AF34C2" w:rsidRDefault="004E7CA6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7" w:type="pct"/>
            <w:vAlign w:val="bottom"/>
          </w:tcPr>
          <w:p w14:paraId="411370D1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E3B6" w14:textId="799F3696" w:rsidR="00231CBD" w:rsidRPr="009A4A4F" w:rsidRDefault="009D5E61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C12643" w:rsidRPr="009A4A4F" w14:paraId="5E515BD2" w14:textId="77777777" w:rsidTr="001A0A21">
        <w:trPr>
          <w:cantSplit/>
        </w:trPr>
        <w:tc>
          <w:tcPr>
            <w:tcW w:w="2307" w:type="pct"/>
          </w:tcPr>
          <w:p w14:paraId="5041DE68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เงินกู้ยืมระยะสั้น</w:t>
            </w:r>
          </w:p>
        </w:tc>
        <w:tc>
          <w:tcPr>
            <w:tcW w:w="588" w:type="pct"/>
          </w:tcPr>
          <w:p w14:paraId="09FE253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E62B8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0F2F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D1609F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188CB2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7E583A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AF7C51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458" w:rsidRPr="009A4A4F" w14:paraId="7BAEA1AF" w14:textId="77777777" w:rsidTr="001A0A21">
        <w:trPr>
          <w:cantSplit/>
        </w:trPr>
        <w:tc>
          <w:tcPr>
            <w:tcW w:w="2307" w:type="pct"/>
          </w:tcPr>
          <w:p w14:paraId="723C7E46" w14:textId="77777777" w:rsidR="00984458" w:rsidRPr="009A4A4F" w:rsidRDefault="00984458" w:rsidP="0098445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5C52E5B" w14:textId="743D09C7" w:rsidR="00984458" w:rsidRPr="00920E6F" w:rsidRDefault="006A7FE5" w:rsidP="007E13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48901454" w14:textId="77777777" w:rsidR="00984458" w:rsidRPr="00920E6F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A68A7FD" w14:textId="30910BB4" w:rsidR="00984458" w:rsidRPr="00920E6F" w:rsidRDefault="00984458" w:rsidP="009844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C018E11" w14:textId="77777777" w:rsidR="00984458" w:rsidRPr="00920E6F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2B4175D" w14:textId="63BEE59F" w:rsidR="00984458" w:rsidRPr="00920E6F" w:rsidRDefault="004E7CA6" w:rsidP="009844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4,667</w:t>
            </w:r>
          </w:p>
        </w:tc>
        <w:tc>
          <w:tcPr>
            <w:tcW w:w="97" w:type="pct"/>
          </w:tcPr>
          <w:p w14:paraId="31F127EC" w14:textId="77777777" w:rsidR="00984458" w:rsidRPr="00920E6F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B955A1C" w14:textId="0A33B513" w:rsidR="00984458" w:rsidRPr="00920E6F" w:rsidRDefault="009E1AE0" w:rsidP="0098445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E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4,924</w:t>
            </w:r>
          </w:p>
        </w:tc>
      </w:tr>
      <w:tr w:rsidR="00C12643" w:rsidRPr="009A4A4F" w14:paraId="7B92FB7E" w14:textId="77777777" w:rsidTr="001A0A21">
        <w:trPr>
          <w:cantSplit/>
        </w:trPr>
        <w:tc>
          <w:tcPr>
            <w:tcW w:w="2307" w:type="pct"/>
          </w:tcPr>
          <w:p w14:paraId="757DBBA5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94998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6D3DD17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8D5829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220090E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C4064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D30834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6929970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3FF4B1BD" w14:textId="77777777" w:rsidTr="001A0A21">
        <w:trPr>
          <w:cantSplit/>
        </w:trPr>
        <w:tc>
          <w:tcPr>
            <w:tcW w:w="2307" w:type="pct"/>
          </w:tcPr>
          <w:p w14:paraId="50C713D3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005053A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4A60AE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FC321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361A176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200F16F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93B047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264A1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0A6" w:rsidRPr="009A4A4F" w14:paraId="77F4919A" w14:textId="77777777" w:rsidTr="001A0A21">
        <w:trPr>
          <w:cantSplit/>
        </w:trPr>
        <w:tc>
          <w:tcPr>
            <w:tcW w:w="2307" w:type="pct"/>
          </w:tcPr>
          <w:p w14:paraId="29537CA6" w14:textId="6795F054" w:rsidR="00FF50A6" w:rsidRPr="009A4A4F" w:rsidRDefault="000374E7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02E1AFBF" w14:textId="00768DF2" w:rsidR="00FF50A6" w:rsidRPr="009A4A4F" w:rsidRDefault="001214B5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="002D7F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</w:tcPr>
          <w:p w14:paraId="271FD1C9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BFC39F" w14:textId="202C8196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27602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97" w:type="pct"/>
          </w:tcPr>
          <w:p w14:paraId="79C06CB2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616E2DF" w14:textId="2D7BE39F" w:rsidR="00FF50A6" w:rsidRPr="009A4A4F" w:rsidRDefault="004E7C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70A68BE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111CD" w14:textId="145A3434" w:rsidR="00FF50A6" w:rsidRPr="009A4A4F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0A6" w:rsidRPr="009A4A4F" w14:paraId="2D4073A2" w14:textId="77777777" w:rsidTr="001A0A21">
        <w:trPr>
          <w:cantSplit/>
        </w:trPr>
        <w:tc>
          <w:tcPr>
            <w:tcW w:w="2307" w:type="pct"/>
          </w:tcPr>
          <w:p w14:paraId="7C82C09F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F248162" w14:textId="515388EB" w:rsidR="00FF50A6" w:rsidRPr="009A4A4F" w:rsidRDefault="001214B5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76845C8C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DF5FCB" w14:textId="0DF7F0B5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6A6ACF2D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E9AE8C9" w14:textId="04D822F5" w:rsidR="00FF50A6" w:rsidRPr="009A4A4F" w:rsidRDefault="004E7C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7" w:type="pct"/>
          </w:tcPr>
          <w:p w14:paraId="37E12F07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4D5E85F" w14:textId="5A638E3C" w:rsidR="00FF50A6" w:rsidRPr="009A4A4F" w:rsidRDefault="00727602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F50A6" w:rsidRPr="009A4A4F" w14:paraId="21C6ADA4" w14:textId="77777777" w:rsidTr="001A0A21">
        <w:trPr>
          <w:cantSplit/>
        </w:trPr>
        <w:tc>
          <w:tcPr>
            <w:tcW w:w="2307" w:type="pct"/>
          </w:tcPr>
          <w:p w14:paraId="1CA0CFA4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4A8C7C" w14:textId="50E4532E" w:rsidR="00FF50A6" w:rsidRPr="009A4A4F" w:rsidRDefault="001214B5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10,155</w:t>
            </w:r>
          </w:p>
        </w:tc>
        <w:tc>
          <w:tcPr>
            <w:tcW w:w="97" w:type="pct"/>
          </w:tcPr>
          <w:p w14:paraId="26FC5CF2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8678F8" w14:textId="7686D6EC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7276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97" w:type="pct"/>
          </w:tcPr>
          <w:p w14:paraId="53DB9FC1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B8C8AE7" w14:textId="0D67E232" w:rsidR="00FF50A6" w:rsidRPr="009A4A4F" w:rsidRDefault="004E7C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7" w:type="pct"/>
          </w:tcPr>
          <w:p w14:paraId="49B986F3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D7AF99B" w14:textId="1BB983F9" w:rsidR="00FF50A6" w:rsidRPr="009A4A4F" w:rsidRDefault="00727602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FF50A6" w:rsidRPr="009A4A4F" w14:paraId="2FC7F38E" w14:textId="77777777" w:rsidTr="001A0A21">
        <w:trPr>
          <w:cantSplit/>
          <w:trHeight w:val="343"/>
        </w:trPr>
        <w:tc>
          <w:tcPr>
            <w:tcW w:w="2307" w:type="pct"/>
          </w:tcPr>
          <w:p w14:paraId="5E0029A5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A7A34" w14:textId="57D41175" w:rsidR="00FF50A6" w:rsidRPr="009A4A4F" w:rsidRDefault="001214B5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11,83</w:t>
            </w:r>
            <w:r w:rsidR="002D7F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97" w:type="pct"/>
          </w:tcPr>
          <w:p w14:paraId="0F3EFFE0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EAE5D3" w14:textId="6BC38218" w:rsidR="00FF50A6" w:rsidRPr="009A4A4F" w:rsidRDefault="00727602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13,845</w:t>
            </w:r>
          </w:p>
        </w:tc>
        <w:tc>
          <w:tcPr>
            <w:tcW w:w="97" w:type="pct"/>
          </w:tcPr>
          <w:p w14:paraId="147FCB5D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95E12" w14:textId="49F4842D" w:rsidR="00FF50A6" w:rsidRPr="009A4A4F" w:rsidRDefault="004E7C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97" w:type="pct"/>
          </w:tcPr>
          <w:p w14:paraId="4D8A7D41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4009A" w14:textId="62BBF702" w:rsidR="00FF50A6" w:rsidRPr="009A4A4F" w:rsidRDefault="00727602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</w:tr>
      <w:tr w:rsidR="00C12643" w:rsidRPr="009A4A4F" w14:paraId="18D84B14" w14:textId="77777777" w:rsidTr="001A0A21">
        <w:trPr>
          <w:cantSplit/>
        </w:trPr>
        <w:tc>
          <w:tcPr>
            <w:tcW w:w="2307" w:type="pct"/>
          </w:tcPr>
          <w:p w14:paraId="24D75FBC" w14:textId="77777777" w:rsidR="00C12643" w:rsidRPr="009A4A4F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5807E4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D79082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73A164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A75B3C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7DC6A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43B092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7DBDDC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75E775D8" w14:textId="77777777" w:rsidTr="001A0A21">
        <w:trPr>
          <w:cantSplit/>
        </w:trPr>
        <w:tc>
          <w:tcPr>
            <w:tcW w:w="2307" w:type="pct"/>
          </w:tcPr>
          <w:p w14:paraId="3CC4F6B0" w14:textId="77777777" w:rsidR="00C12643" w:rsidRPr="009A4A4F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588" w:type="pct"/>
            <w:vAlign w:val="bottom"/>
          </w:tcPr>
          <w:p w14:paraId="6B388F2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3D8EDD6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42911C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69B831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01D37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C1B4816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DA9607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C79" w:rsidRPr="009A4A4F" w14:paraId="2D4AD864" w14:textId="77777777" w:rsidTr="001A0A21">
        <w:trPr>
          <w:cantSplit/>
        </w:trPr>
        <w:tc>
          <w:tcPr>
            <w:tcW w:w="2307" w:type="pct"/>
          </w:tcPr>
          <w:p w14:paraId="4BA0E8E3" w14:textId="77777777" w:rsidR="00E94C79" w:rsidRPr="009A4A4F" w:rsidRDefault="00E94C79" w:rsidP="00E94C7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32B65" w14:textId="103D6685" w:rsidR="00E94C79" w:rsidRPr="009A4A4F" w:rsidRDefault="0038373B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5,204</w:t>
            </w:r>
          </w:p>
        </w:tc>
        <w:tc>
          <w:tcPr>
            <w:tcW w:w="97" w:type="pct"/>
            <w:vAlign w:val="bottom"/>
          </w:tcPr>
          <w:p w14:paraId="3574C737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C0B56D4" w14:textId="50573243" w:rsidR="00E94C79" w:rsidRPr="009A4A4F" w:rsidRDefault="00E94C79" w:rsidP="00E94C7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EF7E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97" w:type="pct"/>
            <w:vAlign w:val="bottom"/>
          </w:tcPr>
          <w:p w14:paraId="3A0EF8A7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B65FF40" w14:textId="447F9986" w:rsidR="00E94C79" w:rsidRPr="009A4A4F" w:rsidRDefault="004E7CA6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2FE1942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91BDF1B" w14:textId="424373FF" w:rsidR="00E94C79" w:rsidRPr="009A4A4F" w:rsidRDefault="00E94C79" w:rsidP="00E94C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B4B95" w:rsidRPr="009A4A4F" w14:paraId="4EEE213E" w14:textId="77777777" w:rsidTr="009B4B95">
        <w:trPr>
          <w:cantSplit/>
        </w:trPr>
        <w:tc>
          <w:tcPr>
            <w:tcW w:w="2307" w:type="pct"/>
          </w:tcPr>
          <w:p w14:paraId="09C4C082" w14:textId="77777777" w:rsidR="009B4B95" w:rsidRPr="009A4A4F" w:rsidRDefault="009B4B95" w:rsidP="00E94C7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C19DF0A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78E7C17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03B690D" w14:textId="77777777" w:rsidR="009B4B95" w:rsidRDefault="009B4B95" w:rsidP="00E94C7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23A0ABC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BAC787" w14:textId="77777777" w:rsidR="009B4B95" w:rsidRDefault="009B4B95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3858234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3E0B78B" w14:textId="77777777" w:rsidR="009B4B95" w:rsidRPr="009A4A4F" w:rsidRDefault="009B4B95" w:rsidP="00E94C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643" w:rsidRPr="00D62F04" w14:paraId="389125F9" w14:textId="77777777" w:rsidTr="001A0A21">
        <w:trPr>
          <w:cantSplit/>
        </w:trPr>
        <w:tc>
          <w:tcPr>
            <w:tcW w:w="2307" w:type="pct"/>
            <w:shd w:val="clear" w:color="auto" w:fill="auto"/>
          </w:tcPr>
          <w:p w14:paraId="3E378E2F" w14:textId="04599227" w:rsidR="00C12643" w:rsidRPr="00D62F04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4568147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5AA89B0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70F961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B1BF348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50B9FE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5FC1EE4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39CD99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1F9" w:rsidRPr="00662482" w14:paraId="3A361653" w14:textId="77777777" w:rsidTr="001A0A21">
        <w:trPr>
          <w:cantSplit/>
        </w:trPr>
        <w:tc>
          <w:tcPr>
            <w:tcW w:w="2307" w:type="pct"/>
          </w:tcPr>
          <w:p w14:paraId="5E0DF82E" w14:textId="26C97D65" w:rsidR="005F01F9" w:rsidRPr="00662482" w:rsidRDefault="000374E7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4E7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  <w:vAlign w:val="bottom"/>
          </w:tcPr>
          <w:p w14:paraId="58F6D427" w14:textId="1E92B8F0" w:rsidR="005F01F9" w:rsidRPr="00ED54ED" w:rsidRDefault="0038373B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1035B509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6EDE14" w14:textId="78ADEA13" w:rsidR="005F01F9" w:rsidRPr="00662482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734A8DDD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314702" w14:textId="7D3EAF19" w:rsidR="005F01F9" w:rsidRPr="00662482" w:rsidRDefault="004E7CA6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7" w:type="pct"/>
            <w:vAlign w:val="bottom"/>
          </w:tcPr>
          <w:p w14:paraId="137DC49D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AEC66F1" w14:textId="01D742BB" w:rsidR="005F01F9" w:rsidRPr="00662482" w:rsidRDefault="002309EB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5F01F9" w:rsidRPr="00662482" w14:paraId="6008D9F2" w14:textId="77777777" w:rsidTr="001A0A21">
        <w:trPr>
          <w:cantSplit/>
        </w:trPr>
        <w:tc>
          <w:tcPr>
            <w:tcW w:w="2307" w:type="pct"/>
          </w:tcPr>
          <w:p w14:paraId="480341C6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3FFF17AE" w14:textId="7DCD80A3" w:rsidR="005F01F9" w:rsidRPr="00ED54ED" w:rsidRDefault="0038373B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3C4461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1812BA" w14:textId="03D66953" w:rsidR="005F01F9" w:rsidRPr="001A0A2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5937370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C071EB" w14:textId="68D03CB4" w:rsidR="005F01F9" w:rsidRPr="00662482" w:rsidRDefault="004E7CA6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45DF233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C5766A0" w14:textId="1E7CA772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01F9" w:rsidRPr="00662482" w14:paraId="099DDB6A" w14:textId="77777777" w:rsidTr="001A0A21">
        <w:trPr>
          <w:cantSplit/>
        </w:trPr>
        <w:tc>
          <w:tcPr>
            <w:tcW w:w="2307" w:type="pct"/>
          </w:tcPr>
          <w:p w14:paraId="4E9E003D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  <w:vAlign w:val="bottom"/>
          </w:tcPr>
          <w:p w14:paraId="1E7C1082" w14:textId="03107B62" w:rsidR="005F01F9" w:rsidRPr="00ED54ED" w:rsidRDefault="0038373B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97" w:type="pct"/>
            <w:vAlign w:val="bottom"/>
          </w:tcPr>
          <w:p w14:paraId="189217B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37A525DE" w14:textId="5402BDE9" w:rsidR="005F01F9" w:rsidRPr="001A0A21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7" w:type="pct"/>
            <w:vAlign w:val="bottom"/>
          </w:tcPr>
          <w:p w14:paraId="55AA93AF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BF078D8" w14:textId="17B5B184" w:rsidR="005F01F9" w:rsidRPr="00662482" w:rsidRDefault="004E7CA6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358A8E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543C66" w14:textId="712E1FBF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01F9" w:rsidRPr="00662482" w14:paraId="276F46E3" w14:textId="77777777" w:rsidTr="001A0A21">
        <w:trPr>
          <w:cantSplit/>
        </w:trPr>
        <w:tc>
          <w:tcPr>
            <w:tcW w:w="2307" w:type="pct"/>
          </w:tcPr>
          <w:p w14:paraId="07F73A7E" w14:textId="77777777" w:rsidR="005F01F9" w:rsidRPr="00662482" w:rsidRDefault="005F01F9" w:rsidP="005F01F9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28BA41A" w14:textId="2A5A0351" w:rsidR="005F01F9" w:rsidRPr="00ED54ED" w:rsidRDefault="0038373B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3223595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27BEB8" w14:textId="11D958DE" w:rsidR="005F01F9" w:rsidRPr="001A0A21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7" w:type="pct"/>
            <w:vAlign w:val="bottom"/>
          </w:tcPr>
          <w:p w14:paraId="3CCC575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3F4474" w14:textId="3067CC8D" w:rsidR="005F01F9" w:rsidRPr="00662482" w:rsidRDefault="004E7CA6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431D12F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32D702" w14:textId="313AB516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01F9" w:rsidRPr="00662482" w14:paraId="3A9C766F" w14:textId="77777777" w:rsidTr="001A0A21">
        <w:trPr>
          <w:cantSplit/>
        </w:trPr>
        <w:tc>
          <w:tcPr>
            <w:tcW w:w="2307" w:type="pct"/>
          </w:tcPr>
          <w:p w14:paraId="72FF402A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D72F5" w14:textId="1AA21D1F" w:rsidR="005F01F9" w:rsidRPr="007757BC" w:rsidRDefault="0038373B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57B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</w:p>
        </w:tc>
        <w:tc>
          <w:tcPr>
            <w:tcW w:w="97" w:type="pct"/>
            <w:vAlign w:val="bottom"/>
          </w:tcPr>
          <w:p w14:paraId="474009D4" w14:textId="77777777" w:rsidR="005F01F9" w:rsidRPr="007757BC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E846" w14:textId="70E4D9C4" w:rsidR="005F01F9" w:rsidRPr="007757BC" w:rsidRDefault="002309EB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57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97" w:type="pct"/>
            <w:vAlign w:val="bottom"/>
          </w:tcPr>
          <w:p w14:paraId="096CB29B" w14:textId="77777777" w:rsidR="005F01F9" w:rsidRPr="001A0A2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8A73" w14:textId="577CE13A" w:rsidR="005F01F9" w:rsidRPr="001A0A21" w:rsidRDefault="004E7CA6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7" w:type="pct"/>
            <w:vAlign w:val="bottom"/>
          </w:tcPr>
          <w:p w14:paraId="3E2822B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7E27" w14:textId="5B6D1726" w:rsidR="005F01F9" w:rsidRPr="00A311FD" w:rsidRDefault="002309EB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</w:tr>
      <w:tr w:rsidR="00C12643" w:rsidRPr="00662482" w14:paraId="32BC5EA5" w14:textId="77777777" w:rsidTr="00805012">
        <w:trPr>
          <w:cantSplit/>
        </w:trPr>
        <w:tc>
          <w:tcPr>
            <w:tcW w:w="2307" w:type="pct"/>
          </w:tcPr>
          <w:p w14:paraId="2C1A48D2" w14:textId="77777777" w:rsidR="00C12643" w:rsidRPr="00662482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768690C" w14:textId="77777777" w:rsidR="00C12643" w:rsidRPr="00ED54ED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B92B325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5EF7EB6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FDCF803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B237A82" w14:textId="77777777" w:rsidR="00C12643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B1FAAE3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68EBA240" w14:textId="77777777" w:rsidR="00C12643" w:rsidRPr="00A311FD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643" w:rsidRPr="00662482" w14:paraId="7646948D" w14:textId="77777777" w:rsidTr="001A0A21">
        <w:trPr>
          <w:cantSplit/>
        </w:trPr>
        <w:tc>
          <w:tcPr>
            <w:tcW w:w="2307" w:type="pct"/>
          </w:tcPr>
          <w:p w14:paraId="7580A256" w14:textId="77777777" w:rsidR="00C12643" w:rsidRPr="00662482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62E0C66F" w14:textId="77777777" w:rsidR="00C12643" w:rsidRPr="001E2AB4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42980A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2738F822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4F94010C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F91B3F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9743B0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0C7DE5" w14:textId="77777777" w:rsidR="00C12643" w:rsidRPr="0014495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662482" w14:paraId="4D7C4150" w14:textId="77777777" w:rsidTr="001A0A21">
        <w:trPr>
          <w:cantSplit/>
        </w:trPr>
        <w:tc>
          <w:tcPr>
            <w:tcW w:w="2307" w:type="pct"/>
          </w:tcPr>
          <w:p w14:paraId="0CBDE7AD" w14:textId="77777777" w:rsidR="00C12643" w:rsidRPr="00662482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6D9476" w14:textId="54A5CCEC" w:rsidR="00C12643" w:rsidRPr="00711339" w:rsidRDefault="00195CD4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176</w:t>
            </w:r>
          </w:p>
        </w:tc>
        <w:tc>
          <w:tcPr>
            <w:tcW w:w="97" w:type="pct"/>
          </w:tcPr>
          <w:p w14:paraId="42E5710C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EAEB3" w14:textId="41283AD8" w:rsidR="00C12643" w:rsidRPr="001A0A21" w:rsidRDefault="002309EB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97" w:type="pct"/>
          </w:tcPr>
          <w:p w14:paraId="54F104F5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5815A1" w14:textId="6AA10259" w:rsidR="00C12643" w:rsidRPr="00195CD4" w:rsidRDefault="00195CD4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97" w:type="pct"/>
          </w:tcPr>
          <w:p w14:paraId="7742872B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E4879FA" w14:textId="30B5509E" w:rsidR="00C12643" w:rsidRPr="00A311FD" w:rsidRDefault="002309EB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</w:tr>
    </w:tbl>
    <w:p w14:paraId="32E27D92" w14:textId="77777777" w:rsidR="00BC0E08" w:rsidRPr="00123AFC" w:rsidRDefault="00BC0E08" w:rsidP="00BC0E0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E35E8B" w14:textId="77777777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123AFC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0D15F9" w14:textId="2973D3B6" w:rsidR="00D527D3" w:rsidRDefault="009030AC" w:rsidP="00A251F8">
      <w:pPr>
        <w:spacing w:line="240" w:lineRule="auto"/>
        <w:ind w:left="547"/>
        <w:jc w:val="thaiDistribute"/>
        <w:rPr>
          <w:rFonts w:asciiTheme="majorBidi" w:hAnsi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12643">
        <w:rPr>
          <w:rFonts w:asciiTheme="majorBidi" w:hAnsiTheme="majorBidi" w:cstheme="majorBidi"/>
          <w:sz w:val="28"/>
          <w:szCs w:val="28"/>
        </w:rPr>
        <w:t xml:space="preserve">30 </w:t>
      </w:r>
      <w:r w:rsidR="00C1264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8D7291">
        <w:rPr>
          <w:rFonts w:asciiTheme="majorBidi" w:hAnsiTheme="majorBidi" w:cstheme="majorBidi"/>
          <w:sz w:val="28"/>
          <w:szCs w:val="28"/>
        </w:rPr>
        <w:t>7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5A553C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>หลายแห่ง เป็นจำนว</w:t>
      </w:r>
      <w:r w:rsidRPr="009E4BF5">
        <w:rPr>
          <w:rFonts w:asciiTheme="majorBidi" w:hAnsiTheme="majorBidi" w:cstheme="majorBidi"/>
          <w:sz w:val="28"/>
          <w:szCs w:val="28"/>
          <w:cs/>
        </w:rPr>
        <w:t xml:space="preserve">นเงิน </w:t>
      </w:r>
      <w:r w:rsidR="005D736F">
        <w:rPr>
          <w:rFonts w:asciiTheme="majorBidi" w:hAnsiTheme="majorBidi" w:cstheme="majorBidi"/>
          <w:sz w:val="28"/>
          <w:szCs w:val="28"/>
        </w:rPr>
        <w:t>4,746</w:t>
      </w:r>
      <w:r w:rsidR="009E4BF5" w:rsidRPr="009E4BF5">
        <w:rPr>
          <w:rFonts w:asciiTheme="majorBidi" w:hAnsiTheme="majorBidi" w:cstheme="majorBidi"/>
          <w:sz w:val="28"/>
          <w:szCs w:val="28"/>
        </w:rPr>
        <w:t xml:space="preserve"> </w:t>
      </w:r>
      <w:r w:rsidRPr="009E4BF5">
        <w:rPr>
          <w:rFonts w:asciiTheme="majorBidi" w:hAnsiTheme="majorBidi" w:cstheme="majorBidi"/>
          <w:sz w:val="28"/>
          <w:szCs w:val="28"/>
          <w:cs/>
        </w:rPr>
        <w:t>ล้าน</w:t>
      </w:r>
      <w:r w:rsidRPr="005B380D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661F1CD3" w14:textId="1CB80F7D" w:rsidR="00A251F8" w:rsidRDefault="00A251F8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E6B7AC" w14:textId="77777777" w:rsidR="00920E6F" w:rsidRDefault="00920E6F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590563" w14:textId="77777777" w:rsidR="00920E6F" w:rsidRPr="00A251F8" w:rsidRDefault="00920E6F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04757" w14:textId="2F2054C3" w:rsidR="00D4527F" w:rsidRDefault="00D4527F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452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06609AA7" w14:textId="77777777" w:rsidR="000755B8" w:rsidRPr="00D4527F" w:rsidRDefault="000755B8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9DB724" w14:textId="67646A34" w:rsidR="00D4527F" w:rsidRPr="00D4527F" w:rsidRDefault="00D4527F" w:rsidP="00D4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  <w:r w:rsidRPr="00D4527F">
        <w:rPr>
          <w:rFonts w:asciiTheme="majorBidi" w:hAnsiTheme="majorBidi" w:cstheme="majorBidi" w:hint="cs"/>
          <w:sz w:val="28"/>
          <w:szCs w:val="28"/>
          <w:cs/>
        </w:rPr>
        <w:t>ในปี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27B2">
        <w:rPr>
          <w:rFonts w:asciiTheme="majorBidi" w:hAnsiTheme="majorBidi" w:cstheme="majorBidi"/>
          <w:sz w:val="28"/>
          <w:szCs w:val="28"/>
        </w:rPr>
        <w:t>256</w:t>
      </w:r>
      <w:r w:rsidR="005D736F">
        <w:rPr>
          <w:rFonts w:asciiTheme="majorBidi" w:hAnsiTheme="majorBidi" w:cstheme="majorBidi"/>
          <w:sz w:val="28"/>
          <w:szCs w:val="28"/>
        </w:rPr>
        <w:t>6</w:t>
      </w:r>
      <w:r w:rsidR="008727B2">
        <w:rPr>
          <w:rFonts w:asciiTheme="majorBidi" w:hAnsiTheme="majorBidi" w:cstheme="majorBidi"/>
          <w:sz w:val="28"/>
          <w:szCs w:val="28"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</w:t>
      </w:r>
    </w:p>
    <w:p w14:paraId="5C36F8F6" w14:textId="4F0B10D7" w:rsidR="00D4527F" w:rsidRDefault="00D4527F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4527F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27B2">
        <w:rPr>
          <w:rFonts w:asciiTheme="majorBidi" w:hAnsiTheme="majorBidi" w:cstheme="majorBidi"/>
          <w:sz w:val="28"/>
          <w:szCs w:val="28"/>
        </w:rPr>
        <w:t>5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D45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527F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กิจการที่เกี่ยวข้องกันตกลงชำระค่าบริการตามราคาทุนบวกกำไรส่วนเพิ่มตามที่ระบุในสัญญา</w:t>
      </w:r>
    </w:p>
    <w:p w14:paraId="4D4F3DB2" w14:textId="2FBAC8EF" w:rsidR="000755B8" w:rsidRDefault="000755B8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18159" w14:textId="77777777" w:rsidR="005421CE" w:rsidRPr="001936B1" w:rsidRDefault="005421CE" w:rsidP="005421C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936B1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เงินลงทุนในการร่วมค้า</w:t>
      </w:r>
    </w:p>
    <w:p w14:paraId="5CCBED66" w14:textId="77777777" w:rsidR="005421CE" w:rsidRPr="001936B1" w:rsidRDefault="005421CE" w:rsidP="005421CE">
      <w:pPr>
        <w:rPr>
          <w:rFonts w:asciiTheme="majorBidi" w:hAnsiTheme="majorBidi" w:cstheme="majorBidi"/>
        </w:rPr>
      </w:pPr>
      <w:r w:rsidRPr="001936B1">
        <w:rPr>
          <w:rFonts w:asciiTheme="majorBidi" w:hAnsiTheme="majorBidi" w:cstheme="majorBidi"/>
          <w:cs/>
        </w:rPr>
        <w:tab/>
      </w:r>
      <w:r w:rsidRPr="001936B1">
        <w:rPr>
          <w:rFonts w:asciiTheme="majorBidi" w:hAnsiTheme="majorBidi" w:cstheme="majorBidi"/>
          <w:cs/>
        </w:rPr>
        <w:tab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265"/>
        <w:gridCol w:w="237"/>
        <w:gridCol w:w="1223"/>
        <w:gridCol w:w="236"/>
        <w:gridCol w:w="1227"/>
      </w:tblGrid>
      <w:tr w:rsidR="005421CE" w:rsidRPr="001936B1" w14:paraId="7F6C3995" w14:textId="77777777" w:rsidTr="006841F5">
        <w:trPr>
          <w:tblHeader/>
        </w:trPr>
        <w:tc>
          <w:tcPr>
            <w:tcW w:w="5940" w:type="dxa"/>
            <w:vAlign w:val="bottom"/>
          </w:tcPr>
          <w:p w14:paraId="165F597E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62F8FEC7" w14:textId="02B5E248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75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="00E75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75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65" w:type="dxa"/>
            <w:vAlign w:val="bottom"/>
          </w:tcPr>
          <w:p w14:paraId="0553077E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D530F2A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679A668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1936B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3F1D00E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3EC76E9F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3EB92D2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1936B1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5421CE" w:rsidRPr="001936B1" w14:paraId="792FB9C7" w14:textId="77777777" w:rsidTr="006841F5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5EA0B47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65" w:type="dxa"/>
          </w:tcPr>
          <w:p w14:paraId="2EBF9044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0E42B8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</w:tcPr>
          <w:p w14:paraId="6C22414B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36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21CE" w:rsidRPr="001936B1" w14:paraId="208F166E" w14:textId="77777777" w:rsidTr="006841F5">
        <w:tc>
          <w:tcPr>
            <w:tcW w:w="5940" w:type="dxa"/>
            <w:vAlign w:val="bottom"/>
          </w:tcPr>
          <w:p w14:paraId="36F6F7E9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าทางอ้อม</w:t>
            </w:r>
          </w:p>
        </w:tc>
        <w:tc>
          <w:tcPr>
            <w:tcW w:w="265" w:type="dxa"/>
          </w:tcPr>
          <w:p w14:paraId="3B917FC9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E00933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8CDD8CC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02D9D6" w14:textId="77777777" w:rsidR="005421CE" w:rsidRPr="001936B1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346BA469" w14:textId="77777777" w:rsidR="005421CE" w:rsidRPr="001936B1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421CE" w:rsidRPr="00A52F52" w14:paraId="06A81627" w14:textId="77777777" w:rsidTr="006841F5">
        <w:tc>
          <w:tcPr>
            <w:tcW w:w="5940" w:type="dxa"/>
            <w:shd w:val="clear" w:color="auto" w:fill="auto"/>
            <w:vAlign w:val="bottom"/>
          </w:tcPr>
          <w:p w14:paraId="2C5C3BF9" w14:textId="77777777" w:rsidR="005421CE" w:rsidRPr="00A52F52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ขายเงินลงทุนใน </w:t>
            </w:r>
            <w:r w:rsidRPr="00A52F52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Pr="00A52F5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F52">
              <w:rPr>
                <w:rFonts w:asciiTheme="majorBidi" w:hAnsiTheme="majorBidi"/>
                <w:sz w:val="28"/>
                <w:szCs w:val="28"/>
                <w:cs/>
              </w:rPr>
              <w:t>ลัคชัวรี่ กูดส์ (ประเทศไทย) จำกัด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65" w:type="dxa"/>
          </w:tcPr>
          <w:p w14:paraId="69759A45" w14:textId="77777777" w:rsidR="005421CE" w:rsidRPr="00A52F52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FAC2899" w14:textId="77777777" w:rsidR="005421CE" w:rsidRPr="00A52F52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A9E661F" w14:textId="77777777" w:rsidR="005421CE" w:rsidRPr="00A52F52" w:rsidRDefault="005421CE" w:rsidP="006841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A52F5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9C0ACB8" w14:textId="77777777" w:rsidR="005421CE" w:rsidRPr="00A52F52" w:rsidRDefault="005421CE" w:rsidP="0068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4FAEF98A" w14:textId="77777777" w:rsidR="005421CE" w:rsidRPr="00A52F52" w:rsidRDefault="005421CE" w:rsidP="006841F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2F5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96682AC" w14:textId="77777777" w:rsidR="005421CE" w:rsidRDefault="005421CE" w:rsidP="005421CE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FFCA3" w14:textId="77777777" w:rsidR="005421CE" w:rsidRDefault="005421CE" w:rsidP="005421CE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52F52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Pr="00A52F5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A52F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2F52">
        <w:rPr>
          <w:rFonts w:asciiTheme="majorBidi" w:hAnsiTheme="majorBidi" w:cstheme="majorBidi"/>
          <w:sz w:val="28"/>
          <w:szCs w:val="28"/>
        </w:rPr>
        <w:t>2567</w:t>
      </w:r>
      <w:r w:rsidRPr="00A52F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2F52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>ได้ขายหุ้นทั้งหมดในบริษัท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>ลัคชัวรี่ กูดส์ (ประเทศไทย) จำกัด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ซึ่งมี</w:t>
      </w:r>
      <w:r w:rsidRPr="00A52F52">
        <w:rPr>
          <w:rFonts w:asciiTheme="majorBidi" w:hAnsiTheme="majorBidi"/>
          <w:sz w:val="28"/>
          <w:szCs w:val="28"/>
          <w:cs/>
        </w:rPr>
        <w:t>ส่วนได้เสียร้อยละ</w:t>
      </w:r>
      <w:r w:rsidRPr="00A52F52">
        <w:rPr>
          <w:rFonts w:asciiTheme="majorBidi" w:hAnsiTheme="majorBidi" w:cstheme="majorBidi"/>
          <w:sz w:val="28"/>
          <w:szCs w:val="28"/>
        </w:rPr>
        <w:t xml:space="preserve"> 25</w:t>
      </w:r>
      <w:r w:rsidRPr="00A52F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 xml:space="preserve">ของทุนที่ออกและชำระแล้วเป็นจำนวนเงิน </w:t>
      </w:r>
      <w:r w:rsidRPr="00A52F52">
        <w:rPr>
          <w:rFonts w:asciiTheme="majorBidi" w:hAnsiTheme="majorBidi" w:hint="cs"/>
          <w:sz w:val="28"/>
          <w:szCs w:val="28"/>
          <w:cs/>
        </w:rPr>
        <w:t>82</w:t>
      </w:r>
      <w:r w:rsidRPr="00A52F52">
        <w:rPr>
          <w:rFonts w:asciiTheme="majorBidi" w:hAnsiTheme="majorBidi" w:cstheme="majorBidi"/>
          <w:sz w:val="28"/>
          <w:szCs w:val="28"/>
        </w:rPr>
        <w:t xml:space="preserve"> </w:t>
      </w:r>
      <w:r w:rsidRPr="00A52F52">
        <w:rPr>
          <w:rFonts w:asciiTheme="majorBidi" w:hAnsiTheme="majorBidi"/>
          <w:sz w:val="28"/>
          <w:szCs w:val="28"/>
          <w:cs/>
        </w:rPr>
        <w:t>ล้านบาท</w:t>
      </w:r>
      <w:r w:rsidRPr="00A52F52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7684ED7D" w14:textId="77777777" w:rsidR="005421CE" w:rsidRPr="00A251F8" w:rsidRDefault="005421CE" w:rsidP="00D4527F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2EDE7" w14:textId="4CD2FBAB" w:rsidR="009030AC" w:rsidRPr="009027A2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027A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03D8A04" w14:textId="23C722FB" w:rsidR="009030AC" w:rsidRPr="00123AFC" w:rsidRDefault="009030AC" w:rsidP="005A350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63C3FE27" w:rsidR="00E85561" w:rsidRPr="00BC0E08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 w:rsidR="00BC0E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BC0E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6F40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</w:tcPr>
          <w:p w14:paraId="4FE7115B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5B380D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6CBE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5D6CBE" w:rsidRPr="005B380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5D6CBE" w:rsidRPr="005B380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53D01EB4" w:rsidR="005D6CBE" w:rsidRPr="005B380D" w:rsidRDefault="004E2926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5D6CBE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0548FCC3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D6CBE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35847D94" w:rsidR="005D6CBE" w:rsidRPr="001F112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00777785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0DB9F6F6" w:rsidR="005D6CBE" w:rsidRPr="005B380D" w:rsidRDefault="00984DAD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B1C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D6CBE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22F16593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3DFDEC9B" w:rsidR="005D6CBE" w:rsidRPr="001F112D" w:rsidRDefault="005D6CBE" w:rsidP="005D6CBE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74E5FBB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2A1A9569" w:rsidR="005D6CBE" w:rsidRPr="005B380D" w:rsidRDefault="00EB69D8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5D6CBE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5D6CBE" w:rsidRPr="006C37B7" w:rsidRDefault="005D6CBE" w:rsidP="005D6CB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7173FA0E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64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1C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D6CBE" w:rsidRPr="005B380D" w14:paraId="5FB6B247" w14:textId="77777777" w:rsidTr="005421CE">
        <w:trPr>
          <w:trHeight w:val="20"/>
        </w:trPr>
        <w:tc>
          <w:tcPr>
            <w:tcW w:w="5940" w:type="dxa"/>
          </w:tcPr>
          <w:p w14:paraId="56215902" w14:textId="56C627E5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DEBC" w14:textId="7B6EE62C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8D51B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930644A" w14:textId="77777777" w:rsidR="00920E6F" w:rsidRDefault="00920E6F" w:rsidP="00920E6F">
      <w:pPr>
        <w:rPr>
          <w:lang w:val="th-TH"/>
        </w:rPr>
      </w:pPr>
    </w:p>
    <w:p w14:paraId="100903DB" w14:textId="77777777" w:rsidR="00920E6F" w:rsidRDefault="00920E6F" w:rsidP="00920E6F">
      <w:pPr>
        <w:rPr>
          <w:lang w:val="th-TH"/>
        </w:rPr>
      </w:pPr>
    </w:p>
    <w:p w14:paraId="377A78A0" w14:textId="77777777" w:rsidR="00920E6F" w:rsidRDefault="00920E6F" w:rsidP="00920E6F">
      <w:pPr>
        <w:rPr>
          <w:lang w:val="th-TH"/>
        </w:rPr>
      </w:pPr>
    </w:p>
    <w:p w14:paraId="6D1B3D23" w14:textId="77777777" w:rsidR="00920E6F" w:rsidRDefault="00920E6F" w:rsidP="00920E6F">
      <w:pPr>
        <w:rPr>
          <w:lang w:val="th-TH"/>
        </w:rPr>
      </w:pPr>
    </w:p>
    <w:p w14:paraId="6E737F7F" w14:textId="77777777" w:rsidR="00920E6F" w:rsidRDefault="00920E6F" w:rsidP="00920E6F">
      <w:pPr>
        <w:rPr>
          <w:lang w:val="th-TH"/>
        </w:rPr>
      </w:pPr>
    </w:p>
    <w:p w14:paraId="7333B362" w14:textId="77777777" w:rsidR="00920E6F" w:rsidRDefault="00920E6F" w:rsidP="00920E6F">
      <w:pPr>
        <w:rPr>
          <w:lang w:val="th-TH"/>
        </w:rPr>
      </w:pPr>
    </w:p>
    <w:p w14:paraId="3C6E6919" w14:textId="77777777" w:rsidR="00920E6F" w:rsidRPr="00920E6F" w:rsidRDefault="00920E6F" w:rsidP="00920E6F">
      <w:pPr>
        <w:rPr>
          <w:lang w:val="th-TH"/>
        </w:rPr>
      </w:pPr>
    </w:p>
    <w:p w14:paraId="4E7026D1" w14:textId="5205B88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3F8E00E2" w14:textId="60500F23" w:rsidR="009030AC" w:rsidRPr="00123AFC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0859DEBE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6D6E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3BC83D76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42C11" w14:paraId="0E5C9916" w14:textId="77777777" w:rsidTr="00882F21">
        <w:trPr>
          <w:cantSplit/>
        </w:trPr>
        <w:tc>
          <w:tcPr>
            <w:tcW w:w="5940" w:type="dxa"/>
          </w:tcPr>
          <w:p w14:paraId="72777C23" w14:textId="38348147" w:rsidR="00042C11" w:rsidRPr="009328BB" w:rsidRDefault="00042C11" w:rsidP="00042C11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042C1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72DC0864" w:rsidR="00042C11" w:rsidRPr="00565B75" w:rsidRDefault="00DA7E83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8,91</w:t>
            </w:r>
            <w:r w:rsidR="00AF76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042C11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042C11" w:rsidRPr="00882F2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34FC201E" w:rsidR="00042C11" w:rsidRPr="009328BB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A7E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AF76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42C11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042C11" w:rsidRPr="00882F2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5CD016AC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07A1F78E" w14:textId="56E834FA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B62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22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42C11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6ADCD8D0" w:rsidR="00042C11" w:rsidRPr="00882F2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11C57AD3" w:rsidR="00042C11" w:rsidRPr="00882F21" w:rsidRDefault="00CC5E84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</w:p>
        </w:tc>
      </w:tr>
      <w:tr w:rsidR="00042C11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042C11" w:rsidRPr="00882F2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647445E9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5E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E77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042C11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042C11" w:rsidRPr="00882F2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4C38CE9F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 w:rsidR="00CC5E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F76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A619AC3" w14:textId="3C318210" w:rsidR="004D4326" w:rsidRDefault="004D4326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8"/>
          <w:szCs w:val="28"/>
        </w:rPr>
      </w:pPr>
    </w:p>
    <w:p w14:paraId="47328B79" w14:textId="68EAC516" w:rsidR="009030AC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1197D734" w14:textId="77777777" w:rsidR="00882F21" w:rsidRPr="00123AFC" w:rsidRDefault="00882F21" w:rsidP="00882F21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5316AAC2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</w:t>
            </w:r>
            <w:r w:rsidR="002A6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79499982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C0E08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20E6F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920E6F" w:rsidRPr="00882F21" w:rsidRDefault="00920E6F" w:rsidP="00920E6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4DB1E363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5,434</w:t>
            </w:r>
          </w:p>
        </w:tc>
      </w:tr>
      <w:tr w:rsidR="00920E6F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920E6F" w:rsidRPr="00882F21" w:rsidRDefault="00920E6F" w:rsidP="00920E6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40FB0F94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1,014</w:t>
            </w:r>
          </w:p>
        </w:tc>
      </w:tr>
      <w:tr w:rsidR="00920E6F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920E6F" w:rsidRPr="00882F21" w:rsidRDefault="00920E6F" w:rsidP="00920E6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3B1092DC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(2,173)</w:t>
            </w:r>
          </w:p>
        </w:tc>
      </w:tr>
      <w:tr w:rsidR="00920E6F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77E9597" w:rsidR="00920E6F" w:rsidRPr="00882F21" w:rsidRDefault="00920E6F" w:rsidP="00920E6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5E5BF4B3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55D96FB1" w14:textId="5031AA11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(441)</w:t>
            </w:r>
          </w:p>
        </w:tc>
      </w:tr>
      <w:tr w:rsidR="00920E6F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920E6F" w:rsidRPr="00882F21" w:rsidRDefault="00920E6F" w:rsidP="00920E6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2EC8C475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20E6F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920E6F" w:rsidRPr="00882F21" w:rsidRDefault="00920E6F" w:rsidP="00920E6F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24792882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920E6F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920E6F" w:rsidRPr="00882F21" w:rsidRDefault="00920E6F" w:rsidP="00920E6F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920E6F" w:rsidRPr="00882F21" w:rsidRDefault="00920E6F" w:rsidP="00920E6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2FB2EB3F" w:rsidR="00920E6F" w:rsidRPr="001119CE" w:rsidRDefault="00920E6F" w:rsidP="00920E6F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(4,335)</w:t>
            </w:r>
          </w:p>
        </w:tc>
      </w:tr>
    </w:tbl>
    <w:p w14:paraId="4511FABA" w14:textId="77777777" w:rsidR="00882F21" w:rsidRPr="00A41D92" w:rsidRDefault="00882F21" w:rsidP="009030AC">
      <w:pPr>
        <w:rPr>
          <w:sz w:val="28"/>
          <w:szCs w:val="28"/>
          <w:highlight w:val="cyan"/>
        </w:rPr>
      </w:pPr>
    </w:p>
    <w:p w14:paraId="41D4D73C" w14:textId="7777777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505BA4" w:rsidRDefault="009030AC" w:rsidP="009030AC">
      <w:pPr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8BBCF" w14:textId="6E5A12D8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F2CC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กลุ่มบริษัทได้เข้าทำตั๋วสัญญาใช้เงิน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15A4E" w:rsidRPr="00215A4E">
        <w:rPr>
          <w:rFonts w:asciiTheme="majorBidi" w:hAnsiTheme="majorBidi" w:cstheme="majorBidi" w:hint="cs"/>
          <w:sz w:val="28"/>
          <w:szCs w:val="28"/>
          <w:cs/>
          <w:lang w:val="en-US"/>
        </w:rPr>
        <w:t>เลตเตอร์ออฟเครดิต ทรัสต์รีซี</w:t>
      </w:r>
      <w:r w:rsidR="00215A4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8D467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ระยะสั้น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ซึ่งมีกำหนดชำระคืนเมื่อทวงถามและภายในเดือน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B61DD0" w:rsidRPr="003146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003452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EF2CC7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6D6915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</w:t>
      </w:r>
      <w:r w:rsidRPr="00730C57">
        <w:rPr>
          <w:rFonts w:asciiTheme="majorBidi" w:hAnsiTheme="majorBidi" w:cstheme="majorBidi"/>
          <w:sz w:val="28"/>
          <w:szCs w:val="28"/>
          <w:cs/>
          <w:lang w:val="en-US" w:bidi="th-TH"/>
        </w:rPr>
        <w:t>ดอ</w:t>
      </w:r>
      <w:r w:rsidRPr="00730C57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730C57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2A09D8FB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D5D46C" w14:textId="40E8894E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F2CC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กลุ่มบริษัทได้เข้าทำสัญญาเงินกู้ยืมระยะยาว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0A6605"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ระยะยาว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="00BA2D7B">
        <w:rPr>
          <w:rFonts w:asciiTheme="majorBidi" w:hAnsiTheme="majorBidi" w:cstheme="majorBidi"/>
          <w:sz w:val="28"/>
          <w:szCs w:val="28"/>
          <w:lang w:val="en-US" w:bidi="th-TH"/>
        </w:rPr>
        <w:t xml:space="preserve"> 258</w:t>
      </w:r>
      <w:r w:rsidR="00E7525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BA2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</w:t>
      </w:r>
      <w:r w:rsidRPr="00BA2D7B">
        <w:rPr>
          <w:rFonts w:asciiTheme="majorBidi" w:hAnsiTheme="majorBidi" w:cstheme="majorBidi"/>
          <w:sz w:val="28"/>
          <w:szCs w:val="28"/>
          <w:cs/>
          <w:lang w:val="en-US" w:bidi="th-TH"/>
        </w:rPr>
        <w:t>ดอ</w:t>
      </w:r>
      <w:r w:rsidRPr="00BA2D7B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BA2D7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คงที่และ</w:t>
      </w:r>
      <w:r w:rsidRPr="00BA2D7B">
        <w:rPr>
          <w:rFonts w:asciiTheme="majorBidi" w:hAnsiTheme="majorBidi" w:cstheme="majorBidi"/>
          <w:sz w:val="28"/>
          <w:szCs w:val="28"/>
          <w:cs/>
          <w:lang w:val="en-US" w:bidi="th-TH"/>
        </w:rPr>
        <w:t>ผันแปร</w:t>
      </w:r>
    </w:p>
    <w:p w14:paraId="644318C3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7E06356" w14:textId="3C175879" w:rsidR="00BC0E08" w:rsidRDefault="006D6915" w:rsidP="00123AF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วันที่ 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C12643" w:rsidRPr="00E75253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12643"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F2CC7" w:rsidRPr="00E75253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E7525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จำนวน</w:t>
      </w:r>
      <w:r w:rsidR="00B47831" w:rsidRPr="00E75253">
        <w:rPr>
          <w:rFonts w:asciiTheme="majorBidi" w:hAnsiTheme="majorBidi" w:cstheme="majorBidi"/>
          <w:sz w:val="28"/>
          <w:szCs w:val="28"/>
          <w:lang w:val="en-US" w:bidi="th-TH"/>
        </w:rPr>
        <w:t xml:space="preserve"> 1,</w:t>
      </w:r>
      <w:r w:rsidR="00EF2CC7" w:rsidRPr="00E75253">
        <w:rPr>
          <w:rFonts w:asciiTheme="majorBidi" w:hAnsiTheme="majorBidi" w:cstheme="majorBidi"/>
          <w:sz w:val="28"/>
          <w:szCs w:val="28"/>
          <w:lang w:val="en-US" w:bidi="th-TH"/>
        </w:rPr>
        <w:t>135</w:t>
      </w:r>
      <w:r w:rsidRPr="00E75253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E752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71A9EB81" w14:textId="77777777" w:rsidR="00BC0E08" w:rsidRPr="005B380D" w:rsidRDefault="00BC0E08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513E8040" w14:textId="77777777" w:rsidR="009030AC" w:rsidRPr="00FC10CD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5B380D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5B380D" w:rsidSect="008615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289" w:bottom="1152" w:left="1080" w:header="720" w:footer="720" w:gutter="0"/>
          <w:pgNumType w:start="16"/>
          <w:cols w:space="720"/>
          <w:docGrid w:linePitch="360"/>
        </w:sectPr>
      </w:pPr>
    </w:p>
    <w:p w14:paraId="030A7645" w14:textId="77777777" w:rsidR="009328BB" w:rsidRDefault="009328BB" w:rsidP="0056770E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3D1008D" w14:textId="77777777" w:rsidR="008C7495" w:rsidRPr="00983DC8" w:rsidRDefault="008C7495" w:rsidP="008C7495">
      <w:pPr>
        <w:rPr>
          <w:sz w:val="20"/>
          <w:szCs w:val="20"/>
          <w:lang w:val="th-TH"/>
        </w:rPr>
      </w:pPr>
    </w:p>
    <w:tbl>
      <w:tblPr>
        <w:tblW w:w="14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97214C" w:rsidRPr="005B380D" w14:paraId="23676E62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755AF8B0" w14:textId="77777777" w:rsidR="0097214C" w:rsidRPr="005B380D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3E0365D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97214C" w:rsidRPr="005B380D" w14:paraId="6F64B494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520267B0" w14:textId="77777777" w:rsidR="0097214C" w:rsidRPr="005B380D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4150ACB8" w14:textId="77777777" w:rsidR="0097214C" w:rsidRPr="005B380D" w:rsidRDefault="009721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4EFEEA41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246DB088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1F1A20F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48701347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0EA05952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388F600D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97214C" w:rsidRPr="005B380D" w14:paraId="369EB435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05707426" w14:textId="3AB1BE84" w:rsidR="0097214C" w:rsidRPr="005B380D" w:rsidRDefault="0097214C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600A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</w:t>
            </w:r>
            <w:r w:rsidR="005B26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5B26E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81" w:type="dxa"/>
          </w:tcPr>
          <w:p w14:paraId="46249C50" w14:textId="38745D4A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40" w:type="dxa"/>
          </w:tcPr>
          <w:p w14:paraId="058D7FF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20738EA3" w14:textId="6B192FE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</w:tcPr>
          <w:p w14:paraId="0C33BD83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37FA0A34" w14:textId="4AA15726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2" w:type="dxa"/>
          </w:tcPr>
          <w:p w14:paraId="0E664EE6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05ED9783" w14:textId="50D0F516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</w:tcPr>
          <w:p w14:paraId="06DA3AC9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7D0DDB5A" w14:textId="018DDAAA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17A4FD97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2FA140EE" w14:textId="3D641668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323" w:type="dxa"/>
          </w:tcPr>
          <w:p w14:paraId="5844B158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5E54505D" w14:textId="2EA3BFFD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639BDFFE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6DECF5CD" w14:textId="779D45BC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44407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97214C" w:rsidRPr="005B380D" w14:paraId="79B6F8F5" w14:textId="77777777" w:rsidTr="003F69D8">
        <w:trPr>
          <w:tblHeader/>
        </w:trPr>
        <w:tc>
          <w:tcPr>
            <w:tcW w:w="4311" w:type="dxa"/>
            <w:vAlign w:val="bottom"/>
          </w:tcPr>
          <w:p w14:paraId="01741D1D" w14:textId="77777777" w:rsidR="0097214C" w:rsidRPr="00BB4BDC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5E8D9C6D" w14:textId="77777777" w:rsidR="0097214C" w:rsidRPr="005B380D" w:rsidRDefault="0097214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7214C" w:rsidRPr="005B380D" w14:paraId="606BE493" w14:textId="77777777" w:rsidTr="003F69D8">
        <w:tc>
          <w:tcPr>
            <w:tcW w:w="4311" w:type="dxa"/>
            <w:vAlign w:val="bottom"/>
          </w:tcPr>
          <w:p w14:paraId="7B79C1DE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0A9DE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1C66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35D33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471D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565C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10510A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D16E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E55" w:rsidRPr="005B380D" w14:paraId="4C319390" w14:textId="77777777" w:rsidTr="003F69D8">
        <w:tc>
          <w:tcPr>
            <w:tcW w:w="4311" w:type="dxa"/>
            <w:vAlign w:val="bottom"/>
            <w:hideMark/>
          </w:tcPr>
          <w:p w14:paraId="262CB8C4" w14:textId="77777777" w:rsidR="00051E55" w:rsidRPr="005B380D" w:rsidRDefault="00051E55" w:rsidP="00051E5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34823D7D" w:rsidR="00051E55" w:rsidRPr="005B380D" w:rsidRDefault="00E51877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35,233</w:t>
            </w:r>
          </w:p>
        </w:tc>
        <w:tc>
          <w:tcPr>
            <w:tcW w:w="240" w:type="dxa"/>
          </w:tcPr>
          <w:p w14:paraId="7EED116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67C1EF57" w14:textId="4B6252F5" w:rsidR="00051E55" w:rsidRPr="005B380D" w:rsidRDefault="003B0EBC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B0EBC">
              <w:rPr>
                <w:rFonts w:asciiTheme="majorBidi" w:hAnsiTheme="majorBidi" w:cstheme="majorBidi"/>
                <w:sz w:val="28"/>
                <w:szCs w:val="28"/>
              </w:rPr>
              <w:t>32,754</w:t>
            </w:r>
          </w:p>
        </w:tc>
        <w:tc>
          <w:tcPr>
            <w:tcW w:w="236" w:type="dxa"/>
          </w:tcPr>
          <w:p w14:paraId="1607C2B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2C66FE0" w14:textId="5E82048F" w:rsidR="00051E55" w:rsidRPr="00313999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C46B39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51BECC73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1FB63D15" w14:textId="1FB1D023" w:rsidR="00051E55" w:rsidRPr="005B380D" w:rsidRDefault="00423D3A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23D3A">
              <w:rPr>
                <w:rFonts w:asciiTheme="majorBidi" w:hAnsiTheme="majorBidi" w:cstheme="majorBidi"/>
                <w:sz w:val="28"/>
                <w:szCs w:val="28"/>
              </w:rPr>
              <w:t>44,359</w:t>
            </w:r>
          </w:p>
        </w:tc>
        <w:tc>
          <w:tcPr>
            <w:tcW w:w="270" w:type="dxa"/>
          </w:tcPr>
          <w:p w14:paraId="2D52184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7A7133" w14:textId="3C4E6DBE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38,39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15592B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AEA1A26" w14:textId="0E563375" w:rsidR="00051E55" w:rsidRPr="005B380D" w:rsidRDefault="00C548D7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548D7">
              <w:rPr>
                <w:rFonts w:asciiTheme="majorBidi" w:hAnsiTheme="majorBidi" w:cstheme="majorBidi"/>
                <w:sz w:val="28"/>
                <w:szCs w:val="28"/>
              </w:rPr>
              <w:t>37,853</w:t>
            </w:r>
          </w:p>
        </w:tc>
        <w:tc>
          <w:tcPr>
            <w:tcW w:w="323" w:type="dxa"/>
          </w:tcPr>
          <w:p w14:paraId="21F9E8F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B6B1850" w14:textId="6972E853" w:rsidR="00051E55" w:rsidRPr="005B380D" w:rsidRDefault="00845FE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46B3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6B39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26905A9A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AF09FDD" w14:textId="5821C383" w:rsidR="00051E55" w:rsidRPr="005B380D" w:rsidRDefault="00811314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11314">
              <w:rPr>
                <w:rFonts w:asciiTheme="majorBidi" w:hAnsiTheme="majorBidi" w:cstheme="majorBidi"/>
                <w:sz w:val="28"/>
                <w:szCs w:val="28"/>
              </w:rPr>
              <w:t>114,966</w:t>
            </w:r>
          </w:p>
        </w:tc>
      </w:tr>
      <w:tr w:rsidR="00051E55" w:rsidRPr="005B380D" w14:paraId="71266C25" w14:textId="77777777" w:rsidTr="003F69D8">
        <w:tc>
          <w:tcPr>
            <w:tcW w:w="4311" w:type="dxa"/>
            <w:vAlign w:val="bottom"/>
            <w:hideMark/>
          </w:tcPr>
          <w:p w14:paraId="24F6D095" w14:textId="77777777" w:rsidR="00051E55" w:rsidRPr="005B380D" w:rsidRDefault="00051E55" w:rsidP="00051E5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5CFA279D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4,796</w:t>
            </w:r>
          </w:p>
        </w:tc>
        <w:tc>
          <w:tcPr>
            <w:tcW w:w="240" w:type="dxa"/>
          </w:tcPr>
          <w:p w14:paraId="1B51782B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BC0FF" w14:textId="3E6886B5" w:rsidR="00051E55" w:rsidRPr="005B380D" w:rsidRDefault="003B0EBC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B0EBC">
              <w:rPr>
                <w:rFonts w:asciiTheme="majorBidi" w:hAnsiTheme="majorBidi" w:cstheme="majorBidi"/>
                <w:sz w:val="28"/>
                <w:szCs w:val="28"/>
              </w:rPr>
              <w:t>4,804</w:t>
            </w:r>
          </w:p>
        </w:tc>
        <w:tc>
          <w:tcPr>
            <w:tcW w:w="236" w:type="dxa"/>
          </w:tcPr>
          <w:p w14:paraId="69A7B30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55D316B6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  <w:tc>
          <w:tcPr>
            <w:tcW w:w="272" w:type="dxa"/>
          </w:tcPr>
          <w:p w14:paraId="526EBFA2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A7E4B" w14:textId="4F52A921" w:rsidR="00051E55" w:rsidRPr="005B380D" w:rsidRDefault="00423D3A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23D3A">
              <w:rPr>
                <w:rFonts w:asciiTheme="majorBidi" w:hAnsiTheme="majorBidi" w:cstheme="majorBidi"/>
                <w:sz w:val="28"/>
                <w:szCs w:val="28"/>
              </w:rPr>
              <w:t>5,064</w:t>
            </w:r>
          </w:p>
        </w:tc>
        <w:tc>
          <w:tcPr>
            <w:tcW w:w="270" w:type="dxa"/>
          </w:tcPr>
          <w:p w14:paraId="768BF848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47660B1B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70" w:type="dxa"/>
          </w:tcPr>
          <w:p w14:paraId="6B26474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2A5D" w14:textId="1C0FB1B7" w:rsidR="00051E55" w:rsidRPr="005B380D" w:rsidRDefault="00514B5F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14B5F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323" w:type="dxa"/>
          </w:tcPr>
          <w:p w14:paraId="472AF4D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4797E55C" w:rsidR="00051E55" w:rsidRPr="005B380D" w:rsidRDefault="00845FE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10,789</w:t>
            </w:r>
          </w:p>
        </w:tc>
        <w:tc>
          <w:tcPr>
            <w:tcW w:w="270" w:type="dxa"/>
          </w:tcPr>
          <w:p w14:paraId="56F80EB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A3817" w14:textId="7B993556" w:rsidR="00051E55" w:rsidRPr="005B380D" w:rsidRDefault="00811314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11314">
              <w:rPr>
                <w:rFonts w:asciiTheme="majorBidi" w:hAnsiTheme="majorBidi" w:cstheme="majorBidi"/>
                <w:sz w:val="28"/>
                <w:szCs w:val="28"/>
              </w:rPr>
              <w:t>10,807</w:t>
            </w:r>
          </w:p>
        </w:tc>
      </w:tr>
      <w:tr w:rsidR="00051E55" w:rsidRPr="005B380D" w14:paraId="400C5369" w14:textId="77777777" w:rsidTr="003F69D8">
        <w:trPr>
          <w:trHeight w:val="280"/>
        </w:trPr>
        <w:tc>
          <w:tcPr>
            <w:tcW w:w="4311" w:type="dxa"/>
            <w:vAlign w:val="bottom"/>
            <w:hideMark/>
          </w:tcPr>
          <w:p w14:paraId="6A0FC492" w14:textId="77777777" w:rsidR="00051E55" w:rsidRPr="005B380D" w:rsidRDefault="00051E55" w:rsidP="00051E55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4FC10" w14:textId="404C5337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40,029</w:t>
            </w:r>
          </w:p>
        </w:tc>
        <w:tc>
          <w:tcPr>
            <w:tcW w:w="240" w:type="dxa"/>
          </w:tcPr>
          <w:p w14:paraId="4676E8A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570" w14:textId="69D1CC00" w:rsidR="00051E55" w:rsidRPr="005B380D" w:rsidRDefault="009E39DC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9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37,558</w:t>
            </w:r>
          </w:p>
        </w:tc>
        <w:tc>
          <w:tcPr>
            <w:tcW w:w="236" w:type="dxa"/>
          </w:tcPr>
          <w:p w14:paraId="4685916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8C01E" w14:textId="2D389CAB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</w:t>
            </w:r>
            <w:r w:rsidR="00C46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3139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2" w:type="dxa"/>
          </w:tcPr>
          <w:p w14:paraId="6F5EF73E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3FF624" w14:textId="0DB5571B" w:rsidR="00051E55" w:rsidRPr="005B380D" w:rsidRDefault="00423D3A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D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49,423</w:t>
            </w:r>
          </w:p>
        </w:tc>
        <w:tc>
          <w:tcPr>
            <w:tcW w:w="270" w:type="dxa"/>
          </w:tcPr>
          <w:p w14:paraId="15D29D38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63486" w14:textId="5B28496C" w:rsidR="00051E55" w:rsidRPr="005B380D" w:rsidRDefault="008C3906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39,38</w:t>
            </w:r>
            <w:r w:rsidR="003139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979E7F2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C42501" w14:textId="457A56C6" w:rsidR="00051E55" w:rsidRPr="005B380D" w:rsidRDefault="00514B5F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38,792</w:t>
            </w:r>
          </w:p>
        </w:tc>
        <w:tc>
          <w:tcPr>
            <w:tcW w:w="323" w:type="dxa"/>
          </w:tcPr>
          <w:p w14:paraId="63CC550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6DA31" w14:textId="300D4773" w:rsidR="00051E55" w:rsidRPr="005B380D" w:rsidRDefault="005E2B84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C46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6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270" w:type="dxa"/>
          </w:tcPr>
          <w:p w14:paraId="234D4BD1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624560" w14:textId="348DD4C3" w:rsidR="00051E55" w:rsidRPr="005B380D" w:rsidRDefault="00811314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3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125,773</w:t>
            </w:r>
          </w:p>
        </w:tc>
      </w:tr>
      <w:tr w:rsidR="0097214C" w:rsidRPr="005B380D" w14:paraId="448F49EE" w14:textId="77777777" w:rsidTr="003F69D8">
        <w:trPr>
          <w:trHeight w:val="74"/>
        </w:trPr>
        <w:tc>
          <w:tcPr>
            <w:tcW w:w="4311" w:type="dxa"/>
            <w:vAlign w:val="bottom"/>
          </w:tcPr>
          <w:p w14:paraId="33E8AD5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004E1C4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9E879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C4522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036B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C8F420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EE4C7A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9CC4BF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A93E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58CAA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42CC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17D27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BF32F0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0C23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69BA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8F3FC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14C" w:rsidRPr="005B380D" w14:paraId="1F6975A2" w14:textId="77777777" w:rsidTr="003F69D8">
        <w:tc>
          <w:tcPr>
            <w:tcW w:w="4311" w:type="dxa"/>
          </w:tcPr>
          <w:p w14:paraId="4813FA9D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418239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F7A0C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D68FD3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FC7E3A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27462A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AF796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D16A5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86FA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8DBA40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D2FADC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9947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7214C" w:rsidRPr="005B380D" w14:paraId="6BFD8B15" w14:textId="77777777" w:rsidTr="003F69D8">
        <w:tc>
          <w:tcPr>
            <w:tcW w:w="4311" w:type="dxa"/>
          </w:tcPr>
          <w:p w14:paraId="2BD283DF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619C87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2B8D5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FDAFB5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EE9B25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66B9D1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976E50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13E388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0B893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9B7AF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91EE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B4A26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5C7DCC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F6DAC6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D1EF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41A320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D6122" w:rsidRPr="005B380D" w14:paraId="371501D6" w14:textId="77777777" w:rsidTr="003F69D8">
        <w:tc>
          <w:tcPr>
            <w:tcW w:w="4311" w:type="dxa"/>
          </w:tcPr>
          <w:p w14:paraId="78CD9757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166C868D" w:rsidR="002D6122" w:rsidRPr="005B380D" w:rsidRDefault="008870C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26,988</w:t>
            </w:r>
          </w:p>
        </w:tc>
        <w:tc>
          <w:tcPr>
            <w:tcW w:w="240" w:type="dxa"/>
          </w:tcPr>
          <w:p w14:paraId="1C67A4B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27C107" w14:textId="7194720C" w:rsidR="002D6122" w:rsidRPr="005B380D" w:rsidRDefault="00A121FA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A121FA">
              <w:rPr>
                <w:rFonts w:asciiTheme="majorBidi" w:hAnsiTheme="majorBidi" w:cstheme="majorBidi"/>
                <w:sz w:val="28"/>
                <w:szCs w:val="28"/>
              </w:rPr>
              <w:t>25,402</w:t>
            </w:r>
          </w:p>
        </w:tc>
        <w:tc>
          <w:tcPr>
            <w:tcW w:w="236" w:type="dxa"/>
          </w:tcPr>
          <w:p w14:paraId="4324F645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C088EE7" w14:textId="7D627BDC" w:rsidR="002D6122" w:rsidRPr="005B380D" w:rsidRDefault="000B7B6B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C46B39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272" w:type="dxa"/>
          </w:tcPr>
          <w:p w14:paraId="6F5F2BF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26092E" w14:textId="5DE7D499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22,561</w:t>
            </w:r>
          </w:p>
        </w:tc>
        <w:tc>
          <w:tcPr>
            <w:tcW w:w="270" w:type="dxa"/>
          </w:tcPr>
          <w:p w14:paraId="1B3B05F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26005C2" w14:textId="20E17DB2" w:rsidR="002D6122" w:rsidRPr="005B380D" w:rsidRDefault="00656E0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35,03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8C9AC14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DB7BD7" w14:textId="733C6D9F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33,836</w:t>
            </w:r>
          </w:p>
        </w:tc>
        <w:tc>
          <w:tcPr>
            <w:tcW w:w="323" w:type="dxa"/>
          </w:tcPr>
          <w:p w14:paraId="5E2ADB9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D38279F" w14:textId="618372C0" w:rsidR="002D6122" w:rsidRPr="005B380D" w:rsidRDefault="0018784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</w:t>
            </w:r>
            <w:r w:rsidR="00DD389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E54D5D4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0266" w14:textId="3B51E5D3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81,799</w:t>
            </w:r>
          </w:p>
        </w:tc>
      </w:tr>
      <w:tr w:rsidR="002D6122" w:rsidRPr="005B380D" w14:paraId="438701BF" w14:textId="77777777" w:rsidTr="003F69D8">
        <w:tc>
          <w:tcPr>
            <w:tcW w:w="4311" w:type="dxa"/>
          </w:tcPr>
          <w:p w14:paraId="3BF42F1B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5E94D54B" w:rsidR="002D6122" w:rsidRPr="005B380D" w:rsidRDefault="008870C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8,184</w:t>
            </w:r>
          </w:p>
        </w:tc>
        <w:tc>
          <w:tcPr>
            <w:tcW w:w="240" w:type="dxa"/>
          </w:tcPr>
          <w:p w14:paraId="5CDDE80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B8992" w14:textId="0FBEB158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7,288</w:t>
            </w:r>
          </w:p>
        </w:tc>
        <w:tc>
          <w:tcPr>
            <w:tcW w:w="236" w:type="dxa"/>
          </w:tcPr>
          <w:p w14:paraId="637979E2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645B6C2" w14:textId="61D54E37" w:rsidR="002D6122" w:rsidRPr="005B380D" w:rsidRDefault="000B7B6B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B80FA47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0E72C7" w14:textId="118B05EC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5EEDF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B9ABCB" w14:textId="51979965" w:rsidR="002D6122" w:rsidRPr="005B380D" w:rsidRDefault="00656E0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0048D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5F81005" w14:textId="2ED799DF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88B391B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01A7782" w14:textId="6FE9074B" w:rsidR="002D6122" w:rsidRPr="005B380D" w:rsidRDefault="0018784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8,184</w:t>
            </w:r>
          </w:p>
        </w:tc>
        <w:tc>
          <w:tcPr>
            <w:tcW w:w="270" w:type="dxa"/>
          </w:tcPr>
          <w:p w14:paraId="026780A2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BE887D" w14:textId="469DBE1C" w:rsidR="002D6122" w:rsidRPr="005B380D" w:rsidRDefault="00C8442C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8442C">
              <w:rPr>
                <w:rFonts w:asciiTheme="majorBidi" w:hAnsiTheme="majorBidi" w:cstheme="majorBidi"/>
                <w:sz w:val="28"/>
                <w:szCs w:val="28"/>
              </w:rPr>
              <w:t>7,288</w:t>
            </w:r>
          </w:p>
        </w:tc>
      </w:tr>
      <w:tr w:rsidR="002D6122" w:rsidRPr="005B380D" w14:paraId="60C732F9" w14:textId="77777777" w:rsidTr="003F69D8">
        <w:tc>
          <w:tcPr>
            <w:tcW w:w="4311" w:type="dxa"/>
          </w:tcPr>
          <w:p w14:paraId="2D5AE12B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268D35E6" w:rsidR="002D6122" w:rsidRPr="005B380D" w:rsidRDefault="008870C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40" w:type="dxa"/>
          </w:tcPr>
          <w:p w14:paraId="5DBDF67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A47856" w14:textId="55D13EBE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4FA95DE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F85090B" w14:textId="13C04EC7" w:rsidR="002D6122" w:rsidRPr="005B380D" w:rsidRDefault="000B7B6B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23,02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1DB8AA76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07044F0" w14:textId="4CFB5793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21,798</w:t>
            </w:r>
          </w:p>
        </w:tc>
        <w:tc>
          <w:tcPr>
            <w:tcW w:w="270" w:type="dxa"/>
          </w:tcPr>
          <w:p w14:paraId="7E117D61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03FC69" w14:textId="5E29FD51" w:rsidR="002D6122" w:rsidRPr="005B380D" w:rsidRDefault="00656E0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3,363</w:t>
            </w:r>
          </w:p>
        </w:tc>
        <w:tc>
          <w:tcPr>
            <w:tcW w:w="270" w:type="dxa"/>
          </w:tcPr>
          <w:p w14:paraId="33F6F986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CF580F" w14:textId="17D0C59C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sz w:val="28"/>
                <w:szCs w:val="28"/>
              </w:rPr>
              <w:t>4,017</w:t>
            </w:r>
          </w:p>
        </w:tc>
        <w:tc>
          <w:tcPr>
            <w:tcW w:w="323" w:type="dxa"/>
          </w:tcPr>
          <w:p w14:paraId="4171F89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C5AF02B" w14:textId="559B9994" w:rsidR="002D6122" w:rsidRPr="005B380D" w:rsidRDefault="0018784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12D3A">
              <w:rPr>
                <w:rFonts w:asciiTheme="majorBidi" w:hAnsiTheme="majorBidi" w:cstheme="majorBidi"/>
                <w:sz w:val="28"/>
                <w:szCs w:val="28"/>
              </w:rPr>
              <w:t>,44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7BC770A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F972B" w14:textId="652C2163" w:rsidR="002D6122" w:rsidRPr="005B380D" w:rsidRDefault="00C8442C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8442C">
              <w:rPr>
                <w:rFonts w:asciiTheme="majorBidi" w:hAnsiTheme="majorBidi" w:cstheme="majorBidi"/>
                <w:sz w:val="28"/>
                <w:szCs w:val="28"/>
              </w:rPr>
              <w:t>25,879</w:t>
            </w:r>
          </w:p>
        </w:tc>
      </w:tr>
      <w:tr w:rsidR="00BE1E43" w:rsidRPr="005B380D" w14:paraId="21F2023F" w14:textId="77777777" w:rsidTr="003F69D8">
        <w:tc>
          <w:tcPr>
            <w:tcW w:w="4311" w:type="dxa"/>
          </w:tcPr>
          <w:p w14:paraId="7DE187C0" w14:textId="57A38332" w:rsidR="00BE1E43" w:rsidRPr="005B380D" w:rsidRDefault="0018701D" w:rsidP="002D6122">
            <w:pPr>
              <w:ind w:left="72" w:right="-115" w:hanging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81" w:type="dxa"/>
          </w:tcPr>
          <w:p w14:paraId="5021D60C" w14:textId="76D9032B" w:rsidR="00BE1E43" w:rsidRPr="005B380D" w:rsidRDefault="000B7B6B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1D6998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C68C0E4" w14:textId="3F1BC402" w:rsidR="00BE1E43" w:rsidRPr="000231E5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BCA80B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5879732" w14:textId="7571084F" w:rsidR="00BE1E43" w:rsidRPr="005B380D" w:rsidRDefault="00656E0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2" w:type="dxa"/>
          </w:tcPr>
          <w:p w14:paraId="1DC033E8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193FD7B" w14:textId="273B4FA1" w:rsidR="00BE1E43" w:rsidRPr="000231E5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04C59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02DC521" w14:textId="70A3E65A" w:rsidR="00BE1E43" w:rsidRPr="005B380D" w:rsidRDefault="0018784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F051D1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C7F75B3" w14:textId="296A913B" w:rsidR="00BE1E43" w:rsidRPr="000231E5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50D32566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F4E9DEF" w14:textId="66FD3AAD" w:rsidR="00BE1E43" w:rsidRPr="005B380D" w:rsidRDefault="00112D3A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60DB889" w14:textId="77777777" w:rsidR="00BE1E43" w:rsidRPr="005B380D" w:rsidRDefault="00BE1E43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6D2A06" w14:textId="785251AE" w:rsidR="00BE1E43" w:rsidRPr="00C8442C" w:rsidRDefault="00146C5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6122" w:rsidRPr="005B380D" w14:paraId="1C16274F" w14:textId="77777777" w:rsidTr="003F69D8">
        <w:trPr>
          <w:trHeight w:val="92"/>
        </w:trPr>
        <w:tc>
          <w:tcPr>
            <w:tcW w:w="4311" w:type="dxa"/>
          </w:tcPr>
          <w:p w14:paraId="54FB5917" w14:textId="3CED8E66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="00B250F0" w:rsidRPr="00B250F0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95B101" w14:textId="0AA1706E" w:rsidR="002D6122" w:rsidRPr="005B380D" w:rsidRDefault="000B7B6B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35,233</w:t>
            </w:r>
          </w:p>
        </w:tc>
        <w:tc>
          <w:tcPr>
            <w:tcW w:w="240" w:type="dxa"/>
          </w:tcPr>
          <w:p w14:paraId="0EB4518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6A94E10" w14:textId="6765F102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32,754</w:t>
            </w:r>
          </w:p>
        </w:tc>
        <w:tc>
          <w:tcPr>
            <w:tcW w:w="236" w:type="dxa"/>
          </w:tcPr>
          <w:p w14:paraId="18248C5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D298960" w14:textId="77891F40" w:rsidR="002D6122" w:rsidRPr="005B380D" w:rsidRDefault="00656E0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</w:t>
            </w:r>
            <w:r w:rsidR="00C46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3139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4D880D8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77CC6B7" w14:textId="3387C27A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44,359</w:t>
            </w:r>
          </w:p>
        </w:tc>
        <w:tc>
          <w:tcPr>
            <w:tcW w:w="270" w:type="dxa"/>
          </w:tcPr>
          <w:p w14:paraId="08E05B4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1ABC4A" w14:textId="4AE550C8" w:rsidR="002D6122" w:rsidRPr="005B380D" w:rsidRDefault="0018784D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</w:t>
            </w:r>
            <w:r w:rsidR="003139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6B62245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44DA488" w14:textId="6E19788E" w:rsidR="002D6122" w:rsidRPr="005B380D" w:rsidRDefault="000231E5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37,853</w:t>
            </w:r>
          </w:p>
        </w:tc>
        <w:tc>
          <w:tcPr>
            <w:tcW w:w="323" w:type="dxa"/>
          </w:tcPr>
          <w:p w14:paraId="71ADCBC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3703B82" w14:textId="6F96FAF0" w:rsidR="002D6122" w:rsidRPr="005B380D" w:rsidRDefault="00112D3A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46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6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73A7C15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5B21682" w14:textId="4E87EFE5" w:rsidR="002D6122" w:rsidRPr="005B380D" w:rsidRDefault="00C8442C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4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114,966</w:t>
            </w:r>
          </w:p>
        </w:tc>
      </w:tr>
      <w:tr w:rsidR="0097214C" w:rsidRPr="005B380D" w14:paraId="699535BC" w14:textId="77777777" w:rsidTr="003F69D8">
        <w:trPr>
          <w:trHeight w:val="92"/>
        </w:trPr>
        <w:tc>
          <w:tcPr>
            <w:tcW w:w="4311" w:type="dxa"/>
          </w:tcPr>
          <w:p w14:paraId="18EED060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BCC21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06E2C8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DAEA71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CB66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FD9AD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2A817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6B4F41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5E67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7F6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1AC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FCC71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26DD36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A541CE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6189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49718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05A2AF78" w14:textId="77777777" w:rsidTr="003F69D8">
        <w:trPr>
          <w:trHeight w:val="92"/>
        </w:trPr>
        <w:tc>
          <w:tcPr>
            <w:tcW w:w="4311" w:type="dxa"/>
          </w:tcPr>
          <w:p w14:paraId="1C3B6A81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E719E5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7D47A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75D6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58D6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1CFE03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DAB3B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2D63B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78DC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E7799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7AD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87F7F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640F26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06FC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DD42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F0BD8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4CCEC82A" w14:textId="77777777" w:rsidTr="003F69D8">
        <w:trPr>
          <w:trHeight w:val="92"/>
        </w:trPr>
        <w:tc>
          <w:tcPr>
            <w:tcW w:w="4311" w:type="dxa"/>
          </w:tcPr>
          <w:p w14:paraId="4D324B83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1D87ADE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927D53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2C0F8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B7E0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9FF059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787834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4C2E39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24B0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24712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16C94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63575C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BF40ED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CEAF74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FAE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D1DB1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3E6EA947" w14:textId="77777777" w:rsidTr="003F69D8">
        <w:trPr>
          <w:trHeight w:val="92"/>
        </w:trPr>
        <w:tc>
          <w:tcPr>
            <w:tcW w:w="4311" w:type="dxa"/>
          </w:tcPr>
          <w:p w14:paraId="794B2345" w14:textId="77777777" w:rsidR="0097214C" w:rsidRPr="005B380D" w:rsidRDefault="0097214C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29508E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82482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5C9C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B463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DF275A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8DC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62B4C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DC1C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BF014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1A7F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B4682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10D2C7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1707C5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F1A0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7570A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F7D" w:rsidRPr="005B380D" w14:paraId="7A60C279" w14:textId="77777777" w:rsidTr="003F69D8">
        <w:tc>
          <w:tcPr>
            <w:tcW w:w="4311" w:type="dxa"/>
          </w:tcPr>
          <w:p w14:paraId="3660EC00" w14:textId="77777777" w:rsidR="001E7F7D" w:rsidRPr="005B380D" w:rsidRDefault="001E7F7D" w:rsidP="001E7F7D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3F4A825C" w14:textId="5BAA0F7C" w:rsidR="001E7F7D" w:rsidRPr="005B380D" w:rsidRDefault="00AC1B15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31,914</w:t>
            </w:r>
          </w:p>
        </w:tc>
        <w:tc>
          <w:tcPr>
            <w:tcW w:w="240" w:type="dxa"/>
          </w:tcPr>
          <w:p w14:paraId="2877CC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E9621D" w14:textId="5914FD0F" w:rsidR="001E7F7D" w:rsidRPr="005B380D" w:rsidRDefault="00E97AE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97AE9">
              <w:rPr>
                <w:rFonts w:asciiTheme="majorBidi" w:hAnsiTheme="majorBidi" w:cstheme="majorBidi"/>
                <w:sz w:val="28"/>
                <w:szCs w:val="28"/>
              </w:rPr>
              <w:t>29,626</w:t>
            </w:r>
          </w:p>
        </w:tc>
        <w:tc>
          <w:tcPr>
            <w:tcW w:w="236" w:type="dxa"/>
          </w:tcPr>
          <w:p w14:paraId="1265AC15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876849" w14:textId="6B1874AC" w:rsidR="001E7F7D" w:rsidRPr="005B380D" w:rsidRDefault="00E3552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0295">
              <w:rPr>
                <w:rFonts w:asciiTheme="majorBidi" w:hAnsiTheme="majorBidi" w:cstheme="majorBidi"/>
                <w:sz w:val="28"/>
                <w:szCs w:val="28"/>
              </w:rPr>
              <w:t>6,59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22B89D60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7A3216" w14:textId="1DBF7216" w:rsidR="001E7F7D" w:rsidRPr="005B380D" w:rsidRDefault="007E0A3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7E0A37">
              <w:rPr>
                <w:rFonts w:asciiTheme="majorBidi" w:hAnsiTheme="majorBidi" w:cstheme="majorBidi"/>
                <w:sz w:val="28"/>
                <w:szCs w:val="28"/>
              </w:rPr>
              <w:t>43,046</w:t>
            </w:r>
          </w:p>
        </w:tc>
        <w:tc>
          <w:tcPr>
            <w:tcW w:w="270" w:type="dxa"/>
          </w:tcPr>
          <w:p w14:paraId="2DE0310A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C60535" w14:textId="6786EA21" w:rsidR="001E7F7D" w:rsidRPr="005B380D" w:rsidRDefault="00E85902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38,08</w:t>
            </w:r>
            <w:r w:rsidR="003139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3C27B0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F76F6C" w14:textId="36122D9E" w:rsidR="001E7F7D" w:rsidRPr="005B380D" w:rsidRDefault="00C4332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4332F">
              <w:rPr>
                <w:rFonts w:asciiTheme="majorBidi" w:hAnsiTheme="majorBidi" w:cstheme="majorBidi"/>
                <w:sz w:val="28"/>
                <w:szCs w:val="28"/>
              </w:rPr>
              <w:t>37,561</w:t>
            </w:r>
          </w:p>
        </w:tc>
        <w:tc>
          <w:tcPr>
            <w:tcW w:w="323" w:type="dxa"/>
          </w:tcPr>
          <w:p w14:paraId="0D7A69F0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C3EDEA7" w14:textId="34E17F43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E029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0295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70" w:type="dxa"/>
          </w:tcPr>
          <w:p w14:paraId="02F0649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4ED57B" w14:textId="0270E8C9" w:rsidR="001E7F7D" w:rsidRPr="005B380D" w:rsidRDefault="001A18B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A18B7">
              <w:rPr>
                <w:rFonts w:asciiTheme="majorBidi" w:hAnsiTheme="majorBidi" w:cstheme="majorBidi"/>
                <w:sz w:val="28"/>
                <w:szCs w:val="28"/>
              </w:rPr>
              <w:t>110,233</w:t>
            </w:r>
          </w:p>
        </w:tc>
      </w:tr>
      <w:tr w:rsidR="001E7F7D" w:rsidRPr="005B380D" w14:paraId="228C0C05" w14:textId="77777777" w:rsidTr="003F69D8">
        <w:tc>
          <w:tcPr>
            <w:tcW w:w="4311" w:type="dxa"/>
          </w:tcPr>
          <w:p w14:paraId="6D119749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  <w:shd w:val="clear" w:color="auto" w:fill="auto"/>
          </w:tcPr>
          <w:p w14:paraId="56E5CB1F" w14:textId="37D6DEF2" w:rsidR="001E7F7D" w:rsidRPr="005B380D" w:rsidRDefault="00AC1B15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2,727</w:t>
            </w:r>
          </w:p>
        </w:tc>
        <w:tc>
          <w:tcPr>
            <w:tcW w:w="240" w:type="dxa"/>
            <w:shd w:val="clear" w:color="auto" w:fill="auto"/>
          </w:tcPr>
          <w:p w14:paraId="48AE4AF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17FA6DF" w14:textId="66BE5B70" w:rsidR="001E7F7D" w:rsidRPr="005B380D" w:rsidRDefault="00E97AE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97AE9"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  <w:tc>
          <w:tcPr>
            <w:tcW w:w="236" w:type="dxa"/>
            <w:shd w:val="clear" w:color="auto" w:fill="auto"/>
          </w:tcPr>
          <w:p w14:paraId="7931A67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0CCA4FD" w14:textId="73EE0504" w:rsidR="001E7F7D" w:rsidRPr="005B380D" w:rsidRDefault="00E3552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272" w:type="dxa"/>
            <w:shd w:val="clear" w:color="auto" w:fill="auto"/>
          </w:tcPr>
          <w:p w14:paraId="45E22B64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0A77EFD" w14:textId="63C20A5C" w:rsidR="001E7F7D" w:rsidRPr="005B380D" w:rsidRDefault="007E0A3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7E0A3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270" w:type="dxa"/>
            <w:shd w:val="clear" w:color="auto" w:fill="auto"/>
          </w:tcPr>
          <w:p w14:paraId="04BF5ED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CA54687" w14:textId="1338FB36" w:rsidR="001E7F7D" w:rsidRPr="005B380D" w:rsidRDefault="00AA1C16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2B8F714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F9682A" w14:textId="48390BC9" w:rsidR="001E7F7D" w:rsidRPr="005B380D" w:rsidRDefault="00C4332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4332F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323" w:type="dxa"/>
          </w:tcPr>
          <w:p w14:paraId="531DF603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F73BA5D" w14:textId="41B6820F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3,945</w:t>
            </w:r>
          </w:p>
        </w:tc>
        <w:tc>
          <w:tcPr>
            <w:tcW w:w="270" w:type="dxa"/>
          </w:tcPr>
          <w:p w14:paraId="55C1637E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12AD37" w14:textId="79496559" w:rsidR="001E7F7D" w:rsidRPr="005B380D" w:rsidRDefault="001A18B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A18B7">
              <w:rPr>
                <w:rFonts w:asciiTheme="majorBidi" w:hAnsiTheme="majorBidi" w:cstheme="majorBidi"/>
                <w:sz w:val="28"/>
                <w:szCs w:val="28"/>
              </w:rPr>
              <w:t>3,748</w:t>
            </w:r>
          </w:p>
        </w:tc>
      </w:tr>
      <w:tr w:rsidR="001E7F7D" w:rsidRPr="005B380D" w14:paraId="4E561B0A" w14:textId="77777777" w:rsidTr="003F69D8">
        <w:trPr>
          <w:trHeight w:val="119"/>
        </w:trPr>
        <w:tc>
          <w:tcPr>
            <w:tcW w:w="4311" w:type="dxa"/>
          </w:tcPr>
          <w:p w14:paraId="71B5EB2A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6B0B91CE" w14:textId="1E9C6233" w:rsidR="001E7F7D" w:rsidRPr="005B380D" w:rsidRDefault="00E3552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240" w:type="dxa"/>
            <w:shd w:val="clear" w:color="auto" w:fill="auto"/>
          </w:tcPr>
          <w:p w14:paraId="35E58D3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2682B4F" w14:textId="50FE930E" w:rsidR="001E7F7D" w:rsidRPr="005B380D" w:rsidRDefault="00E97AE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97AE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  <w:shd w:val="clear" w:color="auto" w:fill="auto"/>
          </w:tcPr>
          <w:p w14:paraId="315260D9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05A34EE" w14:textId="6DE561AA" w:rsidR="001E7F7D" w:rsidRPr="005B380D" w:rsidRDefault="00E3552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272" w:type="dxa"/>
            <w:shd w:val="clear" w:color="auto" w:fill="auto"/>
          </w:tcPr>
          <w:p w14:paraId="5FAD6EF8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B86F823" w14:textId="4F6CC660" w:rsidR="001E7F7D" w:rsidRPr="005B380D" w:rsidRDefault="008E4AE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E4AEF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23EA1A9A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0B4F26" w14:textId="4325C3DC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2B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7E850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6152F6" w14:textId="74C62BE5" w:rsidR="001E7F7D" w:rsidRPr="005B380D" w:rsidRDefault="00C4332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4332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323" w:type="dxa"/>
          </w:tcPr>
          <w:p w14:paraId="3EB89583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A4C9CE1" w14:textId="10E365AE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AB2BB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82B38D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311096" w14:textId="20474317" w:rsidR="001E7F7D" w:rsidRPr="005B380D" w:rsidRDefault="001A18B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A18B7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1E7F7D" w:rsidRPr="005B380D" w14:paraId="67B5F7D9" w14:textId="77777777" w:rsidTr="003F69D8">
        <w:tc>
          <w:tcPr>
            <w:tcW w:w="4311" w:type="dxa"/>
          </w:tcPr>
          <w:p w14:paraId="58583296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4A998A2B" w14:textId="13DFE84D" w:rsidR="001E7F7D" w:rsidRPr="005B380D" w:rsidRDefault="00E3552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40" w:type="dxa"/>
          </w:tcPr>
          <w:p w14:paraId="7F56801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DD957" w14:textId="6E1B4B1C" w:rsidR="001E7F7D" w:rsidRPr="005B380D" w:rsidRDefault="00E97AE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97AE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5B079B5F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E07144" w14:textId="26BC6A0A" w:rsidR="001E7F7D" w:rsidRPr="005B380D" w:rsidRDefault="00E85902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2" w:type="dxa"/>
          </w:tcPr>
          <w:p w14:paraId="36660ACE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B95728" w14:textId="605A2179" w:rsidR="001E7F7D" w:rsidRPr="005B380D" w:rsidRDefault="008E4AE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8E4AE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78515698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7406D8" w14:textId="4BE87BA4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75376F99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C12655" w14:textId="148B5413" w:rsidR="001E7F7D" w:rsidRPr="005B380D" w:rsidRDefault="00C4332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C4332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323" w:type="dxa"/>
          </w:tcPr>
          <w:p w14:paraId="0EE87E7F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8498C08" w14:textId="770BA9DD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</w:tcPr>
          <w:p w14:paraId="088DC3BC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9AB8F2" w14:textId="10AFEC07" w:rsidR="001E7F7D" w:rsidRPr="005B380D" w:rsidRDefault="002C46C6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2C46C6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1E7F7D" w:rsidRPr="005B380D" w14:paraId="77142153" w14:textId="77777777" w:rsidTr="003F69D8">
        <w:tc>
          <w:tcPr>
            <w:tcW w:w="4311" w:type="dxa"/>
          </w:tcPr>
          <w:p w14:paraId="4AF23B2A" w14:textId="44BE1099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="006C2A9B" w:rsidRPr="006C2A9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D49359" w14:textId="6CC48D7D" w:rsidR="001E7F7D" w:rsidRPr="005B380D" w:rsidRDefault="00E35527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35,233</w:t>
            </w:r>
          </w:p>
        </w:tc>
        <w:tc>
          <w:tcPr>
            <w:tcW w:w="240" w:type="dxa"/>
          </w:tcPr>
          <w:p w14:paraId="7B25960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BFA2698" w14:textId="06BAAA17" w:rsidR="001E7F7D" w:rsidRPr="005B380D" w:rsidRDefault="00E97AE9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7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32,754</w:t>
            </w:r>
          </w:p>
        </w:tc>
        <w:tc>
          <w:tcPr>
            <w:tcW w:w="236" w:type="dxa"/>
          </w:tcPr>
          <w:p w14:paraId="76A7862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3D1BC5E" w14:textId="13D5F1BE" w:rsidR="001E7F7D" w:rsidRPr="005B380D" w:rsidRDefault="00E85902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</w:t>
            </w:r>
            <w:r w:rsidR="002E02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3139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703418E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ACE71C" w14:textId="2C306B31" w:rsidR="001E7F7D" w:rsidRPr="005B380D" w:rsidRDefault="008E4AE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A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44,359</w:t>
            </w:r>
          </w:p>
        </w:tc>
        <w:tc>
          <w:tcPr>
            <w:tcW w:w="270" w:type="dxa"/>
          </w:tcPr>
          <w:p w14:paraId="192ADAD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1A3064" w14:textId="6D94F1DD" w:rsidR="001E7F7D" w:rsidRPr="005B380D" w:rsidRDefault="00DF353C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</w:t>
            </w:r>
            <w:r w:rsidR="003139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3BF2E5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8619A6B" w14:textId="2B031130" w:rsidR="001E7F7D" w:rsidRPr="005B380D" w:rsidRDefault="00C4332F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37,853</w:t>
            </w:r>
          </w:p>
        </w:tc>
        <w:tc>
          <w:tcPr>
            <w:tcW w:w="323" w:type="dxa"/>
          </w:tcPr>
          <w:p w14:paraId="636DDA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6091F7" w14:textId="03034534" w:rsidR="001E7F7D" w:rsidRPr="005B380D" w:rsidRDefault="00035B74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2E02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E02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7BCC5D76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2A6290" w14:textId="3E14E6AD" w:rsidR="001E7F7D" w:rsidRPr="005B380D" w:rsidRDefault="002C46C6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46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114,966</w:t>
            </w:r>
          </w:p>
        </w:tc>
      </w:tr>
      <w:tr w:rsidR="00A70D5D" w:rsidRPr="005B380D" w14:paraId="78D86631" w14:textId="77777777" w:rsidTr="003F69D8">
        <w:tc>
          <w:tcPr>
            <w:tcW w:w="4311" w:type="dxa"/>
          </w:tcPr>
          <w:p w14:paraId="5A4F6663" w14:textId="77777777" w:rsidR="00A70D5D" w:rsidRPr="005F0D83" w:rsidRDefault="00A70D5D" w:rsidP="00A70D5D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317B9E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3043E03C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FE274D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369614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C2866B0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34F85D95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2AE97B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4BF10C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6B1945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7B569F2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5AE48BF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6A29AD70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EF8AA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A76198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357C2C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0548F" w:rsidRPr="005B380D" w14:paraId="772C5D9C" w14:textId="77777777" w:rsidTr="003F69D8">
        <w:tc>
          <w:tcPr>
            <w:tcW w:w="4311" w:type="dxa"/>
          </w:tcPr>
          <w:p w14:paraId="20D56974" w14:textId="40FE91DE" w:rsidR="0040548F" w:rsidRPr="005B380D" w:rsidRDefault="0040548F" w:rsidP="0040548F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63B4029" w14:textId="59544102" w:rsidR="0040548F" w:rsidRPr="005B380D" w:rsidRDefault="00A33AB4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240" w:type="dxa"/>
          </w:tcPr>
          <w:p w14:paraId="1A194781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D8D4D6" w14:textId="23678537" w:rsidR="0040548F" w:rsidRPr="005B380D" w:rsidRDefault="002C46C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46C6"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  <w:tc>
          <w:tcPr>
            <w:tcW w:w="236" w:type="dxa"/>
          </w:tcPr>
          <w:p w14:paraId="5769FFB1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882FD00" w14:textId="7C704E1B" w:rsidR="0040548F" w:rsidRPr="005B380D" w:rsidRDefault="00A33AB4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272" w:type="dxa"/>
          </w:tcPr>
          <w:p w14:paraId="7430985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51AD1C" w14:textId="7ADB88DA" w:rsidR="0040548F" w:rsidRPr="005B380D" w:rsidRDefault="002C46C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2C46C6">
              <w:rPr>
                <w:rFonts w:asciiTheme="majorBidi" w:hAnsiTheme="majorBidi" w:cstheme="majorBidi"/>
                <w:sz w:val="28"/>
                <w:szCs w:val="28"/>
              </w:rPr>
              <w:t>1,097</w:t>
            </w:r>
          </w:p>
        </w:tc>
        <w:tc>
          <w:tcPr>
            <w:tcW w:w="270" w:type="dxa"/>
          </w:tcPr>
          <w:p w14:paraId="636ABAC0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8B3EB4" w14:textId="0A9E66FC" w:rsidR="0040548F" w:rsidRPr="005B380D" w:rsidRDefault="00703A01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</w:t>
            </w:r>
            <w:r w:rsidR="00731C3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8F148E5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865A4C" w14:textId="40F11FB6" w:rsidR="0040548F" w:rsidRPr="005B380D" w:rsidRDefault="00EB05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B05C7">
              <w:rPr>
                <w:rFonts w:asciiTheme="majorBidi" w:hAnsiTheme="majorBidi" w:cstheme="majorBidi"/>
                <w:sz w:val="28"/>
                <w:szCs w:val="28"/>
              </w:rPr>
              <w:t>2,429</w:t>
            </w:r>
          </w:p>
        </w:tc>
        <w:tc>
          <w:tcPr>
            <w:tcW w:w="323" w:type="dxa"/>
          </w:tcPr>
          <w:p w14:paraId="1C42FF09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3EC5A0" w14:textId="2E397D6C" w:rsidR="0040548F" w:rsidRPr="005B380D" w:rsidRDefault="00703A01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5,337</w:t>
            </w:r>
          </w:p>
        </w:tc>
        <w:tc>
          <w:tcPr>
            <w:tcW w:w="270" w:type="dxa"/>
          </w:tcPr>
          <w:p w14:paraId="70305E4B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9E54EA" w14:textId="08B50C8C" w:rsidR="0040548F" w:rsidRPr="005B380D" w:rsidRDefault="00E3513B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513B">
              <w:rPr>
                <w:rFonts w:asciiTheme="majorBidi" w:hAnsiTheme="majorBidi" w:cstheme="majorBidi"/>
                <w:sz w:val="28"/>
                <w:szCs w:val="28"/>
              </w:rPr>
              <w:t>4,972</w:t>
            </w:r>
          </w:p>
        </w:tc>
      </w:tr>
      <w:tr w:rsidR="0040548F" w:rsidRPr="005B380D" w14:paraId="21FEEF6F" w14:textId="77777777" w:rsidTr="003F69D8">
        <w:tc>
          <w:tcPr>
            <w:tcW w:w="4311" w:type="dxa"/>
          </w:tcPr>
          <w:p w14:paraId="7C102A3F" w14:textId="77777777" w:rsidR="0040548F" w:rsidRPr="005B380D" w:rsidRDefault="0040548F" w:rsidP="0040548F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Pr="005B38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1331A767" w14:textId="77777777" w:rsidR="0040548F" w:rsidRPr="005B380D" w:rsidRDefault="0040548F" w:rsidP="0040548F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vAlign w:val="bottom"/>
          </w:tcPr>
          <w:p w14:paraId="77557DDB" w14:textId="40297951" w:rsidR="0040548F" w:rsidRPr="005B380D" w:rsidRDefault="001A0BAB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7,924</w:t>
            </w:r>
          </w:p>
        </w:tc>
        <w:tc>
          <w:tcPr>
            <w:tcW w:w="240" w:type="dxa"/>
            <w:vAlign w:val="bottom"/>
          </w:tcPr>
          <w:p w14:paraId="25CA3D7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7656AE9" w14:textId="57E93A5F" w:rsidR="0040548F" w:rsidRPr="005B380D" w:rsidRDefault="002C46C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46C6">
              <w:rPr>
                <w:rFonts w:asciiTheme="majorBidi" w:hAnsiTheme="majorBidi" w:cstheme="majorBidi"/>
                <w:sz w:val="28"/>
                <w:szCs w:val="28"/>
              </w:rPr>
              <w:t>7,237</w:t>
            </w:r>
          </w:p>
        </w:tc>
        <w:tc>
          <w:tcPr>
            <w:tcW w:w="236" w:type="dxa"/>
            <w:vAlign w:val="bottom"/>
          </w:tcPr>
          <w:p w14:paraId="08C36A9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054AAF68" w14:textId="2757DE2F" w:rsidR="0040548F" w:rsidRPr="005B380D" w:rsidRDefault="001A0BAB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4,019</w:t>
            </w:r>
          </w:p>
        </w:tc>
        <w:tc>
          <w:tcPr>
            <w:tcW w:w="272" w:type="dxa"/>
            <w:vAlign w:val="bottom"/>
          </w:tcPr>
          <w:p w14:paraId="1D37E7A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1D5A1614" w14:textId="4237B561" w:rsidR="0040548F" w:rsidRPr="005B380D" w:rsidRDefault="00EB05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B05C7">
              <w:rPr>
                <w:rFonts w:asciiTheme="majorBidi" w:hAnsiTheme="majorBidi" w:cstheme="majorBidi"/>
                <w:sz w:val="28"/>
                <w:szCs w:val="28"/>
              </w:rPr>
              <w:t>4,019</w:t>
            </w:r>
          </w:p>
        </w:tc>
        <w:tc>
          <w:tcPr>
            <w:tcW w:w="270" w:type="dxa"/>
            <w:vAlign w:val="bottom"/>
          </w:tcPr>
          <w:p w14:paraId="240DB7B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670FE2" w14:textId="5788D048" w:rsidR="0040548F" w:rsidRPr="005B380D" w:rsidRDefault="001A0BAB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4,882</w:t>
            </w:r>
          </w:p>
        </w:tc>
        <w:tc>
          <w:tcPr>
            <w:tcW w:w="270" w:type="dxa"/>
            <w:vAlign w:val="bottom"/>
          </w:tcPr>
          <w:p w14:paraId="03D9422C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81E6B33" w14:textId="4E0EB374" w:rsidR="0040548F" w:rsidRPr="005B380D" w:rsidRDefault="00EB05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EB05C7">
              <w:rPr>
                <w:rFonts w:asciiTheme="majorBidi" w:hAnsiTheme="majorBidi" w:cstheme="majorBidi"/>
                <w:sz w:val="28"/>
                <w:szCs w:val="28"/>
              </w:rPr>
              <w:t>4,468</w:t>
            </w:r>
          </w:p>
        </w:tc>
        <w:tc>
          <w:tcPr>
            <w:tcW w:w="323" w:type="dxa"/>
            <w:vAlign w:val="bottom"/>
          </w:tcPr>
          <w:p w14:paraId="4203792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59A76DA" w14:textId="78350B6E" w:rsidR="0040548F" w:rsidRPr="005B380D" w:rsidRDefault="003B0E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16,825</w:t>
            </w:r>
          </w:p>
        </w:tc>
        <w:tc>
          <w:tcPr>
            <w:tcW w:w="270" w:type="dxa"/>
            <w:vAlign w:val="bottom"/>
          </w:tcPr>
          <w:p w14:paraId="41CE8D72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65F1ED" w14:textId="736EFFDA" w:rsidR="0040548F" w:rsidRPr="005B380D" w:rsidRDefault="00E3513B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513B">
              <w:rPr>
                <w:rFonts w:asciiTheme="majorBidi" w:hAnsiTheme="majorBidi" w:cstheme="majorBidi"/>
                <w:sz w:val="28"/>
                <w:szCs w:val="28"/>
              </w:rPr>
              <w:t>15,724</w:t>
            </w:r>
          </w:p>
        </w:tc>
      </w:tr>
      <w:tr w:rsidR="0040548F" w:rsidRPr="005B380D" w14:paraId="1A166774" w14:textId="77777777" w:rsidTr="003F69D8">
        <w:trPr>
          <w:trHeight w:val="70"/>
        </w:trPr>
        <w:tc>
          <w:tcPr>
            <w:tcW w:w="4311" w:type="dxa"/>
          </w:tcPr>
          <w:p w14:paraId="6975D35F" w14:textId="77777777" w:rsidR="00BA2441" w:rsidRDefault="0040548F" w:rsidP="0040548F">
            <w:pPr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</w:p>
          <w:p w14:paraId="4C344319" w14:textId="125FDC9E" w:rsidR="0040548F" w:rsidRPr="00BA2441" w:rsidRDefault="00454CAC" w:rsidP="002A2B0F">
            <w:pPr>
              <w:tabs>
                <w:tab w:val="clear" w:pos="227"/>
                <w:tab w:val="left" w:pos="156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054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4054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2567</w:t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="00BA244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2566</w:t>
            </w:r>
          </w:p>
        </w:tc>
        <w:tc>
          <w:tcPr>
            <w:tcW w:w="981" w:type="dxa"/>
          </w:tcPr>
          <w:p w14:paraId="51D95FD7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F04C1" w14:textId="3386B4F8" w:rsidR="0040548F" w:rsidRPr="005B380D" w:rsidRDefault="007D003E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25C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,852</w:t>
            </w:r>
          </w:p>
        </w:tc>
        <w:tc>
          <w:tcPr>
            <w:tcW w:w="240" w:type="dxa"/>
          </w:tcPr>
          <w:p w14:paraId="51661E74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DEEE56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AB26C6" w14:textId="1B3E9B77" w:rsidR="0040548F" w:rsidRPr="00782B20" w:rsidRDefault="00000F2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07A8">
              <w:rPr>
                <w:rFonts w:asciiTheme="majorBidi" w:hAnsiTheme="majorBidi" w:cstheme="majorBidi"/>
                <w:sz w:val="28"/>
                <w:szCs w:val="28"/>
              </w:rPr>
              <w:t>113,057</w:t>
            </w:r>
          </w:p>
        </w:tc>
        <w:tc>
          <w:tcPr>
            <w:tcW w:w="236" w:type="dxa"/>
          </w:tcPr>
          <w:p w14:paraId="21FB6395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D2875F7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802F3" w14:textId="426A255F" w:rsidR="0040548F" w:rsidRPr="00782B20" w:rsidRDefault="00572C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91,2</w:t>
            </w:r>
            <w:r w:rsidR="00CB511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72" w:type="dxa"/>
          </w:tcPr>
          <w:p w14:paraId="4E060A7B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EA4E0E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CCE13B" w14:textId="14427760" w:rsidR="0040548F" w:rsidRPr="00782B20" w:rsidRDefault="00D512D1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D512D1">
              <w:rPr>
                <w:rFonts w:asciiTheme="majorBidi" w:hAnsiTheme="majorBidi" w:cstheme="majorBidi"/>
                <w:sz w:val="28"/>
                <w:szCs w:val="28"/>
              </w:rPr>
              <w:t>90,713</w:t>
            </w:r>
          </w:p>
        </w:tc>
        <w:tc>
          <w:tcPr>
            <w:tcW w:w="270" w:type="dxa"/>
          </w:tcPr>
          <w:p w14:paraId="46E97863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FE9AB58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C53A5" w14:textId="3BC1410F" w:rsidR="0040548F" w:rsidRPr="00782B20" w:rsidRDefault="00572C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85,502</w:t>
            </w:r>
          </w:p>
        </w:tc>
        <w:tc>
          <w:tcPr>
            <w:tcW w:w="270" w:type="dxa"/>
            <w:shd w:val="clear" w:color="auto" w:fill="auto"/>
          </w:tcPr>
          <w:p w14:paraId="24E1A714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EF6EAF0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35E56" w14:textId="425F5970" w:rsidR="0040548F" w:rsidRPr="00782B20" w:rsidRDefault="007C6040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7C6040">
              <w:rPr>
                <w:rFonts w:asciiTheme="majorBidi" w:hAnsiTheme="majorBidi" w:cstheme="majorBidi"/>
                <w:sz w:val="28"/>
                <w:szCs w:val="28"/>
              </w:rPr>
              <w:t>83,327</w:t>
            </w:r>
          </w:p>
        </w:tc>
        <w:tc>
          <w:tcPr>
            <w:tcW w:w="323" w:type="dxa"/>
            <w:shd w:val="clear" w:color="auto" w:fill="auto"/>
          </w:tcPr>
          <w:p w14:paraId="6AD712A9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CFF133D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3BC54" w14:textId="419FDD71" w:rsidR="0040548F" w:rsidRPr="00782B20" w:rsidRDefault="00D8000A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288,6</w:t>
            </w:r>
            <w:r w:rsidR="00CB511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3C8CC1C0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5E5EED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1B76A" w14:textId="5091E72C" w:rsidR="0040548F" w:rsidRPr="0028262C" w:rsidRDefault="00B7649D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28262C">
              <w:rPr>
                <w:rFonts w:asciiTheme="majorBidi" w:hAnsiTheme="majorBidi" w:cstheme="majorBidi"/>
                <w:sz w:val="28"/>
                <w:szCs w:val="28"/>
              </w:rPr>
              <w:t>287,097</w:t>
            </w:r>
          </w:p>
        </w:tc>
      </w:tr>
      <w:tr w:rsidR="0040548F" w:rsidRPr="005B380D" w14:paraId="37953AF7" w14:textId="77777777" w:rsidTr="003F69D8">
        <w:tc>
          <w:tcPr>
            <w:tcW w:w="4311" w:type="dxa"/>
          </w:tcPr>
          <w:p w14:paraId="122F29E4" w14:textId="77777777" w:rsidR="00BA2441" w:rsidRDefault="0040548F" w:rsidP="0040548F">
            <w:pPr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688B900D" w14:textId="029F4B14" w:rsidR="0040548F" w:rsidRPr="008A4226" w:rsidRDefault="00454CAC" w:rsidP="002A2B0F">
            <w:pPr>
              <w:tabs>
                <w:tab w:val="clear" w:pos="227"/>
                <w:tab w:val="left" w:pos="156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054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4054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2567</w:t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="0040548F"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8A42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2566</w:t>
            </w:r>
          </w:p>
        </w:tc>
        <w:tc>
          <w:tcPr>
            <w:tcW w:w="981" w:type="dxa"/>
          </w:tcPr>
          <w:p w14:paraId="0293CA7C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2246E" w14:textId="276C58B4" w:rsidR="0040548F" w:rsidRPr="005B380D" w:rsidRDefault="007D003E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154,267</w:t>
            </w:r>
          </w:p>
        </w:tc>
        <w:tc>
          <w:tcPr>
            <w:tcW w:w="240" w:type="dxa"/>
          </w:tcPr>
          <w:p w14:paraId="31DC6468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722E8A4B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04B874" w14:textId="7ACBA965" w:rsidR="0040548F" w:rsidRPr="00FC1AC9" w:rsidRDefault="00FC1AC9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FC1AC9">
              <w:rPr>
                <w:rFonts w:asciiTheme="majorBidi" w:hAnsiTheme="majorBidi" w:cstheme="majorBidi"/>
                <w:sz w:val="28"/>
                <w:szCs w:val="28"/>
              </w:rPr>
              <w:t>152,354</w:t>
            </w:r>
          </w:p>
        </w:tc>
        <w:tc>
          <w:tcPr>
            <w:tcW w:w="236" w:type="dxa"/>
          </w:tcPr>
          <w:p w14:paraId="23252FB5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FCC058B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3E614" w14:textId="7E7C40B9" w:rsidR="0040548F" w:rsidRPr="00782B20" w:rsidRDefault="00572C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31,108</w:t>
            </w:r>
          </w:p>
        </w:tc>
        <w:tc>
          <w:tcPr>
            <w:tcW w:w="272" w:type="dxa"/>
          </w:tcPr>
          <w:p w14:paraId="7EBE775C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F06C78D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60C6A" w14:textId="50FDADF1" w:rsidR="0040548F" w:rsidRPr="00782B20" w:rsidRDefault="003758C8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758C8">
              <w:rPr>
                <w:rFonts w:asciiTheme="majorBidi" w:hAnsiTheme="majorBidi" w:cstheme="majorBidi"/>
                <w:sz w:val="28"/>
                <w:szCs w:val="28"/>
              </w:rPr>
              <w:t>34,253</w:t>
            </w:r>
          </w:p>
        </w:tc>
        <w:tc>
          <w:tcPr>
            <w:tcW w:w="270" w:type="dxa"/>
          </w:tcPr>
          <w:p w14:paraId="5947326C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42F304A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663313" w14:textId="32222D43" w:rsidR="0040548F" w:rsidRPr="00782B20" w:rsidRDefault="00572CC7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29,917</w:t>
            </w:r>
          </w:p>
        </w:tc>
        <w:tc>
          <w:tcPr>
            <w:tcW w:w="270" w:type="dxa"/>
            <w:shd w:val="clear" w:color="auto" w:fill="auto"/>
          </w:tcPr>
          <w:p w14:paraId="3AC23193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31966CC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F4ADCB" w14:textId="015C75A2" w:rsidR="0040548F" w:rsidRPr="00782B20" w:rsidRDefault="00F62CC5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F62CC5">
              <w:rPr>
                <w:rFonts w:asciiTheme="majorBidi" w:hAnsiTheme="majorBidi" w:cstheme="majorBidi"/>
                <w:sz w:val="28"/>
                <w:szCs w:val="28"/>
              </w:rPr>
              <w:t>30,230</w:t>
            </w:r>
          </w:p>
        </w:tc>
        <w:tc>
          <w:tcPr>
            <w:tcW w:w="323" w:type="dxa"/>
            <w:shd w:val="clear" w:color="auto" w:fill="auto"/>
          </w:tcPr>
          <w:p w14:paraId="33BC12F9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5321B41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30A635" w14:textId="10897AA1" w:rsidR="0040548F" w:rsidRPr="00782B20" w:rsidRDefault="00D8000A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215,292</w:t>
            </w:r>
          </w:p>
        </w:tc>
        <w:tc>
          <w:tcPr>
            <w:tcW w:w="270" w:type="dxa"/>
          </w:tcPr>
          <w:p w14:paraId="52653198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2F9070" w14:textId="77777777" w:rsidR="008A4226" w:rsidRDefault="008A4226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2C751B" w14:textId="6E4C38E5" w:rsidR="0040548F" w:rsidRPr="00782B20" w:rsidRDefault="0028262C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262C">
              <w:rPr>
                <w:rFonts w:asciiTheme="majorBidi" w:hAnsiTheme="majorBidi" w:cstheme="majorBidi"/>
                <w:sz w:val="28"/>
                <w:szCs w:val="28"/>
              </w:rPr>
              <w:t>216,837</w:t>
            </w:r>
          </w:p>
        </w:tc>
      </w:tr>
    </w:tbl>
    <w:p w14:paraId="6840FEC3" w14:textId="77777777" w:rsidR="00457668" w:rsidRPr="00457668" w:rsidRDefault="00457668" w:rsidP="00457668">
      <w:pPr>
        <w:rPr>
          <w:lang w:val="th-TH"/>
        </w:rPr>
      </w:pPr>
    </w:p>
    <w:p w14:paraId="7818ADE6" w14:textId="77777777" w:rsidR="00C12643" w:rsidRPr="001A660D" w:rsidRDefault="00C12643" w:rsidP="00C12643">
      <w:pPr>
        <w:pStyle w:val="ListParagraph"/>
        <w:ind w:left="4928"/>
        <w:rPr>
          <w:sz w:val="20"/>
          <w:szCs w:val="20"/>
          <w:lang w:val="th-TH"/>
        </w:rPr>
      </w:pPr>
    </w:p>
    <w:p w14:paraId="58AB6F1D" w14:textId="77777777" w:rsidR="009D6F01" w:rsidRDefault="009D6F01" w:rsidP="009D6F01"/>
    <w:p w14:paraId="0C71D2C5" w14:textId="77777777" w:rsidR="009D6F01" w:rsidRDefault="009D6F01" w:rsidP="009D6F01">
      <w:pPr>
        <w:sectPr w:rsidR="009D6F01" w:rsidSect="009030AC">
          <w:headerReference w:type="default" r:id="rId17"/>
          <w:footerReference w:type="default" r:id="rId18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58856EED" w14:textId="77777777" w:rsidR="008F5898" w:rsidRPr="00581FF9" w:rsidRDefault="008F5898" w:rsidP="00443EA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81FF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</w:p>
    <w:p w14:paraId="11FD5D75" w14:textId="77777777" w:rsidR="008F5898" w:rsidRPr="00581FF9" w:rsidRDefault="008F5898" w:rsidP="008F58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30"/>
        <w:gridCol w:w="1566"/>
        <w:gridCol w:w="1066"/>
        <w:gridCol w:w="231"/>
        <w:gridCol w:w="1152"/>
      </w:tblGrid>
      <w:tr w:rsidR="008F5898" w:rsidRPr="00581FF9" w14:paraId="3F4858BF" w14:textId="77777777">
        <w:trPr>
          <w:tblHeader/>
        </w:trPr>
        <w:tc>
          <w:tcPr>
            <w:tcW w:w="3420" w:type="dxa"/>
            <w:vAlign w:val="bottom"/>
          </w:tcPr>
          <w:p w14:paraId="3FF71670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524A4BA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69D02578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13A6BBF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9446197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F60CA93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F5898" w:rsidRPr="00581FF9" w14:paraId="015A30BC" w14:textId="77777777">
        <w:trPr>
          <w:tblHeader/>
        </w:trPr>
        <w:tc>
          <w:tcPr>
            <w:tcW w:w="3420" w:type="dxa"/>
          </w:tcPr>
          <w:p w14:paraId="55816E3A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6E94EA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6A53B9C9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hideMark/>
          </w:tcPr>
          <w:p w14:paraId="290B39A0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2EAE6E4A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4C9EB70" w14:textId="77777777" w:rsidR="008F5898" w:rsidRPr="00581FF9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5898" w:rsidRPr="00581FF9" w14:paraId="37CA1C4A" w14:textId="77777777">
        <w:tc>
          <w:tcPr>
            <w:tcW w:w="3420" w:type="dxa"/>
            <w:hideMark/>
          </w:tcPr>
          <w:p w14:paraId="7C0C5850" w14:textId="7DE06F4F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0A4E1DD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0799069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2A5DDAA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035C00B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9150E14" w14:textId="77777777" w:rsidR="008F5898" w:rsidRPr="00581FF9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F4" w:rsidRPr="00581FF9" w14:paraId="62DFF08F" w14:textId="77777777">
        <w:tc>
          <w:tcPr>
            <w:tcW w:w="3420" w:type="dxa"/>
            <w:hideMark/>
          </w:tcPr>
          <w:p w14:paraId="5FAC02A5" w14:textId="7D25DD96" w:rsidR="005D25F4" w:rsidRPr="00581FF9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hideMark/>
          </w:tcPr>
          <w:p w14:paraId="64EE63E2" w14:textId="4DADE4DA" w:rsidR="005D25F4" w:rsidRPr="00581FF9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00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66" w:type="dxa"/>
            <w:hideMark/>
          </w:tcPr>
          <w:p w14:paraId="287ABD2E" w14:textId="4298AEA2" w:rsidR="005D25F4" w:rsidRPr="00581FF9" w:rsidRDefault="00222C47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14:paraId="07B84CA8" w14:textId="07AA55CF" w:rsidR="005D25F4" w:rsidRPr="00581FF9" w:rsidRDefault="00EE1D2A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57D95" w:rsidRPr="00581FF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1" w:type="dxa"/>
          </w:tcPr>
          <w:p w14:paraId="44616C53" w14:textId="77777777" w:rsidR="005D25F4" w:rsidRPr="00581FF9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8574D5" w14:textId="4F29ED01" w:rsidR="005D25F4" w:rsidRPr="00581FF9" w:rsidRDefault="0012089D" w:rsidP="005D25F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3,317</w:t>
            </w:r>
          </w:p>
        </w:tc>
      </w:tr>
      <w:tr w:rsidR="008F5898" w:rsidRPr="00581FF9" w14:paraId="73A75A7C" w14:textId="77777777">
        <w:tc>
          <w:tcPr>
            <w:tcW w:w="3420" w:type="dxa"/>
          </w:tcPr>
          <w:p w14:paraId="39ABA8D5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78BB9D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7C22D67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F54D189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3F75E32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E56D84" w14:textId="77777777" w:rsidR="008F5898" w:rsidRPr="00581FF9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898" w:rsidRPr="00581FF9" w14:paraId="303D59AE" w14:textId="77777777">
        <w:tc>
          <w:tcPr>
            <w:tcW w:w="3420" w:type="dxa"/>
          </w:tcPr>
          <w:p w14:paraId="764738B6" w14:textId="06554EFC" w:rsidR="008F5898" w:rsidRPr="00581FF9" w:rsidRDefault="005243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25578D17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ACC5F48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D702245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1DFBE75" w14:textId="77777777" w:rsidR="008F5898" w:rsidRPr="00581FF9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F9A5F0E" w14:textId="77777777" w:rsidR="008F5898" w:rsidRPr="00581FF9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7E2" w14:paraId="27C954D7" w14:textId="77777777">
        <w:tc>
          <w:tcPr>
            <w:tcW w:w="3420" w:type="dxa"/>
          </w:tcPr>
          <w:p w14:paraId="3CA62787" w14:textId="1DF0E420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D472C2D" w14:textId="7FB43E80" w:rsidR="008D47E2" w:rsidRPr="00581FF9" w:rsidRDefault="0052435E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D47E2" w:rsidRPr="00581F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47E2"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81F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6" w:type="dxa"/>
          </w:tcPr>
          <w:p w14:paraId="3E7694C9" w14:textId="56C03AA6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6636C613" w14:textId="60B20723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52435E" w:rsidRPr="00581FF9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1" w:type="dxa"/>
          </w:tcPr>
          <w:p w14:paraId="5E59A5AF" w14:textId="77777777" w:rsidR="008D47E2" w:rsidRPr="00581FF9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152" w:type="dxa"/>
          </w:tcPr>
          <w:p w14:paraId="30362229" w14:textId="348AAC82" w:rsidR="008D47E2" w:rsidRPr="00F046A0" w:rsidRDefault="0052435E" w:rsidP="008D47E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581FF9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</w:tr>
    </w:tbl>
    <w:p w14:paraId="3C0FE41E" w14:textId="05AF928E" w:rsidR="009D6F01" w:rsidRDefault="009D6F01" w:rsidP="009D6F01">
      <w:pPr>
        <w:sectPr w:rsidR="009D6F01" w:rsidSect="009D6F01">
          <w:pgSz w:w="11909" w:h="16834" w:code="9"/>
          <w:pgMar w:top="1264" w:right="1152" w:bottom="1080" w:left="1080" w:header="720" w:footer="720" w:gutter="0"/>
          <w:cols w:space="720"/>
          <w:docGrid w:linePitch="408"/>
        </w:sectPr>
      </w:pPr>
    </w:p>
    <w:p w14:paraId="152B57BB" w14:textId="77777777" w:rsidR="0070469D" w:rsidRPr="00137708" w:rsidRDefault="0070469D" w:rsidP="00E03027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3770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3AD1554F" w14:textId="77777777" w:rsidR="0070469D" w:rsidRPr="00971946" w:rsidRDefault="0070469D" w:rsidP="00971946">
      <w:pPr>
        <w:pStyle w:val="NoSpacing"/>
        <w:rPr>
          <w:sz w:val="12"/>
          <w:szCs w:val="16"/>
        </w:rPr>
      </w:pPr>
    </w:p>
    <w:p w14:paraId="0BC29045" w14:textId="77777777" w:rsidR="0070469D" w:rsidRPr="005B380D" w:rsidRDefault="0070469D" w:rsidP="000E708C">
      <w:pPr>
        <w:spacing w:line="376" w:lineRule="exact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971946" w:rsidRDefault="0070469D" w:rsidP="00971946">
      <w:pPr>
        <w:pStyle w:val="NoSpacing"/>
        <w:rPr>
          <w:sz w:val="12"/>
          <w:szCs w:val="16"/>
          <w:cs/>
          <w:lang w:val="th-TH"/>
        </w:rPr>
      </w:pPr>
    </w:p>
    <w:p w14:paraId="2C54AC16" w14:textId="412E42B3" w:rsidR="0070469D" w:rsidRDefault="0070469D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26C19662" w14:textId="77777777" w:rsidR="006078EC" w:rsidRPr="00971946" w:rsidRDefault="006078EC" w:rsidP="00971946">
      <w:pPr>
        <w:pStyle w:val="NoSpacing"/>
        <w:rPr>
          <w:sz w:val="12"/>
          <w:szCs w:val="16"/>
        </w:rPr>
      </w:pPr>
    </w:p>
    <w:tbl>
      <w:tblPr>
        <w:tblW w:w="143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79"/>
        <w:gridCol w:w="1139"/>
        <w:gridCol w:w="236"/>
        <w:gridCol w:w="1328"/>
        <w:gridCol w:w="236"/>
        <w:gridCol w:w="1465"/>
        <w:gridCol w:w="236"/>
        <w:gridCol w:w="1328"/>
        <w:gridCol w:w="278"/>
        <w:gridCol w:w="850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6078EC" w:rsidRPr="00662482" w14:paraId="662DEADF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77B53E8C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7F2D704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0D39318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078EC" w:rsidRPr="00662482" w14:paraId="11FCA9CD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0A985D42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123E6434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96" w:type="dxa"/>
            <w:gridSpan w:val="9"/>
          </w:tcPr>
          <w:p w14:paraId="7E96CD5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7A509A7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0143681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78EC" w:rsidRPr="00662482" w14:paraId="0833AE68" w14:textId="77777777" w:rsidTr="00D02379">
        <w:trPr>
          <w:trHeight w:val="1620"/>
          <w:tblHeader/>
        </w:trPr>
        <w:tc>
          <w:tcPr>
            <w:tcW w:w="3004" w:type="dxa"/>
            <w:vAlign w:val="bottom"/>
            <w:hideMark/>
          </w:tcPr>
          <w:p w14:paraId="250ACB7B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  <w:hideMark/>
          </w:tcPr>
          <w:p w14:paraId="2A2D00E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B880CC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5FC7C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7F574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3E8E8" w14:textId="77777777" w:rsidR="006078EC" w:rsidRPr="00662482" w:rsidRDefault="006078EC" w:rsidP="00D0237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164AC30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D29C17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55EF896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176534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1366EE52" w14:textId="77777777" w:rsidR="006078EC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  <w:p w14:paraId="6ED1737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BC4F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8" w:type="dxa"/>
          </w:tcPr>
          <w:p w14:paraId="744868F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vAlign w:val="bottom"/>
            <w:hideMark/>
          </w:tcPr>
          <w:p w14:paraId="18F07F04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5D456C7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4B5F951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CE71DC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396DF1E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9E6BF07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43B56A5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377CF6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065BBB7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78EC" w:rsidRPr="00662482" w14:paraId="3748FFD6" w14:textId="77777777" w:rsidTr="00D02379">
        <w:trPr>
          <w:tblHeader/>
        </w:trPr>
        <w:tc>
          <w:tcPr>
            <w:tcW w:w="3004" w:type="dxa"/>
          </w:tcPr>
          <w:p w14:paraId="41B68E05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3731F2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427FAE28" w14:textId="77777777" w:rsidR="006078EC" w:rsidRPr="00410903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078EC" w:rsidRPr="00662482" w14:paraId="0D10F539" w14:textId="77777777" w:rsidTr="00D02379">
        <w:tc>
          <w:tcPr>
            <w:tcW w:w="3004" w:type="dxa"/>
          </w:tcPr>
          <w:p w14:paraId="068B7D47" w14:textId="17194AEE" w:rsidR="006078EC" w:rsidRPr="00662482" w:rsidRDefault="006078EC" w:rsidP="00E20DBA">
            <w:pPr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3051B9A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A4CF41E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E0DAD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9F531B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4018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2FCA11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BDD16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D16CCE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EBFC97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EA14E6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A5DC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FD4FC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A31A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B7F9B85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E44EF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277C5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D9BE39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9632F0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465FF619" w14:textId="77777777" w:rsidTr="00D02379">
        <w:tc>
          <w:tcPr>
            <w:tcW w:w="3004" w:type="dxa"/>
            <w:hideMark/>
          </w:tcPr>
          <w:p w14:paraId="5E9C3A9C" w14:textId="77777777" w:rsidR="006078EC" w:rsidRPr="00662482" w:rsidRDefault="006078EC" w:rsidP="00E20DBA">
            <w:pPr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2A8167A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171A072" w14:textId="77777777" w:rsidR="006078EC" w:rsidRPr="00DE4D6B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251326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C5C7B90" w14:textId="77777777" w:rsidR="006078EC" w:rsidRPr="00662482" w:rsidRDefault="006078EC" w:rsidP="00D0237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D063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FE49A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4A8F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D2675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D25DA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5E9CB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8AFE1CB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75E82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5753D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D374F3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7E0F3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3ADCBF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71FD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E0D7C2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CD7" w:rsidRPr="00662482" w14:paraId="29464027" w14:textId="77777777" w:rsidTr="00D02379">
        <w:tc>
          <w:tcPr>
            <w:tcW w:w="3004" w:type="dxa"/>
          </w:tcPr>
          <w:p w14:paraId="6A70FD70" w14:textId="77777777" w:rsidR="00890CD7" w:rsidRPr="00662482" w:rsidRDefault="00890CD7" w:rsidP="00E20DBA">
            <w:pPr>
              <w:ind w:left="-108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0BB7A229" w14:textId="77777777" w:rsidR="00890CD7" w:rsidRPr="00662482" w:rsidRDefault="00890CD7" w:rsidP="00890CD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ED4A4A9" w14:textId="799CDF9B" w:rsidR="00890CD7" w:rsidRPr="007D3A61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BDAFD9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2E100A79" w14:textId="05911DE4" w:rsidR="00890CD7" w:rsidRPr="007C53E7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386E9A5A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62432BC" w14:textId="2B3478EA" w:rsidR="00890CD7" w:rsidRPr="007D3A61" w:rsidRDefault="00890CD7" w:rsidP="00ED6B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B0713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630B4741" w14:textId="6885749A" w:rsidR="00890CD7" w:rsidRPr="007D3A61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2B98345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1EDD52A" w14:textId="72FCB938" w:rsidR="00890CD7" w:rsidRPr="007C53E7" w:rsidRDefault="00890CD7" w:rsidP="00890CD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7C17AA0F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2E400AE" w14:textId="2587DEC5" w:rsidR="00890CD7" w:rsidRPr="007C53E7" w:rsidRDefault="00890CD7" w:rsidP="00890CD7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FAD72B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</w:tcPr>
          <w:p w14:paraId="051D8329" w14:textId="687A04A7" w:rsidR="00890CD7" w:rsidRPr="007C53E7" w:rsidRDefault="00890CD7" w:rsidP="00890CD7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3D7D28" w14:textId="77777777" w:rsidR="00890CD7" w:rsidRPr="00662482" w:rsidRDefault="00890CD7" w:rsidP="00890CD7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9F74963" w14:textId="1E112599" w:rsidR="00890CD7" w:rsidRPr="00662482" w:rsidRDefault="00890CD7" w:rsidP="00890CD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2EC73D59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</w:tcPr>
          <w:p w14:paraId="2C8945C4" w14:textId="213039BB" w:rsidR="00890CD7" w:rsidRPr="007C53E7" w:rsidRDefault="00890CD7" w:rsidP="00890CD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90CD7" w:rsidRPr="00662482" w14:paraId="4DA087F9" w14:textId="77777777" w:rsidTr="00D02379">
        <w:tc>
          <w:tcPr>
            <w:tcW w:w="3004" w:type="dxa"/>
          </w:tcPr>
          <w:p w14:paraId="0717EABE" w14:textId="77777777" w:rsidR="00890CD7" w:rsidRPr="00662482" w:rsidRDefault="00890CD7" w:rsidP="00E20DBA">
            <w:pPr>
              <w:ind w:left="-108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3B9534F2" w14:textId="77777777" w:rsidR="00890CD7" w:rsidRPr="00662482" w:rsidRDefault="00890CD7" w:rsidP="00890CD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61CEB0C" w14:textId="122BB4D9" w:rsidR="00890CD7" w:rsidRPr="007D3A61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E7221F8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7B8E1589" w14:textId="31C59185" w:rsidR="00890CD7" w:rsidRPr="007D3A61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4DD1F16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1FE3B47" w14:textId="3EEBDFC3" w:rsidR="00890CD7" w:rsidRPr="00890CD7" w:rsidRDefault="00890CD7" w:rsidP="00890CD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,324</w:t>
            </w:r>
          </w:p>
        </w:tc>
        <w:tc>
          <w:tcPr>
            <w:tcW w:w="236" w:type="dxa"/>
          </w:tcPr>
          <w:p w14:paraId="1134D3AF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28" w:type="dxa"/>
          </w:tcPr>
          <w:p w14:paraId="32A99F98" w14:textId="70B809A5" w:rsidR="00890CD7" w:rsidRPr="007D3A61" w:rsidRDefault="00890CD7" w:rsidP="00890C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305C4B7C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5FC88F8A" w14:textId="0D582CD6" w:rsidR="00890CD7" w:rsidRPr="00890CD7" w:rsidRDefault="00890CD7" w:rsidP="00890CD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,324</w:t>
            </w:r>
          </w:p>
        </w:tc>
        <w:tc>
          <w:tcPr>
            <w:tcW w:w="269" w:type="dxa"/>
          </w:tcPr>
          <w:p w14:paraId="2C378384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8BD2562" w14:textId="23738F10" w:rsidR="00890CD7" w:rsidRPr="007C53E7" w:rsidRDefault="00890CD7" w:rsidP="00890CD7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5016EA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</w:tcPr>
          <w:p w14:paraId="0A8BE195" w14:textId="23440B9E" w:rsidR="00890CD7" w:rsidRPr="007C53E7" w:rsidRDefault="00890CD7" w:rsidP="00890CD7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59CB0D" w14:textId="77777777" w:rsidR="00890CD7" w:rsidRPr="00662482" w:rsidRDefault="00890CD7" w:rsidP="00890CD7">
            <w:pPr>
              <w:tabs>
                <w:tab w:val="clear" w:pos="454"/>
                <w:tab w:val="decimal" w:pos="450"/>
              </w:tabs>
              <w:ind w:left="-43"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6CF74DC" w14:textId="0ECF92E0" w:rsidR="00890CD7" w:rsidRPr="00662482" w:rsidRDefault="00890CD7" w:rsidP="00890CD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,324</w:t>
            </w:r>
          </w:p>
        </w:tc>
        <w:tc>
          <w:tcPr>
            <w:tcW w:w="236" w:type="dxa"/>
          </w:tcPr>
          <w:p w14:paraId="2FC2EC2C" w14:textId="77777777" w:rsidR="00890CD7" w:rsidRPr="007C53E7" w:rsidRDefault="00890CD7" w:rsidP="00890CD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</w:tcPr>
          <w:p w14:paraId="63EB1C10" w14:textId="2844E272" w:rsidR="00890CD7" w:rsidRPr="003A2ACE" w:rsidRDefault="00890CD7" w:rsidP="00890CD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,324</w:t>
            </w:r>
          </w:p>
        </w:tc>
      </w:tr>
      <w:tr w:rsidR="006078EC" w:rsidRPr="00662482" w14:paraId="0BADBBC8" w14:textId="77777777" w:rsidTr="00D02379">
        <w:trPr>
          <w:trHeight w:val="261"/>
        </w:trPr>
        <w:tc>
          <w:tcPr>
            <w:tcW w:w="3004" w:type="dxa"/>
          </w:tcPr>
          <w:p w14:paraId="228D4675" w14:textId="77777777" w:rsidR="006078EC" w:rsidRPr="00662482" w:rsidRDefault="006078EC" w:rsidP="00E20DBA">
            <w:pPr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20D4B8A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1BBD3A8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7A648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36F0D40" w14:textId="77777777" w:rsidR="006078EC" w:rsidRPr="007C53E7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565BF5F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0F6E0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FDB00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456F8E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79863A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33E96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  <w:vAlign w:val="bottom"/>
          </w:tcPr>
          <w:p w14:paraId="0E8E68F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85E97D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F2E1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3C59F06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1F7266FF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2E618D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05469B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516786DD" w14:textId="77777777" w:rsidR="006078EC" w:rsidRPr="003A2ACE" w:rsidRDefault="006078EC" w:rsidP="00D0237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A2A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2727D" w:rsidRPr="00662482" w14:paraId="5B814500" w14:textId="77777777" w:rsidTr="00D02379">
        <w:tc>
          <w:tcPr>
            <w:tcW w:w="3004" w:type="dxa"/>
          </w:tcPr>
          <w:p w14:paraId="2309A5EC" w14:textId="77777777" w:rsidR="0012727D" w:rsidRPr="00662482" w:rsidRDefault="0012727D" w:rsidP="00E20DBA">
            <w:pPr>
              <w:ind w:left="-108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442F2667" w14:textId="77777777" w:rsidR="0012727D" w:rsidRPr="00662482" w:rsidRDefault="0012727D" w:rsidP="0012727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FE104D3" w14:textId="515413EA" w:rsidR="0012727D" w:rsidRPr="0012727D" w:rsidRDefault="0012727D" w:rsidP="001272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2F076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784FC897" w14:textId="0C83A925" w:rsidR="0012727D" w:rsidRPr="00662482" w:rsidRDefault="0012727D" w:rsidP="001272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27CF2E03" w14:textId="77777777" w:rsidR="0012727D" w:rsidRPr="00662482" w:rsidRDefault="0012727D" w:rsidP="001272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224E4F5" w14:textId="77777777" w:rsidR="0012727D" w:rsidRPr="00662482" w:rsidRDefault="0012727D" w:rsidP="001272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7069DC" w14:textId="77777777" w:rsidR="0012727D" w:rsidRPr="00662482" w:rsidRDefault="0012727D" w:rsidP="001272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2F9A1B7A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61CE938" w14:textId="77777777" w:rsidR="0012727D" w:rsidRDefault="0012727D" w:rsidP="0012727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E2BD146" w14:textId="285B41A6" w:rsidR="0012727D" w:rsidRPr="007C53E7" w:rsidRDefault="0012727D" w:rsidP="0012727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520852A7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57C3E9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3830E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FC79FE1" w14:textId="2E01601E" w:rsidR="0012727D" w:rsidRPr="007C53E7" w:rsidRDefault="0012727D" w:rsidP="0012727D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084D54E1" w14:textId="77777777" w:rsidR="0012727D" w:rsidRPr="007C53E7" w:rsidRDefault="0012727D" w:rsidP="0012727D">
            <w:pPr>
              <w:tabs>
                <w:tab w:val="clear" w:pos="454"/>
                <w:tab w:val="decimal" w:pos="450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9BE02EC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82E0A4" w14:textId="77777777" w:rsidR="0012727D" w:rsidRPr="007C53E7" w:rsidRDefault="0012727D" w:rsidP="0012727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1CF0C34E" w14:textId="5CA34C3A" w:rsidR="0012727D" w:rsidRPr="007C53E7" w:rsidRDefault="0012727D" w:rsidP="0012727D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12727D" w:rsidRPr="00662482" w14:paraId="7330CBE5" w14:textId="77777777" w:rsidTr="00D02379">
        <w:trPr>
          <w:trHeight w:val="261"/>
        </w:trPr>
        <w:tc>
          <w:tcPr>
            <w:tcW w:w="3004" w:type="dxa"/>
          </w:tcPr>
          <w:p w14:paraId="0A26C837" w14:textId="77777777" w:rsidR="0012727D" w:rsidRPr="00662482" w:rsidRDefault="0012727D" w:rsidP="00E20DBA">
            <w:pPr>
              <w:ind w:left="72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79" w:type="dxa"/>
          </w:tcPr>
          <w:p w14:paraId="0CDBA9A5" w14:textId="77777777" w:rsidR="0012727D" w:rsidRPr="00662482" w:rsidRDefault="0012727D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207D33D" w14:textId="77777777" w:rsidR="0012727D" w:rsidRPr="00662482" w:rsidRDefault="0012727D" w:rsidP="00E20DB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C31E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62D4EAE" w14:textId="6D6F8536" w:rsidR="0012727D" w:rsidRPr="00662482" w:rsidRDefault="0012727D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3061EB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229661D" w14:textId="77777777" w:rsidR="0012727D" w:rsidRPr="00662482" w:rsidRDefault="0012727D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F3630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90E8622" w14:textId="77777777" w:rsidR="0012727D" w:rsidRDefault="0012727D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CB71F" w14:textId="77777777" w:rsidR="0012727D" w:rsidRPr="00662482" w:rsidRDefault="0012727D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D49E1F9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66EF2C2" w14:textId="77777777" w:rsidR="0012727D" w:rsidRDefault="0012727D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3EC7F" w14:textId="0EEEFE40" w:rsidR="0012727D" w:rsidRPr="00662482" w:rsidRDefault="0012727D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748CE5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DEEFA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5D918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DF63354" w14:textId="77777777" w:rsidR="0012727D" w:rsidRDefault="0012727D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BED8A" w14:textId="6F859470" w:rsidR="0012727D" w:rsidRPr="00662482" w:rsidRDefault="0012727D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4A0AC" w14:textId="77777777" w:rsidR="0012727D" w:rsidRPr="00662482" w:rsidRDefault="0012727D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844C2A6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C1DD0" w14:textId="77777777" w:rsidR="0012727D" w:rsidRPr="00662482" w:rsidRDefault="0012727D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2D40A7A7" w14:textId="77777777" w:rsidR="0012727D" w:rsidRDefault="0012727D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6C8B82" w14:textId="771E6ED8" w:rsidR="0012727D" w:rsidRPr="00662482" w:rsidRDefault="0012727D" w:rsidP="00D0237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078EC" w:rsidRPr="00662482" w14:paraId="50EDA5BE" w14:textId="77777777" w:rsidTr="00D02379">
        <w:trPr>
          <w:trHeight w:val="261"/>
        </w:trPr>
        <w:tc>
          <w:tcPr>
            <w:tcW w:w="3004" w:type="dxa"/>
          </w:tcPr>
          <w:p w14:paraId="533126BF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9" w:type="dxa"/>
          </w:tcPr>
          <w:p w14:paraId="1FA8433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1527902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266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07AFAB1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3DFE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BF2A55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E12C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E37F7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69EA9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FD61A8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3C490C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6F2CCB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A3E7E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03C8C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A67EB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1B14BE1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8E8B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C425E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601342EA" w14:textId="77777777" w:rsidTr="00D02379">
        <w:trPr>
          <w:trHeight w:val="261"/>
        </w:trPr>
        <w:tc>
          <w:tcPr>
            <w:tcW w:w="3004" w:type="dxa"/>
          </w:tcPr>
          <w:p w14:paraId="47FC39AC" w14:textId="77777777" w:rsidR="006078EC" w:rsidRPr="00662482" w:rsidRDefault="006078EC" w:rsidP="00D02379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79" w:type="dxa"/>
          </w:tcPr>
          <w:p w14:paraId="323D588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67ABD43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B9B5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14336F2" w14:textId="758E22AF" w:rsidR="006078EC" w:rsidRPr="00662482" w:rsidRDefault="0012727D" w:rsidP="00ED6B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9F895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56423D3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BF1F7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828120E" w14:textId="77777777" w:rsidR="006078EC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498D26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4B8B5D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D239938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B9DD13" w14:textId="5283147E" w:rsidR="006078EC" w:rsidRPr="00662482" w:rsidRDefault="0012727D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62F2A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04A95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16E4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550ADC7" w14:textId="77777777" w:rsidR="006078EC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277B3D" w14:textId="68D7D69F" w:rsidR="006078EC" w:rsidRPr="00662482" w:rsidRDefault="0012727D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FCC18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F35952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A7CA3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61067487" w14:textId="77777777" w:rsidR="006078EC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B14E3C" w14:textId="78217617" w:rsidR="006078EC" w:rsidRPr="00662482" w:rsidRDefault="0012727D" w:rsidP="00D0237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078EC" w:rsidRPr="00662482" w14:paraId="62EE7D64" w14:textId="77777777" w:rsidTr="00D02379">
        <w:trPr>
          <w:trHeight w:val="261"/>
        </w:trPr>
        <w:tc>
          <w:tcPr>
            <w:tcW w:w="3004" w:type="dxa"/>
          </w:tcPr>
          <w:p w14:paraId="5DFAF328" w14:textId="77777777" w:rsidR="006078EC" w:rsidRPr="00662482" w:rsidRDefault="006078EC" w:rsidP="00D02379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7F4F31C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1C36715F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8129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DD2257" w14:textId="77777777" w:rsidR="006078EC" w:rsidRPr="00662482" w:rsidRDefault="006078EC" w:rsidP="00ED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7B192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881CEAE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2C24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444DCB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  <w:tc>
          <w:tcPr>
            <w:tcW w:w="278" w:type="dxa"/>
          </w:tcPr>
          <w:p w14:paraId="20D3282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FB910D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  <w:tc>
          <w:tcPr>
            <w:tcW w:w="269" w:type="dxa"/>
            <w:vAlign w:val="bottom"/>
          </w:tcPr>
          <w:p w14:paraId="59C75D9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05F76F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6422F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9E6F3F" w14:textId="759D18D5" w:rsidR="006078EC" w:rsidRPr="007C53E7" w:rsidRDefault="006078EC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2727D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236" w:type="dxa"/>
            <w:vAlign w:val="bottom"/>
          </w:tcPr>
          <w:p w14:paraId="061E6DC7" w14:textId="77777777" w:rsidR="006078EC" w:rsidRPr="007C53E7" w:rsidRDefault="006078EC" w:rsidP="00D02379">
            <w:pPr>
              <w:tabs>
                <w:tab w:val="clear" w:pos="454"/>
                <w:tab w:val="decimal" w:pos="450"/>
              </w:tabs>
              <w:ind w:left="-43" w:right="7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8660D0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0DFBE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59851E76" w14:textId="41DF6A31" w:rsidR="006078EC" w:rsidRPr="007C53E7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12727D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6078EC" w:rsidRPr="00662482" w14:paraId="28C37DA8" w14:textId="77777777" w:rsidTr="00D02379">
        <w:trPr>
          <w:trHeight w:val="261"/>
        </w:trPr>
        <w:tc>
          <w:tcPr>
            <w:tcW w:w="3004" w:type="dxa"/>
          </w:tcPr>
          <w:p w14:paraId="724D4E13" w14:textId="77777777" w:rsidR="006078EC" w:rsidRPr="007853C8" w:rsidRDefault="006078EC" w:rsidP="00D02379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9" w:type="dxa"/>
          </w:tcPr>
          <w:p w14:paraId="1AB92C8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4CEF34F4" w14:textId="77777777" w:rsidR="006078EC" w:rsidRPr="00FD6645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CF47A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DFD022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47566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CA598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DA4F8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42A286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05C543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71A7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E60382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57FF7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F098B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1FF44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EA55E7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BEE5529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45E25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1099C7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2B8D726A" w14:textId="77777777" w:rsidTr="00D02379">
        <w:trPr>
          <w:trHeight w:val="261"/>
        </w:trPr>
        <w:tc>
          <w:tcPr>
            <w:tcW w:w="3004" w:type="dxa"/>
          </w:tcPr>
          <w:p w14:paraId="6EB8715E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34E20D1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F1D4BED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F6A6C2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E6803EA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B24F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476EDE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28C2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E172243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88A2E7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24978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D677F3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C497E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04E8C3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8626B3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8DA4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89B9F54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C2DD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0B6454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3FB753F2" w14:textId="77777777" w:rsidTr="00D02379">
        <w:trPr>
          <w:trHeight w:val="261"/>
        </w:trPr>
        <w:tc>
          <w:tcPr>
            <w:tcW w:w="3004" w:type="dxa"/>
            <w:hideMark/>
          </w:tcPr>
          <w:p w14:paraId="6C6B255F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658597A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118FD40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6B85093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7F7E6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50BBD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0422C4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A44B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019EF2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DF77AA3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A289B2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4FC24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FD9A3F4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73AE4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FF25E3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6590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630A1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87AB7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DC9BF2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7D3BCDCE" w14:textId="77777777" w:rsidTr="00D02379">
        <w:trPr>
          <w:trHeight w:val="261"/>
        </w:trPr>
        <w:tc>
          <w:tcPr>
            <w:tcW w:w="3004" w:type="dxa"/>
            <w:hideMark/>
          </w:tcPr>
          <w:p w14:paraId="771C52D6" w14:textId="77777777" w:rsidR="006078EC" w:rsidRPr="00662482" w:rsidRDefault="006078EC" w:rsidP="00D0237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14A2D97A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67DC901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295013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95D146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52E51A7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A365ADF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48E39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1501C1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0953022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85D9B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39FF56D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369D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F15BD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A5D1A0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BD417D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8606F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6BC51DA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41037D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6078EC" w:rsidRPr="00662482" w14:paraId="029FECE3" w14:textId="77777777" w:rsidTr="00D02379">
        <w:trPr>
          <w:trHeight w:val="261"/>
        </w:trPr>
        <w:tc>
          <w:tcPr>
            <w:tcW w:w="3004" w:type="dxa"/>
          </w:tcPr>
          <w:p w14:paraId="7A5364B3" w14:textId="77777777" w:rsidR="006078EC" w:rsidRPr="00662482" w:rsidRDefault="006078EC" w:rsidP="00D0237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6C4B137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1735F653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37960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82ABFC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F0CB38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550C2E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36" w:type="dxa"/>
          </w:tcPr>
          <w:p w14:paraId="1651BE8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06499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6142AAF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5A639B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69" w:type="dxa"/>
          </w:tcPr>
          <w:p w14:paraId="65004BB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6479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9DA8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D61D8E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CB81B8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33C3B3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236" w:type="dxa"/>
          </w:tcPr>
          <w:p w14:paraId="48B8C93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40BC56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</w:tr>
      <w:tr w:rsidR="006078EC" w:rsidRPr="00662482" w14:paraId="16F6CEEB" w14:textId="77777777" w:rsidTr="00D02379">
        <w:trPr>
          <w:trHeight w:val="261"/>
        </w:trPr>
        <w:tc>
          <w:tcPr>
            <w:tcW w:w="3004" w:type="dxa"/>
          </w:tcPr>
          <w:p w14:paraId="4C4F816D" w14:textId="77777777" w:rsidR="006078EC" w:rsidRPr="00662482" w:rsidRDefault="006078EC" w:rsidP="00D02379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21251EF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8210D6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70CA41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B00584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2C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3748808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3778CDD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63E19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D30A18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71370E3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8282E9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69" w:type="dxa"/>
          </w:tcPr>
          <w:p w14:paraId="68911B8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1D9990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087F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1FD1A8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45F04473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D7ED69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FACDB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1B20F0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6078EC" w:rsidRPr="00662482" w14:paraId="094A8416" w14:textId="77777777" w:rsidTr="00D02379">
        <w:trPr>
          <w:trHeight w:val="261"/>
        </w:trPr>
        <w:tc>
          <w:tcPr>
            <w:tcW w:w="3004" w:type="dxa"/>
          </w:tcPr>
          <w:p w14:paraId="156CC545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08D8AEE1" w14:textId="77777777" w:rsidR="006078EC" w:rsidRPr="00662482" w:rsidRDefault="006078EC" w:rsidP="00D02379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7BB993C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96803CE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66B1B4" w14:textId="77777777" w:rsidR="006078EC" w:rsidRPr="006E4404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BC253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8EDE072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C820F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2CB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20A4D23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6E21237A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5AF290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183FE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1574BBE" w14:textId="77777777" w:rsidR="006078EC" w:rsidRPr="00BC4F29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0189EC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F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5F14EAA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07B63F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B7876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9" w:type="dxa"/>
          </w:tcPr>
          <w:p w14:paraId="13D3220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5CC9686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7467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16BDA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177D1D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BA1B4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1AB4EAB4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99CBD8E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20B2F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ED1B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E417DC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82282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6078EC" w:rsidRPr="00662482" w14:paraId="3910FD64" w14:textId="77777777" w:rsidTr="00D02379">
        <w:trPr>
          <w:trHeight w:val="261"/>
        </w:trPr>
        <w:tc>
          <w:tcPr>
            <w:tcW w:w="3004" w:type="dxa"/>
          </w:tcPr>
          <w:p w14:paraId="0AB9EA68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96243E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9D44152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D4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139004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8DB6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E567C5A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D526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97FEF40" w14:textId="77777777" w:rsidR="006078EC" w:rsidRPr="00BC4F29" w:rsidRDefault="006078EC" w:rsidP="00D0237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4" w:right="3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8" w:type="dxa"/>
          </w:tcPr>
          <w:p w14:paraId="2C0A20F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1B9ED4A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751FF3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FB898F3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0966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274F2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715560E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930F5B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0FFB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31EA0F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78EC" w:rsidRPr="00662482" w14:paraId="64A8DA82" w14:textId="77777777" w:rsidTr="00D02379">
        <w:trPr>
          <w:trHeight w:val="261"/>
        </w:trPr>
        <w:tc>
          <w:tcPr>
            <w:tcW w:w="3004" w:type="dxa"/>
          </w:tcPr>
          <w:p w14:paraId="5BD5B5E0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9" w:type="dxa"/>
          </w:tcPr>
          <w:p w14:paraId="30AF365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4CC41A3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2DB6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66B75C0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531B6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64F904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F5E7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B7F78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AA029C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70479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776FC1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B2CE5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27EF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CEF00F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04AED0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B34C68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732B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8B220F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3FB54A1D" w14:textId="77777777" w:rsidTr="00D02379">
        <w:trPr>
          <w:trHeight w:val="261"/>
        </w:trPr>
        <w:tc>
          <w:tcPr>
            <w:tcW w:w="3004" w:type="dxa"/>
          </w:tcPr>
          <w:p w14:paraId="3CD3A171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1DE53B54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7E21BFB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C56E4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4258C7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F8A7AE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E991F25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4CAFA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FFA573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31F13E9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F9F9C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26EFE42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C10104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4DF79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D1F6C37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59873B3E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3F89B6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DBA9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039D2C33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6078EC" w:rsidRPr="00662482" w14:paraId="1BB98D6D" w14:textId="77777777" w:rsidTr="00D02379">
        <w:trPr>
          <w:trHeight w:val="261"/>
        </w:trPr>
        <w:tc>
          <w:tcPr>
            <w:tcW w:w="3004" w:type="dxa"/>
          </w:tcPr>
          <w:p w14:paraId="28E90D1C" w14:textId="77777777" w:rsidR="006078EC" w:rsidRPr="00662482" w:rsidRDefault="006078EC" w:rsidP="00D02379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0FA8A51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53D24CD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DB3DC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6DEF649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9AF7F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E2736A2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67F3B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FE827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8" w:type="dxa"/>
          </w:tcPr>
          <w:p w14:paraId="7DE0AD4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65768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69" w:type="dxa"/>
            <w:vAlign w:val="bottom"/>
          </w:tcPr>
          <w:p w14:paraId="628025B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343BD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E991B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286BED8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7,071</w:t>
            </w:r>
          </w:p>
        </w:tc>
        <w:tc>
          <w:tcPr>
            <w:tcW w:w="236" w:type="dxa"/>
            <w:vAlign w:val="bottom"/>
          </w:tcPr>
          <w:p w14:paraId="065416E6" w14:textId="77777777" w:rsidR="006078EC" w:rsidRPr="00662482" w:rsidRDefault="006078EC" w:rsidP="00D02379">
            <w:pPr>
              <w:tabs>
                <w:tab w:val="clear" w:pos="454"/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2FF326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3D506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2427CC7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4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7,071</w:t>
            </w:r>
          </w:p>
        </w:tc>
      </w:tr>
    </w:tbl>
    <w:p w14:paraId="45FCE7A3" w14:textId="69F53AF9" w:rsidR="0070469D" w:rsidRDefault="0070469D" w:rsidP="000E708C">
      <w:pPr>
        <w:spacing w:line="376" w:lineRule="exact"/>
        <w:rPr>
          <w:sz w:val="20"/>
          <w:szCs w:val="20"/>
        </w:rPr>
      </w:pPr>
    </w:p>
    <w:p w14:paraId="7FE462F5" w14:textId="77777777" w:rsidR="006078EC" w:rsidRDefault="006078EC" w:rsidP="000E708C">
      <w:pPr>
        <w:spacing w:line="376" w:lineRule="exact"/>
        <w:rPr>
          <w:sz w:val="20"/>
          <w:szCs w:val="20"/>
        </w:rPr>
      </w:pPr>
    </w:p>
    <w:p w14:paraId="44D3ED49" w14:textId="77777777" w:rsidR="006078EC" w:rsidRPr="00303336" w:rsidRDefault="006078EC" w:rsidP="000E708C">
      <w:pPr>
        <w:spacing w:line="376" w:lineRule="exact"/>
        <w:rPr>
          <w:sz w:val="20"/>
          <w:szCs w:val="20"/>
        </w:rPr>
      </w:pPr>
    </w:p>
    <w:p w14:paraId="5FB4D3EC" w14:textId="50FD9E6D" w:rsidR="000E708C" w:rsidRDefault="000E708C">
      <w:pPr>
        <w:rPr>
          <w:sz w:val="4"/>
          <w:szCs w:val="4"/>
        </w:rPr>
      </w:pPr>
    </w:p>
    <w:tbl>
      <w:tblPr>
        <w:tblW w:w="141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84"/>
        <w:gridCol w:w="1417"/>
        <w:gridCol w:w="283"/>
        <w:gridCol w:w="1418"/>
        <w:gridCol w:w="284"/>
        <w:gridCol w:w="1275"/>
        <w:gridCol w:w="238"/>
        <w:gridCol w:w="1170"/>
        <w:gridCol w:w="271"/>
        <w:gridCol w:w="900"/>
        <w:gridCol w:w="236"/>
        <w:gridCol w:w="934"/>
        <w:gridCol w:w="236"/>
        <w:gridCol w:w="934"/>
        <w:gridCol w:w="236"/>
        <w:gridCol w:w="1024"/>
      </w:tblGrid>
      <w:tr w:rsidR="006078EC" w:rsidRPr="00662482" w14:paraId="59AA7795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4AA8CC41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8B0A3F1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3B8E359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078EC" w:rsidRPr="00662482" w14:paraId="78CBB04C" w14:textId="77777777" w:rsidTr="00D02379">
        <w:trPr>
          <w:trHeight w:val="261"/>
          <w:tblHeader/>
        </w:trPr>
        <w:tc>
          <w:tcPr>
            <w:tcW w:w="3004" w:type="dxa"/>
            <w:vAlign w:val="bottom"/>
          </w:tcPr>
          <w:p w14:paraId="7BBA82E4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3D3C570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85" w:type="dxa"/>
            <w:gridSpan w:val="7"/>
          </w:tcPr>
          <w:p w14:paraId="4EE32DC3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7C5F6E9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7422DED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78EC" w:rsidRPr="00662482" w14:paraId="2EBD77B5" w14:textId="77777777" w:rsidTr="00D02379">
        <w:trPr>
          <w:trHeight w:val="261"/>
          <w:tblHeader/>
        </w:trPr>
        <w:tc>
          <w:tcPr>
            <w:tcW w:w="3004" w:type="dxa"/>
            <w:vAlign w:val="bottom"/>
            <w:hideMark/>
          </w:tcPr>
          <w:p w14:paraId="39375DDA" w14:textId="77777777" w:rsidR="006078EC" w:rsidRPr="00662482" w:rsidRDefault="006078EC" w:rsidP="00D023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  <w:hideMark/>
          </w:tcPr>
          <w:p w14:paraId="1C1852F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6C343867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2A64C3BA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76B5773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2AAC094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5" w:type="dxa"/>
          </w:tcPr>
          <w:p w14:paraId="24EC7934" w14:textId="77777777" w:rsidR="006078EC" w:rsidRPr="004127B4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F29144" w14:textId="77777777" w:rsidR="006078EC" w:rsidRPr="004127B4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7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127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8" w:type="dxa"/>
          </w:tcPr>
          <w:p w14:paraId="5ABB9B3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A3E920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</w:tcPr>
          <w:p w14:paraId="7D75ED56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01EFCA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FD012D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C6FE9C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C68FE37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72ED6C47" w14:textId="77777777" w:rsidR="006078EC" w:rsidRPr="00662482" w:rsidRDefault="006078EC" w:rsidP="00D0237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95FDA01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D3B15B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78EC" w:rsidRPr="00662482" w14:paraId="71944EB2" w14:textId="77777777" w:rsidTr="00D02379">
        <w:trPr>
          <w:trHeight w:val="261"/>
          <w:tblHeader/>
        </w:trPr>
        <w:tc>
          <w:tcPr>
            <w:tcW w:w="3004" w:type="dxa"/>
          </w:tcPr>
          <w:p w14:paraId="35A62D40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322C991" w14:textId="77777777" w:rsidR="006078EC" w:rsidRPr="00CE52B3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289B86EF" w14:textId="77777777" w:rsidR="006078EC" w:rsidRPr="00CE52B3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E52B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078EC" w:rsidRPr="00662482" w14:paraId="79C8A737" w14:textId="77777777" w:rsidTr="00D02379">
        <w:trPr>
          <w:trHeight w:val="261"/>
        </w:trPr>
        <w:tc>
          <w:tcPr>
            <w:tcW w:w="3004" w:type="dxa"/>
          </w:tcPr>
          <w:p w14:paraId="619BF4A1" w14:textId="4EC3B30C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3704A8F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48D2FBD3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139D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86700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884D3A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B9557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311546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F016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844AE8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E8EF3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D562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4F4C9F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3B2E8E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475B94F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52B642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26E26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61751E64" w14:textId="77777777" w:rsidTr="00D02379">
        <w:trPr>
          <w:trHeight w:val="261"/>
        </w:trPr>
        <w:tc>
          <w:tcPr>
            <w:tcW w:w="3004" w:type="dxa"/>
            <w:hideMark/>
          </w:tcPr>
          <w:p w14:paraId="21C3D75A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71296099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5B6BC3AB" w14:textId="77777777" w:rsidR="006078EC" w:rsidRPr="00662482" w:rsidRDefault="006078EC" w:rsidP="00D023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3E5B2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3BAD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79FD2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F19BF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4F9E2B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B945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CF5E1B5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E0C76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D99EC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16C9BA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5B9FD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FCFB71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72AC4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407FD6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57DB8092" w14:textId="77777777" w:rsidTr="00D02379">
        <w:trPr>
          <w:trHeight w:val="261"/>
        </w:trPr>
        <w:tc>
          <w:tcPr>
            <w:tcW w:w="3004" w:type="dxa"/>
            <w:hideMark/>
          </w:tcPr>
          <w:p w14:paraId="651BC083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74B547CA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90074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74AC4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01E613" w14:textId="77777777" w:rsidR="006078EC" w:rsidRPr="007C53E7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BE44F4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C231AF" w14:textId="77777777" w:rsidR="006078EC" w:rsidRPr="007C53E7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4F8C6CA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F006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EF96F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808482" w14:textId="77777777" w:rsidR="006078EC" w:rsidRPr="00662482" w:rsidRDefault="006078EC" w:rsidP="000242BB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8613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765793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E7A903" w14:textId="77777777" w:rsidR="006078EC" w:rsidRPr="007C53E7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4BD23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7BCCB18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C3FD5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53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078EC" w:rsidRPr="00662482" w14:paraId="2BF12829" w14:textId="77777777" w:rsidTr="00D02379">
        <w:trPr>
          <w:trHeight w:val="261"/>
        </w:trPr>
        <w:tc>
          <w:tcPr>
            <w:tcW w:w="3004" w:type="dxa"/>
          </w:tcPr>
          <w:p w14:paraId="1AE04C44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29DA7D68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09DB2B" w14:textId="5031C32B" w:rsidR="006078EC" w:rsidRPr="00D81F79" w:rsidRDefault="00D81F79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83" w:type="dxa"/>
            <w:shd w:val="clear" w:color="auto" w:fill="auto"/>
          </w:tcPr>
          <w:p w14:paraId="1B29D9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7814FF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CA55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42BC0D" w14:textId="77777777" w:rsidR="006078EC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352706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6E506" w14:textId="7E594851" w:rsidR="006078EC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92CFAD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9FAD8D" w14:textId="77777777" w:rsidR="006078EC" w:rsidRPr="00662482" w:rsidRDefault="006078EC" w:rsidP="000242BB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1AA7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385E343" w14:textId="3D91E919" w:rsidR="006078EC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C4C1E" w14:textId="77777777" w:rsidR="006078EC" w:rsidRPr="007C53E7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FB0FF6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41F5F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185FABF" w14:textId="711273B3" w:rsidR="006078EC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D81F79" w:rsidRPr="00662482" w14:paraId="47C53AFB" w14:textId="77777777" w:rsidTr="00D02379">
        <w:trPr>
          <w:trHeight w:val="261"/>
        </w:trPr>
        <w:tc>
          <w:tcPr>
            <w:tcW w:w="3004" w:type="dxa"/>
          </w:tcPr>
          <w:p w14:paraId="531B067E" w14:textId="77777777" w:rsidR="00D81F79" w:rsidRPr="001936B1" w:rsidRDefault="00D81F79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4ED4E8CA" w14:textId="77777777" w:rsidR="00D81F79" w:rsidRPr="00662482" w:rsidRDefault="00D81F79" w:rsidP="00D02379">
            <w:pPr>
              <w:tabs>
                <w:tab w:val="clear" w:pos="227"/>
                <w:tab w:val="left" w:pos="200"/>
              </w:tabs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58F35F21" w14:textId="77777777" w:rsidR="00D81F79" w:rsidRPr="00662482" w:rsidRDefault="00D81F79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B955559" w14:textId="02BE52D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7AF8016F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5BF1D1" w14:textId="77777777" w:rsidR="00D81F79" w:rsidRPr="00662482" w:rsidRDefault="00D81F79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D58A762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1A26E2" w14:textId="77777777" w:rsidR="00D81F79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525C22" w14:textId="77777777" w:rsidR="00D81F79" w:rsidRPr="00662482" w:rsidRDefault="00D81F79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A54863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D6D51B" w14:textId="01EB9192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1" w:type="dxa"/>
            <w:vAlign w:val="bottom"/>
          </w:tcPr>
          <w:p w14:paraId="0CBA502B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A22F8D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071B54" w14:textId="4BFDD3B2" w:rsidR="00D81F79" w:rsidRPr="00662482" w:rsidRDefault="00D81F7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2B01698" w14:textId="77777777" w:rsidR="00D81F79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5F9E15" w14:textId="5074B66D" w:rsidR="00D81F79" w:rsidRPr="00FB4CDE" w:rsidRDefault="00D81F79" w:rsidP="00D02379">
            <w:pPr>
              <w:tabs>
                <w:tab w:val="clear" w:pos="680"/>
                <w:tab w:val="clear" w:pos="907"/>
                <w:tab w:val="decimal" w:pos="521"/>
                <w:tab w:val="left" w:pos="635"/>
                <w:tab w:val="decimal" w:pos="796"/>
              </w:tabs>
              <w:ind w:left="-175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6" w:type="dxa"/>
            <w:vAlign w:val="bottom"/>
          </w:tcPr>
          <w:p w14:paraId="07408CCF" w14:textId="77777777" w:rsidR="00D81F79" w:rsidRPr="00662482" w:rsidRDefault="00D81F79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2669A5E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3CF8B1" w14:textId="77777777" w:rsidR="00D81F79" w:rsidRPr="00662482" w:rsidRDefault="00D81F79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1D7165" w14:textId="77777777" w:rsidR="00D81F79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41A64" w14:textId="13936E95" w:rsidR="00D81F79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078EC" w:rsidRPr="00662482" w14:paraId="0CFACF67" w14:textId="77777777" w:rsidTr="00D02379">
        <w:trPr>
          <w:trHeight w:val="261"/>
        </w:trPr>
        <w:tc>
          <w:tcPr>
            <w:tcW w:w="3004" w:type="dxa"/>
          </w:tcPr>
          <w:p w14:paraId="5D9E7E44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45EDA96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F464D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CD565B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6E17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EB538C6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4FDEE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826BE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F51E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0D62B7D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4F3E2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0FBBEC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0A94C8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B05A8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44D3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767F0D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51A3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6804245D" w14:textId="77777777" w:rsidTr="00D02379">
        <w:trPr>
          <w:trHeight w:val="261"/>
        </w:trPr>
        <w:tc>
          <w:tcPr>
            <w:tcW w:w="3004" w:type="dxa"/>
          </w:tcPr>
          <w:p w14:paraId="0CF350BA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6D6CACC9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2D843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363315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2854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0CF7D57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3081AF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00587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4DBC8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A471B01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3CE8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76F0BA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7FDE7A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E15CB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86D1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2C9DFD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B5C2E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6ADC0E9F" w14:textId="77777777" w:rsidTr="00D02379">
        <w:trPr>
          <w:trHeight w:val="261"/>
        </w:trPr>
        <w:tc>
          <w:tcPr>
            <w:tcW w:w="3004" w:type="dxa"/>
          </w:tcPr>
          <w:p w14:paraId="01F3DFF3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03E330CB" w14:textId="77777777" w:rsidR="006078EC" w:rsidRPr="00662482" w:rsidRDefault="006078EC" w:rsidP="00D02379">
            <w:pPr>
              <w:tabs>
                <w:tab w:val="clear" w:pos="227"/>
                <w:tab w:val="left" w:pos="200"/>
              </w:tabs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3DD3821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6335D00" w14:textId="52917E9C" w:rsidR="006078EC" w:rsidRPr="00662482" w:rsidRDefault="00D81F79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83" w:type="dxa"/>
          </w:tcPr>
          <w:p w14:paraId="2B83CF0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AAD78C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1C0E0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53A352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AD6D22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940A43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E8BD47" w14:textId="4E1823BB" w:rsidR="006078EC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1" w:type="dxa"/>
            <w:vAlign w:val="bottom"/>
          </w:tcPr>
          <w:p w14:paraId="5EB22AD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21DF4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7FA5F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0E1833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C3037D" w14:textId="770E5C4B" w:rsidR="006078EC" w:rsidRPr="00FB4CDE" w:rsidRDefault="00D81F79" w:rsidP="00D02379">
            <w:pPr>
              <w:tabs>
                <w:tab w:val="clear" w:pos="680"/>
                <w:tab w:val="clear" w:pos="907"/>
                <w:tab w:val="decimal" w:pos="521"/>
                <w:tab w:val="left" w:pos="635"/>
                <w:tab w:val="decimal" w:pos="796"/>
              </w:tabs>
              <w:ind w:left="-175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</w:t>
            </w:r>
          </w:p>
        </w:tc>
        <w:tc>
          <w:tcPr>
            <w:tcW w:w="236" w:type="dxa"/>
            <w:vAlign w:val="bottom"/>
          </w:tcPr>
          <w:p w14:paraId="0569BDA3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49CC6E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8801C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B847E4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AADC8E" w14:textId="2FF0C4D4" w:rsidR="006078EC" w:rsidRPr="00662482" w:rsidRDefault="00D81F79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078EC" w:rsidRPr="00662482" w14:paraId="252233FF" w14:textId="77777777" w:rsidTr="00D02379">
        <w:trPr>
          <w:trHeight w:val="261"/>
        </w:trPr>
        <w:tc>
          <w:tcPr>
            <w:tcW w:w="3004" w:type="dxa"/>
          </w:tcPr>
          <w:p w14:paraId="1729DE34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3C3E2ED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389869B7" w14:textId="77777777" w:rsidR="006078EC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A1C695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033DD3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A67991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693EE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  <w:tc>
          <w:tcPr>
            <w:tcW w:w="238" w:type="dxa"/>
          </w:tcPr>
          <w:p w14:paraId="27A00B3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A7C2B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  <w:tc>
          <w:tcPr>
            <w:tcW w:w="271" w:type="dxa"/>
            <w:vAlign w:val="bottom"/>
          </w:tcPr>
          <w:p w14:paraId="75DA52E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AC36D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181B4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DAE469" w14:textId="23D97520" w:rsidR="006078EC" w:rsidRPr="001936B1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81F79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236" w:type="dxa"/>
            <w:vAlign w:val="bottom"/>
          </w:tcPr>
          <w:p w14:paraId="4479486A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DBF427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3280B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80D2C1" w14:textId="7AE4DD23" w:rsidR="006078EC" w:rsidRPr="001936B1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81F79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6078EC" w:rsidRPr="00662482" w14:paraId="0FE7D3EB" w14:textId="77777777" w:rsidTr="00D02379">
        <w:trPr>
          <w:trHeight w:val="261"/>
        </w:trPr>
        <w:tc>
          <w:tcPr>
            <w:tcW w:w="3004" w:type="dxa"/>
          </w:tcPr>
          <w:p w14:paraId="2C31771C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0B32CDD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4CCDCE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7243296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597AB6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988D8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7A437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7B1AC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BE0E8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D3FC4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EE1E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DDB33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31EDD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7E6AA1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8CDA9A9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F285F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096EA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7D1DD877" w14:textId="77777777" w:rsidTr="00D02379">
        <w:trPr>
          <w:trHeight w:val="261"/>
        </w:trPr>
        <w:tc>
          <w:tcPr>
            <w:tcW w:w="3004" w:type="dxa"/>
          </w:tcPr>
          <w:p w14:paraId="4BB99585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9A9DD2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49689E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34F6C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0EBE90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57052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6EC7E6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F784A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8695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3DEC9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F1E14C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5CF04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79F1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20D709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1E65C45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EA16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32BA3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1DCD78F4" w14:textId="77777777" w:rsidTr="00D02379">
        <w:trPr>
          <w:trHeight w:val="261"/>
        </w:trPr>
        <w:tc>
          <w:tcPr>
            <w:tcW w:w="3004" w:type="dxa"/>
          </w:tcPr>
          <w:p w14:paraId="4C22F692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745A2BC2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24DA0D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71F6F2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BF732D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65FA2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3AB62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6A1BE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BC654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686F74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C9B43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127B4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30FB3C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708548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3B5C02C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9A3E7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5BAB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3D2A350D" w14:textId="77777777" w:rsidTr="00D02379">
        <w:trPr>
          <w:trHeight w:val="261"/>
        </w:trPr>
        <w:tc>
          <w:tcPr>
            <w:tcW w:w="3004" w:type="dxa"/>
          </w:tcPr>
          <w:p w14:paraId="6EA5ED33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E899F15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30A8D5A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819263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DC98F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E565B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7D095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ADBDD8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CDF06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A8CD5D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F58AC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DABC8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80648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9CAFA9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50BB777" w14:textId="77777777" w:rsidR="006078EC" w:rsidRPr="00662482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A3E9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9062C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8EC" w:rsidRPr="00662482" w14:paraId="36D829AD" w14:textId="77777777" w:rsidTr="00D02379">
        <w:trPr>
          <w:trHeight w:val="261"/>
        </w:trPr>
        <w:tc>
          <w:tcPr>
            <w:tcW w:w="3004" w:type="dxa"/>
          </w:tcPr>
          <w:p w14:paraId="1741F583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5874687F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4D9BC0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279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00F6E5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0843D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</w:tcPr>
          <w:p w14:paraId="671E5E5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1669BB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E2E5E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9AA6E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1" w:type="dxa"/>
            <w:vAlign w:val="bottom"/>
          </w:tcPr>
          <w:p w14:paraId="1C010F6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B7EFE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7C4251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091AE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5AFFE3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617A917" w14:textId="77777777" w:rsidR="006078EC" w:rsidRPr="00662482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64BEC81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103544" w14:textId="77777777" w:rsidR="006078EC" w:rsidRPr="006E4404" w:rsidRDefault="006078EC" w:rsidP="00D0237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6078EC" w:rsidRPr="00662482" w14:paraId="5BEE93EF" w14:textId="77777777" w:rsidTr="00D02379">
        <w:trPr>
          <w:trHeight w:val="261"/>
        </w:trPr>
        <w:tc>
          <w:tcPr>
            <w:tcW w:w="3004" w:type="dxa"/>
          </w:tcPr>
          <w:p w14:paraId="1DC39FA0" w14:textId="77777777" w:rsidR="006078EC" w:rsidRPr="00662482" w:rsidRDefault="006078EC" w:rsidP="00D023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74CF856E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83EB1A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83" w:type="dxa"/>
          </w:tcPr>
          <w:p w14:paraId="7832A56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9FFD6FA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6E7132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D6B34F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CA9A62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818CE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71" w:type="dxa"/>
            <w:vAlign w:val="bottom"/>
          </w:tcPr>
          <w:p w14:paraId="15BC9398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76F253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3B5EA0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4A9FF5B" w14:textId="77777777" w:rsidR="006078EC" w:rsidRPr="00662482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  <w:vAlign w:val="bottom"/>
          </w:tcPr>
          <w:p w14:paraId="68B6411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2EBF2F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3A407" w14:textId="77777777" w:rsidR="006078EC" w:rsidRPr="00662482" w:rsidRDefault="006078EC" w:rsidP="00D02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4854E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6078EC" w:rsidRPr="00662482" w14:paraId="57F62637" w14:textId="77777777" w:rsidTr="00D02379">
        <w:trPr>
          <w:trHeight w:val="261"/>
        </w:trPr>
        <w:tc>
          <w:tcPr>
            <w:tcW w:w="3004" w:type="dxa"/>
          </w:tcPr>
          <w:p w14:paraId="6AAE2CA3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36F349E0" w14:textId="77777777" w:rsidR="006078EC" w:rsidRPr="00662482" w:rsidRDefault="006078EC" w:rsidP="00D02379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2E65D5FE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3CF2CE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83" w:type="dxa"/>
          </w:tcPr>
          <w:p w14:paraId="0DFAFD5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0D53DB4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FAD197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B642BE" w14:textId="77777777" w:rsidR="006078EC" w:rsidRPr="00662482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E44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2B576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C5D9B9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1" w:type="dxa"/>
            <w:vAlign w:val="bottom"/>
          </w:tcPr>
          <w:p w14:paraId="7F3E61F9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1908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951993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702348" w14:textId="77777777" w:rsidR="006078EC" w:rsidRPr="001062CB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065980" w14:textId="77777777" w:rsidR="006078EC" w:rsidRPr="001062CB" w:rsidRDefault="006078EC" w:rsidP="00D02379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5"/>
                <w:tab w:val="left" w:pos="63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vAlign w:val="bottom"/>
          </w:tcPr>
          <w:p w14:paraId="5DA43CE5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C0FC4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AF68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5E82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D66487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6078EC" w:rsidRPr="00662482" w14:paraId="72440A55" w14:textId="77777777" w:rsidTr="00D02379">
        <w:trPr>
          <w:trHeight w:val="261"/>
        </w:trPr>
        <w:tc>
          <w:tcPr>
            <w:tcW w:w="3004" w:type="dxa"/>
          </w:tcPr>
          <w:p w14:paraId="1925018C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BB90B1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4EC144D" w14:textId="77777777" w:rsidR="006078EC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FD3B3BA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7A2B3AB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D3A3C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D3FD2E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8AC32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E9EB0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30CAC41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D2883D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1881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8EC4FA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F2796DF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D399A3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B9FDF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51FC2C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078EC" w:rsidRPr="00662482" w14:paraId="268D3625" w14:textId="77777777" w:rsidTr="00D02379">
        <w:trPr>
          <w:trHeight w:val="261"/>
        </w:trPr>
        <w:tc>
          <w:tcPr>
            <w:tcW w:w="3004" w:type="dxa"/>
          </w:tcPr>
          <w:p w14:paraId="374D63BA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2EF7B25C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6F823A74" w14:textId="77777777" w:rsidR="006078EC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2095578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B20DAFF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43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7E52F5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741779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96B07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FD2E7C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BED0FA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7F6EBC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C80B0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C5CA2A6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8D8AB9A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3BD8A2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2A6B4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F217F1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078EC" w:rsidRPr="00662482" w14:paraId="3658AA76" w14:textId="77777777" w:rsidTr="00D02379">
        <w:trPr>
          <w:trHeight w:val="261"/>
        </w:trPr>
        <w:tc>
          <w:tcPr>
            <w:tcW w:w="3004" w:type="dxa"/>
          </w:tcPr>
          <w:p w14:paraId="1262E8C2" w14:textId="77777777" w:rsidR="006078EC" w:rsidRPr="001936B1" w:rsidRDefault="006078EC" w:rsidP="00D02379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3F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7788209B" w14:textId="77777777" w:rsidR="006078EC" w:rsidRPr="00662482" w:rsidRDefault="006078EC" w:rsidP="00D023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3C57DB1C" w14:textId="77777777" w:rsidR="006078EC" w:rsidRDefault="006078EC" w:rsidP="00D02379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2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7DA44E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1503BA" w14:textId="77777777" w:rsidR="006078EC" w:rsidRPr="001936B1" w:rsidRDefault="006078EC" w:rsidP="00D0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D3CC3AB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F2B73CD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8" w:type="dxa"/>
          </w:tcPr>
          <w:p w14:paraId="510662E7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0D132D" w14:textId="77777777" w:rsidR="006078EC" w:rsidRDefault="006078EC" w:rsidP="00D02379">
            <w:pPr>
              <w:pStyle w:val="acctfourfigures"/>
              <w:tabs>
                <w:tab w:val="clear" w:pos="765"/>
                <w:tab w:val="decimal" w:pos="526"/>
                <w:tab w:val="decimal" w:pos="796"/>
              </w:tabs>
              <w:spacing w:line="240" w:lineRule="atLeas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1" w:type="dxa"/>
            <w:vAlign w:val="bottom"/>
          </w:tcPr>
          <w:p w14:paraId="79A5AEB0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2B9431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E0F82F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9E21DB" w14:textId="77777777" w:rsidR="006078EC" w:rsidRPr="001936B1" w:rsidRDefault="006078EC" w:rsidP="00D02379">
            <w:pPr>
              <w:tabs>
                <w:tab w:val="clear" w:pos="680"/>
                <w:tab w:val="clear" w:pos="907"/>
                <w:tab w:val="decimal" w:pos="595"/>
                <w:tab w:val="left" w:pos="635"/>
              </w:tabs>
              <w:ind w:left="-175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vAlign w:val="bottom"/>
          </w:tcPr>
          <w:p w14:paraId="60858EEC" w14:textId="77777777" w:rsidR="006078EC" w:rsidRPr="00662482" w:rsidRDefault="006078EC" w:rsidP="00D0237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EC8CEB2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36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AE7022" w14:textId="77777777" w:rsidR="006078EC" w:rsidRPr="00662482" w:rsidRDefault="006078EC" w:rsidP="00D02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10B0BA" w14:textId="77777777" w:rsidR="006078EC" w:rsidRPr="001936B1" w:rsidRDefault="006078EC" w:rsidP="00D023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</w:tbl>
    <w:p w14:paraId="2CB39849" w14:textId="00E5F673" w:rsidR="006078EC" w:rsidRDefault="006078EC">
      <w:pPr>
        <w:rPr>
          <w:sz w:val="4"/>
          <w:szCs w:val="4"/>
        </w:rPr>
      </w:pPr>
    </w:p>
    <w:p w14:paraId="112C49A9" w14:textId="77777777" w:rsidR="006078EC" w:rsidRPr="007A3004" w:rsidRDefault="006078EC">
      <w:pPr>
        <w:rPr>
          <w:sz w:val="4"/>
          <w:szCs w:val="4"/>
        </w:rPr>
      </w:pPr>
    </w:p>
    <w:p w14:paraId="40C28DD9" w14:textId="77777777" w:rsidR="0087767B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34B614F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F53321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8257DD6" w14:textId="4DE0CBBF" w:rsidR="00213657" w:rsidRPr="0070469D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213657" w:rsidRPr="0070469D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1B817936" w14:textId="62A0E81F" w:rsidR="00C12643" w:rsidRDefault="00E9616A" w:rsidP="00F36C5B">
      <w:pPr>
        <w:tabs>
          <w:tab w:val="clear" w:pos="227"/>
          <w:tab w:val="clear" w:pos="454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E9616A">
        <w:rPr>
          <w:rFonts w:asciiTheme="majorBidi" w:hAnsiTheme="majorBidi"/>
          <w:i/>
          <w:iCs/>
          <w:sz w:val="28"/>
          <w:szCs w:val="28"/>
          <w:cs/>
        </w:rPr>
        <w:lastRenderedPageBreak/>
        <w:t>สัญญาแลกเปลี่ยน</w:t>
      </w:r>
      <w:r w:rsidR="00F33485">
        <w:rPr>
          <w:rFonts w:asciiTheme="majorBidi" w:hAnsiTheme="majorBidi" w:hint="cs"/>
          <w:i/>
          <w:iCs/>
          <w:sz w:val="28"/>
          <w:szCs w:val="28"/>
          <w:cs/>
        </w:rPr>
        <w:t>เงินตราต่างประเทศและ</w:t>
      </w:r>
      <w:r w:rsidRPr="00E9616A">
        <w:rPr>
          <w:rFonts w:asciiTheme="majorBidi" w:hAnsiTheme="majorBidi"/>
          <w:i/>
          <w:iCs/>
          <w:sz w:val="28"/>
          <w:szCs w:val="28"/>
          <w:cs/>
        </w:rPr>
        <w:t>อัตราดอกเบี้ย</w:t>
      </w:r>
    </w:p>
    <w:p w14:paraId="4FB341DB" w14:textId="77777777" w:rsidR="00D9301C" w:rsidRPr="00D57751" w:rsidRDefault="00D9301C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</w:p>
    <w:p w14:paraId="6B646DD7" w14:textId="65554485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</w:t>
      </w:r>
      <w:r w:rsidRPr="003325C0">
        <w:rPr>
          <w:rFonts w:asciiTheme="majorBidi" w:hAnsiTheme="majorBidi" w:cstheme="majorBidi"/>
          <w:sz w:val="28"/>
          <w:szCs w:val="28"/>
        </w:rPr>
        <w:t xml:space="preserve"> 2,</w:t>
      </w:r>
      <w:r w:rsidR="00CD1475">
        <w:rPr>
          <w:rFonts w:asciiTheme="majorBidi" w:hAnsiTheme="majorBidi" w:cstheme="majorBidi"/>
          <w:sz w:val="28"/>
          <w:szCs w:val="28"/>
        </w:rPr>
        <w:t>580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Pr="003325C0">
        <w:rPr>
          <w:rFonts w:asciiTheme="majorBidi" w:hAnsiTheme="majorBidi" w:cstheme="majorBidi"/>
          <w:sz w:val="28"/>
          <w:szCs w:val="28"/>
        </w:rPr>
        <w:t>65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>2.6</w:t>
      </w:r>
      <w:r w:rsidR="00CD1475">
        <w:rPr>
          <w:rFonts w:asciiTheme="majorBidi" w:hAnsiTheme="majorBidi" w:cstheme="majorBidi"/>
          <w:sz w:val="28"/>
          <w:szCs w:val="28"/>
        </w:rPr>
        <w:t>0</w:t>
      </w:r>
      <w:r w:rsidRPr="003325C0">
        <w:rPr>
          <w:rFonts w:asciiTheme="majorBidi" w:hAnsiTheme="majorBidi" w:cstheme="majorBidi"/>
          <w:sz w:val="28"/>
          <w:szCs w:val="28"/>
        </w:rPr>
        <w:br/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>4.75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06D6D1D6" w14:textId="77777777" w:rsidR="00D666E0" w:rsidRPr="003325C0" w:rsidRDefault="00D666E0" w:rsidP="00D66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7A3CB49D" w14:textId="542900DD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</w:t>
      </w:r>
      <w:r w:rsidRPr="003325C0">
        <w:rPr>
          <w:rFonts w:asciiTheme="majorBidi" w:hAnsiTheme="majorBidi" w:cstheme="majorBidi"/>
          <w:sz w:val="28"/>
          <w:szCs w:val="28"/>
        </w:rPr>
        <w:t xml:space="preserve"> 1,9</w:t>
      </w:r>
      <w:r w:rsidR="00CD1475">
        <w:rPr>
          <w:rFonts w:asciiTheme="majorBidi" w:hAnsiTheme="majorBidi" w:cstheme="majorBidi"/>
          <w:sz w:val="28"/>
          <w:szCs w:val="28"/>
        </w:rPr>
        <w:t>73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Pr="003325C0">
        <w:rPr>
          <w:rFonts w:asciiTheme="majorBidi" w:hAnsiTheme="majorBidi" w:cstheme="majorBidi"/>
          <w:sz w:val="28"/>
          <w:szCs w:val="28"/>
        </w:rPr>
        <w:t>50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 xml:space="preserve">2.60 </w:t>
      </w:r>
      <w:r w:rsidRPr="003325C0">
        <w:rPr>
          <w:rFonts w:asciiTheme="majorBidi" w:hAnsiTheme="majorBidi" w:cstheme="majorBidi"/>
          <w:sz w:val="28"/>
          <w:szCs w:val="28"/>
        </w:rPr>
        <w:br/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 xml:space="preserve">4.75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ต่อปี โดยมีการแลกเปลี่ยนกันตามสัญญาเงินกู้ยืม </w:t>
      </w:r>
    </w:p>
    <w:p w14:paraId="05E9DBE2" w14:textId="77777777" w:rsidR="00D666E0" w:rsidRPr="003325C0" w:rsidRDefault="00D666E0" w:rsidP="00D66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77A50F7E" w14:textId="63974349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3325C0">
        <w:rPr>
          <w:rFonts w:asciiTheme="majorBidi" w:hAnsiTheme="majorBidi" w:cstheme="majorBidi"/>
          <w:sz w:val="28"/>
          <w:szCs w:val="28"/>
        </w:rPr>
        <w:t>5</w:t>
      </w:r>
      <w:r w:rsidR="00CD1475">
        <w:rPr>
          <w:rFonts w:asciiTheme="majorBidi" w:hAnsiTheme="majorBidi" w:cstheme="majorBidi"/>
          <w:sz w:val="28"/>
          <w:szCs w:val="28"/>
        </w:rPr>
        <w:t>9</w:t>
      </w:r>
      <w:r w:rsidRPr="003325C0">
        <w:rPr>
          <w:rFonts w:asciiTheme="majorBidi" w:hAnsiTheme="majorBidi" w:cstheme="majorBidi"/>
          <w:sz w:val="28"/>
          <w:szCs w:val="28"/>
        </w:rPr>
        <w:t>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</w:t>
      </w:r>
      <w:r w:rsidRPr="003325C0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3325C0">
        <w:rPr>
          <w:rFonts w:asciiTheme="majorBidi" w:hAnsiTheme="majorBidi" w:cstheme="majorBidi"/>
          <w:sz w:val="28"/>
          <w:szCs w:val="28"/>
        </w:rPr>
        <w:t xml:space="preserve">15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ล้านยูโร และแลกเปลี่ยนอัตราดอกเบี้ยคงที่ที่ร้อยละ </w:t>
      </w:r>
      <w:r w:rsidRPr="003325C0">
        <w:rPr>
          <w:rFonts w:asciiTheme="majorBidi" w:hAnsiTheme="majorBidi" w:cstheme="majorBidi"/>
          <w:sz w:val="28"/>
          <w:szCs w:val="28"/>
        </w:rPr>
        <w:t>3.0</w:t>
      </w:r>
      <w:r w:rsidR="00CD1475">
        <w:rPr>
          <w:rFonts w:asciiTheme="majorBidi" w:hAnsiTheme="majorBidi" w:cstheme="majorBidi"/>
          <w:sz w:val="28"/>
          <w:szCs w:val="28"/>
        </w:rPr>
        <w:t>3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>4.88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</w:p>
    <w:p w14:paraId="12503CED" w14:textId="77777777" w:rsidR="00D666E0" w:rsidRPr="003325C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E1628" w14:textId="6BD1059B" w:rsidR="00D666E0" w:rsidRDefault="00D666E0" w:rsidP="00D666E0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3325C0">
        <w:rPr>
          <w:rFonts w:asciiTheme="majorBidi" w:hAnsiTheme="majorBidi" w:cstheme="majorBidi"/>
          <w:sz w:val="28"/>
          <w:szCs w:val="28"/>
        </w:rPr>
        <w:t>1,</w:t>
      </w:r>
      <w:r w:rsidR="00CD1475">
        <w:rPr>
          <w:rFonts w:asciiTheme="majorBidi" w:hAnsiTheme="majorBidi" w:cstheme="majorBidi"/>
          <w:sz w:val="28"/>
          <w:szCs w:val="28"/>
        </w:rPr>
        <w:t>214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จำนวน </w:t>
      </w:r>
      <w:r w:rsidRPr="003325C0">
        <w:rPr>
          <w:rFonts w:asciiTheme="majorBidi" w:hAnsiTheme="majorBidi" w:cstheme="majorBidi"/>
          <w:sz w:val="28"/>
          <w:szCs w:val="28"/>
        </w:rPr>
        <w:t xml:space="preserve">33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ล้านดอลล่าร์สหรัฐอเมริกา และแลกเปลี่ยนอัตราดอกเบี้ยคงที่ที่ร้อยละ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>3.03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CD1475">
        <w:rPr>
          <w:rFonts w:asciiTheme="majorBidi" w:hAnsiTheme="majorBidi" w:cstheme="majorBidi"/>
          <w:sz w:val="28"/>
          <w:szCs w:val="28"/>
        </w:rPr>
        <w:t xml:space="preserve">6.70 </w:t>
      </w:r>
      <w:r w:rsidRPr="003325C0">
        <w:rPr>
          <w:rFonts w:asciiTheme="majorBidi" w:hAnsiTheme="majorBidi" w:cstheme="majorBidi"/>
          <w:sz w:val="28"/>
          <w:szCs w:val="28"/>
          <w:cs/>
        </w:rPr>
        <w:t>ต่อปี โดยมีการแลกเปลี่ยนกันตามสัญญาเงินกู้ยืม</w:t>
      </w:r>
    </w:p>
    <w:p w14:paraId="7766AFA1" w14:textId="1E2107E8" w:rsidR="00A17399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7603C4" w14:textId="0FB42918" w:rsidR="00CD1475" w:rsidRDefault="00CD1475" w:rsidP="00CD147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>
        <w:rPr>
          <w:rFonts w:asciiTheme="majorBidi" w:hAnsiTheme="majorBidi" w:cstheme="majorBidi"/>
          <w:sz w:val="28"/>
          <w:szCs w:val="28"/>
        </w:rPr>
        <w:t>206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จำนวน </w:t>
      </w:r>
      <w:r>
        <w:rPr>
          <w:rFonts w:asciiTheme="majorBidi" w:hAnsiTheme="majorBidi" w:cstheme="majorBidi"/>
          <w:sz w:val="28"/>
          <w:szCs w:val="28"/>
        </w:rPr>
        <w:t>6</w:t>
      </w:r>
      <w:r w:rsidRPr="003325C0">
        <w:rPr>
          <w:rFonts w:asciiTheme="majorBidi" w:hAnsiTheme="majorBidi" w:cstheme="majorBidi"/>
          <w:sz w:val="28"/>
          <w:szCs w:val="28"/>
        </w:rPr>
        <w:t xml:space="preserve">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ล้านดอลล่าร์สหรัฐอเมริกา และแลกเปลี่ยนอัตราดอกเบี้ยคงที่ที่ร้อยละ </w:t>
      </w:r>
      <w:r>
        <w:rPr>
          <w:rFonts w:asciiTheme="majorBidi" w:hAnsiTheme="majorBidi" w:cstheme="majorBidi"/>
          <w:sz w:val="28"/>
          <w:szCs w:val="28"/>
        </w:rPr>
        <w:t>2.70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>
        <w:rPr>
          <w:rFonts w:asciiTheme="majorBidi" w:hAnsiTheme="majorBidi" w:cstheme="majorBidi"/>
          <w:sz w:val="28"/>
          <w:szCs w:val="28"/>
        </w:rPr>
        <w:t xml:space="preserve">5.70 </w:t>
      </w:r>
      <w:r w:rsidRPr="003325C0">
        <w:rPr>
          <w:rFonts w:asciiTheme="majorBidi" w:hAnsiTheme="majorBidi" w:cstheme="majorBidi"/>
          <w:sz w:val="28"/>
          <w:szCs w:val="28"/>
          <w:cs/>
        </w:rPr>
        <w:t>ต่อปี โดยมีการแลกเปลี่ยนกันตามสัญญาเงินกู้ยืม</w:t>
      </w:r>
    </w:p>
    <w:p w14:paraId="7439120A" w14:textId="667B530A" w:rsidR="00CD1475" w:rsidRDefault="00CD1475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36BB72" w14:textId="30919106" w:rsidR="00CD1475" w:rsidRDefault="00CD1475" w:rsidP="00CD147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25C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3325C0">
        <w:rPr>
          <w:rFonts w:asciiTheme="majorBidi" w:hAnsiTheme="majorBidi" w:cstheme="majorBidi"/>
          <w:sz w:val="28"/>
          <w:szCs w:val="28"/>
        </w:rPr>
        <w:t>2567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>
        <w:rPr>
          <w:rFonts w:asciiTheme="majorBidi" w:hAnsiTheme="majorBidi" w:cstheme="majorBidi"/>
          <w:sz w:val="28"/>
          <w:szCs w:val="28"/>
        </w:rPr>
        <w:t>478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จำนวน </w:t>
      </w:r>
      <w:r>
        <w:rPr>
          <w:rFonts w:asciiTheme="majorBidi" w:hAnsiTheme="majorBidi" w:cstheme="majorBidi"/>
          <w:sz w:val="28"/>
          <w:szCs w:val="28"/>
        </w:rPr>
        <w:t>1</w:t>
      </w:r>
      <w:r w:rsidRPr="003325C0">
        <w:rPr>
          <w:rFonts w:asciiTheme="majorBidi" w:hAnsiTheme="majorBidi" w:cstheme="majorBidi"/>
          <w:sz w:val="28"/>
          <w:szCs w:val="28"/>
        </w:rPr>
        <w:t xml:space="preserve">3 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ล้านดอลล่าร์สหรัฐอเมริกา และแลกเปลี่ยนอัตราดอกเบี้ยคงที่ที่ร้อยละ </w:t>
      </w:r>
      <w:r>
        <w:rPr>
          <w:rFonts w:asciiTheme="majorBidi" w:hAnsiTheme="majorBidi" w:cstheme="majorBidi"/>
          <w:sz w:val="28"/>
          <w:szCs w:val="28"/>
        </w:rPr>
        <w:t>2.70</w:t>
      </w:r>
      <w:r w:rsidRPr="003325C0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>
        <w:rPr>
          <w:rFonts w:asciiTheme="majorBidi" w:hAnsiTheme="majorBidi" w:cstheme="majorBidi"/>
          <w:sz w:val="28"/>
          <w:szCs w:val="28"/>
        </w:rPr>
        <w:t xml:space="preserve">5.70 </w:t>
      </w:r>
      <w:r w:rsidRPr="003325C0">
        <w:rPr>
          <w:rFonts w:asciiTheme="majorBidi" w:hAnsiTheme="majorBidi" w:cstheme="majorBidi"/>
          <w:sz w:val="28"/>
          <w:szCs w:val="28"/>
          <w:cs/>
        </w:rPr>
        <w:t>ต่อปี โดยมีการแลกเปลี่ยนกันตามสัญญาเงินกู้ยืม</w:t>
      </w:r>
    </w:p>
    <w:p w14:paraId="242D827F" w14:textId="77777777" w:rsidR="00CD1475" w:rsidRPr="00A17399" w:rsidRDefault="00CD1475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F37892" w:rsidRPr="005B380D" w14:paraId="6ACB9D10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416E88A" w14:textId="77777777" w:rsidR="00F37892" w:rsidRPr="005B380D" w:rsidRDefault="00F37892" w:rsidP="00F36C5B">
            <w:pPr>
              <w:pStyle w:val="acctfourfigures"/>
              <w:tabs>
                <w:tab w:val="clear" w:pos="765"/>
              </w:tabs>
              <w:spacing w:line="240" w:lineRule="auto"/>
              <w:ind w:left="96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4DE3AA22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202B671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D1DC998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37892" w:rsidRPr="005B380D" w14:paraId="0A23D2CD" w14:textId="77777777" w:rsidTr="00A12C5A">
        <w:trPr>
          <w:cantSplit/>
          <w:tblHeader/>
        </w:trPr>
        <w:tc>
          <w:tcPr>
            <w:tcW w:w="4590" w:type="dxa"/>
            <w:vAlign w:val="bottom"/>
          </w:tcPr>
          <w:p w14:paraId="20556EA4" w14:textId="3D28B8AA" w:rsidR="00F37892" w:rsidRPr="00213657" w:rsidRDefault="00F37892" w:rsidP="00F36C5B">
            <w:pPr>
              <w:pStyle w:val="acctfourfigures"/>
              <w:tabs>
                <w:tab w:val="left" w:pos="720"/>
              </w:tabs>
              <w:spacing w:line="240" w:lineRule="auto"/>
              <w:ind w:left="-84" w:right="-77" w:firstLine="1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12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83A2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08825EED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C80594E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EEC972" w14:textId="77777777" w:rsidR="00F37892" w:rsidRPr="005B380D" w:rsidRDefault="00F37892" w:rsidP="00A12C5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DB2F887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50BEA" w14:textId="77777777" w:rsidR="00F37892" w:rsidRPr="005B380D" w:rsidRDefault="00F37892" w:rsidP="00A12C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4D6E4AD" w14:textId="77777777" w:rsidR="00F37892" w:rsidRPr="005B380D" w:rsidRDefault="00F37892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0FA46E" w14:textId="77777777" w:rsidR="00F37892" w:rsidRPr="005B380D" w:rsidRDefault="00F37892" w:rsidP="00A12C5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F37892" w:rsidRPr="005B380D" w14:paraId="766DE2AD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B5AB6DA" w14:textId="77777777" w:rsidR="00F37892" w:rsidRPr="005B380D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02259265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11E0E" w:rsidRPr="005B380D" w14:paraId="03BA50CF" w14:textId="77777777" w:rsidTr="00A12C5A">
        <w:trPr>
          <w:cantSplit/>
        </w:trPr>
        <w:tc>
          <w:tcPr>
            <w:tcW w:w="4590" w:type="dxa"/>
          </w:tcPr>
          <w:p w14:paraId="709DEEF6" w14:textId="77777777" w:rsidR="00711E0E" w:rsidRPr="005B380D" w:rsidRDefault="00711E0E" w:rsidP="00F36C5B">
            <w:pPr>
              <w:tabs>
                <w:tab w:val="clear" w:pos="227"/>
                <w:tab w:val="left" w:pos="190"/>
              </w:tabs>
              <w:spacing w:line="240" w:lineRule="auto"/>
              <w:ind w:lef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5E54016" w14:textId="45C2BC6A" w:rsidR="00711E0E" w:rsidRPr="005B380D" w:rsidRDefault="0038373B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0" w:type="dxa"/>
          </w:tcPr>
          <w:p w14:paraId="76D87B68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0348E1" w14:textId="070FF0EA" w:rsidR="00711E0E" w:rsidRPr="005B380D" w:rsidRDefault="0038373B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B0FC292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A824EB" w14:textId="12BFAC92" w:rsidR="00711E0E" w:rsidRPr="005B380D" w:rsidRDefault="00B27502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D28F5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3913D3" w14:textId="2A30F190" w:rsidR="00711E0E" w:rsidRPr="005B380D" w:rsidRDefault="00B27502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E0E" w:rsidRPr="005B380D" w14:paraId="7B733804" w14:textId="77777777" w:rsidTr="00A12C5A">
        <w:trPr>
          <w:cantSplit/>
        </w:trPr>
        <w:tc>
          <w:tcPr>
            <w:tcW w:w="4590" w:type="dxa"/>
          </w:tcPr>
          <w:p w14:paraId="1DBACFCC" w14:textId="77777777" w:rsidR="00711E0E" w:rsidRPr="005B380D" w:rsidRDefault="00711E0E" w:rsidP="00F36C5B">
            <w:pPr>
              <w:tabs>
                <w:tab w:val="clear" w:pos="227"/>
                <w:tab w:val="left" w:pos="190"/>
              </w:tabs>
              <w:spacing w:line="240" w:lineRule="auto"/>
              <w:ind w:lef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2C27A3C" w14:textId="5AC307D2" w:rsidR="00711E0E" w:rsidRPr="005B380D" w:rsidRDefault="0038373B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19D82152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383123F" w14:textId="0999EA86" w:rsidR="00711E0E" w:rsidRPr="005B380D" w:rsidRDefault="0038373B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65FAAFE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2F9D47" w14:textId="5E4C2259" w:rsidR="00711E0E" w:rsidRPr="005B380D" w:rsidRDefault="00B27502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0B17FD1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1324B" w14:textId="7837E100" w:rsidR="00711E0E" w:rsidRPr="005B380D" w:rsidRDefault="00B27502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3A25" w:rsidRPr="005B380D" w14:paraId="67084AE5" w14:textId="77777777" w:rsidTr="00A12C5A">
        <w:trPr>
          <w:cantSplit/>
        </w:trPr>
        <w:tc>
          <w:tcPr>
            <w:tcW w:w="4590" w:type="dxa"/>
          </w:tcPr>
          <w:p w14:paraId="0A77E1B2" w14:textId="13E33901" w:rsidR="00183A25" w:rsidRPr="005B380D" w:rsidRDefault="00183A25" w:rsidP="00F36C5B">
            <w:pPr>
              <w:tabs>
                <w:tab w:val="clear" w:pos="227"/>
                <w:tab w:val="left" w:pos="190"/>
              </w:tabs>
              <w:spacing w:line="240" w:lineRule="auto"/>
              <w:ind w:lef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341A1F8A" w14:textId="523CF742" w:rsidR="00183A25" w:rsidRDefault="005E72C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938BB9C" w14:textId="77777777" w:rsidR="00183A25" w:rsidRPr="005B380D" w:rsidRDefault="00183A2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0823EA4" w14:textId="07E68C4D" w:rsidR="00183A25" w:rsidRDefault="005E72C5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5FA9F3CA" w14:textId="77777777" w:rsidR="00183A25" w:rsidRPr="005B380D" w:rsidRDefault="00183A2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5FA80E6" w14:textId="29CE8AD9" w:rsidR="00183A25" w:rsidRDefault="00B27502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62FBC57" w14:textId="77777777" w:rsidR="00183A25" w:rsidRPr="005B380D" w:rsidRDefault="00183A25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5925B5" w14:textId="22CD29A7" w:rsidR="00183A25" w:rsidRDefault="00B27502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0"/>
    </w:tbl>
    <w:p w14:paraId="0856A4EC" w14:textId="77777777" w:rsidR="00F37892" w:rsidRDefault="00F37892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C20E90C" w14:textId="77777777" w:rsidR="001A12B7" w:rsidRDefault="001A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261FFB" w14:textId="501EE415" w:rsidR="00626BE1" w:rsidRPr="005B380D" w:rsidRDefault="00626BE1" w:rsidP="00137708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2A5A68A" w14:textId="61946CBF" w:rsidR="00626BE1" w:rsidRPr="0087767B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01414F47" w:rsidR="00794D29" w:rsidRPr="005B380D" w:rsidRDefault="00AD57D2" w:rsidP="0032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E23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E231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136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A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DBF" w:rsidRPr="005B380D" w14:paraId="3E4DAF5E" w14:textId="77777777" w:rsidTr="00794D29">
        <w:tc>
          <w:tcPr>
            <w:tcW w:w="4174" w:type="pct"/>
          </w:tcPr>
          <w:p w14:paraId="7592E22D" w14:textId="77777777" w:rsidR="00651DBF" w:rsidRPr="00CA38A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79116C3C" w:rsidR="00651DBF" w:rsidRPr="005B380D" w:rsidRDefault="0074011D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1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2CA6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651DBF" w:rsidRPr="005B380D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620B88B7" w:rsidR="00651DBF" w:rsidRPr="00CA38A1" w:rsidRDefault="00651DBF" w:rsidP="00651DBF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48A1615A" w14:textId="7551A6DA" w:rsidR="00651DBF" w:rsidRPr="005B380D" w:rsidRDefault="00D62CA6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651DBF" w:rsidRPr="005B380D" w14:paraId="7AEF1C9C" w14:textId="77777777" w:rsidTr="00794D29">
        <w:tc>
          <w:tcPr>
            <w:tcW w:w="4174" w:type="pct"/>
          </w:tcPr>
          <w:p w14:paraId="656CF016" w14:textId="45B788EF" w:rsidR="00651DBF" w:rsidRPr="00CA38A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826" w:type="pct"/>
          </w:tcPr>
          <w:p w14:paraId="1F437BBF" w14:textId="6E60C5FD" w:rsidR="00651DBF" w:rsidRPr="005B380D" w:rsidRDefault="00D62CA6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651DBF" w:rsidRPr="005B380D" w14:paraId="74E2A52C" w14:textId="77777777" w:rsidTr="00794D29">
        <w:tc>
          <w:tcPr>
            <w:tcW w:w="4174" w:type="pct"/>
          </w:tcPr>
          <w:p w14:paraId="42297ECA" w14:textId="77777777" w:rsidR="00651DBF" w:rsidRPr="005B380D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5087DFC5" w:rsidR="00651DBF" w:rsidRPr="005B380D" w:rsidRDefault="00D62CA6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51D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5B380D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52D" w:rsidRPr="005B380D" w14:paraId="64DF1302" w14:textId="77777777" w:rsidTr="00794D29">
        <w:tc>
          <w:tcPr>
            <w:tcW w:w="4174" w:type="pct"/>
          </w:tcPr>
          <w:p w14:paraId="0AA1E231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27C8A96B" w:rsidR="001C152D" w:rsidRPr="005B380D" w:rsidRDefault="008006DE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C152D" w:rsidRPr="005B380D" w14:paraId="41C61DC3" w14:textId="77777777" w:rsidTr="00794D29">
        <w:tc>
          <w:tcPr>
            <w:tcW w:w="4174" w:type="pct"/>
          </w:tcPr>
          <w:p w14:paraId="5CE91D4D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45007B39" w:rsidR="001C152D" w:rsidRPr="005B380D" w:rsidRDefault="001C152D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C152D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425A5BCA" w:rsidR="001C152D" w:rsidRPr="005B380D" w:rsidRDefault="008006DE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  <w:tr w:rsidR="00794D29" w:rsidRPr="005B380D" w14:paraId="7FCF6A82" w14:textId="77777777" w:rsidTr="00606804">
        <w:tc>
          <w:tcPr>
            <w:tcW w:w="4174" w:type="pct"/>
            <w:vAlign w:val="bottom"/>
          </w:tcPr>
          <w:p w14:paraId="5C55889E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322AC6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22A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12EA" w:rsidRPr="005B380D" w14:paraId="71E9D868" w14:textId="77777777" w:rsidTr="00794D29">
        <w:tc>
          <w:tcPr>
            <w:tcW w:w="4174" w:type="pct"/>
          </w:tcPr>
          <w:p w14:paraId="379CD6B2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04A8018B" w:rsidR="000312EA" w:rsidRPr="005B380D" w:rsidRDefault="00CE6958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12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0312EA" w:rsidRPr="005B380D" w14:paraId="7D948C84" w14:textId="77777777" w:rsidTr="00794D29">
        <w:tc>
          <w:tcPr>
            <w:tcW w:w="4174" w:type="pct"/>
          </w:tcPr>
          <w:p w14:paraId="3320066B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24B614D4" w:rsidR="000312EA" w:rsidRPr="005B380D" w:rsidRDefault="000312EA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E6958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0312EA" w:rsidRPr="005B380D" w14:paraId="06B08715" w14:textId="77777777" w:rsidTr="00794D29">
        <w:tc>
          <w:tcPr>
            <w:tcW w:w="4174" w:type="pct"/>
          </w:tcPr>
          <w:p w14:paraId="20854550" w14:textId="42979EF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599D4725" w:rsidR="000312EA" w:rsidRDefault="00472AA2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0312EA" w:rsidRPr="005B380D" w14:paraId="12823D5C" w14:textId="77777777" w:rsidTr="00794D29">
        <w:tc>
          <w:tcPr>
            <w:tcW w:w="4174" w:type="pct"/>
          </w:tcPr>
          <w:p w14:paraId="3FB8E65D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1EA92BF6" w:rsidR="000312EA" w:rsidRPr="005B380D" w:rsidRDefault="000312EA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</w:t>
            </w:r>
            <w:r w:rsidR="00472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75680EC4" w14:textId="1E811FE5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5B380D" w:rsidRDefault="009030AC" w:rsidP="00137708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054A9D2F" w14:textId="77777777" w:rsidR="001D51E8" w:rsidRPr="005B380D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7ED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A7CD9EA" w14:textId="77777777" w:rsidR="001D51E8" w:rsidRPr="00D56C03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09534" w14:textId="77777777" w:rsidR="001D51E8" w:rsidRDefault="001D51E8" w:rsidP="001D51E8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</w:t>
      </w:r>
      <w:r w:rsidRPr="00887B06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>
        <w:rPr>
          <w:rFonts w:asciiTheme="majorBidi" w:hAnsiTheme="majorBidi"/>
          <w:sz w:val="28"/>
          <w:szCs w:val="28"/>
        </w:rPr>
        <w:t>31</w:t>
      </w:r>
      <w:r w:rsidRPr="00887B06">
        <w:rPr>
          <w:rFonts w:asciiTheme="majorBidi" w:hAnsiTheme="majorBidi"/>
          <w:sz w:val="28"/>
          <w:szCs w:val="28"/>
          <w:cs/>
        </w:rPr>
        <w:t xml:space="preserve"> ตุลาคม</w:t>
      </w:r>
      <w:r>
        <w:rPr>
          <w:rFonts w:asciiTheme="majorBidi" w:hAnsiTheme="majorBidi"/>
          <w:sz w:val="28"/>
          <w:szCs w:val="28"/>
        </w:rPr>
        <w:t xml:space="preserve"> 2565</w:t>
      </w:r>
      <w:r w:rsidRPr="00887B06">
        <w:rPr>
          <w:rFonts w:asciiTheme="majorBidi" w:hAnsiTheme="majorBidi"/>
          <w:sz w:val="28"/>
          <w:szCs w:val="28"/>
          <w:cs/>
        </w:rPr>
        <w:t xml:space="preserve"> ศาลอุทธรณ์ยังคงพิพากษายกฟ้องคดี 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และต่อมาเมื่อวันที่ </w:t>
      </w:r>
      <w:r w:rsidRPr="00A36B54">
        <w:rPr>
          <w:rFonts w:asciiTheme="majorBidi" w:hAnsiTheme="majorBidi"/>
          <w:sz w:val="28"/>
          <w:szCs w:val="28"/>
        </w:rPr>
        <w:t xml:space="preserve">29 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A36B54">
        <w:rPr>
          <w:rFonts w:asciiTheme="majorBidi" w:hAnsiTheme="majorBidi"/>
          <w:sz w:val="28"/>
          <w:szCs w:val="28"/>
        </w:rPr>
        <w:t xml:space="preserve">2566 </w:t>
      </w:r>
      <w:r w:rsidRPr="00A36B54">
        <w:rPr>
          <w:rFonts w:asciiTheme="majorBidi" w:hAnsiTheme="majorBidi" w:hint="cs"/>
          <w:sz w:val="28"/>
          <w:szCs w:val="28"/>
          <w:cs/>
        </w:rPr>
        <w:t>โจทก์ได้</w:t>
      </w:r>
      <w:r w:rsidRPr="00A36B54">
        <w:rPr>
          <w:rFonts w:asciiTheme="majorBidi" w:hAnsiTheme="majorBidi"/>
          <w:sz w:val="28"/>
          <w:szCs w:val="28"/>
          <w:cs/>
        </w:rPr>
        <w:t>ยื่นฎีกาและคำร้องขออนุญาตฎีกา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 </w:t>
      </w:r>
      <w:r w:rsidRPr="00A36B54">
        <w:rPr>
          <w:rFonts w:asciiTheme="majorBidi" w:hAnsiTheme="majorBidi"/>
          <w:sz w:val="28"/>
          <w:szCs w:val="28"/>
          <w:cs/>
        </w:rPr>
        <w:t>ขณะนี้คดีความอยู่ระหว่างการพิจารณาของศาล</w:t>
      </w:r>
      <w:r w:rsidRPr="00A36B54">
        <w:rPr>
          <w:rFonts w:asciiTheme="majorBidi" w:hAnsiTheme="majorBidi" w:hint="cs"/>
          <w:sz w:val="28"/>
          <w:szCs w:val="28"/>
          <w:cs/>
        </w:rPr>
        <w:t>ฎีกา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B7730">
        <w:rPr>
          <w:rFonts w:asciiTheme="majorBidi" w:hAnsi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128C71D" w14:textId="77777777" w:rsidR="001D51E8" w:rsidRDefault="001D51E8" w:rsidP="001D51E8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A808DEF" w14:textId="77777777" w:rsidR="00C95C27" w:rsidRDefault="00C95C27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34053C0" w14:textId="77777777" w:rsidR="00C95C27" w:rsidRDefault="00C95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446B962D" w14:textId="4454C618" w:rsidR="001D51E8" w:rsidRPr="005B380D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0237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6E6D12E3" w14:textId="77777777" w:rsidR="001D51E8" w:rsidRPr="00D56C03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923586" w14:textId="78EAD678" w:rsidR="001D51E8" w:rsidRDefault="00916670" w:rsidP="00D02379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1936B1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1936B1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Pr="001936B1">
        <w:rPr>
          <w:rFonts w:asciiTheme="majorBidi" w:hAnsiTheme="majorBidi" w:cstheme="majorBidi"/>
          <w:sz w:val="28"/>
          <w:szCs w:val="28"/>
        </w:rPr>
        <w:t>40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 และ/หรือค่าเสียหาย </w:t>
      </w:r>
      <w:r w:rsidRPr="001936B1">
        <w:rPr>
          <w:rFonts w:asciiTheme="majorBidi" w:hAnsiTheme="majorBidi" w:cstheme="majorBidi"/>
          <w:sz w:val="28"/>
          <w:szCs w:val="28"/>
        </w:rPr>
        <w:t>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</w:t>
      </w:r>
      <w:r w:rsidRPr="001936B1">
        <w:rPr>
          <w:rFonts w:asciiTheme="majorBidi" w:hAnsiTheme="majorBidi" w:cstheme="majorBidi"/>
          <w:sz w:val="28"/>
          <w:szCs w:val="28"/>
          <w:cs/>
        </w:rPr>
        <w:br/>
        <w:t>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ส่วนภูมิภาค (</w:t>
      </w:r>
      <w:r w:rsidRPr="001936B1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936B1">
        <w:rPr>
          <w:rFonts w:asciiTheme="majorBidi" w:hAnsiTheme="majorBidi" w:cstheme="majorBidi"/>
          <w:sz w:val="28"/>
          <w:szCs w:val="28"/>
        </w:rPr>
        <w:t>31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36B1">
        <w:rPr>
          <w:rFonts w:asciiTheme="majorBidi" w:hAnsiTheme="majorBidi" w:cstheme="majorBidi"/>
          <w:sz w:val="28"/>
          <w:szCs w:val="28"/>
        </w:rPr>
        <w:t>2565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ศาลปกครองส่วนภูมิภาคตัดสินในประเด็นข้อพิพาทเกี่ยวกับใบอนุญาต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>ส่วนกรณีข้อพิพาทในใบอนุญาตก่อสร้างฉบับสาม ศาลปกครองส่วนภูมิภาคตัดสินยกคำร้องดังกล่าว เป็นผลให้</w:t>
      </w:r>
      <w:r w:rsidRPr="001936B1">
        <w:rPr>
          <w:rFonts w:asciiTheme="majorBidi" w:hAnsiTheme="majorBidi" w:cstheme="majorBidi"/>
          <w:sz w:val="28"/>
          <w:szCs w:val="28"/>
        </w:rPr>
        <w:br/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กิจการที่เกี่ยวข้องกันเป็นฝ่ายชนะคดี แต่อย่างไรก็ตามคู่ความผู้อุทธรณ์สามารถยื่นอุทธรณ์คำพิพากษาดังกล่าวได้ก่อนวันที่ </w:t>
      </w:r>
      <w:r w:rsidRPr="001936B1">
        <w:rPr>
          <w:rFonts w:asciiTheme="majorBidi" w:hAnsiTheme="majorBidi" w:cstheme="majorBidi"/>
          <w:sz w:val="28"/>
          <w:szCs w:val="28"/>
        </w:rPr>
        <w:t>27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1936B1">
        <w:rPr>
          <w:rFonts w:asciiTheme="majorBidi" w:hAnsiTheme="majorBidi" w:cstheme="majorBidi"/>
          <w:sz w:val="28"/>
          <w:szCs w:val="28"/>
        </w:rPr>
        <w:t>2566</w:t>
      </w:r>
      <w:r w:rsidRPr="001936B1">
        <w:rPr>
          <w:rFonts w:asciiTheme="majorBidi" w:hAnsiTheme="majorBidi" w:cstheme="majorBidi"/>
          <w:sz w:val="28"/>
          <w:szCs w:val="28"/>
          <w:cs/>
        </w:rPr>
        <w:t xml:space="preserve"> โดยคู่กรณีไม่ได้มีการยื่นอุทธรณ์เรื่องใบอนุญาตภายในระยะเวลาดังกล่าว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</w:t>
      </w:r>
      <w:r w:rsidRPr="00CA5072">
        <w:rPr>
          <w:rFonts w:asciiTheme="majorBidi" w:hAnsiTheme="majorBidi" w:hint="cs"/>
          <w:sz w:val="28"/>
          <w:szCs w:val="28"/>
          <w:cs/>
        </w:rPr>
        <w:t>อย่างไรก็ตาม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ในประเด็นเกี่ยวกับการอุทธรณ์เรื่องการเรียกร้องค่าสินไหมทดแทน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ผู้อุทธรณ์ทั้งหมด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8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คน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ได้ดำเนินการต่อศาลปกครองส่วนภูมิภาคเพื่อเรียกร้องค่าสินไหมทดแทนสำหรับความเสียหายที่อาจจะเกิดขึ้นจากความไม่ชอบด้วยกฎหมายของใบอนุญาตที่อนุญาตให้ก่อสร้างห้างสรรพสินค้า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คณะกรรมการกฤษฎีกาได้มีการตรวจสอบความไม่ชอบด้วยกฎหมายนี้แล้ว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ถึงแม้ว่าศาลยังไม่ได้กำหนดวันนัดไต่สวนพิจารณาข้อพิพาทก็ตาม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แต่คำพิพากษาของคณะกรรมการกฤษฎีกา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ตลอดจนคำพิพากษาของศาลปกครองส่วนภูมิภาคจะสนับสนุนการไต่สวนของศาล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ดังนั้นฝ่ายบริหารของกลุ่มบริษัท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ทั้งนี้ในวันที่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18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ตุลาคม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2566</w:t>
      </w:r>
      <w:r w:rsidRPr="00CA5072">
        <w:rPr>
          <w:rFonts w:asciiTheme="majorBidi" w:hAnsiTheme="majorBidi"/>
          <w:sz w:val="28"/>
          <w:szCs w:val="28"/>
          <w:cs/>
        </w:rPr>
        <w:t xml:space="preserve"> </w:t>
      </w:r>
      <w:r w:rsidRPr="00CA5072">
        <w:rPr>
          <w:rFonts w:asciiTheme="majorBidi" w:hAnsiTheme="majorBidi" w:hint="cs"/>
          <w:sz w:val="28"/>
          <w:szCs w:val="28"/>
          <w:cs/>
        </w:rPr>
        <w:t>ศาลปกครองส่วนภูมิภาคได้มีการส่งหนังสือแจ้งการยกเลิก</w:t>
      </w:r>
      <w:r w:rsidRPr="00EC5FFD">
        <w:rPr>
          <w:rFonts w:asciiTheme="majorBidi" w:hAnsiTheme="majorBidi" w:hint="cs"/>
          <w:sz w:val="28"/>
          <w:szCs w:val="28"/>
          <w:cs/>
        </w:rPr>
        <w:t>คดีที่เกี่ยวข้องกับการอุทธรณ์ที่ระบุไว้ข้างต้น</w:t>
      </w:r>
      <w:r w:rsidRPr="00EC5FFD">
        <w:rPr>
          <w:rFonts w:asciiTheme="majorBidi" w:hAnsiTheme="majorBidi"/>
          <w:sz w:val="28"/>
          <w:szCs w:val="28"/>
          <w:cs/>
        </w:rPr>
        <w:t xml:space="preserve"> </w:t>
      </w:r>
      <w:r w:rsidRPr="00EC5FFD">
        <w:rPr>
          <w:rFonts w:asciiTheme="majorBidi" w:hAnsiTheme="majorBidi" w:hint="cs"/>
          <w:sz w:val="28"/>
          <w:szCs w:val="28"/>
          <w:cs/>
        </w:rPr>
        <w:t>จากหนังสือดังกล่าวนี้</w:t>
      </w:r>
      <w:r w:rsidRPr="00EC5FFD">
        <w:rPr>
          <w:rFonts w:asciiTheme="majorBidi" w:hAnsiTheme="majorBidi"/>
          <w:sz w:val="28"/>
          <w:szCs w:val="28"/>
          <w:cs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 xml:space="preserve">ผู้อุทธรณ์แต่ละรายมีเวลา </w:t>
      </w:r>
      <w:r w:rsidR="00061A7B">
        <w:rPr>
          <w:rFonts w:asciiTheme="majorBidi" w:hAnsiTheme="majorBidi"/>
          <w:sz w:val="28"/>
          <w:szCs w:val="28"/>
        </w:rPr>
        <w:t>120</w:t>
      </w:r>
      <w:r w:rsidR="00D02379" w:rsidRPr="00D02379">
        <w:rPr>
          <w:rFonts w:asciiTheme="majorBidi" w:hAnsiTheme="majorBidi"/>
          <w:sz w:val="28"/>
          <w:szCs w:val="28"/>
          <w:cs/>
        </w:rPr>
        <w:t xml:space="preserve"> วันในการส่งคำร้องใหม่เพื่อแจ้งความประสงค์ในการอุทธรณ์ ซึ่งจะสิ้นสุดลงหากไม่มีการส่งคำร้องใหม่ภายในกำหนดระยะเวลาดังกล่าว โดย</w:t>
      </w:r>
      <w:r w:rsidR="00D02379">
        <w:rPr>
          <w:rFonts w:asciiTheme="majorBidi" w:hAnsiTheme="majorBidi" w:hint="cs"/>
          <w:sz w:val="28"/>
          <w:szCs w:val="28"/>
          <w:cs/>
        </w:rPr>
        <w:t>ระยะเวลาดังกล่าวได้</w:t>
      </w:r>
      <w:r w:rsidR="00D02379" w:rsidRPr="00D02379">
        <w:rPr>
          <w:rFonts w:asciiTheme="majorBidi" w:hAnsiTheme="majorBidi" w:hint="cs"/>
          <w:sz w:val="28"/>
          <w:szCs w:val="28"/>
          <w:cs/>
        </w:rPr>
        <w:t>สิ้นส</w:t>
      </w:r>
      <w:r w:rsidR="00D02379">
        <w:rPr>
          <w:rFonts w:asciiTheme="majorBidi" w:hAnsiTheme="majorBidi" w:hint="cs"/>
          <w:sz w:val="28"/>
          <w:szCs w:val="28"/>
          <w:cs/>
        </w:rPr>
        <w:t xml:space="preserve">ุดลงแล้วในเดือนมิถุนายน </w:t>
      </w:r>
      <w:r w:rsidR="00D02379">
        <w:rPr>
          <w:rFonts w:asciiTheme="majorBidi" w:hAnsiTheme="majorBidi"/>
          <w:sz w:val="28"/>
          <w:szCs w:val="28"/>
        </w:rPr>
        <w:t xml:space="preserve">2567 </w:t>
      </w:r>
      <w:r w:rsidR="00D02379">
        <w:rPr>
          <w:rFonts w:asciiTheme="majorBidi" w:hAnsiTheme="majorBidi" w:hint="cs"/>
          <w:sz w:val="28"/>
          <w:szCs w:val="28"/>
          <w:cs/>
        </w:rPr>
        <w:t>เมื่อผู้</w:t>
      </w:r>
      <w:r w:rsidR="00D02379" w:rsidRPr="00D02379">
        <w:rPr>
          <w:rFonts w:asciiTheme="majorBidi" w:hAnsiTheme="majorBidi"/>
          <w:sz w:val="28"/>
          <w:szCs w:val="28"/>
          <w:cs/>
        </w:rPr>
        <w:t>อุทธรณ</w:t>
      </w:r>
      <w:r w:rsidR="00D02379">
        <w:rPr>
          <w:rFonts w:asciiTheme="majorBidi" w:hAnsiTheme="majorBidi" w:hint="cs"/>
          <w:sz w:val="28"/>
          <w:szCs w:val="28"/>
          <w:cs/>
        </w:rPr>
        <w:t>์</w:t>
      </w:r>
      <w:r w:rsidR="00D02379" w:rsidRPr="00D02379">
        <w:rPr>
          <w:rFonts w:asciiTheme="majorBidi" w:hAnsiTheme="majorBidi"/>
          <w:sz w:val="28"/>
          <w:szCs w:val="28"/>
          <w:cs/>
        </w:rPr>
        <w:t>ไม่ดำเนินการใดๆ</w:t>
      </w:r>
      <w:r w:rsidR="00D02379">
        <w:rPr>
          <w:rFonts w:asciiTheme="majorBidi" w:hAnsiTheme="majorBidi"/>
          <w:sz w:val="28"/>
          <w:szCs w:val="28"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>ดังนั้นการอุทธรณ์จึงสิ้นสุดลงและไม่มีผลกระทบต่อกลุ่มบริษัท</w:t>
      </w:r>
      <w:r w:rsidR="00D02379">
        <w:rPr>
          <w:rFonts w:asciiTheme="majorBidi" w:hAnsiTheme="majorBidi" w:hint="cs"/>
          <w:sz w:val="28"/>
          <w:szCs w:val="28"/>
          <w:cs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>ทั้งนี้ เมื่อ</w:t>
      </w:r>
      <w:r w:rsidR="006A08EC">
        <w:rPr>
          <w:rFonts w:asciiTheme="majorBidi" w:hAnsiTheme="majorBidi" w:hint="cs"/>
          <w:sz w:val="28"/>
          <w:szCs w:val="28"/>
          <w:cs/>
        </w:rPr>
        <w:t>คู่</w:t>
      </w:r>
      <w:r w:rsidR="00D02379" w:rsidRPr="00D02379">
        <w:rPr>
          <w:rFonts w:asciiTheme="majorBidi" w:hAnsiTheme="majorBidi"/>
          <w:sz w:val="28"/>
          <w:szCs w:val="28"/>
          <w:cs/>
        </w:rPr>
        <w:t xml:space="preserve">กรณีไม่มีแจ้งความประสงค์ ศาลจึงมีคำสั่งเพิกถอนการอุทธรณ์ของผู้อุทธรณ์ทั้ง </w:t>
      </w:r>
      <w:r w:rsidR="00D02379">
        <w:rPr>
          <w:rFonts w:asciiTheme="majorBidi" w:hAnsiTheme="majorBidi"/>
          <w:sz w:val="28"/>
          <w:szCs w:val="28"/>
        </w:rPr>
        <w:t>8</w:t>
      </w:r>
      <w:r w:rsidR="00D02379" w:rsidRPr="00D02379">
        <w:rPr>
          <w:rFonts w:asciiTheme="majorBidi" w:hAnsiTheme="majorBidi"/>
          <w:sz w:val="28"/>
          <w:szCs w:val="28"/>
        </w:rPr>
        <w:t xml:space="preserve"> </w:t>
      </w:r>
      <w:r w:rsidR="00D02379" w:rsidRPr="00D02379">
        <w:rPr>
          <w:rFonts w:asciiTheme="majorBidi" w:hAnsiTheme="majorBidi"/>
          <w:sz w:val="28"/>
          <w:szCs w:val="28"/>
          <w:cs/>
        </w:rPr>
        <w:t>ราย</w:t>
      </w:r>
      <w:r w:rsidR="00D02379">
        <w:rPr>
          <w:rFonts w:asciiTheme="majorBidi" w:hAnsiTheme="majorBidi" w:hint="cs"/>
          <w:sz w:val="28"/>
          <w:szCs w:val="28"/>
          <w:cs/>
        </w:rPr>
        <w:t>แล้ว</w:t>
      </w:r>
      <w:r w:rsidR="00061A7B">
        <w:rPr>
          <w:rFonts w:asciiTheme="majorBidi" w:hAnsiTheme="majorBidi" w:hint="cs"/>
          <w:sz w:val="28"/>
          <w:szCs w:val="28"/>
          <w:cs/>
        </w:rPr>
        <w:t xml:space="preserve"> </w:t>
      </w:r>
      <w:r w:rsidR="00061A7B" w:rsidRPr="00061A7B">
        <w:rPr>
          <w:rFonts w:asciiTheme="majorBidi" w:hAnsiTheme="majorBidi"/>
          <w:sz w:val="28"/>
          <w:szCs w:val="28"/>
          <w:cs/>
        </w:rPr>
        <w:t>ฝ่ายบริหารกล่าวได้อย่างชัดเจนว่าประเด็นข้อพิพาทในเรื่องนี้ได้ยุติลงแล้ว</w:t>
      </w:r>
    </w:p>
    <w:p w14:paraId="62689679" w14:textId="77777777" w:rsidR="00D02379" w:rsidRDefault="00D02379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E418B" w14:textId="77777777" w:rsidR="005E72C5" w:rsidRDefault="005E72C5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13C445" w14:textId="77777777" w:rsidR="005E72C5" w:rsidRDefault="005E72C5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26CCD2" w14:textId="77777777" w:rsidR="005E72C5" w:rsidRDefault="005E72C5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EF7B4D" w14:textId="77777777" w:rsidR="005E72C5" w:rsidRDefault="005E72C5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217A128" w14:textId="77777777" w:rsidR="005E72C5" w:rsidRPr="00C44CDC" w:rsidRDefault="005E72C5" w:rsidP="00D02379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1C215C" w14:textId="77777777" w:rsidR="001D51E8" w:rsidRPr="005B380D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7ED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กรณีพิพาทเกี่ยวกับการผิดสัญญาจ้างการก่อสร้าง</w:t>
      </w:r>
    </w:p>
    <w:p w14:paraId="42388B6E" w14:textId="77777777" w:rsidR="001D51E8" w:rsidRPr="00C44CDC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49DFF8" w14:textId="77777777" w:rsidR="001D51E8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Pr="00D64524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ขณะนี้คดีความอยู่ระหว่างการพิจารณาของศาลชั้นต้น โ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4321DAE0" w14:textId="77777777" w:rsidR="001D51E8" w:rsidRPr="00EA110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69C8B" w14:textId="77777777" w:rsidR="001D51E8" w:rsidRPr="005156AE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60CDA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84039D1" w14:textId="77777777" w:rsidR="001D51E8" w:rsidRPr="005156AE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Theme="majorBidi" w:hAnsiTheme="majorBidi" w:cstheme="majorBidi"/>
          <w:sz w:val="20"/>
          <w:szCs w:val="20"/>
        </w:rPr>
      </w:pPr>
    </w:p>
    <w:p w14:paraId="32E0FEFF" w14:textId="50D24BCB" w:rsidR="001C14EA" w:rsidRDefault="001D51E8" w:rsidP="00E966A8">
      <w:pPr>
        <w:tabs>
          <w:tab w:val="left" w:pos="720"/>
        </w:tabs>
        <w:ind w:left="540"/>
        <w:jc w:val="thaiDistribute"/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ศาลได้มีคำสั่งรับอุทธรณ์แล้ว </w:t>
      </w:r>
      <w:r w:rsidRPr="0045386C">
        <w:rPr>
          <w:rFonts w:asciiTheme="majorBidi" w:hAnsiTheme="majorBidi" w:cstheme="majorBidi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36B54">
        <w:rPr>
          <w:rFonts w:asciiTheme="majorBidi" w:hAnsiTheme="majorBidi"/>
          <w:sz w:val="28"/>
          <w:szCs w:val="28"/>
          <w:cs/>
        </w:rPr>
        <w:t xml:space="preserve">อย่างไรก็ตาม เมื่อวันที่ </w:t>
      </w:r>
      <w:r w:rsidR="00A20147">
        <w:rPr>
          <w:rFonts w:asciiTheme="majorBidi" w:hAnsiTheme="majorBidi"/>
          <w:sz w:val="28"/>
          <w:szCs w:val="28"/>
        </w:rPr>
        <w:br/>
        <w:t>7</w:t>
      </w:r>
      <w:r w:rsidRPr="00A36B54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3002B0">
        <w:rPr>
          <w:rFonts w:asciiTheme="majorBidi" w:hAnsiTheme="majorBidi"/>
          <w:sz w:val="28"/>
          <w:szCs w:val="28"/>
        </w:rPr>
        <w:t>2566</w:t>
      </w:r>
      <w:r w:rsidRPr="003002B0">
        <w:rPr>
          <w:rFonts w:asciiTheme="majorBidi" w:hAnsiTheme="majorBidi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</w:t>
      </w:r>
      <w:r w:rsidRPr="003002B0">
        <w:rPr>
          <w:rFonts w:asciiTheme="majorBidi" w:hAnsiTheme="majorBidi" w:hint="cs"/>
          <w:sz w:val="28"/>
          <w:szCs w:val="28"/>
          <w:cs/>
        </w:rPr>
        <w:t>ซึ่ง</w:t>
      </w:r>
      <w:r w:rsidRPr="003002B0">
        <w:rPr>
          <w:rFonts w:asciiTheme="majorBidi" w:hAnsiTheme="majorBidi"/>
          <w:sz w:val="28"/>
          <w:szCs w:val="28"/>
          <w:cs/>
        </w:rPr>
        <w:t>ส่งผลด้านบวกต่อคดีของศาลปกครอง</w:t>
      </w:r>
      <w:r w:rsidRPr="003002B0">
        <w:rPr>
          <w:rFonts w:asciiTheme="majorBidi" w:hAnsiTheme="majorBidi" w:cstheme="majorBidi" w:hint="cs"/>
          <w:sz w:val="28"/>
          <w:szCs w:val="28"/>
          <w:cs/>
        </w:rPr>
        <w:t>ข้างต้น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2EB2973E" w14:textId="77777777" w:rsidR="005421CE" w:rsidRPr="00E966A8" w:rsidRDefault="005421CE" w:rsidP="00E966A8">
      <w:pPr>
        <w:tabs>
          <w:tab w:val="left" w:pos="720"/>
        </w:tabs>
        <w:ind w:left="540"/>
        <w:jc w:val="thaiDistribute"/>
        <w:rPr>
          <w:cs/>
        </w:rPr>
      </w:pPr>
    </w:p>
    <w:p w14:paraId="6848636C" w14:textId="5169EF93" w:rsidR="005421CE" w:rsidRPr="002D6640" w:rsidRDefault="005421CE" w:rsidP="005421CE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D6640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4214D331" w14:textId="53191D35" w:rsidR="005E72C5" w:rsidRPr="00DA7046" w:rsidRDefault="005E72C5" w:rsidP="000628A0">
      <w:pPr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  <w:cs/>
        </w:rPr>
      </w:pPr>
    </w:p>
    <w:p w14:paraId="6C47E04B" w14:textId="42F48748" w:rsidR="00E13B52" w:rsidRPr="00086951" w:rsidRDefault="00E13B52" w:rsidP="000628A0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086951">
        <w:rPr>
          <w:rFonts w:asciiTheme="majorBidi" w:hAnsiTheme="majorBidi"/>
          <w:spacing w:val="-6"/>
          <w:sz w:val="28"/>
          <w:szCs w:val="28"/>
          <w:cs/>
        </w:rPr>
        <w:t xml:space="preserve">เมื่อวันที่ </w:t>
      </w:r>
      <w:r w:rsidRPr="00086951">
        <w:rPr>
          <w:rFonts w:asciiTheme="majorBidi" w:hAnsiTheme="majorBidi" w:cstheme="majorBidi"/>
          <w:spacing w:val="-6"/>
          <w:sz w:val="28"/>
          <w:szCs w:val="28"/>
        </w:rPr>
        <w:t xml:space="preserve">14 </w:t>
      </w:r>
      <w:r w:rsidRPr="00086951">
        <w:rPr>
          <w:rFonts w:asciiTheme="majorBidi" w:hAnsiTheme="majorBidi"/>
          <w:spacing w:val="-6"/>
          <w:sz w:val="28"/>
          <w:szCs w:val="28"/>
          <w:cs/>
        </w:rPr>
        <w:t xml:space="preserve">สิงหาคม </w:t>
      </w:r>
      <w:r w:rsidRPr="00086951">
        <w:rPr>
          <w:rFonts w:asciiTheme="majorBidi" w:hAnsiTheme="majorBidi" w:cstheme="majorBidi"/>
          <w:spacing w:val="-6"/>
          <w:sz w:val="28"/>
          <w:szCs w:val="28"/>
        </w:rPr>
        <w:t xml:space="preserve">2567 </w:t>
      </w:r>
      <w:r w:rsidRPr="00086951">
        <w:rPr>
          <w:rFonts w:asciiTheme="majorBidi" w:hAnsiTheme="majorBidi"/>
          <w:spacing w:val="-6"/>
          <w:sz w:val="28"/>
          <w:szCs w:val="28"/>
          <w:cs/>
        </w:rPr>
        <w:t xml:space="preserve">บริษัท ซี อาร์ ซี สปอร์ต จำกัด ซึ่งเป็นบริษัทย่อยของกลุ่มบริษัท ได้บรรลุข้อตกลงและเข้าทำสัญญาระหว่างผู้ถือหุ้น ซึ่งเป็นสัญญาสำคัญในเงื่อนไขบังคับก่อนของสัญญาซื้อขายหุ้นในบริษัท  เรฟ อีดิชั่น จำกัด  จำนวน </w:t>
      </w:r>
      <w:r w:rsidRPr="00086951">
        <w:rPr>
          <w:rFonts w:asciiTheme="majorBidi" w:hAnsiTheme="majorBidi" w:cstheme="majorBidi"/>
          <w:spacing w:val="-6"/>
          <w:sz w:val="28"/>
          <w:szCs w:val="28"/>
        </w:rPr>
        <w:t xml:space="preserve">105,000 </w:t>
      </w:r>
      <w:r w:rsidRPr="00086951">
        <w:rPr>
          <w:rFonts w:asciiTheme="majorBidi" w:hAnsiTheme="majorBidi"/>
          <w:spacing w:val="-6"/>
          <w:sz w:val="28"/>
          <w:szCs w:val="28"/>
          <w:cs/>
        </w:rPr>
        <w:t xml:space="preserve">หุ้น คิดเป็นร้อยละ </w:t>
      </w:r>
      <w:r w:rsidRPr="00086951">
        <w:rPr>
          <w:rFonts w:asciiTheme="majorBidi" w:hAnsiTheme="majorBidi" w:cstheme="majorBidi"/>
          <w:spacing w:val="-6"/>
          <w:sz w:val="28"/>
          <w:szCs w:val="28"/>
        </w:rPr>
        <w:t xml:space="preserve">75 </w:t>
      </w:r>
      <w:r w:rsidRPr="00086951">
        <w:rPr>
          <w:rFonts w:asciiTheme="majorBidi" w:hAnsiTheme="majorBidi"/>
          <w:spacing w:val="-6"/>
          <w:sz w:val="28"/>
          <w:szCs w:val="28"/>
          <w:cs/>
        </w:rPr>
        <w:t xml:space="preserve">ของหุ้นที่ออกและจำหน่ายได้แล้วทั้งหมด ที่ราคา </w:t>
      </w:r>
      <w:r w:rsidRPr="00086951">
        <w:rPr>
          <w:rFonts w:asciiTheme="majorBidi" w:hAnsiTheme="majorBidi" w:cstheme="majorBidi"/>
          <w:spacing w:val="-6"/>
          <w:sz w:val="28"/>
          <w:szCs w:val="28"/>
        </w:rPr>
        <w:t xml:space="preserve">4,457 </w:t>
      </w:r>
      <w:r w:rsidRPr="00086951">
        <w:rPr>
          <w:rFonts w:asciiTheme="majorBidi" w:hAnsiTheme="majorBidi"/>
          <w:spacing w:val="-6"/>
          <w:sz w:val="28"/>
          <w:szCs w:val="28"/>
          <w:cs/>
        </w:rPr>
        <w:t xml:space="preserve">บาทต่อหุ้น คิดเป็นเงินลงทุนจำนวน </w:t>
      </w:r>
      <w:r w:rsidRPr="00086951">
        <w:rPr>
          <w:rFonts w:asciiTheme="majorBidi" w:hAnsiTheme="majorBidi" w:cstheme="majorBidi"/>
          <w:spacing w:val="-6"/>
          <w:sz w:val="28"/>
          <w:szCs w:val="28"/>
        </w:rPr>
        <w:t xml:space="preserve">468 </w:t>
      </w:r>
      <w:r w:rsidRPr="00086951">
        <w:rPr>
          <w:rFonts w:asciiTheme="majorBidi" w:hAnsiTheme="majorBidi"/>
          <w:spacing w:val="-6"/>
          <w:sz w:val="28"/>
          <w:szCs w:val="28"/>
          <w:cs/>
        </w:rPr>
        <w:t>ล้านบาท</w:t>
      </w:r>
      <w:r w:rsidR="002D3787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14CDE" w:rsidRPr="00914CDE">
        <w:rPr>
          <w:rFonts w:asciiTheme="majorBidi" w:hAnsiTheme="majorBidi"/>
          <w:spacing w:val="-6"/>
          <w:sz w:val="28"/>
          <w:szCs w:val="28"/>
          <w:cs/>
        </w:rPr>
        <w:t>และ</w:t>
      </w:r>
      <w:r w:rsidR="0076500A">
        <w:rPr>
          <w:rFonts w:asciiTheme="majorBidi" w:hAnsiTheme="majorBidi" w:hint="cs"/>
          <w:spacing w:val="-6"/>
          <w:sz w:val="28"/>
          <w:szCs w:val="28"/>
          <w:cs/>
        </w:rPr>
        <w:t>ค</w:t>
      </w:r>
      <w:r w:rsidR="00DA3784">
        <w:rPr>
          <w:rFonts w:asciiTheme="majorBidi" w:hAnsiTheme="majorBidi" w:hint="cs"/>
          <w:spacing w:val="-6"/>
          <w:sz w:val="28"/>
          <w:szCs w:val="28"/>
          <w:cs/>
        </w:rPr>
        <w:t>่า</w:t>
      </w:r>
      <w:r w:rsidR="00914CDE" w:rsidRPr="00914CDE">
        <w:rPr>
          <w:rFonts w:asciiTheme="majorBidi" w:hAnsiTheme="majorBidi"/>
          <w:spacing w:val="-6"/>
          <w:sz w:val="28"/>
          <w:szCs w:val="28"/>
          <w:cs/>
        </w:rPr>
        <w:t>ตอบแทนที่</w:t>
      </w:r>
      <w:r w:rsidR="00DA3784">
        <w:rPr>
          <w:rFonts w:asciiTheme="majorBidi" w:hAnsiTheme="majorBidi" w:hint="cs"/>
          <w:spacing w:val="-6"/>
          <w:sz w:val="28"/>
          <w:szCs w:val="28"/>
          <w:cs/>
        </w:rPr>
        <w:t>อาจ</w:t>
      </w:r>
      <w:r w:rsidR="00914CDE" w:rsidRPr="00914CDE">
        <w:rPr>
          <w:rFonts w:asciiTheme="majorBidi" w:hAnsiTheme="majorBidi"/>
          <w:spacing w:val="-6"/>
          <w:sz w:val="28"/>
          <w:szCs w:val="28"/>
          <w:cs/>
        </w:rPr>
        <w:t>จะต้องจ่ายเมื่อเข้าเงื่อนไขตามที่กำหนดในสัญญา</w:t>
      </w:r>
    </w:p>
    <w:sectPr w:rsidR="00E13B52" w:rsidRPr="00086951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DCF8F" w14:textId="77777777" w:rsidR="00757606" w:rsidRDefault="00757606">
      <w:r>
        <w:separator/>
      </w:r>
    </w:p>
  </w:endnote>
  <w:endnote w:type="continuationSeparator" w:id="0">
    <w:p w14:paraId="264DC005" w14:textId="77777777" w:rsidR="00757606" w:rsidRDefault="00757606">
      <w:r>
        <w:continuationSeparator/>
      </w:r>
    </w:p>
  </w:endnote>
  <w:endnote w:type="continuationNotice" w:id="1">
    <w:p w14:paraId="2B8A4B5F" w14:textId="77777777" w:rsidR="00757606" w:rsidRDefault="007576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8B47" w14:textId="77777777" w:rsidR="00C46B39" w:rsidRDefault="00C46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C46B39" w:rsidRPr="003D4D9C" w:rsidRDefault="00C46B39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3D4D9C">
          <w:rPr>
            <w:sz w:val="28"/>
            <w:szCs w:val="28"/>
          </w:rPr>
          <w:fldChar w:fldCharType="begin"/>
        </w:r>
        <w:r w:rsidRPr="003D4D9C">
          <w:rPr>
            <w:sz w:val="28"/>
            <w:szCs w:val="28"/>
          </w:rPr>
          <w:instrText xml:space="preserve"> PAGE   \* MERGEFORMAT </w:instrText>
        </w:r>
        <w:r w:rsidRPr="003D4D9C">
          <w:rPr>
            <w:sz w:val="28"/>
            <w:szCs w:val="28"/>
          </w:rPr>
          <w:fldChar w:fldCharType="separate"/>
        </w:r>
        <w:r w:rsidRPr="003D4D9C">
          <w:rPr>
            <w:noProof/>
            <w:sz w:val="28"/>
            <w:szCs w:val="28"/>
          </w:rPr>
          <w:t>2</w:t>
        </w:r>
        <w:r w:rsidRPr="003D4D9C">
          <w:rPr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0AF8" w14:textId="77777777" w:rsidR="00C46B39" w:rsidRDefault="00C46B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4A0AF8" w14:textId="77777777" w:rsidR="00C46B39" w:rsidRPr="005F5EC9" w:rsidRDefault="00C46B39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5F5EC9">
          <w:rPr>
            <w:sz w:val="28"/>
            <w:szCs w:val="28"/>
          </w:rPr>
          <w:fldChar w:fldCharType="begin"/>
        </w:r>
        <w:r w:rsidRPr="005F5EC9">
          <w:rPr>
            <w:sz w:val="28"/>
            <w:szCs w:val="28"/>
          </w:rPr>
          <w:instrText xml:space="preserve"> PAGE   \* MERGEFORMAT </w:instrText>
        </w:r>
        <w:r w:rsidRPr="005F5EC9">
          <w:rPr>
            <w:sz w:val="28"/>
            <w:szCs w:val="28"/>
          </w:rPr>
          <w:fldChar w:fldCharType="separate"/>
        </w:r>
        <w:r w:rsidRPr="005F5EC9">
          <w:rPr>
            <w:noProof/>
            <w:sz w:val="28"/>
            <w:szCs w:val="28"/>
          </w:rPr>
          <w:t>2</w:t>
        </w:r>
        <w:r w:rsidRPr="005F5EC9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FC68" w14:textId="77777777" w:rsidR="00757606" w:rsidRDefault="00757606">
      <w:r>
        <w:separator/>
      </w:r>
    </w:p>
  </w:footnote>
  <w:footnote w:type="continuationSeparator" w:id="0">
    <w:p w14:paraId="26B3972B" w14:textId="77777777" w:rsidR="00757606" w:rsidRDefault="00757606">
      <w:r>
        <w:continuationSeparator/>
      </w:r>
    </w:p>
  </w:footnote>
  <w:footnote w:type="continuationNotice" w:id="1">
    <w:p w14:paraId="6D66B513" w14:textId="77777777" w:rsidR="00757606" w:rsidRDefault="007576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66BC" w14:textId="77777777" w:rsidR="00C46B39" w:rsidRDefault="00C46B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C46B39" w:rsidRPr="006C37B7" w:rsidRDefault="00C46B39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C46B39" w:rsidRPr="006C37B7" w:rsidRDefault="00C46B3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F46DFBE" w14:textId="18A711E4" w:rsidR="00C46B39" w:rsidRPr="00820BD0" w:rsidRDefault="00C46B39" w:rsidP="00C126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 xml:space="preserve">30 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มิถุนายน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b w:val="0"/>
        <w:bCs/>
        <w:sz w:val="30"/>
        <w:szCs w:val="30"/>
        <w:lang w:bidi="th-TH"/>
      </w:rPr>
      <w:t>7</w:t>
    </w:r>
    <w:r w:rsidRPr="00820BD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(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820BD0">
      <w:rPr>
        <w:rFonts w:ascii="Angsana New" w:hAnsi="Angsana New"/>
        <w:sz w:val="30"/>
        <w:szCs w:val="30"/>
        <w:lang w:val="en-US" w:bidi="th-TH"/>
      </w:rPr>
      <w:t>)</w:t>
    </w:r>
  </w:p>
  <w:p w14:paraId="1C703BD0" w14:textId="77777777" w:rsidR="00C46B39" w:rsidRPr="00C12643" w:rsidRDefault="00C46B39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8466" w14:textId="77777777" w:rsidR="00C46B39" w:rsidRDefault="00C46B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C46B39" w:rsidRPr="00D75A11" w:rsidRDefault="00C46B39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C46B39" w:rsidRPr="00D75A11" w:rsidRDefault="00C46B39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68ED7A6F" w14:textId="004AC890" w:rsidR="00C46B39" w:rsidRPr="00726198" w:rsidRDefault="00C46B39" w:rsidP="00C126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</w:rPr>
    </w:pPr>
    <w:r w:rsidRPr="00C12643">
      <w:rPr>
        <w:b/>
        <w:bCs/>
        <w:cs/>
      </w:rPr>
      <w:t>สำหรับงวดสามเดือน</w:t>
    </w:r>
    <w:r w:rsidRPr="00C12643">
      <w:rPr>
        <w:rFonts w:hint="cs"/>
        <w:b/>
        <w:bCs/>
        <w:cs/>
      </w:rPr>
      <w:t>และหกเดือน</w:t>
    </w:r>
    <w:r w:rsidRPr="00C12643">
      <w:rPr>
        <w:b/>
        <w:bCs/>
        <w:cs/>
      </w:rPr>
      <w:t>สิ้นสุดวันที่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 xml:space="preserve">30 </w:t>
    </w:r>
    <w:r w:rsidRPr="00C12643">
      <w:rPr>
        <w:b/>
        <w:bCs/>
        <w:cs/>
      </w:rPr>
      <w:t>มิถุนายน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>256</w:t>
    </w:r>
    <w:r>
      <w:rPr>
        <w:b/>
        <w:bCs/>
      </w:rPr>
      <w:t>7</w:t>
    </w:r>
    <w:r w:rsidRPr="00C12643">
      <w:rPr>
        <w:b/>
        <w:bCs/>
      </w:rPr>
      <w:t xml:space="preserve"> (</w:t>
    </w:r>
    <w:r w:rsidRPr="00C12643">
      <w:rPr>
        <w:b/>
        <w:bCs/>
        <w:cs/>
      </w:rPr>
      <w:t>ไม่ได้ตรวจสอบ</w:t>
    </w:r>
    <w:r w:rsidRPr="00C12643">
      <w:rPr>
        <w:b/>
        <w:bCs/>
      </w:rPr>
      <w:t>)</w:t>
    </w:r>
  </w:p>
  <w:p w14:paraId="00E98053" w14:textId="77777777" w:rsidR="00C46B39" w:rsidRPr="00D75A11" w:rsidRDefault="00C46B39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2145006613">
    <w:abstractNumId w:val="0"/>
  </w:num>
  <w:num w:numId="2" w16cid:durableId="1421678995">
    <w:abstractNumId w:val="1"/>
  </w:num>
  <w:num w:numId="3" w16cid:durableId="697589186">
    <w:abstractNumId w:val="3"/>
  </w:num>
  <w:num w:numId="4" w16cid:durableId="558439893">
    <w:abstractNumId w:val="5"/>
  </w:num>
  <w:num w:numId="5" w16cid:durableId="927737180">
    <w:abstractNumId w:val="0"/>
  </w:num>
  <w:num w:numId="6" w16cid:durableId="776949759">
    <w:abstractNumId w:val="0"/>
  </w:num>
  <w:num w:numId="7" w16cid:durableId="600576177">
    <w:abstractNumId w:val="2"/>
  </w:num>
  <w:num w:numId="8" w16cid:durableId="7180876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988"/>
    <w:rsid w:val="00000AB6"/>
    <w:rsid w:val="00000F2D"/>
    <w:rsid w:val="00001209"/>
    <w:rsid w:val="00001398"/>
    <w:rsid w:val="000013F1"/>
    <w:rsid w:val="000015A1"/>
    <w:rsid w:val="000019CD"/>
    <w:rsid w:val="00001BEF"/>
    <w:rsid w:val="00001E70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0ABE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004"/>
    <w:rsid w:val="00014732"/>
    <w:rsid w:val="00014C2F"/>
    <w:rsid w:val="00015C52"/>
    <w:rsid w:val="00015D23"/>
    <w:rsid w:val="000162A3"/>
    <w:rsid w:val="000167EF"/>
    <w:rsid w:val="000167F3"/>
    <w:rsid w:val="00016879"/>
    <w:rsid w:val="00016E14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1E5"/>
    <w:rsid w:val="0002322B"/>
    <w:rsid w:val="00023CE6"/>
    <w:rsid w:val="00024012"/>
    <w:rsid w:val="00024253"/>
    <w:rsid w:val="000242BB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2EA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0FB"/>
    <w:rsid w:val="000351D6"/>
    <w:rsid w:val="00035421"/>
    <w:rsid w:val="00035579"/>
    <w:rsid w:val="000356B4"/>
    <w:rsid w:val="00035727"/>
    <w:rsid w:val="00035878"/>
    <w:rsid w:val="00035A15"/>
    <w:rsid w:val="00035B74"/>
    <w:rsid w:val="00035BFA"/>
    <w:rsid w:val="00035D7C"/>
    <w:rsid w:val="00036548"/>
    <w:rsid w:val="00036576"/>
    <w:rsid w:val="00036C24"/>
    <w:rsid w:val="00036E95"/>
    <w:rsid w:val="00036F52"/>
    <w:rsid w:val="00037101"/>
    <w:rsid w:val="00037173"/>
    <w:rsid w:val="000374E7"/>
    <w:rsid w:val="000378C7"/>
    <w:rsid w:val="00037941"/>
    <w:rsid w:val="00037979"/>
    <w:rsid w:val="000404B3"/>
    <w:rsid w:val="000404E2"/>
    <w:rsid w:val="00040791"/>
    <w:rsid w:val="00040952"/>
    <w:rsid w:val="00040E69"/>
    <w:rsid w:val="0004157A"/>
    <w:rsid w:val="00041597"/>
    <w:rsid w:val="00041630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11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E55"/>
    <w:rsid w:val="00051F69"/>
    <w:rsid w:val="00051F9E"/>
    <w:rsid w:val="00052251"/>
    <w:rsid w:val="000522E2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4969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A7B"/>
    <w:rsid w:val="00061B0E"/>
    <w:rsid w:val="00061CDD"/>
    <w:rsid w:val="00062766"/>
    <w:rsid w:val="0006276B"/>
    <w:rsid w:val="000628A0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F4D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5B8"/>
    <w:rsid w:val="00075907"/>
    <w:rsid w:val="00075927"/>
    <w:rsid w:val="00075BC1"/>
    <w:rsid w:val="00075D21"/>
    <w:rsid w:val="00075FFE"/>
    <w:rsid w:val="0007621C"/>
    <w:rsid w:val="00076A48"/>
    <w:rsid w:val="00076AB3"/>
    <w:rsid w:val="00076BDC"/>
    <w:rsid w:val="00076C1D"/>
    <w:rsid w:val="00076E34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DA5"/>
    <w:rsid w:val="00085EAB"/>
    <w:rsid w:val="00085F5F"/>
    <w:rsid w:val="00086220"/>
    <w:rsid w:val="00086754"/>
    <w:rsid w:val="00086951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409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0D1"/>
    <w:rsid w:val="000A37E2"/>
    <w:rsid w:val="000A398B"/>
    <w:rsid w:val="000A3F9A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B7B6B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1A1"/>
    <w:rsid w:val="000D4881"/>
    <w:rsid w:val="000D4AED"/>
    <w:rsid w:val="000D4CC2"/>
    <w:rsid w:val="000D4CEA"/>
    <w:rsid w:val="000D4E2B"/>
    <w:rsid w:val="000D4FCC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44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788"/>
    <w:rsid w:val="000E708C"/>
    <w:rsid w:val="000E7495"/>
    <w:rsid w:val="000E7AEE"/>
    <w:rsid w:val="000E7E5C"/>
    <w:rsid w:val="000F0217"/>
    <w:rsid w:val="000F03C0"/>
    <w:rsid w:val="000F0438"/>
    <w:rsid w:val="000F0637"/>
    <w:rsid w:val="000F0640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45F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2D3A"/>
    <w:rsid w:val="00113288"/>
    <w:rsid w:val="0011348A"/>
    <w:rsid w:val="001138D2"/>
    <w:rsid w:val="00113FF0"/>
    <w:rsid w:val="001144C8"/>
    <w:rsid w:val="00114B14"/>
    <w:rsid w:val="00114D64"/>
    <w:rsid w:val="00114DEB"/>
    <w:rsid w:val="001152EA"/>
    <w:rsid w:val="0011595B"/>
    <w:rsid w:val="00115AD6"/>
    <w:rsid w:val="00115D9F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89D"/>
    <w:rsid w:val="00120A0C"/>
    <w:rsid w:val="00120C4E"/>
    <w:rsid w:val="00120D07"/>
    <w:rsid w:val="00120DB4"/>
    <w:rsid w:val="00120E82"/>
    <w:rsid w:val="00120F23"/>
    <w:rsid w:val="001214B5"/>
    <w:rsid w:val="001214B7"/>
    <w:rsid w:val="001216E4"/>
    <w:rsid w:val="00121944"/>
    <w:rsid w:val="001228CD"/>
    <w:rsid w:val="0012295A"/>
    <w:rsid w:val="00122A8E"/>
    <w:rsid w:val="00122BAF"/>
    <w:rsid w:val="00123587"/>
    <w:rsid w:val="001238A0"/>
    <w:rsid w:val="001239BC"/>
    <w:rsid w:val="00123AFC"/>
    <w:rsid w:val="00123DBE"/>
    <w:rsid w:val="001246CB"/>
    <w:rsid w:val="00124D32"/>
    <w:rsid w:val="00124E40"/>
    <w:rsid w:val="0012508D"/>
    <w:rsid w:val="001256EF"/>
    <w:rsid w:val="00125754"/>
    <w:rsid w:val="00125877"/>
    <w:rsid w:val="0012657F"/>
    <w:rsid w:val="0012727D"/>
    <w:rsid w:val="00127973"/>
    <w:rsid w:val="0013006A"/>
    <w:rsid w:val="0013008B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3AF"/>
    <w:rsid w:val="0013657B"/>
    <w:rsid w:val="00136768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A4"/>
    <w:rsid w:val="00140BB9"/>
    <w:rsid w:val="00140E48"/>
    <w:rsid w:val="00141083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95F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6334"/>
    <w:rsid w:val="00146C52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C97"/>
    <w:rsid w:val="0016031D"/>
    <w:rsid w:val="00160425"/>
    <w:rsid w:val="00160769"/>
    <w:rsid w:val="00160830"/>
    <w:rsid w:val="001608CB"/>
    <w:rsid w:val="00160E88"/>
    <w:rsid w:val="0016178C"/>
    <w:rsid w:val="00161AC9"/>
    <w:rsid w:val="00161BDA"/>
    <w:rsid w:val="00161C6E"/>
    <w:rsid w:val="00162451"/>
    <w:rsid w:val="00162E95"/>
    <w:rsid w:val="00162FFC"/>
    <w:rsid w:val="001639BA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1EA1"/>
    <w:rsid w:val="001723F7"/>
    <w:rsid w:val="00172429"/>
    <w:rsid w:val="00172496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D18"/>
    <w:rsid w:val="00177EE2"/>
    <w:rsid w:val="001800AA"/>
    <w:rsid w:val="0018075B"/>
    <w:rsid w:val="0018127B"/>
    <w:rsid w:val="0018163A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25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1D"/>
    <w:rsid w:val="00187057"/>
    <w:rsid w:val="00187423"/>
    <w:rsid w:val="001875D5"/>
    <w:rsid w:val="0018784D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CD4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A21"/>
    <w:rsid w:val="001A0B1A"/>
    <w:rsid w:val="001A0B75"/>
    <w:rsid w:val="001A0BAB"/>
    <w:rsid w:val="001A0DC4"/>
    <w:rsid w:val="001A0E1E"/>
    <w:rsid w:val="001A0ED9"/>
    <w:rsid w:val="001A12B7"/>
    <w:rsid w:val="001A18B7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4FBC"/>
    <w:rsid w:val="001A5C0A"/>
    <w:rsid w:val="001A5C51"/>
    <w:rsid w:val="001A5E35"/>
    <w:rsid w:val="001A60D9"/>
    <w:rsid w:val="001A65B3"/>
    <w:rsid w:val="001A660D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C17"/>
    <w:rsid w:val="001B1EFC"/>
    <w:rsid w:val="001B24DE"/>
    <w:rsid w:val="001B27CE"/>
    <w:rsid w:val="001B2937"/>
    <w:rsid w:val="001B2C4F"/>
    <w:rsid w:val="001B2FF3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B9C"/>
    <w:rsid w:val="001B5F0C"/>
    <w:rsid w:val="001B5FAE"/>
    <w:rsid w:val="001B662B"/>
    <w:rsid w:val="001B682E"/>
    <w:rsid w:val="001B696E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0B9"/>
    <w:rsid w:val="001C4325"/>
    <w:rsid w:val="001C50F2"/>
    <w:rsid w:val="001C5331"/>
    <w:rsid w:val="001C59AA"/>
    <w:rsid w:val="001C5A5F"/>
    <w:rsid w:val="001C5CE8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1E8"/>
    <w:rsid w:val="001D522E"/>
    <w:rsid w:val="001D594E"/>
    <w:rsid w:val="001D5D99"/>
    <w:rsid w:val="001D65E4"/>
    <w:rsid w:val="001D65EF"/>
    <w:rsid w:val="001D6A8C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E7F7D"/>
    <w:rsid w:val="001F08B4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07B"/>
    <w:rsid w:val="001F4115"/>
    <w:rsid w:val="001F436A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120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07E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01C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657"/>
    <w:rsid w:val="00213837"/>
    <w:rsid w:val="00213B00"/>
    <w:rsid w:val="00213C1F"/>
    <w:rsid w:val="00213CC8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32E"/>
    <w:rsid w:val="0022159F"/>
    <w:rsid w:val="002216D8"/>
    <w:rsid w:val="00221C3F"/>
    <w:rsid w:val="00221C45"/>
    <w:rsid w:val="00221EB8"/>
    <w:rsid w:val="00221ECC"/>
    <w:rsid w:val="00221F0A"/>
    <w:rsid w:val="00221F0C"/>
    <w:rsid w:val="00222157"/>
    <w:rsid w:val="00222360"/>
    <w:rsid w:val="002223E2"/>
    <w:rsid w:val="00222450"/>
    <w:rsid w:val="00222558"/>
    <w:rsid w:val="00222634"/>
    <w:rsid w:val="00222793"/>
    <w:rsid w:val="00222AB6"/>
    <w:rsid w:val="00222C47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F1"/>
    <w:rsid w:val="00225D4D"/>
    <w:rsid w:val="002263FB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C36"/>
    <w:rsid w:val="00227E99"/>
    <w:rsid w:val="00230246"/>
    <w:rsid w:val="002309EB"/>
    <w:rsid w:val="00230CC8"/>
    <w:rsid w:val="00230FE6"/>
    <w:rsid w:val="0023112B"/>
    <w:rsid w:val="00231565"/>
    <w:rsid w:val="00231A7F"/>
    <w:rsid w:val="00231C4B"/>
    <w:rsid w:val="00231CBD"/>
    <w:rsid w:val="00231EB6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0B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DA6"/>
    <w:rsid w:val="00237EF0"/>
    <w:rsid w:val="002403EE"/>
    <w:rsid w:val="0024061A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D94"/>
    <w:rsid w:val="002442ED"/>
    <w:rsid w:val="002443B7"/>
    <w:rsid w:val="00244486"/>
    <w:rsid w:val="002447E4"/>
    <w:rsid w:val="00245271"/>
    <w:rsid w:val="00245379"/>
    <w:rsid w:val="00245AA3"/>
    <w:rsid w:val="002464FD"/>
    <w:rsid w:val="0024678E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A19"/>
    <w:rsid w:val="00263B9F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0F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50"/>
    <w:rsid w:val="002734AC"/>
    <w:rsid w:val="0027358C"/>
    <w:rsid w:val="0027366A"/>
    <w:rsid w:val="0027370B"/>
    <w:rsid w:val="0027389A"/>
    <w:rsid w:val="00273C7F"/>
    <w:rsid w:val="00274B49"/>
    <w:rsid w:val="00274D58"/>
    <w:rsid w:val="00274EBB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262C"/>
    <w:rsid w:val="00283130"/>
    <w:rsid w:val="00283275"/>
    <w:rsid w:val="0028327B"/>
    <w:rsid w:val="002835CD"/>
    <w:rsid w:val="002835F6"/>
    <w:rsid w:val="00283882"/>
    <w:rsid w:val="00283915"/>
    <w:rsid w:val="00284E05"/>
    <w:rsid w:val="00284FE0"/>
    <w:rsid w:val="00285442"/>
    <w:rsid w:val="002865F4"/>
    <w:rsid w:val="00286617"/>
    <w:rsid w:val="00286671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1AE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B0F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293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07A8"/>
    <w:rsid w:val="002B13A8"/>
    <w:rsid w:val="002B15CA"/>
    <w:rsid w:val="002B1773"/>
    <w:rsid w:val="002B1A76"/>
    <w:rsid w:val="002B1C41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5AF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6C6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787"/>
    <w:rsid w:val="002D3940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C72"/>
    <w:rsid w:val="002D5DEB"/>
    <w:rsid w:val="002D60EF"/>
    <w:rsid w:val="002D6122"/>
    <w:rsid w:val="002D65D0"/>
    <w:rsid w:val="002D65D8"/>
    <w:rsid w:val="002D6640"/>
    <w:rsid w:val="002D68C2"/>
    <w:rsid w:val="002D68ED"/>
    <w:rsid w:val="002D6D42"/>
    <w:rsid w:val="002D7384"/>
    <w:rsid w:val="002D74C4"/>
    <w:rsid w:val="002D7846"/>
    <w:rsid w:val="002D7FA1"/>
    <w:rsid w:val="002D7FBB"/>
    <w:rsid w:val="002E00A6"/>
    <w:rsid w:val="002E0128"/>
    <w:rsid w:val="002E0295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2B0"/>
    <w:rsid w:val="003005D3"/>
    <w:rsid w:val="00300750"/>
    <w:rsid w:val="0030077F"/>
    <w:rsid w:val="00300904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37A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6DD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9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924"/>
    <w:rsid w:val="0032243F"/>
    <w:rsid w:val="00322774"/>
    <w:rsid w:val="00322840"/>
    <w:rsid w:val="0032287A"/>
    <w:rsid w:val="00322AC6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0F3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37A4B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C8A"/>
    <w:rsid w:val="00343EBD"/>
    <w:rsid w:val="00344210"/>
    <w:rsid w:val="003449E6"/>
    <w:rsid w:val="00344E37"/>
    <w:rsid w:val="0034504C"/>
    <w:rsid w:val="00345374"/>
    <w:rsid w:val="0034576D"/>
    <w:rsid w:val="00345D10"/>
    <w:rsid w:val="00345D2B"/>
    <w:rsid w:val="00345FDC"/>
    <w:rsid w:val="00346051"/>
    <w:rsid w:val="003463C0"/>
    <w:rsid w:val="00346812"/>
    <w:rsid w:val="003468CF"/>
    <w:rsid w:val="00346BFB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282"/>
    <w:rsid w:val="00352377"/>
    <w:rsid w:val="003526C6"/>
    <w:rsid w:val="0035281F"/>
    <w:rsid w:val="003528AA"/>
    <w:rsid w:val="00353312"/>
    <w:rsid w:val="00353991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8C8"/>
    <w:rsid w:val="00375B19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73B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B41"/>
    <w:rsid w:val="00391CD1"/>
    <w:rsid w:val="0039206D"/>
    <w:rsid w:val="00392909"/>
    <w:rsid w:val="00392AA4"/>
    <w:rsid w:val="00392B17"/>
    <w:rsid w:val="00392BAB"/>
    <w:rsid w:val="00393564"/>
    <w:rsid w:val="00393D48"/>
    <w:rsid w:val="00393E62"/>
    <w:rsid w:val="00394066"/>
    <w:rsid w:val="00394283"/>
    <w:rsid w:val="00394291"/>
    <w:rsid w:val="00394903"/>
    <w:rsid w:val="003949BD"/>
    <w:rsid w:val="00394B2F"/>
    <w:rsid w:val="00394C4C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29"/>
    <w:rsid w:val="003A1FE0"/>
    <w:rsid w:val="003A200C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D4D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0EBC"/>
    <w:rsid w:val="003B0EC9"/>
    <w:rsid w:val="003B1312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B5E"/>
    <w:rsid w:val="003B507A"/>
    <w:rsid w:val="003B50D2"/>
    <w:rsid w:val="003B5403"/>
    <w:rsid w:val="003B587D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2D62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4722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4D9C"/>
    <w:rsid w:val="003D5362"/>
    <w:rsid w:val="003D56BA"/>
    <w:rsid w:val="003D5F01"/>
    <w:rsid w:val="003D61E2"/>
    <w:rsid w:val="003D6828"/>
    <w:rsid w:val="003D6BA4"/>
    <w:rsid w:val="003D6FB3"/>
    <w:rsid w:val="003D78FA"/>
    <w:rsid w:val="003E00F9"/>
    <w:rsid w:val="003E0740"/>
    <w:rsid w:val="003E0799"/>
    <w:rsid w:val="003E0BCC"/>
    <w:rsid w:val="003E0FB3"/>
    <w:rsid w:val="003E10D2"/>
    <w:rsid w:val="003E1173"/>
    <w:rsid w:val="003E12A9"/>
    <w:rsid w:val="003E1490"/>
    <w:rsid w:val="003E1DCB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5FD"/>
    <w:rsid w:val="003E3602"/>
    <w:rsid w:val="003E3873"/>
    <w:rsid w:val="003E44C3"/>
    <w:rsid w:val="003E45EC"/>
    <w:rsid w:val="003E4F6B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E7D1B"/>
    <w:rsid w:val="003F0130"/>
    <w:rsid w:val="003F0524"/>
    <w:rsid w:val="003F06E0"/>
    <w:rsid w:val="003F074E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677"/>
    <w:rsid w:val="003F4948"/>
    <w:rsid w:val="003F49DC"/>
    <w:rsid w:val="003F4A01"/>
    <w:rsid w:val="003F4A5B"/>
    <w:rsid w:val="003F4B0E"/>
    <w:rsid w:val="003F4CA6"/>
    <w:rsid w:val="003F51A4"/>
    <w:rsid w:val="003F62FF"/>
    <w:rsid w:val="003F691F"/>
    <w:rsid w:val="003F69D8"/>
    <w:rsid w:val="003F6F38"/>
    <w:rsid w:val="003F759B"/>
    <w:rsid w:val="003F7692"/>
    <w:rsid w:val="003F7A64"/>
    <w:rsid w:val="003F7D67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404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48F"/>
    <w:rsid w:val="00405670"/>
    <w:rsid w:val="0040570A"/>
    <w:rsid w:val="00405A25"/>
    <w:rsid w:val="00405C7A"/>
    <w:rsid w:val="0040600E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EC0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170"/>
    <w:rsid w:val="00423A1D"/>
    <w:rsid w:val="00423D3A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103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A24"/>
    <w:rsid w:val="00441C3A"/>
    <w:rsid w:val="00441C4C"/>
    <w:rsid w:val="00441D7D"/>
    <w:rsid w:val="00441E8F"/>
    <w:rsid w:val="004424A2"/>
    <w:rsid w:val="0044275B"/>
    <w:rsid w:val="00442988"/>
    <w:rsid w:val="0044312A"/>
    <w:rsid w:val="0044330D"/>
    <w:rsid w:val="00443331"/>
    <w:rsid w:val="004433CA"/>
    <w:rsid w:val="004434FD"/>
    <w:rsid w:val="00443EA7"/>
    <w:rsid w:val="0044407C"/>
    <w:rsid w:val="0044411B"/>
    <w:rsid w:val="00444223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4CAC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60722"/>
    <w:rsid w:val="00460C8E"/>
    <w:rsid w:val="00460F0C"/>
    <w:rsid w:val="00461586"/>
    <w:rsid w:val="00461CA6"/>
    <w:rsid w:val="00462350"/>
    <w:rsid w:val="00462970"/>
    <w:rsid w:val="00462B95"/>
    <w:rsid w:val="00463064"/>
    <w:rsid w:val="0046326D"/>
    <w:rsid w:val="004638AA"/>
    <w:rsid w:val="004645FD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AA2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57F"/>
    <w:rsid w:val="00476655"/>
    <w:rsid w:val="004776C2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3E0F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4C1A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F17"/>
    <w:rsid w:val="004A5F59"/>
    <w:rsid w:val="004A651F"/>
    <w:rsid w:val="004A6552"/>
    <w:rsid w:val="004A675F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1E96"/>
    <w:rsid w:val="004B226C"/>
    <w:rsid w:val="004B234C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193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326"/>
    <w:rsid w:val="004D478A"/>
    <w:rsid w:val="004D4C0F"/>
    <w:rsid w:val="004D4CA9"/>
    <w:rsid w:val="004D4D3E"/>
    <w:rsid w:val="004D5277"/>
    <w:rsid w:val="004D5451"/>
    <w:rsid w:val="004D69E8"/>
    <w:rsid w:val="004D74E8"/>
    <w:rsid w:val="004D7A2C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926"/>
    <w:rsid w:val="004E2B41"/>
    <w:rsid w:val="004E2E23"/>
    <w:rsid w:val="004E2FA7"/>
    <w:rsid w:val="004E300A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32E"/>
    <w:rsid w:val="004E613C"/>
    <w:rsid w:val="004E63B1"/>
    <w:rsid w:val="004E63FD"/>
    <w:rsid w:val="004E67C4"/>
    <w:rsid w:val="004E68DF"/>
    <w:rsid w:val="004E69B8"/>
    <w:rsid w:val="004E6C2E"/>
    <w:rsid w:val="004E70DA"/>
    <w:rsid w:val="004E7C71"/>
    <w:rsid w:val="004E7CA6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3CE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3C"/>
    <w:rsid w:val="004F7A9B"/>
    <w:rsid w:val="004F7BB4"/>
    <w:rsid w:val="004F7FA2"/>
    <w:rsid w:val="00500768"/>
    <w:rsid w:val="00500B7F"/>
    <w:rsid w:val="00500C49"/>
    <w:rsid w:val="00500C77"/>
    <w:rsid w:val="00501336"/>
    <w:rsid w:val="00501565"/>
    <w:rsid w:val="005015EB"/>
    <w:rsid w:val="005016DD"/>
    <w:rsid w:val="005017B5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1C1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B5F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35E"/>
    <w:rsid w:val="005245C2"/>
    <w:rsid w:val="0052466E"/>
    <w:rsid w:val="00524B6E"/>
    <w:rsid w:val="00524CC1"/>
    <w:rsid w:val="00524E37"/>
    <w:rsid w:val="005250BE"/>
    <w:rsid w:val="00525BB3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C9C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CE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251"/>
    <w:rsid w:val="00551648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2DC"/>
    <w:rsid w:val="00555547"/>
    <w:rsid w:val="00555621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D4D"/>
    <w:rsid w:val="00557E4B"/>
    <w:rsid w:val="00560059"/>
    <w:rsid w:val="005606B7"/>
    <w:rsid w:val="005608B1"/>
    <w:rsid w:val="00560B08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B75"/>
    <w:rsid w:val="00565E80"/>
    <w:rsid w:val="0056643C"/>
    <w:rsid w:val="00566DA0"/>
    <w:rsid w:val="0056770E"/>
    <w:rsid w:val="00567E11"/>
    <w:rsid w:val="00570159"/>
    <w:rsid w:val="00570843"/>
    <w:rsid w:val="00570DF9"/>
    <w:rsid w:val="00570E22"/>
    <w:rsid w:val="00570E8B"/>
    <w:rsid w:val="00570F7B"/>
    <w:rsid w:val="0057161B"/>
    <w:rsid w:val="00571D76"/>
    <w:rsid w:val="0057213F"/>
    <w:rsid w:val="00572333"/>
    <w:rsid w:val="0057240D"/>
    <w:rsid w:val="00572823"/>
    <w:rsid w:val="005728F5"/>
    <w:rsid w:val="0057296B"/>
    <w:rsid w:val="00572CC7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9B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9D6"/>
    <w:rsid w:val="00580A88"/>
    <w:rsid w:val="00580C31"/>
    <w:rsid w:val="00581A14"/>
    <w:rsid w:val="00581AAF"/>
    <w:rsid w:val="00581FF9"/>
    <w:rsid w:val="00582459"/>
    <w:rsid w:val="00583C2E"/>
    <w:rsid w:val="00583CF9"/>
    <w:rsid w:val="00583D32"/>
    <w:rsid w:val="00584617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2939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DAB"/>
    <w:rsid w:val="005B1E01"/>
    <w:rsid w:val="005B1F77"/>
    <w:rsid w:val="005B2234"/>
    <w:rsid w:val="005B26E2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B5"/>
    <w:rsid w:val="005B6585"/>
    <w:rsid w:val="005B6622"/>
    <w:rsid w:val="005B677E"/>
    <w:rsid w:val="005B696F"/>
    <w:rsid w:val="005B6EE0"/>
    <w:rsid w:val="005B6F0D"/>
    <w:rsid w:val="005B6F5D"/>
    <w:rsid w:val="005B730D"/>
    <w:rsid w:val="005B75BD"/>
    <w:rsid w:val="005B762D"/>
    <w:rsid w:val="005B76D1"/>
    <w:rsid w:val="005B7A78"/>
    <w:rsid w:val="005B7CBC"/>
    <w:rsid w:val="005C03E7"/>
    <w:rsid w:val="005C0AA0"/>
    <w:rsid w:val="005C0B89"/>
    <w:rsid w:val="005C0E8F"/>
    <w:rsid w:val="005C11B6"/>
    <w:rsid w:val="005C162A"/>
    <w:rsid w:val="005C1997"/>
    <w:rsid w:val="005C1A8A"/>
    <w:rsid w:val="005C1EBF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A55"/>
    <w:rsid w:val="005D215B"/>
    <w:rsid w:val="005D25F4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36F"/>
    <w:rsid w:val="005D79B8"/>
    <w:rsid w:val="005E0626"/>
    <w:rsid w:val="005E066A"/>
    <w:rsid w:val="005E0682"/>
    <w:rsid w:val="005E07DC"/>
    <w:rsid w:val="005E0B4B"/>
    <w:rsid w:val="005E122B"/>
    <w:rsid w:val="005E1521"/>
    <w:rsid w:val="005E1DE1"/>
    <w:rsid w:val="005E2040"/>
    <w:rsid w:val="005E2219"/>
    <w:rsid w:val="005E22A5"/>
    <w:rsid w:val="005E2602"/>
    <w:rsid w:val="005E2B84"/>
    <w:rsid w:val="005E3EB0"/>
    <w:rsid w:val="005E4112"/>
    <w:rsid w:val="005E4C1E"/>
    <w:rsid w:val="005E4DC2"/>
    <w:rsid w:val="005E4F8A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2C5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75B"/>
    <w:rsid w:val="005F07E1"/>
    <w:rsid w:val="005F10DA"/>
    <w:rsid w:val="005F1278"/>
    <w:rsid w:val="005F14E1"/>
    <w:rsid w:val="005F17FF"/>
    <w:rsid w:val="005F1A71"/>
    <w:rsid w:val="005F243E"/>
    <w:rsid w:val="005F247C"/>
    <w:rsid w:val="005F252A"/>
    <w:rsid w:val="005F2CEA"/>
    <w:rsid w:val="005F2FB8"/>
    <w:rsid w:val="005F347B"/>
    <w:rsid w:val="005F37BA"/>
    <w:rsid w:val="005F3E86"/>
    <w:rsid w:val="005F3EFC"/>
    <w:rsid w:val="005F4495"/>
    <w:rsid w:val="005F47CA"/>
    <w:rsid w:val="005F4946"/>
    <w:rsid w:val="005F4AEB"/>
    <w:rsid w:val="005F4C47"/>
    <w:rsid w:val="005F4D0A"/>
    <w:rsid w:val="005F53C4"/>
    <w:rsid w:val="005F578D"/>
    <w:rsid w:val="005F59FC"/>
    <w:rsid w:val="005F5D64"/>
    <w:rsid w:val="005F5DDB"/>
    <w:rsid w:val="005F5EC9"/>
    <w:rsid w:val="005F61CD"/>
    <w:rsid w:val="005F669D"/>
    <w:rsid w:val="005F6B83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D76"/>
    <w:rsid w:val="00600DAD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A65"/>
    <w:rsid w:val="00603CFF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8EC"/>
    <w:rsid w:val="00607C99"/>
    <w:rsid w:val="0061071E"/>
    <w:rsid w:val="00610728"/>
    <w:rsid w:val="00610873"/>
    <w:rsid w:val="00610948"/>
    <w:rsid w:val="00610AB2"/>
    <w:rsid w:val="006113B6"/>
    <w:rsid w:val="006114AD"/>
    <w:rsid w:val="0061169A"/>
    <w:rsid w:val="00611C8D"/>
    <w:rsid w:val="00611CAA"/>
    <w:rsid w:val="00611EE3"/>
    <w:rsid w:val="0061225E"/>
    <w:rsid w:val="0061229C"/>
    <w:rsid w:val="00612465"/>
    <w:rsid w:val="00612512"/>
    <w:rsid w:val="00612516"/>
    <w:rsid w:val="00612561"/>
    <w:rsid w:val="00612B25"/>
    <w:rsid w:val="00612D72"/>
    <w:rsid w:val="00612E20"/>
    <w:rsid w:val="006133C3"/>
    <w:rsid w:val="006135A4"/>
    <w:rsid w:val="006135D8"/>
    <w:rsid w:val="00613C70"/>
    <w:rsid w:val="00613D2F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76E"/>
    <w:rsid w:val="0062487C"/>
    <w:rsid w:val="006248EE"/>
    <w:rsid w:val="00624BC8"/>
    <w:rsid w:val="006250B8"/>
    <w:rsid w:val="00625123"/>
    <w:rsid w:val="0062524F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955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8D4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571"/>
    <w:rsid w:val="00652C79"/>
    <w:rsid w:val="0065301E"/>
    <w:rsid w:val="0065304C"/>
    <w:rsid w:val="00653284"/>
    <w:rsid w:val="006535AB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6E0D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DE2"/>
    <w:rsid w:val="00667F02"/>
    <w:rsid w:val="0067024C"/>
    <w:rsid w:val="0067030A"/>
    <w:rsid w:val="006704D3"/>
    <w:rsid w:val="00670838"/>
    <w:rsid w:val="00670CA6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3D"/>
    <w:rsid w:val="006836CC"/>
    <w:rsid w:val="00683869"/>
    <w:rsid w:val="00683FEA"/>
    <w:rsid w:val="006841EC"/>
    <w:rsid w:val="006841F5"/>
    <w:rsid w:val="0068426B"/>
    <w:rsid w:val="00684291"/>
    <w:rsid w:val="00684642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456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45E"/>
    <w:rsid w:val="006949F4"/>
    <w:rsid w:val="00694B77"/>
    <w:rsid w:val="00694F4D"/>
    <w:rsid w:val="00695369"/>
    <w:rsid w:val="0069563B"/>
    <w:rsid w:val="00695900"/>
    <w:rsid w:val="00695BF9"/>
    <w:rsid w:val="00695DCF"/>
    <w:rsid w:val="00696437"/>
    <w:rsid w:val="00696662"/>
    <w:rsid w:val="00696A00"/>
    <w:rsid w:val="00696D7E"/>
    <w:rsid w:val="0069714C"/>
    <w:rsid w:val="0069765B"/>
    <w:rsid w:val="00697B2F"/>
    <w:rsid w:val="006A0094"/>
    <w:rsid w:val="006A0451"/>
    <w:rsid w:val="006A08EC"/>
    <w:rsid w:val="006A10A5"/>
    <w:rsid w:val="006A11DB"/>
    <w:rsid w:val="006A1407"/>
    <w:rsid w:val="006A14CC"/>
    <w:rsid w:val="006A1B0E"/>
    <w:rsid w:val="006A1B37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FE5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50B"/>
    <w:rsid w:val="006B57D9"/>
    <w:rsid w:val="006B5B69"/>
    <w:rsid w:val="006B6066"/>
    <w:rsid w:val="006B640E"/>
    <w:rsid w:val="006B6835"/>
    <w:rsid w:val="006B68F4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A9B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69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55E"/>
    <w:rsid w:val="006D0C4B"/>
    <w:rsid w:val="006D0C78"/>
    <w:rsid w:val="006D1249"/>
    <w:rsid w:val="006D1512"/>
    <w:rsid w:val="006D15F0"/>
    <w:rsid w:val="006D17AE"/>
    <w:rsid w:val="006D1BA6"/>
    <w:rsid w:val="006D1D2F"/>
    <w:rsid w:val="006D22FC"/>
    <w:rsid w:val="006D25B9"/>
    <w:rsid w:val="006D28D1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915"/>
    <w:rsid w:val="006D6A78"/>
    <w:rsid w:val="006D6A93"/>
    <w:rsid w:val="006D6BDC"/>
    <w:rsid w:val="006D6CFF"/>
    <w:rsid w:val="006D6E14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2E5"/>
    <w:rsid w:val="006E43AF"/>
    <w:rsid w:val="006E43C7"/>
    <w:rsid w:val="006E445E"/>
    <w:rsid w:val="006E47ED"/>
    <w:rsid w:val="006E4A2C"/>
    <w:rsid w:val="006E4E4B"/>
    <w:rsid w:val="006E59AE"/>
    <w:rsid w:val="006E59C8"/>
    <w:rsid w:val="006E5C1C"/>
    <w:rsid w:val="006E5CD9"/>
    <w:rsid w:val="006E62AF"/>
    <w:rsid w:val="006E656E"/>
    <w:rsid w:val="006E66A2"/>
    <w:rsid w:val="006E6A4A"/>
    <w:rsid w:val="006E706E"/>
    <w:rsid w:val="006E7814"/>
    <w:rsid w:val="006E7928"/>
    <w:rsid w:val="006E7AA7"/>
    <w:rsid w:val="006E7DCC"/>
    <w:rsid w:val="006F03F0"/>
    <w:rsid w:val="006F06CA"/>
    <w:rsid w:val="006F1B26"/>
    <w:rsid w:val="006F1BB5"/>
    <w:rsid w:val="006F2163"/>
    <w:rsid w:val="006F23B4"/>
    <w:rsid w:val="006F23FE"/>
    <w:rsid w:val="006F2B1E"/>
    <w:rsid w:val="006F2E17"/>
    <w:rsid w:val="006F30BF"/>
    <w:rsid w:val="006F3350"/>
    <w:rsid w:val="006F347C"/>
    <w:rsid w:val="006F4050"/>
    <w:rsid w:val="006F41C1"/>
    <w:rsid w:val="006F463F"/>
    <w:rsid w:val="006F49F7"/>
    <w:rsid w:val="006F4AAD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1F"/>
    <w:rsid w:val="00701314"/>
    <w:rsid w:val="00701C8E"/>
    <w:rsid w:val="007021E9"/>
    <w:rsid w:val="007024AC"/>
    <w:rsid w:val="00702A9F"/>
    <w:rsid w:val="00702F7B"/>
    <w:rsid w:val="00703290"/>
    <w:rsid w:val="0070380A"/>
    <w:rsid w:val="00703925"/>
    <w:rsid w:val="00703A01"/>
    <w:rsid w:val="00703E83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993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07F83"/>
    <w:rsid w:val="00710093"/>
    <w:rsid w:val="007100B1"/>
    <w:rsid w:val="00710146"/>
    <w:rsid w:val="00710403"/>
    <w:rsid w:val="007108B1"/>
    <w:rsid w:val="007108E6"/>
    <w:rsid w:val="00710AA6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492"/>
    <w:rsid w:val="00714CB7"/>
    <w:rsid w:val="00714F05"/>
    <w:rsid w:val="0071500E"/>
    <w:rsid w:val="0071520C"/>
    <w:rsid w:val="00715251"/>
    <w:rsid w:val="007153EE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60FF"/>
    <w:rsid w:val="00726220"/>
    <w:rsid w:val="007265B0"/>
    <w:rsid w:val="0072698B"/>
    <w:rsid w:val="00726A5E"/>
    <w:rsid w:val="00726C77"/>
    <w:rsid w:val="00726E70"/>
    <w:rsid w:val="007270D8"/>
    <w:rsid w:val="007272AD"/>
    <w:rsid w:val="00727503"/>
    <w:rsid w:val="00727602"/>
    <w:rsid w:val="00727C3E"/>
    <w:rsid w:val="007300EC"/>
    <w:rsid w:val="00730376"/>
    <w:rsid w:val="007305FB"/>
    <w:rsid w:val="00730615"/>
    <w:rsid w:val="007309D5"/>
    <w:rsid w:val="00730B4D"/>
    <w:rsid w:val="00730BF2"/>
    <w:rsid w:val="00730C57"/>
    <w:rsid w:val="00730C99"/>
    <w:rsid w:val="00731227"/>
    <w:rsid w:val="00731630"/>
    <w:rsid w:val="007318F5"/>
    <w:rsid w:val="00731C3B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4E7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D27"/>
    <w:rsid w:val="00736F65"/>
    <w:rsid w:val="00737834"/>
    <w:rsid w:val="0074001C"/>
    <w:rsid w:val="0074011D"/>
    <w:rsid w:val="0074035E"/>
    <w:rsid w:val="00740690"/>
    <w:rsid w:val="00740D12"/>
    <w:rsid w:val="007412C4"/>
    <w:rsid w:val="00741300"/>
    <w:rsid w:val="00741364"/>
    <w:rsid w:val="0074136C"/>
    <w:rsid w:val="00741486"/>
    <w:rsid w:val="0074171D"/>
    <w:rsid w:val="007417E5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44"/>
    <w:rsid w:val="00753B4E"/>
    <w:rsid w:val="007546A1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6"/>
    <w:rsid w:val="0075760D"/>
    <w:rsid w:val="007577F8"/>
    <w:rsid w:val="00757D78"/>
    <w:rsid w:val="007601A2"/>
    <w:rsid w:val="007602B5"/>
    <w:rsid w:val="00760A4B"/>
    <w:rsid w:val="00760D14"/>
    <w:rsid w:val="00760F10"/>
    <w:rsid w:val="00761310"/>
    <w:rsid w:val="00761378"/>
    <w:rsid w:val="007614C0"/>
    <w:rsid w:val="0076160F"/>
    <w:rsid w:val="0076163B"/>
    <w:rsid w:val="00761661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00A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51E"/>
    <w:rsid w:val="007757BC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0C7"/>
    <w:rsid w:val="007814B0"/>
    <w:rsid w:val="007815AD"/>
    <w:rsid w:val="0078164B"/>
    <w:rsid w:val="00781A04"/>
    <w:rsid w:val="00781B1E"/>
    <w:rsid w:val="007823EA"/>
    <w:rsid w:val="00782A07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366"/>
    <w:rsid w:val="00787819"/>
    <w:rsid w:val="00787C6A"/>
    <w:rsid w:val="00787D29"/>
    <w:rsid w:val="00787EF5"/>
    <w:rsid w:val="007908F3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06E"/>
    <w:rsid w:val="00794259"/>
    <w:rsid w:val="00794714"/>
    <w:rsid w:val="00794BC4"/>
    <w:rsid w:val="00794D11"/>
    <w:rsid w:val="00794D29"/>
    <w:rsid w:val="00794E91"/>
    <w:rsid w:val="00794FFB"/>
    <w:rsid w:val="0079569A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E26"/>
    <w:rsid w:val="007A0F4D"/>
    <w:rsid w:val="007A1058"/>
    <w:rsid w:val="007A111D"/>
    <w:rsid w:val="007A159F"/>
    <w:rsid w:val="007A179A"/>
    <w:rsid w:val="007A1990"/>
    <w:rsid w:val="007A1DA3"/>
    <w:rsid w:val="007A1DDE"/>
    <w:rsid w:val="007A2521"/>
    <w:rsid w:val="007A265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2A"/>
    <w:rsid w:val="007A73AA"/>
    <w:rsid w:val="007A7602"/>
    <w:rsid w:val="007B02FE"/>
    <w:rsid w:val="007B0AC4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41A"/>
    <w:rsid w:val="007B5544"/>
    <w:rsid w:val="007B55D0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E94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040"/>
    <w:rsid w:val="007C62F3"/>
    <w:rsid w:val="007C65DC"/>
    <w:rsid w:val="007C7FAD"/>
    <w:rsid w:val="007D003E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85"/>
    <w:rsid w:val="007D3C2B"/>
    <w:rsid w:val="007D3D1F"/>
    <w:rsid w:val="007D3D76"/>
    <w:rsid w:val="007D3FBA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0A37"/>
    <w:rsid w:val="007E1331"/>
    <w:rsid w:val="007E134A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AA5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1E5C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4FF"/>
    <w:rsid w:val="007F7AED"/>
    <w:rsid w:val="00800048"/>
    <w:rsid w:val="008001BA"/>
    <w:rsid w:val="0080054E"/>
    <w:rsid w:val="008006DE"/>
    <w:rsid w:val="008009CD"/>
    <w:rsid w:val="008015CA"/>
    <w:rsid w:val="00801E90"/>
    <w:rsid w:val="00801EA2"/>
    <w:rsid w:val="0080231E"/>
    <w:rsid w:val="00802769"/>
    <w:rsid w:val="00802A7B"/>
    <w:rsid w:val="0080365B"/>
    <w:rsid w:val="00803A47"/>
    <w:rsid w:val="00803BB0"/>
    <w:rsid w:val="00803CD1"/>
    <w:rsid w:val="00804175"/>
    <w:rsid w:val="00804188"/>
    <w:rsid w:val="00804275"/>
    <w:rsid w:val="008043F2"/>
    <w:rsid w:val="008048BF"/>
    <w:rsid w:val="00804E07"/>
    <w:rsid w:val="00805012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314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0BD0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E6"/>
    <w:rsid w:val="00845FF6"/>
    <w:rsid w:val="008461C9"/>
    <w:rsid w:val="00846243"/>
    <w:rsid w:val="00846506"/>
    <w:rsid w:val="008465CE"/>
    <w:rsid w:val="00846609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50C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22F"/>
    <w:rsid w:val="008559A4"/>
    <w:rsid w:val="008559AE"/>
    <w:rsid w:val="00856076"/>
    <w:rsid w:val="0085643B"/>
    <w:rsid w:val="00856612"/>
    <w:rsid w:val="0085663D"/>
    <w:rsid w:val="0085675A"/>
    <w:rsid w:val="0085693A"/>
    <w:rsid w:val="00856D46"/>
    <w:rsid w:val="00856F0F"/>
    <w:rsid w:val="0085718A"/>
    <w:rsid w:val="0085730E"/>
    <w:rsid w:val="008573C8"/>
    <w:rsid w:val="00857504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18B"/>
    <w:rsid w:val="0086154F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3FEE"/>
    <w:rsid w:val="0086418B"/>
    <w:rsid w:val="0086481B"/>
    <w:rsid w:val="00864BE6"/>
    <w:rsid w:val="00864E4E"/>
    <w:rsid w:val="0086554F"/>
    <w:rsid w:val="008659BC"/>
    <w:rsid w:val="00865B66"/>
    <w:rsid w:val="00865E6A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7B2"/>
    <w:rsid w:val="00872944"/>
    <w:rsid w:val="00872BE2"/>
    <w:rsid w:val="008732D9"/>
    <w:rsid w:val="00873370"/>
    <w:rsid w:val="00874729"/>
    <w:rsid w:val="00874CB4"/>
    <w:rsid w:val="008753BF"/>
    <w:rsid w:val="00875994"/>
    <w:rsid w:val="00875A12"/>
    <w:rsid w:val="00875A85"/>
    <w:rsid w:val="0087613F"/>
    <w:rsid w:val="008762E1"/>
    <w:rsid w:val="00876540"/>
    <w:rsid w:val="0087672C"/>
    <w:rsid w:val="00876F09"/>
    <w:rsid w:val="00877140"/>
    <w:rsid w:val="00877572"/>
    <w:rsid w:val="0087765E"/>
    <w:rsid w:val="0087767B"/>
    <w:rsid w:val="00877833"/>
    <w:rsid w:val="00877AE7"/>
    <w:rsid w:val="008800B4"/>
    <w:rsid w:val="008809BC"/>
    <w:rsid w:val="00880FF2"/>
    <w:rsid w:val="008814C1"/>
    <w:rsid w:val="008819BB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96E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0C3"/>
    <w:rsid w:val="00887468"/>
    <w:rsid w:val="00887A9B"/>
    <w:rsid w:val="00887B06"/>
    <w:rsid w:val="00887B46"/>
    <w:rsid w:val="00887E44"/>
    <w:rsid w:val="00890252"/>
    <w:rsid w:val="008902C8"/>
    <w:rsid w:val="008908F2"/>
    <w:rsid w:val="00890BAB"/>
    <w:rsid w:val="00890CD7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9B6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226"/>
    <w:rsid w:val="008A438E"/>
    <w:rsid w:val="008A4604"/>
    <w:rsid w:val="008A5D48"/>
    <w:rsid w:val="008A6214"/>
    <w:rsid w:val="008A6608"/>
    <w:rsid w:val="008A663B"/>
    <w:rsid w:val="008A6655"/>
    <w:rsid w:val="008A69B3"/>
    <w:rsid w:val="008A762F"/>
    <w:rsid w:val="008A7D7A"/>
    <w:rsid w:val="008B0059"/>
    <w:rsid w:val="008B0324"/>
    <w:rsid w:val="008B0430"/>
    <w:rsid w:val="008B04FB"/>
    <w:rsid w:val="008B09A3"/>
    <w:rsid w:val="008B0D29"/>
    <w:rsid w:val="008B1038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8A8"/>
    <w:rsid w:val="008B6D30"/>
    <w:rsid w:val="008B6D6D"/>
    <w:rsid w:val="008B6DD8"/>
    <w:rsid w:val="008B7E30"/>
    <w:rsid w:val="008B7F13"/>
    <w:rsid w:val="008C0652"/>
    <w:rsid w:val="008C080A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906"/>
    <w:rsid w:val="008C45E8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67E"/>
    <w:rsid w:val="008D47E2"/>
    <w:rsid w:val="008D4E0F"/>
    <w:rsid w:val="008D51B5"/>
    <w:rsid w:val="008D576C"/>
    <w:rsid w:val="008D5B84"/>
    <w:rsid w:val="008D5EAC"/>
    <w:rsid w:val="008D611E"/>
    <w:rsid w:val="008D6387"/>
    <w:rsid w:val="008D679C"/>
    <w:rsid w:val="008D6DF4"/>
    <w:rsid w:val="008D7291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855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821"/>
    <w:rsid w:val="008E4A62"/>
    <w:rsid w:val="008E4AEF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15A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52F"/>
    <w:rsid w:val="009126CD"/>
    <w:rsid w:val="00912A76"/>
    <w:rsid w:val="00912CD5"/>
    <w:rsid w:val="00912EEE"/>
    <w:rsid w:val="00912FA8"/>
    <w:rsid w:val="00913498"/>
    <w:rsid w:val="00914BF2"/>
    <w:rsid w:val="00914CDE"/>
    <w:rsid w:val="00914F63"/>
    <w:rsid w:val="0091503F"/>
    <w:rsid w:val="00915350"/>
    <w:rsid w:val="00915626"/>
    <w:rsid w:val="009158AB"/>
    <w:rsid w:val="00916274"/>
    <w:rsid w:val="009163BA"/>
    <w:rsid w:val="00916670"/>
    <w:rsid w:val="00916B48"/>
    <w:rsid w:val="00916C6E"/>
    <w:rsid w:val="00916E8F"/>
    <w:rsid w:val="00916F3D"/>
    <w:rsid w:val="00917300"/>
    <w:rsid w:val="00917866"/>
    <w:rsid w:val="00917C5F"/>
    <w:rsid w:val="00920090"/>
    <w:rsid w:val="00920555"/>
    <w:rsid w:val="0092073A"/>
    <w:rsid w:val="00920759"/>
    <w:rsid w:val="009209B4"/>
    <w:rsid w:val="00920D95"/>
    <w:rsid w:val="00920E6F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1E8"/>
    <w:rsid w:val="00930459"/>
    <w:rsid w:val="00930746"/>
    <w:rsid w:val="00930BBB"/>
    <w:rsid w:val="00930EB7"/>
    <w:rsid w:val="00930FA1"/>
    <w:rsid w:val="00931016"/>
    <w:rsid w:val="009310B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F6B"/>
    <w:rsid w:val="009332C5"/>
    <w:rsid w:val="009334D2"/>
    <w:rsid w:val="009337B9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A23"/>
    <w:rsid w:val="00935D1B"/>
    <w:rsid w:val="00935FF1"/>
    <w:rsid w:val="009363B6"/>
    <w:rsid w:val="00936992"/>
    <w:rsid w:val="00936ADF"/>
    <w:rsid w:val="00936C89"/>
    <w:rsid w:val="00936E66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3D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5D51"/>
    <w:rsid w:val="00956384"/>
    <w:rsid w:val="00957082"/>
    <w:rsid w:val="009572F0"/>
    <w:rsid w:val="00957775"/>
    <w:rsid w:val="00957B02"/>
    <w:rsid w:val="00957F1E"/>
    <w:rsid w:val="00957F81"/>
    <w:rsid w:val="00960645"/>
    <w:rsid w:val="0096103E"/>
    <w:rsid w:val="009611D3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946"/>
    <w:rsid w:val="00971A94"/>
    <w:rsid w:val="00971F7E"/>
    <w:rsid w:val="0097214C"/>
    <w:rsid w:val="009723BE"/>
    <w:rsid w:val="009723D3"/>
    <w:rsid w:val="0097260E"/>
    <w:rsid w:val="009726A6"/>
    <w:rsid w:val="00972967"/>
    <w:rsid w:val="00972B5A"/>
    <w:rsid w:val="00972CC9"/>
    <w:rsid w:val="0097305F"/>
    <w:rsid w:val="00973731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2262"/>
    <w:rsid w:val="00982385"/>
    <w:rsid w:val="009828FC"/>
    <w:rsid w:val="0098319B"/>
    <w:rsid w:val="00983693"/>
    <w:rsid w:val="00983AA5"/>
    <w:rsid w:val="00983DC8"/>
    <w:rsid w:val="009840FC"/>
    <w:rsid w:val="00984426"/>
    <w:rsid w:val="00984458"/>
    <w:rsid w:val="009846BF"/>
    <w:rsid w:val="00984BFA"/>
    <w:rsid w:val="00984DAD"/>
    <w:rsid w:val="00985116"/>
    <w:rsid w:val="00985EC8"/>
    <w:rsid w:val="00985FAB"/>
    <w:rsid w:val="00986040"/>
    <w:rsid w:val="00986140"/>
    <w:rsid w:val="00986632"/>
    <w:rsid w:val="00986679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604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29B"/>
    <w:rsid w:val="009973CE"/>
    <w:rsid w:val="00997B0B"/>
    <w:rsid w:val="00997C0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B95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356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335"/>
    <w:rsid w:val="009D297D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B2"/>
    <w:rsid w:val="009D5CB4"/>
    <w:rsid w:val="009D5E07"/>
    <w:rsid w:val="009D5E61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AE0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9DC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8E"/>
    <w:rsid w:val="009F2743"/>
    <w:rsid w:val="009F2A43"/>
    <w:rsid w:val="009F2F68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1FA"/>
    <w:rsid w:val="00A123FC"/>
    <w:rsid w:val="00A1249D"/>
    <w:rsid w:val="00A12862"/>
    <w:rsid w:val="00A12B28"/>
    <w:rsid w:val="00A12B5B"/>
    <w:rsid w:val="00A12C5A"/>
    <w:rsid w:val="00A13262"/>
    <w:rsid w:val="00A134E5"/>
    <w:rsid w:val="00A1355A"/>
    <w:rsid w:val="00A13D5D"/>
    <w:rsid w:val="00A1402E"/>
    <w:rsid w:val="00A140E3"/>
    <w:rsid w:val="00A148E5"/>
    <w:rsid w:val="00A14FB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ED2"/>
    <w:rsid w:val="00A200F9"/>
    <w:rsid w:val="00A20147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CBC"/>
    <w:rsid w:val="00A22EE9"/>
    <w:rsid w:val="00A23218"/>
    <w:rsid w:val="00A234F3"/>
    <w:rsid w:val="00A23EFD"/>
    <w:rsid w:val="00A24897"/>
    <w:rsid w:val="00A24C4E"/>
    <w:rsid w:val="00A24E99"/>
    <w:rsid w:val="00A251F8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EE5"/>
    <w:rsid w:val="00A31037"/>
    <w:rsid w:val="00A3108F"/>
    <w:rsid w:val="00A311FD"/>
    <w:rsid w:val="00A31358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AB4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D4C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78B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1A2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6FF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7B8"/>
    <w:rsid w:val="00A90B6E"/>
    <w:rsid w:val="00A90FA3"/>
    <w:rsid w:val="00A9119D"/>
    <w:rsid w:val="00A912B0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51F"/>
    <w:rsid w:val="00A966EB"/>
    <w:rsid w:val="00A96859"/>
    <w:rsid w:val="00A96F78"/>
    <w:rsid w:val="00A97083"/>
    <w:rsid w:val="00A9727C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854"/>
    <w:rsid w:val="00AA1A60"/>
    <w:rsid w:val="00AA1C16"/>
    <w:rsid w:val="00AA1C99"/>
    <w:rsid w:val="00AA1D8A"/>
    <w:rsid w:val="00AA2723"/>
    <w:rsid w:val="00AA284E"/>
    <w:rsid w:val="00AA2ABA"/>
    <w:rsid w:val="00AA2C03"/>
    <w:rsid w:val="00AA31A1"/>
    <w:rsid w:val="00AA3477"/>
    <w:rsid w:val="00AA363C"/>
    <w:rsid w:val="00AA3C9F"/>
    <w:rsid w:val="00AA3F9D"/>
    <w:rsid w:val="00AA43EE"/>
    <w:rsid w:val="00AA4FE4"/>
    <w:rsid w:val="00AA5263"/>
    <w:rsid w:val="00AA52BA"/>
    <w:rsid w:val="00AA53FA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2408"/>
    <w:rsid w:val="00AB2496"/>
    <w:rsid w:val="00AB2BBE"/>
    <w:rsid w:val="00AB30AE"/>
    <w:rsid w:val="00AB336D"/>
    <w:rsid w:val="00AB3698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68D"/>
    <w:rsid w:val="00AC08A7"/>
    <w:rsid w:val="00AC09E6"/>
    <w:rsid w:val="00AC1077"/>
    <w:rsid w:val="00AC125E"/>
    <w:rsid w:val="00AC14AE"/>
    <w:rsid w:val="00AC16D0"/>
    <w:rsid w:val="00AC180B"/>
    <w:rsid w:val="00AC1A80"/>
    <w:rsid w:val="00AC1B15"/>
    <w:rsid w:val="00AC1D4D"/>
    <w:rsid w:val="00AC1E4D"/>
    <w:rsid w:val="00AC1F39"/>
    <w:rsid w:val="00AC2050"/>
    <w:rsid w:val="00AC281E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2EB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2E27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613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7D2"/>
    <w:rsid w:val="00AE7842"/>
    <w:rsid w:val="00AE7892"/>
    <w:rsid w:val="00AE7900"/>
    <w:rsid w:val="00AE7A80"/>
    <w:rsid w:val="00AE7DA4"/>
    <w:rsid w:val="00AF0112"/>
    <w:rsid w:val="00AF0140"/>
    <w:rsid w:val="00AF0204"/>
    <w:rsid w:val="00AF0260"/>
    <w:rsid w:val="00AF0647"/>
    <w:rsid w:val="00AF06AE"/>
    <w:rsid w:val="00AF076A"/>
    <w:rsid w:val="00AF0800"/>
    <w:rsid w:val="00AF08AA"/>
    <w:rsid w:val="00AF092D"/>
    <w:rsid w:val="00AF0BB4"/>
    <w:rsid w:val="00AF0DE4"/>
    <w:rsid w:val="00AF0FA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4C2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5B6F"/>
    <w:rsid w:val="00AF5F52"/>
    <w:rsid w:val="00AF6384"/>
    <w:rsid w:val="00AF641A"/>
    <w:rsid w:val="00AF682C"/>
    <w:rsid w:val="00AF7056"/>
    <w:rsid w:val="00AF725F"/>
    <w:rsid w:val="00AF7600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1EFF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6B2"/>
    <w:rsid w:val="00B057FA"/>
    <w:rsid w:val="00B05FC9"/>
    <w:rsid w:val="00B0605D"/>
    <w:rsid w:val="00B06319"/>
    <w:rsid w:val="00B06733"/>
    <w:rsid w:val="00B06DB4"/>
    <w:rsid w:val="00B071DB"/>
    <w:rsid w:val="00B07FCE"/>
    <w:rsid w:val="00B1002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33E8"/>
    <w:rsid w:val="00B234ED"/>
    <w:rsid w:val="00B244F9"/>
    <w:rsid w:val="00B246A7"/>
    <w:rsid w:val="00B247E0"/>
    <w:rsid w:val="00B24975"/>
    <w:rsid w:val="00B24D16"/>
    <w:rsid w:val="00B250F0"/>
    <w:rsid w:val="00B25118"/>
    <w:rsid w:val="00B25491"/>
    <w:rsid w:val="00B2562E"/>
    <w:rsid w:val="00B259A4"/>
    <w:rsid w:val="00B25CED"/>
    <w:rsid w:val="00B25D46"/>
    <w:rsid w:val="00B264F7"/>
    <w:rsid w:val="00B26B3F"/>
    <w:rsid w:val="00B26F6C"/>
    <w:rsid w:val="00B27502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0C6"/>
    <w:rsid w:val="00B472E2"/>
    <w:rsid w:val="00B4737A"/>
    <w:rsid w:val="00B474D3"/>
    <w:rsid w:val="00B47831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598"/>
    <w:rsid w:val="00B607C2"/>
    <w:rsid w:val="00B6126D"/>
    <w:rsid w:val="00B6187C"/>
    <w:rsid w:val="00B61CAD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49D"/>
    <w:rsid w:val="00B767DF"/>
    <w:rsid w:val="00B768C4"/>
    <w:rsid w:val="00B76C05"/>
    <w:rsid w:val="00B76C91"/>
    <w:rsid w:val="00B76CD9"/>
    <w:rsid w:val="00B77174"/>
    <w:rsid w:val="00B77901"/>
    <w:rsid w:val="00B77DD3"/>
    <w:rsid w:val="00B77E35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B90"/>
    <w:rsid w:val="00B86E04"/>
    <w:rsid w:val="00B86E2B"/>
    <w:rsid w:val="00B872C3"/>
    <w:rsid w:val="00B87645"/>
    <w:rsid w:val="00B87E2B"/>
    <w:rsid w:val="00B903CF"/>
    <w:rsid w:val="00B90CFD"/>
    <w:rsid w:val="00B90FB2"/>
    <w:rsid w:val="00B918FF"/>
    <w:rsid w:val="00B91A7E"/>
    <w:rsid w:val="00B92500"/>
    <w:rsid w:val="00B92AB3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926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E52"/>
    <w:rsid w:val="00BA212B"/>
    <w:rsid w:val="00BA2298"/>
    <w:rsid w:val="00BA2364"/>
    <w:rsid w:val="00BA23B3"/>
    <w:rsid w:val="00BA2441"/>
    <w:rsid w:val="00BA26CF"/>
    <w:rsid w:val="00BA2D7B"/>
    <w:rsid w:val="00BA31FF"/>
    <w:rsid w:val="00BA37B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D6D"/>
    <w:rsid w:val="00BB293C"/>
    <w:rsid w:val="00BB2CAA"/>
    <w:rsid w:val="00BB310A"/>
    <w:rsid w:val="00BB3291"/>
    <w:rsid w:val="00BB32E1"/>
    <w:rsid w:val="00BB3CA0"/>
    <w:rsid w:val="00BB4024"/>
    <w:rsid w:val="00BB4070"/>
    <w:rsid w:val="00BB40F1"/>
    <w:rsid w:val="00BB420D"/>
    <w:rsid w:val="00BB450A"/>
    <w:rsid w:val="00BB4588"/>
    <w:rsid w:val="00BB4C3E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879"/>
    <w:rsid w:val="00BB7B03"/>
    <w:rsid w:val="00BB7BF9"/>
    <w:rsid w:val="00BB7F2B"/>
    <w:rsid w:val="00BC00D3"/>
    <w:rsid w:val="00BC041E"/>
    <w:rsid w:val="00BC0714"/>
    <w:rsid w:val="00BC07DE"/>
    <w:rsid w:val="00BC0AD9"/>
    <w:rsid w:val="00BC0B84"/>
    <w:rsid w:val="00BC0E07"/>
    <w:rsid w:val="00BC0E08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228"/>
    <w:rsid w:val="00BD15E9"/>
    <w:rsid w:val="00BD16C9"/>
    <w:rsid w:val="00BD1DDF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D64"/>
    <w:rsid w:val="00BD5E12"/>
    <w:rsid w:val="00BD5EFA"/>
    <w:rsid w:val="00BD6AB0"/>
    <w:rsid w:val="00BD6B69"/>
    <w:rsid w:val="00BD6B70"/>
    <w:rsid w:val="00BD6D37"/>
    <w:rsid w:val="00BD6DED"/>
    <w:rsid w:val="00BD6EB7"/>
    <w:rsid w:val="00BD700C"/>
    <w:rsid w:val="00BD722E"/>
    <w:rsid w:val="00BD73E4"/>
    <w:rsid w:val="00BE0379"/>
    <w:rsid w:val="00BE06C8"/>
    <w:rsid w:val="00BE08DD"/>
    <w:rsid w:val="00BE137A"/>
    <w:rsid w:val="00BE1BD8"/>
    <w:rsid w:val="00BE1E43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E7DDC"/>
    <w:rsid w:val="00BF014C"/>
    <w:rsid w:val="00BF086E"/>
    <w:rsid w:val="00BF0927"/>
    <w:rsid w:val="00BF0984"/>
    <w:rsid w:val="00BF0B34"/>
    <w:rsid w:val="00BF0BF9"/>
    <w:rsid w:val="00BF0E06"/>
    <w:rsid w:val="00BF0FC0"/>
    <w:rsid w:val="00BF11AD"/>
    <w:rsid w:val="00BF132B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0AC2"/>
    <w:rsid w:val="00C01286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43"/>
    <w:rsid w:val="00C126F8"/>
    <w:rsid w:val="00C12810"/>
    <w:rsid w:val="00C12C9B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BAD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752"/>
    <w:rsid w:val="00C21DE6"/>
    <w:rsid w:val="00C22657"/>
    <w:rsid w:val="00C22B57"/>
    <w:rsid w:val="00C23145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5E6F"/>
    <w:rsid w:val="00C25ECF"/>
    <w:rsid w:val="00C26437"/>
    <w:rsid w:val="00C26470"/>
    <w:rsid w:val="00C265BF"/>
    <w:rsid w:val="00C26744"/>
    <w:rsid w:val="00C267CB"/>
    <w:rsid w:val="00C26FC7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202"/>
    <w:rsid w:val="00C3275F"/>
    <w:rsid w:val="00C327C4"/>
    <w:rsid w:val="00C32AAE"/>
    <w:rsid w:val="00C32DFF"/>
    <w:rsid w:val="00C334A7"/>
    <w:rsid w:val="00C33799"/>
    <w:rsid w:val="00C33891"/>
    <w:rsid w:val="00C33CD4"/>
    <w:rsid w:val="00C3402B"/>
    <w:rsid w:val="00C34201"/>
    <w:rsid w:val="00C34496"/>
    <w:rsid w:val="00C34525"/>
    <w:rsid w:val="00C346A2"/>
    <w:rsid w:val="00C34844"/>
    <w:rsid w:val="00C348E7"/>
    <w:rsid w:val="00C355D4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270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32F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6B39"/>
    <w:rsid w:val="00C471B8"/>
    <w:rsid w:val="00C471BF"/>
    <w:rsid w:val="00C4726B"/>
    <w:rsid w:val="00C47446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48D7"/>
    <w:rsid w:val="00C54975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42C"/>
    <w:rsid w:val="00C8498B"/>
    <w:rsid w:val="00C85029"/>
    <w:rsid w:val="00C850EE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BF9"/>
    <w:rsid w:val="00C90D36"/>
    <w:rsid w:val="00C910C5"/>
    <w:rsid w:val="00C9159E"/>
    <w:rsid w:val="00C91A08"/>
    <w:rsid w:val="00C92A0F"/>
    <w:rsid w:val="00C92B2E"/>
    <w:rsid w:val="00C92EB1"/>
    <w:rsid w:val="00C93237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C2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2EF"/>
    <w:rsid w:val="00CA34CF"/>
    <w:rsid w:val="00CA37BF"/>
    <w:rsid w:val="00CA38A1"/>
    <w:rsid w:val="00CA38C6"/>
    <w:rsid w:val="00CA3D09"/>
    <w:rsid w:val="00CA4301"/>
    <w:rsid w:val="00CA46CA"/>
    <w:rsid w:val="00CA4721"/>
    <w:rsid w:val="00CA4974"/>
    <w:rsid w:val="00CA4ADD"/>
    <w:rsid w:val="00CA5139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117"/>
    <w:rsid w:val="00CB547A"/>
    <w:rsid w:val="00CB55EC"/>
    <w:rsid w:val="00CB579E"/>
    <w:rsid w:val="00CB58B5"/>
    <w:rsid w:val="00CB5B10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6F6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4"/>
    <w:rsid w:val="00CC5E8A"/>
    <w:rsid w:val="00CC5FFE"/>
    <w:rsid w:val="00CC6D0B"/>
    <w:rsid w:val="00CC6D19"/>
    <w:rsid w:val="00CC7258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75"/>
    <w:rsid w:val="00CD14F0"/>
    <w:rsid w:val="00CD15AF"/>
    <w:rsid w:val="00CD1935"/>
    <w:rsid w:val="00CD1E43"/>
    <w:rsid w:val="00CD240C"/>
    <w:rsid w:val="00CD244A"/>
    <w:rsid w:val="00CD2A23"/>
    <w:rsid w:val="00CD2FBA"/>
    <w:rsid w:val="00CD314B"/>
    <w:rsid w:val="00CD322E"/>
    <w:rsid w:val="00CD3237"/>
    <w:rsid w:val="00CD3406"/>
    <w:rsid w:val="00CD359B"/>
    <w:rsid w:val="00CD36F3"/>
    <w:rsid w:val="00CD385D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958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8FC"/>
    <w:rsid w:val="00CF09D9"/>
    <w:rsid w:val="00CF0CBF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3812"/>
    <w:rsid w:val="00CF451F"/>
    <w:rsid w:val="00CF4AF3"/>
    <w:rsid w:val="00CF539F"/>
    <w:rsid w:val="00CF546F"/>
    <w:rsid w:val="00CF55A1"/>
    <w:rsid w:val="00CF55DC"/>
    <w:rsid w:val="00CF5805"/>
    <w:rsid w:val="00CF58D8"/>
    <w:rsid w:val="00CF5E81"/>
    <w:rsid w:val="00CF6157"/>
    <w:rsid w:val="00CF6370"/>
    <w:rsid w:val="00CF644C"/>
    <w:rsid w:val="00CF6A53"/>
    <w:rsid w:val="00CF6B90"/>
    <w:rsid w:val="00CF6DEC"/>
    <w:rsid w:val="00CF7037"/>
    <w:rsid w:val="00CF77B7"/>
    <w:rsid w:val="00CF77EC"/>
    <w:rsid w:val="00CF7F14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379"/>
    <w:rsid w:val="00D026E6"/>
    <w:rsid w:val="00D02873"/>
    <w:rsid w:val="00D02AB2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523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2E8B"/>
    <w:rsid w:val="00D43080"/>
    <w:rsid w:val="00D4318E"/>
    <w:rsid w:val="00D43654"/>
    <w:rsid w:val="00D4414D"/>
    <w:rsid w:val="00D4436B"/>
    <w:rsid w:val="00D445A4"/>
    <w:rsid w:val="00D44603"/>
    <w:rsid w:val="00D4527F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0A6"/>
    <w:rsid w:val="00D51252"/>
    <w:rsid w:val="00D512D1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A1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751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CA6"/>
    <w:rsid w:val="00D62EE8"/>
    <w:rsid w:val="00D62F04"/>
    <w:rsid w:val="00D62FC7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F3A"/>
    <w:rsid w:val="00D6616F"/>
    <w:rsid w:val="00D66206"/>
    <w:rsid w:val="00D666E0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265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00A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1F79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01C"/>
    <w:rsid w:val="00D93228"/>
    <w:rsid w:val="00D932F2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2C4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84"/>
    <w:rsid w:val="00DA37F2"/>
    <w:rsid w:val="00DA3DAE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046"/>
    <w:rsid w:val="00DA7647"/>
    <w:rsid w:val="00DA7895"/>
    <w:rsid w:val="00DA7CF9"/>
    <w:rsid w:val="00DA7D3D"/>
    <w:rsid w:val="00DA7E83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052"/>
    <w:rsid w:val="00DB5165"/>
    <w:rsid w:val="00DB51D6"/>
    <w:rsid w:val="00DB520B"/>
    <w:rsid w:val="00DB5330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C06"/>
    <w:rsid w:val="00DD34A6"/>
    <w:rsid w:val="00DD3895"/>
    <w:rsid w:val="00DD3D22"/>
    <w:rsid w:val="00DD3E84"/>
    <w:rsid w:val="00DD3F76"/>
    <w:rsid w:val="00DD40C4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26B"/>
    <w:rsid w:val="00DD73C0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36E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53C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2BC3"/>
    <w:rsid w:val="00E03027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586"/>
    <w:rsid w:val="00E1268F"/>
    <w:rsid w:val="00E126B7"/>
    <w:rsid w:val="00E127CE"/>
    <w:rsid w:val="00E128D7"/>
    <w:rsid w:val="00E13122"/>
    <w:rsid w:val="00E137D6"/>
    <w:rsid w:val="00E138FD"/>
    <w:rsid w:val="00E13B52"/>
    <w:rsid w:val="00E13B63"/>
    <w:rsid w:val="00E13B6F"/>
    <w:rsid w:val="00E13D71"/>
    <w:rsid w:val="00E13FBE"/>
    <w:rsid w:val="00E1497D"/>
    <w:rsid w:val="00E14C63"/>
    <w:rsid w:val="00E14D59"/>
    <w:rsid w:val="00E150B6"/>
    <w:rsid w:val="00E158F6"/>
    <w:rsid w:val="00E15E31"/>
    <w:rsid w:val="00E16164"/>
    <w:rsid w:val="00E163C5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0DBA"/>
    <w:rsid w:val="00E214D9"/>
    <w:rsid w:val="00E216CC"/>
    <w:rsid w:val="00E2194D"/>
    <w:rsid w:val="00E21A08"/>
    <w:rsid w:val="00E21A38"/>
    <w:rsid w:val="00E21AB0"/>
    <w:rsid w:val="00E21C4F"/>
    <w:rsid w:val="00E2235D"/>
    <w:rsid w:val="00E22830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4A6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13B"/>
    <w:rsid w:val="00E35527"/>
    <w:rsid w:val="00E35648"/>
    <w:rsid w:val="00E356CF"/>
    <w:rsid w:val="00E3574A"/>
    <w:rsid w:val="00E362F6"/>
    <w:rsid w:val="00E36ABE"/>
    <w:rsid w:val="00E37457"/>
    <w:rsid w:val="00E37E05"/>
    <w:rsid w:val="00E37E08"/>
    <w:rsid w:val="00E37E5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D79"/>
    <w:rsid w:val="00E42E6F"/>
    <w:rsid w:val="00E431B2"/>
    <w:rsid w:val="00E4390A"/>
    <w:rsid w:val="00E43A28"/>
    <w:rsid w:val="00E43B9E"/>
    <w:rsid w:val="00E43E90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CFD"/>
    <w:rsid w:val="00E45FAE"/>
    <w:rsid w:val="00E46A17"/>
    <w:rsid w:val="00E46DB2"/>
    <w:rsid w:val="00E46F77"/>
    <w:rsid w:val="00E4750C"/>
    <w:rsid w:val="00E505A1"/>
    <w:rsid w:val="00E508B9"/>
    <w:rsid w:val="00E50BB9"/>
    <w:rsid w:val="00E51458"/>
    <w:rsid w:val="00E5145D"/>
    <w:rsid w:val="00E515B3"/>
    <w:rsid w:val="00E51660"/>
    <w:rsid w:val="00E5184E"/>
    <w:rsid w:val="00E51877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3E4"/>
    <w:rsid w:val="00E626A1"/>
    <w:rsid w:val="00E62899"/>
    <w:rsid w:val="00E6293F"/>
    <w:rsid w:val="00E62EFF"/>
    <w:rsid w:val="00E6329E"/>
    <w:rsid w:val="00E64C8C"/>
    <w:rsid w:val="00E65654"/>
    <w:rsid w:val="00E659F4"/>
    <w:rsid w:val="00E65BFC"/>
    <w:rsid w:val="00E65C96"/>
    <w:rsid w:val="00E664C8"/>
    <w:rsid w:val="00E6651F"/>
    <w:rsid w:val="00E66550"/>
    <w:rsid w:val="00E666F1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956"/>
    <w:rsid w:val="00E71B31"/>
    <w:rsid w:val="00E71ED5"/>
    <w:rsid w:val="00E72496"/>
    <w:rsid w:val="00E72901"/>
    <w:rsid w:val="00E72BD2"/>
    <w:rsid w:val="00E72DC7"/>
    <w:rsid w:val="00E735C2"/>
    <w:rsid w:val="00E736D8"/>
    <w:rsid w:val="00E74163"/>
    <w:rsid w:val="00E74179"/>
    <w:rsid w:val="00E74455"/>
    <w:rsid w:val="00E74C92"/>
    <w:rsid w:val="00E74D7F"/>
    <w:rsid w:val="00E75176"/>
    <w:rsid w:val="00E751E5"/>
    <w:rsid w:val="00E75253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164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E18"/>
    <w:rsid w:val="00E85399"/>
    <w:rsid w:val="00E853B3"/>
    <w:rsid w:val="00E853D3"/>
    <w:rsid w:val="00E8555C"/>
    <w:rsid w:val="00E85561"/>
    <w:rsid w:val="00E85902"/>
    <w:rsid w:val="00E859CE"/>
    <w:rsid w:val="00E85D79"/>
    <w:rsid w:val="00E85F3E"/>
    <w:rsid w:val="00E8608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A10"/>
    <w:rsid w:val="00E94C79"/>
    <w:rsid w:val="00E94DC0"/>
    <w:rsid w:val="00E94DEB"/>
    <w:rsid w:val="00E94DF7"/>
    <w:rsid w:val="00E954E7"/>
    <w:rsid w:val="00E9602C"/>
    <w:rsid w:val="00E960D2"/>
    <w:rsid w:val="00E9616A"/>
    <w:rsid w:val="00E966A8"/>
    <w:rsid w:val="00E969F7"/>
    <w:rsid w:val="00E96C94"/>
    <w:rsid w:val="00E96DA3"/>
    <w:rsid w:val="00E9717B"/>
    <w:rsid w:val="00E972C6"/>
    <w:rsid w:val="00E97467"/>
    <w:rsid w:val="00E97AE9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C7"/>
    <w:rsid w:val="00EB05F5"/>
    <w:rsid w:val="00EB0721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9D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6B1"/>
    <w:rsid w:val="00EC29CA"/>
    <w:rsid w:val="00EC2A04"/>
    <w:rsid w:val="00EC2B58"/>
    <w:rsid w:val="00EC2B6C"/>
    <w:rsid w:val="00EC2C96"/>
    <w:rsid w:val="00EC3235"/>
    <w:rsid w:val="00EC344A"/>
    <w:rsid w:val="00EC379C"/>
    <w:rsid w:val="00EC38AA"/>
    <w:rsid w:val="00EC3FBE"/>
    <w:rsid w:val="00EC412E"/>
    <w:rsid w:val="00EC4281"/>
    <w:rsid w:val="00EC492E"/>
    <w:rsid w:val="00EC4971"/>
    <w:rsid w:val="00EC4A77"/>
    <w:rsid w:val="00EC4CDC"/>
    <w:rsid w:val="00EC5856"/>
    <w:rsid w:val="00EC5DA4"/>
    <w:rsid w:val="00EC5EEB"/>
    <w:rsid w:val="00EC6032"/>
    <w:rsid w:val="00EC62F8"/>
    <w:rsid w:val="00EC66FC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B2A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6146"/>
    <w:rsid w:val="00ED675E"/>
    <w:rsid w:val="00ED6B6D"/>
    <w:rsid w:val="00ED6BA1"/>
    <w:rsid w:val="00ED6EB2"/>
    <w:rsid w:val="00ED6ED6"/>
    <w:rsid w:val="00ED72C3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D2A"/>
    <w:rsid w:val="00EE1E06"/>
    <w:rsid w:val="00EE235B"/>
    <w:rsid w:val="00EE2367"/>
    <w:rsid w:val="00EE23B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95F"/>
    <w:rsid w:val="00EF0A8F"/>
    <w:rsid w:val="00EF1B04"/>
    <w:rsid w:val="00EF1F78"/>
    <w:rsid w:val="00EF2714"/>
    <w:rsid w:val="00EF2CC7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EF7E3D"/>
    <w:rsid w:val="00F00087"/>
    <w:rsid w:val="00F00236"/>
    <w:rsid w:val="00F003CA"/>
    <w:rsid w:val="00F0073C"/>
    <w:rsid w:val="00F00BC0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22E"/>
    <w:rsid w:val="00F042A9"/>
    <w:rsid w:val="00F046A0"/>
    <w:rsid w:val="00F04DE7"/>
    <w:rsid w:val="00F04FAC"/>
    <w:rsid w:val="00F05A35"/>
    <w:rsid w:val="00F05A81"/>
    <w:rsid w:val="00F05A95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485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CEC"/>
    <w:rsid w:val="00F11F65"/>
    <w:rsid w:val="00F1201E"/>
    <w:rsid w:val="00F121F6"/>
    <w:rsid w:val="00F1291D"/>
    <w:rsid w:val="00F12D81"/>
    <w:rsid w:val="00F12E4E"/>
    <w:rsid w:val="00F12E94"/>
    <w:rsid w:val="00F12FA5"/>
    <w:rsid w:val="00F1305F"/>
    <w:rsid w:val="00F13853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EC5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6C5B"/>
    <w:rsid w:val="00F36C9D"/>
    <w:rsid w:val="00F370DE"/>
    <w:rsid w:val="00F37479"/>
    <w:rsid w:val="00F37892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57D95"/>
    <w:rsid w:val="00F600C6"/>
    <w:rsid w:val="00F6061F"/>
    <w:rsid w:val="00F60634"/>
    <w:rsid w:val="00F609DA"/>
    <w:rsid w:val="00F60A51"/>
    <w:rsid w:val="00F610BD"/>
    <w:rsid w:val="00F6160F"/>
    <w:rsid w:val="00F61AD5"/>
    <w:rsid w:val="00F61BE5"/>
    <w:rsid w:val="00F62181"/>
    <w:rsid w:val="00F6228B"/>
    <w:rsid w:val="00F623BE"/>
    <w:rsid w:val="00F6242C"/>
    <w:rsid w:val="00F625FD"/>
    <w:rsid w:val="00F62CC5"/>
    <w:rsid w:val="00F63E2A"/>
    <w:rsid w:val="00F6475A"/>
    <w:rsid w:val="00F64CD9"/>
    <w:rsid w:val="00F656A2"/>
    <w:rsid w:val="00F65DC4"/>
    <w:rsid w:val="00F65E86"/>
    <w:rsid w:val="00F65F91"/>
    <w:rsid w:val="00F6606A"/>
    <w:rsid w:val="00F667F0"/>
    <w:rsid w:val="00F66C8B"/>
    <w:rsid w:val="00F66F5D"/>
    <w:rsid w:val="00F670CD"/>
    <w:rsid w:val="00F67133"/>
    <w:rsid w:val="00F67503"/>
    <w:rsid w:val="00F679D8"/>
    <w:rsid w:val="00F67B73"/>
    <w:rsid w:val="00F702DB"/>
    <w:rsid w:val="00F70360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21F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5116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757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61D"/>
    <w:rsid w:val="00FB699B"/>
    <w:rsid w:val="00FB6F33"/>
    <w:rsid w:val="00FB7013"/>
    <w:rsid w:val="00FB7309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AC9"/>
    <w:rsid w:val="00FC1B89"/>
    <w:rsid w:val="00FC1C44"/>
    <w:rsid w:val="00FC2411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539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F3"/>
    <w:rsid w:val="00FE6E0C"/>
    <w:rsid w:val="00FE7009"/>
    <w:rsid w:val="00FE740E"/>
    <w:rsid w:val="00FE7B3F"/>
    <w:rsid w:val="00FE7C71"/>
    <w:rsid w:val="00FF0102"/>
    <w:rsid w:val="00FF0257"/>
    <w:rsid w:val="00FF032D"/>
    <w:rsid w:val="00FF07AF"/>
    <w:rsid w:val="00FF09E9"/>
    <w:rsid w:val="00FF0EEC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8BA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EC80095"/>
    <w:rsid w:val="22AAC0E0"/>
    <w:rsid w:val="45D06FDE"/>
    <w:rsid w:val="4E4133F0"/>
    <w:rsid w:val="5794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A795A99F-1D13-4585-A98D-9736A348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157878579054C8043AED412AB417B" ma:contentTypeVersion="7" ma:contentTypeDescription="Create a new document." ma:contentTypeScope="" ma:versionID="365698e3abe4375b82809383ea7e8794">
  <xsd:schema xmlns:xsd="http://www.w3.org/2001/XMLSchema" xmlns:xs="http://www.w3.org/2001/XMLSchema" xmlns:p="http://schemas.microsoft.com/office/2006/metadata/properties" xmlns:ns2="e70bd837-9827-402d-8022-1a941ba76fe6" targetNamespace="http://schemas.microsoft.com/office/2006/metadata/properties" ma:root="true" ma:fieldsID="e07127045b4b3108292aaad540ae9eb4" ns2:_="">
    <xsd:import namespace="e70bd837-9827-402d-8022-1a941ba76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bd837-9827-402d-8022-1a941ba76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C965E-83AE-4E03-AA8F-DD3F41294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bd837-9827-402d-8022-1a941ba76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EF493-88E8-42D7-B519-99ACD7AD66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46270-D165-4E61-9D6D-C097C6B63E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331</TotalTime>
  <Pages>21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Parsinee, Laomettajit</cp:lastModifiedBy>
  <cp:revision>888</cp:revision>
  <cp:lastPrinted>2023-08-03T18:12:00Z</cp:lastPrinted>
  <dcterms:created xsi:type="dcterms:W3CDTF">2021-11-08T03:43:00Z</dcterms:created>
  <dcterms:modified xsi:type="dcterms:W3CDTF">2024-08-13T03:36:00Z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86d2a75da2f57c5bb0845df5752a3d25c582b73ea9a73afa53601f260a35b7a5</vt:lpwstr>
  </property>
  <property fmtid="{D5CDD505-2E9C-101B-9397-08002B2CF9AE}" pid="6" name="ContentTypeId">
    <vt:lpwstr>0x010100B11157878579054C8043AED412AB417B</vt:lpwstr>
  </property>
  <property fmtid="{D5CDD505-2E9C-101B-9397-08002B2CF9AE}" pid="7" name="MediaServiceImageTags">
    <vt:lpwstr/>
  </property>
</Properties>
</file>