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2F39AE" w:rsidRPr="002F39AE" w14:paraId="3426CB2B" w14:textId="77777777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F32312" w14:textId="77777777" w:rsidR="00A552BC" w:rsidRPr="002F39AE" w:rsidRDefault="00A552BC" w:rsidP="00D766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5525D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2485980C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2F39AE" w:rsidRPr="002F39AE" w14:paraId="6BC08B9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F4CFD0C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499B0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D8D717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F39AE" w:rsidRPr="002F39AE" w14:paraId="381943F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B8BC0F" w14:textId="77777777" w:rsidR="00A552BC" w:rsidRPr="002F39AE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1363F0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8EDDBE2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F39AE" w:rsidRPr="002F39AE" w14:paraId="7E0089B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506265" w14:textId="77777777" w:rsidR="00A552BC" w:rsidRPr="002F39AE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DBA178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CE5E32" w14:textId="77777777" w:rsidR="00A552BC" w:rsidRPr="002F39AE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ข้อมูลทางการเงินระหว่างกาล</w:t>
            </w:r>
            <w:r w:rsidR="009215D1"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2F39AE" w:rsidRPr="002F39AE" w14:paraId="05A66C0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AF29EF" w14:textId="77777777" w:rsidR="00A552BC" w:rsidRPr="002F39AE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E89F8C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63DA317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F39AE" w:rsidRPr="002F39AE" w14:paraId="6B2A939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BAECC" w14:textId="77777777" w:rsidR="00A552BC" w:rsidRPr="002F39AE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BDA8EA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8060CED" w14:textId="77777777" w:rsidR="00A552BC" w:rsidRPr="002F39AE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F39AE" w:rsidRPr="002F39AE" w14:paraId="1FE3C27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6C4013" w14:textId="0DE97621" w:rsidR="00A552BC" w:rsidRPr="002F39AE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62E2F271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77BB537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F39AE" w:rsidRPr="002F39AE" w14:paraId="519CFC0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A9287F" w14:textId="61212E78" w:rsidR="00A552BC" w:rsidRPr="002F39AE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17839058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452B5B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2F39AE" w:rsidRPr="002F39AE" w14:paraId="768C13A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7E6F32" w14:textId="49D8D08E" w:rsidR="00A552BC" w:rsidRPr="002F39AE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237C76EE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8EB50EA" w14:textId="77777777" w:rsidR="00A552BC" w:rsidRPr="002F39AE" w:rsidRDefault="00C2537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2F39AE" w:rsidRPr="002F39AE" w14:paraId="6101CA2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DA9DD8" w14:textId="38BE697C" w:rsidR="00A552BC" w:rsidRPr="002F39AE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3BE65FE1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FF910AF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2F39AE" w:rsidRPr="002F39AE" w14:paraId="6DE31AF5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B576C4" w14:textId="77777777" w:rsidR="00C14112" w:rsidRPr="002F39AE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899F7F2" w14:textId="77777777" w:rsidR="00C14112" w:rsidRPr="002F39AE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C9E857" w14:textId="77777777" w:rsidR="00C14112" w:rsidRPr="002F39AE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F39AE" w:rsidRPr="002F39AE" w14:paraId="3ED9635F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8E228A" w14:textId="77777777" w:rsidR="00A51632" w:rsidRPr="002F39AE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3CFD396" w14:textId="77777777" w:rsidR="00A51632" w:rsidRPr="002F39AE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6F4F7F6" w14:textId="77777777" w:rsidR="00A51632" w:rsidRPr="002F39AE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F39AE" w:rsidRPr="002F39AE" w14:paraId="25874BE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C60689" w14:textId="77777777" w:rsidR="00A552BC" w:rsidRPr="002F39AE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BF57323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4ED67E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F39AE" w:rsidRPr="002F39AE" w14:paraId="732C903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77DC99" w14:textId="77777777" w:rsidR="00AC77D8" w:rsidRPr="002F39AE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B56B7D7" w14:textId="77777777" w:rsidR="00AC77D8" w:rsidRPr="002F39AE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8D7A047" w14:textId="77777777" w:rsidR="00AC77D8" w:rsidRPr="002F39AE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2F39AE" w:rsidRPr="002F39AE" w14:paraId="1C3D00C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A598AD" w14:textId="77777777" w:rsidR="00A552BC" w:rsidRPr="002F39AE" w:rsidRDefault="00A552BC" w:rsidP="00AC77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EDEE0B7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75FAB57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2F39AE" w:rsidRPr="002F39AE" w14:paraId="5F8F898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5463EE" w14:textId="77777777" w:rsidR="00A552BC" w:rsidRPr="002F39AE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F8A88CA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0AE7371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F39AE" w:rsidRPr="002F39AE" w14:paraId="0286017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9B9A7F" w14:textId="77777777" w:rsidR="00A552BC" w:rsidRPr="002F39AE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82B230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FA89D2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2F39AE" w:rsidRPr="002F39AE" w14:paraId="379ACE4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F36408" w14:textId="77777777" w:rsidR="00A552BC" w:rsidRPr="002F39AE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9518863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7EA03A7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2F39AE" w:rsidRPr="002F39AE" w14:paraId="031EF8E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E90F07" w14:textId="77777777" w:rsidR="00A552BC" w:rsidRPr="002F39AE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F25C15" w14:textId="77777777" w:rsidR="00A552BC" w:rsidRPr="002F39A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FC3519D" w14:textId="77777777" w:rsidR="00A552BC" w:rsidRPr="002F39AE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F39AE" w:rsidRPr="002F39AE" w14:paraId="20B130E1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3ED1E3" w14:textId="77777777" w:rsidR="00AD1FC0" w:rsidRPr="002F39AE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06DEDD" w14:textId="77777777" w:rsidR="00AD1FC0" w:rsidRPr="002F39AE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A09641" w14:textId="77777777" w:rsidR="00AD1FC0" w:rsidRPr="002F39A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2F39AE" w:rsidRPr="002F39AE" w14:paraId="5648B7A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ACE58E" w14:textId="77777777" w:rsidR="00AD1FC0" w:rsidRPr="002F39AE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BEF4CCF" w14:textId="77777777" w:rsidR="00AD1FC0" w:rsidRPr="002F39AE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625AF9" w14:textId="77777777" w:rsidR="00AD1FC0" w:rsidRPr="002F39A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F39AE" w:rsidRPr="002F39AE" w14:paraId="08B7594F" w14:textId="77777777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BA8086" w14:textId="77777777" w:rsidR="00AD1FC0" w:rsidRPr="002F39AE" w:rsidRDefault="00C1411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3E15C04" w14:textId="77777777" w:rsidR="00AD1FC0" w:rsidRPr="002F39AE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793B5EE" w14:textId="77777777" w:rsidR="00AD1FC0" w:rsidRPr="002F39A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ผูกพันและหนี้สินที่อาจเกิดขึ้น</w:t>
            </w:r>
          </w:p>
        </w:tc>
      </w:tr>
      <w:tr w:rsidR="002F39AE" w:rsidRPr="002F39AE" w14:paraId="6CB67D1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E9EA1C" w14:textId="77777777" w:rsidR="00AD1FC0" w:rsidRPr="002F39AE" w:rsidRDefault="00C1411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4C74024" w14:textId="77777777" w:rsidR="00AD1FC0" w:rsidRPr="002F39AE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AF4643E" w14:textId="77777777" w:rsidR="00AD1FC0" w:rsidRPr="002F39A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2F39AE" w:rsidRPr="002F39AE" w14:paraId="4DB567C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E97150" w14:textId="77777777" w:rsidR="00AD1FC0" w:rsidRPr="002F39AE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9ACC615" w14:textId="77777777" w:rsidR="00AD1FC0" w:rsidRPr="002F39AE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37DA0F" w14:textId="77777777" w:rsidR="00AD1FC0" w:rsidRPr="002F39A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F39AE" w:rsidRPr="002F39AE" w14:paraId="57A13C5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5A7669" w14:textId="77777777" w:rsidR="00AD1FC0" w:rsidRPr="002F39AE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7D7A6E" w14:textId="77777777" w:rsidR="00AD1FC0" w:rsidRPr="002F39AE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CE9118" w14:textId="77777777" w:rsidR="00AD1FC0" w:rsidRPr="002F39A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F39AE" w:rsidRPr="002F39AE" w14:paraId="09D0982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945C6C" w14:textId="77777777" w:rsidR="00BB3083" w:rsidRPr="002F39AE" w:rsidRDefault="00BB3083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59AA8961" w14:textId="77777777" w:rsidR="00BB3083" w:rsidRPr="002F39AE" w:rsidRDefault="00BB3083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E652886" w14:textId="77777777" w:rsidR="00BB3083" w:rsidRPr="002F39AE" w:rsidRDefault="00BB3083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F39AE" w:rsidRPr="002F39AE" w14:paraId="2E6E50F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6A43EC" w14:textId="77777777" w:rsidR="00AD1FC0" w:rsidRPr="002F39AE" w:rsidRDefault="00AD1FC0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BB3083"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1BC8535" w14:textId="77777777" w:rsidR="00AD1FC0" w:rsidRPr="002F39AE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4F1F3E" w14:textId="77777777" w:rsidR="00AD1FC0" w:rsidRPr="002F39A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F39AE" w:rsidRPr="002F39AE" w14:paraId="536A5527" w14:textId="77777777" w:rsidTr="00BF03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F5FA6B" w14:textId="2093B6B5" w:rsidR="007548BD" w:rsidRPr="002F39AE" w:rsidRDefault="005B504E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548BD" w:rsidRPr="002F39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94C57E" w14:textId="77777777" w:rsidR="007548BD" w:rsidRPr="002F39AE" w:rsidRDefault="007548BD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6695EE5" w14:textId="53B33944" w:rsidR="007548BD" w:rsidRPr="002F39AE" w:rsidRDefault="007548BD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2F39AE" w:rsidRPr="002F39AE" w14:paraId="0851915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24B320" w14:textId="6DCE8B2D" w:rsidR="00CB1ABC" w:rsidRPr="002F39AE" w:rsidRDefault="00CB1ABC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8B095" w14:textId="77777777" w:rsidR="00CB1ABC" w:rsidRPr="002F39AE" w:rsidRDefault="00CB1A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29B3BCA" w14:textId="3615A1D2" w:rsidR="00CB1ABC" w:rsidRPr="002F39AE" w:rsidRDefault="00CB1ABC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F39AE" w:rsidRPr="002F39AE" w14:paraId="7F9CA66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6A9CC2" w14:textId="77777777" w:rsidR="00AD1FC0" w:rsidRPr="002F39AE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72EB945D" w14:textId="77777777" w:rsidR="005B504E" w:rsidRPr="002F39AE" w:rsidRDefault="005B504E" w:rsidP="005B504E"/>
        </w:tc>
        <w:tc>
          <w:tcPr>
            <w:tcW w:w="270" w:type="dxa"/>
          </w:tcPr>
          <w:p w14:paraId="52A7A5AD" w14:textId="77777777" w:rsidR="00AD1FC0" w:rsidRPr="002F39AE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48BBB4A" w14:textId="77777777" w:rsidR="00AD1FC0" w:rsidRPr="002F39AE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8C85BD8" w14:textId="70A67D7F" w:rsidR="00A552BC" w:rsidRPr="002F39AE" w:rsidRDefault="00A552BC" w:rsidP="003E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AD62DF" w:rsidRPr="002F39A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39AE">
        <w:rPr>
          <w:rFonts w:ascii="Angsana New" w:hAnsi="Angsana New"/>
          <w:sz w:val="30"/>
          <w:szCs w:val="30"/>
          <w:cs/>
        </w:rPr>
        <w:t>นี้</w:t>
      </w:r>
    </w:p>
    <w:p w14:paraId="197856F8" w14:textId="77777777" w:rsidR="00A552BC" w:rsidRPr="002F39A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8AD3858" w14:textId="0B4EAB1E" w:rsidR="00D64A23" w:rsidRPr="002F39AE" w:rsidRDefault="00A552BC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>งบการเงิน</w:t>
      </w:r>
      <w:r w:rsidR="00AD62DF" w:rsidRPr="002F39A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39AE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Pr="002F39AE">
        <w:rPr>
          <w:rFonts w:ascii="Angsana New" w:hAnsi="Angsana New" w:hint="cs"/>
          <w:sz w:val="30"/>
          <w:szCs w:val="30"/>
          <w:cs/>
        </w:rPr>
        <w:t>คณะ</w:t>
      </w:r>
      <w:r w:rsidRPr="002F39AE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2F39A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31E41" w:rsidRPr="002F39AE">
        <w:rPr>
          <w:rFonts w:ascii="Angsana New" w:hAnsi="Angsana New"/>
          <w:sz w:val="30"/>
          <w:szCs w:val="30"/>
        </w:rPr>
        <w:t>13</w:t>
      </w:r>
      <w:r w:rsidR="006C703C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431E41" w:rsidRPr="002F39AE">
        <w:rPr>
          <w:rFonts w:ascii="Angsana New" w:hAnsi="Angsana New" w:hint="cs"/>
          <w:sz w:val="30"/>
          <w:szCs w:val="30"/>
          <w:cs/>
        </w:rPr>
        <w:t>สิงหาคม</w:t>
      </w:r>
      <w:r w:rsidR="00E343EA" w:rsidRPr="002F39AE">
        <w:rPr>
          <w:rFonts w:ascii="Angsana New" w:hAnsi="Angsana New"/>
          <w:sz w:val="30"/>
          <w:szCs w:val="30"/>
        </w:rPr>
        <w:t xml:space="preserve"> 256</w:t>
      </w:r>
      <w:r w:rsidR="00301765" w:rsidRPr="002F39AE">
        <w:rPr>
          <w:rFonts w:ascii="Angsana New" w:hAnsi="Angsana New"/>
          <w:sz w:val="30"/>
          <w:szCs w:val="30"/>
        </w:rPr>
        <w:t>7</w:t>
      </w:r>
    </w:p>
    <w:p w14:paraId="6857500C" w14:textId="77777777" w:rsidR="007D451A" w:rsidRPr="002F39AE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14:paraId="78A6D285" w14:textId="77777777" w:rsidR="00A552BC" w:rsidRPr="002F39AE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F39A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2F39A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32E72351" w14:textId="77777777" w:rsidR="00A552BC" w:rsidRPr="002F39A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68429C96" w14:textId="77777777" w:rsidR="00A552BC" w:rsidRPr="002F39A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45067F" w:rsidRPr="002F39AE">
        <w:rPr>
          <w:rFonts w:ascii="Angsana New" w:hAnsi="Angsana New" w:hint="cs"/>
          <w:sz w:val="30"/>
          <w:szCs w:val="30"/>
          <w:cs/>
        </w:rPr>
        <w:t>(มหาชน)</w:t>
      </w:r>
      <w:r w:rsidR="0045067F" w:rsidRPr="002F39AE">
        <w:rPr>
          <w:rFonts w:ascii="Angsana New" w:hAnsi="Angsana New"/>
          <w:sz w:val="30"/>
          <w:szCs w:val="30"/>
        </w:rPr>
        <w:t xml:space="preserve"> </w:t>
      </w:r>
      <w:r w:rsidRPr="002F39AE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14:paraId="5E7E0F3E" w14:textId="77777777" w:rsidR="00A552BC" w:rsidRPr="002F39AE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14:paraId="251B94D1" w14:textId="77777777" w:rsidR="00A552BC" w:rsidRPr="002F39A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2F39AE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  <w:cs/>
        </w:rPr>
        <w:tab/>
        <w:t xml:space="preserve"> :</w:t>
      </w:r>
      <w:r w:rsidRPr="002F39AE">
        <w:rPr>
          <w:rFonts w:ascii="Angsana New" w:hAnsi="Angsana New"/>
          <w:sz w:val="30"/>
          <w:szCs w:val="30"/>
        </w:rPr>
        <w:tab/>
        <w:t>50</w:t>
      </w:r>
      <w:r w:rsidRPr="002F39AE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2F39AE">
        <w:rPr>
          <w:rFonts w:ascii="Angsana New" w:hAnsi="Angsana New"/>
          <w:sz w:val="30"/>
          <w:szCs w:val="30"/>
        </w:rPr>
        <w:t>47</w:t>
      </w:r>
      <w:r w:rsidRPr="002F39AE">
        <w:rPr>
          <w:rFonts w:ascii="Angsana New" w:hAnsi="Angsana New"/>
          <w:sz w:val="30"/>
          <w:szCs w:val="30"/>
          <w:cs/>
        </w:rPr>
        <w:t xml:space="preserve"> แยก </w:t>
      </w:r>
      <w:r w:rsidRPr="002F39AE">
        <w:rPr>
          <w:rFonts w:ascii="Angsana New" w:hAnsi="Angsana New"/>
          <w:sz w:val="30"/>
          <w:szCs w:val="30"/>
        </w:rPr>
        <w:t>20</w:t>
      </w:r>
      <w:r w:rsidRPr="002F39AE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2F39AE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14:paraId="2E28E0DB" w14:textId="77777777" w:rsidR="00A552BC" w:rsidRPr="002F39AE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F39AE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2F39AE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2F39AE">
        <w:rPr>
          <w:rFonts w:ascii="Angsana New" w:hAnsi="Angsana New"/>
          <w:sz w:val="30"/>
          <w:szCs w:val="30"/>
          <w:cs/>
        </w:rPr>
        <w:tab/>
      </w:r>
      <w:r w:rsidR="00A552BC" w:rsidRPr="002F39AE">
        <w:rPr>
          <w:rFonts w:ascii="Angsana New" w:hAnsi="Angsana New"/>
          <w:sz w:val="30"/>
          <w:szCs w:val="30"/>
          <w:cs/>
        </w:rPr>
        <w:tab/>
        <w:t>:</w:t>
      </w:r>
      <w:r w:rsidR="00A552BC" w:rsidRPr="002F39AE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2F39AE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2F39AE">
        <w:rPr>
          <w:rFonts w:ascii="Angsana New" w:hAnsi="Angsana New"/>
          <w:sz w:val="30"/>
          <w:szCs w:val="30"/>
        </w:rPr>
        <w:t xml:space="preserve">2 </w:t>
      </w:r>
      <w:r w:rsidR="00A552BC" w:rsidRPr="002F39AE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14:paraId="7146FD9C" w14:textId="77777777" w:rsidR="00A552BC" w:rsidRPr="002F39A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F39AE">
        <w:rPr>
          <w:rFonts w:ascii="Angsana New" w:hAnsi="Angsana New"/>
          <w:sz w:val="30"/>
          <w:szCs w:val="30"/>
          <w:cs/>
        </w:rPr>
        <w:t>สาขา สุโขทัย</w:t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  <w:cs/>
        </w:rPr>
        <w:tab/>
        <w:t>:</w:t>
      </w:r>
      <w:r w:rsidRPr="002F39AE">
        <w:rPr>
          <w:rFonts w:ascii="Angsana New" w:hAnsi="Angsana New"/>
          <w:sz w:val="30"/>
          <w:szCs w:val="30"/>
        </w:rPr>
        <w:tab/>
        <w:t xml:space="preserve">221 </w:t>
      </w:r>
      <w:r w:rsidRPr="002F39AE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2F39AE">
        <w:rPr>
          <w:rFonts w:ascii="Angsana New" w:hAnsi="Angsana New"/>
          <w:sz w:val="30"/>
          <w:szCs w:val="30"/>
        </w:rPr>
        <w:t>4</w:t>
      </w:r>
      <w:r w:rsidRPr="002F39AE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2F39AE">
        <w:rPr>
          <w:rFonts w:ascii="Angsana New" w:hAnsi="Angsana New" w:hint="cs"/>
          <w:sz w:val="30"/>
          <w:szCs w:val="30"/>
          <w:cs/>
        </w:rPr>
        <w:t>สุโขทัย</w:t>
      </w:r>
      <w:r w:rsidRPr="002F39AE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14:paraId="4B7C3186" w14:textId="77777777" w:rsidR="00A552BC" w:rsidRPr="002F39A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F39AE">
        <w:rPr>
          <w:rFonts w:ascii="Angsana New" w:hAnsi="Angsana New"/>
          <w:sz w:val="30"/>
          <w:szCs w:val="30"/>
          <w:cs/>
        </w:rPr>
        <w:t>สาขา บุรีรัมย์</w:t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  <w:cs/>
        </w:rPr>
        <w:tab/>
        <w:t>:</w:t>
      </w:r>
      <w:r w:rsidRPr="002F39AE">
        <w:rPr>
          <w:rFonts w:ascii="Angsana New" w:hAnsi="Angsana New"/>
          <w:sz w:val="30"/>
          <w:szCs w:val="30"/>
        </w:rPr>
        <w:tab/>
        <w:t xml:space="preserve">333 </w:t>
      </w:r>
      <w:r w:rsidRPr="002F39AE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2F39AE">
        <w:rPr>
          <w:rFonts w:ascii="Angsana New" w:hAnsi="Angsana New"/>
          <w:sz w:val="30"/>
          <w:szCs w:val="30"/>
        </w:rPr>
        <w:t>16</w:t>
      </w:r>
      <w:r w:rsidRPr="002F39AE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14:paraId="7684B239" w14:textId="77777777" w:rsidR="00A552BC" w:rsidRPr="002F39A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F39AE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2F39AE">
        <w:rPr>
          <w:rFonts w:ascii="Angsana New" w:hAnsi="Angsana New"/>
          <w:sz w:val="30"/>
          <w:szCs w:val="30"/>
        </w:rPr>
        <w:tab/>
      </w:r>
      <w:r w:rsidRPr="002F39AE">
        <w:rPr>
          <w:rFonts w:ascii="Angsana New" w:hAnsi="Angsana New"/>
          <w:sz w:val="30"/>
          <w:szCs w:val="30"/>
          <w:cs/>
        </w:rPr>
        <w:t xml:space="preserve"> </w:t>
      </w:r>
      <w:r w:rsidRPr="002F39AE">
        <w:rPr>
          <w:rFonts w:ascii="Angsana New" w:hAnsi="Angsana New"/>
          <w:sz w:val="30"/>
          <w:szCs w:val="30"/>
          <w:cs/>
        </w:rPr>
        <w:tab/>
        <w:t>:</w:t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</w:rPr>
        <w:t>34</w:t>
      </w:r>
      <w:r w:rsidRPr="002F39AE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2F39AE">
        <w:rPr>
          <w:rFonts w:ascii="Angsana New" w:hAnsi="Angsana New"/>
          <w:sz w:val="30"/>
          <w:szCs w:val="30"/>
        </w:rPr>
        <w:t xml:space="preserve">4 </w:t>
      </w:r>
      <w:r w:rsidRPr="002F39AE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14:paraId="5BB63F06" w14:textId="77777777" w:rsidR="00A552BC" w:rsidRPr="002F39A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F39AE">
        <w:rPr>
          <w:rFonts w:ascii="Angsana New" w:hAnsi="Angsana New"/>
          <w:sz w:val="30"/>
          <w:szCs w:val="30"/>
          <w:cs/>
        </w:rPr>
        <w:t>สาขา ขอนแก่น</w:t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  <w:cs/>
        </w:rPr>
        <w:tab/>
        <w:t>:</w:t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</w:rPr>
        <w:t>113</w:t>
      </w:r>
      <w:r w:rsidRPr="002F39AE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2F39AE">
        <w:rPr>
          <w:rFonts w:ascii="Angsana New" w:hAnsi="Angsana New"/>
          <w:sz w:val="30"/>
          <w:szCs w:val="30"/>
        </w:rPr>
        <w:t xml:space="preserve">4 </w:t>
      </w:r>
      <w:r w:rsidRPr="002F39AE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14:paraId="799CAF01" w14:textId="77777777" w:rsidR="00A552BC" w:rsidRPr="002F39A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F39AE">
        <w:rPr>
          <w:rFonts w:ascii="Angsana New" w:hAnsi="Angsana New"/>
          <w:sz w:val="30"/>
          <w:szCs w:val="30"/>
          <w:cs/>
        </w:rPr>
        <w:t>สาขา ลำพูน</w:t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  <w:cs/>
        </w:rPr>
        <w:tab/>
        <w:t>:</w:t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</w:rPr>
        <w:t xml:space="preserve">131 </w:t>
      </w:r>
      <w:r w:rsidRPr="002F39AE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2F39AE">
        <w:rPr>
          <w:rFonts w:ascii="Angsana New" w:hAnsi="Angsana New"/>
          <w:sz w:val="30"/>
          <w:szCs w:val="30"/>
        </w:rPr>
        <w:t>15</w:t>
      </w:r>
      <w:r w:rsidRPr="002F39AE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14:paraId="0AF2B3CD" w14:textId="77777777" w:rsidR="00A552BC" w:rsidRPr="002F39A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F39AE">
        <w:rPr>
          <w:rFonts w:ascii="Angsana New" w:hAnsi="Angsana New"/>
          <w:sz w:val="30"/>
          <w:szCs w:val="30"/>
          <w:cs/>
        </w:rPr>
        <w:t>สาขา ชลบุรี</w:t>
      </w:r>
      <w:r w:rsidRPr="002F39AE">
        <w:rPr>
          <w:rFonts w:ascii="Angsana New" w:hAnsi="Angsana New"/>
          <w:sz w:val="30"/>
          <w:szCs w:val="30"/>
        </w:rPr>
        <w:tab/>
      </w:r>
      <w:r w:rsidRPr="002F39AE">
        <w:rPr>
          <w:rFonts w:ascii="Angsana New" w:hAnsi="Angsana New"/>
          <w:sz w:val="30"/>
          <w:szCs w:val="30"/>
          <w:cs/>
        </w:rPr>
        <w:tab/>
        <w:t>:</w:t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</w:rPr>
        <w:t>999</w:t>
      </w:r>
      <w:r w:rsidRPr="002F39AE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2F39AE">
        <w:rPr>
          <w:rFonts w:ascii="Angsana New" w:hAnsi="Angsana New"/>
          <w:sz w:val="30"/>
          <w:szCs w:val="30"/>
        </w:rPr>
        <w:t>5</w:t>
      </w:r>
      <w:r w:rsidRPr="002F39AE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14:paraId="1BE86B75" w14:textId="77777777" w:rsidR="00A552BC" w:rsidRPr="002F39A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</w:rPr>
        <w:tab/>
      </w:r>
      <w:r w:rsidRPr="002F39AE">
        <w:rPr>
          <w:rFonts w:ascii="Angsana New" w:hAnsi="Angsana New"/>
          <w:sz w:val="30"/>
          <w:szCs w:val="30"/>
          <w:cs/>
        </w:rPr>
        <w:t>:</w:t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</w:rPr>
        <w:t>41</w:t>
      </w:r>
      <w:r w:rsidRPr="002F39AE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2F39AE">
        <w:rPr>
          <w:rFonts w:ascii="Angsana New" w:hAnsi="Angsana New"/>
          <w:sz w:val="30"/>
          <w:szCs w:val="30"/>
        </w:rPr>
        <w:t>7</w:t>
      </w:r>
      <w:r w:rsidRPr="002F39AE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14:paraId="3E6F32E2" w14:textId="1F7B71DE" w:rsidR="00C937F8" w:rsidRPr="002F39AE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F39AE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  <w:cs/>
        </w:rPr>
        <w:tab/>
        <w:t xml:space="preserve">: </w:t>
      </w:r>
      <w:r w:rsidRPr="002F39AE">
        <w:rPr>
          <w:rFonts w:ascii="Angsana New" w:hAnsi="Angsana New"/>
          <w:sz w:val="30"/>
          <w:szCs w:val="30"/>
        </w:rPr>
        <w:t>160</w:t>
      </w:r>
      <w:r w:rsidRPr="002F39AE">
        <w:rPr>
          <w:rFonts w:ascii="Angsana New" w:hAnsi="Angsana New"/>
          <w:sz w:val="30"/>
          <w:szCs w:val="30"/>
          <w:cs/>
        </w:rPr>
        <w:t>-</w:t>
      </w:r>
      <w:r w:rsidRPr="002F39AE">
        <w:rPr>
          <w:rFonts w:ascii="Angsana New" w:hAnsi="Angsana New"/>
          <w:sz w:val="30"/>
          <w:szCs w:val="30"/>
        </w:rPr>
        <w:t xml:space="preserve">161 </w:t>
      </w:r>
      <w:r w:rsidRPr="002F39AE">
        <w:rPr>
          <w:rFonts w:ascii="Angsana New" w:hAnsi="Angsana New" w:hint="cs"/>
          <w:sz w:val="30"/>
          <w:szCs w:val="30"/>
          <w:cs/>
        </w:rPr>
        <w:t xml:space="preserve">หมู่ที่ </w:t>
      </w:r>
      <w:r w:rsidR="00EE3FF9" w:rsidRPr="002F39AE">
        <w:rPr>
          <w:rFonts w:ascii="Angsana New" w:hAnsi="Angsana New" w:hint="cs"/>
          <w:sz w:val="30"/>
          <w:szCs w:val="30"/>
          <w:lang w:val="en-GB"/>
        </w:rPr>
        <w:t>3</w:t>
      </w:r>
      <w:r w:rsidRPr="002F39AE">
        <w:rPr>
          <w:rFonts w:ascii="Angsana New" w:hAnsi="Angsana New" w:hint="cs"/>
          <w:sz w:val="30"/>
          <w:szCs w:val="30"/>
          <w:cs/>
        </w:rPr>
        <w:t xml:space="preserve"> ถนนมิตรภาพ ตำบลโคกกรวด อำเภอเมืองนครราชสีมา </w:t>
      </w:r>
    </w:p>
    <w:p w14:paraId="4AFFD79A" w14:textId="77777777" w:rsidR="008B6998" w:rsidRPr="002F39AE" w:rsidRDefault="00C937F8" w:rsidP="008B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14:paraId="53FEFE12" w14:textId="77777777" w:rsidR="0038178F" w:rsidRPr="002F39AE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2F39AE">
        <w:rPr>
          <w:rFonts w:ascii="Angsana New" w:hAnsi="Angsana New"/>
          <w:sz w:val="30"/>
          <w:szCs w:val="30"/>
        </w:rPr>
        <w:t>2</w:t>
      </w:r>
      <w:r w:rsidRPr="002F39AE">
        <w:rPr>
          <w:rFonts w:ascii="Angsana New" w:hAnsi="Angsana New"/>
          <w:sz w:val="30"/>
          <w:szCs w:val="30"/>
        </w:rPr>
        <w:tab/>
      </w:r>
      <w:r w:rsidRPr="002F39AE">
        <w:rPr>
          <w:rFonts w:ascii="Angsana New" w:hAnsi="Angsana New"/>
          <w:sz w:val="30"/>
          <w:szCs w:val="30"/>
        </w:rPr>
        <w:tab/>
      </w:r>
      <w:r w:rsidRPr="002F39AE">
        <w:rPr>
          <w:rFonts w:ascii="Angsana New" w:hAnsi="Angsana New"/>
          <w:sz w:val="30"/>
          <w:szCs w:val="30"/>
          <w:cs/>
        </w:rPr>
        <w:t>:</w:t>
      </w: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/>
          <w:sz w:val="30"/>
          <w:szCs w:val="30"/>
        </w:rPr>
        <w:t>311</w:t>
      </w:r>
      <w:r w:rsidRPr="002F39AE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2F39AE">
        <w:rPr>
          <w:rFonts w:ascii="Angsana New" w:hAnsi="Angsana New"/>
          <w:sz w:val="30"/>
          <w:szCs w:val="30"/>
        </w:rPr>
        <w:t>2</w:t>
      </w:r>
      <w:r w:rsidRPr="002F39AE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2F39AE">
        <w:rPr>
          <w:rFonts w:ascii="Angsana New" w:hAnsi="Angsana New" w:hint="cs"/>
          <w:sz w:val="30"/>
          <w:szCs w:val="30"/>
          <w:cs/>
        </w:rPr>
        <w:t>อิรุณ</w:t>
      </w:r>
      <w:r w:rsidRPr="002F39AE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14:paraId="7865CB2F" w14:textId="77777777" w:rsidR="0038178F" w:rsidRPr="002F39AE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430B153" w14:textId="4461357F" w:rsidR="00A552BC" w:rsidRPr="002F39AE" w:rsidRDefault="00A552BC" w:rsidP="00260DC7">
      <w:pPr>
        <w:pStyle w:val="block"/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F39AE">
        <w:rPr>
          <w:rFonts w:ascii="Angsana New" w:hAnsi="Angsana New" w:cs="Angsana New"/>
          <w:sz w:val="30"/>
          <w:szCs w:val="30"/>
          <w:cs/>
          <w:lang w:bidi="th-TH"/>
        </w:rPr>
        <w:t>บริษัทใหญ่</w:t>
      </w:r>
      <w:r w:rsidRPr="002F39AE">
        <w:rPr>
          <w:rFonts w:ascii="Angsana New" w:hAnsi="Angsana New" w:cs="Angsana New" w:hint="cs"/>
          <w:sz w:val="30"/>
          <w:szCs w:val="30"/>
          <w:cs/>
          <w:lang w:bidi="th-TH"/>
        </w:rPr>
        <w:t>ไ</w:t>
      </w:r>
      <w:r w:rsidRPr="002F39AE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2F39A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2F39AE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2F39A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2F39AE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2F39AE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2F39AE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14:paraId="0B0FA2AF" w14:textId="77777777" w:rsidR="00DE2526" w:rsidRPr="002F39AE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 w:hint="cs"/>
          <w:b/>
          <w:bCs/>
          <w:sz w:val="30"/>
          <w:szCs w:val="30"/>
          <w:cs/>
        </w:rPr>
        <w:t>ประกอบธุร</w:t>
      </w:r>
      <w:r w:rsidRPr="002F39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</w:t>
      </w:r>
      <w:r w:rsidRPr="002F39AE">
        <w:rPr>
          <w:rFonts w:ascii="Angsana New" w:hAnsi="Angsana New" w:hint="cs"/>
          <w:b/>
          <w:bCs/>
          <w:sz w:val="30"/>
          <w:szCs w:val="30"/>
          <w:cs/>
        </w:rPr>
        <w:t>จ</w:t>
      </w:r>
    </w:p>
    <w:p w14:paraId="71E0CBD8" w14:textId="77777777" w:rsidR="00DE2526" w:rsidRPr="002F39AE" w:rsidRDefault="00A552BC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>บริษัท</w:t>
      </w:r>
      <w:r w:rsidR="00DE2526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Pr="002F39AE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14:paraId="57F9071E" w14:textId="647F1AB9" w:rsidR="00DE2526" w:rsidRPr="002F39AE" w:rsidRDefault="00DE2526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>บริษัท</w:t>
      </w:r>
      <w:r w:rsidRPr="002F39AE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2F39AE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2F39AE">
        <w:rPr>
          <w:rFonts w:ascii="Angsana New" w:hAnsi="Angsana New" w:hint="cs"/>
          <w:sz w:val="30"/>
          <w:szCs w:val="30"/>
          <w:cs/>
        </w:rPr>
        <w:t>จำหน่าย</w:t>
      </w:r>
      <w:r w:rsidR="001F5A7E" w:rsidRPr="002F39AE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2F39AE">
        <w:rPr>
          <w:rFonts w:ascii="Angsana New" w:hAnsi="Angsana New" w:hint="cs"/>
          <w:sz w:val="30"/>
          <w:szCs w:val="30"/>
          <w:cs/>
        </w:rPr>
        <w:t>รับเหมาก่อสร้างในงานต</w:t>
      </w:r>
      <w:r w:rsidR="00FA5C82" w:rsidRPr="002F39AE">
        <w:rPr>
          <w:rFonts w:ascii="Angsana New" w:hAnsi="Angsana New" w:hint="cs"/>
          <w:sz w:val="30"/>
          <w:szCs w:val="30"/>
          <w:cs/>
        </w:rPr>
        <w:t xml:space="preserve">ิดตั้งระบบสายส่งไฟฟ้าแรงสูง </w:t>
      </w:r>
      <w:r w:rsidR="00EE3FF9" w:rsidRPr="002F39AE">
        <w:rPr>
          <w:rFonts w:ascii="Angsana New" w:hAnsi="Angsana New" w:hint="cs"/>
          <w:sz w:val="30"/>
          <w:szCs w:val="30"/>
          <w:lang w:val="en-GB"/>
        </w:rPr>
        <w:t>115</w:t>
      </w:r>
      <w:r w:rsidRPr="002F39AE">
        <w:rPr>
          <w:rFonts w:ascii="Angsana New" w:hAnsi="Angsana New"/>
          <w:sz w:val="30"/>
          <w:szCs w:val="30"/>
        </w:rPr>
        <w:t>KV</w:t>
      </w:r>
      <w:r w:rsidRPr="002F39AE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  <w:r w:rsidR="009B19F1" w:rsidRPr="002F39AE">
        <w:rPr>
          <w:rFonts w:ascii="Angsana New" w:hAnsi="Angsana New" w:hint="cs"/>
          <w:sz w:val="30"/>
          <w:szCs w:val="30"/>
          <w:cs/>
        </w:rPr>
        <w:t>และดำเนินธุรกิจผลิตและ</w:t>
      </w:r>
      <w:r w:rsidR="009B19F1" w:rsidRPr="002F39AE">
        <w:rPr>
          <w:rFonts w:ascii="Angsana New" w:hAnsi="Angsana New"/>
          <w:sz w:val="30"/>
          <w:szCs w:val="30"/>
          <w:cs/>
        </w:rPr>
        <w:t>จำหน่าย</w:t>
      </w:r>
      <w:r w:rsidR="009B19F1" w:rsidRPr="002F39AE">
        <w:rPr>
          <w:rFonts w:ascii="Angsana New" w:hAnsi="Angsana New" w:hint="cs"/>
          <w:sz w:val="30"/>
          <w:szCs w:val="30"/>
          <w:cs/>
        </w:rPr>
        <w:t>ลวดเหล็ก</w:t>
      </w:r>
    </w:p>
    <w:p w14:paraId="0792E83D" w14:textId="77777777" w:rsidR="007107D8" w:rsidRPr="002F39AE" w:rsidRDefault="007107D8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56675BA" w14:textId="77777777" w:rsidR="00AD62DF" w:rsidRPr="002F39AE" w:rsidRDefault="00AD62DF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9E41393" w14:textId="77777777" w:rsidR="00D47883" w:rsidRPr="002F39AE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</w:t>
      </w:r>
      <w:r w:rsidR="00A41D83" w:rsidRPr="002F39A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ข้อมูลทางการเงินระหว่างกาล                                    </w:t>
      </w:r>
    </w:p>
    <w:p w14:paraId="2DCFB6B6" w14:textId="77777777" w:rsidR="00D47883" w:rsidRPr="002F39AE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pacing w:val="4"/>
          <w:sz w:val="30"/>
          <w:szCs w:val="30"/>
        </w:rPr>
        <w:t>2</w:t>
      </w:r>
      <w:r w:rsidRPr="002F39AE">
        <w:rPr>
          <w:rFonts w:ascii="Angsana New" w:hAnsi="Angsana New"/>
          <w:spacing w:val="4"/>
          <w:sz w:val="30"/>
          <w:szCs w:val="30"/>
          <w:cs/>
        </w:rPr>
        <w:t>.</w:t>
      </w:r>
      <w:r w:rsidRPr="002F39AE">
        <w:rPr>
          <w:rFonts w:ascii="Angsana New" w:hAnsi="Angsana New"/>
          <w:spacing w:val="4"/>
          <w:sz w:val="30"/>
          <w:szCs w:val="30"/>
        </w:rPr>
        <w:t>1</w:t>
      </w:r>
      <w:r w:rsidRPr="002F39A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F39AE">
        <w:rPr>
          <w:rFonts w:ascii="Angsana New" w:hAnsi="Angsana New"/>
          <w:spacing w:val="4"/>
          <w:sz w:val="30"/>
          <w:szCs w:val="30"/>
          <w:cs/>
        </w:rPr>
        <w:tab/>
      </w:r>
      <w:r w:rsidR="00A41D83" w:rsidRPr="002F39A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2F39AE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Pr="002F39AE">
        <w:rPr>
          <w:rFonts w:ascii="Angsana New" w:hAnsi="Angsana New"/>
          <w:spacing w:val="4"/>
          <w:sz w:val="30"/>
          <w:szCs w:val="30"/>
        </w:rPr>
        <w:t>34</w:t>
      </w:r>
      <w:r w:rsidRPr="002F39AE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2F39AE">
        <w:rPr>
          <w:rFonts w:ascii="Angsana New" w:hAnsi="Angsana New"/>
          <w:sz w:val="30"/>
          <w:szCs w:val="30"/>
          <w:cs/>
        </w:rPr>
        <w:t xml:space="preserve"> </w:t>
      </w:r>
      <w:r w:rsidR="00A41D83" w:rsidRPr="002F39AE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2F39AE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14A12276" w14:textId="77777777" w:rsidR="000F2847" w:rsidRPr="002F39AE" w:rsidRDefault="000F2847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7" w:right="-43" w:hanging="547"/>
        <w:jc w:val="thaiDistribute"/>
        <w:rPr>
          <w:rFonts w:ascii="Angsana New" w:hAnsi="Angsana New"/>
          <w:sz w:val="16"/>
          <w:szCs w:val="16"/>
        </w:rPr>
      </w:pPr>
    </w:p>
    <w:p w14:paraId="04B3C124" w14:textId="54543A89" w:rsidR="00D47883" w:rsidRPr="002F39AE" w:rsidRDefault="0039094D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 w:hint="cs"/>
          <w:sz w:val="30"/>
          <w:szCs w:val="30"/>
          <w:cs/>
        </w:rPr>
        <w:t>รายงาน</w:t>
      </w:r>
      <w:r w:rsidR="00A41D83" w:rsidRPr="002F39AE"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="00D47883" w:rsidRPr="002F39AE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2F39AE">
        <w:rPr>
          <w:rFonts w:ascii="Angsana New" w:hAnsi="Angsana New"/>
          <w:sz w:val="30"/>
          <w:szCs w:val="30"/>
        </w:rPr>
        <w:t>31</w:t>
      </w:r>
      <w:r w:rsidR="00D47883" w:rsidRPr="002F39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2F39AE">
        <w:rPr>
          <w:rFonts w:ascii="Angsana New" w:hAnsi="Angsana New"/>
          <w:sz w:val="30"/>
          <w:szCs w:val="30"/>
        </w:rPr>
        <w:t>25</w:t>
      </w:r>
      <w:r w:rsidR="009B19F1" w:rsidRPr="002F39AE">
        <w:rPr>
          <w:rFonts w:ascii="Angsana New" w:hAnsi="Angsana New"/>
          <w:sz w:val="30"/>
          <w:szCs w:val="30"/>
        </w:rPr>
        <w:t>6</w:t>
      </w:r>
      <w:r w:rsidR="00EE3FF9" w:rsidRPr="002F39AE">
        <w:rPr>
          <w:rFonts w:ascii="Angsana New" w:hAnsi="Angsana New" w:hint="cs"/>
          <w:sz w:val="30"/>
          <w:szCs w:val="30"/>
          <w:lang w:val="en-GB"/>
        </w:rPr>
        <w:t>6</w:t>
      </w:r>
      <w:r w:rsidR="00D47883" w:rsidRPr="002F39AE">
        <w:rPr>
          <w:rFonts w:ascii="Angsana New" w:hAnsi="Angsana New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ได้แสดงรายการเช่นเดียวกับงบการเงินประจำปี ดังนั้นการอ่าน</w:t>
      </w:r>
      <w:r w:rsidR="00A41D83" w:rsidRPr="002F39A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2F39AE">
        <w:rPr>
          <w:rFonts w:ascii="Angsana New" w:hAnsi="Angsana New"/>
          <w:sz w:val="30"/>
          <w:szCs w:val="30"/>
          <w:cs/>
        </w:rPr>
        <w:t>นี้จึงควรอ่านควบคู่กับงบการเงินของ</w:t>
      </w:r>
      <w:r w:rsidR="007A3AC4" w:rsidRPr="002F39AE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2F39AE">
        <w:rPr>
          <w:rFonts w:ascii="Angsana New" w:hAnsi="Angsana New"/>
          <w:sz w:val="30"/>
          <w:szCs w:val="30"/>
          <w:cs/>
        </w:rPr>
        <w:t>บริษัท</w:t>
      </w:r>
      <w:r w:rsidR="00D47883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2F39AE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2F39AE">
        <w:rPr>
          <w:rFonts w:ascii="Angsana New" w:hAnsi="Angsana New"/>
          <w:sz w:val="30"/>
          <w:szCs w:val="30"/>
        </w:rPr>
        <w:t>31</w:t>
      </w:r>
      <w:r w:rsidR="00D47883" w:rsidRPr="002F39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2F39AE">
        <w:rPr>
          <w:rFonts w:ascii="Angsana New" w:hAnsi="Angsana New"/>
          <w:sz w:val="30"/>
          <w:szCs w:val="30"/>
        </w:rPr>
        <w:t>256</w:t>
      </w:r>
      <w:r w:rsidR="00EE3FF9" w:rsidRPr="002F39AE">
        <w:rPr>
          <w:rFonts w:ascii="Angsana New" w:hAnsi="Angsana New" w:hint="cs"/>
          <w:sz w:val="30"/>
          <w:szCs w:val="30"/>
          <w:lang w:val="en-GB"/>
        </w:rPr>
        <w:t>6</w:t>
      </w:r>
    </w:p>
    <w:p w14:paraId="7F05455C" w14:textId="77777777" w:rsidR="00D47883" w:rsidRPr="002F39AE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6"/>
          <w:szCs w:val="16"/>
        </w:rPr>
      </w:pPr>
    </w:p>
    <w:p w14:paraId="0842DEF9" w14:textId="77777777" w:rsidR="00D47883" w:rsidRPr="002F39AE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0870B660" w14:textId="77777777" w:rsidR="00D47883" w:rsidRPr="002F39AE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4"/>
          <w:szCs w:val="14"/>
        </w:rPr>
      </w:pPr>
    </w:p>
    <w:p w14:paraId="67113207" w14:textId="77777777" w:rsidR="001F5A7E" w:rsidRPr="002F39AE" w:rsidRDefault="00A41D83" w:rsidP="00877F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2F39AE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2F39AE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2F39AE">
        <w:rPr>
          <w:rFonts w:ascii="Angsana New" w:hAnsi="Angsana New"/>
          <w:sz w:val="30"/>
          <w:szCs w:val="30"/>
          <w:cs/>
        </w:rPr>
        <w:t>บริษัท</w:t>
      </w:r>
      <w:r w:rsidR="00D47883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2F39AE">
        <w:rPr>
          <w:rFonts w:ascii="Angsana New" w:hAnsi="Angsana New"/>
          <w:sz w:val="30"/>
          <w:szCs w:val="30"/>
          <w:cs/>
        </w:rPr>
        <w:t xml:space="preserve">ใช้เป็นทางการตามกฎหมาย </w:t>
      </w:r>
      <w:r w:rsidRPr="002F39A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2F39AE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2F39A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2F39AE">
        <w:rPr>
          <w:rFonts w:ascii="Angsana New" w:hAnsi="Angsana New"/>
          <w:sz w:val="30"/>
          <w:szCs w:val="30"/>
          <w:cs/>
        </w:rPr>
        <w:t>ฉบับภาษาไทยนี้</w:t>
      </w:r>
    </w:p>
    <w:p w14:paraId="19B91661" w14:textId="77777777" w:rsidR="00576908" w:rsidRPr="002F39AE" w:rsidRDefault="00576908" w:rsidP="00576908">
      <w:pPr>
        <w:spacing w:line="100" w:lineRule="exact"/>
        <w:ind w:left="432" w:firstLine="115"/>
        <w:jc w:val="thaiDistribute"/>
        <w:rPr>
          <w:rFonts w:ascii="Angsana New" w:hAnsi="Angsana New"/>
          <w:sz w:val="30"/>
          <w:szCs w:val="30"/>
        </w:rPr>
      </w:pPr>
    </w:p>
    <w:p w14:paraId="6C9C46ED" w14:textId="77777777" w:rsidR="001F5A7E" w:rsidRPr="002F39AE" w:rsidRDefault="00A41D83" w:rsidP="00576908">
      <w:pPr>
        <w:spacing w:line="240" w:lineRule="auto"/>
        <w:ind w:left="426" w:firstLine="114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1F5A7E" w:rsidRPr="002F39AE">
        <w:rPr>
          <w:rFonts w:ascii="Angsana New" w:hAnsi="Angsana New"/>
          <w:sz w:val="30"/>
          <w:szCs w:val="30"/>
          <w:cs/>
        </w:rPr>
        <w:t>ระหว่างกาล</w:t>
      </w:r>
      <w:r w:rsidRPr="002F39AE">
        <w:rPr>
          <w:rFonts w:ascii="Angsana New" w:hAnsi="Angsana New" w:hint="cs"/>
          <w:sz w:val="30"/>
          <w:szCs w:val="30"/>
          <w:cs/>
        </w:rPr>
        <w:t>ได้รวมงบการเงินของกลุ่มบริษัท</w:t>
      </w:r>
      <w:r w:rsidR="001F5A7E" w:rsidRPr="002F39AE">
        <w:rPr>
          <w:rFonts w:ascii="Angsana New" w:hAnsi="Angsana New"/>
          <w:sz w:val="30"/>
          <w:szCs w:val="30"/>
          <w:cs/>
        </w:rPr>
        <w:t xml:space="preserve"> ดัง</w:t>
      </w:r>
      <w:r w:rsidRPr="002F39AE">
        <w:rPr>
          <w:rFonts w:ascii="Angsana New" w:hAnsi="Angsana New" w:hint="cs"/>
          <w:sz w:val="30"/>
          <w:szCs w:val="30"/>
          <w:cs/>
        </w:rPr>
        <w:t>ต่อไป</w:t>
      </w:r>
      <w:r w:rsidR="001F5A7E" w:rsidRPr="002F39AE">
        <w:rPr>
          <w:rFonts w:ascii="Angsana New" w:hAnsi="Angsana New"/>
          <w:sz w:val="30"/>
          <w:szCs w:val="30"/>
          <w:cs/>
        </w:rPr>
        <w:t>นี้</w:t>
      </w:r>
    </w:p>
    <w:tbl>
      <w:tblPr>
        <w:tblStyle w:val="TableGrid"/>
        <w:tblW w:w="10932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2"/>
        <w:gridCol w:w="1080"/>
        <w:gridCol w:w="2880"/>
        <w:gridCol w:w="1080"/>
        <w:gridCol w:w="1080"/>
        <w:gridCol w:w="1080"/>
      </w:tblGrid>
      <w:tr w:rsidR="0031137A" w:rsidRPr="002F39AE" w14:paraId="0C362DD0" w14:textId="77777777" w:rsidTr="00575385">
        <w:trPr>
          <w:trHeight w:val="290"/>
        </w:trPr>
        <w:tc>
          <w:tcPr>
            <w:tcW w:w="10932" w:type="dxa"/>
            <w:gridSpan w:val="6"/>
            <w:vAlign w:val="bottom"/>
          </w:tcPr>
          <w:p w14:paraId="4259DB13" w14:textId="77777777" w:rsidR="001F5A7E" w:rsidRPr="002F39AE" w:rsidRDefault="001F5A7E" w:rsidP="0099502B">
            <w:pPr>
              <w:spacing w:line="240" w:lineRule="auto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31137A" w:rsidRPr="002F39AE" w14:paraId="36C0D4CA" w14:textId="77777777" w:rsidTr="00575385">
        <w:trPr>
          <w:trHeight w:val="290"/>
        </w:trPr>
        <w:tc>
          <w:tcPr>
            <w:tcW w:w="3732" w:type="dxa"/>
            <w:vAlign w:val="bottom"/>
          </w:tcPr>
          <w:p w14:paraId="15884A19" w14:textId="77777777" w:rsidR="001F5A7E" w:rsidRPr="002F39A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88F6A24" w14:textId="77777777" w:rsidR="001F5A7E" w:rsidRPr="002F39A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20E79E61" w14:textId="77777777" w:rsidR="001F5A7E" w:rsidRPr="002F39A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14:paraId="70B3A4A9" w14:textId="77777777" w:rsidR="001F5A7E" w:rsidRPr="002F39AE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31137A" w:rsidRPr="002F39AE" w14:paraId="51FA8F6B" w14:textId="77777777" w:rsidTr="00575385">
        <w:tc>
          <w:tcPr>
            <w:tcW w:w="3732" w:type="dxa"/>
            <w:vAlign w:val="bottom"/>
          </w:tcPr>
          <w:p w14:paraId="1EB02AB8" w14:textId="77777777" w:rsidR="001F5A7E" w:rsidRPr="002F39A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7638672" w14:textId="77777777" w:rsidR="001F5A7E" w:rsidRPr="002F39A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14:paraId="7029A6B1" w14:textId="77777777" w:rsidR="001F5A7E" w:rsidRPr="002F39A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08ECC7FE" w14:textId="394A667D" w:rsidR="001F5A7E" w:rsidRPr="002F39AE" w:rsidRDefault="00BD6F53" w:rsidP="001F5A7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</w:tcPr>
          <w:p w14:paraId="7EC12021" w14:textId="77777777" w:rsidR="001F5A7E" w:rsidRPr="002F39AE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1137A" w:rsidRPr="002F39AE" w14:paraId="7500CC94" w14:textId="77777777" w:rsidTr="00575385">
        <w:tc>
          <w:tcPr>
            <w:tcW w:w="3732" w:type="dxa"/>
            <w:vAlign w:val="bottom"/>
          </w:tcPr>
          <w:p w14:paraId="145CD869" w14:textId="77777777" w:rsidR="001F5A7E" w:rsidRPr="002F39AE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48E6F422" w14:textId="77777777" w:rsidR="001F5A7E" w:rsidRPr="002F39AE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14:paraId="5F309AD6" w14:textId="77777777" w:rsidR="001F5A7E" w:rsidRPr="002F39AE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14:paraId="66B0DF74" w14:textId="156B4E33" w:rsidR="001F5A7E" w:rsidRPr="002F39AE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256</w:t>
            </w:r>
            <w:r w:rsidR="005C4D58" w:rsidRPr="002F39A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2A794B92" w14:textId="3176F820" w:rsidR="001F5A7E" w:rsidRPr="002F39AE" w:rsidRDefault="001F5A7E" w:rsidP="006626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256</w:t>
            </w:r>
            <w:r w:rsidR="005C4D58" w:rsidRPr="002F39A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0A54DF22" w14:textId="3EBE8452" w:rsidR="001F5A7E" w:rsidRPr="002F39AE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256</w:t>
            </w:r>
            <w:r w:rsidR="005C4D58" w:rsidRPr="002F39A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1137A" w:rsidRPr="002F39AE" w14:paraId="44FE4D1A" w14:textId="77777777" w:rsidTr="00575385">
        <w:tc>
          <w:tcPr>
            <w:tcW w:w="3732" w:type="dxa"/>
            <w:vAlign w:val="bottom"/>
          </w:tcPr>
          <w:p w14:paraId="3AB53091" w14:textId="77777777" w:rsidR="001F5A7E" w:rsidRPr="002F39AE" w:rsidRDefault="001F5A7E" w:rsidP="0099502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14:paraId="54150C9B" w14:textId="77777777" w:rsidR="001F5A7E" w:rsidRPr="002F39A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46917FA8" w14:textId="77777777" w:rsidR="001F5A7E" w:rsidRPr="002F39A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6DB38B4" w14:textId="77777777" w:rsidR="001F5A7E" w:rsidRPr="002F39AE" w:rsidRDefault="001F5A7E" w:rsidP="0099502B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1B4814" w14:textId="77777777" w:rsidR="001F5A7E" w:rsidRPr="002F39AE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A8F651" w14:textId="77777777" w:rsidR="001F5A7E" w:rsidRPr="002F39AE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78F" w:rsidRPr="002F39AE" w14:paraId="1C64FB85" w14:textId="77777777" w:rsidTr="00575385">
        <w:tc>
          <w:tcPr>
            <w:tcW w:w="3732" w:type="dxa"/>
          </w:tcPr>
          <w:p w14:paraId="6AE0C9D1" w14:textId="77777777" w:rsidR="0038178F" w:rsidRPr="002F39AE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080" w:type="dxa"/>
          </w:tcPr>
          <w:p w14:paraId="4CAB3BEE" w14:textId="77777777" w:rsidR="0038178F" w:rsidRPr="002F39AE" w:rsidRDefault="0038178F" w:rsidP="0038178F">
            <w:pPr>
              <w:jc w:val="center"/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  <w:vAlign w:val="bottom"/>
          </w:tcPr>
          <w:p w14:paraId="6026ED9B" w14:textId="77777777" w:rsidR="0038178F" w:rsidRPr="002F39AE" w:rsidRDefault="0038178F" w:rsidP="0038178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50762C79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6094FDA4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4ED354B1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F39AE" w14:paraId="10020A22" w14:textId="77777777" w:rsidTr="00575385">
        <w:tc>
          <w:tcPr>
            <w:tcW w:w="3732" w:type="dxa"/>
            <w:vAlign w:val="bottom"/>
          </w:tcPr>
          <w:p w14:paraId="6911E266" w14:textId="32B8B247" w:rsidR="0038178F" w:rsidRPr="002F39AE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350138"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สยามเทคนิคคอนกรีต (สระบุรี) จำกัด</w:t>
            </w:r>
          </w:p>
        </w:tc>
        <w:tc>
          <w:tcPr>
            <w:tcW w:w="1080" w:type="dxa"/>
          </w:tcPr>
          <w:p w14:paraId="6E274F06" w14:textId="77777777" w:rsidR="0038178F" w:rsidRPr="002F39AE" w:rsidRDefault="0038178F" w:rsidP="0038178F">
            <w:pPr>
              <w:jc w:val="center"/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750F8F90" w14:textId="77777777" w:rsidR="0038178F" w:rsidRPr="002F39AE" w:rsidRDefault="0038178F" w:rsidP="0038178F">
            <w:r w:rsidRPr="002F39A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71038736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F672538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30B9FE6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F39AE" w14:paraId="02837A3B" w14:textId="77777777" w:rsidTr="00575385">
        <w:tc>
          <w:tcPr>
            <w:tcW w:w="3732" w:type="dxa"/>
            <w:vAlign w:val="bottom"/>
          </w:tcPr>
          <w:p w14:paraId="394B6A15" w14:textId="77777777" w:rsidR="0038178F" w:rsidRPr="002F39AE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080" w:type="dxa"/>
          </w:tcPr>
          <w:p w14:paraId="1D317628" w14:textId="77777777" w:rsidR="0038178F" w:rsidRPr="002F39AE" w:rsidRDefault="0038178F" w:rsidP="0038178F">
            <w:pPr>
              <w:jc w:val="center"/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0D8E9DCC" w14:textId="77777777" w:rsidR="0038178F" w:rsidRPr="002F39AE" w:rsidRDefault="0038178F" w:rsidP="0038178F">
            <w:r w:rsidRPr="002F39A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3348569B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792F3453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2F740F3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F39AE" w14:paraId="67050659" w14:textId="77777777" w:rsidTr="00575385">
        <w:tc>
          <w:tcPr>
            <w:tcW w:w="3732" w:type="dxa"/>
            <w:vAlign w:val="bottom"/>
          </w:tcPr>
          <w:p w14:paraId="08F4D5A5" w14:textId="77777777" w:rsidR="0038178F" w:rsidRPr="002F39AE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080" w:type="dxa"/>
          </w:tcPr>
          <w:p w14:paraId="33B4D4DD" w14:textId="77777777" w:rsidR="0038178F" w:rsidRPr="002F39AE" w:rsidRDefault="0038178F" w:rsidP="0038178F">
            <w:pPr>
              <w:jc w:val="center"/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3B56FC6A" w14:textId="77777777" w:rsidR="0038178F" w:rsidRPr="002F39AE" w:rsidRDefault="0038178F" w:rsidP="0038178F">
            <w:r w:rsidRPr="002F39A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131E4CCF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C75585A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CCB1C30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F39AE" w14:paraId="74F08871" w14:textId="77777777" w:rsidTr="00575385">
        <w:tc>
          <w:tcPr>
            <w:tcW w:w="3732" w:type="dxa"/>
            <w:vAlign w:val="bottom"/>
          </w:tcPr>
          <w:p w14:paraId="46D164EA" w14:textId="77777777" w:rsidR="0038178F" w:rsidRPr="002F39AE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080" w:type="dxa"/>
          </w:tcPr>
          <w:p w14:paraId="6A194404" w14:textId="77777777" w:rsidR="0038178F" w:rsidRPr="002F39AE" w:rsidRDefault="0038178F" w:rsidP="0038178F">
            <w:pPr>
              <w:jc w:val="center"/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66533394" w14:textId="77777777" w:rsidR="0038178F" w:rsidRPr="002F39AE" w:rsidRDefault="0038178F" w:rsidP="0038178F">
            <w:r w:rsidRPr="002F39A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20EEA4B6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7E319BD3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033F951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F39AE" w14:paraId="05D9000A" w14:textId="77777777" w:rsidTr="00575385">
        <w:tc>
          <w:tcPr>
            <w:tcW w:w="3732" w:type="dxa"/>
            <w:vAlign w:val="bottom"/>
          </w:tcPr>
          <w:p w14:paraId="4AAF4618" w14:textId="77777777" w:rsidR="0038178F" w:rsidRPr="002F39AE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080" w:type="dxa"/>
          </w:tcPr>
          <w:p w14:paraId="4120E80D" w14:textId="77777777" w:rsidR="0038178F" w:rsidRPr="002F39AE" w:rsidRDefault="0038178F" w:rsidP="0038178F">
            <w:pPr>
              <w:jc w:val="center"/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267312B1" w14:textId="77777777" w:rsidR="0038178F" w:rsidRPr="002F39AE" w:rsidRDefault="0038178F" w:rsidP="0038178F">
            <w:r w:rsidRPr="002F39A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27A0CD38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EEDAAAB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EB94D58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F39AE" w14:paraId="01D74B3C" w14:textId="77777777" w:rsidTr="00575385">
        <w:tc>
          <w:tcPr>
            <w:tcW w:w="3732" w:type="dxa"/>
            <w:vAlign w:val="bottom"/>
          </w:tcPr>
          <w:p w14:paraId="70E335A7" w14:textId="77777777" w:rsidR="0038178F" w:rsidRPr="002F39AE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1080" w:type="dxa"/>
          </w:tcPr>
          <w:p w14:paraId="578E4672" w14:textId="77777777" w:rsidR="0038178F" w:rsidRPr="002F39AE" w:rsidRDefault="0038178F" w:rsidP="0038178F">
            <w:pPr>
              <w:jc w:val="center"/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08316A25" w14:textId="77777777" w:rsidR="0038178F" w:rsidRPr="002F39AE" w:rsidRDefault="0038178F" w:rsidP="0038178F">
            <w:r w:rsidRPr="002F39A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6AC1C20A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63DE71B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FD7B8BF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F39AE" w14:paraId="57A6F999" w14:textId="77777777" w:rsidTr="00575385">
        <w:tc>
          <w:tcPr>
            <w:tcW w:w="3732" w:type="dxa"/>
            <w:vAlign w:val="bottom"/>
          </w:tcPr>
          <w:p w14:paraId="3B6DFA17" w14:textId="77777777" w:rsidR="0038178F" w:rsidRPr="002F39AE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สยามเทคนิค ไมโครไพลน์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05200E2B" w14:textId="77777777" w:rsidR="0038178F" w:rsidRPr="002F39AE" w:rsidRDefault="0038178F" w:rsidP="0038178F">
            <w:pPr>
              <w:jc w:val="center"/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39CC2884" w14:textId="77777777" w:rsidR="0038178F" w:rsidRPr="002F39AE" w:rsidRDefault="0038178F" w:rsidP="0038178F">
            <w:r w:rsidRPr="002F39A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683B1FD3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3F40D39E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350338CE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F39AE" w14:paraId="43B44C2C" w14:textId="77777777" w:rsidTr="00575385">
        <w:tc>
          <w:tcPr>
            <w:tcW w:w="3732" w:type="dxa"/>
            <w:vAlign w:val="bottom"/>
          </w:tcPr>
          <w:p w14:paraId="3BC2365A" w14:textId="77777777" w:rsidR="0038178F" w:rsidRPr="002F39AE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1080" w:type="dxa"/>
          </w:tcPr>
          <w:p w14:paraId="24ABF762" w14:textId="77777777" w:rsidR="0038178F" w:rsidRPr="002F39AE" w:rsidRDefault="0038178F" w:rsidP="0038178F">
            <w:pPr>
              <w:jc w:val="center"/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743E3886" w14:textId="77777777" w:rsidR="0038178F" w:rsidRPr="002F39AE" w:rsidRDefault="0038178F" w:rsidP="0038178F">
            <w:r w:rsidRPr="002F39A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120B694A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AD2F20E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699CE970" w14:textId="77777777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F39AE" w14:paraId="20B96D15" w14:textId="77777777" w:rsidTr="00575385">
        <w:tc>
          <w:tcPr>
            <w:tcW w:w="3732" w:type="dxa"/>
            <w:vAlign w:val="bottom"/>
          </w:tcPr>
          <w:p w14:paraId="76DB0FB2" w14:textId="77777777" w:rsidR="0038178F" w:rsidRPr="002F39AE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1080" w:type="dxa"/>
          </w:tcPr>
          <w:p w14:paraId="4CF60617" w14:textId="77777777" w:rsidR="0038178F" w:rsidRPr="002F39AE" w:rsidRDefault="0038178F" w:rsidP="00381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155485E3" w14:textId="77777777" w:rsidR="0038178F" w:rsidRPr="002F39AE" w:rsidRDefault="0038178F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1080" w:type="dxa"/>
          </w:tcPr>
          <w:p w14:paraId="66A10DA9" w14:textId="77777777" w:rsidR="0038178F" w:rsidRPr="002F39AE" w:rsidRDefault="0038178F" w:rsidP="00C10B78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99.999</w:t>
            </w:r>
            <w:r w:rsidR="00C10B78" w:rsidRPr="002F39A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4B95EF13" w14:textId="68EBEE94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99.999</w:t>
            </w:r>
            <w:r w:rsidR="00350138" w:rsidRPr="002F39A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52018E35" w14:textId="18F5F180" w:rsidR="0038178F" w:rsidRPr="002F39AE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99.999</w:t>
            </w:r>
            <w:r w:rsidR="00EE3FF9"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</w:tr>
      <w:tr w:rsidR="00877F49" w:rsidRPr="002F39AE" w14:paraId="0BE7AB93" w14:textId="77777777" w:rsidTr="00575385">
        <w:tc>
          <w:tcPr>
            <w:tcW w:w="3732" w:type="dxa"/>
            <w:vAlign w:val="bottom"/>
          </w:tcPr>
          <w:p w14:paraId="049A92B4" w14:textId="77777777" w:rsidR="00877F49" w:rsidRPr="002F39AE" w:rsidRDefault="00877F49" w:rsidP="00877F49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FAAF39" w14:textId="77777777" w:rsidR="00877F49" w:rsidRPr="002F39AE" w:rsidRDefault="00877F49" w:rsidP="00381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04210184" w14:textId="77777777" w:rsidR="00877F49" w:rsidRPr="002F39AE" w:rsidRDefault="00877F49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43D656" w14:textId="77777777" w:rsidR="00877F49" w:rsidRPr="002F39AE" w:rsidRDefault="00877F49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824942" w14:textId="77777777" w:rsidR="00877F49" w:rsidRPr="002F39AE" w:rsidRDefault="00877F49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411C4D" w14:textId="77777777" w:rsidR="00877F49" w:rsidRPr="002F39AE" w:rsidRDefault="00877F49" w:rsidP="00877F49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5E6CAD" w:rsidRPr="002F39AE" w14:paraId="4B091916" w14:textId="77777777" w:rsidTr="00575385">
        <w:tc>
          <w:tcPr>
            <w:tcW w:w="3732" w:type="dxa"/>
            <w:vAlign w:val="bottom"/>
          </w:tcPr>
          <w:p w14:paraId="51ADF05B" w14:textId="77777777" w:rsidR="005E6CAD" w:rsidRPr="002F39AE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8EAB79D" w14:textId="77777777" w:rsidR="005E6CAD" w:rsidRPr="002F39AE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7F92D2BB" w14:textId="77777777" w:rsidR="005E6CAD" w:rsidRPr="002F39AE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14:paraId="3EAB41D3" w14:textId="77777777" w:rsidR="005E6CAD" w:rsidRPr="002F39AE" w:rsidRDefault="005E6CAD" w:rsidP="005E6CAD">
            <w:pPr>
              <w:tabs>
                <w:tab w:val="decimal" w:pos="576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5E6CAD" w:rsidRPr="002F39AE" w14:paraId="078688F8" w14:textId="77777777" w:rsidTr="00575385">
        <w:tc>
          <w:tcPr>
            <w:tcW w:w="3732" w:type="dxa"/>
            <w:vAlign w:val="bottom"/>
          </w:tcPr>
          <w:p w14:paraId="37144E3D" w14:textId="77777777" w:rsidR="005E6CAD" w:rsidRPr="002F39AE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10A4D8F" w14:textId="77777777" w:rsidR="005E6CAD" w:rsidRPr="002F39AE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14:paraId="234E20CC" w14:textId="77777777" w:rsidR="005E6CAD" w:rsidRPr="002F39AE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074CEE48" w14:textId="262999A9" w:rsidR="005E6CAD" w:rsidRPr="002F39AE" w:rsidRDefault="00BD6F53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5DEE2A" w14:textId="77777777" w:rsidR="005E6CAD" w:rsidRPr="002F39AE" w:rsidRDefault="005E6CAD" w:rsidP="00877F49">
            <w:pPr>
              <w:tabs>
                <w:tab w:val="decimal" w:pos="576"/>
              </w:tabs>
              <w:spacing w:line="240" w:lineRule="auto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877F49" w:rsidRPr="002F39AE" w14:paraId="1A862612" w14:textId="77777777" w:rsidTr="00575385">
        <w:tc>
          <w:tcPr>
            <w:tcW w:w="3732" w:type="dxa"/>
            <w:vAlign w:val="bottom"/>
          </w:tcPr>
          <w:p w14:paraId="4F413F0D" w14:textId="77777777" w:rsidR="00877F49" w:rsidRPr="002F39AE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51CAEF7" w14:textId="77777777" w:rsidR="00877F49" w:rsidRPr="002F39AE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14:paraId="0870FA06" w14:textId="77777777" w:rsidR="00877F49" w:rsidRPr="002F39AE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14:paraId="713465CF" w14:textId="6BE5D413" w:rsidR="00877F49" w:rsidRPr="002F39AE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256</w:t>
            </w:r>
            <w:r w:rsidR="007C0A69" w:rsidRPr="002F39A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0232A7CB" w14:textId="3EE2F9CE" w:rsidR="00877F49" w:rsidRPr="002F39AE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256</w:t>
            </w:r>
            <w:r w:rsidR="005C4D58" w:rsidRPr="002F39A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5BD84E" w14:textId="194FAECC" w:rsidR="00877F49" w:rsidRPr="002F39AE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256</w:t>
            </w:r>
            <w:r w:rsidR="00EE3FF9"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6</w:t>
            </w:r>
          </w:p>
        </w:tc>
      </w:tr>
      <w:tr w:rsidR="00877F49" w:rsidRPr="002F39AE" w14:paraId="773141B2" w14:textId="77777777" w:rsidTr="00575385">
        <w:tc>
          <w:tcPr>
            <w:tcW w:w="4812" w:type="dxa"/>
            <w:gridSpan w:val="2"/>
            <w:vAlign w:val="bottom"/>
          </w:tcPr>
          <w:p w14:paraId="276F4327" w14:textId="77777777" w:rsidR="00877F49" w:rsidRPr="002F39AE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บริษัทย่อยทางอ้อมที่ถือหุ้นโดย </w:t>
            </w:r>
            <w:r w:rsidRPr="002F39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2880" w:type="dxa"/>
          </w:tcPr>
          <w:p w14:paraId="726FF500" w14:textId="77777777" w:rsidR="00877F49" w:rsidRPr="002F39AE" w:rsidRDefault="00877F49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16E5EE" w14:textId="77777777" w:rsidR="00877F49" w:rsidRPr="002F39AE" w:rsidRDefault="00877F49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7FA8B7" w14:textId="77777777" w:rsidR="00877F49" w:rsidRPr="002F39AE" w:rsidRDefault="00877F49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78325F" w14:textId="77777777" w:rsidR="00877F49" w:rsidRPr="002F39AE" w:rsidRDefault="00877F49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7F49" w:rsidRPr="002F39AE" w14:paraId="31F06368" w14:textId="77777777" w:rsidTr="00575385">
        <w:tc>
          <w:tcPr>
            <w:tcW w:w="3732" w:type="dxa"/>
            <w:vAlign w:val="bottom"/>
          </w:tcPr>
          <w:p w14:paraId="37B24C0A" w14:textId="77777777" w:rsidR="00877F49" w:rsidRPr="002F39AE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สยามสตีลไวร์ เทรดดิ้ง จำกัด</w:t>
            </w:r>
          </w:p>
        </w:tc>
        <w:tc>
          <w:tcPr>
            <w:tcW w:w="1080" w:type="dxa"/>
          </w:tcPr>
          <w:p w14:paraId="4E1BF792" w14:textId="77777777" w:rsidR="00877F49" w:rsidRPr="002F39AE" w:rsidRDefault="00877F49" w:rsidP="00877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21F57103" w14:textId="77777777" w:rsidR="00877F49" w:rsidRPr="002F39AE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จำหน่ายลวดเหล็ก</w:t>
            </w:r>
          </w:p>
        </w:tc>
        <w:tc>
          <w:tcPr>
            <w:tcW w:w="1080" w:type="dxa"/>
          </w:tcPr>
          <w:p w14:paraId="5FFD32D1" w14:textId="77777777" w:rsidR="00877F49" w:rsidRPr="002F39AE" w:rsidRDefault="00877F49" w:rsidP="00877F49">
            <w:pPr>
              <w:tabs>
                <w:tab w:val="decimal" w:pos="576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F9354A5" w14:textId="77777777" w:rsidR="00877F49" w:rsidRPr="002F39AE" w:rsidRDefault="00877F49" w:rsidP="00877F49">
            <w:pPr>
              <w:tabs>
                <w:tab w:val="decimal" w:pos="57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222F3D1" w14:textId="283F918B" w:rsidR="00877F49" w:rsidRPr="002F39AE" w:rsidRDefault="005C4D58" w:rsidP="00877F49">
            <w:pPr>
              <w:tabs>
                <w:tab w:val="decimal" w:pos="576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</w:tbl>
    <w:p w14:paraId="6E225562" w14:textId="77777777" w:rsidR="00877F49" w:rsidRPr="002F39AE" w:rsidRDefault="00877F49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bookmarkStart w:id="1" w:name="_MON_1650551726"/>
      <w:bookmarkStart w:id="2" w:name="_MON_1650551774"/>
      <w:bookmarkStart w:id="3" w:name="_MON_1650551837"/>
      <w:bookmarkStart w:id="4" w:name="_MON_1650551863"/>
      <w:bookmarkStart w:id="5" w:name="_MON_1650551904"/>
      <w:bookmarkStart w:id="6" w:name="_MON_1650551921"/>
      <w:bookmarkStart w:id="7" w:name="_MON_1650551926"/>
      <w:bookmarkStart w:id="8" w:name="_MON_1650551989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32912E" w14:textId="77777777" w:rsidR="00A41D83" w:rsidRPr="002F39AE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</w:p>
    <w:p w14:paraId="4CF85FDC" w14:textId="77777777" w:rsidR="00A41D83" w:rsidRPr="002F39AE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 w:hint="cs"/>
          <w:sz w:val="30"/>
          <w:szCs w:val="30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ซึ่ง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F826611" w14:textId="77777777" w:rsidR="00880884" w:rsidRPr="002F39AE" w:rsidRDefault="00880884" w:rsidP="00880884">
      <w:pPr>
        <w:spacing w:before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2F39AE">
        <w:rPr>
          <w:rFonts w:ascii="Angsana New" w:hAnsi="Angsana New" w:hint="cs"/>
          <w:spacing w:val="-6"/>
          <w:sz w:val="30"/>
          <w:szCs w:val="30"/>
          <w:cs/>
        </w:rPr>
        <w:t>การตัดรายการในงบการเงินรวม</w:t>
      </w:r>
    </w:p>
    <w:p w14:paraId="789290A2" w14:textId="77777777" w:rsidR="00826A2D" w:rsidRPr="002F39AE" w:rsidRDefault="00880884" w:rsidP="00826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2F39AE">
        <w:rPr>
          <w:rFonts w:ascii="Angsana New" w:hAnsi="Angsana New" w:hint="cs"/>
          <w:spacing w:val="-6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2F39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F39AE">
        <w:rPr>
          <w:rFonts w:ascii="Angsana New" w:hAnsi="Angsana New" w:hint="cs"/>
          <w:spacing w:val="-6"/>
          <w:sz w:val="30"/>
          <w:szCs w:val="30"/>
          <w:cs/>
        </w:rPr>
        <w:t>รวมถึงรายได้</w:t>
      </w:r>
      <w:r w:rsidRPr="002F39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F39AE">
        <w:rPr>
          <w:rFonts w:ascii="Angsana New" w:hAnsi="Angsana New" w:hint="cs"/>
          <w:spacing w:val="-6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Pr="002F39AE">
        <w:rPr>
          <w:rFonts w:ascii="Angsana New" w:hAnsi="Angsana New"/>
          <w:spacing w:val="-6"/>
          <w:sz w:val="30"/>
          <w:szCs w:val="30"/>
          <w:cs/>
        </w:rPr>
        <w:br/>
      </w:r>
      <w:r w:rsidRPr="002F39AE">
        <w:rPr>
          <w:rFonts w:ascii="Angsana New" w:hAnsi="Angsana New" w:hint="cs"/>
          <w:spacing w:val="-6"/>
          <w:sz w:val="30"/>
          <w:szCs w:val="30"/>
          <w:cs/>
        </w:rPr>
        <w:t>มาจากรายการระหว่างกิจการในกลุ่ม</w:t>
      </w:r>
      <w:r w:rsidRPr="002F39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F39AE">
        <w:rPr>
          <w:rFonts w:ascii="Angsana New" w:hAnsi="Angsana New" w:hint="cs"/>
          <w:spacing w:val="-6"/>
          <w:sz w:val="30"/>
          <w:szCs w:val="30"/>
          <w:cs/>
        </w:rPr>
        <w:t>ถูกตัดรายการในการจัดทำงบการเงินรวม</w:t>
      </w:r>
      <w:r w:rsidRPr="002F39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F39AE">
        <w:rPr>
          <w:rFonts w:ascii="Angsana New" w:hAnsi="Angsana New" w:hint="cs"/>
          <w:spacing w:val="-6"/>
          <w:sz w:val="30"/>
          <w:szCs w:val="30"/>
          <w:cs/>
        </w:rPr>
        <w:t>กำไรที่ยังไม่เกิดขึ้นจริงซึ่งเป็นผล</w:t>
      </w:r>
      <w:r w:rsidRPr="002F39AE">
        <w:rPr>
          <w:rFonts w:ascii="Angsana New" w:hAnsi="Angsana New"/>
          <w:spacing w:val="-6"/>
          <w:sz w:val="30"/>
          <w:szCs w:val="30"/>
          <w:cs/>
        </w:rPr>
        <w:br/>
      </w:r>
      <w:r w:rsidRPr="002F39AE">
        <w:rPr>
          <w:rFonts w:ascii="Angsana New" w:hAnsi="Angsana New" w:hint="cs"/>
          <w:spacing w:val="-6"/>
          <w:sz w:val="30"/>
          <w:szCs w:val="30"/>
          <w:cs/>
        </w:rPr>
        <w:t>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 w:rsidRPr="002F39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F39AE">
        <w:rPr>
          <w:rFonts w:ascii="Angsana New" w:hAnsi="Angsana New" w:hint="cs"/>
          <w:spacing w:val="-6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826A2D" w:rsidRPr="002F39AE">
        <w:rPr>
          <w:rFonts w:ascii="Angsana New" w:hAnsi="Angsana New" w:hint="cs"/>
          <w:spacing w:val="-6"/>
          <w:sz w:val="30"/>
          <w:szCs w:val="30"/>
          <w:cs/>
        </w:rPr>
        <w:t xml:space="preserve"> แต่เท่าที่เมื่อไม่มีหลักฐานการด้อยค่าเกิดขึ้น</w:t>
      </w:r>
    </w:p>
    <w:p w14:paraId="29C39DCD" w14:textId="77777777" w:rsidR="00880884" w:rsidRPr="002F39AE" w:rsidRDefault="00826A2D" w:rsidP="00576908">
      <w:pPr>
        <w:spacing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2F39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0884" w:rsidRPr="002F39AE">
        <w:rPr>
          <w:rFonts w:ascii="Angsana New" w:hAnsi="Angsana New" w:hint="cs"/>
          <w:spacing w:val="-6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14:paraId="50897A31" w14:textId="77777777" w:rsidR="00206426" w:rsidRPr="002F39AE" w:rsidRDefault="00206426" w:rsidP="00576908">
      <w:pPr>
        <w:spacing w:line="320" w:lineRule="exact"/>
        <w:ind w:left="634" w:hanging="634"/>
        <w:rPr>
          <w:rFonts w:cstheme="majorBidi"/>
        </w:rPr>
      </w:pPr>
    </w:p>
    <w:p w14:paraId="452196E5" w14:textId="77777777" w:rsidR="00A552BC" w:rsidRPr="002F39AE" w:rsidRDefault="00A552BC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2F39AE">
        <w:rPr>
          <w:b/>
          <w:bCs/>
          <w:szCs w:val="30"/>
          <w:cs/>
        </w:rPr>
        <w:t>นโยบายการบัญชีที่สำคัญ</w:t>
      </w:r>
      <w:r w:rsidRPr="002F39AE">
        <w:rPr>
          <w:b/>
          <w:bCs/>
          <w:cs/>
        </w:rPr>
        <w:t xml:space="preserve">    </w:t>
      </w:r>
    </w:p>
    <w:p w14:paraId="34A6BB04" w14:textId="6ED6705B" w:rsidR="00FA1650" w:rsidRPr="002F39AE" w:rsidRDefault="0003768A" w:rsidP="00474420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="00826A2D" w:rsidRPr="002F39AE">
        <w:rPr>
          <w:rFonts w:ascii="Angsana New" w:hAnsi="Angsana New"/>
          <w:sz w:val="30"/>
          <w:szCs w:val="30"/>
        </w:rPr>
        <w:t>31</w:t>
      </w:r>
      <w:r w:rsidRPr="002F39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19F1" w:rsidRPr="002F39AE">
        <w:rPr>
          <w:rFonts w:ascii="Angsana New" w:hAnsi="Angsana New"/>
          <w:sz w:val="30"/>
          <w:szCs w:val="30"/>
        </w:rPr>
        <w:t>256</w:t>
      </w:r>
      <w:r w:rsidR="00EE3FF9" w:rsidRPr="002F39AE">
        <w:rPr>
          <w:rFonts w:ascii="Angsana New" w:hAnsi="Angsana New" w:hint="cs"/>
          <w:sz w:val="30"/>
          <w:szCs w:val="30"/>
          <w:lang w:val="en-GB"/>
        </w:rPr>
        <w:t>6</w:t>
      </w:r>
    </w:p>
    <w:p w14:paraId="7B614A89" w14:textId="77777777" w:rsidR="00576908" w:rsidRPr="002F39AE" w:rsidRDefault="00576908" w:rsidP="00576908">
      <w:pPr>
        <w:tabs>
          <w:tab w:val="left" w:pos="1080"/>
          <w:tab w:val="left" w:pos="1800"/>
          <w:tab w:val="left" w:pos="2400"/>
          <w:tab w:val="left" w:pos="3000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7571EA" w14:textId="77777777" w:rsidR="00456F4F" w:rsidRPr="002F39AE" w:rsidRDefault="00456F4F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50"/>
        <w:jc w:val="both"/>
        <w:rPr>
          <w:rFonts w:ascii="Angsana New" w:hAnsi="Angsana New"/>
          <w:bCs/>
          <w:sz w:val="30"/>
          <w:szCs w:val="30"/>
        </w:rPr>
      </w:pPr>
      <w:r w:rsidRPr="002F39AE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5A9FF97E" w14:textId="77777777" w:rsidR="00FF43AB" w:rsidRPr="002F39AE" w:rsidRDefault="00FF43AB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  <w:r w:rsidRPr="002F39AE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7A3AC4" w:rsidRPr="002F39A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2F39AE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2F39AE">
        <w:rPr>
          <w:rFonts w:ascii="Angsana New" w:hAnsi="Angsana New"/>
          <w:b/>
          <w:sz w:val="30"/>
          <w:szCs w:val="30"/>
          <w:cs/>
        </w:rPr>
        <w:t xml:space="preserve"> </w:t>
      </w:r>
      <w:r w:rsidRPr="002F39AE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2F39A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2F39AE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2F39A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2F39AE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46334EA9" w14:textId="77777777" w:rsidR="00C67B95" w:rsidRPr="002F39AE" w:rsidRDefault="0011287E" w:rsidP="002B7C13">
      <w:pPr>
        <w:pStyle w:val="block"/>
        <w:spacing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2F39AE">
        <w:rPr>
          <w:rFonts w:ascii="Angsana New" w:hAnsi="Angsana New" w:cs="Angsana New"/>
          <w:b/>
          <w:sz w:val="30"/>
          <w:szCs w:val="30"/>
          <w:cs/>
          <w:lang w:val="en-US" w:bidi="th-TH"/>
        </w:rPr>
        <w:lastRenderedPageBreak/>
        <w:t>สำหรับความสัมพันธ์</w:t>
      </w:r>
      <w:r w:rsidR="00C2772D" w:rsidRPr="002F39AE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2F39AE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2F39AE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2F39AE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2F39AE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2F39AE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2F39AE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840" w:type="dxa"/>
        <w:tblInd w:w="392" w:type="dxa"/>
        <w:tblLook w:val="01E0" w:firstRow="1" w:lastRow="1" w:firstColumn="1" w:lastColumn="1" w:noHBand="0" w:noVBand="0"/>
      </w:tblPr>
      <w:tblGrid>
        <w:gridCol w:w="3946"/>
        <w:gridCol w:w="2132"/>
        <w:gridCol w:w="3762"/>
      </w:tblGrid>
      <w:tr w:rsidR="0031137A" w:rsidRPr="002F39AE" w14:paraId="04BF84D8" w14:textId="77777777" w:rsidTr="00167112">
        <w:trPr>
          <w:tblHeader/>
        </w:trPr>
        <w:tc>
          <w:tcPr>
            <w:tcW w:w="3946" w:type="dxa"/>
          </w:tcPr>
          <w:p w14:paraId="395D74D9" w14:textId="77777777" w:rsidR="00C2772D" w:rsidRPr="002F39AE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32" w:type="dxa"/>
          </w:tcPr>
          <w:p w14:paraId="51587F4C" w14:textId="77777777" w:rsidR="00C2772D" w:rsidRPr="002F39AE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762" w:type="dxa"/>
          </w:tcPr>
          <w:p w14:paraId="4B1877FA" w14:textId="77777777" w:rsidR="00C2772D" w:rsidRPr="002F39AE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31137A" w:rsidRPr="002F39AE" w14:paraId="5859C417" w14:textId="77777777" w:rsidTr="00167112">
        <w:tc>
          <w:tcPr>
            <w:tcW w:w="3946" w:type="dxa"/>
          </w:tcPr>
          <w:p w14:paraId="42580FD6" w14:textId="77777777" w:rsidR="003120EB" w:rsidRPr="002F39AE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2132" w:type="dxa"/>
          </w:tcPr>
          <w:p w14:paraId="47645584" w14:textId="77777777" w:rsidR="003120EB" w:rsidRPr="002F39AE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F317B72" w14:textId="77777777" w:rsidR="003120EB" w:rsidRPr="002F39AE" w:rsidRDefault="003120EB" w:rsidP="00110EA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2F39A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</w:t>
            </w:r>
            <w:r w:rsidR="007A3AC4"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กลุ่ม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="000E1547"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31137A" w:rsidRPr="002F39AE" w14:paraId="6413821B" w14:textId="77777777" w:rsidTr="00167112">
        <w:tc>
          <w:tcPr>
            <w:tcW w:w="3946" w:type="dxa"/>
          </w:tcPr>
          <w:p w14:paraId="06C493FB" w14:textId="77777777" w:rsidR="003120EB" w:rsidRPr="002F39AE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2132" w:type="dxa"/>
          </w:tcPr>
          <w:p w14:paraId="3E6DADB2" w14:textId="77777777" w:rsidR="003120EB" w:rsidRPr="002F39AE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0AD5145" w14:textId="77777777" w:rsidR="00CE1A7F" w:rsidRPr="002F39AE" w:rsidRDefault="003120EB" w:rsidP="005F3D8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บริษัท ร้อยละ </w:t>
            </w:r>
            <w:r w:rsidR="005F3D86" w:rsidRPr="002F39AE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49.24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 และมีกรรมการร่วมกัน</w:t>
            </w:r>
          </w:p>
        </w:tc>
      </w:tr>
      <w:tr w:rsidR="0031137A" w:rsidRPr="002F39AE" w14:paraId="0EC87349" w14:textId="77777777" w:rsidTr="00167112">
        <w:tc>
          <w:tcPr>
            <w:tcW w:w="3946" w:type="dxa"/>
          </w:tcPr>
          <w:p w14:paraId="5B732EEE" w14:textId="77777777" w:rsidR="000E1547" w:rsidRPr="002F39AE" w:rsidRDefault="000E1547" w:rsidP="005F3D8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เอส เทค ซีวิล แอนด์ คอนสตรัคชั่น จำกัด</w:t>
            </w:r>
          </w:p>
        </w:tc>
        <w:tc>
          <w:tcPr>
            <w:tcW w:w="2132" w:type="dxa"/>
          </w:tcPr>
          <w:p w14:paraId="6CDC5A97" w14:textId="77777777" w:rsidR="000E1547" w:rsidRPr="002F39AE" w:rsidRDefault="000E1547" w:rsidP="00B82C3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5C8C55E7" w14:textId="77777777" w:rsidR="000E1547" w:rsidRPr="002F39AE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137A" w:rsidRPr="002F39AE" w14:paraId="2144A3B5" w14:textId="77777777" w:rsidTr="00167112">
        <w:tc>
          <w:tcPr>
            <w:tcW w:w="3946" w:type="dxa"/>
          </w:tcPr>
          <w:p w14:paraId="3AFB6E5E" w14:textId="77777777" w:rsidR="00D50EFC" w:rsidRPr="002F39AE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32" w:type="dxa"/>
          </w:tcPr>
          <w:p w14:paraId="5AC5E47D" w14:textId="77777777" w:rsidR="00D50EFC" w:rsidRPr="002F39AE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3762" w:type="dxa"/>
          </w:tcPr>
          <w:p w14:paraId="74DB6F2A" w14:textId="77777777" w:rsidR="00CE1A7F" w:rsidRPr="002F39AE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2F39AE" w14:paraId="52225B11" w14:textId="77777777" w:rsidTr="00167112">
        <w:tc>
          <w:tcPr>
            <w:tcW w:w="3946" w:type="dxa"/>
          </w:tcPr>
          <w:p w14:paraId="61491D8F" w14:textId="77777777" w:rsidR="003120EB" w:rsidRPr="002F39AE" w:rsidRDefault="005F3D86" w:rsidP="005F3D86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บริษัท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(เดิมชื่อ </w:t>
            </w:r>
            <w:r w:rsidR="003120EB"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32" w:type="dxa"/>
          </w:tcPr>
          <w:p w14:paraId="4CFFE9BD" w14:textId="77777777" w:rsidR="003120EB" w:rsidRPr="002F39AE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0B6DBFE" w14:textId="77777777" w:rsidR="003120EB" w:rsidRPr="002F39AE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2F39AE" w14:paraId="15627F7C" w14:textId="77777777" w:rsidTr="00167112">
        <w:tc>
          <w:tcPr>
            <w:tcW w:w="3946" w:type="dxa"/>
          </w:tcPr>
          <w:p w14:paraId="0B0C7312" w14:textId="77777777" w:rsidR="003120EB" w:rsidRPr="002F39AE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2F39AE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2F39AE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32" w:type="dxa"/>
          </w:tcPr>
          <w:p w14:paraId="77A72F7C" w14:textId="77777777" w:rsidR="003120EB" w:rsidRPr="002F39AE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3D59FDB" w14:textId="77777777" w:rsidR="003120EB" w:rsidRPr="002F39AE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31137A" w:rsidRPr="002F39AE" w14:paraId="271E29FA" w14:textId="77777777" w:rsidTr="00167112">
        <w:trPr>
          <w:trHeight w:val="413"/>
        </w:trPr>
        <w:tc>
          <w:tcPr>
            <w:tcW w:w="3946" w:type="dxa"/>
          </w:tcPr>
          <w:p w14:paraId="7EC1733D" w14:textId="77777777" w:rsidR="003120EB" w:rsidRPr="002F39AE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2132" w:type="dxa"/>
          </w:tcPr>
          <w:p w14:paraId="5E6ED808" w14:textId="77777777" w:rsidR="003120EB" w:rsidRPr="002F39AE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3762" w:type="dxa"/>
          </w:tcPr>
          <w:p w14:paraId="5D6281E6" w14:textId="77777777" w:rsidR="003120EB" w:rsidRPr="002F39AE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0C66B4" w:rsidRPr="002F39AE" w14:paraId="24B12F63" w14:textId="77777777" w:rsidTr="00167112">
        <w:trPr>
          <w:trHeight w:val="413"/>
        </w:trPr>
        <w:tc>
          <w:tcPr>
            <w:tcW w:w="3946" w:type="dxa"/>
          </w:tcPr>
          <w:p w14:paraId="4B3D11FE" w14:textId="77777777" w:rsidR="000C66B4" w:rsidRPr="002F39AE" w:rsidRDefault="000C66B4" w:rsidP="000C66B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มงคลเสริมกิจ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0E823A1" w14:textId="77777777" w:rsidR="000C66B4" w:rsidRPr="002F39AE" w:rsidRDefault="000C66B4" w:rsidP="000C66B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4AB8F9C" w14:textId="56A3B7D2" w:rsidR="000C66B4" w:rsidRPr="002F39AE" w:rsidRDefault="000C66B4" w:rsidP="000C66B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="008C405A"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เป็นผู้ถือหุ้นรายใหญ่</w:t>
            </w:r>
          </w:p>
        </w:tc>
      </w:tr>
      <w:tr w:rsidR="000C66B4" w:rsidRPr="002F39AE" w14:paraId="367B22E5" w14:textId="77777777" w:rsidTr="00167112">
        <w:trPr>
          <w:trHeight w:val="413"/>
        </w:trPr>
        <w:tc>
          <w:tcPr>
            <w:tcW w:w="3946" w:type="dxa"/>
          </w:tcPr>
          <w:p w14:paraId="3C73B47E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สยามเทคนิคเพาเวอร์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2132" w:type="dxa"/>
          </w:tcPr>
          <w:p w14:paraId="3DE02336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5AB39580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F39AE" w14:paraId="6CDAB5FD" w14:textId="77777777" w:rsidTr="00167112">
        <w:trPr>
          <w:trHeight w:val="413"/>
        </w:trPr>
        <w:tc>
          <w:tcPr>
            <w:tcW w:w="3946" w:type="dxa"/>
          </w:tcPr>
          <w:p w14:paraId="2CF68B67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(สระบุรี)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94EAA97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9F310DD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F39AE" w14:paraId="556AF986" w14:textId="77777777" w:rsidTr="00167112">
        <w:trPr>
          <w:trHeight w:val="413"/>
        </w:trPr>
        <w:tc>
          <w:tcPr>
            <w:tcW w:w="3946" w:type="dxa"/>
          </w:tcPr>
          <w:p w14:paraId="1D84A499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(สุโขทัย)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4AB3476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7085328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F39AE" w14:paraId="67CC6579" w14:textId="77777777" w:rsidTr="00167112">
        <w:trPr>
          <w:trHeight w:val="413"/>
        </w:trPr>
        <w:tc>
          <w:tcPr>
            <w:tcW w:w="3946" w:type="dxa"/>
          </w:tcPr>
          <w:p w14:paraId="03F37B46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(บุรีรัมย์)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2ECCEDFE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06D300A5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F39AE" w14:paraId="4A8682F0" w14:textId="77777777" w:rsidTr="00167112">
        <w:trPr>
          <w:trHeight w:val="413"/>
        </w:trPr>
        <w:tc>
          <w:tcPr>
            <w:tcW w:w="3946" w:type="dxa"/>
          </w:tcPr>
          <w:p w14:paraId="275DC141" w14:textId="77777777" w:rsidR="000C66B4" w:rsidRPr="002F39AE" w:rsidRDefault="000C66B4" w:rsidP="00167112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(อุบลราชธานี)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52CB9C79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83EC132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F39AE" w14:paraId="1AA9B626" w14:textId="77777777" w:rsidTr="00167112">
        <w:trPr>
          <w:trHeight w:val="413"/>
        </w:trPr>
        <w:tc>
          <w:tcPr>
            <w:tcW w:w="3946" w:type="dxa"/>
          </w:tcPr>
          <w:p w14:paraId="255A20FC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(ขอนแก่น)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DB01753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77B9256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F39AE" w14:paraId="3F2E0852" w14:textId="77777777" w:rsidTr="00167112">
        <w:trPr>
          <w:trHeight w:val="413"/>
        </w:trPr>
        <w:tc>
          <w:tcPr>
            <w:tcW w:w="3946" w:type="dxa"/>
          </w:tcPr>
          <w:p w14:paraId="7BBD9F86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(ลำพูน)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349DE213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7F6B943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F39AE" w14:paraId="7A7B153A" w14:textId="77777777" w:rsidTr="00167112">
        <w:trPr>
          <w:trHeight w:val="413"/>
        </w:trPr>
        <w:tc>
          <w:tcPr>
            <w:tcW w:w="3946" w:type="dxa"/>
          </w:tcPr>
          <w:p w14:paraId="6402087B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 ไมโครไพล์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3D0C3698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8972BE1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F39AE" w14:paraId="66E5DBBB" w14:textId="77777777" w:rsidTr="00167112">
        <w:trPr>
          <w:trHeight w:val="413"/>
        </w:trPr>
        <w:tc>
          <w:tcPr>
            <w:tcW w:w="3946" w:type="dxa"/>
          </w:tcPr>
          <w:p w14:paraId="5EEA3EA4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(นครราชสีมา)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5B71FB0F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EB9545A" w14:textId="77777777" w:rsidR="000C66B4" w:rsidRPr="002F39AE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F39AE" w14:paraId="74964D72" w14:textId="77777777" w:rsidTr="00167112">
        <w:trPr>
          <w:trHeight w:val="413"/>
        </w:trPr>
        <w:tc>
          <w:tcPr>
            <w:tcW w:w="3946" w:type="dxa"/>
          </w:tcPr>
          <w:p w14:paraId="1B2B8960" w14:textId="77777777" w:rsidR="000C66B4" w:rsidRPr="002F39AE" w:rsidRDefault="000C66B4" w:rsidP="006626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สยามสตีลไวร์ </w:t>
            </w: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7041E5B0" w14:textId="77777777" w:rsidR="000C66B4" w:rsidRPr="002F39AE" w:rsidRDefault="000C66B4" w:rsidP="0066265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B158B86" w14:textId="77777777" w:rsidR="000C66B4" w:rsidRPr="002F39AE" w:rsidRDefault="000C66B4" w:rsidP="0066265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877F49" w:rsidRPr="002F39AE" w14:paraId="07F8FD23" w14:textId="77777777" w:rsidTr="00167112">
        <w:trPr>
          <w:trHeight w:val="413"/>
        </w:trPr>
        <w:tc>
          <w:tcPr>
            <w:tcW w:w="3946" w:type="dxa"/>
          </w:tcPr>
          <w:p w14:paraId="45261057" w14:textId="77777777" w:rsidR="00877F49" w:rsidRPr="002F39AE" w:rsidRDefault="00877F49" w:rsidP="006626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สยามสตีลไวร์ เทรดดิ้ง จำกัด</w:t>
            </w:r>
          </w:p>
        </w:tc>
        <w:tc>
          <w:tcPr>
            <w:tcW w:w="2132" w:type="dxa"/>
          </w:tcPr>
          <w:p w14:paraId="604DB23E" w14:textId="77777777" w:rsidR="00877F49" w:rsidRPr="002F39AE" w:rsidRDefault="00877F49" w:rsidP="00877F4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FBBF028" w14:textId="77777777" w:rsidR="00877F49" w:rsidRPr="002F39AE" w:rsidRDefault="00877F49" w:rsidP="00877F4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877F49" w:rsidRPr="002F39AE" w14:paraId="16270BDB" w14:textId="77777777" w:rsidTr="00167112">
        <w:trPr>
          <w:trHeight w:val="413"/>
        </w:trPr>
        <w:tc>
          <w:tcPr>
            <w:tcW w:w="3946" w:type="dxa"/>
          </w:tcPr>
          <w:p w14:paraId="7613C994" w14:textId="77777777" w:rsidR="00877F49" w:rsidRPr="002F39AE" w:rsidRDefault="00877F49" w:rsidP="00466EC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32" w:type="dxa"/>
          </w:tcPr>
          <w:p w14:paraId="702936DD" w14:textId="77777777" w:rsidR="00877F49" w:rsidRPr="002F39AE" w:rsidRDefault="00877F49" w:rsidP="00466EC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762" w:type="dxa"/>
          </w:tcPr>
          <w:p w14:paraId="782A9F1D" w14:textId="77777777" w:rsidR="00877F49" w:rsidRPr="002F39AE" w:rsidRDefault="00877F49" w:rsidP="00466EC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</w:tr>
    </w:tbl>
    <w:p w14:paraId="72FE8ED2" w14:textId="77777777" w:rsidR="000E1547" w:rsidRPr="002F39AE" w:rsidRDefault="000E1547" w:rsidP="003D1086">
      <w:pPr>
        <w:ind w:left="540"/>
        <w:jc w:val="both"/>
        <w:rPr>
          <w:rFonts w:ascii="Angsana New" w:hAnsi="Angsana New"/>
          <w:b/>
        </w:rPr>
      </w:pPr>
    </w:p>
    <w:p w14:paraId="2ABA0C52" w14:textId="77777777" w:rsidR="004F45B2" w:rsidRPr="002F39AE" w:rsidRDefault="004F45B2" w:rsidP="003D1086">
      <w:pPr>
        <w:ind w:left="540"/>
        <w:jc w:val="both"/>
        <w:rPr>
          <w:rFonts w:ascii="Angsana New" w:hAnsi="Angsana New"/>
          <w:b/>
        </w:rPr>
      </w:pPr>
    </w:p>
    <w:p w14:paraId="3E776D59" w14:textId="77777777" w:rsidR="003D1086" w:rsidRPr="002F39AE" w:rsidRDefault="003D1086" w:rsidP="003D1086">
      <w:pPr>
        <w:ind w:left="540"/>
        <w:jc w:val="both"/>
        <w:rPr>
          <w:rFonts w:ascii="Angsana New" w:hAnsi="Angsana New"/>
          <w:sz w:val="30"/>
          <w:szCs w:val="30"/>
          <w:lang w:val="en-GB"/>
        </w:rPr>
      </w:pPr>
      <w:r w:rsidRPr="002F39AE">
        <w:rPr>
          <w:rFonts w:ascii="Angsana New" w:hAnsi="Angsana New"/>
          <w:b/>
          <w:sz w:val="30"/>
          <w:szCs w:val="30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5580"/>
      </w:tblGrid>
      <w:tr w:rsidR="0031137A" w:rsidRPr="002F39AE" w14:paraId="3F90021B" w14:textId="77777777" w:rsidTr="003D1086">
        <w:trPr>
          <w:trHeight w:val="20"/>
          <w:tblHeader/>
        </w:trPr>
        <w:tc>
          <w:tcPr>
            <w:tcW w:w="3420" w:type="dxa"/>
          </w:tcPr>
          <w:p w14:paraId="06AAB4B8" w14:textId="77777777" w:rsidR="003D1086" w:rsidRPr="002F39AE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5DE3B1F6" w14:textId="77777777" w:rsidR="003D1086" w:rsidRPr="002F39AE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032F1046" w14:textId="77777777" w:rsidR="003D1086" w:rsidRPr="002F39AE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31137A" w:rsidRPr="002F39AE" w14:paraId="6EC0D670" w14:textId="77777777" w:rsidTr="003D1086">
        <w:trPr>
          <w:trHeight w:val="20"/>
        </w:trPr>
        <w:tc>
          <w:tcPr>
            <w:tcW w:w="3420" w:type="dxa"/>
          </w:tcPr>
          <w:p w14:paraId="12AD93E4" w14:textId="77777777" w:rsidR="003D1086" w:rsidRPr="002F39AE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280F4049" w14:textId="77777777" w:rsidR="003D1086" w:rsidRPr="002F39AE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6C21FBAC" w14:textId="77777777" w:rsidR="003D1086" w:rsidRPr="002F39AE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2F39AE" w14:paraId="7D349735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76EF88AF" w14:textId="77777777" w:rsidR="003D1086" w:rsidRPr="002F39AE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14:paraId="5E5BA778" w14:textId="77777777" w:rsidR="003D1086" w:rsidRPr="002F39AE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B4161F" w:rsidRPr="002F39AE" w14:paraId="46AC7326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6599CCAE" w14:textId="77777777" w:rsidR="00B4161F" w:rsidRPr="002F39AE" w:rsidRDefault="00B4161F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ขายสินทรัพย์ถาวร</w:t>
            </w:r>
          </w:p>
        </w:tc>
        <w:tc>
          <w:tcPr>
            <w:tcW w:w="5580" w:type="dxa"/>
          </w:tcPr>
          <w:p w14:paraId="584E15F0" w14:textId="77777777" w:rsidR="00B4161F" w:rsidRPr="002F39AE" w:rsidRDefault="00B4161F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D787C" w:rsidRPr="002F39AE" w14:paraId="71DEA0C7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60CA6646" w14:textId="77777777" w:rsidR="005D787C" w:rsidRPr="002F39AE" w:rsidRDefault="005D787C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รายได้ค่าเช่า</w:t>
            </w:r>
          </w:p>
        </w:tc>
        <w:tc>
          <w:tcPr>
            <w:tcW w:w="5580" w:type="dxa"/>
          </w:tcPr>
          <w:p w14:paraId="4FC273BB" w14:textId="77777777" w:rsidR="005D787C" w:rsidRPr="002F39AE" w:rsidRDefault="005D787C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2F39AE" w14:paraId="372FDCFD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04CAD5F4" w14:textId="77777777" w:rsidR="003D1086" w:rsidRPr="002F39AE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14:paraId="747E953B" w14:textId="77777777" w:rsidR="003D1086" w:rsidRPr="002F39AE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C0041" w:rsidRPr="002F39AE" w14:paraId="1242A7BF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423DA6C2" w14:textId="77777777" w:rsidR="00EC0041" w:rsidRPr="002F39AE" w:rsidRDefault="00EC0041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580" w:type="dxa"/>
          </w:tcPr>
          <w:p w14:paraId="523339F1" w14:textId="77777777" w:rsidR="00EC0041" w:rsidRPr="002F39AE" w:rsidRDefault="00EC0041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D787C" w:rsidRPr="002F39AE" w14:paraId="42194CFB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222A1205" w14:textId="77777777" w:rsidR="005D787C" w:rsidRPr="002F39AE" w:rsidRDefault="005D787C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580" w:type="dxa"/>
          </w:tcPr>
          <w:p w14:paraId="4302162B" w14:textId="77777777" w:rsidR="005D787C" w:rsidRPr="002F39AE" w:rsidRDefault="005D787C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</w:tbl>
    <w:p w14:paraId="5FAB1F76" w14:textId="77777777" w:rsidR="00E51A6F" w:rsidRPr="002F39AE" w:rsidRDefault="00E51A6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E61064C" w14:textId="3CB09981" w:rsidR="00301765" w:rsidRPr="002F39AE" w:rsidRDefault="00301765" w:rsidP="00301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F39AE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2F39AE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BD6F53" w:rsidRPr="002F39AE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="00201202" w:rsidRPr="002F39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F39AE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431E41" w:rsidRPr="002F39AE">
        <w:rPr>
          <w:rFonts w:ascii="Angsana New" w:hAnsi="Angsana New"/>
          <w:bCs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b/>
          <w:sz w:val="30"/>
          <w:szCs w:val="30"/>
          <w:cs/>
        </w:rPr>
        <w:t>มิถุนายน</w:t>
      </w:r>
      <w:r w:rsidR="00431E41" w:rsidRPr="002F39AE">
        <w:rPr>
          <w:rFonts w:ascii="Angsana New" w:hAnsi="Angsana New"/>
          <w:bCs/>
          <w:sz w:val="30"/>
          <w:szCs w:val="30"/>
          <w:cs/>
        </w:rPr>
        <w:t xml:space="preserve"> </w:t>
      </w:r>
      <w:r w:rsidR="00431E41" w:rsidRPr="002F39AE">
        <w:rPr>
          <w:rFonts w:ascii="Angsana New" w:hAnsi="Angsana New"/>
          <w:bCs/>
          <w:sz w:val="30"/>
          <w:szCs w:val="30"/>
        </w:rPr>
        <w:t>2567</w:t>
      </w:r>
      <w:r w:rsidRPr="002F39AE">
        <w:rPr>
          <w:rFonts w:ascii="Angsana New" w:hAnsi="Angsana New"/>
          <w:bCs/>
          <w:sz w:val="30"/>
          <w:szCs w:val="30"/>
          <w:cs/>
        </w:rPr>
        <w:t xml:space="preserve"> </w:t>
      </w:r>
      <w:r w:rsidRPr="002F39AE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BD6F53" w:rsidRPr="002F39AE" w14:paraId="66A6A819" w14:textId="77777777" w:rsidTr="000E48B1">
        <w:trPr>
          <w:tblHeader/>
        </w:trPr>
        <w:tc>
          <w:tcPr>
            <w:tcW w:w="3780" w:type="dxa"/>
          </w:tcPr>
          <w:p w14:paraId="594C7F79" w14:textId="77777777" w:rsidR="00BD6F53" w:rsidRPr="002F39AE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66C31FC5" w14:textId="77777777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BD6F53" w:rsidRPr="002F39AE" w14:paraId="0DF08C2E" w14:textId="77777777" w:rsidTr="000E48B1">
        <w:trPr>
          <w:tblHeader/>
        </w:trPr>
        <w:tc>
          <w:tcPr>
            <w:tcW w:w="3780" w:type="dxa"/>
          </w:tcPr>
          <w:p w14:paraId="228BB7A0" w14:textId="77777777" w:rsidR="00BD6F53" w:rsidRPr="002F39AE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5104838" w14:textId="77777777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3CAF770B" w14:textId="77777777" w:rsidR="00BD6F53" w:rsidRPr="002F39AE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276ADA6" w14:textId="77777777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สำหรับงวดหกเดือนสิ้นสุด</w:t>
            </w:r>
          </w:p>
        </w:tc>
      </w:tr>
      <w:tr w:rsidR="00BD6F53" w:rsidRPr="002F39AE" w14:paraId="0C230BF7" w14:textId="77777777" w:rsidTr="000E48B1">
        <w:trPr>
          <w:tblHeader/>
        </w:trPr>
        <w:tc>
          <w:tcPr>
            <w:tcW w:w="3780" w:type="dxa"/>
          </w:tcPr>
          <w:p w14:paraId="603E7024" w14:textId="77777777" w:rsidR="00BD6F53" w:rsidRPr="002F39AE" w:rsidRDefault="00BD6F53" w:rsidP="000E48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660EE18" w14:textId="77777777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2F39A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5F9AE077" w14:textId="77777777" w:rsidR="00BD6F53" w:rsidRPr="002F39AE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3A21596" w14:textId="77777777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2F39A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BD6F53" w:rsidRPr="002F39AE" w14:paraId="3C6C764D" w14:textId="77777777" w:rsidTr="000E48B1">
        <w:trPr>
          <w:tblHeader/>
        </w:trPr>
        <w:tc>
          <w:tcPr>
            <w:tcW w:w="3780" w:type="dxa"/>
          </w:tcPr>
          <w:p w14:paraId="378EA87F" w14:textId="77777777" w:rsidR="00BD6F53" w:rsidRPr="002F39AE" w:rsidRDefault="00BD6F53" w:rsidP="000E48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76E2D897" w14:textId="506147B3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3" w:type="dxa"/>
          </w:tcPr>
          <w:p w14:paraId="779C0B7E" w14:textId="77777777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3871DDAE" w14:textId="43E28633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03522E43" w14:textId="77777777" w:rsidR="00BD6F53" w:rsidRPr="002F39AE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2C56FD9" w14:textId="7E99F45F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6B609174" w14:textId="77777777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B8F3C3" w14:textId="19786F8F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BD6F53" w:rsidRPr="002F39AE" w14:paraId="16EB0359" w14:textId="77777777" w:rsidTr="000E48B1">
        <w:trPr>
          <w:tblHeader/>
        </w:trPr>
        <w:tc>
          <w:tcPr>
            <w:tcW w:w="3780" w:type="dxa"/>
          </w:tcPr>
          <w:p w14:paraId="2803488F" w14:textId="77777777" w:rsidR="00BD6F53" w:rsidRPr="002F39AE" w:rsidRDefault="00BD6F53" w:rsidP="000E48B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1034E99" w14:textId="77777777" w:rsidR="00BD6F53" w:rsidRPr="002F39AE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2F39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D6F53" w:rsidRPr="002F39AE" w14:paraId="20DC3D1E" w14:textId="77777777" w:rsidTr="000E48B1">
        <w:trPr>
          <w:cantSplit/>
        </w:trPr>
        <w:tc>
          <w:tcPr>
            <w:tcW w:w="3780" w:type="dxa"/>
          </w:tcPr>
          <w:p w14:paraId="50EC36E9" w14:textId="77777777" w:rsidR="00BD6F53" w:rsidRPr="002F39AE" w:rsidRDefault="00BD6F53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14:paraId="110370B9" w14:textId="77777777" w:rsidR="00BD6F53" w:rsidRPr="002F39AE" w:rsidRDefault="00BD6F53" w:rsidP="000E48B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4C082825" w14:textId="77777777" w:rsidR="00BD6F53" w:rsidRPr="002F39AE" w:rsidRDefault="00BD6F53" w:rsidP="000E48B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FF90375" w14:textId="77777777" w:rsidR="00BD6F53" w:rsidRPr="002F39AE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F068E8C" w14:textId="77777777" w:rsidR="00BD6F53" w:rsidRPr="002F39AE" w:rsidRDefault="00BD6F53" w:rsidP="000E48B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77230" w14:textId="77777777" w:rsidR="00BD6F53" w:rsidRPr="002F39AE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20499C4" w14:textId="77777777" w:rsidR="00BD6F53" w:rsidRPr="002F39AE" w:rsidRDefault="00BD6F53" w:rsidP="000E48B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8BD7A2" w14:textId="77777777" w:rsidR="00BD6F53" w:rsidRPr="002F39AE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D6F53" w:rsidRPr="002F39AE" w14:paraId="68102657" w14:textId="77777777" w:rsidTr="000E48B1">
        <w:trPr>
          <w:cantSplit/>
        </w:trPr>
        <w:tc>
          <w:tcPr>
            <w:tcW w:w="3780" w:type="dxa"/>
          </w:tcPr>
          <w:p w14:paraId="3C216484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6819F3C4" w14:textId="57A94DA5" w:rsidR="00BD6F53" w:rsidRPr="002F39AE" w:rsidRDefault="00184C36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20,868</w:t>
            </w:r>
          </w:p>
        </w:tc>
        <w:tc>
          <w:tcPr>
            <w:tcW w:w="183" w:type="dxa"/>
          </w:tcPr>
          <w:p w14:paraId="46A9A1E9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4B53D36" w14:textId="751E1208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26,303</w:t>
            </w:r>
          </w:p>
        </w:tc>
        <w:tc>
          <w:tcPr>
            <w:tcW w:w="180" w:type="dxa"/>
          </w:tcPr>
          <w:p w14:paraId="67FA2B17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53EF8B" w14:textId="3B18B636" w:rsidR="00BD6F53" w:rsidRPr="002F39AE" w:rsidRDefault="00184C36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25,693</w:t>
            </w:r>
          </w:p>
        </w:tc>
        <w:tc>
          <w:tcPr>
            <w:tcW w:w="180" w:type="dxa"/>
          </w:tcPr>
          <w:p w14:paraId="46196756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9E1ECB" w14:textId="4D191A1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52,408</w:t>
            </w:r>
          </w:p>
        </w:tc>
      </w:tr>
      <w:tr w:rsidR="00BD6F53" w:rsidRPr="002F39AE" w14:paraId="2E060D67" w14:textId="77777777" w:rsidTr="000E48B1">
        <w:trPr>
          <w:cantSplit/>
        </w:trPr>
        <w:tc>
          <w:tcPr>
            <w:tcW w:w="3780" w:type="dxa"/>
          </w:tcPr>
          <w:p w14:paraId="4E9BB437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465D8F4D" w14:textId="57933CC3" w:rsidR="00BD6F53" w:rsidRPr="002F39AE" w:rsidRDefault="00184C36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3" w:type="dxa"/>
          </w:tcPr>
          <w:p w14:paraId="0E4F5757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4D65A55" w14:textId="1F97F998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7E542B6B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129F14" w14:textId="4AD8224A" w:rsidR="00BD6F53" w:rsidRPr="002F39AE" w:rsidRDefault="00184C36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180" w:type="dxa"/>
          </w:tcPr>
          <w:p w14:paraId="2B6DC22B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BEC7DC" w14:textId="503B2C5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450</w:t>
            </w:r>
          </w:p>
        </w:tc>
      </w:tr>
      <w:tr w:rsidR="00BD6F53" w:rsidRPr="002F39AE" w14:paraId="1332AD57" w14:textId="77777777" w:rsidTr="000E48B1">
        <w:trPr>
          <w:cantSplit/>
        </w:trPr>
        <w:tc>
          <w:tcPr>
            <w:tcW w:w="3780" w:type="dxa"/>
          </w:tcPr>
          <w:p w14:paraId="393CF106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71F74D64" w14:textId="78CEEFB7" w:rsidR="00BD6F53" w:rsidRPr="002F39AE" w:rsidRDefault="000251A8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26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,071</w:t>
            </w:r>
          </w:p>
        </w:tc>
        <w:tc>
          <w:tcPr>
            <w:tcW w:w="183" w:type="dxa"/>
          </w:tcPr>
          <w:p w14:paraId="3760E9D8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BF7C855" w14:textId="0750832C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14,036</w:t>
            </w:r>
          </w:p>
        </w:tc>
        <w:tc>
          <w:tcPr>
            <w:tcW w:w="180" w:type="dxa"/>
          </w:tcPr>
          <w:p w14:paraId="0BCD1596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C1D184" w14:textId="43C67893" w:rsidR="00BD6F53" w:rsidRPr="002F39AE" w:rsidRDefault="000251A8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48,131</w:t>
            </w:r>
          </w:p>
        </w:tc>
        <w:tc>
          <w:tcPr>
            <w:tcW w:w="180" w:type="dxa"/>
          </w:tcPr>
          <w:p w14:paraId="078F8D5F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2F35E0" w14:textId="4B517F4C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22,656</w:t>
            </w:r>
          </w:p>
        </w:tc>
      </w:tr>
      <w:tr w:rsidR="00BD6F53" w:rsidRPr="002F39AE" w14:paraId="0C9B0EAA" w14:textId="77777777" w:rsidTr="000E48B1">
        <w:trPr>
          <w:cantSplit/>
        </w:trPr>
        <w:tc>
          <w:tcPr>
            <w:tcW w:w="3780" w:type="dxa"/>
          </w:tcPr>
          <w:p w14:paraId="1A30A9B7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14:paraId="57EB936B" w14:textId="507A53DB" w:rsidR="00BD6F53" w:rsidRPr="002F39AE" w:rsidRDefault="001275C8" w:rsidP="00BD6F5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183" w:type="dxa"/>
          </w:tcPr>
          <w:p w14:paraId="038343B8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DC9A722" w14:textId="381CD2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1DB386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7CCBEF" w14:textId="10EBB3FD" w:rsidR="00BD6F53" w:rsidRPr="002F39AE" w:rsidRDefault="001275C8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,140</w:t>
            </w:r>
          </w:p>
        </w:tc>
        <w:tc>
          <w:tcPr>
            <w:tcW w:w="180" w:type="dxa"/>
          </w:tcPr>
          <w:p w14:paraId="60A868C3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C7F1FB" w14:textId="18754793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D6F53" w:rsidRPr="002F39AE" w14:paraId="5BACCCED" w14:textId="77777777" w:rsidTr="000E48B1">
        <w:trPr>
          <w:cantSplit/>
        </w:trPr>
        <w:tc>
          <w:tcPr>
            <w:tcW w:w="3780" w:type="dxa"/>
          </w:tcPr>
          <w:p w14:paraId="338E597D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770BE00E" w14:textId="722BEA08" w:rsidR="00BD6F53" w:rsidRPr="002F39AE" w:rsidRDefault="00184C36" w:rsidP="00BD6F5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3" w:type="dxa"/>
          </w:tcPr>
          <w:p w14:paraId="1D9F7C83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A787826" w14:textId="060DE266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4AA5F304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68B68B" w14:textId="715F722E" w:rsidR="00BD6F53" w:rsidRPr="002F39AE" w:rsidRDefault="00D346F8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180" w:type="dxa"/>
          </w:tcPr>
          <w:p w14:paraId="5B2FE762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CC823A" w14:textId="64DBACE3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</w:tr>
      <w:tr w:rsidR="00BD6F53" w:rsidRPr="002F39AE" w14:paraId="516C8C38" w14:textId="77777777" w:rsidTr="000E48B1">
        <w:trPr>
          <w:cantSplit/>
        </w:trPr>
        <w:tc>
          <w:tcPr>
            <w:tcW w:w="3780" w:type="dxa"/>
          </w:tcPr>
          <w:p w14:paraId="0F3E827B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206F1D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353A1D9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A74D47B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F083392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AF4D6A" w14:textId="77777777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839D27E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D4D16B2" w14:textId="77777777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D6F53" w:rsidRPr="002F39AE" w14:paraId="1784C481" w14:textId="77777777" w:rsidTr="000E48B1">
        <w:trPr>
          <w:cantSplit/>
        </w:trPr>
        <w:tc>
          <w:tcPr>
            <w:tcW w:w="3780" w:type="dxa"/>
          </w:tcPr>
          <w:p w14:paraId="4C4C2D37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216F6DE6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AD7DF01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930A05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1F447CB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7318C0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1896E12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5066CE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D6F53" w:rsidRPr="002F39AE" w14:paraId="48992845" w14:textId="77777777" w:rsidTr="000E48B1">
        <w:trPr>
          <w:cantSplit/>
        </w:trPr>
        <w:tc>
          <w:tcPr>
            <w:tcW w:w="3780" w:type="dxa"/>
          </w:tcPr>
          <w:p w14:paraId="5B735045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1DB44E0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3EE2F1A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391B74F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323ABF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04A48D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F299608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6D7E76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6F53" w:rsidRPr="002F39AE" w14:paraId="0613CB60" w14:textId="77777777" w:rsidTr="000E48B1">
        <w:trPr>
          <w:cantSplit/>
        </w:trPr>
        <w:tc>
          <w:tcPr>
            <w:tcW w:w="3780" w:type="dxa"/>
          </w:tcPr>
          <w:p w14:paraId="36AAA9C5" w14:textId="77777777" w:rsidR="00BD6F53" w:rsidRPr="002F39AE" w:rsidRDefault="00BD6F53" w:rsidP="00BD6F5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4C3FC814" w14:textId="3AF1BDB0" w:rsidR="00BD6F53" w:rsidRPr="002F39AE" w:rsidRDefault="00DD48D5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8,072</w:t>
            </w:r>
          </w:p>
        </w:tc>
        <w:tc>
          <w:tcPr>
            <w:tcW w:w="183" w:type="dxa"/>
          </w:tcPr>
          <w:p w14:paraId="45EB751E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4F8CF2B" w14:textId="383DEA8E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8,021</w:t>
            </w:r>
          </w:p>
        </w:tc>
        <w:tc>
          <w:tcPr>
            <w:tcW w:w="180" w:type="dxa"/>
          </w:tcPr>
          <w:p w14:paraId="0830AB92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32B8C2" w14:textId="0A00A155" w:rsidR="00BD6F53" w:rsidRPr="002F39AE" w:rsidRDefault="00DD48D5" w:rsidP="00DD48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16,002</w:t>
            </w:r>
          </w:p>
        </w:tc>
        <w:tc>
          <w:tcPr>
            <w:tcW w:w="180" w:type="dxa"/>
          </w:tcPr>
          <w:p w14:paraId="0AE6D793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8E7DC" w14:textId="238BE85F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16,042</w:t>
            </w:r>
          </w:p>
        </w:tc>
      </w:tr>
      <w:tr w:rsidR="00BD6F53" w:rsidRPr="002F39AE" w14:paraId="47E31F99" w14:textId="77777777" w:rsidTr="000E48B1">
        <w:trPr>
          <w:cantSplit/>
        </w:trPr>
        <w:tc>
          <w:tcPr>
            <w:tcW w:w="3780" w:type="dxa"/>
          </w:tcPr>
          <w:p w14:paraId="406DDD4B" w14:textId="77777777" w:rsidR="00BD6F53" w:rsidRPr="002F39AE" w:rsidRDefault="00BD6F53" w:rsidP="00BD6F5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CF61A8" w14:textId="2DD0A584" w:rsidR="00BD6F53" w:rsidRPr="002F39AE" w:rsidRDefault="00DD48D5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  <w:tc>
          <w:tcPr>
            <w:tcW w:w="183" w:type="dxa"/>
          </w:tcPr>
          <w:p w14:paraId="1BE25AF3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5C7EBDA" w14:textId="7CA5344F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180" w:type="dxa"/>
          </w:tcPr>
          <w:p w14:paraId="71AFE049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C4569" w14:textId="24BEB0B0" w:rsidR="00BD6F53" w:rsidRPr="002F39AE" w:rsidRDefault="00DD48D5" w:rsidP="00BD6F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180" w:type="dxa"/>
          </w:tcPr>
          <w:p w14:paraId="3A3F8E68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70DA4" w14:textId="406E215F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</w:t>
            </w:r>
          </w:p>
        </w:tc>
      </w:tr>
      <w:tr w:rsidR="00BD6F53" w:rsidRPr="002F39AE" w14:paraId="27B86FF8" w14:textId="77777777" w:rsidTr="000E48B1">
        <w:trPr>
          <w:cantSplit/>
        </w:trPr>
        <w:tc>
          <w:tcPr>
            <w:tcW w:w="3780" w:type="dxa"/>
          </w:tcPr>
          <w:p w14:paraId="6F40144F" w14:textId="77777777" w:rsidR="00BD6F53" w:rsidRPr="002F39AE" w:rsidRDefault="00BD6F53" w:rsidP="00BD6F5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811D7" w14:textId="543B1BF2" w:rsidR="00BD6F53" w:rsidRPr="002F39AE" w:rsidRDefault="00184C36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8,494</w:t>
            </w:r>
          </w:p>
        </w:tc>
        <w:tc>
          <w:tcPr>
            <w:tcW w:w="183" w:type="dxa"/>
          </w:tcPr>
          <w:p w14:paraId="35B11164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4F4EA37" w14:textId="4272347E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8,190</w:t>
            </w:r>
          </w:p>
        </w:tc>
        <w:tc>
          <w:tcPr>
            <w:tcW w:w="180" w:type="dxa"/>
          </w:tcPr>
          <w:p w14:paraId="22CA255C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080B0C" w14:textId="4EB6040C" w:rsidR="00BD6F53" w:rsidRPr="002F39AE" w:rsidRDefault="00DD48D5" w:rsidP="00BD6F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16,845</w:t>
            </w:r>
          </w:p>
        </w:tc>
        <w:tc>
          <w:tcPr>
            <w:tcW w:w="180" w:type="dxa"/>
          </w:tcPr>
          <w:p w14:paraId="0F9C8FEC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A0BEF" w14:textId="7F2C5CCB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16,380</w:t>
            </w:r>
          </w:p>
        </w:tc>
      </w:tr>
    </w:tbl>
    <w:p w14:paraId="69AC5402" w14:textId="77777777" w:rsidR="00BD6F53" w:rsidRPr="002F39AE" w:rsidRDefault="00BD6F53" w:rsidP="00BD6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BD6F53" w:rsidRPr="002F39AE" w14:paraId="64D26E5C" w14:textId="77777777" w:rsidTr="000E48B1">
        <w:trPr>
          <w:tblHeader/>
        </w:trPr>
        <w:tc>
          <w:tcPr>
            <w:tcW w:w="3780" w:type="dxa"/>
          </w:tcPr>
          <w:p w14:paraId="131FC58B" w14:textId="77777777" w:rsidR="00BD6F53" w:rsidRPr="002F39AE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4EA1FCA" w14:textId="77777777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D6F53" w:rsidRPr="002F39AE" w14:paraId="2F006061" w14:textId="77777777" w:rsidTr="000E48B1">
        <w:trPr>
          <w:tblHeader/>
        </w:trPr>
        <w:tc>
          <w:tcPr>
            <w:tcW w:w="3780" w:type="dxa"/>
          </w:tcPr>
          <w:p w14:paraId="77E0A16D" w14:textId="77777777" w:rsidR="00BD6F53" w:rsidRPr="002F39AE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F9DC2E9" w14:textId="77777777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624B6FA2" w14:textId="77777777" w:rsidR="00BD6F53" w:rsidRPr="002F39AE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030697F6" w14:textId="77777777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สำหรับงวดหกเดือนสิ้นสุด</w:t>
            </w:r>
          </w:p>
        </w:tc>
      </w:tr>
      <w:tr w:rsidR="00BD6F53" w:rsidRPr="002F39AE" w14:paraId="04289D8B" w14:textId="77777777" w:rsidTr="000E48B1">
        <w:trPr>
          <w:tblHeader/>
        </w:trPr>
        <w:tc>
          <w:tcPr>
            <w:tcW w:w="3780" w:type="dxa"/>
          </w:tcPr>
          <w:p w14:paraId="3C7E42EE" w14:textId="77777777" w:rsidR="00BD6F53" w:rsidRPr="002F39AE" w:rsidRDefault="00BD6F53" w:rsidP="000E48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2DA7F33" w14:textId="77777777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2F39A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234EA018" w14:textId="77777777" w:rsidR="00BD6F53" w:rsidRPr="002F39AE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A608705" w14:textId="77777777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2F39A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BD6F53" w:rsidRPr="002F39AE" w14:paraId="0261998C" w14:textId="77777777" w:rsidTr="000E48B1">
        <w:trPr>
          <w:tblHeader/>
        </w:trPr>
        <w:tc>
          <w:tcPr>
            <w:tcW w:w="3780" w:type="dxa"/>
          </w:tcPr>
          <w:p w14:paraId="25307EFE" w14:textId="77777777" w:rsidR="00BD6F53" w:rsidRPr="002F39AE" w:rsidRDefault="00BD6F53" w:rsidP="000E48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5084912B" w14:textId="47F0EE3B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3" w:type="dxa"/>
          </w:tcPr>
          <w:p w14:paraId="08C1EF9F" w14:textId="77777777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131267CD" w14:textId="18F43089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424F06D" w14:textId="77777777" w:rsidR="00BD6F53" w:rsidRPr="002F39AE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8284DFA" w14:textId="144DEA7A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1D445B7F" w14:textId="77777777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76CB49" w14:textId="1CE4FE0A" w:rsidR="00BD6F53" w:rsidRPr="002F39AE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BD6F53" w:rsidRPr="002F39AE" w14:paraId="649C8D32" w14:textId="77777777" w:rsidTr="000E48B1">
        <w:trPr>
          <w:tblHeader/>
        </w:trPr>
        <w:tc>
          <w:tcPr>
            <w:tcW w:w="3780" w:type="dxa"/>
          </w:tcPr>
          <w:p w14:paraId="754C4428" w14:textId="77777777" w:rsidR="00BD6F53" w:rsidRPr="002F39AE" w:rsidRDefault="00BD6F53" w:rsidP="000E48B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9DFAA7F" w14:textId="77777777" w:rsidR="00BD6F53" w:rsidRPr="002F39AE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2F39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D6F53" w:rsidRPr="002F39AE" w14:paraId="5A786F1C" w14:textId="77777777" w:rsidTr="000E48B1">
        <w:trPr>
          <w:cantSplit/>
        </w:trPr>
        <w:tc>
          <w:tcPr>
            <w:tcW w:w="3780" w:type="dxa"/>
          </w:tcPr>
          <w:p w14:paraId="64E1A6CE" w14:textId="77777777" w:rsidR="00BD6F53" w:rsidRPr="002F39AE" w:rsidRDefault="00BD6F53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14:paraId="3FC91F67" w14:textId="77777777" w:rsidR="00BD6F53" w:rsidRPr="002F39AE" w:rsidRDefault="00BD6F53" w:rsidP="000E48B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21C681D8" w14:textId="77777777" w:rsidR="00BD6F53" w:rsidRPr="002F39AE" w:rsidRDefault="00BD6F53" w:rsidP="000E48B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77003A0" w14:textId="77777777" w:rsidR="00BD6F53" w:rsidRPr="002F39AE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F47E7E3" w14:textId="77777777" w:rsidR="00BD6F53" w:rsidRPr="002F39AE" w:rsidRDefault="00BD6F53" w:rsidP="000E48B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97FCB5" w14:textId="77777777" w:rsidR="00BD6F53" w:rsidRPr="002F39AE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5C66E5D" w14:textId="77777777" w:rsidR="00BD6F53" w:rsidRPr="002F39AE" w:rsidRDefault="00BD6F53" w:rsidP="000E48B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884D1FB" w14:textId="77777777" w:rsidR="00BD6F53" w:rsidRPr="002F39AE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D6F53" w:rsidRPr="002F39AE" w14:paraId="381EF1F8" w14:textId="77777777" w:rsidTr="000E48B1">
        <w:trPr>
          <w:cantSplit/>
        </w:trPr>
        <w:tc>
          <w:tcPr>
            <w:tcW w:w="3780" w:type="dxa"/>
          </w:tcPr>
          <w:p w14:paraId="594B78B6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3F62BB67" w14:textId="3328DAF2" w:rsidR="00BD6F53" w:rsidRPr="002F39AE" w:rsidRDefault="00184C36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37,742</w:t>
            </w:r>
          </w:p>
        </w:tc>
        <w:tc>
          <w:tcPr>
            <w:tcW w:w="183" w:type="dxa"/>
          </w:tcPr>
          <w:p w14:paraId="49BC3DBA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598E435" w14:textId="2392C8AF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51,884</w:t>
            </w:r>
          </w:p>
        </w:tc>
        <w:tc>
          <w:tcPr>
            <w:tcW w:w="180" w:type="dxa"/>
          </w:tcPr>
          <w:p w14:paraId="6577A4B6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F6C3B1" w14:textId="7D279EC7" w:rsidR="00BD6F53" w:rsidRPr="002F39AE" w:rsidRDefault="00184C36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51,403</w:t>
            </w:r>
          </w:p>
        </w:tc>
        <w:tc>
          <w:tcPr>
            <w:tcW w:w="180" w:type="dxa"/>
          </w:tcPr>
          <w:p w14:paraId="4ABE3484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F19646" w14:textId="5F70C143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95,845</w:t>
            </w:r>
          </w:p>
        </w:tc>
      </w:tr>
      <w:tr w:rsidR="00BD6F53" w:rsidRPr="002F39AE" w14:paraId="3515250C" w14:textId="77777777" w:rsidTr="000E48B1">
        <w:trPr>
          <w:cantSplit/>
        </w:trPr>
        <w:tc>
          <w:tcPr>
            <w:tcW w:w="3780" w:type="dxa"/>
          </w:tcPr>
          <w:p w14:paraId="1635785C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1C571CEB" w14:textId="772D6D21" w:rsidR="00BD6F53" w:rsidRPr="002F39AE" w:rsidRDefault="00184C36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83" w:type="dxa"/>
          </w:tcPr>
          <w:p w14:paraId="54FD1F63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DAA05C4" w14:textId="434225A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4EABD9CA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CEECF4" w14:textId="60B434C4" w:rsidR="00BD6F53" w:rsidRPr="002F39AE" w:rsidRDefault="00184C36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1,144</w:t>
            </w:r>
          </w:p>
        </w:tc>
        <w:tc>
          <w:tcPr>
            <w:tcW w:w="180" w:type="dxa"/>
          </w:tcPr>
          <w:p w14:paraId="6A652CEC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679433C" w14:textId="09F85D12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450</w:t>
            </w:r>
          </w:p>
        </w:tc>
      </w:tr>
      <w:tr w:rsidR="00BD6F53" w:rsidRPr="002F39AE" w14:paraId="73C80F4D" w14:textId="77777777" w:rsidTr="000E48B1">
        <w:trPr>
          <w:cantSplit/>
        </w:trPr>
        <w:tc>
          <w:tcPr>
            <w:tcW w:w="3780" w:type="dxa"/>
          </w:tcPr>
          <w:p w14:paraId="073B0572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7E4C8FD9" w14:textId="145EC80D" w:rsidR="00BD6F53" w:rsidRPr="002F39AE" w:rsidRDefault="00184C36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8,549</w:t>
            </w:r>
          </w:p>
        </w:tc>
        <w:tc>
          <w:tcPr>
            <w:tcW w:w="183" w:type="dxa"/>
          </w:tcPr>
          <w:p w14:paraId="5A3762D4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9D7478B" w14:textId="578DAC73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13,988</w:t>
            </w:r>
          </w:p>
        </w:tc>
        <w:tc>
          <w:tcPr>
            <w:tcW w:w="180" w:type="dxa"/>
          </w:tcPr>
          <w:p w14:paraId="72E061E1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17F265" w14:textId="5E093898" w:rsidR="00BD6F53" w:rsidRPr="002F39AE" w:rsidRDefault="00184C36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29,579</w:t>
            </w:r>
          </w:p>
        </w:tc>
        <w:tc>
          <w:tcPr>
            <w:tcW w:w="180" w:type="dxa"/>
          </w:tcPr>
          <w:p w14:paraId="22BAD7B2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F19AAF" w14:textId="4BB5C6A9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22,608</w:t>
            </w:r>
          </w:p>
        </w:tc>
      </w:tr>
      <w:tr w:rsidR="00BD6F53" w:rsidRPr="002F39AE" w14:paraId="4670C247" w14:textId="77777777" w:rsidTr="000E48B1">
        <w:trPr>
          <w:cantSplit/>
        </w:trPr>
        <w:tc>
          <w:tcPr>
            <w:tcW w:w="3780" w:type="dxa"/>
          </w:tcPr>
          <w:p w14:paraId="5CFFF42F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14:paraId="6247889D" w14:textId="5724E289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D50CB32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F90270A" w14:textId="1559F83B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36776F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90BE23" w14:textId="22CD01FA" w:rsidR="00BD6F53" w:rsidRPr="002F39AE" w:rsidRDefault="00184C36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DAEBE7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98D6AF" w14:textId="01FB994D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D6F53" w:rsidRPr="002F39AE" w14:paraId="683EEDB4" w14:textId="77777777" w:rsidTr="000E48B1">
        <w:trPr>
          <w:cantSplit/>
        </w:trPr>
        <w:tc>
          <w:tcPr>
            <w:tcW w:w="3780" w:type="dxa"/>
          </w:tcPr>
          <w:p w14:paraId="6ED9FB4D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3B8AAD30" w14:textId="4EA1AF3B" w:rsidR="00BD6F53" w:rsidRPr="002F39AE" w:rsidRDefault="00184C36" w:rsidP="00BD6F5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3" w:type="dxa"/>
          </w:tcPr>
          <w:p w14:paraId="5222D9C9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E09DB93" w14:textId="5CB910A0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7B394AEC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C4C99" w14:textId="2A981906" w:rsidR="00BD6F53" w:rsidRPr="002F39AE" w:rsidRDefault="00184C36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180" w:type="dxa"/>
          </w:tcPr>
          <w:p w14:paraId="6D137600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EA2D7D6" w14:textId="7FB42BE2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</w:tr>
      <w:tr w:rsidR="00BD6F53" w:rsidRPr="002F39AE" w14:paraId="64E6D597" w14:textId="77777777" w:rsidTr="000E48B1">
        <w:trPr>
          <w:cantSplit/>
        </w:trPr>
        <w:tc>
          <w:tcPr>
            <w:tcW w:w="3780" w:type="dxa"/>
          </w:tcPr>
          <w:p w14:paraId="5131FEBC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06652A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E63C131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3F752D7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231B403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D38985" w14:textId="77777777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4F7029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78E9B40" w14:textId="77777777" w:rsidR="00BD6F53" w:rsidRPr="002F39AE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D6F53" w:rsidRPr="002F39AE" w14:paraId="1CCB548E" w14:textId="77777777" w:rsidTr="000E48B1">
        <w:trPr>
          <w:cantSplit/>
        </w:trPr>
        <w:tc>
          <w:tcPr>
            <w:tcW w:w="3780" w:type="dxa"/>
          </w:tcPr>
          <w:p w14:paraId="069CFEEA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4FEC108D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2E43DE3F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7CB1D560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D53B072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4E6E6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73AC518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A804C1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D6F53" w:rsidRPr="002F39AE" w14:paraId="7ABF34B2" w14:textId="77777777" w:rsidTr="000E48B1">
        <w:trPr>
          <w:cantSplit/>
        </w:trPr>
        <w:tc>
          <w:tcPr>
            <w:tcW w:w="3780" w:type="dxa"/>
          </w:tcPr>
          <w:p w14:paraId="3F778967" w14:textId="77777777" w:rsidR="00BD6F53" w:rsidRPr="002F39AE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67DF08A3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725B3558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01A72E5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B693D6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5227A5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EC7D9E7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F7885" w14:textId="77777777" w:rsidR="00BD6F53" w:rsidRPr="002F39AE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4C36" w:rsidRPr="002F39AE" w14:paraId="3E841E64" w14:textId="77777777" w:rsidTr="000E48B1">
        <w:trPr>
          <w:cantSplit/>
        </w:trPr>
        <w:tc>
          <w:tcPr>
            <w:tcW w:w="3780" w:type="dxa"/>
          </w:tcPr>
          <w:p w14:paraId="14557B37" w14:textId="77777777" w:rsidR="00184C36" w:rsidRPr="002F39AE" w:rsidRDefault="00184C36" w:rsidP="00184C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E64ABD9" w14:textId="2236649B" w:rsidR="00184C36" w:rsidRPr="002F39AE" w:rsidRDefault="00184C36" w:rsidP="00184C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8,072</w:t>
            </w:r>
          </w:p>
        </w:tc>
        <w:tc>
          <w:tcPr>
            <w:tcW w:w="183" w:type="dxa"/>
            <w:shd w:val="clear" w:color="auto" w:fill="auto"/>
          </w:tcPr>
          <w:p w14:paraId="67216684" w14:textId="77777777" w:rsidR="00184C36" w:rsidRPr="002F39AE" w:rsidRDefault="00184C36" w:rsidP="00184C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0766C91F" w14:textId="6FC00D3A" w:rsidR="00184C36" w:rsidRPr="002F39AE" w:rsidRDefault="00184C36" w:rsidP="00184C3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8,021</w:t>
            </w:r>
          </w:p>
        </w:tc>
        <w:tc>
          <w:tcPr>
            <w:tcW w:w="180" w:type="dxa"/>
            <w:shd w:val="clear" w:color="auto" w:fill="auto"/>
          </w:tcPr>
          <w:p w14:paraId="0D3E64B6" w14:textId="77777777" w:rsidR="00184C36" w:rsidRPr="002F39AE" w:rsidRDefault="00184C36" w:rsidP="00184C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AA414E" w14:textId="35C86B3F" w:rsidR="00184C36" w:rsidRPr="002F39AE" w:rsidRDefault="00184C36" w:rsidP="00184C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16,002</w:t>
            </w:r>
          </w:p>
        </w:tc>
        <w:tc>
          <w:tcPr>
            <w:tcW w:w="180" w:type="dxa"/>
          </w:tcPr>
          <w:p w14:paraId="77982719" w14:textId="77777777" w:rsidR="00184C36" w:rsidRPr="002F39AE" w:rsidRDefault="00184C36" w:rsidP="00184C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20DB27" w14:textId="48730C6A" w:rsidR="00184C36" w:rsidRPr="002F39AE" w:rsidRDefault="00184C36" w:rsidP="00184C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16,042</w:t>
            </w:r>
          </w:p>
        </w:tc>
      </w:tr>
      <w:tr w:rsidR="00184C36" w:rsidRPr="002F39AE" w14:paraId="7E4DDF09" w14:textId="77777777" w:rsidTr="000E48B1">
        <w:trPr>
          <w:cantSplit/>
        </w:trPr>
        <w:tc>
          <w:tcPr>
            <w:tcW w:w="3780" w:type="dxa"/>
          </w:tcPr>
          <w:p w14:paraId="6D8EB725" w14:textId="77777777" w:rsidR="00184C36" w:rsidRPr="002F39AE" w:rsidRDefault="00184C36" w:rsidP="00184C3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14F7F6" w14:textId="00B0119C" w:rsidR="00184C36" w:rsidRPr="002F39AE" w:rsidRDefault="00184C36" w:rsidP="00184C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  <w:tc>
          <w:tcPr>
            <w:tcW w:w="183" w:type="dxa"/>
            <w:shd w:val="clear" w:color="auto" w:fill="auto"/>
          </w:tcPr>
          <w:p w14:paraId="1A79530A" w14:textId="77777777" w:rsidR="00184C36" w:rsidRPr="002F39AE" w:rsidRDefault="00184C36" w:rsidP="00184C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3B7362BA" w14:textId="04B72599" w:rsidR="00184C36" w:rsidRPr="002F39AE" w:rsidRDefault="00184C36" w:rsidP="00184C3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180" w:type="dxa"/>
            <w:shd w:val="clear" w:color="auto" w:fill="auto"/>
          </w:tcPr>
          <w:p w14:paraId="549F46F8" w14:textId="77777777" w:rsidR="00184C36" w:rsidRPr="002F39AE" w:rsidRDefault="00184C36" w:rsidP="00184C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728A48" w14:textId="012A16B5" w:rsidR="00184C36" w:rsidRPr="002F39AE" w:rsidRDefault="00184C36" w:rsidP="00184C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180" w:type="dxa"/>
          </w:tcPr>
          <w:p w14:paraId="2E2FE577" w14:textId="77777777" w:rsidR="00184C36" w:rsidRPr="002F39AE" w:rsidRDefault="00184C36" w:rsidP="00184C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82E310" w14:textId="487072E0" w:rsidR="00184C36" w:rsidRPr="002F39AE" w:rsidRDefault="00184C36" w:rsidP="00184C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</w:t>
            </w:r>
          </w:p>
        </w:tc>
      </w:tr>
      <w:tr w:rsidR="00184C36" w:rsidRPr="002F39AE" w14:paraId="7F81A8FB" w14:textId="77777777" w:rsidTr="000E48B1">
        <w:trPr>
          <w:cantSplit/>
        </w:trPr>
        <w:tc>
          <w:tcPr>
            <w:tcW w:w="3780" w:type="dxa"/>
          </w:tcPr>
          <w:p w14:paraId="0C7250C9" w14:textId="77777777" w:rsidR="00184C36" w:rsidRPr="002F39AE" w:rsidRDefault="00184C36" w:rsidP="00184C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1F3E2" w14:textId="1CF3C5EE" w:rsidR="00184C36" w:rsidRPr="002F39AE" w:rsidRDefault="00184C36" w:rsidP="00184C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8,494</w:t>
            </w:r>
          </w:p>
        </w:tc>
        <w:tc>
          <w:tcPr>
            <w:tcW w:w="183" w:type="dxa"/>
            <w:shd w:val="clear" w:color="auto" w:fill="auto"/>
          </w:tcPr>
          <w:p w14:paraId="3245D5CE" w14:textId="77777777" w:rsidR="00184C36" w:rsidRPr="002F39AE" w:rsidRDefault="00184C36" w:rsidP="00184C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81C39" w14:textId="5C9D2E5C" w:rsidR="00184C36" w:rsidRPr="002F39AE" w:rsidRDefault="00184C36" w:rsidP="00184C3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8,190</w:t>
            </w:r>
          </w:p>
        </w:tc>
        <w:tc>
          <w:tcPr>
            <w:tcW w:w="180" w:type="dxa"/>
            <w:shd w:val="clear" w:color="auto" w:fill="auto"/>
          </w:tcPr>
          <w:p w14:paraId="69CF8F1F" w14:textId="77777777" w:rsidR="00184C36" w:rsidRPr="002F39AE" w:rsidRDefault="00184C36" w:rsidP="00184C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27EFD" w14:textId="15087450" w:rsidR="00184C36" w:rsidRPr="002F39AE" w:rsidRDefault="00184C36" w:rsidP="00184C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16,845</w:t>
            </w:r>
          </w:p>
        </w:tc>
        <w:tc>
          <w:tcPr>
            <w:tcW w:w="180" w:type="dxa"/>
          </w:tcPr>
          <w:p w14:paraId="0CBE8AE0" w14:textId="77777777" w:rsidR="00184C36" w:rsidRPr="002F39AE" w:rsidRDefault="00184C36" w:rsidP="00184C3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E27A7C" w14:textId="6C916C02" w:rsidR="00184C36" w:rsidRPr="002F39AE" w:rsidRDefault="00184C36" w:rsidP="00184C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16,380</w:t>
            </w:r>
          </w:p>
        </w:tc>
      </w:tr>
    </w:tbl>
    <w:p w14:paraId="15480936" w14:textId="77777777" w:rsidR="00576908" w:rsidRPr="002F39AE" w:rsidRDefault="00576908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796259A" w14:textId="619411C0" w:rsidR="00B239EA" w:rsidRPr="002F39AE" w:rsidRDefault="0025460F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="00801E69" w:rsidRPr="002F39AE">
        <w:rPr>
          <w:rFonts w:ascii="Angsana New" w:hAnsi="Angsana New"/>
          <w:sz w:val="30"/>
          <w:szCs w:val="30"/>
        </w:rPr>
        <w:t xml:space="preserve">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F39AE">
        <w:rPr>
          <w:rFonts w:ascii="Angsana New" w:hAnsi="Angsana New"/>
          <w:sz w:val="30"/>
          <w:szCs w:val="30"/>
        </w:rPr>
        <w:t xml:space="preserve">31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F39AE">
        <w:rPr>
          <w:rFonts w:ascii="Angsana New" w:hAnsi="Angsana New"/>
          <w:sz w:val="30"/>
          <w:szCs w:val="30"/>
        </w:rPr>
        <w:t>2566</w:t>
      </w:r>
      <w:r w:rsidR="00CC33D5" w:rsidRPr="002F39AE">
        <w:rPr>
          <w:rFonts w:ascii="Angsana New" w:hAnsi="Angsana New"/>
          <w:sz w:val="30"/>
          <w:szCs w:val="30"/>
        </w:rPr>
        <w:t xml:space="preserve"> </w:t>
      </w:r>
      <w:r w:rsidRPr="002F39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31137A" w:rsidRPr="002F39AE" w14:paraId="4A0F7D5F" w14:textId="77777777" w:rsidTr="00F76FA5">
        <w:trPr>
          <w:tblHeader/>
        </w:trPr>
        <w:tc>
          <w:tcPr>
            <w:tcW w:w="3780" w:type="dxa"/>
          </w:tcPr>
          <w:p w14:paraId="262D3547" w14:textId="77777777" w:rsidR="00AB6137" w:rsidRPr="002F39AE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F619E57" w14:textId="77777777" w:rsidR="00AB6137" w:rsidRPr="002F39AE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F39A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4F043643" w14:textId="77777777" w:rsidR="00AB6137" w:rsidRPr="002F39AE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FA28D31" w14:textId="77777777" w:rsidR="00AB6137" w:rsidRPr="002F39AE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1137A" w:rsidRPr="002F39AE" w14:paraId="30083B47" w14:textId="77777777" w:rsidTr="00F76FA5">
        <w:trPr>
          <w:tblHeader/>
        </w:trPr>
        <w:tc>
          <w:tcPr>
            <w:tcW w:w="3780" w:type="dxa"/>
          </w:tcPr>
          <w:p w14:paraId="4F4986FE" w14:textId="77777777" w:rsidR="00AB6137" w:rsidRPr="002F39AE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52CCA42D" w14:textId="7AAFE1BE" w:rsidR="00AB6137" w:rsidRPr="002F39AE" w:rsidRDefault="00BD6F53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="00EC0041" w:rsidRPr="002F39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E3FF9" w:rsidRPr="002F39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</w:t>
            </w:r>
            <w:r w:rsidR="00754E30"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</w:t>
            </w:r>
            <w:r w:rsidR="009F7423"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3" w:type="dxa"/>
          </w:tcPr>
          <w:p w14:paraId="0FC32D64" w14:textId="77777777" w:rsidR="00AB6137" w:rsidRPr="002F39AE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4DB0FD0A" w14:textId="056AC7FF" w:rsidR="00AB6137" w:rsidRPr="002F39AE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F7423"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9E84CD1" w14:textId="77777777" w:rsidR="00AB6137" w:rsidRPr="002F39AE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FD79BC7" w14:textId="29AAEAED" w:rsidR="00AB6137" w:rsidRPr="002F39AE" w:rsidRDefault="00BD6F53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="00EC0041" w:rsidRPr="002F39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E3FF9" w:rsidRPr="002F39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256</w:t>
            </w:r>
            <w:r w:rsidR="009F7423"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0D8027CB" w14:textId="77777777" w:rsidR="00AB6137" w:rsidRPr="002F39AE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834C06" w14:textId="005A2927" w:rsidR="00AB6137" w:rsidRPr="002F39AE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754E30"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9F7423" w:rsidRPr="002F39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31137A" w:rsidRPr="002F39AE" w14:paraId="41150717" w14:textId="77777777" w:rsidTr="00B82C31">
        <w:trPr>
          <w:tblHeader/>
        </w:trPr>
        <w:tc>
          <w:tcPr>
            <w:tcW w:w="3780" w:type="dxa"/>
          </w:tcPr>
          <w:p w14:paraId="46D6D601" w14:textId="77777777" w:rsidR="00A6590E" w:rsidRPr="002F39AE" w:rsidRDefault="00A6590E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3ADCBB95" w14:textId="77777777" w:rsidR="00A6590E" w:rsidRPr="002F39AE" w:rsidRDefault="00A6590E" w:rsidP="00A6590E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2F39A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1137A" w:rsidRPr="002F39AE" w14:paraId="48937EF3" w14:textId="77777777" w:rsidTr="00F76FA5">
        <w:trPr>
          <w:cantSplit/>
        </w:trPr>
        <w:tc>
          <w:tcPr>
            <w:tcW w:w="3780" w:type="dxa"/>
          </w:tcPr>
          <w:p w14:paraId="5EBDCD87" w14:textId="77777777" w:rsidR="00ED78C4" w:rsidRPr="002F39AE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2829B85" w14:textId="77777777" w:rsidR="00ED78C4" w:rsidRPr="002F39AE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795113C" w14:textId="77777777" w:rsidR="00ED78C4" w:rsidRPr="002F39AE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CC3156C" w14:textId="77777777" w:rsidR="00ED78C4" w:rsidRPr="002F39AE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1995EB" w14:textId="77777777" w:rsidR="00ED78C4" w:rsidRPr="002F39AE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992F5C" w14:textId="77777777" w:rsidR="00ED78C4" w:rsidRPr="002F39AE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ABAD834" w14:textId="77777777" w:rsidR="00ED78C4" w:rsidRPr="002F39AE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051F6C" w14:textId="77777777" w:rsidR="00ED78C4" w:rsidRPr="002F39AE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57699" w:rsidRPr="002F39AE" w14:paraId="6DFBE45A" w14:textId="77777777" w:rsidTr="004D2642">
        <w:trPr>
          <w:cantSplit/>
        </w:trPr>
        <w:tc>
          <w:tcPr>
            <w:tcW w:w="3780" w:type="dxa"/>
          </w:tcPr>
          <w:p w14:paraId="5D7A0EE9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9AEA4B" w14:textId="72DE0C82" w:rsidR="00057699" w:rsidRPr="002F39AE" w:rsidRDefault="0024604D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21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,720</w:t>
            </w:r>
          </w:p>
        </w:tc>
        <w:tc>
          <w:tcPr>
            <w:tcW w:w="183" w:type="dxa"/>
          </w:tcPr>
          <w:p w14:paraId="081B1D6F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1344EB2B" w14:textId="4FE6BEDE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21,543</w:t>
            </w:r>
          </w:p>
        </w:tc>
        <w:tc>
          <w:tcPr>
            <w:tcW w:w="180" w:type="dxa"/>
          </w:tcPr>
          <w:p w14:paraId="55FE7ACE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BA14CB" w14:textId="145DF4C9" w:rsidR="00057699" w:rsidRPr="002F39AE" w:rsidRDefault="00D346F8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37,087</w:t>
            </w:r>
          </w:p>
        </w:tc>
        <w:tc>
          <w:tcPr>
            <w:tcW w:w="180" w:type="dxa"/>
          </w:tcPr>
          <w:p w14:paraId="63BC6F0F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FD7EF2" w14:textId="5E98DCAD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53,277</w:t>
            </w:r>
          </w:p>
        </w:tc>
      </w:tr>
      <w:tr w:rsidR="00057699" w:rsidRPr="002F39AE" w14:paraId="34749FB8" w14:textId="77777777" w:rsidTr="007579FC">
        <w:trPr>
          <w:cantSplit/>
          <w:trHeight w:hRule="exact" w:val="170"/>
        </w:trPr>
        <w:tc>
          <w:tcPr>
            <w:tcW w:w="3780" w:type="dxa"/>
          </w:tcPr>
          <w:p w14:paraId="737433BF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F22BAF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482B7CF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45D254DE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0EAC3B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AF21646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4D2FCE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2FCA67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F39AE" w14:paraId="78F6E2D7" w14:textId="77777777" w:rsidTr="009B19F1">
        <w:trPr>
          <w:cantSplit/>
        </w:trPr>
        <w:tc>
          <w:tcPr>
            <w:tcW w:w="3780" w:type="dxa"/>
          </w:tcPr>
          <w:p w14:paraId="1FA5166B" w14:textId="77777777" w:rsidR="0019374A" w:rsidRPr="002F39AE" w:rsidRDefault="0019374A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9202890" w14:textId="4CF9A112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1C10A88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5BDE4BD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0FCFEA1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C12368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81A1C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8E6908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602EFA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F39AE" w14:paraId="65ED1052" w14:textId="77777777" w:rsidTr="009B19F1">
        <w:trPr>
          <w:cantSplit/>
        </w:trPr>
        <w:tc>
          <w:tcPr>
            <w:tcW w:w="3780" w:type="dxa"/>
          </w:tcPr>
          <w:p w14:paraId="326950E3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50D4D5" w14:textId="02827DB4" w:rsidR="00057699" w:rsidRPr="002F39AE" w:rsidRDefault="009D5B00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101A3FA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6FC9B4A" w14:textId="2EB3DF54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E4E43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6D14CB" w14:textId="607F2D1D" w:rsidR="00057699" w:rsidRPr="002F39AE" w:rsidRDefault="0024604D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27,055</w:t>
            </w:r>
          </w:p>
        </w:tc>
        <w:tc>
          <w:tcPr>
            <w:tcW w:w="180" w:type="dxa"/>
          </w:tcPr>
          <w:p w14:paraId="2DC368EB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9CC98E" w14:textId="7F1A4FB5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35,113</w:t>
            </w:r>
          </w:p>
        </w:tc>
      </w:tr>
      <w:tr w:rsidR="00057699" w:rsidRPr="002F39AE" w14:paraId="2CE12FA7" w14:textId="77777777" w:rsidTr="00576908">
        <w:trPr>
          <w:cantSplit/>
          <w:trHeight w:hRule="exact" w:val="144"/>
        </w:trPr>
        <w:tc>
          <w:tcPr>
            <w:tcW w:w="3780" w:type="dxa"/>
          </w:tcPr>
          <w:p w14:paraId="5297FB6B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952BB6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4BAB7EA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A2E5AD5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5F7A84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BEB53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AFB309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74189E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D6966" w:rsidRPr="002F39AE" w14:paraId="16245E7C" w14:textId="77777777" w:rsidTr="00B34841">
        <w:trPr>
          <w:cantSplit/>
        </w:trPr>
        <w:tc>
          <w:tcPr>
            <w:tcW w:w="3780" w:type="dxa"/>
          </w:tcPr>
          <w:p w14:paraId="5E908002" w14:textId="77777777" w:rsidR="0019374A" w:rsidRPr="002F39AE" w:rsidRDefault="0019374A" w:rsidP="00B3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CEC30F4" w14:textId="1B59C969" w:rsidR="005D6966" w:rsidRPr="002F39AE" w:rsidRDefault="005D6966" w:rsidP="00B3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170" w:type="dxa"/>
          </w:tcPr>
          <w:p w14:paraId="2C1EB577" w14:textId="77777777" w:rsidR="005D6966" w:rsidRPr="002F39AE" w:rsidRDefault="005D6966" w:rsidP="00B348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24723E" w14:textId="77777777" w:rsidR="005D6966" w:rsidRPr="002F39AE" w:rsidRDefault="005D6966" w:rsidP="00B348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E3F9075" w14:textId="77777777" w:rsidR="005D6966" w:rsidRPr="002F39AE" w:rsidRDefault="005D6966" w:rsidP="00B348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95D3D6" w14:textId="77777777" w:rsidR="005D6966" w:rsidRPr="002F39AE" w:rsidRDefault="005D6966" w:rsidP="00B348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EC91D5" w14:textId="77777777" w:rsidR="005D6966" w:rsidRPr="002F39AE" w:rsidRDefault="005D6966" w:rsidP="00B348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A37118" w14:textId="77777777" w:rsidR="005D6966" w:rsidRPr="002F39AE" w:rsidRDefault="005D6966" w:rsidP="00B348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3681F5" w14:textId="77777777" w:rsidR="005D6966" w:rsidRPr="002F39AE" w:rsidRDefault="005D6966" w:rsidP="00B348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D6966" w:rsidRPr="002F39AE" w14:paraId="696A1CBD" w14:textId="77777777" w:rsidTr="00B34841">
        <w:trPr>
          <w:cantSplit/>
        </w:trPr>
        <w:tc>
          <w:tcPr>
            <w:tcW w:w="3780" w:type="dxa"/>
          </w:tcPr>
          <w:p w14:paraId="0C4983A8" w14:textId="45A25D46" w:rsidR="005D6966" w:rsidRPr="002F39AE" w:rsidRDefault="005D6966" w:rsidP="00B3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4C77E1" w14:textId="77777777" w:rsidR="005D6966" w:rsidRPr="002F39AE" w:rsidRDefault="005D6966" w:rsidP="00B348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F9FE741" w14:textId="77777777" w:rsidR="005D6966" w:rsidRPr="002F39AE" w:rsidRDefault="005D6966" w:rsidP="00B348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4776D78" w14:textId="77777777" w:rsidR="005D6966" w:rsidRPr="002F39AE" w:rsidRDefault="005D6966" w:rsidP="00B348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AF9207" w14:textId="77777777" w:rsidR="005D6966" w:rsidRPr="002F39AE" w:rsidRDefault="005D6966" w:rsidP="00B348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81CCB6" w14:textId="5219C2E0" w:rsidR="005D6966" w:rsidRPr="002F39AE" w:rsidRDefault="00D5019A" w:rsidP="00B348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346F8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41,050</w:t>
            </w:r>
          </w:p>
        </w:tc>
        <w:tc>
          <w:tcPr>
            <w:tcW w:w="180" w:type="dxa"/>
          </w:tcPr>
          <w:p w14:paraId="54976ED5" w14:textId="77777777" w:rsidR="005D6966" w:rsidRPr="002F39AE" w:rsidRDefault="005D6966" w:rsidP="00B348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83C003" w14:textId="0A10DB11" w:rsidR="005D6966" w:rsidRPr="002F39AE" w:rsidRDefault="0019374A" w:rsidP="00B348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57699" w:rsidRPr="002F39AE" w14:paraId="308BB3E4" w14:textId="77777777" w:rsidTr="00F76FA5">
        <w:trPr>
          <w:cantSplit/>
        </w:trPr>
        <w:tc>
          <w:tcPr>
            <w:tcW w:w="3780" w:type="dxa"/>
          </w:tcPr>
          <w:p w14:paraId="2E5C105B" w14:textId="77777777" w:rsidR="005D6966" w:rsidRPr="002F39AE" w:rsidRDefault="005D6966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AC3383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7D40F59D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01B7DBF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9B3F002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0B84F3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81A71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1B5BC8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9CF5BA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F39AE" w14:paraId="51C0B4E5" w14:textId="77777777" w:rsidTr="00F76FA5">
        <w:trPr>
          <w:cantSplit/>
        </w:trPr>
        <w:tc>
          <w:tcPr>
            <w:tcW w:w="3780" w:type="dxa"/>
          </w:tcPr>
          <w:p w14:paraId="7A810B11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39271D4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425A629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3644C10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9C6BB23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5DF78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5AC973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EF05DD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F39AE" w14:paraId="5B3FA0AE" w14:textId="77777777" w:rsidTr="004D2642">
        <w:trPr>
          <w:cantSplit/>
        </w:trPr>
        <w:tc>
          <w:tcPr>
            <w:tcW w:w="3780" w:type="dxa"/>
          </w:tcPr>
          <w:p w14:paraId="68E88536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B6885" w14:textId="7B9D8FA7" w:rsidR="00057699" w:rsidRPr="002F39AE" w:rsidRDefault="009D5B00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14:paraId="56F5927A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26013C32" w14:textId="118D5EF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86F16E5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CE02AA" w14:textId="2C6EBE3F" w:rsidR="00057699" w:rsidRPr="002F39AE" w:rsidRDefault="009D5B00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2492BCC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21E44A" w14:textId="16F50BC5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057699" w:rsidRPr="002F39AE" w14:paraId="68C70A7C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33041D16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DCA1B8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E34E9B0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1EF5B040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773A46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038405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EC7F91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E6D005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F39AE" w14:paraId="316B8FD4" w14:textId="77777777" w:rsidTr="00F76FA5">
        <w:trPr>
          <w:cantSplit/>
        </w:trPr>
        <w:tc>
          <w:tcPr>
            <w:tcW w:w="3780" w:type="dxa"/>
          </w:tcPr>
          <w:p w14:paraId="52C96018" w14:textId="77777777" w:rsidR="0019374A" w:rsidRPr="002F39AE" w:rsidRDefault="0019374A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6EA1981" w14:textId="688BB5C6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4DE13744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411F788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051EF5A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582C74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E5966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A87041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E72B0F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F39AE" w14:paraId="44C6907E" w14:textId="77777777" w:rsidTr="004D2642">
        <w:trPr>
          <w:cantSplit/>
        </w:trPr>
        <w:tc>
          <w:tcPr>
            <w:tcW w:w="3780" w:type="dxa"/>
          </w:tcPr>
          <w:p w14:paraId="06798665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258404" w14:textId="2A52D117" w:rsidR="00057699" w:rsidRPr="002F39AE" w:rsidRDefault="00D346F8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7,564</w:t>
            </w:r>
          </w:p>
        </w:tc>
        <w:tc>
          <w:tcPr>
            <w:tcW w:w="183" w:type="dxa"/>
          </w:tcPr>
          <w:p w14:paraId="5D46778D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3653DDA" w14:textId="2992BF4F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14,292</w:t>
            </w:r>
          </w:p>
        </w:tc>
        <w:tc>
          <w:tcPr>
            <w:tcW w:w="180" w:type="dxa"/>
          </w:tcPr>
          <w:p w14:paraId="0E02C80A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BC0D438" w14:textId="77CE006C" w:rsidR="00057699" w:rsidRPr="002F39AE" w:rsidRDefault="00D346F8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44,553</w:t>
            </w:r>
          </w:p>
        </w:tc>
        <w:tc>
          <w:tcPr>
            <w:tcW w:w="180" w:type="dxa"/>
          </w:tcPr>
          <w:p w14:paraId="4F9A1EBE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9A33EA" w14:textId="647F1739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9,818</w:t>
            </w:r>
          </w:p>
        </w:tc>
      </w:tr>
      <w:tr w:rsidR="00057699" w:rsidRPr="002F39AE" w14:paraId="78D97213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10A20E9D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175289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DC61FC4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34BDA5C7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8D9BA2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598759C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E4C0C1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C39935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F39AE" w14:paraId="072863B6" w14:textId="77777777" w:rsidTr="00F76FA5">
        <w:trPr>
          <w:cantSplit/>
        </w:trPr>
        <w:tc>
          <w:tcPr>
            <w:tcW w:w="3780" w:type="dxa"/>
          </w:tcPr>
          <w:p w14:paraId="2E0F5D98" w14:textId="77777777" w:rsidR="0019374A" w:rsidRPr="002F39AE" w:rsidRDefault="0019374A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8FA2B5A" w14:textId="1278598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05DFDA0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0D7CC79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1CC26A2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F2E540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19E45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3184A0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B9B381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F39AE" w14:paraId="6076BE35" w14:textId="77777777" w:rsidTr="004D2642">
        <w:trPr>
          <w:cantSplit/>
        </w:trPr>
        <w:tc>
          <w:tcPr>
            <w:tcW w:w="3780" w:type="dxa"/>
          </w:tcPr>
          <w:p w14:paraId="3385FCBB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3D73F1" w14:textId="282555A6" w:rsidR="00057699" w:rsidRPr="002F39AE" w:rsidRDefault="00D346F8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E95AE81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F546F6A" w14:textId="190CEB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180" w:type="dxa"/>
          </w:tcPr>
          <w:p w14:paraId="65432CB7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176862" w14:textId="07BE4202" w:rsidR="00057699" w:rsidRPr="002F39AE" w:rsidRDefault="008725FE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15,186</w:t>
            </w:r>
          </w:p>
        </w:tc>
        <w:tc>
          <w:tcPr>
            <w:tcW w:w="180" w:type="dxa"/>
          </w:tcPr>
          <w:p w14:paraId="660C53C3" w14:textId="77777777" w:rsidR="00057699" w:rsidRPr="002F39AE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1F649B8" w14:textId="07742224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15,254</w:t>
            </w:r>
          </w:p>
        </w:tc>
      </w:tr>
    </w:tbl>
    <w:p w14:paraId="0DF1935A" w14:textId="77777777" w:rsidR="00201202" w:rsidRPr="002F39AE" w:rsidRDefault="00201202" w:rsidP="00903A60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634E904" w14:textId="72FA789A" w:rsidR="009153FC" w:rsidRPr="002F39AE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F39A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26DC0D81" w14:textId="77777777" w:rsidR="009153FC" w:rsidRPr="002F39AE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62FED98A" w14:textId="77777777" w:rsidR="0086694E" w:rsidRPr="002F39AE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2F39AE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14:paraId="65EC6E81" w14:textId="21489C9E" w:rsidR="0086694E" w:rsidRPr="002F39AE" w:rsidRDefault="006D66E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2F39AE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2F39AE">
        <w:rPr>
          <w:rFonts w:ascii="Angsana New" w:hAnsi="Angsana New"/>
          <w:spacing w:val="5"/>
          <w:sz w:val="30"/>
          <w:szCs w:val="30"/>
        </w:rPr>
        <w:t>12</w:t>
      </w:r>
      <w:r w:rsidRPr="002F39AE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2F39AE">
        <w:rPr>
          <w:rFonts w:ascii="Angsana New" w:hAnsi="Angsana New"/>
          <w:spacing w:val="5"/>
          <w:sz w:val="30"/>
          <w:szCs w:val="30"/>
        </w:rPr>
        <w:t>2559</w:t>
      </w:r>
      <w:r w:rsidRPr="002F39AE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2F39AE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2F39AE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2F39AE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2F39AE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2F39AE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2F39AE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2F39AE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2F39AE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2F39AE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2F39AE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2F39AE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2F39AE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2F39AE">
        <w:rPr>
          <w:rFonts w:ascii="Angsana New" w:hAnsi="Angsana New"/>
          <w:spacing w:val="5"/>
          <w:sz w:val="30"/>
          <w:szCs w:val="30"/>
        </w:rPr>
        <w:t>3</w:t>
      </w:r>
      <w:r w:rsidR="00EE5AB6" w:rsidRPr="002F39AE">
        <w:rPr>
          <w:rFonts w:ascii="Angsana New" w:hAnsi="Angsana New"/>
          <w:spacing w:val="5"/>
          <w:sz w:val="30"/>
          <w:szCs w:val="30"/>
        </w:rPr>
        <w:t>00</w:t>
      </w:r>
      <w:r w:rsidRPr="002F39AE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2F39AE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2F39AE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2F39AE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</w:t>
      </w:r>
      <w:r w:rsidR="00BD6F53" w:rsidRPr="002F39AE">
        <w:rPr>
          <w:rFonts w:ascii="Angsana New" w:hAnsi="Angsana New"/>
          <w:spacing w:val="5"/>
          <w:sz w:val="30"/>
          <w:szCs w:val="30"/>
        </w:rPr>
        <w:t xml:space="preserve">30 </w:t>
      </w:r>
      <w:r w:rsidR="00BD6F53" w:rsidRPr="002F39AE">
        <w:rPr>
          <w:rFonts w:ascii="Angsana New" w:hAnsi="Angsana New"/>
          <w:spacing w:val="5"/>
          <w:sz w:val="30"/>
          <w:szCs w:val="30"/>
          <w:cs/>
        </w:rPr>
        <w:t>มิถุนายน</w:t>
      </w:r>
      <w:r w:rsidR="008D63E4" w:rsidRPr="002F39AE">
        <w:rPr>
          <w:rFonts w:ascii="Angsana New" w:hAnsi="Angsana New"/>
          <w:spacing w:val="5"/>
          <w:sz w:val="30"/>
          <w:szCs w:val="30"/>
        </w:rPr>
        <w:t>2563</w:t>
      </w:r>
      <w:r w:rsidR="00724EB9" w:rsidRPr="002F39AE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2F39AE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2F39AE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2F39AE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2F39AE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2F39AE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2F39AE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2F39AE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2F39AE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2F39AE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2F39AE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2F39AE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2F39AE">
        <w:rPr>
          <w:rFonts w:ascii="Angsana New" w:hAnsi="Angsana New"/>
          <w:spacing w:val="5"/>
          <w:sz w:val="30"/>
          <w:szCs w:val="30"/>
          <w:cs/>
        </w:rPr>
        <w:t>ทางบริษัทมีการทำบันทึกข้อตกลงแก้ไขเพิ่มเติมสัญญาจ้าง</w:t>
      </w:r>
      <w:r w:rsidR="007E5672" w:rsidRPr="002F39AE">
        <w:rPr>
          <w:rFonts w:ascii="Angsana New" w:hAnsi="Angsana New"/>
          <w:spacing w:val="5"/>
          <w:sz w:val="30"/>
          <w:szCs w:val="30"/>
          <w:cs/>
        </w:rPr>
        <w:lastRenderedPageBreak/>
        <w:t xml:space="preserve">ดังกล่าวโดยทางบริษัทจะทำงานถึงวันที่ </w:t>
      </w:r>
      <w:r w:rsidR="007E5672" w:rsidRPr="002F39AE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2F39AE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2F39AE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2F39AE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14:paraId="174A32EC" w14:textId="77777777" w:rsidR="00AD62DF" w:rsidRPr="002F39AE" w:rsidRDefault="00AD62DF" w:rsidP="00AD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pacing w:val="5"/>
          <w:sz w:val="30"/>
          <w:szCs w:val="30"/>
        </w:rPr>
      </w:pPr>
      <w:bookmarkStart w:id="9" w:name="_Hlk103085298"/>
    </w:p>
    <w:p w14:paraId="3A582FDE" w14:textId="5DAC2499" w:rsidR="005B0D72" w:rsidRPr="002F39AE" w:rsidRDefault="003F55A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2F39AE">
        <w:rPr>
          <w:rFonts w:ascii="Angsana New" w:hAnsi="Angsana New"/>
          <w:spacing w:val="5"/>
          <w:sz w:val="30"/>
          <w:szCs w:val="30"/>
          <w:cs/>
        </w:rPr>
        <w:t xml:space="preserve">บริษัทมีเงินประกันผลงานโครงการก่อสร้างเขื่อนคอนกรีตเสริมเหล็กพร้อมทางเดินริมคลองแสนแสบ </w:t>
      </w:r>
      <w:r w:rsidR="00260DC7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   </w:t>
      </w:r>
      <w:r w:rsidR="0054178F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          </w:t>
      </w:r>
      <w:r w:rsidRPr="002F39AE">
        <w:rPr>
          <w:rFonts w:ascii="Angsana New" w:hAnsi="Angsana New" w:hint="cs"/>
          <w:spacing w:val="5"/>
          <w:sz w:val="30"/>
          <w:szCs w:val="30"/>
          <w:cs/>
        </w:rPr>
        <w:t>ที่</w:t>
      </w:r>
      <w:r w:rsidR="00304739" w:rsidRPr="002F39AE">
        <w:rPr>
          <w:rFonts w:ascii="Angsana New" w:hAnsi="Angsana New" w:hint="cs"/>
          <w:spacing w:val="5"/>
          <w:sz w:val="30"/>
          <w:szCs w:val="30"/>
          <w:cs/>
        </w:rPr>
        <w:t>คู่สัญญา</w:t>
      </w:r>
      <w:r w:rsidRPr="002F39AE">
        <w:rPr>
          <w:rFonts w:ascii="Angsana New" w:hAnsi="Angsana New"/>
          <w:spacing w:val="5"/>
          <w:sz w:val="30"/>
          <w:szCs w:val="30"/>
          <w:cs/>
        </w:rPr>
        <w:t>หักไว้เป็นค่าประกันความเสียหาย</w:t>
      </w:r>
      <w:r w:rsidR="00304739" w:rsidRPr="002F39AE">
        <w:rPr>
          <w:rFonts w:ascii="Angsana New" w:hAnsi="Angsana New" w:hint="cs"/>
          <w:spacing w:val="5"/>
          <w:sz w:val="30"/>
          <w:szCs w:val="30"/>
          <w:cs/>
        </w:rPr>
        <w:t>จำนวน</w:t>
      </w:r>
      <w:r w:rsidRPr="002F39AE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826A2D" w:rsidRPr="002F39AE">
        <w:rPr>
          <w:rFonts w:ascii="Angsana New" w:hAnsi="Angsana New"/>
          <w:spacing w:val="5"/>
          <w:sz w:val="30"/>
          <w:szCs w:val="30"/>
        </w:rPr>
        <w:t>23.83</w:t>
      </w:r>
      <w:r w:rsidRPr="002F39AE">
        <w:rPr>
          <w:rFonts w:ascii="Angsana New" w:hAnsi="Angsana New"/>
          <w:spacing w:val="5"/>
          <w:sz w:val="30"/>
          <w:szCs w:val="30"/>
          <w:cs/>
        </w:rPr>
        <w:t xml:space="preserve"> ล้านบาท มีกำหนดรับคืนเงินประกันผลงาน </w:t>
      </w:r>
      <w:r w:rsidR="00826A2D" w:rsidRPr="002F39AE">
        <w:rPr>
          <w:rFonts w:ascii="Angsana New" w:hAnsi="Angsana New"/>
          <w:spacing w:val="5"/>
          <w:sz w:val="30"/>
          <w:szCs w:val="30"/>
        </w:rPr>
        <w:t>2</w:t>
      </w:r>
      <w:r w:rsidRPr="002F39AE">
        <w:rPr>
          <w:rFonts w:ascii="Angsana New" w:hAnsi="Angsana New"/>
          <w:spacing w:val="5"/>
          <w:sz w:val="30"/>
          <w:szCs w:val="30"/>
          <w:cs/>
        </w:rPr>
        <w:t xml:space="preserve"> ปี</w:t>
      </w:r>
      <w:r w:rsidR="005B0D72" w:rsidRPr="002F39AE">
        <w:rPr>
          <w:rFonts w:ascii="Angsana New" w:hAnsi="Angsana New"/>
          <w:spacing w:val="5"/>
          <w:sz w:val="30"/>
          <w:szCs w:val="30"/>
          <w:cs/>
        </w:rPr>
        <w:t>นับจากคู่สัญญาส่งมอบงาน และผู้ว่าจ้างของคู่สัญญาได้ตรวจรับมอบงานงวดสุด</w:t>
      </w:r>
      <w:r w:rsidR="001D5794" w:rsidRPr="002F39AE">
        <w:rPr>
          <w:rFonts w:ascii="Angsana New" w:hAnsi="Angsana New"/>
          <w:spacing w:val="5"/>
          <w:sz w:val="30"/>
          <w:szCs w:val="30"/>
          <w:cs/>
        </w:rPr>
        <w:t>ท้ายแล้วเสร็จ ซึ่ง</w:t>
      </w:r>
      <w:r w:rsidR="004F4F20" w:rsidRPr="002F39AE">
        <w:rPr>
          <w:rFonts w:ascii="Angsana New" w:hAnsi="Angsana New" w:hint="cs"/>
          <w:spacing w:val="5"/>
          <w:sz w:val="30"/>
          <w:szCs w:val="30"/>
          <w:cs/>
        </w:rPr>
        <w:t>ปัจจุบัน</w:t>
      </w:r>
      <w:r w:rsidR="001D5794" w:rsidRPr="002F39AE">
        <w:rPr>
          <w:rFonts w:ascii="Angsana New" w:hAnsi="Angsana New"/>
          <w:spacing w:val="5"/>
          <w:sz w:val="30"/>
          <w:szCs w:val="30"/>
          <w:cs/>
        </w:rPr>
        <w:t>คาดว่าจะส่งมอ</w:t>
      </w:r>
      <w:r w:rsidR="001D5794" w:rsidRPr="002F39AE">
        <w:rPr>
          <w:rFonts w:ascii="Angsana New" w:hAnsi="Angsana New" w:hint="cs"/>
          <w:spacing w:val="5"/>
          <w:sz w:val="30"/>
          <w:szCs w:val="30"/>
          <w:cs/>
        </w:rPr>
        <w:t>บ</w:t>
      </w:r>
      <w:r w:rsidR="005B0D72" w:rsidRPr="002F39AE">
        <w:rPr>
          <w:rFonts w:ascii="Angsana New" w:hAnsi="Angsana New"/>
          <w:spacing w:val="5"/>
          <w:sz w:val="30"/>
          <w:szCs w:val="30"/>
          <w:cs/>
        </w:rPr>
        <w:t xml:space="preserve">งานงวดสุดท้ายภายในไตรมาสที่ </w:t>
      </w:r>
      <w:r w:rsidR="00585261" w:rsidRPr="002F39AE">
        <w:rPr>
          <w:rFonts w:ascii="Angsana New" w:hAnsi="Angsana New"/>
          <w:spacing w:val="5"/>
          <w:sz w:val="30"/>
          <w:szCs w:val="30"/>
        </w:rPr>
        <w:t>3</w:t>
      </w:r>
      <w:r w:rsidR="00CE3283" w:rsidRPr="002F39AE">
        <w:rPr>
          <w:rFonts w:ascii="Angsana New" w:hAnsi="Angsana New"/>
          <w:spacing w:val="5"/>
          <w:sz w:val="30"/>
          <w:szCs w:val="30"/>
          <w:cs/>
        </w:rPr>
        <w:t xml:space="preserve"> ปี </w:t>
      </w:r>
      <w:r w:rsidR="00AD62DF" w:rsidRPr="002F39AE">
        <w:rPr>
          <w:rFonts w:ascii="Angsana New" w:hAnsi="Angsana New"/>
          <w:spacing w:val="5"/>
          <w:sz w:val="30"/>
          <w:szCs w:val="30"/>
        </w:rPr>
        <w:t>2567</w:t>
      </w:r>
      <w:r w:rsidR="005B0D72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5B0D72" w:rsidRPr="002F39AE">
        <w:rPr>
          <w:rFonts w:ascii="Angsana New" w:hAnsi="Angsana New"/>
          <w:spacing w:val="5"/>
          <w:sz w:val="30"/>
          <w:szCs w:val="30"/>
          <w:cs/>
        </w:rPr>
        <w:t>และคาดว่า</w:t>
      </w:r>
      <w:r w:rsidR="005B0D72" w:rsidRPr="002F39AE">
        <w:rPr>
          <w:rFonts w:ascii="Angsana New" w:hAnsi="Angsana New" w:hint="cs"/>
          <w:spacing w:val="5"/>
          <w:sz w:val="30"/>
          <w:szCs w:val="30"/>
          <w:cs/>
        </w:rPr>
        <w:t>บริษัท</w:t>
      </w:r>
      <w:r w:rsidR="005B0D72" w:rsidRPr="002F39AE">
        <w:rPr>
          <w:rFonts w:ascii="Angsana New" w:hAnsi="Angsana New"/>
          <w:spacing w:val="5"/>
          <w:sz w:val="30"/>
          <w:szCs w:val="30"/>
          <w:cs/>
        </w:rPr>
        <w:t>จะได้รับคืน</w:t>
      </w:r>
      <w:r w:rsidR="005B0D72" w:rsidRPr="002F39AE">
        <w:rPr>
          <w:rFonts w:ascii="Angsana New" w:hAnsi="Angsana New" w:hint="cs"/>
          <w:spacing w:val="5"/>
          <w:sz w:val="30"/>
          <w:szCs w:val="30"/>
          <w:cs/>
        </w:rPr>
        <w:t>เงินประกันผลงาน</w:t>
      </w:r>
      <w:r w:rsidR="00CE3283" w:rsidRPr="002F39AE">
        <w:rPr>
          <w:rFonts w:ascii="Angsana New" w:hAnsi="Angsana New"/>
          <w:spacing w:val="5"/>
          <w:sz w:val="30"/>
          <w:szCs w:val="30"/>
          <w:cs/>
        </w:rPr>
        <w:t xml:space="preserve">ภายในไตรมาสที่ </w:t>
      </w:r>
      <w:r w:rsidR="00D70CDE" w:rsidRPr="002F39AE">
        <w:rPr>
          <w:rFonts w:ascii="Angsana New" w:hAnsi="Angsana New"/>
          <w:spacing w:val="5"/>
          <w:sz w:val="30"/>
          <w:szCs w:val="30"/>
        </w:rPr>
        <w:t>3</w:t>
      </w:r>
      <w:r w:rsidR="005B0D72" w:rsidRPr="002F39AE">
        <w:rPr>
          <w:rFonts w:ascii="Angsana New" w:hAnsi="Angsana New"/>
          <w:spacing w:val="5"/>
          <w:sz w:val="30"/>
          <w:szCs w:val="30"/>
          <w:cs/>
        </w:rPr>
        <w:t xml:space="preserve"> ปี </w:t>
      </w:r>
      <w:r w:rsidR="00AD62DF" w:rsidRPr="002F39AE">
        <w:rPr>
          <w:rFonts w:ascii="Angsana New" w:hAnsi="Angsana New"/>
          <w:spacing w:val="5"/>
          <w:sz w:val="30"/>
          <w:szCs w:val="30"/>
        </w:rPr>
        <w:t>2569</w:t>
      </w:r>
    </w:p>
    <w:p w14:paraId="332E450C" w14:textId="77777777" w:rsidR="00B55AC4" w:rsidRPr="002F39AE" w:rsidRDefault="00B55AC4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64312BCB" w14:textId="11CEF02F" w:rsidR="00420C1A" w:rsidRPr="002F39AE" w:rsidRDefault="00B55AC4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spacing w:val="5"/>
          <w:sz w:val="30"/>
          <w:szCs w:val="30"/>
          <w:cs/>
        </w:rPr>
      </w:pPr>
      <w:r w:rsidRPr="002F39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  <w:r w:rsidRPr="002F39AE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</w:p>
    <w:p w14:paraId="4D69E3E9" w14:textId="77777777" w:rsidR="00CD1310" w:rsidRPr="002F39AE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2F39AE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="00CD1310" w:rsidRPr="002F39AE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="00CD1310" w:rsidRPr="002F39AE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72594153" w14:textId="2EAADBE5" w:rsidR="00E1347D" w:rsidRPr="002F39AE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2F39AE">
        <w:rPr>
          <w:rFonts w:ascii="Angsana New" w:hAnsi="Angsana New"/>
          <w:spacing w:val="5"/>
          <w:sz w:val="30"/>
          <w:szCs w:val="30"/>
        </w:rPr>
        <w:t xml:space="preserve">20 </w:t>
      </w:r>
      <w:r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2F39AE">
        <w:rPr>
          <w:rFonts w:ascii="Angsana New" w:hAnsi="Angsana New"/>
          <w:spacing w:val="5"/>
          <w:sz w:val="30"/>
          <w:szCs w:val="30"/>
        </w:rPr>
        <w:t xml:space="preserve">2566 </w:t>
      </w:r>
      <w:r w:rsidRPr="002F39AE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</w:t>
      </w:r>
      <w:r w:rsidR="00CD1310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="00CD1310" w:rsidRPr="002F39AE">
        <w:rPr>
          <w:rFonts w:ascii="Angsana New" w:hAnsi="Angsana New"/>
          <w:spacing w:val="5"/>
          <w:sz w:val="30"/>
          <w:szCs w:val="30"/>
        </w:rPr>
        <w:t xml:space="preserve">1 </w:t>
      </w:r>
      <w:r w:rsidR="00CD1310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CD1310" w:rsidRPr="002F39AE">
        <w:rPr>
          <w:rFonts w:ascii="Angsana New" w:hAnsi="Angsana New"/>
          <w:spacing w:val="5"/>
          <w:sz w:val="30"/>
          <w:szCs w:val="30"/>
        </w:rPr>
        <w:t xml:space="preserve">31 </w:t>
      </w:r>
      <w:r w:rsidR="00CD1310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="00CD1310" w:rsidRPr="002F39AE">
        <w:rPr>
          <w:rFonts w:ascii="Angsana New" w:hAnsi="Angsana New"/>
          <w:spacing w:val="5"/>
          <w:sz w:val="30"/>
          <w:szCs w:val="30"/>
        </w:rPr>
        <w:t>256</w:t>
      </w:r>
      <w:r w:rsidR="00EE3FF9" w:rsidRPr="002F39AE">
        <w:rPr>
          <w:rFonts w:ascii="Angsana New" w:hAnsi="Angsana New" w:hint="cs"/>
          <w:spacing w:val="5"/>
          <w:sz w:val="30"/>
          <w:szCs w:val="30"/>
          <w:lang w:val="en-GB"/>
        </w:rPr>
        <w:t>7</w:t>
      </w:r>
      <w:r w:rsidR="00FB723E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CD1310" w:rsidRPr="002F39AE">
        <w:rPr>
          <w:rFonts w:ascii="Angsana New" w:hAnsi="Angsana New"/>
          <w:spacing w:val="5"/>
          <w:sz w:val="30"/>
          <w:szCs w:val="30"/>
        </w:rPr>
        <w:t xml:space="preserve"> </w:t>
      </w:r>
      <w:r w:rsidR="00CD1310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ณ วันที่ </w:t>
      </w:r>
      <w:r w:rsidR="00431E41" w:rsidRPr="002F39AE">
        <w:rPr>
          <w:rFonts w:ascii="Angsana New" w:hAnsi="Angsana New"/>
          <w:spacing w:val="5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pacing w:val="5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pacing w:val="5"/>
          <w:sz w:val="30"/>
          <w:szCs w:val="30"/>
        </w:rPr>
        <w:t>2567</w:t>
      </w:r>
      <w:r w:rsidR="00CD1310" w:rsidRPr="002F39AE">
        <w:rPr>
          <w:rFonts w:ascii="Angsana New" w:hAnsi="Angsana New"/>
          <w:spacing w:val="5"/>
          <w:sz w:val="30"/>
          <w:szCs w:val="30"/>
        </w:rPr>
        <w:t xml:space="preserve"> </w:t>
      </w:r>
      <w:r w:rsidR="00CD1310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บริษัทมีภาระผูกพันที่จะต้องจ่ายค่าเช่าดังกล่าวเป็นจำนวน </w:t>
      </w:r>
      <w:r w:rsidR="007E3FD3" w:rsidRPr="002F39AE">
        <w:rPr>
          <w:rFonts w:ascii="Angsana New" w:hAnsi="Angsana New"/>
          <w:spacing w:val="5"/>
          <w:sz w:val="30"/>
          <w:szCs w:val="30"/>
        </w:rPr>
        <w:t>0.18</w:t>
      </w:r>
      <w:r w:rsidR="00CD1310" w:rsidRPr="002F39AE">
        <w:rPr>
          <w:rFonts w:ascii="Angsana New" w:hAnsi="Angsana New"/>
          <w:spacing w:val="5"/>
          <w:sz w:val="30"/>
          <w:szCs w:val="30"/>
        </w:rPr>
        <w:t xml:space="preserve"> </w:t>
      </w:r>
      <w:r w:rsidR="00CD1310" w:rsidRPr="002F39AE">
        <w:rPr>
          <w:rFonts w:ascii="Angsana New" w:hAnsi="Angsana New" w:hint="cs"/>
          <w:spacing w:val="5"/>
          <w:sz w:val="30"/>
          <w:szCs w:val="30"/>
          <w:cs/>
        </w:rPr>
        <w:t>ล้านบาท</w:t>
      </w:r>
    </w:p>
    <w:p w14:paraId="652C0BA1" w14:textId="77777777" w:rsidR="001D5794" w:rsidRPr="002F39AE" w:rsidRDefault="001D5794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65C710B4" w14:textId="77777777" w:rsidR="001D5794" w:rsidRPr="002F39AE" w:rsidRDefault="001D5794" w:rsidP="001D5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2F39AE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สัญญาให้เช่า </w:t>
      </w:r>
      <w:r w:rsidRPr="002F39AE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2F39AE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396C8979" w14:textId="40C76BA6" w:rsidR="00B55AC4" w:rsidRPr="002F39AE" w:rsidRDefault="001D5794" w:rsidP="00B55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2F39AE">
        <w:rPr>
          <w:rFonts w:ascii="Angsana New" w:hAnsi="Angsana New" w:hint="cs"/>
          <w:spacing w:val="5"/>
          <w:sz w:val="30"/>
          <w:szCs w:val="30"/>
          <w:cs/>
        </w:rPr>
        <w:t>เมื่อวันที่</w:t>
      </w:r>
      <w:r w:rsidR="00B04920" w:rsidRPr="002F39AE">
        <w:rPr>
          <w:rFonts w:ascii="Angsana New" w:hAnsi="Angsana New"/>
          <w:spacing w:val="5"/>
          <w:sz w:val="30"/>
          <w:szCs w:val="30"/>
        </w:rPr>
        <w:t xml:space="preserve"> 1 </w:t>
      </w:r>
      <w:r w:rsidR="00B04920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กันยายน </w:t>
      </w:r>
      <w:r w:rsidR="00B04920" w:rsidRPr="002F39AE">
        <w:rPr>
          <w:rFonts w:ascii="Angsana New" w:hAnsi="Angsana New"/>
          <w:spacing w:val="5"/>
          <w:sz w:val="30"/>
          <w:szCs w:val="30"/>
        </w:rPr>
        <w:t>2566</w:t>
      </w:r>
      <w:r w:rsidR="005B60CB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2F39AE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บริษัทได้ทำสัญญาให้เช่าที่ดินกับ</w:t>
      </w:r>
      <w:r w:rsidRPr="002F39AE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2F39AE">
        <w:rPr>
          <w:rFonts w:ascii="Angsana New" w:hAnsi="Angsana New" w:hint="cs"/>
          <w:spacing w:val="5"/>
          <w:sz w:val="30"/>
          <w:szCs w:val="30"/>
          <w:cs/>
        </w:rPr>
        <w:t>สยามสตีลไวร์</w:t>
      </w:r>
      <w:r w:rsidRPr="002F39AE">
        <w:rPr>
          <w:rFonts w:ascii="Angsana New" w:hAnsi="Angsana New"/>
          <w:spacing w:val="5"/>
          <w:sz w:val="30"/>
          <w:szCs w:val="30"/>
          <w:cs/>
        </w:rPr>
        <w:t xml:space="preserve"> จำกัด</w:t>
      </w:r>
      <w:r w:rsidRPr="002F39AE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2F39AE">
        <w:rPr>
          <w:rFonts w:ascii="Angsana New" w:hAnsi="Angsana New"/>
          <w:spacing w:val="5"/>
          <w:sz w:val="30"/>
          <w:szCs w:val="30"/>
        </w:rPr>
        <w:t xml:space="preserve">3 </w:t>
      </w:r>
      <w:r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1C4B60" w:rsidRPr="002F39AE">
        <w:rPr>
          <w:rFonts w:ascii="Angsana New" w:hAnsi="Angsana New"/>
          <w:spacing w:val="5"/>
          <w:sz w:val="30"/>
          <w:szCs w:val="30"/>
        </w:rPr>
        <w:t xml:space="preserve">31 </w:t>
      </w:r>
      <w:r w:rsidR="001C4B60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สิงหาคม </w:t>
      </w:r>
      <w:r w:rsidR="001C4B60" w:rsidRPr="002F39AE">
        <w:rPr>
          <w:rFonts w:ascii="Angsana New" w:hAnsi="Angsana New"/>
          <w:spacing w:val="5"/>
          <w:sz w:val="30"/>
          <w:szCs w:val="30"/>
        </w:rPr>
        <w:t>2569</w:t>
      </w:r>
      <w:r w:rsidR="00FB723E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FB723E" w:rsidRPr="002F39AE">
        <w:rPr>
          <w:rFonts w:ascii="Angsana New" w:hAnsi="Angsana New"/>
          <w:spacing w:val="5"/>
          <w:sz w:val="30"/>
          <w:szCs w:val="30"/>
          <w:cs/>
        </w:rPr>
        <w:t xml:space="preserve"> </w:t>
      </w:r>
      <w:bookmarkStart w:id="10" w:name="_Hlk166501515"/>
      <w:r w:rsidR="00B55AC4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ณ วันที่ </w:t>
      </w:r>
      <w:r w:rsidR="00431E41" w:rsidRPr="002F39AE">
        <w:rPr>
          <w:rFonts w:ascii="Angsana New" w:hAnsi="Angsana New"/>
          <w:spacing w:val="5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pacing w:val="5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pacing w:val="5"/>
          <w:sz w:val="30"/>
          <w:szCs w:val="30"/>
        </w:rPr>
        <w:t>2567</w:t>
      </w:r>
      <w:r w:rsidR="00B55AC4" w:rsidRPr="002F39AE">
        <w:rPr>
          <w:rFonts w:ascii="Angsana New" w:hAnsi="Angsana New"/>
          <w:spacing w:val="5"/>
          <w:sz w:val="30"/>
          <w:szCs w:val="30"/>
        </w:rPr>
        <w:t xml:space="preserve"> </w:t>
      </w:r>
      <w:r w:rsidR="00B55AC4" w:rsidRPr="002F39AE">
        <w:rPr>
          <w:rFonts w:ascii="Angsana New" w:hAnsi="Angsana New" w:hint="cs"/>
          <w:spacing w:val="5"/>
          <w:sz w:val="30"/>
          <w:szCs w:val="30"/>
          <w:cs/>
        </w:rPr>
        <w:t>บริษัทมีภาระผูกพันที่ต้องปฏิบัติตามสัญญาเช่าดังกล่าวเป็นจำนวน</w:t>
      </w:r>
      <w:r w:rsidR="007E3FD3" w:rsidRPr="002F39AE">
        <w:rPr>
          <w:rFonts w:ascii="Angsana New" w:hAnsi="Angsana New"/>
          <w:spacing w:val="5"/>
          <w:sz w:val="30"/>
          <w:szCs w:val="30"/>
        </w:rPr>
        <w:t xml:space="preserve"> 3.00</w:t>
      </w:r>
      <w:r w:rsidR="00B55AC4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B55AC4" w:rsidRPr="002F39AE">
        <w:rPr>
          <w:rFonts w:ascii="Angsana New" w:hAnsi="Angsana New"/>
          <w:spacing w:val="5"/>
          <w:sz w:val="30"/>
          <w:szCs w:val="30"/>
        </w:rPr>
        <w:t xml:space="preserve"> </w:t>
      </w:r>
      <w:r w:rsidR="00B55AC4" w:rsidRPr="002F39AE">
        <w:rPr>
          <w:rFonts w:ascii="Angsana New" w:hAnsi="Angsana New" w:hint="cs"/>
          <w:spacing w:val="5"/>
          <w:sz w:val="30"/>
          <w:szCs w:val="30"/>
          <w:cs/>
        </w:rPr>
        <w:t>ล้านบาท</w:t>
      </w:r>
    </w:p>
    <w:bookmarkEnd w:id="10"/>
    <w:p w14:paraId="1D7B89AA" w14:textId="77777777" w:rsidR="00FD2F75" w:rsidRPr="002F39AE" w:rsidRDefault="00FD2F75" w:rsidP="0090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</w:p>
    <w:p w14:paraId="3B177981" w14:textId="6DEC4E0F" w:rsidR="00CD1310" w:rsidRPr="002F39AE" w:rsidRDefault="00CD1310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2F39AE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</w:t>
      </w:r>
      <w:r w:rsidR="004F5E74" w:rsidRPr="002F39AE">
        <w:rPr>
          <w:rFonts w:ascii="Angsana New" w:hAnsi="Angsana New" w:hint="cs"/>
          <w:i/>
          <w:iCs/>
          <w:spacing w:val="5"/>
          <w:sz w:val="30"/>
          <w:szCs w:val="30"/>
          <w:cs/>
        </w:rPr>
        <w:t>ให้</w:t>
      </w:r>
      <w:r w:rsidRPr="002F39AE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เช่า </w:t>
      </w:r>
      <w:r w:rsidRPr="002F39AE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2F39AE">
        <w:rPr>
          <w:rFonts w:ascii="Angsana New" w:hAnsi="Angsana New" w:hint="cs"/>
          <w:i/>
          <w:iCs/>
          <w:spacing w:val="5"/>
          <w:sz w:val="30"/>
          <w:szCs w:val="30"/>
          <w:cs/>
        </w:rPr>
        <w:t>สิ่งปลูกสร้าง</w:t>
      </w:r>
    </w:p>
    <w:bookmarkEnd w:id="9"/>
    <w:p w14:paraId="5B9AB198" w14:textId="0AFA7F74" w:rsidR="00183760" w:rsidRPr="002F39AE" w:rsidRDefault="00CD1310" w:rsidP="0018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2F39AE">
        <w:rPr>
          <w:rFonts w:ascii="Angsana New" w:hAnsi="Angsana New"/>
          <w:spacing w:val="5"/>
          <w:sz w:val="30"/>
          <w:szCs w:val="30"/>
        </w:rPr>
        <w:t xml:space="preserve">20 </w:t>
      </w:r>
      <w:r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2F39AE">
        <w:rPr>
          <w:rFonts w:ascii="Angsana New" w:hAnsi="Angsana New"/>
          <w:spacing w:val="5"/>
          <w:sz w:val="30"/>
          <w:szCs w:val="30"/>
        </w:rPr>
        <w:t xml:space="preserve">2566 </w:t>
      </w:r>
      <w:r w:rsidRPr="002F39AE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2F39AE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2F39AE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2F39AE">
        <w:rPr>
          <w:rFonts w:ascii="Angsana New" w:hAnsi="Angsana New"/>
          <w:spacing w:val="5"/>
          <w:sz w:val="30"/>
          <w:szCs w:val="30"/>
        </w:rPr>
        <w:t xml:space="preserve">1 </w:t>
      </w:r>
      <w:r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2F39AE">
        <w:rPr>
          <w:rFonts w:ascii="Angsana New" w:hAnsi="Angsana New"/>
          <w:spacing w:val="5"/>
          <w:sz w:val="30"/>
          <w:szCs w:val="30"/>
        </w:rPr>
        <w:t xml:space="preserve">31 </w:t>
      </w:r>
      <w:r w:rsidRPr="002F39AE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2F39AE">
        <w:rPr>
          <w:rFonts w:ascii="Angsana New" w:hAnsi="Angsana New"/>
          <w:spacing w:val="5"/>
          <w:sz w:val="30"/>
          <w:szCs w:val="30"/>
        </w:rPr>
        <w:t>256</w:t>
      </w:r>
      <w:r w:rsidR="001E594F" w:rsidRPr="002F39AE">
        <w:rPr>
          <w:rFonts w:ascii="Angsana New" w:hAnsi="Angsana New"/>
          <w:spacing w:val="5"/>
          <w:sz w:val="30"/>
          <w:szCs w:val="30"/>
        </w:rPr>
        <w:t>7</w:t>
      </w:r>
      <w:r w:rsidR="00183760" w:rsidRPr="002F39AE">
        <w:rPr>
          <w:rFonts w:ascii="Angsana New" w:hAnsi="Angsana New" w:hint="cs"/>
          <w:spacing w:val="5"/>
          <w:sz w:val="30"/>
          <w:szCs w:val="30"/>
          <w:cs/>
        </w:rPr>
        <w:t xml:space="preserve">  </w:t>
      </w:r>
      <w:bookmarkStart w:id="11" w:name="_Hlk166501884"/>
      <w:r w:rsidR="00B55AC4" w:rsidRPr="002F39AE">
        <w:rPr>
          <w:rFonts w:ascii="Angsana New" w:hAnsi="Angsana New"/>
          <w:spacing w:val="5"/>
          <w:sz w:val="30"/>
          <w:szCs w:val="30"/>
          <w:cs/>
        </w:rPr>
        <w:t xml:space="preserve">ณ วันที่ </w:t>
      </w:r>
      <w:r w:rsidR="00431E41" w:rsidRPr="002F39AE">
        <w:rPr>
          <w:rFonts w:ascii="Angsana New" w:hAnsi="Angsana New"/>
          <w:spacing w:val="5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pacing w:val="5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pacing w:val="5"/>
          <w:sz w:val="30"/>
          <w:szCs w:val="30"/>
        </w:rPr>
        <w:t>2567</w:t>
      </w:r>
      <w:r w:rsidR="00B55AC4" w:rsidRPr="002F39AE">
        <w:rPr>
          <w:rFonts w:ascii="Angsana New" w:hAnsi="Angsana New"/>
          <w:spacing w:val="5"/>
          <w:sz w:val="30"/>
          <w:szCs w:val="30"/>
          <w:cs/>
        </w:rPr>
        <w:t xml:space="preserve"> บริษัทมีภาระผูกพันที่ต้องปฏิบัติตามสัญญาเช่าดังกล่าวเป็นจำนวน </w:t>
      </w:r>
      <w:r w:rsidR="007E3FD3" w:rsidRPr="002F39AE">
        <w:rPr>
          <w:rFonts w:ascii="Angsana New" w:hAnsi="Angsana New"/>
          <w:spacing w:val="5"/>
          <w:sz w:val="30"/>
          <w:szCs w:val="30"/>
        </w:rPr>
        <w:t>0.45</w:t>
      </w:r>
      <w:r w:rsidR="00B55AC4" w:rsidRPr="002F39AE">
        <w:rPr>
          <w:rFonts w:ascii="Angsana New" w:hAnsi="Angsana New"/>
          <w:spacing w:val="5"/>
          <w:sz w:val="30"/>
          <w:szCs w:val="30"/>
          <w:cs/>
        </w:rPr>
        <w:t xml:space="preserve"> ล้านบาท</w:t>
      </w:r>
    </w:p>
    <w:bookmarkEnd w:id="11"/>
    <w:p w14:paraId="3D640295" w14:textId="77777777" w:rsidR="00CD1310" w:rsidRPr="002F39AE" w:rsidRDefault="00CD1310" w:rsidP="0018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  <w:r w:rsidRPr="002F39AE">
        <w:rPr>
          <w:rFonts w:ascii="Angsana New" w:hAnsi="Angsana New"/>
          <w:spacing w:val="5"/>
          <w:sz w:val="30"/>
          <w:szCs w:val="30"/>
        </w:rPr>
        <w:t xml:space="preserve"> </w:t>
      </w:r>
    </w:p>
    <w:p w14:paraId="40C3D1A4" w14:textId="77777777" w:rsidR="00F97112" w:rsidRPr="002F39AE" w:rsidRDefault="00F97112" w:rsidP="00F97112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39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บันทึกข้อตกลงในการเข้าค้ำประกัน</w:t>
      </w:r>
    </w:p>
    <w:p w14:paraId="13EA54A1" w14:textId="7A1A82AD" w:rsidR="006F532D" w:rsidRPr="002F39AE" w:rsidRDefault="004F4F20" w:rsidP="00903A60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F39AE">
        <w:rPr>
          <w:rFonts w:ascii="Angsana New" w:hAnsi="Angsana New"/>
          <w:sz w:val="30"/>
          <w:szCs w:val="30"/>
        </w:rPr>
        <w:t>30</w:t>
      </w:r>
      <w:r w:rsidRPr="002F39AE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2F39AE">
        <w:rPr>
          <w:rFonts w:ascii="Angsana New" w:hAnsi="Angsana New"/>
          <w:sz w:val="30"/>
          <w:szCs w:val="30"/>
        </w:rPr>
        <w:t xml:space="preserve">2567 </w:t>
      </w:r>
      <w:r w:rsidR="00B0757D" w:rsidRPr="002F39AE">
        <w:rPr>
          <w:rFonts w:ascii="Angsana New" w:hAnsi="Angsana New" w:hint="cs"/>
          <w:sz w:val="30"/>
          <w:szCs w:val="30"/>
          <w:cs/>
        </w:rPr>
        <w:t>และ</w:t>
      </w:r>
      <w:r w:rsidR="00B0757D" w:rsidRPr="002F39AE">
        <w:rPr>
          <w:rFonts w:ascii="Angsana New" w:hAnsi="Angsana New"/>
          <w:sz w:val="30"/>
          <w:szCs w:val="30"/>
          <w:cs/>
        </w:rPr>
        <w:t xml:space="preserve">วันที่ </w:t>
      </w:r>
      <w:r w:rsidR="00B0757D" w:rsidRPr="002F39AE">
        <w:rPr>
          <w:rFonts w:ascii="Angsana New" w:hAnsi="Angsana New"/>
          <w:sz w:val="30"/>
          <w:szCs w:val="30"/>
        </w:rPr>
        <w:t xml:space="preserve">31 </w:t>
      </w:r>
      <w:r w:rsidR="00B0757D" w:rsidRPr="002F39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57D" w:rsidRPr="002F39AE">
        <w:rPr>
          <w:rFonts w:ascii="Angsana New" w:hAnsi="Angsana New"/>
          <w:sz w:val="30"/>
          <w:szCs w:val="30"/>
        </w:rPr>
        <w:t xml:space="preserve">2566 </w:t>
      </w:r>
      <w:r w:rsidR="00F97112" w:rsidRPr="002F39AE">
        <w:rPr>
          <w:rFonts w:ascii="Angsana New" w:hAnsi="Angsana New" w:hint="cs"/>
          <w:sz w:val="30"/>
          <w:szCs w:val="30"/>
          <w:cs/>
        </w:rPr>
        <w:t xml:space="preserve">บริษัทได้ลงนามในการเข้าค้ำประกันให้แก่ บริษัท สยามสตีลไวร์ จำกัด ในการเข้ารับวงเงินสินเชื่อกับสถาบันการเงิน จำนวน </w:t>
      </w:r>
      <w:r w:rsidR="00B0757D" w:rsidRPr="002F39AE">
        <w:rPr>
          <w:rFonts w:ascii="Angsana New" w:hAnsi="Angsana New"/>
          <w:sz w:val="30"/>
          <w:szCs w:val="30"/>
        </w:rPr>
        <w:t xml:space="preserve">890.25 </w:t>
      </w:r>
      <w:r w:rsidR="00B0757D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F97112" w:rsidRPr="002F39AE">
        <w:rPr>
          <w:rFonts w:ascii="Angsana New" w:hAnsi="Angsana New" w:hint="cs"/>
          <w:sz w:val="30"/>
          <w:szCs w:val="30"/>
          <w:cs/>
        </w:rPr>
        <w:t>ล้านบาท</w:t>
      </w:r>
      <w:r w:rsidRPr="002F39AE">
        <w:rPr>
          <w:rFonts w:ascii="Angsana New" w:hAnsi="Angsana New" w:hint="cs"/>
          <w:sz w:val="30"/>
          <w:szCs w:val="30"/>
          <w:cs/>
        </w:rPr>
        <w:t xml:space="preserve"> และจำนวน </w:t>
      </w:r>
      <w:r w:rsidR="00B0757D" w:rsidRPr="002F39AE">
        <w:rPr>
          <w:rFonts w:ascii="Angsana New" w:hAnsi="Angsana New"/>
          <w:sz w:val="30"/>
          <w:szCs w:val="30"/>
        </w:rPr>
        <w:t xml:space="preserve">823.40 </w:t>
      </w:r>
      <w:r w:rsidRPr="002F39AE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5A9E83C4" w14:textId="45FA2941" w:rsidR="006F532D" w:rsidRPr="002F39AE" w:rsidRDefault="000C08EB" w:rsidP="003324B4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F39AE">
        <w:rPr>
          <w:rFonts w:ascii="Angsana New" w:hAnsi="Angsana New"/>
          <w:sz w:val="30"/>
          <w:szCs w:val="30"/>
        </w:rPr>
        <w:t xml:space="preserve">30 </w:t>
      </w:r>
      <w:r w:rsidRPr="002F39A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F532D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6F532D" w:rsidRPr="002F39AE">
        <w:rPr>
          <w:rFonts w:ascii="Angsana New" w:hAnsi="Angsana New"/>
          <w:sz w:val="30"/>
          <w:szCs w:val="30"/>
        </w:rPr>
        <w:t xml:space="preserve">2567 </w:t>
      </w:r>
      <w:r w:rsidR="006F532D" w:rsidRPr="002F39AE">
        <w:rPr>
          <w:rFonts w:ascii="Angsana New" w:hAnsi="Angsana New" w:hint="cs"/>
          <w:sz w:val="30"/>
          <w:szCs w:val="30"/>
          <w:cs/>
        </w:rPr>
        <w:t xml:space="preserve">บริษัท สยามสตีลไวร์ จำกัด </w:t>
      </w:r>
      <w:r w:rsidRPr="002F39AE">
        <w:rPr>
          <w:rFonts w:ascii="Angsana New" w:hAnsi="Angsana New" w:hint="cs"/>
          <w:sz w:val="30"/>
          <w:szCs w:val="30"/>
          <w:cs/>
        </w:rPr>
        <w:t>มีวงเงินสินเชื่อที่ใช้ร่วมกับบริษัท</w:t>
      </w:r>
      <w:r w:rsidR="006F532D" w:rsidRPr="002F39A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F532D" w:rsidRPr="002F39AE">
        <w:rPr>
          <w:rFonts w:ascii="Angsana New" w:hAnsi="Angsana New"/>
          <w:sz w:val="30"/>
          <w:szCs w:val="30"/>
        </w:rPr>
        <w:t>180.00</w:t>
      </w:r>
      <w:r w:rsidR="006F532D" w:rsidRPr="002F39AE">
        <w:rPr>
          <w:rFonts w:ascii="Angsana New" w:hAnsi="Angsana New"/>
          <w:sz w:val="30"/>
          <w:szCs w:val="30"/>
          <w:cs/>
        </w:rPr>
        <w:t xml:space="preserve"> </w:t>
      </w:r>
      <w:r w:rsidR="006F532D" w:rsidRPr="002F39AE">
        <w:rPr>
          <w:rFonts w:ascii="Angsana New" w:hAnsi="Angsana New" w:hint="cs"/>
          <w:sz w:val="30"/>
          <w:szCs w:val="30"/>
          <w:cs/>
        </w:rPr>
        <w:t>ล้านบาท</w:t>
      </w:r>
    </w:p>
    <w:p w14:paraId="22DA2D53" w14:textId="77777777" w:rsidR="00057699" w:rsidRPr="002F39AE" w:rsidRDefault="00057699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14:paraId="565EC434" w14:textId="77777777" w:rsidR="00954A7A" w:rsidRPr="002F39AE" w:rsidRDefault="00334C11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2F39AE">
        <w:rPr>
          <w:rFonts w:ascii="Angsana New" w:hAnsi="Angsana New"/>
          <w:b/>
          <w:sz w:val="30"/>
          <w:szCs w:val="30"/>
        </w:rPr>
        <w:t>5</w:t>
      </w:r>
      <w:r w:rsidR="005D1BEB" w:rsidRPr="002F39AE">
        <w:rPr>
          <w:rFonts w:ascii="Angsana New" w:hAnsi="Angsana New"/>
          <w:b/>
          <w:sz w:val="30"/>
          <w:szCs w:val="30"/>
        </w:rPr>
        <w:tab/>
      </w:r>
      <w:r w:rsidR="002E2517" w:rsidRPr="002F39AE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119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130"/>
        <w:gridCol w:w="1418"/>
        <w:gridCol w:w="279"/>
        <w:gridCol w:w="1564"/>
        <w:gridCol w:w="238"/>
        <w:gridCol w:w="1318"/>
        <w:gridCol w:w="2839"/>
      </w:tblGrid>
      <w:tr w:rsidR="0031137A" w:rsidRPr="002F39AE" w14:paraId="43AB1B99" w14:textId="77777777" w:rsidTr="00020175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14:paraId="0C99F37C" w14:textId="77777777" w:rsidR="00020175" w:rsidRPr="002F39AE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091E8171" w14:textId="77777777" w:rsidR="00020175" w:rsidRPr="002F39AE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725871A9" w14:textId="77777777" w:rsidR="00020175" w:rsidRPr="002F39AE" w:rsidRDefault="00020175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7" w:type="pct"/>
          </w:tcPr>
          <w:p w14:paraId="460D67A4" w14:textId="77777777" w:rsidR="00020175" w:rsidRPr="002F39AE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0B4DD32D" w14:textId="77777777" w:rsidR="00020175" w:rsidRPr="002F39AE" w:rsidRDefault="00020175" w:rsidP="0041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2F39AE" w14:paraId="7BA60988" w14:textId="77777777" w:rsidTr="004F2A9B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14:paraId="164E838B" w14:textId="77777777" w:rsidR="00676C71" w:rsidRPr="002F39AE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2" w:name="_Hlk31728616"/>
          </w:p>
        </w:tc>
        <w:tc>
          <w:tcPr>
            <w:tcW w:w="474" w:type="pct"/>
          </w:tcPr>
          <w:p w14:paraId="5D191F7F" w14:textId="77777777" w:rsidR="00676C71" w:rsidRPr="002F39AE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27DA273A" w14:textId="77777777" w:rsidR="00676C71" w:rsidRPr="002F39AE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" w:type="pct"/>
          </w:tcPr>
          <w:p w14:paraId="771F989C" w14:textId="77777777" w:rsidR="00676C71" w:rsidRPr="002F39AE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122E8FE3" w14:textId="019F7ED9" w:rsidR="00676C71" w:rsidRPr="002F39AE" w:rsidRDefault="00BD6F53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8858DE"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58DE" w:rsidRPr="002F39A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76C71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057699"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0" w:type="pct"/>
          </w:tcPr>
          <w:p w14:paraId="1F52AAA5" w14:textId="77777777" w:rsidR="00676C71" w:rsidRPr="002F39AE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16931BD" w14:textId="5FAD7CCA" w:rsidR="00676C71" w:rsidRPr="002F39AE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2F39AE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2F39A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2F39AE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057699" w:rsidRPr="002F39AE">
              <w:rPr>
                <w:rFonts w:ascii="Angsana New" w:hAnsi="Angsana New"/>
                <w:spacing w:val="-8"/>
                <w:sz w:val="30"/>
                <w:szCs w:val="30"/>
              </w:rPr>
              <w:t>6</w:t>
            </w:r>
          </w:p>
        </w:tc>
      </w:tr>
      <w:tr w:rsidR="0031137A" w:rsidRPr="002F39AE" w14:paraId="35A6B273" w14:textId="77777777" w:rsidTr="004F2A9B">
        <w:trPr>
          <w:trHeight w:val="430"/>
          <w:tblHeader/>
        </w:trPr>
        <w:tc>
          <w:tcPr>
            <w:tcW w:w="1314" w:type="pct"/>
          </w:tcPr>
          <w:p w14:paraId="2BC8997F" w14:textId="77777777" w:rsidR="00676C71" w:rsidRPr="002F39AE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14:paraId="49B576FA" w14:textId="77777777" w:rsidR="00676C71" w:rsidRPr="002F39AE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1A2267E" w14:textId="77777777" w:rsidR="00676C71" w:rsidRPr="002F39AE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" w:type="pct"/>
          </w:tcPr>
          <w:p w14:paraId="54AB8929" w14:textId="77777777" w:rsidR="00676C71" w:rsidRPr="002F39AE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53B9DE7B" w14:textId="77777777" w:rsidR="00676C71" w:rsidRPr="002F39AE" w:rsidRDefault="00676C71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F3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91" w:type="pct"/>
          </w:tcPr>
          <w:p w14:paraId="1C9906CD" w14:textId="77777777" w:rsidR="00676C71" w:rsidRPr="002F39AE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57699" w:rsidRPr="002F39AE" w14:paraId="3208D14A" w14:textId="77777777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14:paraId="5718C6A9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74" w:type="pct"/>
          </w:tcPr>
          <w:p w14:paraId="6C8A15E9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087787A8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" w:type="pct"/>
          </w:tcPr>
          <w:p w14:paraId="6C9BDCD2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273453F" w14:textId="5FCF7A66" w:rsidR="00057699" w:rsidRPr="002F39AE" w:rsidRDefault="00D05998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21,720</w:t>
            </w:r>
          </w:p>
        </w:tc>
        <w:tc>
          <w:tcPr>
            <w:tcW w:w="100" w:type="pct"/>
          </w:tcPr>
          <w:p w14:paraId="0B345D87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14:paraId="72F4BD23" w14:textId="4654B9B4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21,543</w:t>
            </w:r>
          </w:p>
        </w:tc>
      </w:tr>
      <w:tr w:rsidR="00057699" w:rsidRPr="002F39AE" w14:paraId="13171D9B" w14:textId="77777777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14:paraId="1751DB2D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4" w:type="pct"/>
          </w:tcPr>
          <w:p w14:paraId="3A521847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A7A27D8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3B577152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24A32757" w14:textId="7DA7115D" w:rsidR="00057699" w:rsidRPr="002F39AE" w:rsidRDefault="00D05998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456,862</w:t>
            </w:r>
          </w:p>
        </w:tc>
        <w:tc>
          <w:tcPr>
            <w:tcW w:w="100" w:type="pct"/>
          </w:tcPr>
          <w:p w14:paraId="2228F233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7E04DD8" w14:textId="2CB1DFDA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418,769</w:t>
            </w:r>
          </w:p>
        </w:tc>
      </w:tr>
      <w:tr w:rsidR="00057699" w:rsidRPr="002F39AE" w14:paraId="233C8B65" w14:textId="77777777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78D77761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</w:tcPr>
          <w:p w14:paraId="7D0BCDA7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8DD84F7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14:paraId="7542D6F6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203D9667" w14:textId="7A5541E5" w:rsidR="00057699" w:rsidRPr="002F39AE" w:rsidRDefault="00D05998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478,582</w:t>
            </w:r>
          </w:p>
        </w:tc>
        <w:tc>
          <w:tcPr>
            <w:tcW w:w="100" w:type="pct"/>
          </w:tcPr>
          <w:p w14:paraId="75BFAAC8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5507B1CB" w14:textId="0239C5A4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440,312</w:t>
            </w:r>
          </w:p>
        </w:tc>
      </w:tr>
      <w:tr w:rsidR="00DE3C40" w:rsidRPr="002F39AE" w14:paraId="088CEEDC" w14:textId="77777777" w:rsidTr="00676C71">
        <w:trPr>
          <w:gridAfter w:val="1"/>
          <w:wAfter w:w="1191" w:type="pct"/>
          <w:trHeight w:val="430"/>
        </w:trPr>
        <w:tc>
          <w:tcPr>
            <w:tcW w:w="1788" w:type="pct"/>
            <w:gridSpan w:val="2"/>
          </w:tcPr>
          <w:p w14:paraId="64BC6294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31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</w:tcPr>
          <w:p w14:paraId="2A1EAD25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75E53510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753191BB" w14:textId="6B164E23" w:rsidR="00057699" w:rsidRPr="002F39AE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05998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76,142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0" w:type="pct"/>
          </w:tcPr>
          <w:p w14:paraId="09B0BAEF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C000A03" w14:textId="510A17BC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E3FF9" w:rsidRPr="002F39AE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68</w:t>
            </w: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EE3FF9" w:rsidRPr="002F39AE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444</w:t>
            </w: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7699" w:rsidRPr="002F39AE" w14:paraId="70ED5C32" w14:textId="77777777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21B41244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14:paraId="142D71DA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E75860C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14:paraId="6DA449A2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52A9AC6F" w14:textId="1D1A78B5" w:rsidR="00057699" w:rsidRPr="002F39AE" w:rsidRDefault="00D05998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402,440</w:t>
            </w:r>
          </w:p>
        </w:tc>
        <w:tc>
          <w:tcPr>
            <w:tcW w:w="100" w:type="pct"/>
          </w:tcPr>
          <w:p w14:paraId="5248FD68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52E6BE0" w14:textId="61801C4B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371,868</w:t>
            </w:r>
          </w:p>
        </w:tc>
      </w:tr>
      <w:tr w:rsidR="00057699" w:rsidRPr="002F39AE" w14:paraId="6D47A8AC" w14:textId="77777777" w:rsidTr="00437BFE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5CF6D29D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</w:tcPr>
          <w:p w14:paraId="03FAB2F8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</w:tcPr>
          <w:p w14:paraId="43B09714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pct"/>
          </w:tcPr>
          <w:p w14:paraId="68A0C2F0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6" w:type="pct"/>
          </w:tcPr>
          <w:p w14:paraId="7A6367DF" w14:textId="77777777" w:rsidR="00057699" w:rsidRPr="002F39AE" w:rsidRDefault="00057699" w:rsidP="00057699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0" w:type="pct"/>
          </w:tcPr>
          <w:p w14:paraId="5294CB6C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3" w:type="pct"/>
            <w:tcBorders>
              <w:bottom w:val="single" w:sz="4" w:space="0" w:color="FFFFFF" w:themeColor="background1"/>
            </w:tcBorders>
          </w:tcPr>
          <w:p w14:paraId="314CE05A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057699" w:rsidRPr="002F39AE" w14:paraId="353E769F" w14:textId="77777777" w:rsidTr="004F2A9B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14:paraId="711EAF5D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  <w:r w:rsidRPr="002F39A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" w:type="pct"/>
          </w:tcPr>
          <w:p w14:paraId="413A7DBE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7BF6BEB5" w14:textId="2C695A19" w:rsidR="00057699" w:rsidRPr="002F39AE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68,444</w:t>
            </w:r>
          </w:p>
        </w:tc>
        <w:tc>
          <w:tcPr>
            <w:tcW w:w="100" w:type="pct"/>
          </w:tcPr>
          <w:p w14:paraId="43FF1A0B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2C96EE3D" w14:textId="231126CE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31,594</w:t>
            </w:r>
          </w:p>
        </w:tc>
      </w:tr>
      <w:tr w:rsidR="00057699" w:rsidRPr="002F39AE" w14:paraId="44E52359" w14:textId="77777777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38599125" w14:textId="77777777" w:rsidR="00057699" w:rsidRPr="002F39AE" w:rsidRDefault="00057699" w:rsidP="00057699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74" w:type="pct"/>
          </w:tcPr>
          <w:p w14:paraId="5F221B0C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A7476B3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20FA749D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43587EBB" w14:textId="2A9BDC58" w:rsidR="00057699" w:rsidRPr="002F39AE" w:rsidRDefault="00EE3FF9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</w:t>
            </w:r>
            <w:r w:rsidR="00DE3C40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05998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100" w:type="pct"/>
          </w:tcPr>
          <w:p w14:paraId="3502A1A7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410055B7" w14:textId="5B5FAE6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37,450</w:t>
            </w:r>
          </w:p>
        </w:tc>
      </w:tr>
      <w:tr w:rsidR="00057699" w:rsidRPr="002F39AE" w14:paraId="17E56579" w14:textId="77777777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2589ED51" w14:textId="77777777" w:rsidR="00057699" w:rsidRPr="002F39AE" w:rsidRDefault="00057699" w:rsidP="0005769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2F39AE">
              <w:rPr>
                <w:rFonts w:ascii="Angsana New" w:hAnsi="Angsana New"/>
                <w:sz w:val="30"/>
                <w:szCs w:val="30"/>
              </w:rPr>
              <w:t>/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74" w:type="pct"/>
          </w:tcPr>
          <w:p w14:paraId="37620A0D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287574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762ED015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CF1B9E0" w14:textId="74E8444C" w:rsidR="00057699" w:rsidRPr="002F39AE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(6)</w:t>
            </w:r>
          </w:p>
        </w:tc>
        <w:tc>
          <w:tcPr>
            <w:tcW w:w="100" w:type="pct"/>
          </w:tcPr>
          <w:p w14:paraId="6074B724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8A2C826" w14:textId="687F6965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(600)</w:t>
            </w:r>
          </w:p>
        </w:tc>
      </w:tr>
      <w:tr w:rsidR="00057699" w:rsidRPr="002F39AE" w14:paraId="44CB4A13" w14:textId="77777777" w:rsidTr="00576908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14:paraId="56729C9C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นปลายงวด</w:t>
            </w:r>
            <w:r w:rsidRPr="002F39AE">
              <w:rPr>
                <w:rFonts w:ascii="Angsana New" w:hAnsi="Angsana New"/>
                <w:sz w:val="30"/>
                <w:szCs w:val="30"/>
              </w:rPr>
              <w:t>/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7" w:type="pct"/>
          </w:tcPr>
          <w:p w14:paraId="05EEFBB8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C3B7CAA" w14:textId="6CC63075" w:rsidR="00057699" w:rsidRPr="002F39AE" w:rsidRDefault="00DE3C40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</w:t>
            </w:r>
            <w:r w:rsidR="007B422B"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05998"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00" w:type="pct"/>
          </w:tcPr>
          <w:p w14:paraId="512A4FC9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F43BD8A" w14:textId="158671A0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68,444</w:t>
            </w:r>
          </w:p>
        </w:tc>
      </w:tr>
      <w:bookmarkEnd w:id="12"/>
    </w:tbl>
    <w:p w14:paraId="5665B643" w14:textId="77777777" w:rsidR="00350138" w:rsidRPr="002F39AE" w:rsidRDefault="0035013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467FAC64" w14:textId="77777777" w:rsidR="00D31F88" w:rsidRPr="002F39AE" w:rsidRDefault="00D31F8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122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0"/>
        <w:gridCol w:w="778"/>
        <w:gridCol w:w="353"/>
        <w:gridCol w:w="1033"/>
        <w:gridCol w:w="736"/>
        <w:gridCol w:w="280"/>
        <w:gridCol w:w="64"/>
        <w:gridCol w:w="282"/>
        <w:gridCol w:w="1217"/>
        <w:gridCol w:w="66"/>
        <w:gridCol w:w="172"/>
        <w:gridCol w:w="88"/>
        <w:gridCol w:w="1232"/>
        <w:gridCol w:w="74"/>
        <w:gridCol w:w="2763"/>
      </w:tblGrid>
      <w:tr w:rsidR="0031137A" w:rsidRPr="002F39AE" w14:paraId="1D7CA986" w14:textId="77777777" w:rsidTr="00D05998">
        <w:trPr>
          <w:gridAfter w:val="1"/>
          <w:wAfter w:w="1126" w:type="pct"/>
          <w:trHeight w:val="380"/>
          <w:tblHeader/>
        </w:trPr>
        <w:tc>
          <w:tcPr>
            <w:tcW w:w="1593" w:type="pct"/>
            <w:gridSpan w:val="2"/>
          </w:tcPr>
          <w:p w14:paraId="2B054D99" w14:textId="77777777" w:rsidR="00020175" w:rsidRPr="002F39AE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057EB530" w14:textId="77777777" w:rsidR="00020175" w:rsidRPr="002F39AE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0" w:type="pct"/>
            <w:gridSpan w:val="3"/>
            <w:vAlign w:val="center"/>
          </w:tcPr>
          <w:p w14:paraId="68F9944E" w14:textId="77777777" w:rsidR="00020175" w:rsidRPr="002F39AE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  <w:vAlign w:val="center"/>
          </w:tcPr>
          <w:p w14:paraId="49BB5212" w14:textId="77777777" w:rsidR="00020175" w:rsidRPr="002F39AE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pct"/>
            <w:gridSpan w:val="6"/>
            <w:vAlign w:val="center"/>
          </w:tcPr>
          <w:p w14:paraId="32485F4C" w14:textId="77777777" w:rsidR="00020175" w:rsidRPr="002F39AE" w:rsidRDefault="00020175" w:rsidP="006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2F39AE" w14:paraId="751D76D0" w14:textId="77777777" w:rsidTr="00D05998">
        <w:trPr>
          <w:gridAfter w:val="1"/>
          <w:wAfter w:w="1126" w:type="pct"/>
          <w:trHeight w:val="380"/>
          <w:tblHeader/>
        </w:trPr>
        <w:tc>
          <w:tcPr>
            <w:tcW w:w="1593" w:type="pct"/>
            <w:gridSpan w:val="2"/>
          </w:tcPr>
          <w:p w14:paraId="52803506" w14:textId="77777777" w:rsidR="00946A08" w:rsidRPr="002F39AE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3" w:name="_Hlk31729049"/>
          </w:p>
        </w:tc>
        <w:tc>
          <w:tcPr>
            <w:tcW w:w="565" w:type="pct"/>
            <w:gridSpan w:val="2"/>
          </w:tcPr>
          <w:p w14:paraId="1B7EFBA0" w14:textId="77777777" w:rsidR="00946A08" w:rsidRPr="002F39AE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40" w:type="pct"/>
            <w:gridSpan w:val="3"/>
            <w:vAlign w:val="center"/>
          </w:tcPr>
          <w:p w14:paraId="7187F7CC" w14:textId="77777777" w:rsidR="00946A08" w:rsidRPr="002F39AE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  <w:vAlign w:val="center"/>
          </w:tcPr>
          <w:p w14:paraId="083A42AD" w14:textId="77777777" w:rsidR="00946A08" w:rsidRPr="002F39AE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vAlign w:val="center"/>
          </w:tcPr>
          <w:p w14:paraId="3E1C9A2D" w14:textId="7E745138" w:rsidR="00946A08" w:rsidRPr="002F39AE" w:rsidRDefault="00BD6F53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57699"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57699" w:rsidRPr="002F39A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46A08" w:rsidRPr="002F39AE">
              <w:rPr>
                <w:rFonts w:ascii="Angsana New" w:hAnsi="Angsana New"/>
                <w:sz w:val="30"/>
                <w:szCs w:val="30"/>
              </w:rPr>
              <w:t>25</w:t>
            </w:r>
            <w:r w:rsidR="008858DE" w:rsidRPr="002F39AE">
              <w:rPr>
                <w:rFonts w:ascii="Angsana New" w:hAnsi="Angsana New"/>
                <w:sz w:val="30"/>
                <w:szCs w:val="30"/>
              </w:rPr>
              <w:t>6</w:t>
            </w:r>
            <w:r w:rsidR="00057699"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6" w:type="pct"/>
            <w:gridSpan w:val="2"/>
          </w:tcPr>
          <w:p w14:paraId="6A537415" w14:textId="77777777" w:rsidR="00946A08" w:rsidRPr="002F39AE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vAlign w:val="center"/>
          </w:tcPr>
          <w:p w14:paraId="1E992B43" w14:textId="4BDB0267" w:rsidR="00946A08" w:rsidRPr="002F39AE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057699"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1137A" w:rsidRPr="002F39AE" w14:paraId="128F8343" w14:textId="77777777" w:rsidTr="00D05998">
        <w:trPr>
          <w:gridAfter w:val="1"/>
          <w:wAfter w:w="1126" w:type="pct"/>
          <w:trHeight w:val="299"/>
          <w:tblHeader/>
        </w:trPr>
        <w:tc>
          <w:tcPr>
            <w:tcW w:w="1593" w:type="pct"/>
            <w:gridSpan w:val="2"/>
          </w:tcPr>
          <w:p w14:paraId="066402BA" w14:textId="77777777" w:rsidR="00267E04" w:rsidRPr="002F39AE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</w:tcPr>
          <w:p w14:paraId="45C9421B" w14:textId="77777777" w:rsidR="00267E04" w:rsidRPr="002F39AE" w:rsidRDefault="00CB33E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6" w:type="pct"/>
            <w:gridSpan w:val="10"/>
          </w:tcPr>
          <w:p w14:paraId="54F9E9E9" w14:textId="77777777" w:rsidR="00267E04" w:rsidRPr="002F39AE" w:rsidRDefault="00CB33E3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</w:t>
            </w:r>
            <w:r w:rsidR="00267E04"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2F3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2F39AE" w14:paraId="79C03FF4" w14:textId="77777777" w:rsidTr="00D05998">
        <w:trPr>
          <w:gridAfter w:val="1"/>
          <w:wAfter w:w="1126" w:type="pct"/>
          <w:trHeight w:val="299"/>
        </w:trPr>
        <w:tc>
          <w:tcPr>
            <w:tcW w:w="1593" w:type="pct"/>
            <w:gridSpan w:val="2"/>
          </w:tcPr>
          <w:p w14:paraId="26AB5F3C" w14:textId="77777777" w:rsidR="00267E04" w:rsidRPr="002F39AE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65" w:type="pct"/>
            <w:gridSpan w:val="2"/>
          </w:tcPr>
          <w:p w14:paraId="177135A0" w14:textId="77777777" w:rsidR="00267E04" w:rsidRPr="002F39AE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40" w:type="pct"/>
            <w:gridSpan w:val="3"/>
          </w:tcPr>
          <w:p w14:paraId="6D22F0C5" w14:textId="77777777" w:rsidR="00267E04" w:rsidRPr="002F39AE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5" w:type="pct"/>
          </w:tcPr>
          <w:p w14:paraId="707BB7DD" w14:textId="77777777" w:rsidR="00267E04" w:rsidRPr="002F39AE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14:paraId="554994B1" w14:textId="77777777" w:rsidR="00267E04" w:rsidRPr="002F39AE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" w:type="pct"/>
            <w:gridSpan w:val="2"/>
          </w:tcPr>
          <w:p w14:paraId="02DA2A70" w14:textId="77777777" w:rsidR="00267E04" w:rsidRPr="002F39AE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069ABFE4" w14:textId="77777777" w:rsidR="00267E04" w:rsidRPr="002F39AE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7699" w:rsidRPr="002F39AE" w14:paraId="3DFAF6FF" w14:textId="77777777" w:rsidTr="00D05998">
        <w:trPr>
          <w:gridAfter w:val="1"/>
          <w:wAfter w:w="1126" w:type="pct"/>
          <w:trHeight w:val="299"/>
        </w:trPr>
        <w:tc>
          <w:tcPr>
            <w:tcW w:w="1593" w:type="pct"/>
            <w:gridSpan w:val="2"/>
          </w:tcPr>
          <w:p w14:paraId="5F627854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F39A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65" w:type="pct"/>
            <w:gridSpan w:val="2"/>
          </w:tcPr>
          <w:p w14:paraId="5FAF1371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14:paraId="5A89C997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" w:type="pct"/>
          </w:tcPr>
          <w:p w14:paraId="73078323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14:paraId="023EDB64" w14:textId="59871986" w:rsidR="00057699" w:rsidRPr="002F39AE" w:rsidRDefault="00D05998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10,215</w:t>
            </w:r>
          </w:p>
        </w:tc>
        <w:tc>
          <w:tcPr>
            <w:tcW w:w="106" w:type="pct"/>
            <w:gridSpan w:val="2"/>
          </w:tcPr>
          <w:p w14:paraId="4073409A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2" w:type="pct"/>
            <w:gridSpan w:val="2"/>
          </w:tcPr>
          <w:p w14:paraId="20823369" w14:textId="0E89BDB2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/>
                <w:sz w:val="30"/>
                <w:szCs w:val="30"/>
                <w:lang w:val="en-US" w:bidi="th-TH"/>
              </w:rPr>
              <w:t>9,107</w:t>
            </w:r>
          </w:p>
        </w:tc>
      </w:tr>
      <w:tr w:rsidR="00057699" w:rsidRPr="002F39AE" w14:paraId="21134327" w14:textId="77777777" w:rsidTr="00D05998">
        <w:trPr>
          <w:gridAfter w:val="1"/>
          <w:wAfter w:w="1126" w:type="pct"/>
        </w:trPr>
        <w:tc>
          <w:tcPr>
            <w:tcW w:w="1593" w:type="pct"/>
            <w:gridSpan w:val="2"/>
          </w:tcPr>
          <w:p w14:paraId="5FE262C9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65" w:type="pct"/>
            <w:gridSpan w:val="2"/>
          </w:tcPr>
          <w:p w14:paraId="0AF4A42C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14:paraId="664AD5B8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5FF5D45A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3" w:type="pct"/>
            <w:gridSpan w:val="2"/>
          </w:tcPr>
          <w:p w14:paraId="74E058BC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06" w:type="pct"/>
            <w:gridSpan w:val="2"/>
          </w:tcPr>
          <w:p w14:paraId="5DB90E8B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1F6FDA37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699" w:rsidRPr="002F39AE" w14:paraId="212B7D91" w14:textId="77777777" w:rsidTr="00D05998">
        <w:trPr>
          <w:gridAfter w:val="1"/>
          <w:wAfter w:w="1126" w:type="pct"/>
        </w:trPr>
        <w:tc>
          <w:tcPr>
            <w:tcW w:w="1593" w:type="pct"/>
            <w:gridSpan w:val="2"/>
          </w:tcPr>
          <w:p w14:paraId="7B03FA78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F39AE">
              <w:rPr>
                <w:rFonts w:ascii="Angsana New" w:hAnsi="Angsana New"/>
                <w:sz w:val="30"/>
                <w:szCs w:val="30"/>
              </w:rPr>
              <w:t>3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5" w:type="pct"/>
            <w:gridSpan w:val="2"/>
          </w:tcPr>
          <w:p w14:paraId="62ACBC7C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14:paraId="17C7DAA9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" w:type="pct"/>
          </w:tcPr>
          <w:p w14:paraId="691C314D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14:paraId="799C41BE" w14:textId="716035D4" w:rsidR="00057699" w:rsidRPr="002F39AE" w:rsidRDefault="00D05998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11,505</w:t>
            </w:r>
          </w:p>
        </w:tc>
        <w:tc>
          <w:tcPr>
            <w:tcW w:w="106" w:type="pct"/>
            <w:gridSpan w:val="2"/>
          </w:tcPr>
          <w:p w14:paraId="7A931001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76D9EB79" w14:textId="6F906D43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12,435</w:t>
            </w:r>
          </w:p>
        </w:tc>
      </w:tr>
      <w:tr w:rsidR="00057699" w:rsidRPr="002F39AE" w14:paraId="1DE80535" w14:textId="77777777" w:rsidTr="00D05998">
        <w:trPr>
          <w:gridAfter w:val="1"/>
          <w:wAfter w:w="1126" w:type="pct"/>
        </w:trPr>
        <w:tc>
          <w:tcPr>
            <w:tcW w:w="1593" w:type="pct"/>
            <w:gridSpan w:val="2"/>
          </w:tcPr>
          <w:p w14:paraId="1C7CD9DA" w14:textId="0C614128" w:rsidR="00057699" w:rsidRPr="002F39AE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057699" w:rsidRPr="002F39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2F39AE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057699" w:rsidRPr="002F39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5" w:type="pct"/>
            <w:gridSpan w:val="2"/>
          </w:tcPr>
          <w:p w14:paraId="7CBE402E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14:paraId="29B1298F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" w:type="pct"/>
          </w:tcPr>
          <w:p w14:paraId="0C942EBD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14:paraId="2BD1CFB2" w14:textId="11D326C9" w:rsidR="00057699" w:rsidRPr="002F39AE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06" w:type="pct"/>
            <w:gridSpan w:val="2"/>
          </w:tcPr>
          <w:p w14:paraId="2B199AA2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32" w:type="pct"/>
            <w:gridSpan w:val="2"/>
          </w:tcPr>
          <w:p w14:paraId="104E10D2" w14:textId="699BA016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57699" w:rsidRPr="002F39AE" w14:paraId="3D86E56B" w14:textId="77777777" w:rsidTr="0013050E">
        <w:trPr>
          <w:gridAfter w:val="1"/>
          <w:wAfter w:w="1126" w:type="pct"/>
        </w:trPr>
        <w:tc>
          <w:tcPr>
            <w:tcW w:w="1593" w:type="pct"/>
            <w:gridSpan w:val="2"/>
          </w:tcPr>
          <w:p w14:paraId="691C8F94" w14:textId="71273041" w:rsidR="00057699" w:rsidRPr="002F39AE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057699" w:rsidRPr="002F39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2F39A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057699" w:rsidRPr="002F39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5" w:type="pct"/>
            <w:gridSpan w:val="2"/>
          </w:tcPr>
          <w:p w14:paraId="07BD0BFE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14:paraId="7A81BFF9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" w:type="pct"/>
          </w:tcPr>
          <w:p w14:paraId="5EAEB635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</w:tcPr>
          <w:p w14:paraId="6F90E7BE" w14:textId="6C83958E" w:rsidR="00057699" w:rsidRPr="002F39AE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06" w:type="pct"/>
            <w:gridSpan w:val="2"/>
            <w:vMerge w:val="restart"/>
          </w:tcPr>
          <w:p w14:paraId="251751B8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</w:tcPr>
          <w:p w14:paraId="0AA6D6B0" w14:textId="08E98AC0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57699" w:rsidRPr="002F39AE" w14:paraId="65DF8321" w14:textId="77777777" w:rsidTr="0013050E">
        <w:trPr>
          <w:gridAfter w:val="1"/>
          <w:wAfter w:w="1126" w:type="pct"/>
          <w:trHeight w:val="371"/>
        </w:trPr>
        <w:tc>
          <w:tcPr>
            <w:tcW w:w="1593" w:type="pct"/>
            <w:gridSpan w:val="2"/>
          </w:tcPr>
          <w:p w14:paraId="7B1C1EA5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00D0ABE9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14:paraId="605FC8CF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15" w:type="pct"/>
          </w:tcPr>
          <w:p w14:paraId="55A78BC2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A97FA0" w14:textId="19567270" w:rsidR="00057699" w:rsidRPr="002F39AE" w:rsidRDefault="00D05998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21,720</w:t>
            </w:r>
          </w:p>
        </w:tc>
        <w:tc>
          <w:tcPr>
            <w:tcW w:w="106" w:type="pct"/>
            <w:gridSpan w:val="2"/>
            <w:vMerge/>
          </w:tcPr>
          <w:p w14:paraId="5C91D10D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DB4D7" w14:textId="7F6A881D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2F39AE"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21,543</w:t>
            </w:r>
          </w:p>
        </w:tc>
      </w:tr>
      <w:tr w:rsidR="0031137A" w:rsidRPr="002F39AE" w14:paraId="6B78480F" w14:textId="77777777" w:rsidTr="0013050E">
        <w:trPr>
          <w:gridAfter w:val="1"/>
          <w:wAfter w:w="1126" w:type="pct"/>
          <w:trHeight w:val="379"/>
        </w:trPr>
        <w:tc>
          <w:tcPr>
            <w:tcW w:w="1593" w:type="pct"/>
            <w:gridSpan w:val="2"/>
            <w:vAlign w:val="bottom"/>
          </w:tcPr>
          <w:p w14:paraId="4AB67FD3" w14:textId="77777777" w:rsidR="00D56D22" w:rsidRPr="002F39A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กิจการอื่น </w:t>
            </w:r>
          </w:p>
        </w:tc>
        <w:tc>
          <w:tcPr>
            <w:tcW w:w="565" w:type="pct"/>
            <w:gridSpan w:val="2"/>
          </w:tcPr>
          <w:p w14:paraId="56529EA3" w14:textId="77777777" w:rsidR="00D56D22" w:rsidRPr="002F39A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pct"/>
            <w:gridSpan w:val="6"/>
          </w:tcPr>
          <w:p w14:paraId="3A9CBD04" w14:textId="77777777" w:rsidR="00D56D22" w:rsidRPr="002F39A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" w:type="pct"/>
            <w:gridSpan w:val="2"/>
          </w:tcPr>
          <w:p w14:paraId="2A0C0837" w14:textId="77777777" w:rsidR="00D56D22" w:rsidRPr="002F39A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</w:tcPr>
          <w:p w14:paraId="2AA3DD94" w14:textId="77777777" w:rsidR="00D56D22" w:rsidRPr="002F39A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bookmarkEnd w:id="13"/>
      <w:tr w:rsidR="00057699" w:rsidRPr="002F39AE" w14:paraId="3C8AD726" w14:textId="77777777" w:rsidTr="00D05998">
        <w:trPr>
          <w:gridAfter w:val="1"/>
          <w:wAfter w:w="1126" w:type="pct"/>
          <w:trHeight w:val="379"/>
        </w:trPr>
        <w:tc>
          <w:tcPr>
            <w:tcW w:w="1593" w:type="pct"/>
            <w:gridSpan w:val="2"/>
          </w:tcPr>
          <w:p w14:paraId="00716ABA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F39A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65" w:type="pct"/>
            <w:gridSpan w:val="2"/>
          </w:tcPr>
          <w:p w14:paraId="1A181E0A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14:paraId="2A452F84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5" w:type="pct"/>
          </w:tcPr>
          <w:p w14:paraId="3B3C9DAD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14:paraId="1F79D951" w14:textId="31739A0C" w:rsidR="00057699" w:rsidRPr="002F39AE" w:rsidRDefault="00976E6D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230,322</w:t>
            </w:r>
          </w:p>
        </w:tc>
        <w:tc>
          <w:tcPr>
            <w:tcW w:w="106" w:type="pct"/>
            <w:gridSpan w:val="2"/>
          </w:tcPr>
          <w:p w14:paraId="2092C3F5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32" w:type="pct"/>
            <w:gridSpan w:val="2"/>
          </w:tcPr>
          <w:p w14:paraId="39744514" w14:textId="665024C4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171,928</w:t>
            </w:r>
          </w:p>
        </w:tc>
      </w:tr>
      <w:tr w:rsidR="00057699" w:rsidRPr="002F39AE" w14:paraId="3397F5D4" w14:textId="77777777" w:rsidTr="00D05998">
        <w:trPr>
          <w:gridAfter w:val="1"/>
          <w:wAfter w:w="1126" w:type="pct"/>
          <w:trHeight w:val="379"/>
        </w:trPr>
        <w:tc>
          <w:tcPr>
            <w:tcW w:w="1593" w:type="pct"/>
            <w:gridSpan w:val="2"/>
          </w:tcPr>
          <w:p w14:paraId="356CA033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65" w:type="pct"/>
            <w:gridSpan w:val="2"/>
          </w:tcPr>
          <w:p w14:paraId="234AA4BD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14:paraId="019EA2D5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3DD97363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14:paraId="5A2C64AC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" w:type="pct"/>
            <w:gridSpan w:val="2"/>
          </w:tcPr>
          <w:p w14:paraId="741EF944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634D9D49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699" w:rsidRPr="002F39AE" w14:paraId="3D521011" w14:textId="77777777" w:rsidTr="00D05998">
        <w:trPr>
          <w:gridAfter w:val="1"/>
          <w:wAfter w:w="1126" w:type="pct"/>
          <w:trHeight w:val="379"/>
        </w:trPr>
        <w:tc>
          <w:tcPr>
            <w:tcW w:w="1593" w:type="pct"/>
            <w:gridSpan w:val="2"/>
          </w:tcPr>
          <w:p w14:paraId="67BE869A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F39AE">
              <w:rPr>
                <w:rFonts w:ascii="Angsana New" w:hAnsi="Angsana New"/>
                <w:sz w:val="30"/>
                <w:szCs w:val="30"/>
              </w:rPr>
              <w:t>3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5" w:type="pct"/>
            <w:gridSpan w:val="2"/>
          </w:tcPr>
          <w:p w14:paraId="133EB1D1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14:paraId="673859AB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" w:type="pct"/>
          </w:tcPr>
          <w:p w14:paraId="77D4DE8B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14:paraId="3C6A6A24" w14:textId="7C268BFF" w:rsidR="00057699" w:rsidRPr="002F39AE" w:rsidRDefault="00976E6D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109,195</w:t>
            </w:r>
          </w:p>
        </w:tc>
        <w:tc>
          <w:tcPr>
            <w:tcW w:w="106" w:type="pct"/>
            <w:gridSpan w:val="2"/>
          </w:tcPr>
          <w:p w14:paraId="5976B36E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39CE6053" w14:textId="1D971FEA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153,332</w:t>
            </w:r>
          </w:p>
        </w:tc>
      </w:tr>
      <w:tr w:rsidR="00057699" w:rsidRPr="002F39AE" w14:paraId="3FE4E71E" w14:textId="77777777" w:rsidTr="00D05998">
        <w:trPr>
          <w:gridAfter w:val="1"/>
          <w:wAfter w:w="1126" w:type="pct"/>
          <w:trHeight w:val="379"/>
        </w:trPr>
        <w:tc>
          <w:tcPr>
            <w:tcW w:w="1593" w:type="pct"/>
            <w:gridSpan w:val="2"/>
          </w:tcPr>
          <w:p w14:paraId="103F33B2" w14:textId="3E06D598" w:rsidR="00057699" w:rsidRPr="002F39AE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057699" w:rsidRPr="002F39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2F39AE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057699" w:rsidRPr="002F39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5" w:type="pct"/>
            <w:gridSpan w:val="2"/>
          </w:tcPr>
          <w:p w14:paraId="63AEED22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14:paraId="48CC1767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58AAB364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14:paraId="27B0EF87" w14:textId="791CE766" w:rsidR="00057699" w:rsidRPr="002F39AE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20,</w:t>
            </w:r>
            <w:r w:rsidR="00976E6D"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580</w:t>
            </w:r>
          </w:p>
        </w:tc>
        <w:tc>
          <w:tcPr>
            <w:tcW w:w="106" w:type="pct"/>
            <w:gridSpan w:val="2"/>
          </w:tcPr>
          <w:p w14:paraId="49E1CC9C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14:paraId="767349D8" w14:textId="03ED7143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2,354</w:t>
            </w:r>
          </w:p>
        </w:tc>
      </w:tr>
      <w:tr w:rsidR="00057699" w:rsidRPr="002F39AE" w14:paraId="655D475E" w14:textId="77777777" w:rsidTr="00D05998">
        <w:trPr>
          <w:gridAfter w:val="1"/>
          <w:wAfter w:w="1126" w:type="pct"/>
          <w:trHeight w:val="303"/>
        </w:trPr>
        <w:tc>
          <w:tcPr>
            <w:tcW w:w="1593" w:type="pct"/>
            <w:gridSpan w:val="2"/>
          </w:tcPr>
          <w:p w14:paraId="4B834948" w14:textId="688EFE39" w:rsidR="00057699" w:rsidRPr="002F39AE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057699" w:rsidRPr="002F39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2F39A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057699" w:rsidRPr="002F39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5" w:type="pct"/>
            <w:gridSpan w:val="2"/>
          </w:tcPr>
          <w:p w14:paraId="069F31C4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14:paraId="2444E12E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017F654D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</w:tcPr>
          <w:p w14:paraId="0F5DE84F" w14:textId="721BEEB7" w:rsidR="00057699" w:rsidRPr="002F39AE" w:rsidRDefault="00976E6D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14,334</w:t>
            </w:r>
          </w:p>
        </w:tc>
        <w:tc>
          <w:tcPr>
            <w:tcW w:w="106" w:type="pct"/>
            <w:gridSpan w:val="2"/>
          </w:tcPr>
          <w:p w14:paraId="20A5CE0F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32" w:type="pct"/>
            <w:gridSpan w:val="2"/>
          </w:tcPr>
          <w:p w14:paraId="13DECCA3" w14:textId="037CE3EC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4,978</w:t>
            </w:r>
          </w:p>
        </w:tc>
      </w:tr>
      <w:tr w:rsidR="00057699" w:rsidRPr="002F39AE" w14:paraId="2EAC9216" w14:textId="77777777" w:rsidTr="00D05998">
        <w:trPr>
          <w:gridAfter w:val="1"/>
          <w:wAfter w:w="1126" w:type="pct"/>
        </w:trPr>
        <w:tc>
          <w:tcPr>
            <w:tcW w:w="1593" w:type="pct"/>
            <w:gridSpan w:val="2"/>
          </w:tcPr>
          <w:p w14:paraId="4687C18B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5" w:type="pct"/>
            <w:gridSpan w:val="2"/>
          </w:tcPr>
          <w:p w14:paraId="6118D24D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14:paraId="1048C7E4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" w:type="pct"/>
          </w:tcPr>
          <w:p w14:paraId="5329293A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</w:tcPr>
          <w:p w14:paraId="6D1F8722" w14:textId="6D530673" w:rsidR="00057699" w:rsidRPr="002F39AE" w:rsidRDefault="00976E6D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82,431</w:t>
            </w:r>
          </w:p>
        </w:tc>
        <w:tc>
          <w:tcPr>
            <w:tcW w:w="106" w:type="pct"/>
            <w:gridSpan w:val="2"/>
          </w:tcPr>
          <w:p w14:paraId="6D902739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</w:tcPr>
          <w:p w14:paraId="4E3DA9EC" w14:textId="695D8C51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86,177</w:t>
            </w:r>
          </w:p>
        </w:tc>
      </w:tr>
      <w:tr w:rsidR="00057699" w:rsidRPr="002F39AE" w14:paraId="5605790C" w14:textId="77777777" w:rsidTr="00D05998">
        <w:trPr>
          <w:gridAfter w:val="1"/>
          <w:wAfter w:w="1126" w:type="pct"/>
        </w:trPr>
        <w:tc>
          <w:tcPr>
            <w:tcW w:w="1593" w:type="pct"/>
            <w:gridSpan w:val="2"/>
          </w:tcPr>
          <w:p w14:paraId="2D6D172E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14" w:name="_Hlk23778902"/>
          </w:p>
        </w:tc>
        <w:tc>
          <w:tcPr>
            <w:tcW w:w="565" w:type="pct"/>
            <w:gridSpan w:val="2"/>
          </w:tcPr>
          <w:p w14:paraId="4D1F1A99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14:paraId="3D4C4616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" w:type="pct"/>
          </w:tcPr>
          <w:p w14:paraId="3229800D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</w:tcBorders>
          </w:tcPr>
          <w:p w14:paraId="7D224630" w14:textId="59242FAC" w:rsidR="00057699" w:rsidRPr="002F39AE" w:rsidRDefault="00976E6D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456,862</w:t>
            </w:r>
          </w:p>
        </w:tc>
        <w:tc>
          <w:tcPr>
            <w:tcW w:w="106" w:type="pct"/>
            <w:gridSpan w:val="2"/>
          </w:tcPr>
          <w:p w14:paraId="26EBACFB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</w:tcPr>
          <w:p w14:paraId="3A57D14E" w14:textId="6A0E9A46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418,769</w:t>
            </w:r>
          </w:p>
        </w:tc>
      </w:tr>
      <w:bookmarkEnd w:id="14"/>
      <w:tr w:rsidR="00057699" w:rsidRPr="002F39AE" w14:paraId="29C47445" w14:textId="77777777" w:rsidTr="00D05998">
        <w:trPr>
          <w:gridAfter w:val="1"/>
          <w:wAfter w:w="1126" w:type="pct"/>
        </w:trPr>
        <w:tc>
          <w:tcPr>
            <w:tcW w:w="2158" w:type="pct"/>
            <w:gridSpan w:val="4"/>
          </w:tcPr>
          <w:p w14:paraId="2B01A7CA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40" w:type="pct"/>
            <w:gridSpan w:val="3"/>
            <w:shd w:val="clear" w:color="auto" w:fill="auto"/>
          </w:tcPr>
          <w:p w14:paraId="798EAF78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" w:type="pct"/>
          </w:tcPr>
          <w:p w14:paraId="71EE8C8C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</w:tcPr>
          <w:p w14:paraId="6792BDBC" w14:textId="5A942C53" w:rsidR="00057699" w:rsidRPr="002F39AE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(76,</w:t>
            </w:r>
            <w:r w:rsidR="00976E6D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pct"/>
            <w:gridSpan w:val="2"/>
            <w:vMerge w:val="restart"/>
          </w:tcPr>
          <w:p w14:paraId="0385BE47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</w:tcPr>
          <w:p w14:paraId="3CE14943" w14:textId="5AB23359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313FF" w:rsidRPr="002F39AE">
              <w:rPr>
                <w:rFonts w:ascii="Angsana New" w:hAnsi="Angsana New" w:cs="Angsana New"/>
                <w:sz w:val="30"/>
                <w:szCs w:val="30"/>
              </w:rPr>
              <w:t>68,444</w:t>
            </w:r>
            <w:r w:rsidRPr="002F39A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57699" w:rsidRPr="002F39AE" w14:paraId="6C68D756" w14:textId="77777777" w:rsidTr="00D05998">
        <w:trPr>
          <w:gridAfter w:val="1"/>
          <w:wAfter w:w="1126" w:type="pct"/>
        </w:trPr>
        <w:tc>
          <w:tcPr>
            <w:tcW w:w="1593" w:type="pct"/>
            <w:gridSpan w:val="2"/>
          </w:tcPr>
          <w:p w14:paraId="70AD483D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42B94FCF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  <w:shd w:val="clear" w:color="auto" w:fill="auto"/>
          </w:tcPr>
          <w:p w14:paraId="5A379795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" w:type="pct"/>
          </w:tcPr>
          <w:p w14:paraId="21BF11BD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1834A3" w14:textId="3988C805" w:rsidR="00057699" w:rsidRPr="002F39AE" w:rsidRDefault="00976E6D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380,720</w:t>
            </w:r>
          </w:p>
        </w:tc>
        <w:tc>
          <w:tcPr>
            <w:tcW w:w="106" w:type="pct"/>
            <w:gridSpan w:val="2"/>
            <w:vMerge/>
          </w:tcPr>
          <w:p w14:paraId="4DA814CD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32D02B" w14:textId="6159178D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350,325</w:t>
            </w:r>
          </w:p>
        </w:tc>
      </w:tr>
      <w:tr w:rsidR="00057699" w:rsidRPr="002F39AE" w14:paraId="6A4DBAE8" w14:textId="77777777" w:rsidTr="00D05998">
        <w:trPr>
          <w:gridAfter w:val="1"/>
          <w:wAfter w:w="1126" w:type="pct"/>
        </w:trPr>
        <w:tc>
          <w:tcPr>
            <w:tcW w:w="1593" w:type="pct"/>
            <w:gridSpan w:val="2"/>
          </w:tcPr>
          <w:p w14:paraId="0D19F6A8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38183A9D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  <w:gridSpan w:val="3"/>
          </w:tcPr>
          <w:p w14:paraId="148D59A0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" w:type="pct"/>
          </w:tcPr>
          <w:p w14:paraId="0DB418A2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gridSpan w:val="2"/>
            <w:tcBorders>
              <w:bottom w:val="double" w:sz="4" w:space="0" w:color="auto"/>
            </w:tcBorders>
          </w:tcPr>
          <w:p w14:paraId="5121B998" w14:textId="6504CC7E" w:rsidR="00057699" w:rsidRPr="002F39AE" w:rsidRDefault="00976E6D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402,440</w:t>
            </w:r>
          </w:p>
        </w:tc>
        <w:tc>
          <w:tcPr>
            <w:tcW w:w="106" w:type="pct"/>
            <w:gridSpan w:val="2"/>
            <w:vMerge/>
            <w:tcBorders>
              <w:bottom w:val="nil"/>
            </w:tcBorders>
          </w:tcPr>
          <w:p w14:paraId="15D9E5A5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2" w:type="pct"/>
            <w:gridSpan w:val="2"/>
            <w:tcBorders>
              <w:bottom w:val="double" w:sz="4" w:space="0" w:color="auto"/>
            </w:tcBorders>
          </w:tcPr>
          <w:p w14:paraId="634BB438" w14:textId="5F77D6E8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371,868</w:t>
            </w:r>
          </w:p>
        </w:tc>
      </w:tr>
      <w:tr w:rsidR="00466EC7" w:rsidRPr="002F39AE" w14:paraId="5FDBE6F9" w14:textId="77777777" w:rsidTr="00D05998">
        <w:trPr>
          <w:gridAfter w:val="2"/>
          <w:wAfter w:w="1156" w:type="pct"/>
          <w:trHeight w:val="326"/>
          <w:tblHeader/>
        </w:trPr>
        <w:tc>
          <w:tcPr>
            <w:tcW w:w="1276" w:type="pct"/>
          </w:tcPr>
          <w:p w14:paraId="0058C1CF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680FE4E2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  <w:gridSpan w:val="2"/>
          </w:tcPr>
          <w:p w14:paraId="44CCA545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4" w:type="pct"/>
          </w:tcPr>
          <w:p w14:paraId="79ED10E5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7"/>
          </w:tcPr>
          <w:p w14:paraId="16AE1050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  <w:p w14:paraId="2EB48EED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EC7" w:rsidRPr="002F39AE" w14:paraId="34DA6357" w14:textId="77777777" w:rsidTr="00D05998">
        <w:trPr>
          <w:gridAfter w:val="2"/>
          <w:wAfter w:w="1156" w:type="pct"/>
          <w:trHeight w:val="326"/>
          <w:tblHeader/>
        </w:trPr>
        <w:tc>
          <w:tcPr>
            <w:tcW w:w="1276" w:type="pct"/>
          </w:tcPr>
          <w:p w14:paraId="1238C63C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2719B53A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  <w:gridSpan w:val="2"/>
          </w:tcPr>
          <w:p w14:paraId="204A4C36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" w:type="pct"/>
          </w:tcPr>
          <w:p w14:paraId="5D5A7ACC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gridSpan w:val="3"/>
          </w:tcPr>
          <w:p w14:paraId="7325D360" w14:textId="276D1DA4" w:rsidR="00466EC7" w:rsidRPr="002F39AE" w:rsidRDefault="00BD6F53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66EC7" w:rsidRPr="002F39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6EC7" w:rsidRPr="002F39AE">
              <w:rPr>
                <w:rFonts w:ascii="Angsana New" w:hAnsi="Angsana New"/>
                <w:sz w:val="30"/>
                <w:szCs w:val="30"/>
              </w:rPr>
              <w:t xml:space="preserve">  256</w:t>
            </w:r>
            <w:r w:rsidR="00057699"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7" w:type="pct"/>
            <w:gridSpan w:val="2"/>
          </w:tcPr>
          <w:p w14:paraId="0D2AFFF7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45AA6465" w14:textId="3766E266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2F39AE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2F39A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2F39AE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057699" w:rsidRPr="002F39AE">
              <w:rPr>
                <w:rFonts w:ascii="Angsana New" w:hAnsi="Angsana New"/>
                <w:spacing w:val="-8"/>
                <w:sz w:val="30"/>
                <w:szCs w:val="30"/>
              </w:rPr>
              <w:t>6</w:t>
            </w:r>
          </w:p>
        </w:tc>
      </w:tr>
      <w:tr w:rsidR="00466EC7" w:rsidRPr="002F39AE" w14:paraId="33114C43" w14:textId="77777777" w:rsidTr="00D05998">
        <w:trPr>
          <w:trHeight w:val="430"/>
          <w:tblHeader/>
        </w:trPr>
        <w:tc>
          <w:tcPr>
            <w:tcW w:w="1276" w:type="pct"/>
          </w:tcPr>
          <w:p w14:paraId="3921C29E" w14:textId="77777777" w:rsidR="00466EC7" w:rsidRPr="002F39AE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1" w:type="pct"/>
            <w:gridSpan w:val="2"/>
          </w:tcPr>
          <w:p w14:paraId="5F340236" w14:textId="77777777" w:rsidR="00466EC7" w:rsidRPr="002F39AE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6945B126" w14:textId="77777777" w:rsidR="00466EC7" w:rsidRPr="002F39AE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" w:type="pct"/>
          </w:tcPr>
          <w:p w14:paraId="31A9EF59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7"/>
          </w:tcPr>
          <w:p w14:paraId="5F4FFC6D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F3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56" w:type="pct"/>
            <w:gridSpan w:val="2"/>
          </w:tcPr>
          <w:p w14:paraId="1A93CC4C" w14:textId="77777777" w:rsidR="00466EC7" w:rsidRPr="002F39AE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57699" w:rsidRPr="002F39AE" w14:paraId="5216E51C" w14:textId="77777777" w:rsidTr="00D05998">
        <w:trPr>
          <w:gridAfter w:val="2"/>
          <w:wAfter w:w="1156" w:type="pct"/>
          <w:trHeight w:val="430"/>
        </w:trPr>
        <w:tc>
          <w:tcPr>
            <w:tcW w:w="1276" w:type="pct"/>
          </w:tcPr>
          <w:p w14:paraId="39A77936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61" w:type="pct"/>
            <w:gridSpan w:val="2"/>
          </w:tcPr>
          <w:p w14:paraId="68E1E268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3CB7AF29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4" w:type="pct"/>
          </w:tcPr>
          <w:p w14:paraId="6DC789A4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3"/>
          </w:tcPr>
          <w:p w14:paraId="1AF838F0" w14:textId="6CBAF9C2" w:rsidR="00057699" w:rsidRPr="002F39AE" w:rsidRDefault="00976E6D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37,087</w:t>
            </w:r>
          </w:p>
        </w:tc>
        <w:tc>
          <w:tcPr>
            <w:tcW w:w="97" w:type="pct"/>
            <w:gridSpan w:val="2"/>
          </w:tcPr>
          <w:p w14:paraId="3FAD1971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6EB5DE1D" w14:textId="6BA04AD5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53,277</w:t>
            </w:r>
          </w:p>
        </w:tc>
      </w:tr>
      <w:tr w:rsidR="00057699" w:rsidRPr="002F39AE" w14:paraId="1560893F" w14:textId="77777777" w:rsidTr="00D05998">
        <w:trPr>
          <w:gridAfter w:val="2"/>
          <w:wAfter w:w="1156" w:type="pct"/>
          <w:trHeight w:val="430"/>
        </w:trPr>
        <w:tc>
          <w:tcPr>
            <w:tcW w:w="1276" w:type="pct"/>
          </w:tcPr>
          <w:p w14:paraId="536056A3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61" w:type="pct"/>
            <w:gridSpan w:val="2"/>
          </w:tcPr>
          <w:p w14:paraId="31E88189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3FBE21D6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7C24EA00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gridSpan w:val="3"/>
            <w:tcBorders>
              <w:bottom w:val="single" w:sz="4" w:space="0" w:color="auto"/>
            </w:tcBorders>
          </w:tcPr>
          <w:p w14:paraId="2F320B58" w14:textId="5896B0D4" w:rsidR="00057699" w:rsidRPr="002F39AE" w:rsidRDefault="00976E6D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435,323</w:t>
            </w:r>
          </w:p>
        </w:tc>
        <w:tc>
          <w:tcPr>
            <w:tcW w:w="97" w:type="pct"/>
            <w:gridSpan w:val="2"/>
          </w:tcPr>
          <w:p w14:paraId="2DEA06DC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single" w:sz="4" w:space="0" w:color="auto"/>
            </w:tcBorders>
          </w:tcPr>
          <w:p w14:paraId="0616023D" w14:textId="2DA57A92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417,820</w:t>
            </w:r>
          </w:p>
        </w:tc>
      </w:tr>
      <w:tr w:rsidR="00172458" w:rsidRPr="002F39AE" w14:paraId="053288E8" w14:textId="77777777" w:rsidTr="00D05998">
        <w:trPr>
          <w:gridAfter w:val="2"/>
          <w:wAfter w:w="1156" w:type="pct"/>
          <w:trHeight w:val="414"/>
        </w:trPr>
        <w:tc>
          <w:tcPr>
            <w:tcW w:w="1276" w:type="pct"/>
          </w:tcPr>
          <w:p w14:paraId="337DFA5F" w14:textId="77777777" w:rsidR="00172458" w:rsidRPr="002F39AE" w:rsidRDefault="00172458" w:rsidP="0017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1" w:type="pct"/>
            <w:gridSpan w:val="2"/>
          </w:tcPr>
          <w:p w14:paraId="02FAE91B" w14:textId="77777777" w:rsidR="00172458" w:rsidRPr="002F39AE" w:rsidRDefault="00172458" w:rsidP="0017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6ECD5512" w14:textId="77777777" w:rsidR="00172458" w:rsidRPr="002F39AE" w:rsidRDefault="00172458" w:rsidP="0017245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56459072" w14:textId="77777777" w:rsidR="00172458" w:rsidRPr="002F39AE" w:rsidRDefault="00172458" w:rsidP="001724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</w:tcBorders>
          </w:tcPr>
          <w:p w14:paraId="45C34E63" w14:textId="51AC774A" w:rsidR="00172458" w:rsidRPr="002F39AE" w:rsidRDefault="00976E6D" w:rsidP="001724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472,410</w:t>
            </w:r>
          </w:p>
        </w:tc>
        <w:tc>
          <w:tcPr>
            <w:tcW w:w="97" w:type="pct"/>
            <w:gridSpan w:val="2"/>
          </w:tcPr>
          <w:p w14:paraId="70A31829" w14:textId="77777777" w:rsidR="00172458" w:rsidRPr="002F39AE" w:rsidRDefault="00172458" w:rsidP="0017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</w:tcBorders>
          </w:tcPr>
          <w:p w14:paraId="3BE2C1D3" w14:textId="122EE908" w:rsidR="00172458" w:rsidRPr="002F39AE" w:rsidRDefault="00172458" w:rsidP="0017245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EB3963"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71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B3963"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097</w:t>
            </w:r>
          </w:p>
        </w:tc>
      </w:tr>
      <w:tr w:rsidR="00057699" w:rsidRPr="002F39AE" w14:paraId="148FAF08" w14:textId="77777777" w:rsidTr="00D05998">
        <w:trPr>
          <w:gridAfter w:val="2"/>
          <w:wAfter w:w="1156" w:type="pct"/>
          <w:trHeight w:val="430"/>
        </w:trPr>
        <w:tc>
          <w:tcPr>
            <w:tcW w:w="1737" w:type="pct"/>
            <w:gridSpan w:val="3"/>
          </w:tcPr>
          <w:p w14:paraId="7EBAEA2B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4" w:right="-131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1" w:type="pct"/>
            <w:gridSpan w:val="2"/>
          </w:tcPr>
          <w:p w14:paraId="63B6752C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69B9F512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gridSpan w:val="3"/>
          </w:tcPr>
          <w:p w14:paraId="1DFB9672" w14:textId="2E2FFBCF" w:rsidR="00057699" w:rsidRPr="002F39AE" w:rsidRDefault="008249CE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(76,</w:t>
            </w:r>
            <w:r w:rsidR="00976E6D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7" w:type="pct"/>
            <w:gridSpan w:val="2"/>
          </w:tcPr>
          <w:p w14:paraId="57C76443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175E37CF" w14:textId="49D248B9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9313FF"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68</w:t>
            </w: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313FF"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444</w:t>
            </w: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7699" w:rsidRPr="002F39AE" w14:paraId="1FACF4A2" w14:textId="77777777" w:rsidTr="00D05998">
        <w:trPr>
          <w:gridAfter w:val="2"/>
          <w:wAfter w:w="1156" w:type="pct"/>
          <w:trHeight w:val="414"/>
        </w:trPr>
        <w:tc>
          <w:tcPr>
            <w:tcW w:w="1276" w:type="pct"/>
          </w:tcPr>
          <w:p w14:paraId="673A8D89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4C54B37C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68767968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241C710F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2A23F6" w14:textId="141CC016" w:rsidR="00057699" w:rsidRPr="002F39AE" w:rsidRDefault="00976E6D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396,268</w:t>
            </w:r>
          </w:p>
        </w:tc>
        <w:tc>
          <w:tcPr>
            <w:tcW w:w="97" w:type="pct"/>
            <w:gridSpan w:val="2"/>
          </w:tcPr>
          <w:p w14:paraId="55B29A90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E06C71" w14:textId="58683704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402,653</w:t>
            </w:r>
          </w:p>
        </w:tc>
      </w:tr>
      <w:tr w:rsidR="00466EC7" w:rsidRPr="002F39AE" w14:paraId="3D8EE0FF" w14:textId="77777777" w:rsidTr="00D05998">
        <w:trPr>
          <w:gridAfter w:val="2"/>
          <w:wAfter w:w="1156" w:type="pct"/>
          <w:trHeight w:hRule="exact" w:val="202"/>
        </w:trPr>
        <w:tc>
          <w:tcPr>
            <w:tcW w:w="2458" w:type="pct"/>
            <w:gridSpan w:val="5"/>
          </w:tcPr>
          <w:p w14:paraId="4931AC90" w14:textId="77777777" w:rsidR="00466EC7" w:rsidRPr="002F39AE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" w:type="pct"/>
          </w:tcPr>
          <w:p w14:paraId="11B5F59E" w14:textId="77777777" w:rsidR="00466EC7" w:rsidRPr="002F39AE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</w:tcBorders>
          </w:tcPr>
          <w:p w14:paraId="0C9C780E" w14:textId="77777777" w:rsidR="00466EC7" w:rsidRPr="002F39AE" w:rsidRDefault="00466EC7" w:rsidP="009B19F1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" w:type="pct"/>
            <w:gridSpan w:val="2"/>
          </w:tcPr>
          <w:p w14:paraId="69B679C4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</w:tcBorders>
          </w:tcPr>
          <w:p w14:paraId="186A3563" w14:textId="77777777" w:rsidR="00466EC7" w:rsidRPr="002F39AE" w:rsidRDefault="00466EC7" w:rsidP="009B19F1">
            <w:pPr>
              <w:pStyle w:val="acctfourfigures"/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66EC7" w:rsidRPr="002F39AE" w14:paraId="11A1F5AB" w14:textId="77777777" w:rsidTr="00D05998">
        <w:trPr>
          <w:gridAfter w:val="2"/>
          <w:wAfter w:w="1156" w:type="pct"/>
          <w:trHeight w:val="414"/>
        </w:trPr>
        <w:tc>
          <w:tcPr>
            <w:tcW w:w="2458" w:type="pct"/>
            <w:gridSpan w:val="5"/>
          </w:tcPr>
          <w:p w14:paraId="2D5A5BCC" w14:textId="233CCBAF" w:rsidR="00466EC7" w:rsidRPr="002F39AE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ค่าเผื่อผลขาดทุนด้านเครดิตที่คาดว่าจะเกิดขึ้นต้นปี</w:t>
            </w:r>
          </w:p>
        </w:tc>
        <w:tc>
          <w:tcPr>
            <w:tcW w:w="114" w:type="pct"/>
          </w:tcPr>
          <w:p w14:paraId="7E806DAF" w14:textId="77777777" w:rsidR="00466EC7" w:rsidRPr="002F39AE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gridSpan w:val="3"/>
          </w:tcPr>
          <w:p w14:paraId="1FFCC4D8" w14:textId="460C5FB2" w:rsidR="00466EC7" w:rsidRPr="002F39AE" w:rsidRDefault="008249CE" w:rsidP="009B19F1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68,444</w:t>
            </w:r>
          </w:p>
        </w:tc>
        <w:tc>
          <w:tcPr>
            <w:tcW w:w="97" w:type="pct"/>
            <w:gridSpan w:val="2"/>
          </w:tcPr>
          <w:p w14:paraId="3F184618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2145E654" w14:textId="331DC924" w:rsidR="00466EC7" w:rsidRPr="002F39AE" w:rsidRDefault="00057699" w:rsidP="009B19F1">
            <w:pPr>
              <w:pStyle w:val="acctfourfigures"/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31,594</w:t>
            </w:r>
          </w:p>
        </w:tc>
      </w:tr>
      <w:tr w:rsidR="00466EC7" w:rsidRPr="002F39AE" w14:paraId="1C13631C" w14:textId="77777777" w:rsidTr="00D05998">
        <w:trPr>
          <w:gridAfter w:val="2"/>
          <w:wAfter w:w="1156" w:type="pct"/>
          <w:trHeight w:val="414"/>
        </w:trPr>
        <w:tc>
          <w:tcPr>
            <w:tcW w:w="1276" w:type="pct"/>
          </w:tcPr>
          <w:p w14:paraId="0D5A49BC" w14:textId="77777777" w:rsidR="00466EC7" w:rsidRPr="002F39AE" w:rsidRDefault="00466EC7" w:rsidP="009B19F1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61" w:type="pct"/>
            <w:gridSpan w:val="2"/>
          </w:tcPr>
          <w:p w14:paraId="5BCB7601" w14:textId="77777777" w:rsidR="00466EC7" w:rsidRPr="002F39AE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277AF3DC" w14:textId="77777777" w:rsidR="00466EC7" w:rsidRPr="002F39AE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32E9FD30" w14:textId="77777777" w:rsidR="00466EC7" w:rsidRPr="002F39AE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55A2F21A" w14:textId="3395A4A5" w:rsidR="00466EC7" w:rsidRPr="002F39AE" w:rsidRDefault="00D05998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,704</w:t>
            </w:r>
          </w:p>
        </w:tc>
        <w:tc>
          <w:tcPr>
            <w:tcW w:w="97" w:type="pct"/>
            <w:gridSpan w:val="2"/>
          </w:tcPr>
          <w:p w14:paraId="672EBD37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071DC4CB" w14:textId="7FF70D13" w:rsidR="00466EC7" w:rsidRPr="002F39AE" w:rsidRDefault="00057699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37,450</w:t>
            </w:r>
          </w:p>
        </w:tc>
      </w:tr>
      <w:tr w:rsidR="00466EC7" w:rsidRPr="002F39AE" w14:paraId="6A75D09D" w14:textId="77777777" w:rsidTr="00D05998">
        <w:trPr>
          <w:gridAfter w:val="2"/>
          <w:wAfter w:w="1156" w:type="pct"/>
          <w:trHeight w:val="414"/>
        </w:trPr>
        <w:tc>
          <w:tcPr>
            <w:tcW w:w="1276" w:type="pct"/>
          </w:tcPr>
          <w:p w14:paraId="2ECDE7F7" w14:textId="77777777" w:rsidR="00466EC7" w:rsidRPr="002F39AE" w:rsidRDefault="00466EC7" w:rsidP="009B19F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2F39AE">
              <w:rPr>
                <w:rFonts w:ascii="Angsana New" w:hAnsi="Angsana New"/>
                <w:sz w:val="30"/>
                <w:szCs w:val="30"/>
              </w:rPr>
              <w:t>/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61" w:type="pct"/>
            <w:gridSpan w:val="2"/>
          </w:tcPr>
          <w:p w14:paraId="2C48AA73" w14:textId="77777777" w:rsidR="00466EC7" w:rsidRPr="002F39AE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7ABFCEB2" w14:textId="77777777" w:rsidR="00466EC7" w:rsidRPr="002F39AE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2B698976" w14:textId="77777777" w:rsidR="00466EC7" w:rsidRPr="002F39AE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0ACB4505" w14:textId="13724060" w:rsidR="00466EC7" w:rsidRPr="002F39AE" w:rsidRDefault="008249CE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(6)</w:t>
            </w:r>
          </w:p>
        </w:tc>
        <w:tc>
          <w:tcPr>
            <w:tcW w:w="97" w:type="pct"/>
            <w:gridSpan w:val="2"/>
          </w:tcPr>
          <w:p w14:paraId="3323796E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2F635AB" w14:textId="60B912B5" w:rsidR="00466EC7" w:rsidRPr="002F39AE" w:rsidRDefault="00C91D7E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57699"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600</w:t>
            </w: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66EC7" w:rsidRPr="002F39AE" w14:paraId="557516E8" w14:textId="77777777" w:rsidTr="00D05998">
        <w:trPr>
          <w:gridAfter w:val="2"/>
          <w:wAfter w:w="1156" w:type="pct"/>
          <w:trHeight w:val="414"/>
        </w:trPr>
        <w:tc>
          <w:tcPr>
            <w:tcW w:w="2458" w:type="pct"/>
            <w:gridSpan w:val="5"/>
          </w:tcPr>
          <w:p w14:paraId="44D0FBAA" w14:textId="77777777" w:rsidR="00466EC7" w:rsidRPr="002F39AE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นปลายงวด</w:t>
            </w:r>
            <w:r w:rsidRPr="002F39AE">
              <w:rPr>
                <w:rFonts w:ascii="Angsana New" w:hAnsi="Angsana New"/>
                <w:sz w:val="30"/>
                <w:szCs w:val="30"/>
              </w:rPr>
              <w:t>/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4" w:type="pct"/>
          </w:tcPr>
          <w:p w14:paraId="2053806D" w14:textId="77777777" w:rsidR="00466EC7" w:rsidRPr="002F39AE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E729D01" w14:textId="5BC30D03" w:rsidR="00466EC7" w:rsidRPr="002F39AE" w:rsidRDefault="00EE3FF9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76</w:t>
            </w:r>
            <w:r w:rsidR="00E5698F"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05998"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97" w:type="pct"/>
            <w:gridSpan w:val="2"/>
          </w:tcPr>
          <w:p w14:paraId="4DFE0D2C" w14:textId="77777777" w:rsidR="00466EC7" w:rsidRPr="002F39AE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4C3AB6" w14:textId="4F54E992" w:rsidR="00466EC7" w:rsidRPr="002F39AE" w:rsidRDefault="00057699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68,444</w:t>
            </w:r>
          </w:p>
        </w:tc>
      </w:tr>
    </w:tbl>
    <w:p w14:paraId="07FCA45E" w14:textId="77777777" w:rsidR="001E77FF" w:rsidRPr="002F39AE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023A54B6" w14:textId="77777777" w:rsidR="00466EC7" w:rsidRPr="002F39AE" w:rsidRDefault="00466EC7" w:rsidP="001E7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5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31137A" w:rsidRPr="002F39AE" w14:paraId="319708BE" w14:textId="77777777" w:rsidTr="00575385">
        <w:trPr>
          <w:trHeight w:val="380"/>
          <w:tblHeader/>
        </w:trPr>
        <w:tc>
          <w:tcPr>
            <w:tcW w:w="2056" w:type="pct"/>
          </w:tcPr>
          <w:p w14:paraId="12D08431" w14:textId="77777777" w:rsidR="00414FC3" w:rsidRPr="002F39A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6BF683" w14:textId="77777777" w:rsidR="00414FC3" w:rsidRPr="002F39A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1CDCDE9A" w14:textId="77777777" w:rsidR="00414FC3" w:rsidRPr="002F39A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605479B5" w14:textId="77777777" w:rsidR="00414FC3" w:rsidRPr="002F39A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14:paraId="23CE04B3" w14:textId="77777777" w:rsidR="00414FC3" w:rsidRPr="002F39A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2F39AE" w14:paraId="35F537A9" w14:textId="77777777" w:rsidTr="00575385">
        <w:trPr>
          <w:trHeight w:val="380"/>
          <w:tblHeader/>
        </w:trPr>
        <w:tc>
          <w:tcPr>
            <w:tcW w:w="2056" w:type="pct"/>
          </w:tcPr>
          <w:p w14:paraId="0A371FF8" w14:textId="77777777" w:rsidR="00414FC3" w:rsidRPr="002F39A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7FD21062" w14:textId="77777777" w:rsidR="00414FC3" w:rsidRPr="002F39A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14:paraId="38CB6EA5" w14:textId="77777777" w:rsidR="00414FC3" w:rsidRPr="002F39A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6F609145" w14:textId="77777777" w:rsidR="00414FC3" w:rsidRPr="002F39A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66B20265" w14:textId="28D35CC2" w:rsidR="00414FC3" w:rsidRPr="002F39AE" w:rsidRDefault="00BD6F5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14FC3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137" w:type="pct"/>
          </w:tcPr>
          <w:p w14:paraId="5612C01F" w14:textId="77777777" w:rsidR="00414FC3" w:rsidRPr="002F39A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14:paraId="28614087" w14:textId="5961F37F" w:rsidR="00414FC3" w:rsidRPr="002F39A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31137A" w:rsidRPr="002F39AE" w14:paraId="06FD6F4D" w14:textId="77777777" w:rsidTr="00575385">
        <w:trPr>
          <w:trHeight w:val="299"/>
          <w:tblHeader/>
        </w:trPr>
        <w:tc>
          <w:tcPr>
            <w:tcW w:w="2056" w:type="pct"/>
          </w:tcPr>
          <w:p w14:paraId="1B652637" w14:textId="77777777" w:rsidR="00414FC3" w:rsidRPr="002F39A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277BAF7" w14:textId="77777777" w:rsidR="00414FC3" w:rsidRPr="002F39A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14:paraId="164C44F0" w14:textId="77777777" w:rsidR="00414FC3" w:rsidRPr="002F39A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(หน่วย </w:t>
            </w:r>
            <w:r w:rsidRPr="002F3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2F39AE" w14:paraId="482DB332" w14:textId="77777777" w:rsidTr="00234810">
        <w:trPr>
          <w:trHeight w:val="227"/>
        </w:trPr>
        <w:tc>
          <w:tcPr>
            <w:tcW w:w="2056" w:type="pct"/>
          </w:tcPr>
          <w:p w14:paraId="43A394B8" w14:textId="77777777" w:rsidR="00414FC3" w:rsidRPr="002F39A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14:paraId="758D3613" w14:textId="77777777" w:rsidR="00414FC3" w:rsidRPr="002F39A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14:paraId="456071EF" w14:textId="77777777" w:rsidR="00414FC3" w:rsidRPr="002F39A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FFFC18E" w14:textId="77777777" w:rsidR="00414FC3" w:rsidRPr="002F39A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1B1355C" w14:textId="77777777" w:rsidR="00414FC3" w:rsidRPr="002F39A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658DCEA" w14:textId="77777777" w:rsidR="00414FC3" w:rsidRPr="002F39A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A1FFCAF" w14:textId="77777777" w:rsidR="00414FC3" w:rsidRPr="002F39A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7699" w:rsidRPr="002F39AE" w14:paraId="32E470B8" w14:textId="77777777" w:rsidTr="00234810">
        <w:trPr>
          <w:trHeight w:val="434"/>
        </w:trPr>
        <w:tc>
          <w:tcPr>
            <w:tcW w:w="2056" w:type="pct"/>
          </w:tcPr>
          <w:p w14:paraId="1C40550A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F39A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6B0B2C3C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26ACDE34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50D533A7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E2B6171" w14:textId="10F6ABD5" w:rsidR="00057699" w:rsidRPr="002F39AE" w:rsidRDefault="00976E6D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15,042</w:t>
            </w:r>
          </w:p>
        </w:tc>
        <w:tc>
          <w:tcPr>
            <w:tcW w:w="137" w:type="pct"/>
          </w:tcPr>
          <w:p w14:paraId="0145E261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710A4ACC" w14:textId="52FF6892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/>
                <w:sz w:val="30"/>
                <w:szCs w:val="30"/>
                <w:lang w:val="en-US" w:bidi="th-TH"/>
              </w:rPr>
              <w:t>40,842</w:t>
            </w:r>
          </w:p>
        </w:tc>
      </w:tr>
      <w:tr w:rsidR="00057699" w:rsidRPr="002F39AE" w14:paraId="2C2F2AB4" w14:textId="77777777" w:rsidTr="00E51A6F">
        <w:tc>
          <w:tcPr>
            <w:tcW w:w="2056" w:type="pct"/>
          </w:tcPr>
          <w:p w14:paraId="00C5048F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214CA0E4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3C5147D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AFAD3B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14:paraId="109579E7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14:paraId="51725D5C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B746ABA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699" w:rsidRPr="002F39AE" w14:paraId="377A4C49" w14:textId="77777777" w:rsidTr="00E51A6F">
        <w:tc>
          <w:tcPr>
            <w:tcW w:w="2056" w:type="pct"/>
          </w:tcPr>
          <w:p w14:paraId="2885F9A8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F39AE">
              <w:rPr>
                <w:rFonts w:ascii="Angsana New" w:hAnsi="Angsana New"/>
                <w:sz w:val="30"/>
                <w:szCs w:val="30"/>
              </w:rPr>
              <w:t>3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36C779B3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948F70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74F7322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E00C913" w14:textId="63B643D5" w:rsidR="00057699" w:rsidRPr="002F39AE" w:rsidRDefault="00D8332F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22,045</w:t>
            </w:r>
          </w:p>
        </w:tc>
        <w:tc>
          <w:tcPr>
            <w:tcW w:w="137" w:type="pct"/>
          </w:tcPr>
          <w:p w14:paraId="2F2EC30F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FFDD251" w14:textId="73F1BE4A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12,435</w:t>
            </w:r>
          </w:p>
        </w:tc>
      </w:tr>
      <w:tr w:rsidR="00057699" w:rsidRPr="002F39AE" w14:paraId="61071AA5" w14:textId="77777777" w:rsidTr="00E51A6F">
        <w:tc>
          <w:tcPr>
            <w:tcW w:w="2056" w:type="pct"/>
          </w:tcPr>
          <w:p w14:paraId="69CD64B5" w14:textId="69E6B23B" w:rsidR="00057699" w:rsidRPr="002F39AE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057699" w:rsidRPr="002F39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2F39AE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057699" w:rsidRPr="002F39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079D6BF1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D42BD84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446D36F0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CE161B1" w14:textId="3C1A479D" w:rsidR="00057699" w:rsidRPr="002F39AE" w:rsidRDefault="008249CE" w:rsidP="00057699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14:paraId="5D6D883C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4E1043D5" w14:textId="4B377C30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57699" w:rsidRPr="002F39AE" w14:paraId="0B2BE9E4" w14:textId="77777777" w:rsidTr="00C77038">
        <w:tc>
          <w:tcPr>
            <w:tcW w:w="2056" w:type="pct"/>
          </w:tcPr>
          <w:p w14:paraId="689604BB" w14:textId="7FA66C05" w:rsidR="00057699" w:rsidRPr="002F39AE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057699" w:rsidRPr="002F39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2F39A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057699" w:rsidRPr="002F39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5E405D23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641F46F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0B4B35AC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5F56B7D0" w14:textId="573A352A" w:rsidR="00057699" w:rsidRPr="002F39AE" w:rsidRDefault="008249CE" w:rsidP="00057699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14:paraId="1CD68679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6CF1969D" w14:textId="75C45D73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57699" w:rsidRPr="002F39AE" w14:paraId="2EA714CC" w14:textId="77777777" w:rsidTr="00C77038">
        <w:trPr>
          <w:trHeight w:val="371"/>
        </w:trPr>
        <w:tc>
          <w:tcPr>
            <w:tcW w:w="2056" w:type="pct"/>
          </w:tcPr>
          <w:p w14:paraId="2EB89630" w14:textId="77777777" w:rsidR="00057699" w:rsidRPr="002F39AE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7A66786A" w14:textId="77777777" w:rsidR="00057699" w:rsidRPr="002F39AE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8267790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06C5AF4D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68E2C43C" w14:textId="43669DA0" w:rsidR="00057699" w:rsidRPr="002F39AE" w:rsidRDefault="00D8332F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37,087</w:t>
            </w:r>
          </w:p>
        </w:tc>
        <w:tc>
          <w:tcPr>
            <w:tcW w:w="137" w:type="pct"/>
            <w:vMerge/>
          </w:tcPr>
          <w:p w14:paraId="5E8F1287" w14:textId="77777777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31C6B1FD" w14:textId="45E835CB" w:rsidR="00057699" w:rsidRPr="002F39AE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2F39AE"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53,277</w:t>
            </w:r>
          </w:p>
        </w:tc>
      </w:tr>
    </w:tbl>
    <w:p w14:paraId="6B0A295B" w14:textId="77777777" w:rsidR="00414FC3" w:rsidRPr="002F39AE" w:rsidRDefault="00414FC3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tbl>
      <w:tblPr>
        <w:tblW w:w="95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402BE5" w:rsidRPr="002F39AE" w14:paraId="7DDE46FB" w14:textId="77777777" w:rsidTr="00285549">
        <w:trPr>
          <w:trHeight w:val="380"/>
          <w:tblHeader/>
        </w:trPr>
        <w:tc>
          <w:tcPr>
            <w:tcW w:w="2056" w:type="pct"/>
          </w:tcPr>
          <w:p w14:paraId="106E0B75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68BA4F5C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4E835DAE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20ADAD36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14:paraId="41DAB1A8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2BE5" w:rsidRPr="002F39AE" w14:paraId="6EE7C6C0" w14:textId="77777777" w:rsidTr="00285549">
        <w:trPr>
          <w:trHeight w:val="380"/>
          <w:tblHeader/>
        </w:trPr>
        <w:tc>
          <w:tcPr>
            <w:tcW w:w="2056" w:type="pct"/>
          </w:tcPr>
          <w:p w14:paraId="5355F9ED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2461E4EC" w14:textId="0946223D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5A97F3D2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1271A113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2C3D0AF4" w14:textId="69DCEAEA" w:rsidR="00402BE5" w:rsidRPr="002F39AE" w:rsidRDefault="00BD6F53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02BE5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137" w:type="pct"/>
          </w:tcPr>
          <w:p w14:paraId="3CD9FD32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14:paraId="11D336BE" w14:textId="2332B1BD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402BE5" w:rsidRPr="002F39AE" w14:paraId="32A010C0" w14:textId="77777777" w:rsidTr="00285549">
        <w:trPr>
          <w:trHeight w:val="299"/>
          <w:tblHeader/>
        </w:trPr>
        <w:tc>
          <w:tcPr>
            <w:tcW w:w="2056" w:type="pct"/>
          </w:tcPr>
          <w:p w14:paraId="4CC0A8A3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6125CD8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14:paraId="598085F6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(หน่วย </w:t>
            </w:r>
            <w:r w:rsidRPr="002F3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02BE5" w:rsidRPr="002F39AE" w14:paraId="43406DE5" w14:textId="77777777" w:rsidTr="00285549">
        <w:trPr>
          <w:trHeight w:val="379"/>
        </w:trPr>
        <w:tc>
          <w:tcPr>
            <w:tcW w:w="2056" w:type="pct"/>
          </w:tcPr>
          <w:p w14:paraId="621FC0F6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29" w:type="pct"/>
          </w:tcPr>
          <w:p w14:paraId="773A83DE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1AE1C813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2C52E15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185C9C6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449A8B38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14:paraId="77DBB876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2BE5" w:rsidRPr="002F39AE" w14:paraId="1FFAF7AD" w14:textId="77777777" w:rsidTr="00285549">
        <w:trPr>
          <w:trHeight w:val="379"/>
        </w:trPr>
        <w:tc>
          <w:tcPr>
            <w:tcW w:w="2056" w:type="pct"/>
          </w:tcPr>
          <w:p w14:paraId="19C4BABE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F39A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2B3CC89E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55E914B6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9CC769C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3EF3F79" w14:textId="6593C449" w:rsidR="00402BE5" w:rsidRPr="002F39AE" w:rsidRDefault="00D8332F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213,793</w:t>
            </w:r>
          </w:p>
        </w:tc>
        <w:tc>
          <w:tcPr>
            <w:tcW w:w="137" w:type="pct"/>
          </w:tcPr>
          <w:p w14:paraId="6C62E803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14:paraId="296B99E0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170,978</w:t>
            </w:r>
          </w:p>
        </w:tc>
      </w:tr>
      <w:tr w:rsidR="00402BE5" w:rsidRPr="002F39AE" w14:paraId="7E3B3CF7" w14:textId="77777777" w:rsidTr="00285549">
        <w:trPr>
          <w:trHeight w:val="379"/>
        </w:trPr>
        <w:tc>
          <w:tcPr>
            <w:tcW w:w="2056" w:type="pct"/>
          </w:tcPr>
          <w:p w14:paraId="79FC5E64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61BE2B85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7987DA2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0189469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A022A7B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0247C36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2BE010D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2BE5" w:rsidRPr="002F39AE" w14:paraId="5691FFA0" w14:textId="77777777" w:rsidTr="00285549">
        <w:trPr>
          <w:trHeight w:val="379"/>
        </w:trPr>
        <w:tc>
          <w:tcPr>
            <w:tcW w:w="2056" w:type="pct"/>
          </w:tcPr>
          <w:p w14:paraId="419EC9A4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F39AE">
              <w:rPr>
                <w:rFonts w:ascii="Angsana New" w:hAnsi="Angsana New"/>
                <w:sz w:val="30"/>
                <w:szCs w:val="30"/>
              </w:rPr>
              <w:t>3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03AA6070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A426395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FF31C21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C8ADF07" w14:textId="6622F2CF" w:rsidR="00402BE5" w:rsidRPr="002F39AE" w:rsidRDefault="00D8332F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104,185</w:t>
            </w:r>
          </w:p>
        </w:tc>
        <w:tc>
          <w:tcPr>
            <w:tcW w:w="137" w:type="pct"/>
          </w:tcPr>
          <w:p w14:paraId="069ADC80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E09BC84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153,332</w:t>
            </w:r>
          </w:p>
        </w:tc>
      </w:tr>
      <w:tr w:rsidR="00402BE5" w:rsidRPr="002F39AE" w14:paraId="3915C145" w14:textId="77777777" w:rsidTr="00285549">
        <w:trPr>
          <w:trHeight w:val="379"/>
        </w:trPr>
        <w:tc>
          <w:tcPr>
            <w:tcW w:w="2056" w:type="pct"/>
          </w:tcPr>
          <w:p w14:paraId="3A0877B7" w14:textId="74F1C2BD" w:rsidR="00402BE5" w:rsidRPr="002F39AE" w:rsidRDefault="00EE3FF9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402BE5" w:rsidRPr="002F39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02BE5" w:rsidRPr="002F39AE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402BE5" w:rsidRPr="002F39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71E5721B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A5772B8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D8A887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DC618EA" w14:textId="68F42723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20,</w:t>
            </w:r>
            <w:r w:rsidR="00D8332F" w:rsidRPr="002F39AE">
              <w:rPr>
                <w:rFonts w:ascii="Angsana New" w:hAnsi="Angsana New" w:cs="Angsana New"/>
                <w:sz w:val="30"/>
                <w:szCs w:val="30"/>
              </w:rPr>
              <w:t>580</w:t>
            </w:r>
          </w:p>
        </w:tc>
        <w:tc>
          <w:tcPr>
            <w:tcW w:w="137" w:type="pct"/>
          </w:tcPr>
          <w:p w14:paraId="23B682A1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BBE281E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2,354</w:t>
            </w:r>
          </w:p>
        </w:tc>
      </w:tr>
      <w:tr w:rsidR="00402BE5" w:rsidRPr="002F39AE" w14:paraId="56B89033" w14:textId="77777777" w:rsidTr="00285549">
        <w:trPr>
          <w:trHeight w:val="303"/>
        </w:trPr>
        <w:tc>
          <w:tcPr>
            <w:tcW w:w="2056" w:type="pct"/>
          </w:tcPr>
          <w:p w14:paraId="12A43AA7" w14:textId="33AC99F5" w:rsidR="00402BE5" w:rsidRPr="002F39AE" w:rsidRDefault="00EE3FF9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402BE5" w:rsidRPr="002F39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02BE5" w:rsidRPr="002F39A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402BE5" w:rsidRPr="002F39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416AD031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9C1B221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DB7D05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D580B46" w14:textId="04AB6A94" w:rsidR="00402BE5" w:rsidRPr="002F39AE" w:rsidRDefault="00D8332F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14,334</w:t>
            </w:r>
          </w:p>
        </w:tc>
        <w:tc>
          <w:tcPr>
            <w:tcW w:w="137" w:type="pct"/>
          </w:tcPr>
          <w:p w14:paraId="75B549D4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46DE3C35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4,978</w:t>
            </w:r>
          </w:p>
        </w:tc>
      </w:tr>
      <w:tr w:rsidR="00402BE5" w:rsidRPr="002F39AE" w14:paraId="49FD7656" w14:textId="77777777" w:rsidTr="00285549">
        <w:tc>
          <w:tcPr>
            <w:tcW w:w="2056" w:type="pct"/>
          </w:tcPr>
          <w:p w14:paraId="0180D14B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45E9D8C7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72E1C6B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F04F6CE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C7D370A" w14:textId="5E8A36BA" w:rsidR="00402BE5" w:rsidRPr="002F39AE" w:rsidRDefault="00D8332F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82,431</w:t>
            </w:r>
          </w:p>
        </w:tc>
        <w:tc>
          <w:tcPr>
            <w:tcW w:w="137" w:type="pct"/>
          </w:tcPr>
          <w:p w14:paraId="6AB584B9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0B1A46B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86,178</w:t>
            </w:r>
          </w:p>
        </w:tc>
      </w:tr>
      <w:tr w:rsidR="00402BE5" w:rsidRPr="002F39AE" w14:paraId="28117FE6" w14:textId="77777777" w:rsidTr="00285549">
        <w:tc>
          <w:tcPr>
            <w:tcW w:w="2056" w:type="pct"/>
          </w:tcPr>
          <w:p w14:paraId="1BB19670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06E50E53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C632C25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3A13E71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BE534F6" w14:textId="6AADCD05" w:rsidR="00402BE5" w:rsidRPr="002F39AE" w:rsidRDefault="00D8332F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435,323</w:t>
            </w:r>
          </w:p>
        </w:tc>
        <w:tc>
          <w:tcPr>
            <w:tcW w:w="137" w:type="pct"/>
          </w:tcPr>
          <w:p w14:paraId="232DBF40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2D0EB3B9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Cordia New"/>
                <w:sz w:val="30"/>
                <w:szCs w:val="38"/>
                <w:lang w:bidi="th-TH"/>
              </w:rPr>
              <w:t>417,820</w:t>
            </w:r>
          </w:p>
        </w:tc>
      </w:tr>
      <w:tr w:rsidR="00402BE5" w:rsidRPr="002F39AE" w14:paraId="2F8CC63A" w14:textId="77777777" w:rsidTr="00285549">
        <w:tc>
          <w:tcPr>
            <w:tcW w:w="2785" w:type="pct"/>
            <w:gridSpan w:val="2"/>
          </w:tcPr>
          <w:p w14:paraId="42645D2B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14:paraId="1F570075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7B94711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9E84AB7" w14:textId="6BD34C7D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(76,</w:t>
            </w:r>
            <w:r w:rsidR="00D8332F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7" w:type="pct"/>
            <w:vMerge w:val="restart"/>
          </w:tcPr>
          <w:p w14:paraId="6F872BC3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2FA6DD83" w14:textId="5017271B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E3FF9"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68</w:t>
            </w: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EE3FF9"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444</w:t>
            </w: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02BE5" w:rsidRPr="002F39AE" w14:paraId="004588B4" w14:textId="77777777" w:rsidTr="00285549">
        <w:tc>
          <w:tcPr>
            <w:tcW w:w="2056" w:type="pct"/>
          </w:tcPr>
          <w:p w14:paraId="469D7E87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230BEA9E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B34869E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91D1F5C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7D48DC97" w14:textId="7395575D" w:rsidR="00402BE5" w:rsidRPr="002F39AE" w:rsidRDefault="00D8332F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359,181</w:t>
            </w:r>
          </w:p>
        </w:tc>
        <w:tc>
          <w:tcPr>
            <w:tcW w:w="137" w:type="pct"/>
            <w:vMerge/>
          </w:tcPr>
          <w:p w14:paraId="6F439AB1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0F9272A9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349,376</w:t>
            </w:r>
          </w:p>
        </w:tc>
      </w:tr>
      <w:tr w:rsidR="00402BE5" w:rsidRPr="002F39AE" w14:paraId="432B3CFD" w14:textId="77777777" w:rsidTr="00285549">
        <w:tc>
          <w:tcPr>
            <w:tcW w:w="2056" w:type="pct"/>
          </w:tcPr>
          <w:p w14:paraId="069A0390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5D875832" w14:textId="77777777" w:rsidR="00402BE5" w:rsidRPr="002F39AE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C4F56CF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AC21252" w14:textId="77777777" w:rsidR="00402BE5" w:rsidRPr="002F39AE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0245CCCD" w14:textId="7723124F" w:rsidR="00402BE5" w:rsidRPr="002F39AE" w:rsidRDefault="00D8332F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396,268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14:paraId="4ACE956F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7247AFAC" w14:textId="77777777" w:rsidR="00402BE5" w:rsidRPr="002F39AE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402,653</w:t>
            </w:r>
          </w:p>
        </w:tc>
      </w:tr>
    </w:tbl>
    <w:p w14:paraId="2D584F80" w14:textId="77777777" w:rsidR="00402BE5" w:rsidRPr="002F39AE" w:rsidRDefault="00402BE5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7FE1669D" w14:textId="2FEEAAB5" w:rsidR="00D7061E" w:rsidRPr="002F39AE" w:rsidRDefault="007179F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2F39AE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2F39AE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2F39AE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E80272" w:rsidRPr="002F39AE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2F39AE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2F39AE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2F39AE">
        <w:rPr>
          <w:rFonts w:ascii="Angsana New" w:hAnsi="Angsana New"/>
          <w:bCs/>
          <w:sz w:val="30"/>
          <w:szCs w:val="30"/>
        </w:rPr>
        <w:t>30</w:t>
      </w:r>
      <w:r w:rsidR="00D7061E" w:rsidRPr="002F39AE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34361" w:rsidRPr="002F39AE">
        <w:rPr>
          <w:rFonts w:ascii="Angsana New" w:hAnsi="Angsana New"/>
          <w:bCs/>
          <w:sz w:val="30"/>
          <w:szCs w:val="30"/>
        </w:rPr>
        <w:t>9</w:t>
      </w:r>
      <w:r w:rsidR="00D7061E" w:rsidRPr="002F39AE">
        <w:rPr>
          <w:rFonts w:ascii="Angsana New" w:hAnsi="Angsana New"/>
          <w:bCs/>
          <w:sz w:val="30"/>
          <w:szCs w:val="30"/>
        </w:rPr>
        <w:t>0</w:t>
      </w:r>
      <w:r w:rsidR="00D7061E" w:rsidRPr="002F39AE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2F39AE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052A9E3C" w14:textId="215C52C6" w:rsidR="00B2209E" w:rsidRPr="002F39AE" w:rsidRDefault="00D7061E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2F39AE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7A3AC4" w:rsidRPr="002F39A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2F39AE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="00801E69" w:rsidRPr="002F39AE">
        <w:rPr>
          <w:rFonts w:ascii="Angsana New" w:hAnsi="Angsana New"/>
          <w:sz w:val="30"/>
          <w:szCs w:val="30"/>
        </w:rPr>
        <w:t xml:space="preserve">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F39AE">
        <w:rPr>
          <w:rFonts w:ascii="Angsana New" w:hAnsi="Angsana New"/>
          <w:sz w:val="30"/>
          <w:szCs w:val="30"/>
        </w:rPr>
        <w:t xml:space="preserve">31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F39AE">
        <w:rPr>
          <w:rFonts w:ascii="Angsana New" w:hAnsi="Angsana New"/>
          <w:sz w:val="30"/>
          <w:szCs w:val="30"/>
        </w:rPr>
        <w:t>2566</w:t>
      </w:r>
      <w:r w:rsidR="00CC33D5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Pr="002F39AE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14:paraId="757B8DD4" w14:textId="77777777" w:rsidR="00575385" w:rsidRPr="002F39AE" w:rsidRDefault="00575385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3D31A4ED" w14:textId="77777777" w:rsidR="00575385" w:rsidRPr="002F39AE" w:rsidRDefault="00575385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2B7A6D6D" w14:textId="77777777" w:rsidR="00000CAA" w:rsidRPr="002F39AE" w:rsidRDefault="00334C11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5" w:name="_Hlk31729391"/>
      <w:r w:rsidRPr="002F39AE">
        <w:rPr>
          <w:rFonts w:ascii="Angsana New" w:hAnsi="Angsana New"/>
          <w:b/>
          <w:sz w:val="30"/>
          <w:szCs w:val="30"/>
        </w:rPr>
        <w:t>6</w:t>
      </w:r>
      <w:r w:rsidR="00000CAA" w:rsidRPr="002F39AE">
        <w:rPr>
          <w:rFonts w:ascii="Angsana New" w:hAnsi="Angsana New"/>
          <w:b/>
          <w:sz w:val="30"/>
          <w:szCs w:val="30"/>
        </w:rPr>
        <w:tab/>
      </w:r>
      <w:r w:rsidR="00000CAA" w:rsidRPr="002F39AE">
        <w:rPr>
          <w:rFonts w:ascii="Angsana New" w:hAnsi="Angsana New"/>
          <w:bCs/>
          <w:sz w:val="30"/>
          <w:szCs w:val="30"/>
          <w:cs/>
        </w:rPr>
        <w:t>ลูกหนี้</w:t>
      </w:r>
      <w:r w:rsidR="000349A9" w:rsidRPr="002F39AE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000CAA" w:rsidRPr="002F39AE">
        <w:rPr>
          <w:rFonts w:ascii="Angsana New" w:hAnsi="Angsana New"/>
          <w:bCs/>
          <w:sz w:val="30"/>
          <w:szCs w:val="30"/>
          <w:cs/>
        </w:rPr>
        <w:t>อื่น</w:t>
      </w:r>
    </w:p>
    <w:p w14:paraId="12C4C2BF" w14:textId="77777777" w:rsidR="00B572E2" w:rsidRPr="002F39AE" w:rsidRDefault="00B572E2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  <w:cs/>
        </w:rPr>
      </w:pP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  <w:cs/>
        </w:rPr>
        <w:tab/>
      </w:r>
      <w:r w:rsidRPr="002F39AE">
        <w:rPr>
          <w:rFonts w:ascii="Angsana New" w:hAnsi="Angsana New" w:hint="cs"/>
          <w:bCs/>
          <w:sz w:val="30"/>
          <w:szCs w:val="30"/>
          <w:cs/>
        </w:rPr>
        <w:t xml:space="preserve">    งบการเงินรวม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59"/>
        <w:gridCol w:w="1134"/>
        <w:gridCol w:w="278"/>
        <w:gridCol w:w="1280"/>
        <w:gridCol w:w="282"/>
        <w:gridCol w:w="1250"/>
      </w:tblGrid>
      <w:tr w:rsidR="0031137A" w:rsidRPr="002F39AE" w14:paraId="24D6CDE1" w14:textId="77777777" w:rsidTr="00801E69">
        <w:trPr>
          <w:trHeight w:val="326"/>
        </w:trPr>
        <w:tc>
          <w:tcPr>
            <w:tcW w:w="1959" w:type="pct"/>
          </w:tcPr>
          <w:p w14:paraId="216FCC31" w14:textId="77777777" w:rsidR="00267E04" w:rsidRPr="002F39AE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58F92D1F" w14:textId="77777777" w:rsidR="00267E04" w:rsidRPr="002F39AE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6A44D660" w14:textId="77777777" w:rsidR="00267E04" w:rsidRPr="002F39AE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6DE11217" w14:textId="77777777" w:rsidR="00267E04" w:rsidRPr="002F39AE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6E7FE7CD" w14:textId="4C36C5BA" w:rsidR="00267E04" w:rsidRPr="002F39AE" w:rsidRDefault="00431E41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" w:type="pct"/>
          </w:tcPr>
          <w:p w14:paraId="3BEC8F98" w14:textId="77777777" w:rsidR="00267E04" w:rsidRPr="002F39AE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D4D9840" w14:textId="1D51B992" w:rsidR="00267E04" w:rsidRPr="002F39AE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F39AE">
              <w:rPr>
                <w:rFonts w:ascii="Angsana New" w:hAnsi="Angsana New"/>
                <w:sz w:val="30"/>
                <w:szCs w:val="30"/>
              </w:rPr>
              <w:t>31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801E69"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1137A" w:rsidRPr="002F39AE" w14:paraId="25124E0F" w14:textId="77777777" w:rsidTr="00801E69">
        <w:trPr>
          <w:trHeight w:val="430"/>
        </w:trPr>
        <w:tc>
          <w:tcPr>
            <w:tcW w:w="1959" w:type="pct"/>
          </w:tcPr>
          <w:p w14:paraId="5FA509AD" w14:textId="77777777" w:rsidR="00267E04" w:rsidRPr="002F39AE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</w:tcPr>
          <w:p w14:paraId="597122FD" w14:textId="77777777" w:rsidR="00267E04" w:rsidRPr="002F39AE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1" w:type="pct"/>
            <w:gridSpan w:val="5"/>
          </w:tcPr>
          <w:p w14:paraId="64582863" w14:textId="77777777" w:rsidR="00267E04" w:rsidRPr="002F39AE" w:rsidRDefault="00267E04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</w:t>
            </w:r>
            <w:r w:rsidR="00CB33E3"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2F39A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2F39AE" w14:paraId="409B1E74" w14:textId="77777777" w:rsidTr="00801E69">
        <w:trPr>
          <w:trHeight w:val="430"/>
        </w:trPr>
        <w:tc>
          <w:tcPr>
            <w:tcW w:w="1959" w:type="pct"/>
          </w:tcPr>
          <w:p w14:paraId="4A496519" w14:textId="77777777" w:rsidR="00D56D22" w:rsidRPr="002F39A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0" w:type="pct"/>
          </w:tcPr>
          <w:p w14:paraId="7CB84D24" w14:textId="77777777" w:rsidR="00D56D22" w:rsidRPr="002F39A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45744ED8" w14:textId="77777777" w:rsidR="00D56D22" w:rsidRPr="002F39A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1A019C8C" w14:textId="77777777" w:rsidR="00D56D22" w:rsidRPr="002F39A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ADF65CC" w14:textId="5FC89EE7" w:rsidR="00D56D22" w:rsidRPr="002F39AE" w:rsidRDefault="008D1804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14:paraId="77513320" w14:textId="77777777" w:rsidR="00D56D22" w:rsidRPr="002F39A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012341AC" w14:textId="77777777" w:rsidR="00D56D22" w:rsidRPr="002F39A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2F39AE" w14:paraId="442A60A0" w14:textId="77777777" w:rsidTr="00801E69">
        <w:trPr>
          <w:trHeight w:val="430"/>
        </w:trPr>
        <w:tc>
          <w:tcPr>
            <w:tcW w:w="1959" w:type="pct"/>
          </w:tcPr>
          <w:p w14:paraId="19EC201C" w14:textId="77777777" w:rsidR="00D56D22" w:rsidRPr="002F39A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0" w:type="pct"/>
          </w:tcPr>
          <w:p w14:paraId="12989A8E" w14:textId="77777777" w:rsidR="00D56D22" w:rsidRPr="002F39A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36DFEE6" w14:textId="77777777" w:rsidR="00D56D22" w:rsidRPr="002F39A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DD871B5" w14:textId="77777777" w:rsidR="00D56D22" w:rsidRPr="002F39A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638EF06A" w14:textId="77777777" w:rsidR="00D56D22" w:rsidRPr="002F39A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7DA9ED2B" w14:textId="77777777" w:rsidR="00D56D22" w:rsidRPr="002F39A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</w:tcPr>
          <w:p w14:paraId="7AFC8294" w14:textId="77777777" w:rsidR="00D56D22" w:rsidRPr="002F39A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01E69" w:rsidRPr="002F39AE" w14:paraId="39271C21" w14:textId="77777777" w:rsidTr="00801E69">
        <w:trPr>
          <w:trHeight w:val="414"/>
        </w:trPr>
        <w:tc>
          <w:tcPr>
            <w:tcW w:w="1959" w:type="pct"/>
            <w:vAlign w:val="bottom"/>
          </w:tcPr>
          <w:p w14:paraId="28C9B384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0" w:type="pct"/>
          </w:tcPr>
          <w:p w14:paraId="5CF89D2D" w14:textId="77777777" w:rsidR="00801E69" w:rsidRPr="002F39AE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48B2B977" w14:textId="77777777" w:rsidR="00801E69" w:rsidRPr="002F39AE" w:rsidDel="00D60FB5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0B81D636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F039024" w14:textId="06860A33" w:rsidR="00801E69" w:rsidRPr="002F39AE" w:rsidDel="00D60FB5" w:rsidRDefault="003214C5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6,176</w:t>
            </w:r>
          </w:p>
        </w:tc>
        <w:tc>
          <w:tcPr>
            <w:tcW w:w="151" w:type="pct"/>
          </w:tcPr>
          <w:p w14:paraId="16BD633D" w14:textId="77777777" w:rsidR="00801E69" w:rsidRPr="002F39AE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0" w:type="pct"/>
            <w:vAlign w:val="bottom"/>
          </w:tcPr>
          <w:p w14:paraId="7A94CA70" w14:textId="13220C35" w:rsidR="00801E69" w:rsidRPr="002F39AE" w:rsidDel="00D60FB5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10,885</w:t>
            </w:r>
          </w:p>
        </w:tc>
      </w:tr>
      <w:tr w:rsidR="00801E69" w:rsidRPr="002F39AE" w14:paraId="47C9613B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2C6EF821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0" w:type="pct"/>
          </w:tcPr>
          <w:p w14:paraId="3831D12C" w14:textId="77777777" w:rsidR="00801E69" w:rsidRPr="002F39AE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A324DE3" w14:textId="77777777" w:rsidR="00801E69" w:rsidRPr="002F39AE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26E2F38E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6BA64C40" w14:textId="7E095EB4" w:rsidR="00801E69" w:rsidRPr="002F39AE" w:rsidDel="00D60FB5" w:rsidRDefault="003214C5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3,309</w:t>
            </w:r>
          </w:p>
        </w:tc>
        <w:tc>
          <w:tcPr>
            <w:tcW w:w="151" w:type="pct"/>
          </w:tcPr>
          <w:p w14:paraId="65C81FE5" w14:textId="77777777" w:rsidR="00801E69" w:rsidRPr="002F39AE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  <w:vAlign w:val="bottom"/>
          </w:tcPr>
          <w:p w14:paraId="497C7CB7" w14:textId="20EDBCB5" w:rsidR="00801E69" w:rsidRPr="002F39AE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4,902</w:t>
            </w:r>
          </w:p>
        </w:tc>
      </w:tr>
      <w:tr w:rsidR="00801E69" w:rsidRPr="002F39AE" w14:paraId="6DD55BC3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13A3EBBA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0" w:type="pct"/>
          </w:tcPr>
          <w:p w14:paraId="12970980" w14:textId="77777777" w:rsidR="00801E69" w:rsidRPr="002F39AE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47543F8D" w14:textId="77777777" w:rsidR="00801E69" w:rsidRPr="002F39AE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0616EC14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86B654D" w14:textId="438830FF" w:rsidR="00801E69" w:rsidRPr="002F39AE" w:rsidDel="00D60FB5" w:rsidRDefault="008D1804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 w:rsidR="003214C5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151" w:type="pct"/>
          </w:tcPr>
          <w:p w14:paraId="0B1A10FE" w14:textId="77777777" w:rsidR="00801E69" w:rsidRPr="002F39AE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0" w:type="pct"/>
            <w:vAlign w:val="bottom"/>
          </w:tcPr>
          <w:p w14:paraId="020AA7D6" w14:textId="0808816E" w:rsidR="00801E69" w:rsidRPr="002F39AE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3,526</w:t>
            </w:r>
          </w:p>
        </w:tc>
      </w:tr>
      <w:tr w:rsidR="00801E69" w:rsidRPr="002F39AE" w14:paraId="023EF868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2D2E2953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80" w:type="pct"/>
          </w:tcPr>
          <w:p w14:paraId="5EF42BB1" w14:textId="77777777" w:rsidR="00801E69" w:rsidRPr="002F39AE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83D1DA2" w14:textId="77777777" w:rsidR="00801E69" w:rsidRPr="002F39AE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3BA6C51D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7E4CDA5" w14:textId="73D3C9B2" w:rsidR="00801E69" w:rsidRPr="002F39AE" w:rsidDel="00D60FB5" w:rsidRDefault="003214C5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6FB1D9D4" w14:textId="77777777" w:rsidR="00801E69" w:rsidRPr="002F39AE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  <w:vAlign w:val="bottom"/>
          </w:tcPr>
          <w:p w14:paraId="14FE7E46" w14:textId="21B552AB" w:rsidR="00801E69" w:rsidRPr="002F39AE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24D68" w:rsidRPr="002F39AE" w14:paraId="2724D3EF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44CC715E" w14:textId="77777777" w:rsidR="00F24D68" w:rsidRPr="002F39AE" w:rsidDel="00D60FB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80" w:type="pct"/>
          </w:tcPr>
          <w:p w14:paraId="7225F6D8" w14:textId="77777777" w:rsidR="00F24D68" w:rsidRPr="002F39AE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57BA931" w14:textId="77777777" w:rsidR="00F24D68" w:rsidRPr="002F39AE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41685DB" w14:textId="77777777" w:rsidR="00F24D68" w:rsidRPr="002F39AE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4F1A0038" w14:textId="24BD1D70" w:rsidR="00F24D68" w:rsidRPr="002F39AE" w:rsidDel="00D60FB5" w:rsidRDefault="003214C5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1,218</w:t>
            </w:r>
          </w:p>
        </w:tc>
        <w:tc>
          <w:tcPr>
            <w:tcW w:w="151" w:type="pct"/>
          </w:tcPr>
          <w:p w14:paraId="33874022" w14:textId="77777777" w:rsidR="00F24D68" w:rsidRPr="002F39AE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</w:tcPr>
          <w:p w14:paraId="66B41F62" w14:textId="77777777" w:rsidR="00F24D68" w:rsidRPr="002F39AE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24D68" w:rsidRPr="002F39AE" w14:paraId="628DC379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4AE34FCA" w14:textId="77777777" w:rsidR="00F24D68" w:rsidRPr="002F39AE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0" w:type="pct"/>
          </w:tcPr>
          <w:p w14:paraId="0D78DBAB" w14:textId="77777777" w:rsidR="00F24D68" w:rsidRPr="002F39AE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08FD615" w14:textId="77777777" w:rsidR="00F24D68" w:rsidRPr="002F39AE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914CEDA" w14:textId="77777777" w:rsidR="00F24D68" w:rsidRPr="002F39AE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0E505857" w14:textId="3D796BA6" w:rsidR="00F24D68" w:rsidRPr="002F39AE" w:rsidRDefault="008D1804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3214C5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151" w:type="pct"/>
          </w:tcPr>
          <w:p w14:paraId="3B59BE99" w14:textId="77777777" w:rsidR="00F24D68" w:rsidRPr="002F39AE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CF1C7DF" w14:textId="69D37F3F" w:rsidR="00F24D68" w:rsidRPr="002F39AE" w:rsidRDefault="00EE3FF9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15</w:t>
            </w:r>
            <w:r w:rsidR="00CF3E25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,693</w:t>
            </w:r>
          </w:p>
        </w:tc>
      </w:tr>
      <w:tr w:rsidR="00F24D68" w:rsidRPr="002F39AE" w14:paraId="0863570C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7390F6C2" w14:textId="77777777" w:rsidR="00F24D68" w:rsidRPr="002F39AE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</w:tcPr>
          <w:p w14:paraId="1B576FB5" w14:textId="77777777" w:rsidR="00F24D68" w:rsidRPr="002F39AE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46536B8" w14:textId="77777777" w:rsidR="00F24D68" w:rsidRPr="002F39AE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9F0DAA8" w14:textId="77777777" w:rsidR="00F24D68" w:rsidRPr="002F39AE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68012024" w14:textId="73B4EEC0" w:rsidR="00F24D68" w:rsidRPr="002F39AE" w:rsidRDefault="003214C5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15,976</w:t>
            </w:r>
          </w:p>
        </w:tc>
        <w:tc>
          <w:tcPr>
            <w:tcW w:w="821" w:type="pct"/>
            <w:gridSpan w:val="2"/>
          </w:tcPr>
          <w:p w14:paraId="0E3AFF5D" w14:textId="3B22B62E" w:rsidR="00F24D68" w:rsidRPr="002F39AE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35,</w:t>
            </w:r>
            <w:r w:rsidR="00801E69"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006</w:t>
            </w:r>
          </w:p>
        </w:tc>
      </w:tr>
      <w:tr w:rsidR="00F24D68" w:rsidRPr="002F39AE" w14:paraId="3D955742" w14:textId="77777777" w:rsidTr="00801E69">
        <w:trPr>
          <w:trHeight w:val="430"/>
        </w:trPr>
        <w:tc>
          <w:tcPr>
            <w:tcW w:w="2739" w:type="pct"/>
            <w:gridSpan w:val="2"/>
            <w:vAlign w:val="bottom"/>
          </w:tcPr>
          <w:p w14:paraId="660F2D0A" w14:textId="77777777" w:rsidR="00F24D68" w:rsidRPr="002F39AE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6F3FD5FC" w14:textId="77777777" w:rsidR="00F24D68" w:rsidRPr="002F39AE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F012053" w14:textId="77777777" w:rsidR="00F24D68" w:rsidRPr="002F39AE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6942130D" w14:textId="7F6F3468" w:rsidR="00F24D68" w:rsidRPr="002F39AE" w:rsidRDefault="008D1804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214C5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4,190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21" w:type="pct"/>
            <w:gridSpan w:val="2"/>
          </w:tcPr>
          <w:p w14:paraId="26E1C027" w14:textId="327FDE1E" w:rsidR="00F24D68" w:rsidRPr="002F39AE" w:rsidRDefault="007B680B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</w:t>
            </w:r>
            <w:r w:rsidR="00801E69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230</w:t>
            </w:r>
            <w:r w:rsidR="00F24D68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24D68" w:rsidRPr="002F39AE" w14:paraId="285EB1DC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25415692" w14:textId="77777777" w:rsidR="00F24D68" w:rsidRPr="002F39AE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0" w:type="pct"/>
          </w:tcPr>
          <w:p w14:paraId="56A2DF7A" w14:textId="77777777" w:rsidR="00F24D68" w:rsidRPr="002F39AE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1642D40" w14:textId="77777777" w:rsidR="00F24D68" w:rsidRPr="002F39AE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B28D99A" w14:textId="77777777" w:rsidR="00F24D68" w:rsidRPr="002F39AE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2930AB42" w14:textId="22E19CC7" w:rsidR="00F24D68" w:rsidRPr="002F39AE" w:rsidRDefault="008D1804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3B58F6" w:rsidRPr="002F39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,7</w:t>
            </w:r>
            <w:r w:rsidR="003214C5"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1" w:type="pct"/>
            <w:vMerge w:val="restart"/>
          </w:tcPr>
          <w:p w14:paraId="4B26D34D" w14:textId="77777777" w:rsidR="00F24D68" w:rsidRPr="002F39AE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2B850006" w14:textId="061CC207" w:rsidR="00F24D68" w:rsidRPr="002F39AE" w:rsidRDefault="00801E69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31,776</w:t>
            </w:r>
          </w:p>
        </w:tc>
      </w:tr>
      <w:tr w:rsidR="00F24D68" w:rsidRPr="002F39AE" w14:paraId="2A6DEF26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53DA09EE" w14:textId="77777777" w:rsidR="00F24D68" w:rsidRPr="002F39AE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80" w:type="pct"/>
          </w:tcPr>
          <w:p w14:paraId="6EBBD476" w14:textId="77777777" w:rsidR="00F24D68" w:rsidRPr="002F39AE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6D2AD60" w14:textId="77777777" w:rsidR="00F24D68" w:rsidRPr="002F39AE" w:rsidRDefault="00F24D68" w:rsidP="00F24D68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4B52151D" w14:textId="77777777" w:rsidR="00F24D68" w:rsidRPr="002F39AE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2700E030" w14:textId="2192F9C4" w:rsidR="00F24D68" w:rsidRPr="002F39AE" w:rsidRDefault="008D1804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B58F6" w:rsidRPr="002F39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</w:t>
            </w:r>
            <w:r w:rsidR="003214C5"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14:paraId="67A5656E" w14:textId="77777777" w:rsidR="00F24D68" w:rsidRPr="002F39AE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4F311E8D" w14:textId="06F48480" w:rsidR="00F24D68" w:rsidRPr="002F39AE" w:rsidRDefault="00801E69" w:rsidP="00F24D68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31,776</w:t>
            </w:r>
          </w:p>
        </w:tc>
      </w:tr>
    </w:tbl>
    <w:p w14:paraId="5816BBDE" w14:textId="22ECBC78" w:rsidR="00424B26" w:rsidRPr="002F39AE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6" w:name="_Hlk31729564"/>
      <w:bookmarkEnd w:id="15"/>
      <w:r w:rsidRPr="002F39AE">
        <w:rPr>
          <w:rFonts w:ascii="Angsana New" w:hAnsi="Angsana New"/>
          <w:bCs/>
          <w:sz w:val="30"/>
          <w:szCs w:val="30"/>
          <w:cs/>
        </w:rPr>
        <w:tab/>
      </w:r>
    </w:p>
    <w:p w14:paraId="7B321308" w14:textId="77777777" w:rsidR="00424B26" w:rsidRPr="002F39AE" w:rsidRDefault="00424B26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60A9E542" w14:textId="77777777" w:rsidR="00575385" w:rsidRPr="002F39AE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03BD9093" w14:textId="77777777" w:rsidR="00575385" w:rsidRPr="002F39AE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727700EF" w14:textId="77777777" w:rsidR="00575385" w:rsidRPr="002F39AE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71259A91" w14:textId="77777777" w:rsidR="00575385" w:rsidRPr="002F39AE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1B1942A9" w14:textId="77777777" w:rsidR="00575385" w:rsidRPr="002F39AE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4B111384" w14:textId="77777777" w:rsidR="00B572E2" w:rsidRPr="002F39AE" w:rsidRDefault="000D1667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2F39AE">
        <w:rPr>
          <w:rFonts w:ascii="Angsana New" w:hAnsi="Angsana New"/>
          <w:bCs/>
          <w:sz w:val="30"/>
          <w:szCs w:val="30"/>
        </w:rPr>
        <w:lastRenderedPageBreak/>
        <w:t xml:space="preserve">   </w:t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</w:r>
      <w:r w:rsidRPr="002F39AE">
        <w:rPr>
          <w:rFonts w:ascii="Angsana New" w:hAnsi="Angsana New"/>
          <w:bCs/>
          <w:sz w:val="30"/>
          <w:szCs w:val="30"/>
        </w:rPr>
        <w:tab/>
        <w:t xml:space="preserve">  </w:t>
      </w:r>
      <w:r w:rsidR="00793C3E" w:rsidRPr="002F39AE">
        <w:rPr>
          <w:rFonts w:ascii="Angsana New" w:hAnsi="Angsana New" w:hint="cs"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72"/>
        <w:gridCol w:w="1134"/>
        <w:gridCol w:w="278"/>
        <w:gridCol w:w="1280"/>
        <w:gridCol w:w="282"/>
        <w:gridCol w:w="1237"/>
      </w:tblGrid>
      <w:tr w:rsidR="0031137A" w:rsidRPr="002F39AE" w14:paraId="62F6E8A3" w14:textId="77777777" w:rsidTr="00BB6B30">
        <w:trPr>
          <w:trHeight w:val="326"/>
          <w:tblHeader/>
        </w:trPr>
        <w:tc>
          <w:tcPr>
            <w:tcW w:w="1959" w:type="pct"/>
          </w:tcPr>
          <w:p w14:paraId="6926814C" w14:textId="77777777" w:rsidR="00B572E2" w:rsidRPr="002F39AE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</w:tcPr>
          <w:p w14:paraId="053B325B" w14:textId="77777777" w:rsidR="00B572E2" w:rsidRPr="002F39AE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4B077632" w14:textId="77777777" w:rsidR="00B572E2" w:rsidRPr="002F39AE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784E2B49" w14:textId="77777777" w:rsidR="00B572E2" w:rsidRPr="002F39AE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69DF8887" w14:textId="482554EB" w:rsidR="00B572E2" w:rsidRPr="002F39AE" w:rsidRDefault="00431E41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" w:type="pct"/>
          </w:tcPr>
          <w:p w14:paraId="3F858A5F" w14:textId="77777777" w:rsidR="00B572E2" w:rsidRPr="002F39AE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011A2480" w14:textId="1FCAB3BB" w:rsidR="00B572E2" w:rsidRPr="002F39AE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F39AE">
              <w:rPr>
                <w:rFonts w:ascii="Angsana New" w:hAnsi="Angsana New"/>
                <w:sz w:val="30"/>
                <w:szCs w:val="30"/>
              </w:rPr>
              <w:t>31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801E69" w:rsidRPr="002F39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1137A" w:rsidRPr="002F39AE" w14:paraId="416A3F64" w14:textId="77777777" w:rsidTr="00BB6B30">
        <w:trPr>
          <w:trHeight w:val="430"/>
          <w:tblHeader/>
        </w:trPr>
        <w:tc>
          <w:tcPr>
            <w:tcW w:w="1959" w:type="pct"/>
          </w:tcPr>
          <w:p w14:paraId="3547A084" w14:textId="77777777" w:rsidR="00B572E2" w:rsidRPr="002F39AE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17E5AB17" w14:textId="77777777" w:rsidR="00B572E2" w:rsidRPr="002F39AE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4" w:type="pct"/>
            <w:gridSpan w:val="5"/>
          </w:tcPr>
          <w:p w14:paraId="60E1619A" w14:textId="77777777" w:rsidR="00B572E2" w:rsidRPr="002F39AE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(หน่วย</w:t>
            </w:r>
            <w:r w:rsidRPr="002F39A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2F39AE" w14:paraId="76DB8920" w14:textId="77777777" w:rsidTr="00BB6B30">
        <w:trPr>
          <w:trHeight w:val="430"/>
        </w:trPr>
        <w:tc>
          <w:tcPr>
            <w:tcW w:w="1959" w:type="pct"/>
          </w:tcPr>
          <w:p w14:paraId="240EAF21" w14:textId="77777777" w:rsidR="00525557" w:rsidRPr="002F39AE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7" w:type="pct"/>
          </w:tcPr>
          <w:p w14:paraId="6261499F" w14:textId="77777777" w:rsidR="00525557" w:rsidRPr="002F39AE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49524149" w14:textId="77777777" w:rsidR="00525557" w:rsidRPr="002F39AE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39F7644" w14:textId="77777777" w:rsidR="00525557" w:rsidRPr="002F39AE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7890C5C" w14:textId="360567BB" w:rsidR="00525557" w:rsidRPr="002F39AE" w:rsidRDefault="003214C5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27,055</w:t>
            </w:r>
          </w:p>
        </w:tc>
        <w:tc>
          <w:tcPr>
            <w:tcW w:w="151" w:type="pct"/>
            <w:vMerge w:val="restart"/>
          </w:tcPr>
          <w:p w14:paraId="6FABF06C" w14:textId="77777777" w:rsidR="00525557" w:rsidRPr="002F39AE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3233589F" w14:textId="13B11D4B" w:rsidR="00525557" w:rsidRPr="002F39AE" w:rsidRDefault="00801E69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35,113</w:t>
            </w:r>
          </w:p>
        </w:tc>
      </w:tr>
      <w:tr w:rsidR="0031137A" w:rsidRPr="002F39AE" w14:paraId="06B91F49" w14:textId="77777777" w:rsidTr="00BB6B30">
        <w:trPr>
          <w:trHeight w:val="430"/>
        </w:trPr>
        <w:tc>
          <w:tcPr>
            <w:tcW w:w="1959" w:type="pct"/>
          </w:tcPr>
          <w:p w14:paraId="5F2887C2" w14:textId="77777777" w:rsidR="00525557" w:rsidRPr="002F39AE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7" w:type="pct"/>
          </w:tcPr>
          <w:p w14:paraId="30ED167D" w14:textId="77777777" w:rsidR="00525557" w:rsidRPr="002F39AE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2847A4D" w14:textId="77777777" w:rsidR="00525557" w:rsidRPr="002F39AE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F549AFC" w14:textId="77777777" w:rsidR="00525557" w:rsidRPr="002F39AE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6BCAAC88" w14:textId="77777777" w:rsidR="00525557" w:rsidRPr="002F39AE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5949C854" w14:textId="77777777" w:rsidR="00525557" w:rsidRPr="002F39AE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</w:tcPr>
          <w:p w14:paraId="7E972025" w14:textId="77777777" w:rsidR="00525557" w:rsidRPr="002F39AE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01E69" w:rsidRPr="002F39AE" w14:paraId="6EEEAC65" w14:textId="77777777" w:rsidTr="00BB6B30">
        <w:trPr>
          <w:trHeight w:val="414"/>
        </w:trPr>
        <w:tc>
          <w:tcPr>
            <w:tcW w:w="1959" w:type="pct"/>
            <w:vAlign w:val="bottom"/>
          </w:tcPr>
          <w:p w14:paraId="06F1E01B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7" w:type="pct"/>
          </w:tcPr>
          <w:p w14:paraId="082F2236" w14:textId="77777777" w:rsidR="00801E69" w:rsidRPr="002F39AE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3402027" w14:textId="77777777" w:rsidR="00801E69" w:rsidRPr="002F39AE" w:rsidDel="00D60FB5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1E1E23EE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55517F0" w14:textId="73EF1ADF" w:rsidR="00801E69" w:rsidRPr="002F39AE" w:rsidDel="00D60FB5" w:rsidRDefault="003214C5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6,095</w:t>
            </w:r>
          </w:p>
        </w:tc>
        <w:tc>
          <w:tcPr>
            <w:tcW w:w="151" w:type="pct"/>
          </w:tcPr>
          <w:p w14:paraId="2C8407B0" w14:textId="77777777" w:rsidR="00801E69" w:rsidRPr="002F39AE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vAlign w:val="bottom"/>
          </w:tcPr>
          <w:p w14:paraId="6027B8F0" w14:textId="68DAC72D" w:rsidR="00801E69" w:rsidRPr="002F39AE" w:rsidDel="00D60FB5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7,207</w:t>
            </w:r>
          </w:p>
        </w:tc>
      </w:tr>
      <w:tr w:rsidR="00801E69" w:rsidRPr="002F39AE" w14:paraId="70991F08" w14:textId="77777777" w:rsidTr="00BB6B30">
        <w:trPr>
          <w:trHeight w:val="430"/>
        </w:trPr>
        <w:tc>
          <w:tcPr>
            <w:tcW w:w="1959" w:type="pct"/>
            <w:vAlign w:val="bottom"/>
          </w:tcPr>
          <w:p w14:paraId="55589D65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7" w:type="pct"/>
          </w:tcPr>
          <w:p w14:paraId="439B0B86" w14:textId="77777777" w:rsidR="00801E69" w:rsidRPr="002F39AE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E15F9BC" w14:textId="77777777" w:rsidR="00801E69" w:rsidRPr="002F39AE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1C1A63E9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B77A77A" w14:textId="0E46946C" w:rsidR="00801E69" w:rsidRPr="002F39AE" w:rsidDel="00D60FB5" w:rsidRDefault="003214C5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3,150</w:t>
            </w:r>
          </w:p>
        </w:tc>
        <w:tc>
          <w:tcPr>
            <w:tcW w:w="151" w:type="pct"/>
          </w:tcPr>
          <w:p w14:paraId="7860D83F" w14:textId="77777777" w:rsidR="00801E69" w:rsidRPr="002F39AE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vAlign w:val="bottom"/>
          </w:tcPr>
          <w:p w14:paraId="3654DC6D" w14:textId="30EE3B00" w:rsidR="00801E69" w:rsidRPr="002F39AE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4,856</w:t>
            </w:r>
          </w:p>
        </w:tc>
      </w:tr>
      <w:tr w:rsidR="00801E69" w:rsidRPr="002F39AE" w14:paraId="0F001C78" w14:textId="77777777" w:rsidTr="00BB6B30">
        <w:trPr>
          <w:trHeight w:val="430"/>
        </w:trPr>
        <w:tc>
          <w:tcPr>
            <w:tcW w:w="1959" w:type="pct"/>
            <w:vAlign w:val="bottom"/>
          </w:tcPr>
          <w:p w14:paraId="3D486327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7" w:type="pct"/>
          </w:tcPr>
          <w:p w14:paraId="1D10A2B7" w14:textId="77777777" w:rsidR="00801E69" w:rsidRPr="002F39AE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23F0E44" w14:textId="77777777" w:rsidR="00801E69" w:rsidRPr="002F39AE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6812FAA0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B25C79C" w14:textId="2FFBA2BE" w:rsidR="00801E69" w:rsidRPr="002F39AE" w:rsidDel="00D60FB5" w:rsidRDefault="008D1804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3,</w:t>
            </w:r>
            <w:r w:rsidR="003214C5"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774</w:t>
            </w:r>
          </w:p>
        </w:tc>
        <w:tc>
          <w:tcPr>
            <w:tcW w:w="151" w:type="pct"/>
          </w:tcPr>
          <w:p w14:paraId="33676C56" w14:textId="77777777" w:rsidR="00801E69" w:rsidRPr="002F39AE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vAlign w:val="bottom"/>
          </w:tcPr>
          <w:p w14:paraId="21B3EFB8" w14:textId="262B0E7D" w:rsidR="00801E69" w:rsidRPr="002F39AE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3,522</w:t>
            </w:r>
          </w:p>
        </w:tc>
      </w:tr>
      <w:tr w:rsidR="00801E69" w:rsidRPr="002F39AE" w14:paraId="1AF9AA1D" w14:textId="77777777" w:rsidTr="00BB6B30">
        <w:trPr>
          <w:trHeight w:val="430"/>
        </w:trPr>
        <w:tc>
          <w:tcPr>
            <w:tcW w:w="1959" w:type="pct"/>
            <w:vAlign w:val="bottom"/>
          </w:tcPr>
          <w:p w14:paraId="0D5AC17D" w14:textId="77777777" w:rsidR="00801E69" w:rsidRPr="002F39AE" w:rsidDel="00D60FB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87" w:type="pct"/>
          </w:tcPr>
          <w:p w14:paraId="6DBD8EE1" w14:textId="77777777" w:rsidR="00801E69" w:rsidRPr="002F39AE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1F4FF7" w14:textId="77777777" w:rsidR="00801E69" w:rsidRPr="002F39AE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84B84E1" w14:textId="77777777" w:rsidR="00801E69" w:rsidRPr="002F39AE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043596E4" w14:textId="32037CB1" w:rsidR="00801E69" w:rsidRPr="002F39AE" w:rsidDel="00D60FB5" w:rsidRDefault="003214C5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1,169</w:t>
            </w:r>
          </w:p>
        </w:tc>
        <w:tc>
          <w:tcPr>
            <w:tcW w:w="151" w:type="pct"/>
          </w:tcPr>
          <w:p w14:paraId="16EA52B7" w14:textId="77777777" w:rsidR="00801E69" w:rsidRPr="002F39AE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vAlign w:val="bottom"/>
          </w:tcPr>
          <w:p w14:paraId="3673FE90" w14:textId="0D77B486" w:rsidR="00801E69" w:rsidRPr="002F39AE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5C5C" w:rsidRPr="002F39AE" w14:paraId="776AF305" w14:textId="77777777" w:rsidTr="00BB6B30">
        <w:trPr>
          <w:trHeight w:val="430"/>
        </w:trPr>
        <w:tc>
          <w:tcPr>
            <w:tcW w:w="1959" w:type="pct"/>
            <w:vAlign w:val="bottom"/>
          </w:tcPr>
          <w:p w14:paraId="76FFDF2B" w14:textId="77777777" w:rsidR="00CB5C5C" w:rsidRPr="002F39AE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7" w:type="pct"/>
          </w:tcPr>
          <w:p w14:paraId="51215D25" w14:textId="77777777" w:rsidR="00CB5C5C" w:rsidRPr="002F39AE" w:rsidRDefault="00CB5C5C" w:rsidP="00C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7FF3D45" w14:textId="77777777" w:rsidR="00CB5C5C" w:rsidRPr="002F39AE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5DE37F6" w14:textId="77777777" w:rsidR="00CB5C5C" w:rsidRPr="002F39AE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915C58A" w14:textId="265ABD65" w:rsidR="00CB5C5C" w:rsidRPr="002F39AE" w:rsidRDefault="008D1804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3214C5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151" w:type="pct"/>
          </w:tcPr>
          <w:p w14:paraId="73480B8F" w14:textId="77777777" w:rsidR="00CB5C5C" w:rsidRPr="002F39AE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2DF05148" w14:textId="14E8E11C" w:rsidR="00CB5C5C" w:rsidRPr="002F39AE" w:rsidRDefault="00801E69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15,629</w:t>
            </w:r>
          </w:p>
        </w:tc>
      </w:tr>
      <w:tr w:rsidR="00143770" w:rsidRPr="002F39AE" w14:paraId="555E384D" w14:textId="77777777" w:rsidTr="00BB6B30">
        <w:trPr>
          <w:trHeight w:val="430"/>
        </w:trPr>
        <w:tc>
          <w:tcPr>
            <w:tcW w:w="1959" w:type="pct"/>
            <w:vAlign w:val="bottom"/>
          </w:tcPr>
          <w:p w14:paraId="5CFA0C0A" w14:textId="77777777" w:rsidR="00143770" w:rsidRPr="002F39A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7FACB3F8" w14:textId="77777777" w:rsidR="00143770" w:rsidRPr="002F39AE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F813738" w14:textId="77777777" w:rsidR="00143770" w:rsidRPr="002F39A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B301837" w14:textId="77777777" w:rsidR="00143770" w:rsidRPr="002F39A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3F1DCAA6" w14:textId="008B759F" w:rsidR="00143770" w:rsidRPr="002F39AE" w:rsidRDefault="003214C5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15,669</w:t>
            </w:r>
          </w:p>
        </w:tc>
        <w:tc>
          <w:tcPr>
            <w:tcW w:w="814" w:type="pct"/>
            <w:gridSpan w:val="2"/>
          </w:tcPr>
          <w:p w14:paraId="74F425E2" w14:textId="781438A3" w:rsidR="00143770" w:rsidRPr="002F39AE" w:rsidRDefault="00801E69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31,214</w:t>
            </w:r>
          </w:p>
        </w:tc>
      </w:tr>
      <w:tr w:rsidR="00143770" w:rsidRPr="002F39AE" w14:paraId="52622156" w14:textId="77777777" w:rsidTr="00BB6B30">
        <w:trPr>
          <w:trHeight w:val="430"/>
        </w:trPr>
        <w:tc>
          <w:tcPr>
            <w:tcW w:w="2746" w:type="pct"/>
            <w:gridSpan w:val="2"/>
            <w:vAlign w:val="bottom"/>
          </w:tcPr>
          <w:p w14:paraId="1AA2BCB7" w14:textId="77777777" w:rsidR="00143770" w:rsidRPr="002F39A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702E6AAE" w14:textId="77777777" w:rsidR="00143770" w:rsidRPr="002F39A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FBF89E0" w14:textId="77777777" w:rsidR="00143770" w:rsidRPr="002F39A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219292C" w14:textId="68AE8980" w:rsidR="00143770" w:rsidRPr="002F39AE" w:rsidRDefault="008D1804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214C5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4,190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14" w:type="pct"/>
            <w:gridSpan w:val="2"/>
          </w:tcPr>
          <w:p w14:paraId="0A4D4BD0" w14:textId="00383296" w:rsidR="00143770" w:rsidRPr="002F39A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01E69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3,230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C2F69" w:rsidRPr="002F39AE" w14:paraId="5E8997D1" w14:textId="77777777" w:rsidTr="00BB6B30">
        <w:trPr>
          <w:trHeight w:val="430"/>
        </w:trPr>
        <w:tc>
          <w:tcPr>
            <w:tcW w:w="1959" w:type="pct"/>
            <w:vAlign w:val="bottom"/>
          </w:tcPr>
          <w:p w14:paraId="19A5B19E" w14:textId="77777777" w:rsidR="008C2F69" w:rsidRPr="002F39AE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049BB7EB" w14:textId="77777777" w:rsidR="008C2F69" w:rsidRPr="002F39AE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4EB6AB7" w14:textId="77777777" w:rsidR="008C2F69" w:rsidRPr="002F39AE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669DF19" w14:textId="77777777" w:rsidR="008C2F69" w:rsidRPr="002F39AE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16A09C26" w14:textId="45C343F5" w:rsidR="008C2F69" w:rsidRPr="002F39AE" w:rsidRDefault="003214C5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11,479</w:t>
            </w:r>
          </w:p>
        </w:tc>
        <w:tc>
          <w:tcPr>
            <w:tcW w:w="151" w:type="pct"/>
            <w:vMerge w:val="restart"/>
          </w:tcPr>
          <w:p w14:paraId="2A931E05" w14:textId="77777777" w:rsidR="008C2F69" w:rsidRPr="002F39AE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68F372D7" w14:textId="364D166E" w:rsidR="008C2F69" w:rsidRPr="002F39AE" w:rsidRDefault="00801E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27,984</w:t>
            </w:r>
          </w:p>
        </w:tc>
      </w:tr>
      <w:tr w:rsidR="008C2F69" w:rsidRPr="002F39AE" w14:paraId="23BA02AA" w14:textId="77777777" w:rsidTr="00BB6B30">
        <w:trPr>
          <w:trHeight w:val="430"/>
        </w:trPr>
        <w:tc>
          <w:tcPr>
            <w:tcW w:w="1959" w:type="pct"/>
            <w:vAlign w:val="bottom"/>
          </w:tcPr>
          <w:p w14:paraId="5F92147A" w14:textId="77777777" w:rsidR="008C2F69" w:rsidRPr="002F39AE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87" w:type="pct"/>
          </w:tcPr>
          <w:p w14:paraId="02286736" w14:textId="77777777" w:rsidR="008C2F69" w:rsidRPr="002F39AE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30C42C1" w14:textId="77777777" w:rsidR="008C2F69" w:rsidRPr="002F39AE" w:rsidRDefault="008C2F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6869D289" w14:textId="77777777" w:rsidR="008C2F69" w:rsidRPr="002F39AE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3EBEBC3E" w14:textId="1568E27F" w:rsidR="008C2F69" w:rsidRPr="002F39AE" w:rsidRDefault="003214C5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38,534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14:paraId="364874A2" w14:textId="77777777" w:rsidR="008C2F69" w:rsidRPr="002F39AE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14AF4A17" w14:textId="45C82E82" w:rsidR="008C2F69" w:rsidRPr="002F39AE" w:rsidRDefault="00801E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63,097</w:t>
            </w:r>
          </w:p>
        </w:tc>
      </w:tr>
    </w:tbl>
    <w:p w14:paraId="2EF35A1F" w14:textId="77777777" w:rsidR="00B332F1" w:rsidRPr="002F39AE" w:rsidRDefault="00334C11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2F39AE">
        <w:rPr>
          <w:rFonts w:ascii="Angsana New" w:hAnsi="Angsana New"/>
          <w:b/>
          <w:sz w:val="30"/>
          <w:szCs w:val="30"/>
        </w:rPr>
        <w:t>7</w:t>
      </w:r>
      <w:r w:rsidR="00D65531" w:rsidRPr="002F39AE">
        <w:rPr>
          <w:rFonts w:ascii="Angsana New" w:hAnsi="Angsana New"/>
          <w:bCs/>
          <w:sz w:val="30"/>
          <w:szCs w:val="30"/>
        </w:rPr>
        <w:tab/>
      </w:r>
      <w:r w:rsidR="00492FED" w:rsidRPr="002F39AE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2F39AE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2F39AE">
        <w:rPr>
          <w:rFonts w:ascii="Angsana New" w:hAnsi="Angsana New"/>
          <w:bCs/>
          <w:sz w:val="30"/>
          <w:szCs w:val="30"/>
          <w:cs/>
        </w:rPr>
        <w:t xml:space="preserve">  </w:t>
      </w:r>
    </w:p>
    <w:p w14:paraId="48D51D8B" w14:textId="77777777" w:rsidR="00720A31" w:rsidRPr="002F39AE" w:rsidRDefault="00720A31" w:rsidP="00720A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F39AE">
        <w:rPr>
          <w:rFonts w:ascii="Angsana New" w:hAnsi="Angsana New"/>
          <w:bCs/>
          <w:sz w:val="30"/>
          <w:szCs w:val="30"/>
        </w:rPr>
        <w:t>7.1</w:t>
      </w:r>
      <w:r w:rsidRPr="002F39AE">
        <w:rPr>
          <w:rFonts w:ascii="Angsana New" w:hAnsi="Angsana New"/>
          <w:b/>
          <w:sz w:val="30"/>
          <w:szCs w:val="30"/>
        </w:rPr>
        <w:t xml:space="preserve"> </w:t>
      </w:r>
      <w:r w:rsidRPr="002F39AE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tbl>
      <w:tblPr>
        <w:tblW w:w="93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43"/>
        <w:gridCol w:w="1010"/>
        <w:gridCol w:w="286"/>
        <w:gridCol w:w="1275"/>
        <w:gridCol w:w="236"/>
        <w:gridCol w:w="1328"/>
        <w:gridCol w:w="289"/>
        <w:gridCol w:w="1270"/>
      </w:tblGrid>
      <w:tr w:rsidR="00CE554A" w:rsidRPr="002F39AE" w14:paraId="4D98ED9C" w14:textId="77777777" w:rsidTr="00CE554A">
        <w:trPr>
          <w:trHeight w:val="410"/>
        </w:trPr>
        <w:tc>
          <w:tcPr>
            <w:tcW w:w="1951" w:type="pct"/>
          </w:tcPr>
          <w:p w14:paraId="32DB45DF" w14:textId="77777777" w:rsidR="00CE554A" w:rsidRPr="002F39AE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211456D4" w14:textId="77777777" w:rsidR="00CE554A" w:rsidRPr="002F39AE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453BC30" w14:textId="77777777" w:rsidR="00CE554A" w:rsidRPr="002F39AE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3B67479E" w14:textId="77777777" w:rsidR="00CE554A" w:rsidRPr="002F39AE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04334B7F" w14:textId="77777777" w:rsidR="00CE554A" w:rsidRPr="002F39AE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3EE40B79" w14:textId="77777777" w:rsidR="00CE554A" w:rsidRPr="002F39AE" w:rsidRDefault="00CE554A" w:rsidP="001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 w:hanging="55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E554A" w:rsidRPr="002F39AE" w14:paraId="3D22C3B7" w14:textId="77777777" w:rsidTr="000C66B4">
        <w:trPr>
          <w:trHeight w:val="410"/>
        </w:trPr>
        <w:tc>
          <w:tcPr>
            <w:tcW w:w="1951" w:type="pct"/>
          </w:tcPr>
          <w:p w14:paraId="7EE04C8A" w14:textId="77777777" w:rsidR="00CE554A" w:rsidRPr="002F39AE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7DE54649" w14:textId="77777777" w:rsidR="00CE554A" w:rsidRPr="002F39AE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5FC65DF9" w14:textId="77777777" w:rsidR="00CE554A" w:rsidRPr="002F39AE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580FF23F" w14:textId="77777777" w:rsidR="00CE554A" w:rsidRPr="002F39AE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76CD3E17" w14:textId="77777777" w:rsidR="00CE554A" w:rsidRPr="002F39AE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14:paraId="3AD3E514" w14:textId="67757C42" w:rsidR="00CE554A" w:rsidRPr="002F39AE" w:rsidRDefault="00BD6F53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E554A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9935C7"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6E07F951" w14:textId="77777777" w:rsidR="00CE554A" w:rsidRPr="002F39AE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2F49C73" w14:textId="73868D46" w:rsidR="00CE554A" w:rsidRPr="002F39AE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9935C7"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E554A" w:rsidRPr="002F39AE" w14:paraId="5A2FA534" w14:textId="77777777" w:rsidTr="000C66B4">
        <w:trPr>
          <w:trHeight w:val="425"/>
        </w:trPr>
        <w:tc>
          <w:tcPr>
            <w:tcW w:w="2492" w:type="pct"/>
            <w:gridSpan w:val="2"/>
          </w:tcPr>
          <w:p w14:paraId="79BB1872" w14:textId="77777777" w:rsidR="00CE554A" w:rsidRPr="002F39AE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9A5CCDF" w14:textId="77777777" w:rsidR="00CE554A" w:rsidRPr="002F39AE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8B13971" w14:textId="77777777" w:rsidR="00CE554A" w:rsidRPr="002F39AE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1F560E5" w14:textId="77777777" w:rsidR="00CE554A" w:rsidRPr="002F39AE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0D92F78D" w14:textId="77777777" w:rsidR="00CE554A" w:rsidRPr="002F39AE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9935C7" w:rsidRPr="002F39AE" w14:paraId="3993CBFA" w14:textId="77777777" w:rsidTr="000C66B4">
        <w:trPr>
          <w:trHeight w:val="262"/>
        </w:trPr>
        <w:tc>
          <w:tcPr>
            <w:tcW w:w="2492" w:type="pct"/>
            <w:gridSpan w:val="2"/>
          </w:tcPr>
          <w:p w14:paraId="70E19294" w14:textId="77777777" w:rsidR="009935C7" w:rsidRPr="002F39AE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14:paraId="18C13E0A" w14:textId="77777777" w:rsidR="009935C7" w:rsidRPr="002F39AE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4875CC4A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6A2B17BC" w14:textId="77777777" w:rsidR="009935C7" w:rsidRPr="002F39AE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123A73DF" w14:textId="5BC3ACCB" w:rsidR="009935C7" w:rsidRPr="002F39AE" w:rsidRDefault="00F44A13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338,580</w:t>
            </w:r>
          </w:p>
        </w:tc>
        <w:tc>
          <w:tcPr>
            <w:tcW w:w="155" w:type="pct"/>
          </w:tcPr>
          <w:p w14:paraId="677BED0E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18421106" w14:textId="7863D490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338,996</w:t>
            </w:r>
          </w:p>
        </w:tc>
      </w:tr>
      <w:tr w:rsidR="009935C7" w:rsidRPr="002F39AE" w14:paraId="04628FE1" w14:textId="77777777" w:rsidTr="000C66B4">
        <w:trPr>
          <w:trHeight w:val="262"/>
        </w:trPr>
        <w:tc>
          <w:tcPr>
            <w:tcW w:w="2492" w:type="pct"/>
            <w:gridSpan w:val="2"/>
          </w:tcPr>
          <w:p w14:paraId="76050385" w14:textId="77777777" w:rsidR="009935C7" w:rsidRPr="002F39AE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964ED05" w14:textId="77777777" w:rsidR="009935C7" w:rsidRPr="002F39AE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6FE59B46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5682D10D" w14:textId="77777777" w:rsidR="009935C7" w:rsidRPr="002F39AE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739ACD0A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14B8F95D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17431AA9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35C7" w:rsidRPr="002F39AE" w14:paraId="03E3849C" w14:textId="77777777" w:rsidTr="000C66B4">
        <w:trPr>
          <w:trHeight w:val="425"/>
        </w:trPr>
        <w:tc>
          <w:tcPr>
            <w:tcW w:w="2492" w:type="pct"/>
            <w:gridSpan w:val="2"/>
          </w:tcPr>
          <w:p w14:paraId="54364CFB" w14:textId="77777777" w:rsidR="009935C7" w:rsidRPr="002F39AE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14:paraId="42341366" w14:textId="77777777" w:rsidR="009935C7" w:rsidRPr="002F39AE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2D8FE34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99CFC0A" w14:textId="77777777" w:rsidR="009935C7" w:rsidRPr="002F39AE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567DDBBB" w14:textId="16C11BA0" w:rsidR="009935C7" w:rsidRPr="002F39AE" w:rsidRDefault="00F44A13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339,651</w:t>
            </w:r>
          </w:p>
        </w:tc>
        <w:tc>
          <w:tcPr>
            <w:tcW w:w="155" w:type="pct"/>
          </w:tcPr>
          <w:p w14:paraId="35637571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439D4817" w14:textId="7C7A09B2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298,672</w:t>
            </w:r>
          </w:p>
        </w:tc>
      </w:tr>
      <w:tr w:rsidR="009935C7" w:rsidRPr="002F39AE" w14:paraId="65582068" w14:textId="77777777" w:rsidTr="000C66B4">
        <w:trPr>
          <w:trHeight w:val="425"/>
        </w:trPr>
        <w:tc>
          <w:tcPr>
            <w:tcW w:w="2492" w:type="pct"/>
            <w:gridSpan w:val="2"/>
          </w:tcPr>
          <w:p w14:paraId="13D9AD35" w14:textId="77777777" w:rsidR="009935C7" w:rsidRPr="002F39AE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14:paraId="20D68DB1" w14:textId="77777777" w:rsidR="009935C7" w:rsidRPr="002F39AE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206850F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2F2B6E69" w14:textId="77777777" w:rsidR="009935C7" w:rsidRPr="002F39AE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0378371" w14:textId="232F4A10" w:rsidR="009935C7" w:rsidRPr="002F39AE" w:rsidRDefault="00F44A13" w:rsidP="009935C7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(286,180)</w:t>
            </w:r>
          </w:p>
        </w:tc>
        <w:tc>
          <w:tcPr>
            <w:tcW w:w="155" w:type="pct"/>
          </w:tcPr>
          <w:p w14:paraId="5CBA62F6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5735A32" w14:textId="68E03498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(225,065)</w:t>
            </w:r>
          </w:p>
        </w:tc>
      </w:tr>
      <w:tr w:rsidR="009935C7" w:rsidRPr="002F39AE" w14:paraId="47671588" w14:textId="77777777" w:rsidTr="000C66B4">
        <w:trPr>
          <w:trHeight w:val="425"/>
        </w:trPr>
        <w:tc>
          <w:tcPr>
            <w:tcW w:w="2492" w:type="pct"/>
            <w:gridSpan w:val="2"/>
          </w:tcPr>
          <w:p w14:paraId="00E01385" w14:textId="77777777" w:rsidR="009935C7" w:rsidRPr="002F39AE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14:paraId="2F5991B6" w14:textId="77777777" w:rsidR="009935C7" w:rsidRPr="002F39AE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1A37B608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664F17C0" w14:textId="77777777" w:rsidR="009935C7" w:rsidRPr="002F39AE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34F03D9" w14:textId="47FB9B61" w:rsidR="009935C7" w:rsidRPr="002F39AE" w:rsidRDefault="00F44A13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2F39AE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53,471</w:t>
            </w:r>
          </w:p>
        </w:tc>
        <w:tc>
          <w:tcPr>
            <w:tcW w:w="155" w:type="pct"/>
          </w:tcPr>
          <w:p w14:paraId="09534499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5A7B4DDE" w14:textId="71131FE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73,607</w:t>
            </w:r>
          </w:p>
        </w:tc>
      </w:tr>
      <w:tr w:rsidR="009935C7" w:rsidRPr="002F39AE" w14:paraId="16862DE0" w14:textId="77777777" w:rsidTr="000C66B4">
        <w:trPr>
          <w:trHeight w:val="225"/>
        </w:trPr>
        <w:tc>
          <w:tcPr>
            <w:tcW w:w="2492" w:type="pct"/>
            <w:gridSpan w:val="2"/>
          </w:tcPr>
          <w:p w14:paraId="58B1CF6E" w14:textId="77777777" w:rsidR="009935C7" w:rsidRPr="002F39AE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14:paraId="386FA4AD" w14:textId="77777777" w:rsidR="009935C7" w:rsidRPr="002F39AE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E0D4209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DAB2E28" w14:textId="77777777" w:rsidR="009935C7" w:rsidRPr="002F39AE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B169B09" w14:textId="1A84BB39" w:rsidR="009935C7" w:rsidRPr="002F39AE" w:rsidRDefault="00F44A13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6D466E53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2035FFC" w14:textId="13ACB48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9935C7" w:rsidRPr="002F39AE" w14:paraId="24753E4C" w14:textId="77777777" w:rsidTr="000C66B4">
        <w:trPr>
          <w:trHeight w:val="425"/>
        </w:trPr>
        <w:tc>
          <w:tcPr>
            <w:tcW w:w="2492" w:type="pct"/>
            <w:gridSpan w:val="2"/>
          </w:tcPr>
          <w:p w14:paraId="349AB05C" w14:textId="77777777" w:rsidR="009935C7" w:rsidRPr="002F39AE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14:paraId="2D6C85ED" w14:textId="77777777" w:rsidR="009935C7" w:rsidRPr="002F39AE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375A9A08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9D402F1" w14:textId="77777777" w:rsidR="009935C7" w:rsidRPr="002F39AE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4581AFD1" w14:textId="2152F94A" w:rsidR="009935C7" w:rsidRPr="002F39AE" w:rsidRDefault="00F44A13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53,471</w:t>
            </w:r>
          </w:p>
        </w:tc>
        <w:tc>
          <w:tcPr>
            <w:tcW w:w="155" w:type="pct"/>
          </w:tcPr>
          <w:p w14:paraId="1B42BDB8" w14:textId="77777777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6A74F8AF" w14:textId="1C5B024A" w:rsidR="009935C7" w:rsidRPr="002F39AE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73,607</w:t>
            </w:r>
          </w:p>
        </w:tc>
      </w:tr>
      <w:tr w:rsidR="004A4C3B" w:rsidRPr="002F39AE" w14:paraId="7A47218B" w14:textId="77777777" w:rsidTr="000C66B4">
        <w:trPr>
          <w:trHeight w:val="425"/>
        </w:trPr>
        <w:tc>
          <w:tcPr>
            <w:tcW w:w="5000" w:type="pct"/>
            <w:gridSpan w:val="8"/>
          </w:tcPr>
          <w:p w14:paraId="40E3B297" w14:textId="65AEC366" w:rsidR="004A4C3B" w:rsidRPr="002F39AE" w:rsidRDefault="00C77038" w:rsidP="00C77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right="78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</w:tr>
      <w:tr w:rsidR="004A4C3B" w:rsidRPr="002F39AE" w14:paraId="2C6354DD" w14:textId="77777777" w:rsidTr="000C66B4">
        <w:trPr>
          <w:trHeight w:val="425"/>
        </w:trPr>
        <w:tc>
          <w:tcPr>
            <w:tcW w:w="2492" w:type="pct"/>
            <w:gridSpan w:val="2"/>
          </w:tcPr>
          <w:p w14:paraId="15DED7C5" w14:textId="77777777" w:rsidR="004A4C3B" w:rsidRPr="002F39AE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108673A" w14:textId="77777777" w:rsidR="004A4C3B" w:rsidRPr="002F39AE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14:paraId="5A6CDA8F" w14:textId="77777777" w:rsidR="004A4C3B" w:rsidRPr="002F39AE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D098C86" w14:textId="77777777" w:rsidR="004A4C3B" w:rsidRPr="002F39AE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14:paraId="1260ABBA" w14:textId="513846B7" w:rsidR="004A4C3B" w:rsidRPr="002F39AE" w:rsidRDefault="00BD6F53" w:rsidP="000C66B4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4A4C3B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8E7269"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21A8B725" w14:textId="77777777" w:rsidR="004A4C3B" w:rsidRPr="002F39AE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14:paraId="6086BF3C" w14:textId="3E3E1FF9" w:rsidR="004A4C3B" w:rsidRPr="002F39AE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</w:t>
            </w:r>
            <w:r w:rsidR="008E7269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4A4C3B" w:rsidRPr="002F39AE" w14:paraId="48FF9D15" w14:textId="77777777" w:rsidTr="000C66B4">
        <w:trPr>
          <w:trHeight w:val="425"/>
        </w:trPr>
        <w:tc>
          <w:tcPr>
            <w:tcW w:w="2492" w:type="pct"/>
            <w:gridSpan w:val="2"/>
          </w:tcPr>
          <w:p w14:paraId="79BB639F" w14:textId="77777777" w:rsidR="004A4C3B" w:rsidRPr="002F39AE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4E9B397" w14:textId="77777777" w:rsidR="004A4C3B" w:rsidRPr="002F39AE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349B5FD4" w14:textId="77777777" w:rsidR="004A4C3B" w:rsidRPr="002F39AE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7B815CB" w14:textId="77777777" w:rsidR="004A4C3B" w:rsidRPr="002F39AE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14:paraId="7C28D50C" w14:textId="77777777" w:rsidR="004A4C3B" w:rsidRPr="002F39AE" w:rsidRDefault="004A4C3B" w:rsidP="000C66B4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82386D" w14:textId="77777777" w:rsidR="004A4C3B" w:rsidRPr="002F39AE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14:paraId="2FBB8C3C" w14:textId="77777777" w:rsidR="004A4C3B" w:rsidRPr="002F39AE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4C3B" w:rsidRPr="002F39AE" w14:paraId="7D4F7E8F" w14:textId="77777777" w:rsidTr="000C66B4">
        <w:trPr>
          <w:trHeight w:val="425"/>
        </w:trPr>
        <w:tc>
          <w:tcPr>
            <w:tcW w:w="2492" w:type="pct"/>
            <w:gridSpan w:val="2"/>
          </w:tcPr>
          <w:p w14:paraId="113A0CD1" w14:textId="77777777" w:rsidR="004A4C3B" w:rsidRPr="002F39AE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7B0A6DC3" w14:textId="77777777" w:rsidR="004A4C3B" w:rsidRPr="002F39AE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5A21C8C0" w14:textId="77777777" w:rsidR="004A4C3B" w:rsidRPr="002F39AE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D1F51C7" w14:textId="77777777" w:rsidR="004A4C3B" w:rsidRPr="002F39AE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15912BF1" w14:textId="77777777" w:rsidR="004A4C3B" w:rsidRPr="002F39AE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A4C3B" w:rsidRPr="002F39AE" w14:paraId="0443AE1B" w14:textId="77777777" w:rsidTr="00CE554A">
        <w:trPr>
          <w:trHeight w:val="236"/>
        </w:trPr>
        <w:tc>
          <w:tcPr>
            <w:tcW w:w="2492" w:type="pct"/>
            <w:gridSpan w:val="2"/>
          </w:tcPr>
          <w:p w14:paraId="6DB73520" w14:textId="77777777" w:rsidR="004A4C3B" w:rsidRPr="002F39AE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14:paraId="287DEC29" w14:textId="77777777" w:rsidR="004A4C3B" w:rsidRPr="002F39AE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01D9AB27" w14:textId="77777777" w:rsidR="004A4C3B" w:rsidRPr="002F39AE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687AADF" w14:textId="77777777" w:rsidR="004A4C3B" w:rsidRPr="002F39AE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6DB2ED3A" w14:textId="77777777" w:rsidR="004A4C3B" w:rsidRPr="002F39AE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0F7FF5" w:rsidRPr="002F39AE" w14:paraId="1E4C3364" w14:textId="77777777" w:rsidTr="00E74A05">
        <w:trPr>
          <w:trHeight w:val="425"/>
        </w:trPr>
        <w:tc>
          <w:tcPr>
            <w:tcW w:w="2492" w:type="pct"/>
            <w:gridSpan w:val="2"/>
          </w:tcPr>
          <w:p w14:paraId="337AE1CE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14:paraId="0C3564D2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77697C9D" w14:textId="77777777" w:rsidR="000F7FF5" w:rsidRPr="002F39AE" w:rsidRDefault="000F7FF5" w:rsidP="000F7FF5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4DE994F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0AAC325C" w14:textId="718AAD60" w:rsidR="000F7FF5" w:rsidRPr="002F39AE" w:rsidRDefault="00E86B5B" w:rsidP="000F7FF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338,580</w:t>
            </w:r>
          </w:p>
        </w:tc>
        <w:tc>
          <w:tcPr>
            <w:tcW w:w="155" w:type="pct"/>
          </w:tcPr>
          <w:p w14:paraId="0B14B1EA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3FA2437" w14:textId="47E717E5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338,996</w:t>
            </w:r>
          </w:p>
        </w:tc>
      </w:tr>
      <w:tr w:rsidR="000F7FF5" w:rsidRPr="002F39AE" w14:paraId="1860B2E4" w14:textId="77777777" w:rsidTr="000C66B4">
        <w:trPr>
          <w:trHeight w:val="425"/>
        </w:trPr>
        <w:tc>
          <w:tcPr>
            <w:tcW w:w="2492" w:type="pct"/>
            <w:gridSpan w:val="2"/>
          </w:tcPr>
          <w:p w14:paraId="6C5C3BE6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14:paraId="2972C5B7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317CB55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32E04B27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61AFF7C0" w14:textId="09C47CE2" w:rsidR="000F7FF5" w:rsidRPr="002F39AE" w:rsidRDefault="00E86B5B" w:rsidP="000F7FF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40,979</w:t>
            </w:r>
          </w:p>
        </w:tc>
        <w:tc>
          <w:tcPr>
            <w:tcW w:w="155" w:type="pct"/>
          </w:tcPr>
          <w:p w14:paraId="36C05FC3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0D267B9B" w14:textId="35800CC2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159,615</w:t>
            </w:r>
          </w:p>
        </w:tc>
      </w:tr>
      <w:tr w:rsidR="004A4C3B" w:rsidRPr="002F39AE" w14:paraId="3304C533" w14:textId="77777777" w:rsidTr="000C66B4">
        <w:trPr>
          <w:trHeight w:val="425"/>
        </w:trPr>
        <w:tc>
          <w:tcPr>
            <w:tcW w:w="2492" w:type="pct"/>
            <w:gridSpan w:val="2"/>
          </w:tcPr>
          <w:p w14:paraId="50BB968A" w14:textId="77777777" w:rsidR="004A4C3B" w:rsidRPr="002F39AE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14:paraId="478B1170" w14:textId="77777777" w:rsidR="004A4C3B" w:rsidRPr="002F39AE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D28BF58" w14:textId="77777777" w:rsidR="004A4C3B" w:rsidRPr="002F39AE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5F415BA6" w14:textId="77777777" w:rsidR="004A4C3B" w:rsidRPr="002F39AE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6965D07C" w14:textId="77777777" w:rsidR="004A4C3B" w:rsidRPr="002F39AE" w:rsidRDefault="004A4C3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14:paraId="01FC1572" w14:textId="77777777" w:rsidR="004A4C3B" w:rsidRPr="002F39AE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ECF5536" w14:textId="77777777" w:rsidR="004A4C3B" w:rsidRPr="002F39AE" w:rsidRDefault="004A4C3B" w:rsidP="000C66B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F7FF5" w:rsidRPr="002F39AE" w14:paraId="5555519E" w14:textId="77777777" w:rsidTr="000C66B4">
        <w:trPr>
          <w:trHeight w:val="425"/>
        </w:trPr>
        <w:tc>
          <w:tcPr>
            <w:tcW w:w="2492" w:type="pct"/>
            <w:gridSpan w:val="2"/>
          </w:tcPr>
          <w:p w14:paraId="590DF211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14:paraId="070C6D64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2CD486F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18607928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4814BB2A" w14:textId="36EEA8DB" w:rsidR="000F7FF5" w:rsidRPr="002F39AE" w:rsidRDefault="00E86B5B" w:rsidP="000F7FF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315,500</w:t>
            </w:r>
          </w:p>
        </w:tc>
        <w:tc>
          <w:tcPr>
            <w:tcW w:w="155" w:type="pct"/>
          </w:tcPr>
          <w:p w14:paraId="5E5D1D9C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545E455" w14:textId="70B783FE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273,683</w:t>
            </w:r>
          </w:p>
        </w:tc>
      </w:tr>
      <w:tr w:rsidR="000F7FF5" w:rsidRPr="002F39AE" w14:paraId="6FD788EC" w14:textId="77777777" w:rsidTr="000C66B4">
        <w:trPr>
          <w:trHeight w:val="425"/>
        </w:trPr>
        <w:tc>
          <w:tcPr>
            <w:tcW w:w="2492" w:type="pct"/>
            <w:gridSpan w:val="2"/>
          </w:tcPr>
          <w:p w14:paraId="4528F1D7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14:paraId="4ED29DF8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1031D45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6F86A24D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1B0D53B2" w14:textId="65668E64" w:rsidR="000F7FF5" w:rsidRPr="002F39AE" w:rsidRDefault="00E86B5B" w:rsidP="000F7FF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8,306</w:t>
            </w:r>
          </w:p>
        </w:tc>
        <w:tc>
          <w:tcPr>
            <w:tcW w:w="155" w:type="pct"/>
          </w:tcPr>
          <w:p w14:paraId="69508C15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521AF937" w14:textId="49126E11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11,371</w:t>
            </w:r>
          </w:p>
        </w:tc>
      </w:tr>
      <w:tr w:rsidR="004A4C3B" w:rsidRPr="002F39AE" w14:paraId="3102B83B" w14:textId="77777777" w:rsidTr="000C66B4">
        <w:trPr>
          <w:trHeight w:val="425"/>
        </w:trPr>
        <w:tc>
          <w:tcPr>
            <w:tcW w:w="2492" w:type="pct"/>
            <w:gridSpan w:val="2"/>
          </w:tcPr>
          <w:p w14:paraId="3AACACB0" w14:textId="77777777" w:rsidR="004A4C3B" w:rsidRPr="002F39AE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  <w:p w14:paraId="0D69A598" w14:textId="77777777" w:rsidR="004A4C3B" w:rsidRPr="002F39AE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153" w:type="pct"/>
          </w:tcPr>
          <w:p w14:paraId="290280E7" w14:textId="77777777" w:rsidR="004A4C3B" w:rsidRPr="002F39AE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017D8BC" w14:textId="77777777" w:rsidR="004A4C3B" w:rsidRPr="002F39AE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0DE294B1" w14:textId="77777777" w:rsidR="004A4C3B" w:rsidRPr="002F39AE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5E85C5D0" w14:textId="77777777" w:rsidR="00482CAF" w:rsidRPr="002F39AE" w:rsidRDefault="00482CAF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7B0EE71" w14:textId="6213E9A3" w:rsidR="00E86B5B" w:rsidRPr="002F39AE" w:rsidRDefault="00E86B5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339,651</w:t>
            </w:r>
          </w:p>
        </w:tc>
        <w:tc>
          <w:tcPr>
            <w:tcW w:w="155" w:type="pct"/>
          </w:tcPr>
          <w:p w14:paraId="09B85752" w14:textId="77777777" w:rsidR="004A4C3B" w:rsidRPr="002F39AE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7FFA9856" w14:textId="77777777" w:rsidR="004A4C3B" w:rsidRPr="002F39AE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BB31A3F" w14:textId="023CB340" w:rsidR="004A4C3B" w:rsidRPr="002F39AE" w:rsidRDefault="000F7FF5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298,672</w:t>
            </w:r>
          </w:p>
        </w:tc>
      </w:tr>
      <w:bookmarkEnd w:id="16"/>
    </w:tbl>
    <w:p w14:paraId="50628500" w14:textId="77777777" w:rsidR="005C287E" w:rsidRPr="002F39AE" w:rsidRDefault="005C287E" w:rsidP="001E77F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42"/>
        <w:gridCol w:w="1011"/>
        <w:gridCol w:w="286"/>
        <w:gridCol w:w="1276"/>
        <w:gridCol w:w="237"/>
        <w:gridCol w:w="1326"/>
        <w:gridCol w:w="327"/>
        <w:gridCol w:w="1175"/>
        <w:gridCol w:w="60"/>
      </w:tblGrid>
      <w:tr w:rsidR="005C287E" w:rsidRPr="002F39AE" w14:paraId="0030D9BD" w14:textId="77777777" w:rsidTr="000F7FF5">
        <w:trPr>
          <w:trHeight w:val="410"/>
        </w:trPr>
        <w:tc>
          <w:tcPr>
            <w:tcW w:w="1950" w:type="pct"/>
          </w:tcPr>
          <w:p w14:paraId="6E953B78" w14:textId="77777777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6E176F11" w14:textId="77777777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40CBE6A" w14:textId="77777777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47F196E3" w14:textId="77777777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center"/>
          </w:tcPr>
          <w:p w14:paraId="1A366D04" w14:textId="77777777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4"/>
            <w:vAlign w:val="center"/>
          </w:tcPr>
          <w:p w14:paraId="3500F12B" w14:textId="77777777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287E" w:rsidRPr="002F39AE" w14:paraId="6338C807" w14:textId="77777777" w:rsidTr="000F7FF5">
        <w:trPr>
          <w:trHeight w:val="410"/>
        </w:trPr>
        <w:tc>
          <w:tcPr>
            <w:tcW w:w="1950" w:type="pct"/>
          </w:tcPr>
          <w:p w14:paraId="6D1DD657" w14:textId="77777777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2CB4A7AB" w14:textId="77777777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99107BD" w14:textId="77777777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3BE2B57A" w14:textId="77777777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center"/>
          </w:tcPr>
          <w:p w14:paraId="0358DEAB" w14:textId="77777777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" w:type="pct"/>
            <w:vAlign w:val="center"/>
          </w:tcPr>
          <w:p w14:paraId="0362F554" w14:textId="068DE9C8" w:rsidR="005C287E" w:rsidRPr="002F39AE" w:rsidRDefault="00BD6F53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C287E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0F7FF5"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5" w:type="pct"/>
          </w:tcPr>
          <w:p w14:paraId="066A5BA1" w14:textId="77777777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3949E73C" w14:textId="504DB328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0F7FF5"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C287E" w:rsidRPr="002F39AE" w14:paraId="1B078549" w14:textId="77777777" w:rsidTr="000F7FF5">
        <w:trPr>
          <w:trHeight w:val="425"/>
        </w:trPr>
        <w:tc>
          <w:tcPr>
            <w:tcW w:w="2491" w:type="pct"/>
            <w:gridSpan w:val="2"/>
          </w:tcPr>
          <w:p w14:paraId="145EAF94" w14:textId="77777777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0F827DFC" w14:textId="77777777" w:rsidR="005C287E" w:rsidRPr="002F39AE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C27EF63" w14:textId="77777777" w:rsidR="005C287E" w:rsidRPr="002F39AE" w:rsidRDefault="005C287E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3175D57" w14:textId="77777777" w:rsidR="005C287E" w:rsidRPr="002F39AE" w:rsidRDefault="005C287E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4"/>
          </w:tcPr>
          <w:p w14:paraId="7264AB2B" w14:textId="77777777" w:rsidR="005C287E" w:rsidRPr="002F39AE" w:rsidRDefault="005C287E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0F7FF5" w:rsidRPr="002F39AE" w14:paraId="637A387F" w14:textId="77777777" w:rsidTr="000F7FF5">
        <w:trPr>
          <w:trHeight w:val="262"/>
        </w:trPr>
        <w:tc>
          <w:tcPr>
            <w:tcW w:w="2491" w:type="pct"/>
            <w:gridSpan w:val="2"/>
          </w:tcPr>
          <w:p w14:paraId="0A911452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14:paraId="7AC5363F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7ABF1262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7" w:type="pct"/>
          </w:tcPr>
          <w:p w14:paraId="0F31316A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0" w:type="pct"/>
          </w:tcPr>
          <w:p w14:paraId="6D417411" w14:textId="3DD80AA1" w:rsidR="000F7FF5" w:rsidRPr="002F39AE" w:rsidRDefault="00E86B5B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281,874</w:t>
            </w:r>
          </w:p>
        </w:tc>
        <w:tc>
          <w:tcPr>
            <w:tcW w:w="175" w:type="pct"/>
          </w:tcPr>
          <w:p w14:paraId="030E91BD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60F99FF4" w14:textId="635A897A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282,290</w:t>
            </w:r>
          </w:p>
        </w:tc>
      </w:tr>
      <w:tr w:rsidR="000F7FF5" w:rsidRPr="002F39AE" w14:paraId="4A287A74" w14:textId="77777777" w:rsidTr="000F7FF5">
        <w:trPr>
          <w:trHeight w:val="425"/>
        </w:trPr>
        <w:tc>
          <w:tcPr>
            <w:tcW w:w="2491" w:type="pct"/>
            <w:gridSpan w:val="2"/>
          </w:tcPr>
          <w:p w14:paraId="62D63D59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14:paraId="4FFC57AC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EBC413F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71FC69C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59131567" w14:textId="05690B0A" w:rsidR="00E86B5B" w:rsidRPr="002F39AE" w:rsidRDefault="00E86B5B" w:rsidP="00E86B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5" w:type="pct"/>
          </w:tcPr>
          <w:p w14:paraId="4C28FC3D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5B61989C" w14:textId="2358F759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F7FF5" w:rsidRPr="002F39AE" w14:paraId="751B7761" w14:textId="77777777" w:rsidTr="000F7FF5">
        <w:trPr>
          <w:trHeight w:val="425"/>
        </w:trPr>
        <w:tc>
          <w:tcPr>
            <w:tcW w:w="2491" w:type="pct"/>
            <w:gridSpan w:val="2"/>
          </w:tcPr>
          <w:p w14:paraId="0DEE8F8E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บวก งานระหว่างทำ</w:t>
            </w:r>
          </w:p>
        </w:tc>
        <w:tc>
          <w:tcPr>
            <w:tcW w:w="153" w:type="pct"/>
          </w:tcPr>
          <w:p w14:paraId="14060525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60005A7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9E5ADC4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4B47E05D" w14:textId="6A208400" w:rsidR="000F7FF5" w:rsidRPr="002F39AE" w:rsidRDefault="00E86B5B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281,874</w:t>
            </w:r>
          </w:p>
        </w:tc>
        <w:tc>
          <w:tcPr>
            <w:tcW w:w="175" w:type="pct"/>
          </w:tcPr>
          <w:p w14:paraId="1F77376A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3B959900" w14:textId="094BA974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255,669</w:t>
            </w:r>
          </w:p>
        </w:tc>
      </w:tr>
      <w:tr w:rsidR="000F7FF5" w:rsidRPr="002F39AE" w14:paraId="283A86CC" w14:textId="77777777" w:rsidTr="000F7FF5">
        <w:trPr>
          <w:trHeight w:val="425"/>
        </w:trPr>
        <w:tc>
          <w:tcPr>
            <w:tcW w:w="2491" w:type="pct"/>
            <w:gridSpan w:val="2"/>
          </w:tcPr>
          <w:p w14:paraId="39BFB109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14:paraId="09F77639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57F14E9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2752354B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17D34176" w14:textId="1465062E" w:rsidR="000F7FF5" w:rsidRPr="002F39AE" w:rsidRDefault="00E86B5B" w:rsidP="000F7FF5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(255,713)</w:t>
            </w:r>
          </w:p>
        </w:tc>
        <w:tc>
          <w:tcPr>
            <w:tcW w:w="175" w:type="pct"/>
          </w:tcPr>
          <w:p w14:paraId="1E82FCB9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  <w:tcBorders>
              <w:bottom w:val="single" w:sz="4" w:space="0" w:color="auto"/>
            </w:tcBorders>
          </w:tcPr>
          <w:p w14:paraId="2226092B" w14:textId="2A403DE0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(213,243)</w:t>
            </w:r>
          </w:p>
        </w:tc>
      </w:tr>
      <w:tr w:rsidR="000F7FF5" w:rsidRPr="002F39AE" w14:paraId="60F962B7" w14:textId="77777777" w:rsidTr="000F7FF5">
        <w:trPr>
          <w:trHeight w:val="425"/>
        </w:trPr>
        <w:tc>
          <w:tcPr>
            <w:tcW w:w="2491" w:type="pct"/>
            <w:gridSpan w:val="2"/>
          </w:tcPr>
          <w:p w14:paraId="68520138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14:paraId="2D05BBA1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4FFBD3BF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AF73270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4856A351" w14:textId="00B1165D" w:rsidR="000F7FF5" w:rsidRPr="002F39AE" w:rsidRDefault="00E86B5B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2F39AE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26,161</w:t>
            </w:r>
          </w:p>
        </w:tc>
        <w:tc>
          <w:tcPr>
            <w:tcW w:w="175" w:type="pct"/>
          </w:tcPr>
          <w:p w14:paraId="3EC42FD8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</w:tcBorders>
          </w:tcPr>
          <w:p w14:paraId="076C4E02" w14:textId="79220C9C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42,426</w:t>
            </w:r>
          </w:p>
        </w:tc>
      </w:tr>
      <w:tr w:rsidR="000F7FF5" w:rsidRPr="002F39AE" w14:paraId="7443C35D" w14:textId="77777777" w:rsidTr="000F7FF5">
        <w:trPr>
          <w:trHeight w:val="225"/>
        </w:trPr>
        <w:tc>
          <w:tcPr>
            <w:tcW w:w="2491" w:type="pct"/>
            <w:gridSpan w:val="2"/>
          </w:tcPr>
          <w:p w14:paraId="5A4CE4F7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14:paraId="52F8B371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A08DC7B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0FF19C6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458C9885" w14:textId="24B3974C" w:rsidR="000F7FF5" w:rsidRPr="002F39AE" w:rsidRDefault="00E86B5B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5" w:type="pct"/>
          </w:tcPr>
          <w:p w14:paraId="3DC40D1E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  <w:tcBorders>
              <w:bottom w:val="single" w:sz="4" w:space="0" w:color="auto"/>
            </w:tcBorders>
          </w:tcPr>
          <w:p w14:paraId="253819D5" w14:textId="0EA4817D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0F7FF5" w:rsidRPr="002F39AE" w14:paraId="66B53975" w14:textId="77777777" w:rsidTr="000F7FF5">
        <w:trPr>
          <w:trHeight w:val="425"/>
        </w:trPr>
        <w:tc>
          <w:tcPr>
            <w:tcW w:w="2491" w:type="pct"/>
            <w:gridSpan w:val="2"/>
          </w:tcPr>
          <w:p w14:paraId="66AAAF75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14:paraId="3D1A1244" w14:textId="77777777" w:rsidR="000F7FF5" w:rsidRPr="002F39AE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2C3B90B9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42BD0C4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tcBorders>
              <w:bottom w:val="double" w:sz="4" w:space="0" w:color="auto"/>
            </w:tcBorders>
          </w:tcPr>
          <w:p w14:paraId="1FF4B497" w14:textId="67DB1673" w:rsidR="000F7FF5" w:rsidRPr="002F39AE" w:rsidRDefault="00E86B5B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26,161</w:t>
            </w:r>
          </w:p>
        </w:tc>
        <w:tc>
          <w:tcPr>
            <w:tcW w:w="175" w:type="pct"/>
          </w:tcPr>
          <w:p w14:paraId="09C0BFFA" w14:textId="77777777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  <w:tcBorders>
              <w:bottom w:val="double" w:sz="4" w:space="0" w:color="auto"/>
            </w:tcBorders>
          </w:tcPr>
          <w:p w14:paraId="4291995C" w14:textId="53C3D912" w:rsidR="000F7FF5" w:rsidRPr="002F39AE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42,426</w:t>
            </w:r>
          </w:p>
        </w:tc>
      </w:tr>
      <w:tr w:rsidR="004A4C3B" w:rsidRPr="002F39AE" w14:paraId="03A10BA3" w14:textId="77777777" w:rsidTr="000F7FF5">
        <w:trPr>
          <w:trHeight w:val="425"/>
        </w:trPr>
        <w:tc>
          <w:tcPr>
            <w:tcW w:w="2491" w:type="pct"/>
            <w:gridSpan w:val="2"/>
          </w:tcPr>
          <w:p w14:paraId="15C3D31D" w14:textId="77777777" w:rsidR="004A4C3B" w:rsidRPr="002F39AE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486BEB4" w14:textId="77777777" w:rsidR="004A4C3B" w:rsidRPr="002F39AE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104EB797" w14:textId="77777777" w:rsidR="004A4C3B" w:rsidRPr="002F39AE" w:rsidRDefault="004A4C3B" w:rsidP="00877F49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6E5D82C" w14:textId="77777777" w:rsidR="004A4C3B" w:rsidRPr="002F39AE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</w:tcPr>
          <w:p w14:paraId="2AA2F24B" w14:textId="77777777" w:rsidR="004A4C3B" w:rsidRPr="002F39AE" w:rsidRDefault="004A4C3B" w:rsidP="00877F49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" w:type="pct"/>
          </w:tcPr>
          <w:p w14:paraId="4835E6B6" w14:textId="77777777" w:rsidR="004A4C3B" w:rsidRPr="002F39AE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56E0A830" w14:textId="77777777" w:rsidR="004A4C3B" w:rsidRPr="002F39AE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1804" w:rsidRPr="002F39AE" w14:paraId="37C85159" w14:textId="77777777" w:rsidTr="00AD666F">
        <w:trPr>
          <w:gridAfter w:val="1"/>
          <w:wAfter w:w="32" w:type="pct"/>
          <w:trHeight w:val="425"/>
        </w:trPr>
        <w:tc>
          <w:tcPr>
            <w:tcW w:w="4968" w:type="pct"/>
            <w:gridSpan w:val="8"/>
          </w:tcPr>
          <w:p w14:paraId="41FAE0F9" w14:textId="77777777" w:rsidR="00BB6B30" w:rsidRPr="002F39AE" w:rsidRDefault="00BB6B30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right="2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6307A816" w14:textId="7A8E590A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right="2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8D1804" w:rsidRPr="002F39AE" w14:paraId="4CEB7A4A" w14:textId="77777777" w:rsidTr="00AD666F">
        <w:trPr>
          <w:trHeight w:val="425"/>
        </w:trPr>
        <w:tc>
          <w:tcPr>
            <w:tcW w:w="2491" w:type="pct"/>
            <w:gridSpan w:val="2"/>
          </w:tcPr>
          <w:p w14:paraId="1AE598C1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7521DA49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14:paraId="2EC008DF" w14:textId="77777777" w:rsidR="008D1804" w:rsidRPr="002F39AE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182131A6" w14:textId="77777777" w:rsidR="008D1804" w:rsidRPr="002F39AE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vMerge w:val="restart"/>
          </w:tcPr>
          <w:p w14:paraId="4C7A7097" w14:textId="0DC836D7" w:rsidR="008D1804" w:rsidRPr="002F39AE" w:rsidRDefault="00BD6F53" w:rsidP="00AD666F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="008D1804"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5" w:type="pct"/>
          </w:tcPr>
          <w:p w14:paraId="103E2F0B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  <w:vMerge w:val="restart"/>
          </w:tcPr>
          <w:p w14:paraId="3C9F78D6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2566</w:t>
            </w:r>
          </w:p>
        </w:tc>
      </w:tr>
      <w:tr w:rsidR="008D1804" w:rsidRPr="002F39AE" w14:paraId="781CA5BB" w14:textId="77777777" w:rsidTr="00AD666F">
        <w:trPr>
          <w:trHeight w:val="425"/>
        </w:trPr>
        <w:tc>
          <w:tcPr>
            <w:tcW w:w="2491" w:type="pct"/>
            <w:gridSpan w:val="2"/>
          </w:tcPr>
          <w:p w14:paraId="00BF4CD7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45F3936B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2C6B5C5F" w14:textId="77777777" w:rsidR="008D1804" w:rsidRPr="002F39AE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DC3680D" w14:textId="77777777" w:rsidR="008D1804" w:rsidRPr="002F39AE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vMerge/>
          </w:tcPr>
          <w:p w14:paraId="3C7B95C3" w14:textId="77777777" w:rsidR="008D1804" w:rsidRPr="002F39AE" w:rsidRDefault="008D1804" w:rsidP="00AD666F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" w:type="pct"/>
          </w:tcPr>
          <w:p w14:paraId="6C2D27EA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  <w:vMerge/>
          </w:tcPr>
          <w:p w14:paraId="1B612031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1804" w:rsidRPr="002F39AE" w14:paraId="30F936F5" w14:textId="77777777" w:rsidTr="00AD666F">
        <w:trPr>
          <w:trHeight w:val="425"/>
        </w:trPr>
        <w:tc>
          <w:tcPr>
            <w:tcW w:w="2491" w:type="pct"/>
            <w:gridSpan w:val="2"/>
          </w:tcPr>
          <w:p w14:paraId="7E0EDE08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1B68D6B7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2001DD0F" w14:textId="77777777" w:rsidR="008D1804" w:rsidRPr="002F39AE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28A533B" w14:textId="77777777" w:rsidR="008D1804" w:rsidRPr="002F39AE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4"/>
          </w:tcPr>
          <w:p w14:paraId="0FA7BC8D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8D1804" w:rsidRPr="002F39AE" w14:paraId="1D6CD3E1" w14:textId="77777777" w:rsidTr="00AD666F">
        <w:trPr>
          <w:trHeight w:val="425"/>
        </w:trPr>
        <w:tc>
          <w:tcPr>
            <w:tcW w:w="2491" w:type="pct"/>
            <w:gridSpan w:val="2"/>
          </w:tcPr>
          <w:p w14:paraId="63BE154A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14:paraId="0E43B23E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5619BFC0" w14:textId="77777777" w:rsidR="008D1804" w:rsidRPr="002F39AE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4DE10AD" w14:textId="77777777" w:rsidR="008D1804" w:rsidRPr="002F39AE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4"/>
          </w:tcPr>
          <w:p w14:paraId="46329437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8D1804" w:rsidRPr="002F39AE" w14:paraId="54EB4FD5" w14:textId="77777777" w:rsidTr="00AD666F">
        <w:trPr>
          <w:trHeight w:val="425"/>
        </w:trPr>
        <w:tc>
          <w:tcPr>
            <w:tcW w:w="2491" w:type="pct"/>
            <w:gridSpan w:val="2"/>
          </w:tcPr>
          <w:p w14:paraId="730926AB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14:paraId="411D5659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1D866149" w14:textId="77777777" w:rsidR="008D1804" w:rsidRPr="002F39AE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74EF5E6" w14:textId="77777777" w:rsidR="008D1804" w:rsidRPr="002F39AE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</w:tcPr>
          <w:p w14:paraId="3B3C643A" w14:textId="6082ADD5" w:rsidR="008D1804" w:rsidRPr="002F39AE" w:rsidRDefault="00E86B5B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281,874</w:t>
            </w:r>
          </w:p>
        </w:tc>
        <w:tc>
          <w:tcPr>
            <w:tcW w:w="175" w:type="pct"/>
          </w:tcPr>
          <w:p w14:paraId="16DDDF96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58D74127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282,290</w:t>
            </w:r>
          </w:p>
        </w:tc>
      </w:tr>
      <w:tr w:rsidR="008D1804" w:rsidRPr="002F39AE" w14:paraId="058EAF9D" w14:textId="77777777" w:rsidTr="00AD666F">
        <w:trPr>
          <w:trHeight w:val="425"/>
        </w:trPr>
        <w:tc>
          <w:tcPr>
            <w:tcW w:w="2491" w:type="pct"/>
            <w:gridSpan w:val="2"/>
          </w:tcPr>
          <w:p w14:paraId="62626FF9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14:paraId="756E9C3D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F6CC8DF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7B62DE76" w14:textId="77777777" w:rsidR="008D1804" w:rsidRPr="002F39AE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1AFD51B3" w14:textId="1D342595" w:rsidR="008D1804" w:rsidRPr="002F39AE" w:rsidRDefault="00E86B5B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26,206</w:t>
            </w:r>
          </w:p>
        </w:tc>
        <w:tc>
          <w:tcPr>
            <w:tcW w:w="175" w:type="pct"/>
          </w:tcPr>
          <w:p w14:paraId="03340B2F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7E9DC4AA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120,844</w:t>
            </w:r>
          </w:p>
        </w:tc>
      </w:tr>
      <w:tr w:rsidR="008D1804" w:rsidRPr="002F39AE" w14:paraId="2FDBDB28" w14:textId="77777777" w:rsidTr="00AD666F">
        <w:trPr>
          <w:trHeight w:val="425"/>
        </w:trPr>
        <w:tc>
          <w:tcPr>
            <w:tcW w:w="2491" w:type="pct"/>
            <w:gridSpan w:val="2"/>
          </w:tcPr>
          <w:p w14:paraId="4DF3DC32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14:paraId="1F5352EB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AA0B24C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61E4FEE6" w14:textId="77777777" w:rsidR="008D1804" w:rsidRPr="002F39AE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2913AFF9" w14:textId="77777777" w:rsidR="008D1804" w:rsidRPr="002F39AE" w:rsidRDefault="008D1804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5" w:type="pct"/>
          </w:tcPr>
          <w:p w14:paraId="7352A4F1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448EA850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1804" w:rsidRPr="002F39AE" w14:paraId="43DB4A03" w14:textId="77777777" w:rsidTr="00AD666F">
        <w:trPr>
          <w:trHeight w:val="425"/>
        </w:trPr>
        <w:tc>
          <w:tcPr>
            <w:tcW w:w="2491" w:type="pct"/>
            <w:gridSpan w:val="2"/>
          </w:tcPr>
          <w:p w14:paraId="20735C0F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14:paraId="049F6CB7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31A63F9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567A29D6" w14:textId="77777777" w:rsidR="008D1804" w:rsidRPr="002F39AE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27A3E39D" w14:textId="01BA4541" w:rsidR="008D1804" w:rsidRPr="002F39AE" w:rsidRDefault="00E86B5B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259,750</w:t>
            </w:r>
          </w:p>
        </w:tc>
        <w:tc>
          <w:tcPr>
            <w:tcW w:w="175" w:type="pct"/>
          </w:tcPr>
          <w:p w14:paraId="555FD4F3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58796317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234,912</w:t>
            </w:r>
          </w:p>
        </w:tc>
      </w:tr>
      <w:tr w:rsidR="008D1804" w:rsidRPr="002F39AE" w14:paraId="2F09E68C" w14:textId="77777777" w:rsidTr="00AD666F">
        <w:trPr>
          <w:trHeight w:val="425"/>
        </w:trPr>
        <w:tc>
          <w:tcPr>
            <w:tcW w:w="2491" w:type="pct"/>
            <w:gridSpan w:val="2"/>
          </w:tcPr>
          <w:p w14:paraId="4EB33B11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14:paraId="4CEDDD2E" w14:textId="77777777" w:rsidR="008D1804" w:rsidRPr="002F39AE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C4B1E07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48CBD719" w14:textId="77777777" w:rsidR="008D1804" w:rsidRPr="002F39AE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4F07AAC7" w14:textId="3BCB78B0" w:rsidR="008D1804" w:rsidRPr="002F39AE" w:rsidRDefault="00E86B5B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2,635</w:t>
            </w:r>
          </w:p>
        </w:tc>
        <w:tc>
          <w:tcPr>
            <w:tcW w:w="175" w:type="pct"/>
          </w:tcPr>
          <w:p w14:paraId="742F862E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5E3B9682" w14:textId="77777777" w:rsidR="008D1804" w:rsidRPr="002F39AE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6,882</w:t>
            </w:r>
          </w:p>
        </w:tc>
      </w:tr>
      <w:tr w:rsidR="0097582B" w:rsidRPr="002F39AE" w14:paraId="68705895" w14:textId="77777777" w:rsidTr="0097582B">
        <w:trPr>
          <w:trHeight w:val="425"/>
        </w:trPr>
        <w:tc>
          <w:tcPr>
            <w:tcW w:w="3327" w:type="pct"/>
            <w:gridSpan w:val="4"/>
          </w:tcPr>
          <w:p w14:paraId="54B17627" w14:textId="19D81142" w:rsidR="0097582B" w:rsidRPr="002F39AE" w:rsidRDefault="0097582B" w:rsidP="009758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จำนวนเงินทั้งสิ้นที่กิจการมีสิทธิเรียกร้องจากผู้จ้างสำหรับงานก่อสร้าง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127" w:type="pct"/>
          </w:tcPr>
          <w:p w14:paraId="370E8824" w14:textId="77777777" w:rsidR="0097582B" w:rsidRPr="002F39AE" w:rsidRDefault="0097582B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43899BFA" w14:textId="77777777" w:rsidR="0097582B" w:rsidRPr="002F39AE" w:rsidRDefault="0097582B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5" w:type="pct"/>
          </w:tcPr>
          <w:p w14:paraId="1131A9ED" w14:textId="77777777" w:rsidR="0097582B" w:rsidRPr="002F39AE" w:rsidRDefault="0097582B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3950B659" w14:textId="77777777" w:rsidR="0097582B" w:rsidRPr="002F39AE" w:rsidRDefault="0097582B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7582B" w:rsidRPr="002F39AE" w14:paraId="1B354039" w14:textId="77777777" w:rsidTr="00AD666F">
        <w:trPr>
          <w:trHeight w:val="425"/>
        </w:trPr>
        <w:tc>
          <w:tcPr>
            <w:tcW w:w="2491" w:type="pct"/>
            <w:gridSpan w:val="2"/>
          </w:tcPr>
          <w:p w14:paraId="1A5DD3FF" w14:textId="7447FE5D" w:rsidR="0097582B" w:rsidRPr="002F39AE" w:rsidRDefault="0097582B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ซึ่งเป็นสินทรัพย์</w:t>
            </w:r>
          </w:p>
        </w:tc>
        <w:tc>
          <w:tcPr>
            <w:tcW w:w="153" w:type="pct"/>
          </w:tcPr>
          <w:p w14:paraId="1C9AA665" w14:textId="77777777" w:rsidR="0097582B" w:rsidRPr="002F39AE" w:rsidRDefault="0097582B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3EE327A" w14:textId="77777777" w:rsidR="0097582B" w:rsidRPr="002F39AE" w:rsidRDefault="0097582B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14135E98" w14:textId="77777777" w:rsidR="0097582B" w:rsidRPr="002F39AE" w:rsidRDefault="0097582B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4620B2D4" w14:textId="3600C55A" w:rsidR="0097582B" w:rsidRPr="002F39AE" w:rsidRDefault="0097582B" w:rsidP="0097582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281,874</w:t>
            </w:r>
          </w:p>
        </w:tc>
        <w:tc>
          <w:tcPr>
            <w:tcW w:w="175" w:type="pct"/>
          </w:tcPr>
          <w:p w14:paraId="6F793F09" w14:textId="77777777" w:rsidR="0097582B" w:rsidRPr="002F39AE" w:rsidRDefault="0097582B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19743C2D" w14:textId="3547AA12" w:rsidR="0097582B" w:rsidRPr="002F39AE" w:rsidRDefault="0097582B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255,669</w:t>
            </w:r>
          </w:p>
        </w:tc>
      </w:tr>
    </w:tbl>
    <w:p w14:paraId="1A9948B0" w14:textId="598ADAB1" w:rsidR="00720A31" w:rsidRPr="002F39AE" w:rsidRDefault="00BB6B30" w:rsidP="00BB6B30">
      <w:pPr>
        <w:tabs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2F39AE">
        <w:rPr>
          <w:rFonts w:ascii="Angsana New" w:hAnsi="Angsana New" w:hint="cs"/>
          <w:sz w:val="30"/>
          <w:szCs w:val="30"/>
          <w:cs/>
        </w:rPr>
        <w:t xml:space="preserve">         </w:t>
      </w:r>
      <w:r w:rsidR="001374C6" w:rsidRPr="002F39AE">
        <w:rPr>
          <w:rFonts w:ascii="Angsana New" w:hAnsi="Angsana New"/>
          <w:sz w:val="30"/>
          <w:szCs w:val="30"/>
        </w:rPr>
        <w:t>7.2</w:t>
      </w:r>
      <w:r w:rsidR="00720A31" w:rsidRPr="002F39AE">
        <w:rPr>
          <w:rFonts w:ascii="Angsana New" w:hAnsi="Angsana New"/>
          <w:sz w:val="30"/>
          <w:szCs w:val="30"/>
        </w:rPr>
        <w:tab/>
      </w:r>
      <w:r w:rsidR="00720A31" w:rsidRPr="002F39AE">
        <w:rPr>
          <w:rFonts w:ascii="Angsana New" w:hAnsi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058641C9" w14:textId="7DBED46A" w:rsidR="00F62DAD" w:rsidRPr="002F39AE" w:rsidRDefault="006002B9" w:rsidP="00CF1C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b/>
          <w:sz w:val="30"/>
          <w:szCs w:val="30"/>
        </w:rPr>
      </w:pPr>
      <w:bookmarkStart w:id="17" w:name="OLE_LINK1"/>
      <w:bookmarkStart w:id="18" w:name="OLE_LINK2"/>
      <w:r w:rsidRPr="002F39AE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Pr="002F39AE">
        <w:rPr>
          <w:rFonts w:ascii="Angsana New" w:hAnsi="Angsana New"/>
          <w:b/>
          <w:sz w:val="30"/>
          <w:szCs w:val="30"/>
          <w:cs/>
        </w:rPr>
        <w:t xml:space="preserve"> </w:t>
      </w:r>
      <w:r w:rsidRPr="002F39A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2F39AE">
        <w:rPr>
          <w:rFonts w:ascii="Angsana New" w:hAnsi="Angsana New"/>
          <w:b/>
          <w:sz w:val="30"/>
          <w:szCs w:val="30"/>
          <w:cs/>
        </w:rPr>
        <w:t>บริษัทมีรายได้ที่รับรู้ในอนาคตสำหรับภาระที่ยังปฏิบัติไม่เสร็จสิ้น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ที่</w:t>
      </w:r>
      <w:r w:rsidRPr="002F39A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2F39AE">
        <w:rPr>
          <w:rFonts w:ascii="Angsana New" w:hAnsi="Angsana New"/>
          <w:b/>
          <w:sz w:val="30"/>
          <w:szCs w:val="30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D44CEB" w:rsidRPr="002F39AE">
        <w:rPr>
          <w:rFonts w:ascii="Angsana New" w:hAnsi="Angsana New"/>
          <w:bCs/>
          <w:sz w:val="30"/>
          <w:szCs w:val="30"/>
        </w:rPr>
        <w:t>1</w:t>
      </w:r>
      <w:r w:rsidRPr="002F39AE">
        <w:rPr>
          <w:rFonts w:ascii="Angsana New" w:hAnsi="Angsana New"/>
          <w:b/>
          <w:sz w:val="30"/>
          <w:szCs w:val="30"/>
          <w:cs/>
        </w:rPr>
        <w:t xml:space="preserve"> ปี</w:t>
      </w:r>
      <w:r w:rsidR="00BF1222" w:rsidRPr="002F39AE">
        <w:rPr>
          <w:rFonts w:ascii="Angsana New" w:hAnsi="Angsana New"/>
          <w:b/>
          <w:sz w:val="30"/>
          <w:szCs w:val="30"/>
        </w:rPr>
        <w:t xml:space="preserve"> </w:t>
      </w:r>
      <w:r w:rsidRPr="002F39AE">
        <w:rPr>
          <w:rFonts w:ascii="Angsana New" w:hAnsi="Angsana New" w:hint="cs"/>
          <w:b/>
          <w:sz w:val="30"/>
          <w:szCs w:val="30"/>
          <w:cs/>
        </w:rPr>
        <w:t xml:space="preserve">เป็นจำนวน </w:t>
      </w:r>
      <w:bookmarkStart w:id="19" w:name="_Hlk118465267"/>
      <w:r w:rsidR="00BF1222" w:rsidRPr="002F39AE">
        <w:rPr>
          <w:rFonts w:ascii="Angsana New" w:hAnsi="Angsana New"/>
          <w:bCs/>
          <w:sz w:val="30"/>
          <w:szCs w:val="30"/>
        </w:rPr>
        <w:t>1.12</w:t>
      </w:r>
      <w:r w:rsidRPr="002F39AE">
        <w:rPr>
          <w:rFonts w:ascii="Angsana New" w:hAnsi="Angsana New"/>
          <w:b/>
          <w:sz w:val="30"/>
          <w:szCs w:val="30"/>
        </w:rPr>
        <w:t xml:space="preserve"> </w:t>
      </w:r>
      <w:bookmarkEnd w:id="19"/>
      <w:r w:rsidRPr="002F39AE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Pr="002F39AE">
        <w:rPr>
          <w:rFonts w:ascii="Angsana New" w:hAnsi="Angsana New"/>
          <w:b/>
          <w:sz w:val="30"/>
          <w:szCs w:val="30"/>
          <w:cs/>
        </w:rPr>
        <w:t xml:space="preserve"> </w:t>
      </w:r>
      <w:r w:rsidR="00CE554A" w:rsidRPr="002F39AE">
        <w:rPr>
          <w:rFonts w:ascii="Angsana New" w:hAnsi="Angsana New" w:hint="cs"/>
          <w:b/>
          <w:sz w:val="30"/>
          <w:szCs w:val="30"/>
          <w:cs/>
        </w:rPr>
        <w:t>(งบเฉพาะกิจกา</w:t>
      </w:r>
      <w:r w:rsidR="00BF1222" w:rsidRPr="002F39AE">
        <w:rPr>
          <w:rFonts w:ascii="Angsana New" w:hAnsi="Angsana New" w:hint="cs"/>
          <w:b/>
          <w:sz w:val="30"/>
          <w:szCs w:val="30"/>
          <w:cs/>
        </w:rPr>
        <w:t>รไม่มีภาระ</w:t>
      </w:r>
      <w:r w:rsidR="00CE554A" w:rsidRPr="002F39AE">
        <w:rPr>
          <w:rFonts w:ascii="Angsana New" w:hAnsi="Angsana New" w:hint="cs"/>
          <w:b/>
          <w:sz w:val="30"/>
          <w:szCs w:val="30"/>
          <w:cs/>
        </w:rPr>
        <w:t>)</w:t>
      </w:r>
    </w:p>
    <w:p w14:paraId="3C1F69D2" w14:textId="77777777" w:rsidR="00861AEB" w:rsidRPr="002F39AE" w:rsidRDefault="00861AEB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A0CC46D" w14:textId="77777777" w:rsidR="00BB6B30" w:rsidRPr="002F39AE" w:rsidRDefault="00BB6B30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FE6EF96" w14:textId="77777777" w:rsidR="00BB6B30" w:rsidRPr="002F39AE" w:rsidRDefault="00BB6B30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069FF3D" w14:textId="77777777" w:rsidR="00BB6B30" w:rsidRPr="002F39AE" w:rsidRDefault="00BB6B30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6E95A84" w14:textId="77777777" w:rsidR="00BB6B30" w:rsidRPr="002F39AE" w:rsidRDefault="00BB6B30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CB7CFE0" w14:textId="77777777" w:rsidR="00BB6B30" w:rsidRPr="002F39AE" w:rsidRDefault="00BB6B30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3B30BF1" w14:textId="77777777" w:rsidR="00BB6B30" w:rsidRPr="002F39AE" w:rsidRDefault="00BB6B30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1066F0E" w14:textId="77777777" w:rsidR="00BB6B30" w:rsidRPr="002F39AE" w:rsidRDefault="00BB6B30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1D91876" w14:textId="77777777" w:rsidR="00BB6B30" w:rsidRPr="002F39AE" w:rsidRDefault="00BB6B30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BCF6634" w14:textId="77777777" w:rsidR="00BB6B30" w:rsidRPr="002F39AE" w:rsidRDefault="00BB6B30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9F7FBFA" w14:textId="77777777" w:rsidR="00BB6B30" w:rsidRPr="002F39AE" w:rsidRDefault="00BB6B30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7954362" w14:textId="77777777" w:rsidR="00BB6B30" w:rsidRPr="002F39AE" w:rsidRDefault="00BB6B30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bookmarkEnd w:id="17"/>
    <w:bookmarkEnd w:id="18"/>
    <w:p w14:paraId="498D9DCE" w14:textId="77777777" w:rsidR="00604B28" w:rsidRPr="002F39AE" w:rsidRDefault="00334C11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2F39AE">
        <w:rPr>
          <w:rFonts w:ascii="Angsana New" w:hAnsi="Angsana New"/>
          <w:b/>
          <w:sz w:val="30"/>
          <w:szCs w:val="30"/>
        </w:rPr>
        <w:lastRenderedPageBreak/>
        <w:t>8</w:t>
      </w:r>
      <w:r w:rsidR="00D65531" w:rsidRPr="002F39AE">
        <w:rPr>
          <w:rFonts w:ascii="Angsana New" w:hAnsi="Angsana New"/>
          <w:b/>
          <w:sz w:val="30"/>
          <w:szCs w:val="30"/>
        </w:rPr>
        <w:tab/>
      </w:r>
      <w:r w:rsidR="00604B28" w:rsidRPr="002F39AE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0F7FF5" w:rsidRPr="002F39AE" w14:paraId="1CE32AFE" w14:textId="77777777" w:rsidTr="00221316">
        <w:tc>
          <w:tcPr>
            <w:tcW w:w="3378" w:type="dxa"/>
          </w:tcPr>
          <w:p w14:paraId="1848CBFA" w14:textId="77777777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bookmarkStart w:id="20" w:name="_Hlk166342913"/>
          </w:p>
        </w:tc>
        <w:tc>
          <w:tcPr>
            <w:tcW w:w="3012" w:type="dxa"/>
            <w:gridSpan w:val="3"/>
            <w:shd w:val="clear" w:color="auto" w:fill="auto"/>
            <w:vAlign w:val="center"/>
          </w:tcPr>
          <w:p w14:paraId="3BC60731" w14:textId="77777777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vAlign w:val="center"/>
          </w:tcPr>
          <w:p w14:paraId="370EC6AE" w14:textId="77777777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center"/>
          </w:tcPr>
          <w:p w14:paraId="4CE8DFEB" w14:textId="77777777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FF5" w:rsidRPr="002F39AE" w14:paraId="3ED41391" w14:textId="77777777" w:rsidTr="00221316">
        <w:tc>
          <w:tcPr>
            <w:tcW w:w="3378" w:type="dxa"/>
          </w:tcPr>
          <w:p w14:paraId="51F505F9" w14:textId="77777777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3FF30809" w14:textId="55353A9F" w:rsidR="000F7FF5" w:rsidRPr="002F39AE" w:rsidRDefault="00431E41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69880E4B" w14:textId="77777777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39948F6" w14:textId="6A967072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D2412"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</w:tcPr>
          <w:p w14:paraId="4A90C68E" w14:textId="77777777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2F1E107A" w14:textId="6561BED8" w:rsidR="000F7FF5" w:rsidRPr="002F39AE" w:rsidRDefault="00431E41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4" w:type="dxa"/>
            <w:vAlign w:val="center"/>
          </w:tcPr>
          <w:p w14:paraId="2F6AD876" w14:textId="77777777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30FEECED" w14:textId="1FA519AC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D2412"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F7FF5" w:rsidRPr="002F39AE" w14:paraId="4D0E9C0D" w14:textId="77777777" w:rsidTr="00221316">
        <w:tc>
          <w:tcPr>
            <w:tcW w:w="3378" w:type="dxa"/>
          </w:tcPr>
          <w:p w14:paraId="68FF88DA" w14:textId="77777777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14:paraId="2E31F19B" w14:textId="77777777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2F39A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D2412" w:rsidRPr="002F39AE" w14:paraId="409E6B7A" w14:textId="77777777" w:rsidTr="00221316">
        <w:tc>
          <w:tcPr>
            <w:tcW w:w="3378" w:type="dxa"/>
          </w:tcPr>
          <w:p w14:paraId="44858945" w14:textId="77777777" w:rsidR="00ED2412" w:rsidRPr="002F39AE" w:rsidRDefault="00ED2412" w:rsidP="00ED24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2" w:type="dxa"/>
          </w:tcPr>
          <w:p w14:paraId="51F00125" w14:textId="60FE9C23" w:rsidR="00ED2412" w:rsidRPr="002F39AE" w:rsidRDefault="00C94FC9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291,921</w:t>
            </w:r>
          </w:p>
        </w:tc>
        <w:tc>
          <w:tcPr>
            <w:tcW w:w="270" w:type="dxa"/>
          </w:tcPr>
          <w:p w14:paraId="7F68C38D" w14:textId="77777777" w:rsidR="00ED2412" w:rsidRPr="002F39AE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2F3A0" w14:textId="48608B1D" w:rsidR="00ED2412" w:rsidRPr="002F39AE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264,787</w:t>
            </w:r>
          </w:p>
        </w:tc>
        <w:tc>
          <w:tcPr>
            <w:tcW w:w="258" w:type="dxa"/>
          </w:tcPr>
          <w:p w14:paraId="64E9479F" w14:textId="77777777" w:rsidR="00ED2412" w:rsidRPr="002F39AE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46D7A66" w14:textId="2B6DE088" w:rsidR="00ED2412" w:rsidRPr="002F39AE" w:rsidRDefault="004658AC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231,622</w:t>
            </w:r>
          </w:p>
        </w:tc>
        <w:tc>
          <w:tcPr>
            <w:tcW w:w="264" w:type="dxa"/>
          </w:tcPr>
          <w:p w14:paraId="56FD7A83" w14:textId="77777777" w:rsidR="00ED2412" w:rsidRPr="002F39AE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551DD2A" w14:textId="16BFD4BA" w:rsidR="00ED2412" w:rsidRPr="002F39AE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260,255</w:t>
            </w:r>
          </w:p>
        </w:tc>
      </w:tr>
      <w:tr w:rsidR="00ED2412" w:rsidRPr="002F39AE" w14:paraId="44A1DA1D" w14:textId="77777777" w:rsidTr="00221316">
        <w:tc>
          <w:tcPr>
            <w:tcW w:w="3378" w:type="dxa"/>
          </w:tcPr>
          <w:p w14:paraId="188DEB48" w14:textId="77777777" w:rsidR="00ED2412" w:rsidRPr="002F39AE" w:rsidRDefault="00ED2412" w:rsidP="00ED24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2" w:type="dxa"/>
          </w:tcPr>
          <w:p w14:paraId="1787F955" w14:textId="095D072D" w:rsidR="00ED2412" w:rsidRPr="002F39AE" w:rsidRDefault="00C94FC9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144,555</w:t>
            </w:r>
          </w:p>
        </w:tc>
        <w:tc>
          <w:tcPr>
            <w:tcW w:w="270" w:type="dxa"/>
          </w:tcPr>
          <w:p w14:paraId="5674F2FE" w14:textId="77777777" w:rsidR="00ED2412" w:rsidRPr="002F39AE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9ACE31" w14:textId="4EED2DA1" w:rsidR="00ED2412" w:rsidRPr="002F39AE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141,908</w:t>
            </w:r>
          </w:p>
        </w:tc>
        <w:tc>
          <w:tcPr>
            <w:tcW w:w="258" w:type="dxa"/>
          </w:tcPr>
          <w:p w14:paraId="50E5186C" w14:textId="77777777" w:rsidR="00ED2412" w:rsidRPr="002F39AE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7FE6D347" w14:textId="7ED53E42" w:rsidR="00ED2412" w:rsidRPr="002F39AE" w:rsidRDefault="004658AC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102,262</w:t>
            </w:r>
          </w:p>
        </w:tc>
        <w:tc>
          <w:tcPr>
            <w:tcW w:w="264" w:type="dxa"/>
          </w:tcPr>
          <w:p w14:paraId="55444826" w14:textId="77777777" w:rsidR="00ED2412" w:rsidRPr="002F39AE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3790AF4C" w14:textId="26E7B739" w:rsidR="00ED2412" w:rsidRPr="002F39AE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98,975</w:t>
            </w:r>
          </w:p>
        </w:tc>
      </w:tr>
      <w:tr w:rsidR="000F7FF5" w:rsidRPr="002F39AE" w14:paraId="0221FA78" w14:textId="77777777" w:rsidTr="00221316">
        <w:tc>
          <w:tcPr>
            <w:tcW w:w="3378" w:type="dxa"/>
          </w:tcPr>
          <w:p w14:paraId="6562C630" w14:textId="77777777" w:rsidR="000F7FF5" w:rsidRPr="002F39AE" w:rsidRDefault="000F7FF5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92" w:type="dxa"/>
          </w:tcPr>
          <w:p w14:paraId="1959FFDF" w14:textId="068CB824" w:rsidR="000F7FF5" w:rsidRPr="002F39AE" w:rsidRDefault="00C94FC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21,19</w:t>
            </w:r>
            <w:r w:rsidR="004658AC" w:rsidRPr="002F39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B9DF16" w14:textId="77777777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016FF" w14:textId="77777777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19,341</w:t>
            </w:r>
          </w:p>
        </w:tc>
        <w:tc>
          <w:tcPr>
            <w:tcW w:w="258" w:type="dxa"/>
          </w:tcPr>
          <w:p w14:paraId="0B6F23D5" w14:textId="77777777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1BE6B22" w14:textId="4740E45F" w:rsidR="000F7FF5" w:rsidRPr="002F39AE" w:rsidRDefault="00254C14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18,</w:t>
            </w:r>
            <w:r w:rsidR="004658AC" w:rsidRPr="002F39AE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264" w:type="dxa"/>
          </w:tcPr>
          <w:p w14:paraId="4120DF81" w14:textId="77777777" w:rsidR="000F7FF5" w:rsidRPr="002F39AE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52B1DC6" w14:textId="7DF6CE14" w:rsidR="000F7FF5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18,357</w:t>
            </w:r>
          </w:p>
        </w:tc>
      </w:tr>
      <w:tr w:rsidR="000F7FF5" w:rsidRPr="002F39AE" w14:paraId="64113A75" w14:textId="77777777" w:rsidTr="00221316">
        <w:tc>
          <w:tcPr>
            <w:tcW w:w="3378" w:type="dxa"/>
          </w:tcPr>
          <w:p w14:paraId="71195881" w14:textId="4EDA9F16" w:rsidR="000F7FF5" w:rsidRPr="002F39AE" w:rsidRDefault="00C94FC9" w:rsidP="000F7F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  <w:r w:rsidR="004658AC" w:rsidRPr="002F39AE">
              <w:rPr>
                <w:rFonts w:ascii="Angsana New" w:hAnsi="Angsana New"/>
                <w:sz w:val="30"/>
                <w:szCs w:val="30"/>
              </w:rPr>
              <w:t>-</w:t>
            </w:r>
            <w:r w:rsidR="004658AC" w:rsidRPr="002F39AE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746549EA" w14:textId="6B4DF8C6" w:rsidR="000F7FF5" w:rsidRPr="002F39AE" w:rsidRDefault="00C94FC9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83,492</w:t>
            </w:r>
          </w:p>
        </w:tc>
        <w:tc>
          <w:tcPr>
            <w:tcW w:w="270" w:type="dxa"/>
          </w:tcPr>
          <w:p w14:paraId="6CD19C5A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681CC2" w14:textId="512D87D8" w:rsidR="000F7FF5" w:rsidRPr="002F39AE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1,095</w:t>
            </w:r>
          </w:p>
        </w:tc>
        <w:tc>
          <w:tcPr>
            <w:tcW w:w="258" w:type="dxa"/>
          </w:tcPr>
          <w:p w14:paraId="75242640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6DC550C" w14:textId="5691F028" w:rsidR="000F7FF5" w:rsidRPr="002F39AE" w:rsidRDefault="00254C14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DB76122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F1642E6" w14:textId="004CD10D" w:rsidR="000F7FF5" w:rsidRPr="002F39AE" w:rsidRDefault="00ED2412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7FF5" w:rsidRPr="002F39AE" w14:paraId="6D66594A" w14:textId="77777777" w:rsidTr="00221316">
        <w:tc>
          <w:tcPr>
            <w:tcW w:w="3378" w:type="dxa"/>
          </w:tcPr>
          <w:p w14:paraId="03FC9098" w14:textId="77777777" w:rsidR="000F7FF5" w:rsidRPr="002F39AE" w:rsidRDefault="000F7FF5" w:rsidP="000F7F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0B43D4E3" w14:textId="35FF1BC0" w:rsidR="000F7FF5" w:rsidRPr="002F39AE" w:rsidRDefault="004658AC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541,160</w:t>
            </w:r>
          </w:p>
        </w:tc>
        <w:tc>
          <w:tcPr>
            <w:tcW w:w="270" w:type="dxa"/>
          </w:tcPr>
          <w:p w14:paraId="444ACEBF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EA5DC4" w14:textId="1727C65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427,131</w:t>
            </w:r>
          </w:p>
        </w:tc>
        <w:tc>
          <w:tcPr>
            <w:tcW w:w="258" w:type="dxa"/>
          </w:tcPr>
          <w:p w14:paraId="2E1BDCA8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DECD233" w14:textId="0DBEB4FF" w:rsidR="000F7FF5" w:rsidRPr="002F39AE" w:rsidRDefault="004658AC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352,472</w:t>
            </w:r>
          </w:p>
        </w:tc>
        <w:tc>
          <w:tcPr>
            <w:tcW w:w="264" w:type="dxa"/>
          </w:tcPr>
          <w:p w14:paraId="0148DF13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3A288C8" w14:textId="671C543A" w:rsidR="000F7FF5" w:rsidRPr="002F39AE" w:rsidRDefault="00ED2412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377,587</w:t>
            </w:r>
          </w:p>
        </w:tc>
      </w:tr>
      <w:tr w:rsidR="000F7FF5" w:rsidRPr="002F39AE" w14:paraId="6B73214C" w14:textId="77777777" w:rsidTr="00221316">
        <w:tc>
          <w:tcPr>
            <w:tcW w:w="3378" w:type="dxa"/>
          </w:tcPr>
          <w:p w14:paraId="0A7C6220" w14:textId="77777777" w:rsidR="000F7FF5" w:rsidRPr="002F39AE" w:rsidRDefault="000F7FF5" w:rsidP="000F7F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60CD0B03" w14:textId="576DEE71" w:rsidR="000F7FF5" w:rsidRPr="002F39AE" w:rsidRDefault="00254C14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</w:t>
            </w:r>
            <w:r w:rsidR="004658AC" w:rsidRPr="002F39AE">
              <w:rPr>
                <w:rFonts w:ascii="Angsana New" w:hAnsi="Angsana New"/>
                <w:sz w:val="30"/>
                <w:szCs w:val="30"/>
              </w:rPr>
              <w:t>12,259</w:t>
            </w:r>
            <w:r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2C646E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15B0D9" w14:textId="0E1BF10F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(12,049)</w:t>
            </w:r>
          </w:p>
        </w:tc>
        <w:tc>
          <w:tcPr>
            <w:tcW w:w="258" w:type="dxa"/>
          </w:tcPr>
          <w:p w14:paraId="722E22FC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F01198E" w14:textId="4492896C" w:rsidR="000F7FF5" w:rsidRPr="002F39AE" w:rsidRDefault="00254C14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</w:t>
            </w:r>
            <w:r w:rsidR="004658AC" w:rsidRPr="002F39AE">
              <w:rPr>
                <w:rFonts w:ascii="Angsana New" w:hAnsi="Angsana New"/>
                <w:sz w:val="30"/>
                <w:szCs w:val="30"/>
              </w:rPr>
              <w:t>12,069</w:t>
            </w:r>
            <w:r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83E3EAB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6F6F71F" w14:textId="611DA7DD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</w:t>
            </w:r>
            <w:r w:rsidR="00ED2412" w:rsidRPr="002F39AE">
              <w:rPr>
                <w:rFonts w:ascii="Angsana New" w:hAnsi="Angsana New"/>
                <w:sz w:val="30"/>
                <w:szCs w:val="30"/>
              </w:rPr>
              <w:t>12,049</w:t>
            </w:r>
            <w:r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7FF5" w:rsidRPr="002F39AE" w14:paraId="48A3D8D3" w14:textId="77777777" w:rsidTr="00055FE6">
        <w:tc>
          <w:tcPr>
            <w:tcW w:w="3378" w:type="dxa"/>
          </w:tcPr>
          <w:p w14:paraId="3AD153ED" w14:textId="77777777" w:rsidR="000F7FF5" w:rsidRPr="002F39AE" w:rsidRDefault="000F7FF5" w:rsidP="000F7FF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2F39AE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D738F" w14:textId="02E77DC3" w:rsidR="000F7FF5" w:rsidRPr="002F39AE" w:rsidRDefault="004658AC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528,901</w:t>
            </w:r>
          </w:p>
        </w:tc>
        <w:tc>
          <w:tcPr>
            <w:tcW w:w="270" w:type="dxa"/>
            <w:vAlign w:val="bottom"/>
          </w:tcPr>
          <w:p w14:paraId="4C96DADD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726AD" w14:textId="2BB7F526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415,082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7473A53E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73908" w14:textId="7FE208BD" w:rsidR="000F7FF5" w:rsidRPr="002F39AE" w:rsidRDefault="004658AC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340,403</w:t>
            </w:r>
          </w:p>
        </w:tc>
        <w:tc>
          <w:tcPr>
            <w:tcW w:w="264" w:type="dxa"/>
            <w:vAlign w:val="bottom"/>
          </w:tcPr>
          <w:p w14:paraId="2B73A4F9" w14:textId="77777777" w:rsidR="000F7FF5" w:rsidRPr="002F39AE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E8CBFB9" w14:textId="2F8C721C" w:rsidR="000F7FF5" w:rsidRPr="002F39AE" w:rsidRDefault="00ED2412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365,538</w:t>
            </w:r>
          </w:p>
        </w:tc>
      </w:tr>
      <w:bookmarkEnd w:id="20"/>
    </w:tbl>
    <w:p w14:paraId="7471F74D" w14:textId="77777777" w:rsidR="000F7FF5" w:rsidRPr="002F39AE" w:rsidRDefault="000F7FF5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36C1909E" w14:textId="77777777" w:rsidR="00ED2412" w:rsidRPr="002F39AE" w:rsidRDefault="00ED2412" w:rsidP="00ED24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  <w:r w:rsidRPr="002F39AE">
        <w:rPr>
          <w:rFonts w:ascii="Angsana New" w:hAnsi="Angsana New"/>
          <w:b/>
          <w:sz w:val="30"/>
          <w:szCs w:val="30"/>
        </w:rPr>
        <w:t xml:space="preserve">               </w:t>
      </w:r>
      <w:r w:rsidRPr="002F39AE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7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74"/>
        <w:gridCol w:w="1613"/>
        <w:gridCol w:w="138"/>
        <w:gridCol w:w="328"/>
        <w:gridCol w:w="35"/>
        <w:gridCol w:w="1241"/>
        <w:gridCol w:w="149"/>
        <w:gridCol w:w="265"/>
        <w:gridCol w:w="1216"/>
        <w:gridCol w:w="171"/>
        <w:gridCol w:w="241"/>
        <w:gridCol w:w="1162"/>
        <w:gridCol w:w="157"/>
      </w:tblGrid>
      <w:tr w:rsidR="00ED2412" w:rsidRPr="002F39AE" w14:paraId="78E2A274" w14:textId="77777777" w:rsidTr="00C45686">
        <w:trPr>
          <w:gridAfter w:val="1"/>
          <w:wAfter w:w="157" w:type="dxa"/>
          <w:trHeight w:val="422"/>
        </w:trPr>
        <w:tc>
          <w:tcPr>
            <w:tcW w:w="3074" w:type="dxa"/>
          </w:tcPr>
          <w:p w14:paraId="3AD5D18B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bookmarkStart w:id="21" w:name="_Hlk166343273"/>
          </w:p>
        </w:tc>
        <w:tc>
          <w:tcPr>
            <w:tcW w:w="3504" w:type="dxa"/>
            <w:gridSpan w:val="6"/>
            <w:shd w:val="clear" w:color="auto" w:fill="auto"/>
            <w:vAlign w:val="center"/>
          </w:tcPr>
          <w:p w14:paraId="37D49AA9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vAlign w:val="center"/>
          </w:tcPr>
          <w:p w14:paraId="723E2513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4"/>
            <w:shd w:val="clear" w:color="auto" w:fill="auto"/>
            <w:vAlign w:val="center"/>
          </w:tcPr>
          <w:p w14:paraId="55214861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412" w:rsidRPr="002F39AE" w14:paraId="3E2CABB1" w14:textId="77777777" w:rsidTr="00C45686">
        <w:trPr>
          <w:trHeight w:val="1219"/>
        </w:trPr>
        <w:tc>
          <w:tcPr>
            <w:tcW w:w="3074" w:type="dxa"/>
          </w:tcPr>
          <w:p w14:paraId="297F2797" w14:textId="77777777" w:rsidR="00ED2412" w:rsidRPr="002F39AE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</w:tcPr>
          <w:p w14:paraId="0E1E919E" w14:textId="13C84F63" w:rsidR="00ED2412" w:rsidRPr="002F39AE" w:rsidRDefault="00BD6F53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D2412"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466" w:type="dxa"/>
            <w:gridSpan w:val="2"/>
          </w:tcPr>
          <w:p w14:paraId="45C511FF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345034EF" w14:textId="65315B75" w:rsidR="00ED2412" w:rsidRPr="002F39AE" w:rsidRDefault="00BD6F53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30</w:t>
            </w:r>
            <w:r w:rsidR="00C45686"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D2412" w:rsidRPr="002F39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414" w:type="dxa"/>
            <w:gridSpan w:val="2"/>
          </w:tcPr>
          <w:p w14:paraId="040B91BD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7" w:type="dxa"/>
            <w:gridSpan w:val="2"/>
          </w:tcPr>
          <w:p w14:paraId="4AE2BC20" w14:textId="039E12ED" w:rsidR="00ED2412" w:rsidRPr="002F39AE" w:rsidRDefault="00C45686" w:rsidP="00C45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775807DD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9" w:type="dxa"/>
            <w:gridSpan w:val="2"/>
          </w:tcPr>
          <w:p w14:paraId="0732AD3D" w14:textId="4AE64BBF" w:rsidR="00ED2412" w:rsidRPr="002F39AE" w:rsidRDefault="00BD6F53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</w:t>
            </w:r>
            <w:r w:rsidR="00C45686" w:rsidRPr="002F39A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D2412" w:rsidRPr="002F39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D2412" w:rsidRPr="002F39AE" w14:paraId="57B85966" w14:textId="77777777" w:rsidTr="00C45686">
        <w:trPr>
          <w:gridAfter w:val="1"/>
          <w:wAfter w:w="157" w:type="dxa"/>
          <w:trHeight w:val="422"/>
        </w:trPr>
        <w:tc>
          <w:tcPr>
            <w:tcW w:w="3074" w:type="dxa"/>
          </w:tcPr>
          <w:p w14:paraId="52C3776C" w14:textId="77777777" w:rsidR="00ED2412" w:rsidRPr="002F39AE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59" w:type="dxa"/>
            <w:gridSpan w:val="11"/>
          </w:tcPr>
          <w:p w14:paraId="2FC94712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2F39A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D2412" w:rsidRPr="002F39AE" w14:paraId="2F5DD69D" w14:textId="77777777" w:rsidTr="00C45686">
        <w:trPr>
          <w:gridAfter w:val="1"/>
          <w:wAfter w:w="157" w:type="dxa"/>
          <w:trHeight w:val="422"/>
        </w:trPr>
        <w:tc>
          <w:tcPr>
            <w:tcW w:w="3074" w:type="dxa"/>
          </w:tcPr>
          <w:p w14:paraId="564A926B" w14:textId="77777777" w:rsidR="00ED2412" w:rsidRPr="002F39AE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51" w:type="dxa"/>
            <w:gridSpan w:val="2"/>
          </w:tcPr>
          <w:p w14:paraId="05DFF016" w14:textId="75F08486" w:rsidR="00ED2412" w:rsidRPr="002F39AE" w:rsidRDefault="007753B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lang w:val="en-GB"/>
              </w:rPr>
              <w:t>797,5</w:t>
            </w:r>
            <w:r w:rsidR="00ED29DE" w:rsidRPr="002F39AE">
              <w:rPr>
                <w:rFonts w:ascii="Angsana New" w:hAnsi="Angsana New"/>
                <w:sz w:val="30"/>
                <w:szCs w:val="30"/>
                <w:lang w:val="en-GB"/>
              </w:rPr>
              <w:t>30</w:t>
            </w:r>
          </w:p>
        </w:tc>
        <w:tc>
          <w:tcPr>
            <w:tcW w:w="363" w:type="dxa"/>
            <w:gridSpan w:val="2"/>
          </w:tcPr>
          <w:p w14:paraId="7B0A2DF7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  <w:gridSpan w:val="2"/>
          </w:tcPr>
          <w:p w14:paraId="509262DA" w14:textId="7880CCA4" w:rsidR="00ED2412" w:rsidRPr="002F39AE" w:rsidRDefault="00C4568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460</w:t>
            </w:r>
            <w:r w:rsidR="007753B2" w:rsidRPr="002F39AE">
              <w:rPr>
                <w:rFonts w:ascii="Angsana New" w:hAnsi="Angsana New"/>
                <w:sz w:val="30"/>
                <w:szCs w:val="30"/>
              </w:rPr>
              <w:t>,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273</w:t>
            </w:r>
          </w:p>
        </w:tc>
        <w:tc>
          <w:tcPr>
            <w:tcW w:w="265" w:type="dxa"/>
          </w:tcPr>
          <w:p w14:paraId="1AE7246F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</w:tcPr>
          <w:p w14:paraId="306D64A2" w14:textId="4F354CF0" w:rsidR="00ED2412" w:rsidRPr="002F39AE" w:rsidRDefault="007753B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768,45</w:t>
            </w:r>
            <w:r w:rsidR="00585261" w:rsidRPr="002F39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412" w:type="dxa"/>
            <w:gridSpan w:val="2"/>
          </w:tcPr>
          <w:p w14:paraId="6FBA5811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5AD16D60" w14:textId="08E8E630" w:rsidR="00ED2412" w:rsidRPr="002F39AE" w:rsidRDefault="00C4568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460</w:t>
            </w:r>
            <w:r w:rsidR="007753B2" w:rsidRPr="002F39AE">
              <w:rPr>
                <w:rFonts w:ascii="Angsana New" w:hAnsi="Angsana New"/>
                <w:sz w:val="30"/>
                <w:szCs w:val="30"/>
              </w:rPr>
              <w:t>,2</w:t>
            </w:r>
            <w:r w:rsidR="007E3FD3" w:rsidRPr="002F39AE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ED2412" w:rsidRPr="002F39AE" w14:paraId="71DFC41A" w14:textId="77777777" w:rsidTr="00C45686">
        <w:trPr>
          <w:gridAfter w:val="1"/>
          <w:wAfter w:w="157" w:type="dxa"/>
          <w:trHeight w:val="422"/>
        </w:trPr>
        <w:tc>
          <w:tcPr>
            <w:tcW w:w="3074" w:type="dxa"/>
          </w:tcPr>
          <w:p w14:paraId="3DFF1D9A" w14:textId="77777777" w:rsidR="00ED2412" w:rsidRPr="002F39AE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751" w:type="dxa"/>
            <w:gridSpan w:val="2"/>
          </w:tcPr>
          <w:p w14:paraId="7F1F6B3E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dxa"/>
            <w:gridSpan w:val="2"/>
          </w:tcPr>
          <w:p w14:paraId="7362229B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  <w:gridSpan w:val="2"/>
          </w:tcPr>
          <w:p w14:paraId="16D68288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E5A5660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</w:tcPr>
          <w:p w14:paraId="2AB078D8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dxa"/>
            <w:gridSpan w:val="2"/>
          </w:tcPr>
          <w:p w14:paraId="4F18B363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01A6AA4C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412" w:rsidRPr="002F39AE" w14:paraId="2AC8C576" w14:textId="77777777" w:rsidTr="00C45686">
        <w:trPr>
          <w:gridAfter w:val="1"/>
          <w:wAfter w:w="157" w:type="dxa"/>
          <w:trHeight w:val="410"/>
        </w:trPr>
        <w:tc>
          <w:tcPr>
            <w:tcW w:w="3074" w:type="dxa"/>
          </w:tcPr>
          <w:p w14:paraId="307316E1" w14:textId="77777777" w:rsidR="00ED2412" w:rsidRPr="002F39AE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751" w:type="dxa"/>
            <w:gridSpan w:val="2"/>
          </w:tcPr>
          <w:p w14:paraId="4A41774D" w14:textId="4420CAAF" w:rsidR="00ED2412" w:rsidRPr="002F39AE" w:rsidRDefault="00E816DC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</w:t>
            </w:r>
            <w:r w:rsidR="007753B2" w:rsidRPr="002F39AE">
              <w:rPr>
                <w:rFonts w:ascii="Angsana New" w:hAnsi="Angsana New"/>
                <w:sz w:val="30"/>
                <w:szCs w:val="30"/>
              </w:rPr>
              <w:t>21</w:t>
            </w:r>
            <w:r w:rsidR="00585261" w:rsidRPr="002F39AE">
              <w:rPr>
                <w:rFonts w:ascii="Angsana New" w:hAnsi="Angsana New"/>
                <w:sz w:val="30"/>
                <w:szCs w:val="30"/>
              </w:rPr>
              <w:t>0</w:t>
            </w:r>
            <w:r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3" w:type="dxa"/>
            <w:gridSpan w:val="2"/>
          </w:tcPr>
          <w:p w14:paraId="4C8A9C57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  <w:gridSpan w:val="2"/>
          </w:tcPr>
          <w:p w14:paraId="7C9C8780" w14:textId="7F5329D6" w:rsidR="00ED2412" w:rsidRPr="002F39AE" w:rsidRDefault="007753B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1,04</w:t>
            </w:r>
            <w:r w:rsidR="00C45686" w:rsidRPr="002F39A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5" w:type="dxa"/>
          </w:tcPr>
          <w:p w14:paraId="1C0727CC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</w:tcPr>
          <w:p w14:paraId="598E7EF8" w14:textId="2D773B64" w:rsidR="00ED2412" w:rsidRPr="002F39AE" w:rsidRDefault="00E816DC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</w:t>
            </w:r>
            <w:r w:rsidR="007753B2" w:rsidRPr="002F39AE">
              <w:rPr>
                <w:rFonts w:ascii="Angsana New" w:hAnsi="Angsana New"/>
                <w:sz w:val="30"/>
                <w:szCs w:val="30"/>
              </w:rPr>
              <w:t>2</w:t>
            </w:r>
            <w:r w:rsidR="00585261" w:rsidRPr="002F39AE">
              <w:rPr>
                <w:rFonts w:ascii="Angsana New" w:hAnsi="Angsana New"/>
                <w:sz w:val="30"/>
                <w:szCs w:val="30"/>
              </w:rPr>
              <w:t>0</w:t>
            </w:r>
            <w:r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2" w:type="dxa"/>
            <w:gridSpan w:val="2"/>
          </w:tcPr>
          <w:p w14:paraId="4AA9E355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72831BA7" w14:textId="5B2D6027" w:rsidR="00ED2412" w:rsidRPr="002F39AE" w:rsidRDefault="007753B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1,04</w:t>
            </w:r>
            <w:r w:rsidR="007E3FD3" w:rsidRPr="002F39A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D2412" w:rsidRPr="002F39AE" w14:paraId="66636D7E" w14:textId="77777777" w:rsidTr="00C45686">
        <w:trPr>
          <w:gridAfter w:val="1"/>
          <w:wAfter w:w="157" w:type="dxa"/>
          <w:trHeight w:val="410"/>
        </w:trPr>
        <w:tc>
          <w:tcPr>
            <w:tcW w:w="3074" w:type="dxa"/>
          </w:tcPr>
          <w:p w14:paraId="734C1A01" w14:textId="77777777" w:rsidR="00ED2412" w:rsidRPr="002F39AE" w:rsidRDefault="00ED2412" w:rsidP="002213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E85E8" w14:textId="37D4189A" w:rsidR="00ED2412" w:rsidRPr="002F39AE" w:rsidRDefault="00D766F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797,3</w:t>
            </w:r>
            <w:r w:rsidR="00ED29DE"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363" w:type="dxa"/>
            <w:gridSpan w:val="2"/>
            <w:vAlign w:val="bottom"/>
          </w:tcPr>
          <w:p w14:paraId="7BB404B2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2524B0" w14:textId="4901B252" w:rsidR="00ED2412" w:rsidRPr="002F39AE" w:rsidRDefault="00C4568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461</w:t>
            </w:r>
            <w:r w:rsidR="007753B2" w:rsidRPr="002F39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318</w:t>
            </w:r>
          </w:p>
        </w:tc>
        <w:tc>
          <w:tcPr>
            <w:tcW w:w="265" w:type="dxa"/>
            <w:tcBorders>
              <w:left w:val="nil"/>
            </w:tcBorders>
            <w:vAlign w:val="bottom"/>
          </w:tcPr>
          <w:p w14:paraId="5FFD4FDF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E1959" w14:textId="34C98F5B" w:rsidR="00ED2412" w:rsidRPr="002F39AE" w:rsidRDefault="007753B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768,438</w:t>
            </w:r>
          </w:p>
        </w:tc>
        <w:tc>
          <w:tcPr>
            <w:tcW w:w="412" w:type="dxa"/>
            <w:gridSpan w:val="2"/>
            <w:vAlign w:val="bottom"/>
          </w:tcPr>
          <w:p w14:paraId="304F1E0F" w14:textId="77777777" w:rsidR="00ED2412" w:rsidRPr="002F39AE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6640FE2A" w14:textId="23519F17" w:rsidR="00ED2412" w:rsidRPr="002F39AE" w:rsidRDefault="00C4568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461</w:t>
            </w:r>
            <w:r w:rsidR="007753B2" w:rsidRPr="002F39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318</w:t>
            </w:r>
          </w:p>
        </w:tc>
      </w:tr>
      <w:bookmarkEnd w:id="21"/>
    </w:tbl>
    <w:p w14:paraId="380BC642" w14:textId="77777777" w:rsidR="00ED2412" w:rsidRPr="002F39AE" w:rsidRDefault="00ED2412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9542EA6" w14:textId="77777777" w:rsidR="00155772" w:rsidRPr="002F39AE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2F39AE" w:rsidSect="00B76239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1"/>
          <w:cols w:space="720"/>
          <w:docGrid w:linePitch="245"/>
        </w:sectPr>
      </w:pPr>
    </w:p>
    <w:p w14:paraId="7D8E5E3B" w14:textId="77777777" w:rsidR="00BF73E2" w:rsidRPr="002F39AE" w:rsidRDefault="00BF73E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2F39AE">
        <w:rPr>
          <w:rFonts w:ascii="Angsana New" w:hAnsi="Angsana New"/>
          <w:b/>
          <w:bCs/>
          <w:sz w:val="30"/>
          <w:szCs w:val="30"/>
        </w:rPr>
        <w:t xml:space="preserve">        </w:t>
      </w:r>
      <w:r w:rsidRPr="002F39AE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32730B" w:rsidRPr="002F39AE">
        <w:rPr>
          <w:rFonts w:ascii="Angsana New" w:hAnsi="Angsana New"/>
          <w:b/>
          <w:bCs/>
          <w:sz w:val="30"/>
          <w:szCs w:val="30"/>
        </w:rPr>
        <w:tab/>
      </w:r>
      <w:r w:rsidR="0032730B" w:rsidRPr="002F39AE">
        <w:rPr>
          <w:rFonts w:ascii="Angsana New" w:hAnsi="Angsana New"/>
          <w:b/>
          <w:bCs/>
          <w:sz w:val="30"/>
          <w:szCs w:val="30"/>
        </w:rPr>
        <w:tab/>
      </w:r>
      <w:r w:rsidR="0032730B" w:rsidRPr="002F39AE">
        <w:rPr>
          <w:rFonts w:ascii="Angsana New" w:hAnsi="Angsana New"/>
          <w:b/>
          <w:bCs/>
          <w:sz w:val="30"/>
          <w:szCs w:val="30"/>
        </w:rPr>
        <w:tab/>
      </w:r>
      <w:r w:rsidR="0032730B" w:rsidRPr="002F39AE">
        <w:rPr>
          <w:rFonts w:ascii="Angsana New" w:hAnsi="Angsana New"/>
          <w:b/>
          <w:bCs/>
          <w:sz w:val="30"/>
          <w:szCs w:val="30"/>
        </w:rPr>
        <w:tab/>
      </w:r>
      <w:r w:rsidR="0032730B" w:rsidRPr="002F39AE">
        <w:rPr>
          <w:rFonts w:ascii="Angsana New" w:hAnsi="Angsana New"/>
          <w:b/>
          <w:bCs/>
          <w:sz w:val="30"/>
          <w:szCs w:val="30"/>
        </w:rPr>
        <w:tab/>
      </w:r>
      <w:r w:rsidR="0032730B" w:rsidRPr="002F39AE">
        <w:rPr>
          <w:rFonts w:ascii="Angsana New" w:hAnsi="Angsana New"/>
          <w:b/>
          <w:bCs/>
          <w:sz w:val="30"/>
          <w:szCs w:val="30"/>
        </w:rPr>
        <w:tab/>
      </w:r>
      <w:r w:rsidR="0032730B" w:rsidRPr="002F39AE">
        <w:rPr>
          <w:rFonts w:ascii="Angsana New" w:hAnsi="Angsana New"/>
          <w:b/>
          <w:bCs/>
          <w:sz w:val="30"/>
          <w:szCs w:val="30"/>
        </w:rPr>
        <w:tab/>
      </w:r>
      <w:r w:rsidR="0032730B" w:rsidRPr="002F39AE">
        <w:rPr>
          <w:rFonts w:ascii="Angsana New" w:hAnsi="Angsana New"/>
          <w:b/>
          <w:bCs/>
          <w:sz w:val="30"/>
          <w:szCs w:val="30"/>
        </w:rPr>
        <w:tab/>
      </w:r>
      <w:r w:rsidR="0032730B" w:rsidRPr="002F39AE">
        <w:rPr>
          <w:rFonts w:ascii="Angsana New" w:hAnsi="Angsana New"/>
          <w:b/>
          <w:bCs/>
          <w:sz w:val="30"/>
          <w:szCs w:val="30"/>
        </w:rPr>
        <w:tab/>
      </w:r>
      <w:r w:rsidR="0032730B" w:rsidRPr="002F39AE">
        <w:rPr>
          <w:rFonts w:ascii="Angsana New" w:hAnsi="Angsana New"/>
          <w:b/>
          <w:bCs/>
          <w:sz w:val="30"/>
          <w:szCs w:val="30"/>
        </w:rPr>
        <w:tab/>
      </w:r>
      <w:r w:rsidR="0032730B" w:rsidRPr="002F39AE">
        <w:rPr>
          <w:rFonts w:ascii="Angsana New" w:hAnsi="Angsana New"/>
          <w:b/>
          <w:bCs/>
          <w:sz w:val="30"/>
          <w:szCs w:val="30"/>
        </w:rPr>
        <w:tab/>
      </w:r>
      <w:r w:rsidR="0032730B" w:rsidRPr="002F39AE">
        <w:rPr>
          <w:rFonts w:ascii="Angsana New" w:hAnsi="Angsana New"/>
          <w:b/>
          <w:bCs/>
          <w:sz w:val="30"/>
          <w:szCs w:val="30"/>
        </w:rPr>
        <w:tab/>
      </w:r>
      <w:r w:rsidR="0032730B" w:rsidRPr="002F39AE">
        <w:rPr>
          <w:rFonts w:ascii="Angsana New" w:hAnsi="Angsana New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horzAnchor="margin" w:tblpX="360" w:tblpY="10"/>
        <w:tblW w:w="15333" w:type="dxa"/>
        <w:tblLayout w:type="fixed"/>
        <w:tblLook w:val="04A0" w:firstRow="1" w:lastRow="0" w:firstColumn="1" w:lastColumn="0" w:noHBand="0" w:noVBand="1"/>
      </w:tblPr>
      <w:tblGrid>
        <w:gridCol w:w="3780"/>
        <w:gridCol w:w="2970"/>
        <w:gridCol w:w="987"/>
        <w:gridCol w:w="1305"/>
        <w:gridCol w:w="858"/>
        <w:gridCol w:w="823"/>
        <w:gridCol w:w="1103"/>
        <w:gridCol w:w="131"/>
        <w:gridCol w:w="270"/>
        <w:gridCol w:w="856"/>
        <w:gridCol w:w="338"/>
        <w:gridCol w:w="63"/>
        <w:gridCol w:w="835"/>
        <w:gridCol w:w="1014"/>
      </w:tblGrid>
      <w:tr w:rsidR="002A0B60" w:rsidRPr="002F39AE" w14:paraId="4F7E9DBA" w14:textId="77777777" w:rsidTr="00C77038">
        <w:trPr>
          <w:trHeight w:val="3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20C05" w14:textId="77777777" w:rsidR="002A0B60" w:rsidRPr="002F39AE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\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540F23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ลักษณะ ธุรกิจ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D553BC" w14:textId="77777777" w:rsidR="002A0B60" w:rsidRPr="002F39AE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</w:t>
            </w:r>
            <w:r w:rsidR="002A0B60" w:rsidRPr="002F39AE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FA189B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8ECCD3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547E51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2A0B60" w:rsidRPr="002F39AE" w14:paraId="4BA976C8" w14:textId="77777777" w:rsidTr="00C77038">
        <w:trPr>
          <w:trHeight w:val="4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5BA2B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73D60C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E73658" w14:textId="05D39989" w:rsidR="002A0B60" w:rsidRPr="002F39AE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6</w:t>
            </w:r>
            <w:r w:rsidR="00ED2412" w:rsidRPr="002F39A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1C9958" w14:textId="143D0F80" w:rsidR="002A0B60" w:rsidRPr="002F39AE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ED2412" w:rsidRPr="002F39A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33BAD4" w14:textId="5DA63029" w:rsidR="002A0B60" w:rsidRPr="002F39AE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ED2412" w:rsidRPr="002F39A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934C94" w14:textId="7AA3ABEA" w:rsidR="002A0B60" w:rsidRPr="002F39AE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6</w:t>
            </w:r>
            <w:r w:rsidR="00ED2412" w:rsidRPr="002F39A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EDA362" w14:textId="541ECA5C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EE3FF9" w:rsidRPr="002F39AE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2F39AE">
              <w:rPr>
                <w:rFonts w:ascii="Angsana New" w:hAnsi="Angsana New"/>
                <w:sz w:val="26"/>
                <w:szCs w:val="26"/>
              </w:rPr>
              <w:t>6</w:t>
            </w:r>
            <w:r w:rsidR="00ED2412" w:rsidRPr="002F39A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A1A35E" w14:textId="695AFDEF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EE3FF9" w:rsidRPr="002F39AE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2F39AE">
              <w:rPr>
                <w:rFonts w:ascii="Angsana New" w:hAnsi="Angsana New"/>
                <w:sz w:val="26"/>
                <w:szCs w:val="26"/>
              </w:rPr>
              <w:t>6</w:t>
            </w:r>
            <w:r w:rsidR="00ED2412" w:rsidRPr="002F39A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0532E7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7E9505" w14:textId="6262B7B7" w:rsidR="002A0B60" w:rsidRPr="002F39AE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6</w:t>
            </w:r>
            <w:r w:rsidR="00ED2412" w:rsidRPr="002F39A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27B722" w14:textId="1DFD29FB" w:rsidR="002A0B60" w:rsidRPr="002F39AE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6</w:t>
            </w:r>
            <w:r w:rsidR="00ED2412" w:rsidRPr="002F39A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A0B60" w:rsidRPr="002F39AE" w14:paraId="30D57B65" w14:textId="77777777" w:rsidTr="00C77038">
        <w:trPr>
          <w:trHeight w:val="39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3EB1EB" w14:textId="77777777" w:rsidR="002A0B60" w:rsidRPr="002F39AE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บริษัทย่อยที่ถือหุ้นโดยบริษัท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3C6759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55BF83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62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A0D9EF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(หน่วย</w:t>
            </w:r>
            <w:r w:rsidRPr="002F39AE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  <w:r w:rsidRPr="002F39A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A0B60" w:rsidRPr="002F39AE" w14:paraId="4E1E9800" w14:textId="77777777" w:rsidTr="00C77038">
        <w:trPr>
          <w:trHeight w:val="4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EB95CE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DEB795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35AE5E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6EFA75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8B17B9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19D70B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5B9BBD" w14:textId="77777777" w:rsidR="002A0B60" w:rsidRPr="002F39AE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7253DC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81395" w14:textId="77777777" w:rsidR="002A0B60" w:rsidRPr="002F39AE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E43437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B3E9D6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F39AE" w14:paraId="69F1F10F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6BA0900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F8060A" w14:textId="77777777" w:rsidR="002A0B60" w:rsidRPr="002F39AE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0C7A96" w14:textId="77777777" w:rsidR="002A0B60" w:rsidRPr="002F39AE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C794E0" w14:textId="77777777" w:rsidR="002A0B60" w:rsidRPr="002F39AE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A71AAF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B78617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9FE404" w14:textId="77777777" w:rsidR="002A0B60" w:rsidRPr="002F39AE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FB481F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0A787F" w14:textId="77777777" w:rsidR="002A0B60" w:rsidRPr="002F39AE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BD728E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E0AA4B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F39AE" w14:paraId="626AC00A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B9C95C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6E7A08" w14:textId="77777777" w:rsidR="002A0B60" w:rsidRPr="002F39AE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4C53CF" w14:textId="77777777" w:rsidR="002A0B60" w:rsidRPr="002F39AE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3800F1" w14:textId="77777777" w:rsidR="002A0B60" w:rsidRPr="002F39AE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890819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088C50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FB9BC1" w14:textId="77777777" w:rsidR="002A0B60" w:rsidRPr="002F39AE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92E18D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E3BF08" w14:textId="77777777" w:rsidR="002A0B60" w:rsidRPr="002F39AE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246EEC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C0257C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F39AE" w14:paraId="2BC8DC13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456301A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802192" w14:textId="77777777" w:rsidR="002A0B60" w:rsidRPr="002F39AE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94CCDB" w14:textId="77777777" w:rsidR="002A0B60" w:rsidRPr="002F39AE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83E033" w14:textId="77777777" w:rsidR="002A0B60" w:rsidRPr="002F39AE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3CDB13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AD1382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D2577D" w14:textId="77777777" w:rsidR="002A0B60" w:rsidRPr="002F39AE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733A96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9B8726" w14:textId="77777777" w:rsidR="002A0B60" w:rsidRPr="002F39AE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9CA3E8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48D2B9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F39AE" w14:paraId="17D573B5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3AF88B6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1C96B8" w14:textId="77777777" w:rsidR="002A0B60" w:rsidRPr="002F39AE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CEDA33" w14:textId="77777777" w:rsidR="002A0B60" w:rsidRPr="002F39AE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95A9B3" w14:textId="77777777" w:rsidR="002A0B60" w:rsidRPr="002F39AE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9C0356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389C69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D53B65" w14:textId="77777777" w:rsidR="002A0B60" w:rsidRPr="002F39AE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543D9A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CC015A" w14:textId="77777777" w:rsidR="002A0B60" w:rsidRPr="002F39AE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5CD3AE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31A009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F39AE" w14:paraId="3C4469D9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492BC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3E2809" w14:textId="77777777" w:rsidR="002A0B60" w:rsidRPr="002F39AE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92D748" w14:textId="77777777" w:rsidR="002A0B60" w:rsidRPr="002F39AE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59C24B" w14:textId="77777777" w:rsidR="002A0B60" w:rsidRPr="002F39AE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7F889F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A8F946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6FF781" w14:textId="77777777" w:rsidR="002A0B60" w:rsidRPr="002F39AE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76DA1E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9A8AF5" w14:textId="77777777" w:rsidR="002A0B60" w:rsidRPr="002F39AE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D1E5F1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6F4203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F39AE" w14:paraId="74634133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79D6DF2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F94A9" w14:textId="77777777" w:rsidR="002A0B60" w:rsidRPr="002F39AE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46F6A0" w14:textId="77777777" w:rsidR="002A0B60" w:rsidRPr="002F39AE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705329" w14:textId="77777777" w:rsidR="002A0B60" w:rsidRPr="002F39AE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33091C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F1605F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0AF741" w14:textId="77777777" w:rsidR="002A0B60" w:rsidRPr="002F39AE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BC2AD2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C3623A" w14:textId="77777777" w:rsidR="002A0B60" w:rsidRPr="002F39AE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9C1DCB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2FBC9A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F39AE" w14:paraId="2F1F663D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EC938E4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 ไมโครไพล์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9843F1" w14:textId="77777777" w:rsidR="002A0B60" w:rsidRPr="002F39AE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734878" w14:textId="77777777" w:rsidR="002A0B60" w:rsidRPr="002F39AE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B00E38" w14:textId="77777777" w:rsidR="002A0B60" w:rsidRPr="002F39AE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1E401A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8E0367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257E14" w14:textId="77777777" w:rsidR="002A0B60" w:rsidRPr="002F39AE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62A241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F75B0D" w14:textId="77777777" w:rsidR="002A0B60" w:rsidRPr="002F39AE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6CC77B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2D97A5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F39AE" w14:paraId="128CF129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2A20F12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29085E" w14:textId="77777777" w:rsidR="002A0B60" w:rsidRPr="002F39AE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32EE65" w14:textId="77777777" w:rsidR="002A0B60" w:rsidRPr="002F39AE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F05010" w14:textId="77777777" w:rsidR="002A0B60" w:rsidRPr="002F39AE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3C5891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1E9BF3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519AFB" w14:textId="77777777" w:rsidR="002A0B60" w:rsidRPr="002F39AE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B389FF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C1A406" w14:textId="77777777" w:rsidR="002A0B60" w:rsidRPr="002F39AE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BE5059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1D3BD4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F39AE" w14:paraId="5FB994A7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C6DC3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DBB0B3" w14:textId="77777777" w:rsidR="002A0B60" w:rsidRPr="002F39AE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169B38" w14:textId="77777777" w:rsidR="002A0B60" w:rsidRPr="002F39AE" w:rsidRDefault="002A0B60" w:rsidP="00C7703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99.999</w:t>
            </w:r>
            <w:r w:rsidR="004D744D" w:rsidRPr="002F39A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4D852A" w14:textId="77777777" w:rsidR="002A0B60" w:rsidRPr="002F39AE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FA8395" w14:textId="30119B20" w:rsidR="002A0B60" w:rsidRPr="002F39AE" w:rsidRDefault="00E9748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4D744D" w:rsidRPr="002F39AE">
              <w:rPr>
                <w:rFonts w:ascii="Angsana New" w:hAnsi="Angsana New"/>
                <w:sz w:val="26"/>
                <w:szCs w:val="26"/>
              </w:rPr>
              <w:t>5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96D77A" w14:textId="35536678" w:rsidR="002A0B60" w:rsidRPr="002F39AE" w:rsidRDefault="00ED2412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</w:t>
            </w:r>
            <w:r w:rsidR="002A0B60" w:rsidRPr="002F39AE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D52FD3" w14:textId="6E89EA75" w:rsidR="002A0B60" w:rsidRPr="002F39AE" w:rsidRDefault="00E9748D" w:rsidP="00C77038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4D744D" w:rsidRPr="002F39AE">
              <w:rPr>
                <w:rFonts w:ascii="Angsana New" w:hAnsi="Angsana New"/>
                <w:sz w:val="26"/>
                <w:szCs w:val="26"/>
              </w:rPr>
              <w:t>49,999.70</w:t>
            </w:r>
            <w:r w:rsidR="004A4D48" w:rsidRPr="002F39A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987695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0A3688" w14:textId="7F2DB5CC" w:rsidR="002A0B60" w:rsidRPr="002F39AE" w:rsidRDefault="00ED2412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149,999.700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DAB161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D3DC5C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63B96" w:rsidRPr="002F39AE" w14:paraId="0B378A63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88C5B3" w14:textId="77777777" w:rsidR="00763B96" w:rsidRPr="002F39AE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 บริษัท สยามสตีลไวร์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15479C" w14:textId="77777777" w:rsidR="00763B96" w:rsidRPr="002F39AE" w:rsidRDefault="00763B96" w:rsidP="00C7703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68EE95" w14:textId="77777777" w:rsidR="00763B96" w:rsidRPr="002F39AE" w:rsidRDefault="00763B96" w:rsidP="00C7703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95ABD6" w14:textId="77777777" w:rsidR="00763B96" w:rsidRPr="002F39AE" w:rsidRDefault="00763B96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EE052F" w14:textId="77777777" w:rsidR="00763B96" w:rsidRPr="002F39AE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49D11D" w14:textId="77777777" w:rsidR="00763B96" w:rsidRPr="002F39AE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E814E2" w14:textId="77777777" w:rsidR="00763B96" w:rsidRPr="002F39AE" w:rsidRDefault="00763B96" w:rsidP="00C77038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7609A7" w14:textId="77777777" w:rsidR="00763B96" w:rsidRPr="002F39AE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5D26B6" w14:textId="77777777" w:rsidR="00763B96" w:rsidRPr="002F39AE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A2BBD5" w14:textId="77777777" w:rsidR="00763B96" w:rsidRPr="002F39AE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0C9831" w14:textId="77777777" w:rsidR="00763B96" w:rsidRPr="002F39AE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3B96" w:rsidRPr="002F39AE" w14:paraId="6414E095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4B1BB" w14:textId="77777777" w:rsidR="00763B96" w:rsidRPr="002F39AE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เทรดดิ้ง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E354DC" w14:textId="77777777" w:rsidR="00763B96" w:rsidRPr="002F39AE" w:rsidRDefault="00763B96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จำหน่ายลวดเหล็ก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3B5490" w14:textId="77777777" w:rsidR="00763B96" w:rsidRPr="002F39AE" w:rsidRDefault="004A4D48" w:rsidP="00C7703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27ED95" w14:textId="6D21F490" w:rsidR="00763B96" w:rsidRPr="002F39AE" w:rsidRDefault="00ED2412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D23BBA" w14:textId="77777777" w:rsidR="00763B96" w:rsidRPr="002F39AE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4A3D29" w14:textId="5C0B3740" w:rsidR="00763B96" w:rsidRPr="002F39AE" w:rsidRDefault="00ED2412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1951FF" w14:textId="77777777" w:rsidR="00763B96" w:rsidRPr="002F39AE" w:rsidRDefault="004A4D48" w:rsidP="00C77038">
            <w:pPr>
              <w:tabs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6B601A" w14:textId="77777777" w:rsidR="00763B96" w:rsidRPr="002F39AE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52B5B1" w14:textId="77777777" w:rsidR="00763B96" w:rsidRPr="002F39AE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10FEAC" w14:textId="77777777" w:rsidR="00763B96" w:rsidRPr="002F39AE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06EF3D" w14:textId="77777777" w:rsidR="00763B96" w:rsidRPr="002F39AE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F39AE" w14:paraId="200DF3D0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F8A3C6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AFAF22" w14:textId="77777777" w:rsidR="002A0B60" w:rsidRPr="002F39AE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DE7AC6" w14:textId="77777777" w:rsidR="002A0B60" w:rsidRPr="002F39AE" w:rsidRDefault="002A0B60" w:rsidP="00C7703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18EC73" w14:textId="77777777" w:rsidR="002A0B60" w:rsidRPr="002F39AE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33CE9F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8A713E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7273C4D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7413BA6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C9A3BCD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F501E9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572AB2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0B60" w:rsidRPr="002F39AE" w14:paraId="21C95D12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4F43DC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EB2BD5" w14:textId="77777777" w:rsidR="002A0B60" w:rsidRPr="002F39AE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FD6D35" w14:textId="77777777" w:rsidR="002A0B60" w:rsidRPr="002F39AE" w:rsidRDefault="002A0B60" w:rsidP="00C7703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537A7F" w14:textId="77777777" w:rsidR="002A0B60" w:rsidRPr="002F39AE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8F37B9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598907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19EA9CB3" w14:textId="4BD929F1" w:rsidR="002A0B60" w:rsidRPr="002F39AE" w:rsidRDefault="00E9748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4D744D" w:rsidRPr="002F39AE">
              <w:rPr>
                <w:rFonts w:ascii="Angsana New" w:hAnsi="Angsana New"/>
                <w:sz w:val="26"/>
                <w:szCs w:val="26"/>
              </w:rPr>
              <w:t>58</w:t>
            </w:r>
            <w:r w:rsidR="004A4D48" w:rsidRPr="002F39AE">
              <w:rPr>
                <w:rFonts w:ascii="Angsana New" w:hAnsi="Angsana New"/>
                <w:sz w:val="26"/>
                <w:szCs w:val="26"/>
              </w:rPr>
              <w:t>,997.00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88A399F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49D16440" w14:textId="02C33DF2" w:rsidR="002A0B60" w:rsidRPr="002F39AE" w:rsidRDefault="00ED2412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158,997.00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FFBCC7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F9C361" w14:textId="77777777" w:rsidR="002A0B60" w:rsidRPr="002F39AE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5045215" w14:textId="77777777" w:rsidR="008510B5" w:rsidRPr="002F39AE" w:rsidRDefault="008510B5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8510B5" w:rsidRPr="002F39AE" w:rsidSect="00B76239">
          <w:pgSz w:w="16834" w:h="11909" w:orient="landscape" w:code="9"/>
          <w:pgMar w:top="1152" w:right="691" w:bottom="1136" w:left="576" w:header="720" w:footer="720" w:gutter="0"/>
          <w:pgNumType w:start="28"/>
          <w:cols w:space="720"/>
          <w:docGrid w:linePitch="245"/>
        </w:sectPr>
      </w:pPr>
    </w:p>
    <w:p w14:paraId="3A754E4F" w14:textId="6CA323BA" w:rsidR="00394097" w:rsidRPr="002F39AE" w:rsidRDefault="00394097" w:rsidP="00BD3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jc w:val="thaiDistribute"/>
        <w:rPr>
          <w:rFonts w:ascii="Angsana New" w:hAnsi="Angsana New"/>
          <w:strike/>
          <w:sz w:val="30"/>
          <w:szCs w:val="30"/>
          <w:cs/>
        </w:rPr>
      </w:pPr>
      <w:bookmarkStart w:id="22" w:name="_Hlk102994324"/>
      <w:bookmarkStart w:id="23" w:name="_Hlk102996128"/>
      <w:bookmarkStart w:id="24" w:name="_Hlk142711267"/>
    </w:p>
    <w:p w14:paraId="5165EFF0" w14:textId="1D91578A" w:rsidR="00207279" w:rsidRPr="002F39AE" w:rsidRDefault="00585261" w:rsidP="006B2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2F39AE">
        <w:rPr>
          <w:rFonts w:ascii="Angsana New" w:hAnsi="Angsana New"/>
          <w:sz w:val="30"/>
          <w:szCs w:val="30"/>
        </w:rPr>
        <w:br/>
      </w:r>
      <w:r w:rsidR="00CD6E7E" w:rsidRPr="002F39AE">
        <w:rPr>
          <w:rFonts w:ascii="Angsana New" w:hAnsi="Angsana New" w:hint="cs"/>
          <w:sz w:val="30"/>
          <w:szCs w:val="30"/>
          <w:cs/>
        </w:rPr>
        <w:t>ตาม</w:t>
      </w:r>
      <w:r w:rsidR="00394097" w:rsidRPr="002F39AE">
        <w:rPr>
          <w:rFonts w:ascii="Angsana New" w:hAnsi="Angsana New" w:hint="cs"/>
          <w:sz w:val="30"/>
          <w:szCs w:val="30"/>
          <w:cs/>
        </w:rPr>
        <w:t>มติที่ประชุม</w:t>
      </w:r>
      <w:r w:rsidR="006B2330" w:rsidRPr="002F39AE">
        <w:rPr>
          <w:rFonts w:ascii="Angsana New" w:hAnsi="Angsana New" w:hint="cs"/>
          <w:sz w:val="30"/>
          <w:szCs w:val="30"/>
          <w:cs/>
        </w:rPr>
        <w:t xml:space="preserve">วิสามัญผู้ถือหุ้น </w:t>
      </w:r>
      <w:r w:rsidR="00394097" w:rsidRPr="002F39AE">
        <w:rPr>
          <w:rFonts w:ascii="Angsana New" w:hAnsi="Angsana New" w:hint="cs"/>
          <w:sz w:val="30"/>
          <w:szCs w:val="30"/>
          <w:cs/>
        </w:rPr>
        <w:t>ของบริษัทสยามสตีลไวร์ จำกัด</w:t>
      </w:r>
      <w:r w:rsidR="006B2330" w:rsidRPr="002F39AE">
        <w:rPr>
          <w:rFonts w:ascii="Angsana New" w:hAnsi="Angsana New"/>
          <w:sz w:val="30"/>
          <w:szCs w:val="30"/>
        </w:rPr>
        <w:t xml:space="preserve"> </w:t>
      </w:r>
      <w:r w:rsidR="006B2330" w:rsidRPr="002F39AE">
        <w:rPr>
          <w:rFonts w:ascii="Angsana New" w:hAnsi="Angsana New" w:hint="cs"/>
          <w:sz w:val="30"/>
          <w:szCs w:val="30"/>
          <w:cs/>
        </w:rPr>
        <w:t>ครั้งที่</w:t>
      </w:r>
      <w:r w:rsidR="006B2330" w:rsidRPr="002F39AE">
        <w:rPr>
          <w:rFonts w:ascii="Angsana New" w:hAnsi="Angsana New"/>
          <w:sz w:val="30"/>
          <w:szCs w:val="30"/>
        </w:rPr>
        <w:t xml:space="preserve"> 1/2566 </w:t>
      </w:r>
      <w:r w:rsidR="00CD6E7E" w:rsidRPr="002F39AE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6B2330" w:rsidRPr="002F39AE">
        <w:rPr>
          <w:rFonts w:ascii="Angsana New" w:hAnsi="Angsana New"/>
          <w:sz w:val="30"/>
          <w:szCs w:val="30"/>
        </w:rPr>
        <w:t xml:space="preserve">24 </w:t>
      </w:r>
      <w:r w:rsidR="006B2330" w:rsidRPr="002F39AE">
        <w:rPr>
          <w:rFonts w:ascii="Angsana New" w:hAnsi="Angsana New" w:hint="cs"/>
          <w:sz w:val="30"/>
          <w:szCs w:val="30"/>
          <w:cs/>
        </w:rPr>
        <w:t>สิงหาคม</w:t>
      </w:r>
      <w:r w:rsidR="006B2330" w:rsidRPr="002F39AE">
        <w:rPr>
          <w:rFonts w:ascii="Angsana New" w:hAnsi="Angsana New"/>
          <w:sz w:val="30"/>
          <w:szCs w:val="30"/>
        </w:rPr>
        <w:t xml:space="preserve"> 256</w:t>
      </w:r>
      <w:r w:rsidR="006B2330" w:rsidRPr="002F39AE">
        <w:rPr>
          <w:rFonts w:ascii="Angsana New" w:hAnsi="Angsana New" w:hint="cs"/>
          <w:sz w:val="30"/>
          <w:szCs w:val="30"/>
          <w:cs/>
        </w:rPr>
        <w:t>6</w:t>
      </w:r>
      <w:r w:rsidR="00394097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CD6E7E" w:rsidRPr="002F39AE">
        <w:rPr>
          <w:rFonts w:ascii="Angsana New" w:hAnsi="Angsana New" w:hint="cs"/>
          <w:sz w:val="30"/>
          <w:szCs w:val="30"/>
          <w:cs/>
        </w:rPr>
        <w:t>อนุมัติ</w:t>
      </w:r>
      <w:r w:rsidR="00394097" w:rsidRPr="002F39AE">
        <w:rPr>
          <w:rFonts w:ascii="Angsana New" w:hAnsi="Angsana New" w:hint="cs"/>
          <w:sz w:val="30"/>
          <w:szCs w:val="30"/>
          <w:cs/>
        </w:rPr>
        <w:t xml:space="preserve">ให้เพิ่มทุนจดทะเบียนจำนวน </w:t>
      </w:r>
      <w:r w:rsidR="00394097" w:rsidRPr="002F39AE">
        <w:rPr>
          <w:rFonts w:ascii="Angsana New" w:hAnsi="Angsana New"/>
          <w:sz w:val="30"/>
          <w:szCs w:val="30"/>
        </w:rPr>
        <w:t xml:space="preserve">50 </w:t>
      </w:r>
      <w:r w:rsidR="00394097" w:rsidRPr="002F39A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07279" w:rsidRPr="002F39AE">
        <w:rPr>
          <w:rFonts w:ascii="Angsana New" w:hAnsi="Angsana New" w:hint="cs"/>
          <w:sz w:val="30"/>
          <w:szCs w:val="30"/>
          <w:cs/>
        </w:rPr>
        <w:t xml:space="preserve">โดยบริษัทเข้าถือหุ้นที่เพิ่มทุนทั้งจำนวน และได้มีการจดทะเบียนเพิ่มทุนกับกรมพัฒนาธุรกิจการค้าแล้วเมื่อวันที่ </w:t>
      </w:r>
      <w:r w:rsidR="00DB0AAB" w:rsidRPr="002F39AE">
        <w:rPr>
          <w:rFonts w:ascii="Angsana New" w:hAnsi="Angsana New"/>
          <w:sz w:val="30"/>
          <w:szCs w:val="30"/>
        </w:rPr>
        <w:t>24</w:t>
      </w:r>
      <w:r w:rsidR="00207279" w:rsidRPr="002F39AE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DB0AAB" w:rsidRPr="002F39AE">
        <w:rPr>
          <w:rFonts w:ascii="Angsana New" w:hAnsi="Angsana New"/>
          <w:sz w:val="30"/>
          <w:szCs w:val="30"/>
        </w:rPr>
        <w:t>2566</w:t>
      </w:r>
      <w:r w:rsidR="00207279" w:rsidRPr="002F39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8A3C339" w14:textId="4EB2A0E1" w:rsidR="00207279" w:rsidRPr="002F39AE" w:rsidRDefault="00207279" w:rsidP="00B1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83305A8" w14:textId="001CD2C3" w:rsidR="006526FD" w:rsidRPr="002F39AE" w:rsidRDefault="00207279" w:rsidP="000F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F39AE">
        <w:rPr>
          <w:rFonts w:ascii="Angsana New" w:hAnsi="Angsana New" w:hint="cs"/>
          <w:sz w:val="30"/>
          <w:szCs w:val="30"/>
          <w:cs/>
        </w:rPr>
        <w:t>ตามมติที่ประชุม</w:t>
      </w:r>
      <w:r w:rsidR="006B2330" w:rsidRPr="002F39AE">
        <w:rPr>
          <w:rFonts w:ascii="Angsana New" w:hAnsi="Angsana New" w:hint="cs"/>
          <w:sz w:val="30"/>
          <w:szCs w:val="30"/>
          <w:cs/>
        </w:rPr>
        <w:t xml:space="preserve">วิสามัญผู้ถือหุ้น </w:t>
      </w:r>
      <w:r w:rsidR="000F1681" w:rsidRPr="002F39AE">
        <w:rPr>
          <w:rFonts w:ascii="Angsana New" w:hAnsi="Angsana New" w:hint="cs"/>
          <w:sz w:val="30"/>
          <w:szCs w:val="30"/>
          <w:cs/>
        </w:rPr>
        <w:t>ของบริษัทสยามสตีลไวร์ จำกัด</w:t>
      </w:r>
      <w:r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6B2330" w:rsidRPr="002F39AE">
        <w:rPr>
          <w:rFonts w:ascii="Angsana New" w:hAnsi="Angsana New" w:hint="cs"/>
          <w:sz w:val="30"/>
          <w:szCs w:val="30"/>
          <w:cs/>
        </w:rPr>
        <w:t>ครั้งที่</w:t>
      </w:r>
      <w:r w:rsidR="006B2330" w:rsidRPr="002F39AE">
        <w:rPr>
          <w:rFonts w:ascii="Angsana New" w:hAnsi="Angsana New"/>
          <w:sz w:val="30"/>
          <w:szCs w:val="30"/>
        </w:rPr>
        <w:t xml:space="preserve"> 1/2567 </w:t>
      </w:r>
      <w:r w:rsidRPr="002F39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B2330" w:rsidRPr="002F39AE">
        <w:rPr>
          <w:rFonts w:ascii="Angsana New" w:hAnsi="Angsana New"/>
          <w:sz w:val="30"/>
          <w:szCs w:val="30"/>
        </w:rPr>
        <w:t xml:space="preserve">18 </w:t>
      </w:r>
      <w:r w:rsidR="006B2330" w:rsidRPr="002F39AE">
        <w:rPr>
          <w:rFonts w:ascii="Angsana New" w:hAnsi="Angsana New" w:hint="cs"/>
          <w:sz w:val="30"/>
          <w:szCs w:val="30"/>
          <w:cs/>
        </w:rPr>
        <w:t>มิถุนายน</w:t>
      </w:r>
      <w:r w:rsidR="006B2330" w:rsidRPr="002F39AE">
        <w:rPr>
          <w:rFonts w:ascii="Angsana New" w:hAnsi="Angsana New"/>
          <w:sz w:val="30"/>
          <w:szCs w:val="30"/>
        </w:rPr>
        <w:t xml:space="preserve"> 2567</w:t>
      </w:r>
      <w:r w:rsidR="00394097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Pr="002F39AE">
        <w:rPr>
          <w:rFonts w:ascii="Angsana New" w:hAnsi="Angsana New" w:hint="cs"/>
          <w:sz w:val="30"/>
          <w:szCs w:val="30"/>
          <w:cs/>
        </w:rPr>
        <w:t xml:space="preserve">อนุมัติให้เพิ่มทุนจดทะเบียนจำนวน </w:t>
      </w:r>
      <w:r w:rsidR="006B2330" w:rsidRPr="002F39AE">
        <w:rPr>
          <w:rFonts w:ascii="Angsana New" w:hAnsi="Angsana New"/>
          <w:sz w:val="30"/>
          <w:szCs w:val="30"/>
        </w:rPr>
        <w:t>100</w:t>
      </w:r>
      <w:r w:rsidRPr="002F39AE">
        <w:rPr>
          <w:rFonts w:ascii="Angsana New" w:hAnsi="Angsana New" w:hint="cs"/>
          <w:sz w:val="30"/>
          <w:szCs w:val="30"/>
          <w:cs/>
        </w:rPr>
        <w:t xml:space="preserve"> ล้านบาท </w:t>
      </w:r>
      <w:bookmarkEnd w:id="22"/>
      <w:bookmarkEnd w:id="23"/>
      <w:bookmarkEnd w:id="24"/>
      <w:r w:rsidR="000F1681" w:rsidRPr="002F39AE">
        <w:rPr>
          <w:rFonts w:ascii="Angsana New" w:hAnsi="Angsana New"/>
          <w:sz w:val="30"/>
          <w:szCs w:val="30"/>
          <w:cs/>
        </w:rPr>
        <w:t>ได้มีการจดทะเบียนเพิ่มทุนกับกรมพัฒนาธุรกิจการค้าแล้วเมื่อวันที่</w:t>
      </w:r>
      <w:r w:rsidR="006B2330" w:rsidRPr="002F39AE">
        <w:rPr>
          <w:rFonts w:ascii="Angsana New" w:hAnsi="Angsana New"/>
          <w:sz w:val="30"/>
          <w:szCs w:val="30"/>
        </w:rPr>
        <w:t xml:space="preserve"> </w:t>
      </w:r>
      <w:r w:rsidR="00DB0AAB" w:rsidRPr="002F39AE">
        <w:rPr>
          <w:rFonts w:ascii="Angsana New" w:hAnsi="Angsana New" w:hint="cs"/>
          <w:sz w:val="30"/>
          <w:szCs w:val="30"/>
          <w:cs/>
        </w:rPr>
        <w:t>18</w:t>
      </w:r>
      <w:r w:rsidR="00BD3E74" w:rsidRPr="002F39AE">
        <w:rPr>
          <w:rFonts w:ascii="Angsana New" w:hAnsi="Angsana New" w:hint="cs"/>
          <w:sz w:val="30"/>
          <w:szCs w:val="30"/>
          <w:cs/>
        </w:rPr>
        <w:t>มิถุนายน</w:t>
      </w:r>
      <w:r w:rsidR="006B2330" w:rsidRPr="002F39AE">
        <w:rPr>
          <w:rFonts w:ascii="Angsana New" w:hAnsi="Angsana New"/>
          <w:sz w:val="30"/>
          <w:szCs w:val="30"/>
        </w:rPr>
        <w:t xml:space="preserve"> 2567</w:t>
      </w:r>
      <w:r w:rsidR="000F1681" w:rsidRPr="002F39AE">
        <w:rPr>
          <w:rFonts w:ascii="Angsana New" w:hAnsi="Angsana New"/>
          <w:sz w:val="30"/>
          <w:szCs w:val="30"/>
          <w:cs/>
        </w:rPr>
        <w:t xml:space="preserve"> โดยบริษัทเข้าถือหุ้นที่เพิ่มทุนทั้งจำนวน ตามมติที่ประชุมคณะกรรมการบริษัท ครั้งที่ </w:t>
      </w:r>
      <w:r w:rsidR="00DB0AAB" w:rsidRPr="002F39AE">
        <w:rPr>
          <w:rFonts w:ascii="Angsana New" w:hAnsi="Angsana New"/>
          <w:sz w:val="30"/>
          <w:szCs w:val="30"/>
        </w:rPr>
        <w:t xml:space="preserve">3/2567 </w:t>
      </w:r>
      <w:r w:rsidR="000F1681" w:rsidRPr="002F39A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B0AAB" w:rsidRPr="002F39AE">
        <w:rPr>
          <w:rFonts w:ascii="Angsana New" w:hAnsi="Angsana New"/>
          <w:sz w:val="30"/>
          <w:szCs w:val="30"/>
        </w:rPr>
        <w:t>18</w:t>
      </w:r>
      <w:r w:rsidR="000F1681" w:rsidRPr="002F39AE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B0AAB" w:rsidRPr="002F39AE">
        <w:rPr>
          <w:rFonts w:ascii="Angsana New" w:hAnsi="Angsana New"/>
          <w:sz w:val="30"/>
          <w:szCs w:val="30"/>
        </w:rPr>
        <w:t>2567</w:t>
      </w:r>
    </w:p>
    <w:p w14:paraId="286CBC00" w14:textId="0DDEF3D5" w:rsidR="007924E7" w:rsidRPr="002F39AE" w:rsidRDefault="00EE3FF9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 w:hint="cs"/>
          <w:b/>
          <w:bCs/>
          <w:sz w:val="32"/>
          <w:szCs w:val="32"/>
          <w:lang w:val="en-GB"/>
        </w:rPr>
        <w:t>1</w:t>
      </w:r>
      <w:r w:rsidR="00F47868" w:rsidRPr="002F39AE">
        <w:rPr>
          <w:rFonts w:ascii="Angsana New" w:hAnsi="Angsana New"/>
          <w:b/>
          <w:bCs/>
          <w:sz w:val="32"/>
          <w:szCs w:val="32"/>
        </w:rPr>
        <w:t>0</w:t>
      </w:r>
      <w:r w:rsidR="00A51632" w:rsidRPr="002F39AE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2F39AE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2F39AE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E7507CA" w14:textId="77777777" w:rsidR="007924E7" w:rsidRPr="002F39AE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14:paraId="1AB8CEA4" w14:textId="77777777" w:rsidR="007924E7" w:rsidRPr="002F39AE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F39AE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3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64"/>
        <w:gridCol w:w="2065"/>
        <w:gridCol w:w="567"/>
        <w:gridCol w:w="1417"/>
        <w:gridCol w:w="141"/>
      </w:tblGrid>
      <w:tr w:rsidR="0031137A" w:rsidRPr="002F39AE" w14:paraId="4AE6C326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3EDC1F9A" w14:textId="77777777" w:rsidR="009E4B1F" w:rsidRPr="002F39AE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DB52F5D" w14:textId="77777777" w:rsidR="009E4B1F" w:rsidRPr="002F39AE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31137A" w:rsidRPr="002F39AE" w14:paraId="1F9205C9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11D963C5" w14:textId="77777777" w:rsidR="009E4B1F" w:rsidRPr="002F39AE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BD543AC" w14:textId="77777777" w:rsidR="009E4B1F" w:rsidRPr="002F39AE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31137A" w:rsidRPr="002F39AE" w14:paraId="37315F5B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77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F4C3DD" w14:textId="14B2392F" w:rsidR="00342CE4" w:rsidRPr="002F39AE" w:rsidRDefault="00342CE4" w:rsidP="00342CE4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2F39AE">
              <w:rPr>
                <w:rFonts w:ascii="Angsana New" w:hAnsi="Angsana New"/>
                <w:sz w:val="30"/>
                <w:szCs w:val="30"/>
              </w:rPr>
              <w:t>1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B1880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D2412"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AD8F1" w14:textId="187C370A" w:rsidR="00342CE4" w:rsidRPr="002F39AE" w:rsidRDefault="005C5347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31137A" w:rsidRPr="002F39AE" w14:paraId="0790523F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3FCAC" w14:textId="77777777" w:rsidR="00342CE4" w:rsidRPr="002F39AE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151CB" w14:textId="77777777" w:rsidR="00342CE4" w:rsidRPr="002F39AE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B7D3C" w14:textId="77777777" w:rsidR="00342CE4" w:rsidRPr="002F39AE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2F39AE" w14:paraId="2CDB9C1E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1C805" w14:textId="5ED7E521" w:rsidR="00342CE4" w:rsidRPr="002F39AE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431E41"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31E41"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431E41"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312D3" w14:textId="77777777" w:rsidR="00342CE4" w:rsidRPr="002F39AE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60C88" w14:textId="4FB6A5C2" w:rsidR="00342CE4" w:rsidRPr="002F39AE" w:rsidRDefault="005C5347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31137A" w:rsidRPr="002F39AE" w14:paraId="37EDC503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0000F528" w14:textId="77777777" w:rsidR="00342CE4" w:rsidRPr="002F39AE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FC9B33B" w14:textId="77777777" w:rsidR="00342CE4" w:rsidRPr="002F39AE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37ABDEE7" w14:textId="42C8D2A8" w:rsidR="00D055BA" w:rsidRPr="002F39AE" w:rsidRDefault="00EA5958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</w:t>
      </w:r>
      <w:r w:rsidR="001746F4" w:rsidRPr="002F39AE">
        <w:rPr>
          <w:rFonts w:ascii="Angsana New" w:hAnsi="Angsana New" w:hint="cs"/>
          <w:sz w:val="30"/>
          <w:szCs w:val="30"/>
          <w:cs/>
        </w:rPr>
        <w:t>ทุน</w:t>
      </w:r>
      <w:r w:rsidR="003A084C" w:rsidRPr="002F39AE">
        <w:rPr>
          <w:rFonts w:ascii="Angsana New" w:hAnsi="Angsana New" w:hint="cs"/>
          <w:sz w:val="30"/>
          <w:szCs w:val="30"/>
          <w:cs/>
        </w:rPr>
        <w:t>เป็นที่ดินทั้งจำนวน</w:t>
      </w:r>
      <w:r w:rsidRPr="002F39AE">
        <w:rPr>
          <w:rFonts w:ascii="Angsana New" w:hAnsi="Angsana New" w:hint="cs"/>
          <w:sz w:val="30"/>
          <w:szCs w:val="30"/>
          <w:cs/>
        </w:rPr>
        <w:t xml:space="preserve"> 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2F39AE">
        <w:rPr>
          <w:rFonts w:ascii="Angsana New" w:hAnsi="Angsana New"/>
          <w:sz w:val="30"/>
          <w:szCs w:val="30"/>
        </w:rPr>
        <w:t xml:space="preserve"> </w:t>
      </w:r>
    </w:p>
    <w:p w14:paraId="14B59B42" w14:textId="77777777" w:rsidR="00167CCF" w:rsidRPr="002F39AE" w:rsidRDefault="00ED2412" w:rsidP="00ED2412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C77038" w:rsidRPr="002F39AE">
        <w:rPr>
          <w:rFonts w:ascii="Angsana New" w:hAnsi="Angsana New"/>
          <w:sz w:val="30"/>
          <w:szCs w:val="30"/>
        </w:rPr>
        <w:t>30</w:t>
      </w:r>
      <w:r w:rsidRPr="002F39AE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Pr="002F39AE">
        <w:rPr>
          <w:rFonts w:ascii="Angsana New" w:hAnsi="Angsana New"/>
          <w:sz w:val="30"/>
          <w:szCs w:val="30"/>
        </w:rPr>
        <w:t xml:space="preserve"> </w:t>
      </w:r>
      <w:r w:rsidR="00C77038" w:rsidRPr="002F39AE">
        <w:rPr>
          <w:rFonts w:ascii="Angsana New" w:hAnsi="Angsana New"/>
          <w:sz w:val="30"/>
          <w:szCs w:val="30"/>
        </w:rPr>
        <w:t>2567</w:t>
      </w:r>
      <w:r w:rsidRPr="002F39AE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</w:t>
      </w:r>
    </w:p>
    <w:p w14:paraId="2856912A" w14:textId="42C957FD" w:rsidR="00ED2412" w:rsidRPr="002F39AE" w:rsidRDefault="00ED2412" w:rsidP="00ED2412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 xml:space="preserve">เปรียบเทียบราคาตลาดโดยมีราคาประเมินจำนวน </w:t>
      </w:r>
      <w:r w:rsidRPr="002F39AE">
        <w:rPr>
          <w:rFonts w:ascii="Angsana New" w:hAnsi="Angsana New"/>
          <w:sz w:val="30"/>
          <w:szCs w:val="30"/>
        </w:rPr>
        <w:t xml:space="preserve">67.79 </w:t>
      </w:r>
      <w:r w:rsidRPr="002F39AE">
        <w:rPr>
          <w:rFonts w:ascii="Angsana New" w:hAnsi="Angsana New"/>
          <w:sz w:val="30"/>
          <w:szCs w:val="30"/>
          <w:cs/>
        </w:rPr>
        <w:t>ล้านบาท</w:t>
      </w:r>
    </w:p>
    <w:p w14:paraId="69CEDDD7" w14:textId="77777777" w:rsidR="00167CCF" w:rsidRPr="002F39AE" w:rsidRDefault="00167CCF" w:rsidP="00ED2412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E903AB5" w14:textId="77777777" w:rsidR="00167CCF" w:rsidRPr="002F39AE" w:rsidRDefault="00167CCF" w:rsidP="00ED2412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BC7C8AF" w14:textId="77777777" w:rsidR="00167CCF" w:rsidRPr="002F39AE" w:rsidRDefault="00167CCF" w:rsidP="00ED2412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4DA2FCD" w14:textId="77777777" w:rsidR="00544F48" w:rsidRPr="002F39AE" w:rsidRDefault="00334C1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2F39AE">
        <w:rPr>
          <w:rFonts w:ascii="Angsana New" w:hAnsi="Angsana New"/>
          <w:b/>
          <w:bCs/>
          <w:sz w:val="30"/>
          <w:szCs w:val="30"/>
        </w:rPr>
        <w:t>1</w:t>
      </w:r>
      <w:r w:rsidR="00544F48" w:rsidRPr="002F39A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2F39AE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2F39AE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14:paraId="04E15EDD" w14:textId="77777777" w:rsidR="00675471" w:rsidRPr="002F39AE" w:rsidRDefault="0067547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2160"/>
      </w:tblGrid>
      <w:tr w:rsidR="00675471" w:rsidRPr="002F39AE" w14:paraId="5F64CA90" w14:textId="77777777" w:rsidTr="002E7994">
        <w:tc>
          <w:tcPr>
            <w:tcW w:w="4770" w:type="dxa"/>
          </w:tcPr>
          <w:p w14:paraId="0D35153E" w14:textId="77777777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25" w:name="_Hlk166343920"/>
          </w:p>
        </w:tc>
        <w:tc>
          <w:tcPr>
            <w:tcW w:w="1890" w:type="dxa"/>
          </w:tcPr>
          <w:p w14:paraId="487C9495" w14:textId="77777777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5D06A5" w14:textId="77777777" w:rsidR="00675471" w:rsidRPr="002F39AE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01D4E513" w14:textId="77777777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471" w:rsidRPr="002F39AE" w14:paraId="51F5527A" w14:textId="77777777" w:rsidTr="002E7994">
        <w:tc>
          <w:tcPr>
            <w:tcW w:w="4770" w:type="dxa"/>
          </w:tcPr>
          <w:p w14:paraId="38BBED27" w14:textId="77777777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14:paraId="1C85BECC" w14:textId="77777777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75471" w:rsidRPr="002F39AE" w14:paraId="5BA92243" w14:textId="77777777" w:rsidTr="002E7994">
        <w:tc>
          <w:tcPr>
            <w:tcW w:w="4770" w:type="dxa"/>
          </w:tcPr>
          <w:p w14:paraId="4B69FF44" w14:textId="77777777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890" w:type="dxa"/>
          </w:tcPr>
          <w:p w14:paraId="3C72B197" w14:textId="6B538C02" w:rsidR="00675471" w:rsidRPr="002F39AE" w:rsidRDefault="00DF785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1,834,421</w:t>
            </w:r>
          </w:p>
        </w:tc>
        <w:tc>
          <w:tcPr>
            <w:tcW w:w="270" w:type="dxa"/>
          </w:tcPr>
          <w:p w14:paraId="1713B830" w14:textId="77777777" w:rsidR="00675471" w:rsidRPr="002F39AE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A8DC41B" w14:textId="6CB63715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1,318,645</w:t>
            </w:r>
          </w:p>
        </w:tc>
      </w:tr>
      <w:tr w:rsidR="00675471" w:rsidRPr="002F39AE" w14:paraId="05F5223A" w14:textId="77777777" w:rsidTr="002E7994">
        <w:tc>
          <w:tcPr>
            <w:tcW w:w="4770" w:type="dxa"/>
          </w:tcPr>
          <w:p w14:paraId="0294581C" w14:textId="77777777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1004CFA4" w14:textId="427B9C3E" w:rsidR="00675471" w:rsidRPr="002F39AE" w:rsidRDefault="0054729A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86,127</w:t>
            </w:r>
          </w:p>
        </w:tc>
        <w:tc>
          <w:tcPr>
            <w:tcW w:w="270" w:type="dxa"/>
          </w:tcPr>
          <w:p w14:paraId="239E732A" w14:textId="77777777" w:rsidR="00675471" w:rsidRPr="002F39AE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0B4DFA9" w14:textId="42F4F478" w:rsidR="00675471" w:rsidRPr="002F39AE" w:rsidRDefault="00DE4268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22,060</w:t>
            </w:r>
          </w:p>
        </w:tc>
      </w:tr>
      <w:tr w:rsidR="00675471" w:rsidRPr="002F39AE" w14:paraId="12DACD0D" w14:textId="77777777" w:rsidTr="002E7994">
        <w:tc>
          <w:tcPr>
            <w:tcW w:w="4770" w:type="dxa"/>
          </w:tcPr>
          <w:p w14:paraId="282EB7A8" w14:textId="41D50B22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1890" w:type="dxa"/>
          </w:tcPr>
          <w:p w14:paraId="23485E6E" w14:textId="31DF3922" w:rsidR="00675471" w:rsidRPr="002F39AE" w:rsidRDefault="00DE4268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18,703</w:t>
            </w:r>
          </w:p>
        </w:tc>
        <w:tc>
          <w:tcPr>
            <w:tcW w:w="270" w:type="dxa"/>
          </w:tcPr>
          <w:p w14:paraId="2A5B76DB" w14:textId="77777777" w:rsidR="00675471" w:rsidRPr="002F39AE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1EB81AF" w14:textId="6469420E" w:rsidR="00675471" w:rsidRPr="002F39AE" w:rsidRDefault="00DE4268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18,703</w:t>
            </w:r>
          </w:p>
        </w:tc>
      </w:tr>
      <w:tr w:rsidR="00675471" w:rsidRPr="002F39AE" w14:paraId="5E616D30" w14:textId="77777777" w:rsidTr="002E7994">
        <w:tc>
          <w:tcPr>
            <w:tcW w:w="4770" w:type="dxa"/>
          </w:tcPr>
          <w:p w14:paraId="6EF92138" w14:textId="77777777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890" w:type="dxa"/>
          </w:tcPr>
          <w:p w14:paraId="667C55B5" w14:textId="3569CC61" w:rsidR="00675471" w:rsidRPr="002F39AE" w:rsidRDefault="00254CB8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</w:t>
            </w:r>
            <w:r w:rsidR="00DE4268" w:rsidRPr="002F39AE">
              <w:rPr>
                <w:rFonts w:ascii="Angsana New" w:hAnsi="Angsana New"/>
                <w:sz w:val="30"/>
                <w:szCs w:val="30"/>
              </w:rPr>
              <w:t>57,592</w:t>
            </w:r>
            <w:r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F0DE0A" w14:textId="77777777" w:rsidR="00675471" w:rsidRPr="002F39AE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58304F2" w14:textId="6BEC1A20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</w:t>
            </w:r>
            <w:r w:rsidR="00DE4268" w:rsidRPr="002F39AE">
              <w:rPr>
                <w:rFonts w:ascii="Angsana New" w:hAnsi="Angsana New"/>
                <w:sz w:val="30"/>
                <w:szCs w:val="30"/>
              </w:rPr>
              <w:t>50,684</w:t>
            </w:r>
            <w:r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471" w:rsidRPr="002F39AE" w14:paraId="73F81656" w14:textId="77777777" w:rsidTr="002E7994">
        <w:tc>
          <w:tcPr>
            <w:tcW w:w="4770" w:type="dxa"/>
          </w:tcPr>
          <w:p w14:paraId="5AA6A9E5" w14:textId="77777777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6D09FC4" w14:textId="11119FE1" w:rsidR="00675471" w:rsidRPr="002F39AE" w:rsidRDefault="00DF785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</w:t>
            </w:r>
            <w:r w:rsidR="00DE4268" w:rsidRPr="002F39AE">
              <w:rPr>
                <w:rFonts w:ascii="Angsana New" w:hAnsi="Angsana New"/>
                <w:sz w:val="30"/>
                <w:szCs w:val="30"/>
              </w:rPr>
              <w:t>632</w:t>
            </w:r>
            <w:r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8DF96B" w14:textId="77777777" w:rsidR="00675471" w:rsidRPr="002F39AE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DA66831" w14:textId="58410928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</w:t>
            </w:r>
            <w:r w:rsidR="00DE4268" w:rsidRPr="002F39AE">
              <w:rPr>
                <w:rFonts w:ascii="Angsana New" w:hAnsi="Angsana New"/>
                <w:sz w:val="30"/>
                <w:szCs w:val="30"/>
              </w:rPr>
              <w:t>632</w:t>
            </w:r>
            <w:r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471" w:rsidRPr="002F39AE" w14:paraId="084699F2" w14:textId="77777777" w:rsidTr="002E7994">
        <w:tc>
          <w:tcPr>
            <w:tcW w:w="4770" w:type="dxa"/>
          </w:tcPr>
          <w:p w14:paraId="0F7DC8DF" w14:textId="4B6D58C9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1E41"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31E41"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431E41"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78FCE94" w14:textId="32FDA327" w:rsidR="00675471" w:rsidRPr="002F39AE" w:rsidRDefault="00DF7851" w:rsidP="00D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54729A" w:rsidRPr="002F39AE">
              <w:rPr>
                <w:rFonts w:ascii="Angsana New" w:hAnsi="Angsana New"/>
                <w:b/>
                <w:bCs/>
                <w:sz w:val="30"/>
                <w:szCs w:val="30"/>
              </w:rPr>
              <w:t>881,027</w:t>
            </w:r>
          </w:p>
        </w:tc>
        <w:tc>
          <w:tcPr>
            <w:tcW w:w="270" w:type="dxa"/>
          </w:tcPr>
          <w:p w14:paraId="12F4ED1E" w14:textId="77777777" w:rsidR="00675471" w:rsidRPr="002F39AE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9395A35" w14:textId="085EDA0D" w:rsidR="00675471" w:rsidRPr="002F39AE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1,3</w:t>
            </w:r>
            <w:r w:rsidR="00DE4268" w:rsidRPr="002F39A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DE4268" w:rsidRPr="002F39AE">
              <w:rPr>
                <w:rFonts w:ascii="Angsana New" w:hAnsi="Angsana New"/>
                <w:b/>
                <w:bCs/>
                <w:sz w:val="30"/>
                <w:szCs w:val="30"/>
              </w:rPr>
              <w:t>092</w:t>
            </w:r>
          </w:p>
        </w:tc>
      </w:tr>
      <w:bookmarkEnd w:id="25"/>
    </w:tbl>
    <w:p w14:paraId="2383AA9D" w14:textId="77777777" w:rsidR="00675471" w:rsidRPr="002F39AE" w:rsidRDefault="0067547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5877B4" w14:textId="7ACEF8F3" w:rsidR="00544F48" w:rsidRPr="002F39AE" w:rsidRDefault="00544F48" w:rsidP="00575385">
      <w:pPr>
        <w:tabs>
          <w:tab w:val="clear" w:pos="454"/>
          <w:tab w:val="clear" w:pos="680"/>
        </w:tabs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Pr="002F39AE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</w:t>
      </w:r>
      <w:r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Pr="002F39AE">
        <w:rPr>
          <w:rFonts w:ascii="Angsana New" w:hAnsi="Angsana New"/>
          <w:sz w:val="30"/>
          <w:szCs w:val="30"/>
          <w:cs/>
        </w:rPr>
        <w:t>มูลค่าสุทธิทางบัญชี</w:t>
      </w:r>
      <w:r w:rsidR="00C1172D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Pr="002F39AE">
        <w:rPr>
          <w:rFonts w:ascii="Angsana New" w:hAnsi="Angsana New"/>
          <w:sz w:val="30"/>
          <w:szCs w:val="30"/>
          <w:cs/>
        </w:rPr>
        <w:t>จำนวน</w:t>
      </w:r>
      <w:r w:rsidRPr="002F39AE">
        <w:rPr>
          <w:rFonts w:ascii="Angsana New" w:hAnsi="Angsana New"/>
          <w:sz w:val="30"/>
          <w:szCs w:val="30"/>
        </w:rPr>
        <w:t xml:space="preserve"> </w:t>
      </w:r>
      <w:bookmarkStart w:id="26" w:name="_Hlk71032733"/>
      <w:r w:rsidR="004D4813" w:rsidRPr="002F39AE">
        <w:rPr>
          <w:rFonts w:ascii="Angsana New" w:hAnsi="Angsana New"/>
          <w:sz w:val="30"/>
          <w:szCs w:val="30"/>
        </w:rPr>
        <w:t>620.47</w:t>
      </w:r>
      <w:r w:rsidRPr="002F39AE">
        <w:rPr>
          <w:rFonts w:ascii="Angsana New" w:hAnsi="Angsana New"/>
          <w:sz w:val="30"/>
          <w:szCs w:val="30"/>
          <w:cs/>
        </w:rPr>
        <w:t xml:space="preserve"> </w:t>
      </w:r>
      <w:bookmarkEnd w:id="26"/>
      <w:r w:rsidRPr="002F39A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F39AE">
        <w:rPr>
          <w:rFonts w:ascii="Angsana New" w:hAnsi="Angsana New"/>
          <w:i/>
          <w:iCs/>
          <w:sz w:val="30"/>
          <w:szCs w:val="30"/>
          <w:cs/>
        </w:rPr>
        <w:t>(</w:t>
      </w:r>
      <w:r w:rsidRPr="002F39AE">
        <w:rPr>
          <w:rFonts w:ascii="Angsana New" w:hAnsi="Angsana New"/>
          <w:i/>
          <w:iCs/>
          <w:sz w:val="30"/>
          <w:szCs w:val="30"/>
        </w:rPr>
        <w:t>25</w:t>
      </w:r>
      <w:r w:rsidR="00EE3FF9" w:rsidRPr="002F39AE">
        <w:rPr>
          <w:rFonts w:ascii="Angsana New" w:hAnsi="Angsana New"/>
          <w:i/>
          <w:iCs/>
          <w:sz w:val="30"/>
          <w:szCs w:val="30"/>
          <w:lang w:val="en-GB"/>
        </w:rPr>
        <w:t>6</w:t>
      </w:r>
      <w:r w:rsidR="00AB3E28" w:rsidRPr="002F39AE">
        <w:rPr>
          <w:rFonts w:ascii="Angsana New" w:hAnsi="Angsana New"/>
          <w:i/>
          <w:iCs/>
          <w:sz w:val="30"/>
          <w:szCs w:val="30"/>
        </w:rPr>
        <w:t>6</w:t>
      </w:r>
      <w:r w:rsidRPr="002F39AE">
        <w:rPr>
          <w:rFonts w:ascii="Angsana New" w:hAnsi="Angsana New"/>
          <w:i/>
          <w:iCs/>
          <w:sz w:val="30"/>
          <w:szCs w:val="30"/>
        </w:rPr>
        <w:t xml:space="preserve"> </w:t>
      </w:r>
      <w:r w:rsidRPr="002F39A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77038" w:rsidRPr="002F39AE">
        <w:rPr>
          <w:rFonts w:ascii="Angsana New" w:hAnsi="Angsana New"/>
          <w:i/>
          <w:iCs/>
          <w:sz w:val="30"/>
          <w:szCs w:val="30"/>
        </w:rPr>
        <w:t>554</w:t>
      </w:r>
      <w:r w:rsidR="0004309F" w:rsidRPr="002F39AE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C77038" w:rsidRPr="002F39AE">
        <w:rPr>
          <w:rFonts w:ascii="Angsana New" w:hAnsi="Angsana New"/>
          <w:i/>
          <w:iCs/>
          <w:sz w:val="30"/>
          <w:szCs w:val="30"/>
        </w:rPr>
        <w:t>34</w:t>
      </w:r>
      <w:r w:rsidR="00AB3E28" w:rsidRPr="002F39AE">
        <w:rPr>
          <w:rFonts w:ascii="Angsana New" w:hAnsi="Angsana New"/>
          <w:sz w:val="30"/>
          <w:szCs w:val="30"/>
          <w:cs/>
        </w:rPr>
        <w:t xml:space="preserve"> </w:t>
      </w:r>
      <w:r w:rsidRPr="002F39AE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2F39AE">
        <w:rPr>
          <w:rFonts w:ascii="Angsana New" w:hAnsi="Angsana New"/>
          <w:sz w:val="30"/>
          <w:szCs w:val="30"/>
          <w:cs/>
        </w:rPr>
        <w:t xml:space="preserve">ใช้เป็นหลักประกันเงินกู้ยืมจากสถาบันการเงิน  (หมายเหตุข้อ </w:t>
      </w:r>
      <w:r w:rsidR="00C77038" w:rsidRPr="002F39AE">
        <w:rPr>
          <w:rFonts w:ascii="Angsana New" w:hAnsi="Angsana New"/>
          <w:sz w:val="30"/>
          <w:szCs w:val="30"/>
        </w:rPr>
        <w:t>1</w:t>
      </w:r>
      <w:r w:rsidR="00980F65" w:rsidRPr="002F39AE">
        <w:rPr>
          <w:rFonts w:ascii="Angsana New" w:hAnsi="Angsana New"/>
          <w:sz w:val="30"/>
          <w:szCs w:val="30"/>
        </w:rPr>
        <w:t>4</w:t>
      </w:r>
      <w:r w:rsidRPr="002F39AE">
        <w:rPr>
          <w:rFonts w:ascii="Angsana New" w:hAnsi="Angsana New"/>
          <w:sz w:val="30"/>
          <w:szCs w:val="30"/>
          <w:cs/>
        </w:rPr>
        <w:t>)</w:t>
      </w:r>
    </w:p>
    <w:p w14:paraId="6B121800" w14:textId="77777777" w:rsidR="00575385" w:rsidRPr="002F39AE" w:rsidRDefault="00575385" w:rsidP="00575385">
      <w:pPr>
        <w:tabs>
          <w:tab w:val="clear" w:pos="454"/>
          <w:tab w:val="clear" w:pos="680"/>
        </w:tabs>
        <w:ind w:left="426" w:right="65"/>
        <w:jc w:val="thaiDistribute"/>
        <w:rPr>
          <w:rFonts w:ascii="Angsana New" w:hAnsi="Angsana New"/>
          <w:sz w:val="30"/>
          <w:szCs w:val="30"/>
        </w:rPr>
      </w:pPr>
    </w:p>
    <w:p w14:paraId="1DE4ED30" w14:textId="77777777" w:rsidR="00CC489C" w:rsidRPr="002F39AE" w:rsidRDefault="00AD32C1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t>1</w:t>
      </w:r>
      <w:r w:rsidR="00F47868" w:rsidRPr="002F39AE">
        <w:rPr>
          <w:rFonts w:ascii="Angsana New" w:hAnsi="Angsana New"/>
          <w:b/>
          <w:bCs/>
          <w:sz w:val="30"/>
          <w:szCs w:val="30"/>
        </w:rPr>
        <w:t>2</w:t>
      </w:r>
      <w:r w:rsidR="00155C2C" w:rsidRPr="002F39AE">
        <w:rPr>
          <w:rFonts w:ascii="Angsana New" w:hAnsi="Angsana New"/>
          <w:b/>
          <w:bCs/>
          <w:sz w:val="30"/>
          <w:szCs w:val="30"/>
        </w:rPr>
        <w:tab/>
      </w:r>
      <w:r w:rsidR="00CC489C" w:rsidRPr="002F39AE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726C1CA2" w14:textId="1418AB8D" w:rsidR="00CC489C" w:rsidRPr="002F39AE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2F39AE">
        <w:rPr>
          <w:rFonts w:ascii="Angsana New" w:hAnsi="Angsana New"/>
          <w:sz w:val="30"/>
          <w:szCs w:val="30"/>
          <w:cs/>
        </w:rPr>
        <w:t>ธิการใช้/สิทธิการเช่า</w:t>
      </w:r>
      <w:r w:rsidR="00C23942" w:rsidRPr="002F39AE">
        <w:rPr>
          <w:rFonts w:ascii="Angsana New" w:hAnsi="Angsana New"/>
          <w:sz w:val="30"/>
          <w:szCs w:val="30"/>
          <w:cs/>
        </w:rPr>
        <w:t>สำหรับงวด</w:t>
      </w:r>
      <w:r w:rsidR="000B6652" w:rsidRPr="002F39AE">
        <w:rPr>
          <w:rFonts w:ascii="Angsana New" w:hAnsi="Angsana New" w:hint="cs"/>
          <w:sz w:val="30"/>
          <w:szCs w:val="30"/>
          <w:cs/>
        </w:rPr>
        <w:t>หก</w:t>
      </w:r>
      <w:r w:rsidR="00514FB3" w:rsidRPr="002F39AE">
        <w:rPr>
          <w:rFonts w:ascii="Angsana New" w:hAnsi="Angsana New" w:hint="cs"/>
          <w:sz w:val="30"/>
          <w:szCs w:val="30"/>
          <w:cs/>
        </w:rPr>
        <w:t>เดือน</w:t>
      </w:r>
      <w:r w:rsidR="00002638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C23942" w:rsidRPr="002F39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Pr="002F39AE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54BB5773" w14:textId="77777777" w:rsidR="00CD07CB" w:rsidRPr="002F39AE" w:rsidRDefault="00CD07CB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2160"/>
      </w:tblGrid>
      <w:tr w:rsidR="00CD07CB" w:rsidRPr="002F39AE" w14:paraId="621AF68F" w14:textId="77777777" w:rsidTr="003D28EB">
        <w:tc>
          <w:tcPr>
            <w:tcW w:w="4770" w:type="dxa"/>
          </w:tcPr>
          <w:p w14:paraId="27AB73DC" w14:textId="77777777" w:rsidR="00CD07CB" w:rsidRPr="002F39AE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27" w:name="_Hlk166344171"/>
          </w:p>
        </w:tc>
        <w:tc>
          <w:tcPr>
            <w:tcW w:w="1890" w:type="dxa"/>
          </w:tcPr>
          <w:p w14:paraId="77889589" w14:textId="77777777" w:rsidR="00CD07CB" w:rsidRPr="002F39AE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DDA812" w14:textId="77777777" w:rsidR="00CD07CB" w:rsidRPr="002F39AE" w:rsidRDefault="00CD07CB" w:rsidP="003D28E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4B85ABC1" w14:textId="77777777" w:rsidR="00CD07CB" w:rsidRPr="002F39AE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7CB" w:rsidRPr="002F39AE" w14:paraId="6FBBF403" w14:textId="77777777" w:rsidTr="003D28EB">
        <w:tc>
          <w:tcPr>
            <w:tcW w:w="4770" w:type="dxa"/>
          </w:tcPr>
          <w:p w14:paraId="3F71B7EC" w14:textId="77777777" w:rsidR="00CD07CB" w:rsidRPr="002F39AE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14:paraId="08A9A8C3" w14:textId="77777777" w:rsidR="00CD07CB" w:rsidRPr="002F39AE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D07CB" w:rsidRPr="002F39AE" w14:paraId="63378DD8" w14:textId="77777777" w:rsidTr="003D28EB">
        <w:tc>
          <w:tcPr>
            <w:tcW w:w="4770" w:type="dxa"/>
          </w:tcPr>
          <w:p w14:paraId="434315EE" w14:textId="5770213B" w:rsidR="00CD07CB" w:rsidRPr="002F39AE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890" w:type="dxa"/>
          </w:tcPr>
          <w:p w14:paraId="7FAD1377" w14:textId="3501DAE6" w:rsidR="00CD07CB" w:rsidRPr="002F39AE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63,327</w:t>
            </w:r>
          </w:p>
        </w:tc>
        <w:tc>
          <w:tcPr>
            <w:tcW w:w="270" w:type="dxa"/>
          </w:tcPr>
          <w:p w14:paraId="2DD0AB6D" w14:textId="77777777" w:rsidR="00CD07CB" w:rsidRPr="002F39AE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94D3D5B" w14:textId="42C5C4C1" w:rsidR="00CD07CB" w:rsidRPr="002F39AE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63,327</w:t>
            </w:r>
          </w:p>
        </w:tc>
      </w:tr>
      <w:tr w:rsidR="00CD07CB" w:rsidRPr="002F39AE" w14:paraId="75CF8DF7" w14:textId="77777777" w:rsidTr="003D28EB">
        <w:tc>
          <w:tcPr>
            <w:tcW w:w="4770" w:type="dxa"/>
          </w:tcPr>
          <w:p w14:paraId="654983BD" w14:textId="2E49005A" w:rsidR="00CD07CB" w:rsidRPr="002F39AE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504FD58E" w14:textId="0073A3C1" w:rsidR="00CD07CB" w:rsidRPr="002F39AE" w:rsidRDefault="00DC5B76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270" w:type="dxa"/>
          </w:tcPr>
          <w:p w14:paraId="21C09802" w14:textId="77777777" w:rsidR="00CD07CB" w:rsidRPr="002F39AE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4943C05" w14:textId="59A4DFA5" w:rsidR="00CD07CB" w:rsidRPr="002F39AE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7CB" w:rsidRPr="002F39AE" w14:paraId="02B496D6" w14:textId="77777777" w:rsidTr="003D28EB">
        <w:tc>
          <w:tcPr>
            <w:tcW w:w="4770" w:type="dxa"/>
          </w:tcPr>
          <w:p w14:paraId="3D759EE4" w14:textId="54137746" w:rsidR="00CD07CB" w:rsidRPr="002F39AE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</w:tcPr>
          <w:p w14:paraId="645D5F5A" w14:textId="72DD77D0" w:rsidR="00CD07CB" w:rsidRPr="002F39AE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</w:t>
            </w:r>
            <w:r w:rsidR="00E9748D" w:rsidRPr="002F39AE">
              <w:rPr>
                <w:rFonts w:ascii="Angsana New" w:hAnsi="Angsana New"/>
                <w:sz w:val="30"/>
                <w:szCs w:val="30"/>
              </w:rPr>
              <w:t>18,703</w:t>
            </w:r>
            <w:r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1FFE52" w14:textId="77777777" w:rsidR="00CD07CB" w:rsidRPr="002F39AE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F6C8EF0" w14:textId="6A6E130E" w:rsidR="00CD07CB" w:rsidRPr="002F39AE" w:rsidRDefault="00E9748D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(18,703</w:t>
            </w:r>
            <w:r w:rsidR="00CD07CB"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07CB" w:rsidRPr="002F39AE" w14:paraId="3E3519BD" w14:textId="77777777" w:rsidTr="003D28EB">
        <w:tc>
          <w:tcPr>
            <w:tcW w:w="4770" w:type="dxa"/>
          </w:tcPr>
          <w:p w14:paraId="5BBCCC56" w14:textId="1474B43C" w:rsidR="00CD07CB" w:rsidRPr="002F39AE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890" w:type="dxa"/>
          </w:tcPr>
          <w:p w14:paraId="74F7EF69" w14:textId="1944CFF1" w:rsidR="00CD07CB" w:rsidRPr="002F39AE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</w:t>
            </w:r>
            <w:r w:rsidR="00E9748D" w:rsidRPr="002F39AE">
              <w:rPr>
                <w:rFonts w:ascii="Angsana New" w:hAnsi="Angsana New"/>
                <w:sz w:val="30"/>
                <w:szCs w:val="30"/>
              </w:rPr>
              <w:t>5,350</w:t>
            </w:r>
            <w:r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A87CC3" w14:textId="77777777" w:rsidR="00CD07CB" w:rsidRPr="002F39AE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8C73B26" w14:textId="4B3D91BF" w:rsidR="00CD07CB" w:rsidRPr="002F39AE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</w:t>
            </w:r>
            <w:r w:rsidR="00E9748D" w:rsidRPr="002F39AE">
              <w:rPr>
                <w:rFonts w:ascii="Angsana New" w:hAnsi="Angsana New"/>
                <w:sz w:val="30"/>
                <w:szCs w:val="30"/>
              </w:rPr>
              <w:t>5,298</w:t>
            </w:r>
            <w:r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07CB" w:rsidRPr="002F39AE" w14:paraId="21F6288A" w14:textId="77777777" w:rsidTr="00CD07CB">
        <w:tc>
          <w:tcPr>
            <w:tcW w:w="4770" w:type="dxa"/>
          </w:tcPr>
          <w:p w14:paraId="7B65A1EE" w14:textId="11C918A9" w:rsidR="00CD07CB" w:rsidRPr="002F39AE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021276" w14:textId="47E4F697" w:rsidR="00CD07CB" w:rsidRPr="002F39AE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8AFB08" w14:textId="77777777" w:rsidR="00CD07CB" w:rsidRPr="002F39AE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DCD244B" w14:textId="36947F6E" w:rsidR="00CD07CB" w:rsidRPr="002F39AE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7CB" w:rsidRPr="002F39AE" w14:paraId="38BC53BD" w14:textId="77777777" w:rsidTr="00CD07CB">
        <w:tc>
          <w:tcPr>
            <w:tcW w:w="4770" w:type="dxa"/>
          </w:tcPr>
          <w:p w14:paraId="739DB4AA" w14:textId="5C92D6FD" w:rsidR="00CD07CB" w:rsidRPr="002F39AE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D6F53"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D6F53"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28C96F" w14:textId="18DA4848" w:rsidR="00CD07CB" w:rsidRPr="002F39AE" w:rsidRDefault="00E9748D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40,489</w:t>
            </w:r>
          </w:p>
        </w:tc>
        <w:tc>
          <w:tcPr>
            <w:tcW w:w="270" w:type="dxa"/>
          </w:tcPr>
          <w:p w14:paraId="2BC45B8D" w14:textId="77777777" w:rsidR="00CD07CB" w:rsidRPr="002F39AE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6F8FADA" w14:textId="2D98102B" w:rsidR="00CD07CB" w:rsidRPr="002F39AE" w:rsidRDefault="00E05E28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39,326</w:t>
            </w:r>
          </w:p>
        </w:tc>
      </w:tr>
      <w:bookmarkEnd w:id="27"/>
    </w:tbl>
    <w:p w14:paraId="11CDA452" w14:textId="77777777" w:rsidR="00672699" w:rsidRPr="002F39AE" w:rsidRDefault="00672699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D8046E" w14:textId="77777777" w:rsidR="00575385" w:rsidRPr="002F39AE" w:rsidRDefault="00575385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25A1FA" w14:textId="31C9E161" w:rsidR="00155C2C" w:rsidRPr="002F39AE" w:rsidRDefault="00F47868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CC489C" w:rsidRPr="002F39AE">
        <w:rPr>
          <w:rFonts w:ascii="Angsana New" w:hAnsi="Angsana New"/>
          <w:b/>
          <w:bCs/>
          <w:sz w:val="30"/>
          <w:szCs w:val="30"/>
        </w:rPr>
        <w:t xml:space="preserve">   </w:t>
      </w:r>
      <w:r w:rsidR="00C30D2B" w:rsidRPr="002F39A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55C2C" w:rsidRPr="002F39AE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53C3B289" w14:textId="1A532409" w:rsidR="009C0413" w:rsidRPr="002F39AE" w:rsidRDefault="00155C2C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="00801E69" w:rsidRPr="002F39AE">
        <w:rPr>
          <w:rFonts w:ascii="Angsana New" w:hAnsi="Angsana New"/>
          <w:sz w:val="30"/>
          <w:szCs w:val="30"/>
        </w:rPr>
        <w:t xml:space="preserve">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F39AE">
        <w:rPr>
          <w:rFonts w:ascii="Angsana New" w:hAnsi="Angsana New"/>
          <w:sz w:val="30"/>
          <w:szCs w:val="30"/>
        </w:rPr>
        <w:t xml:space="preserve">31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F39AE">
        <w:rPr>
          <w:rFonts w:ascii="Angsana New" w:hAnsi="Angsana New"/>
          <w:sz w:val="30"/>
          <w:szCs w:val="30"/>
        </w:rPr>
        <w:t>2566</w:t>
      </w:r>
      <w:r w:rsidR="007B3688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Pr="002F39AE">
        <w:rPr>
          <w:rFonts w:ascii="Angsana New" w:hAnsi="Angsana New"/>
          <w:sz w:val="30"/>
          <w:szCs w:val="30"/>
          <w:cs/>
        </w:rPr>
        <w:t xml:space="preserve">มีดังนี้  </w:t>
      </w:r>
    </w:p>
    <w:tbl>
      <w:tblPr>
        <w:tblW w:w="9641" w:type="dxa"/>
        <w:tblInd w:w="284" w:type="dxa"/>
        <w:tblLook w:val="01E0" w:firstRow="1" w:lastRow="1" w:firstColumn="1" w:lastColumn="1" w:noHBand="0" w:noVBand="0"/>
      </w:tblPr>
      <w:tblGrid>
        <w:gridCol w:w="3827"/>
        <w:gridCol w:w="1276"/>
        <w:gridCol w:w="284"/>
        <w:gridCol w:w="1276"/>
        <w:gridCol w:w="283"/>
        <w:gridCol w:w="143"/>
        <w:gridCol w:w="992"/>
        <w:gridCol w:w="143"/>
        <w:gridCol w:w="140"/>
        <w:gridCol w:w="143"/>
        <w:gridCol w:w="991"/>
        <w:gridCol w:w="143"/>
      </w:tblGrid>
      <w:tr w:rsidR="0031137A" w:rsidRPr="002F39AE" w14:paraId="360DDE80" w14:textId="77777777" w:rsidTr="00F76FA5">
        <w:tc>
          <w:tcPr>
            <w:tcW w:w="3827" w:type="dxa"/>
          </w:tcPr>
          <w:p w14:paraId="15A50CE3" w14:textId="77777777" w:rsidR="006C7CDA" w:rsidRPr="002F39AE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814" w:type="dxa"/>
            <w:gridSpan w:val="11"/>
            <w:vAlign w:val="center"/>
          </w:tcPr>
          <w:p w14:paraId="77EC0F24" w14:textId="38017301" w:rsidR="006C7CDA" w:rsidRPr="002F39AE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2F39AE" w14:paraId="6D654D82" w14:textId="77777777" w:rsidTr="005D401E">
        <w:tc>
          <w:tcPr>
            <w:tcW w:w="3827" w:type="dxa"/>
          </w:tcPr>
          <w:p w14:paraId="4D1DA93E" w14:textId="77777777" w:rsidR="00F64E8A" w:rsidRPr="002F39A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14:paraId="05F29A13" w14:textId="77777777" w:rsidR="00F64E8A" w:rsidRPr="002F39A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978" w:type="dxa"/>
            <w:gridSpan w:val="8"/>
          </w:tcPr>
          <w:p w14:paraId="470D899E" w14:textId="77777777" w:rsidR="00F64E8A" w:rsidRPr="002F39A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1137A" w:rsidRPr="002F39AE" w14:paraId="73E00777" w14:textId="77777777" w:rsidTr="00E27E47">
        <w:tc>
          <w:tcPr>
            <w:tcW w:w="3827" w:type="dxa"/>
          </w:tcPr>
          <w:p w14:paraId="625B6FA2" w14:textId="77777777" w:rsidR="00F64E8A" w:rsidRPr="002F39A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8D679FB" w14:textId="042D418E" w:rsidR="00F64E8A" w:rsidRPr="002F39AE" w:rsidRDefault="00BD6F5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64E8A" w:rsidRPr="002F39A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84" w:type="dxa"/>
            <w:vAlign w:val="center"/>
          </w:tcPr>
          <w:p w14:paraId="0712941D" w14:textId="77777777" w:rsidR="00F64E8A" w:rsidRPr="002F39A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EC8CEA9" w14:textId="22830FB9" w:rsidR="00F64E8A" w:rsidRPr="002F39A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  <w:tc>
          <w:tcPr>
            <w:tcW w:w="426" w:type="dxa"/>
            <w:gridSpan w:val="2"/>
          </w:tcPr>
          <w:p w14:paraId="28AD1717" w14:textId="77777777" w:rsidR="00F64E8A" w:rsidRPr="002F39A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135BA433" w14:textId="32F1BB2E" w:rsidR="00F64E8A" w:rsidRPr="002F39AE" w:rsidRDefault="00BD6F5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64E8A" w:rsidRPr="002F39A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83" w:type="dxa"/>
            <w:gridSpan w:val="2"/>
            <w:vAlign w:val="center"/>
          </w:tcPr>
          <w:p w14:paraId="3DB70002" w14:textId="77777777" w:rsidR="00F64E8A" w:rsidRPr="002F39A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883182" w14:textId="0675FBA1" w:rsidR="00F64E8A" w:rsidRPr="002F39A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31137A" w:rsidRPr="002F39AE" w14:paraId="015DD5E6" w14:textId="77777777" w:rsidTr="004B7ADD">
        <w:trPr>
          <w:gridAfter w:val="1"/>
          <w:wAfter w:w="143" w:type="dxa"/>
        </w:trPr>
        <w:tc>
          <w:tcPr>
            <w:tcW w:w="3827" w:type="dxa"/>
          </w:tcPr>
          <w:p w14:paraId="748B45C1" w14:textId="77777777" w:rsidR="00FC47EA" w:rsidRPr="002F39AE" w:rsidRDefault="00FC47EA" w:rsidP="00E27E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10"/>
          </w:tcPr>
          <w:p w14:paraId="1E00021D" w14:textId="77777777" w:rsidR="00FC47EA" w:rsidRPr="002F39AE" w:rsidRDefault="00FC47EA" w:rsidP="00E27E4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B3688" w:rsidRPr="002F39AE" w14:paraId="66F9EA58" w14:textId="77777777" w:rsidTr="00E27E47">
        <w:trPr>
          <w:gridAfter w:val="1"/>
          <w:wAfter w:w="143" w:type="dxa"/>
        </w:trPr>
        <w:tc>
          <w:tcPr>
            <w:tcW w:w="3827" w:type="dxa"/>
          </w:tcPr>
          <w:p w14:paraId="07E39759" w14:textId="77777777" w:rsidR="007B3688" w:rsidRPr="002F39AE" w:rsidRDefault="007B3688" w:rsidP="007B3688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4131ED0D" w14:textId="3B261CA4" w:rsidR="007B3688" w:rsidRPr="002F39AE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</w:t>
            </w:r>
            <w:r w:rsidR="0054729A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284" w:type="dxa"/>
          </w:tcPr>
          <w:p w14:paraId="335FE826" w14:textId="77777777" w:rsidR="007B3688" w:rsidRPr="002F39AE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0159C27D" w14:textId="13DCF06E" w:rsidR="007B3688" w:rsidRPr="002F39AE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25,674</w:t>
            </w:r>
          </w:p>
        </w:tc>
        <w:tc>
          <w:tcPr>
            <w:tcW w:w="283" w:type="dxa"/>
          </w:tcPr>
          <w:p w14:paraId="6B86F03A" w14:textId="77777777" w:rsidR="007B3688" w:rsidRPr="002F39AE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32BAD177" w14:textId="00CA6808" w:rsidR="007B3688" w:rsidRPr="002F39AE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4729A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gridSpan w:val="2"/>
          </w:tcPr>
          <w:p w14:paraId="440292EE" w14:textId="77777777" w:rsidR="007B3688" w:rsidRPr="002F39AE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31CB7FFD" w14:textId="42A35E9A" w:rsidR="007B3688" w:rsidRPr="002F39AE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</w:tr>
      <w:tr w:rsidR="007B3688" w:rsidRPr="002F39AE" w14:paraId="4A9C573F" w14:textId="77777777" w:rsidTr="00E27E47">
        <w:trPr>
          <w:gridAfter w:val="1"/>
          <w:wAfter w:w="143" w:type="dxa"/>
        </w:trPr>
        <w:tc>
          <w:tcPr>
            <w:tcW w:w="3827" w:type="dxa"/>
          </w:tcPr>
          <w:p w14:paraId="1CA01F37" w14:textId="77777777" w:rsidR="007B3688" w:rsidRPr="002F39AE" w:rsidRDefault="007B3688" w:rsidP="007B3688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14:paraId="45DA5460" w14:textId="186E92D0" w:rsidR="007B3688" w:rsidRPr="002F39AE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4729A"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56</w:t>
            </w: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</w:tcPr>
          <w:p w14:paraId="63E3C715" w14:textId="77777777" w:rsidR="007B3688" w:rsidRPr="002F39AE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34595329" w14:textId="0EB9249B" w:rsidR="007B3688" w:rsidRPr="002F39AE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283" w:type="dxa"/>
          </w:tcPr>
          <w:p w14:paraId="61D82043" w14:textId="77777777" w:rsidR="007B3688" w:rsidRPr="002F39AE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3B5A9869" w14:textId="56565B19" w:rsidR="007B3688" w:rsidRPr="002F39AE" w:rsidRDefault="0054729A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83" w:type="dxa"/>
            <w:gridSpan w:val="2"/>
          </w:tcPr>
          <w:p w14:paraId="1D95C778" w14:textId="77777777" w:rsidR="007B3688" w:rsidRPr="002F39AE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1611F979" w14:textId="5EA90553" w:rsidR="007B3688" w:rsidRPr="002F39AE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</w:t>
            </w:r>
          </w:p>
        </w:tc>
      </w:tr>
      <w:tr w:rsidR="007B3688" w:rsidRPr="002F39AE" w14:paraId="19772A2C" w14:textId="77777777" w:rsidTr="0070190D">
        <w:trPr>
          <w:gridAfter w:val="1"/>
          <w:wAfter w:w="143" w:type="dxa"/>
        </w:trPr>
        <w:tc>
          <w:tcPr>
            <w:tcW w:w="3827" w:type="dxa"/>
          </w:tcPr>
          <w:p w14:paraId="6ACBDFE1" w14:textId="77777777" w:rsidR="007B3688" w:rsidRPr="002F39AE" w:rsidRDefault="007B3688" w:rsidP="007B3688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8AC55" w14:textId="176A3D00" w:rsidR="007B3688" w:rsidRPr="002F39AE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</w:t>
            </w:r>
            <w:r w:rsidR="0054729A"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84" w:type="dxa"/>
            <w:vAlign w:val="bottom"/>
          </w:tcPr>
          <w:p w14:paraId="26D7FA71" w14:textId="77777777" w:rsidR="007B3688" w:rsidRPr="002F39AE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6AF986B" w14:textId="675D0D6E" w:rsidR="007B3688" w:rsidRPr="002F39AE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25,505</w:t>
            </w:r>
          </w:p>
        </w:tc>
        <w:tc>
          <w:tcPr>
            <w:tcW w:w="283" w:type="dxa"/>
            <w:vAlign w:val="bottom"/>
          </w:tcPr>
          <w:p w14:paraId="597712C4" w14:textId="77777777" w:rsidR="007B3688" w:rsidRPr="002F39AE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7D77F" w14:textId="77777777" w:rsidR="007B3688" w:rsidRPr="002F39AE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          -</w:t>
            </w:r>
          </w:p>
        </w:tc>
        <w:tc>
          <w:tcPr>
            <w:tcW w:w="283" w:type="dxa"/>
            <w:gridSpan w:val="2"/>
            <w:vAlign w:val="bottom"/>
          </w:tcPr>
          <w:p w14:paraId="55B30B5C" w14:textId="77777777" w:rsidR="007B3688" w:rsidRPr="002F39AE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C7BBA9" w14:textId="0ED72352" w:rsidR="007B3688" w:rsidRPr="002F39AE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B99A36B" w14:textId="77777777" w:rsidR="00CD2ECB" w:rsidRPr="002F39AE" w:rsidRDefault="00CD2EC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14:paraId="00BCEE3F" w14:textId="77777777" w:rsidR="00F14210" w:rsidRPr="002F39AE" w:rsidRDefault="00F14210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5D067968" w14:textId="77777777" w:rsidR="00F14210" w:rsidRPr="002F39AE" w:rsidRDefault="00F14210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tbl>
      <w:tblPr>
        <w:tblW w:w="9641" w:type="dxa"/>
        <w:tblInd w:w="284" w:type="dxa"/>
        <w:tblLook w:val="01E0" w:firstRow="1" w:lastRow="1" w:firstColumn="1" w:lastColumn="1" w:noHBand="0" w:noVBand="0"/>
      </w:tblPr>
      <w:tblGrid>
        <w:gridCol w:w="3827"/>
        <w:gridCol w:w="1276"/>
        <w:gridCol w:w="284"/>
        <w:gridCol w:w="1276"/>
        <w:gridCol w:w="283"/>
        <w:gridCol w:w="143"/>
        <w:gridCol w:w="992"/>
        <w:gridCol w:w="143"/>
        <w:gridCol w:w="140"/>
        <w:gridCol w:w="143"/>
        <w:gridCol w:w="991"/>
        <w:gridCol w:w="143"/>
      </w:tblGrid>
      <w:tr w:rsidR="00F14210" w:rsidRPr="002F39AE" w14:paraId="56E271C7" w14:textId="77777777" w:rsidTr="003D28EB">
        <w:tc>
          <w:tcPr>
            <w:tcW w:w="3827" w:type="dxa"/>
          </w:tcPr>
          <w:p w14:paraId="0AD1B334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814" w:type="dxa"/>
            <w:gridSpan w:val="11"/>
            <w:vAlign w:val="center"/>
          </w:tcPr>
          <w:p w14:paraId="29D476E8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210" w:rsidRPr="002F39AE" w14:paraId="17D80416" w14:textId="77777777" w:rsidTr="003D28EB">
        <w:tc>
          <w:tcPr>
            <w:tcW w:w="3827" w:type="dxa"/>
          </w:tcPr>
          <w:p w14:paraId="4833D4C8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14:paraId="0776CF4E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978" w:type="dxa"/>
            <w:gridSpan w:val="8"/>
          </w:tcPr>
          <w:p w14:paraId="73FBA439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14210" w:rsidRPr="002F39AE" w14:paraId="7F0C083F" w14:textId="77777777" w:rsidTr="003D28EB">
        <w:tc>
          <w:tcPr>
            <w:tcW w:w="3827" w:type="dxa"/>
          </w:tcPr>
          <w:p w14:paraId="552190B0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3B8A1D5" w14:textId="5C11E3BF" w:rsidR="00F14210" w:rsidRPr="002F39AE" w:rsidRDefault="00BD6F53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14210" w:rsidRPr="002F39A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14210"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14210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84" w:type="dxa"/>
            <w:vAlign w:val="center"/>
          </w:tcPr>
          <w:p w14:paraId="5D251F73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4346C05" w14:textId="5F0D308B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  <w:tc>
          <w:tcPr>
            <w:tcW w:w="426" w:type="dxa"/>
            <w:gridSpan w:val="2"/>
          </w:tcPr>
          <w:p w14:paraId="1A20F594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7D79E8AF" w14:textId="7E0663FF" w:rsidR="00F14210" w:rsidRPr="002F39AE" w:rsidRDefault="00BD6F53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14210" w:rsidRPr="002F39A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14210"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14210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83" w:type="dxa"/>
            <w:gridSpan w:val="2"/>
            <w:vAlign w:val="center"/>
          </w:tcPr>
          <w:p w14:paraId="48E06B13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4788826" w14:textId="2530CCB1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F14210" w:rsidRPr="002F39AE" w14:paraId="3FBDED74" w14:textId="77777777" w:rsidTr="003D28EB">
        <w:trPr>
          <w:gridAfter w:val="1"/>
          <w:wAfter w:w="143" w:type="dxa"/>
        </w:trPr>
        <w:tc>
          <w:tcPr>
            <w:tcW w:w="3827" w:type="dxa"/>
          </w:tcPr>
          <w:p w14:paraId="0BA54F0D" w14:textId="77777777" w:rsidR="00F14210" w:rsidRPr="002F39AE" w:rsidRDefault="00F14210" w:rsidP="003D28E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10"/>
          </w:tcPr>
          <w:p w14:paraId="5FD66A6E" w14:textId="77777777" w:rsidR="00F14210" w:rsidRPr="002F39AE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14210" w:rsidRPr="002F39AE" w14:paraId="3BCCC17A" w14:textId="77777777" w:rsidTr="003D28EB">
        <w:trPr>
          <w:gridAfter w:val="1"/>
          <w:wAfter w:w="143" w:type="dxa"/>
        </w:trPr>
        <w:tc>
          <w:tcPr>
            <w:tcW w:w="3827" w:type="dxa"/>
          </w:tcPr>
          <w:p w14:paraId="744B5FC4" w14:textId="77777777" w:rsidR="00F14210" w:rsidRPr="002F39AE" w:rsidRDefault="00F14210" w:rsidP="003D28EB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0AA5E03C" w14:textId="21B014A2" w:rsidR="00F14210" w:rsidRPr="002F39AE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</w:t>
            </w:r>
            <w:r w:rsidR="0054729A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907</w:t>
            </w:r>
          </w:p>
        </w:tc>
        <w:tc>
          <w:tcPr>
            <w:tcW w:w="284" w:type="dxa"/>
          </w:tcPr>
          <w:p w14:paraId="1898255B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1FDDD972" w14:textId="77777777" w:rsidR="00F14210" w:rsidRPr="002F39AE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25,674</w:t>
            </w:r>
          </w:p>
        </w:tc>
        <w:tc>
          <w:tcPr>
            <w:tcW w:w="283" w:type="dxa"/>
          </w:tcPr>
          <w:p w14:paraId="1CEBA589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173A3850" w14:textId="2EB39EE7" w:rsidR="00F14210" w:rsidRPr="002F39AE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4729A"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gridSpan w:val="2"/>
          </w:tcPr>
          <w:p w14:paraId="2F8F09BD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1D7565BD" w14:textId="77777777" w:rsidR="00F14210" w:rsidRPr="002F39AE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</w:tr>
      <w:tr w:rsidR="00F14210" w:rsidRPr="002F39AE" w14:paraId="34542C44" w14:textId="77777777" w:rsidTr="003D28EB">
        <w:trPr>
          <w:gridAfter w:val="1"/>
          <w:wAfter w:w="143" w:type="dxa"/>
        </w:trPr>
        <w:tc>
          <w:tcPr>
            <w:tcW w:w="3827" w:type="dxa"/>
          </w:tcPr>
          <w:p w14:paraId="3927398A" w14:textId="77777777" w:rsidR="00F14210" w:rsidRPr="002F39AE" w:rsidRDefault="00F14210" w:rsidP="003D28EB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14:paraId="30D74344" w14:textId="68096F72" w:rsidR="00F14210" w:rsidRPr="002F39AE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4729A"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56</w:t>
            </w:r>
            <w:r w:rsidRPr="002F39A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</w:tcPr>
          <w:p w14:paraId="4D3C6344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20B90032" w14:textId="77777777" w:rsidR="00F14210" w:rsidRPr="002F39AE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283" w:type="dxa"/>
          </w:tcPr>
          <w:p w14:paraId="7449457E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39FBEFFB" w14:textId="13FB20CE" w:rsidR="00F14210" w:rsidRPr="002F39AE" w:rsidRDefault="0054729A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83" w:type="dxa"/>
            <w:gridSpan w:val="2"/>
          </w:tcPr>
          <w:p w14:paraId="113237BE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4E913968" w14:textId="77777777" w:rsidR="00F14210" w:rsidRPr="002F39AE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</w:t>
            </w:r>
          </w:p>
        </w:tc>
      </w:tr>
      <w:tr w:rsidR="00F14210" w:rsidRPr="002F39AE" w14:paraId="6B9B16CD" w14:textId="77777777" w:rsidTr="003D28EB">
        <w:trPr>
          <w:gridAfter w:val="1"/>
          <w:wAfter w:w="143" w:type="dxa"/>
        </w:trPr>
        <w:tc>
          <w:tcPr>
            <w:tcW w:w="3827" w:type="dxa"/>
          </w:tcPr>
          <w:p w14:paraId="1C32EC3F" w14:textId="77777777" w:rsidR="00F14210" w:rsidRPr="002F39AE" w:rsidRDefault="00F14210" w:rsidP="003D28EB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DE18F" w14:textId="20ED18AA" w:rsidR="00F14210" w:rsidRPr="002F39AE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</w:t>
            </w:r>
            <w:r w:rsidR="0054729A"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284" w:type="dxa"/>
            <w:vAlign w:val="bottom"/>
          </w:tcPr>
          <w:p w14:paraId="0BE31F64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337FD25" w14:textId="77777777" w:rsidR="00F14210" w:rsidRPr="002F39AE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25,505</w:t>
            </w:r>
          </w:p>
        </w:tc>
        <w:tc>
          <w:tcPr>
            <w:tcW w:w="283" w:type="dxa"/>
            <w:vAlign w:val="bottom"/>
          </w:tcPr>
          <w:p w14:paraId="35F748A9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B5B86" w14:textId="77777777" w:rsidR="00F14210" w:rsidRPr="002F39AE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          -</w:t>
            </w:r>
          </w:p>
        </w:tc>
        <w:tc>
          <w:tcPr>
            <w:tcW w:w="283" w:type="dxa"/>
            <w:gridSpan w:val="2"/>
            <w:vAlign w:val="bottom"/>
          </w:tcPr>
          <w:p w14:paraId="4AE3259B" w14:textId="77777777" w:rsidR="00F14210" w:rsidRPr="002F39AE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2683CD" w14:textId="77777777" w:rsidR="00F14210" w:rsidRPr="002F39AE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E75EE7C" w14:textId="77777777" w:rsidR="006E2DBF" w:rsidRPr="002F39AE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6D4AFA50" w14:textId="77777777" w:rsidR="006E2DBF" w:rsidRPr="002F39AE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136D3BA3" w14:textId="77777777" w:rsidR="00575385" w:rsidRPr="002F39AE" w:rsidRDefault="00575385" w:rsidP="00140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23FC6D" w14:textId="1C0A2EB6" w:rsidR="00B17CF3" w:rsidRPr="002F39AE" w:rsidRDefault="00B17CF3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>รายกา</w:t>
      </w:r>
      <w:r w:rsidR="00264E61" w:rsidRPr="002F39AE">
        <w:rPr>
          <w:rFonts w:ascii="Angsana New" w:hAnsi="Angsana New" w:hint="cs"/>
          <w:sz w:val="30"/>
          <w:szCs w:val="30"/>
          <w:cs/>
        </w:rPr>
        <w:t>ร</w:t>
      </w:r>
      <w:r w:rsidRPr="002F39AE">
        <w:rPr>
          <w:rFonts w:ascii="Angsana New" w:hAnsi="Angsana New"/>
          <w:sz w:val="30"/>
          <w:szCs w:val="30"/>
          <w:cs/>
        </w:rPr>
        <w:t>เคลื่อนไหวของสินทรัพย์และหนี้สินภาษีเงินได้รอการตัดบัญชี</w:t>
      </w:r>
      <w:r w:rsidR="00C23942" w:rsidRPr="002F39AE">
        <w:rPr>
          <w:rFonts w:ascii="Angsana New" w:hAnsi="Angsana New"/>
          <w:sz w:val="30"/>
          <w:szCs w:val="30"/>
          <w:cs/>
        </w:rPr>
        <w:t>สำหรับ</w:t>
      </w:r>
      <w:r w:rsidR="00ED29DE" w:rsidRPr="002F39AE">
        <w:rPr>
          <w:rFonts w:ascii="Angsana New" w:hAnsi="Angsana New" w:hint="cs"/>
          <w:sz w:val="30"/>
          <w:szCs w:val="30"/>
          <w:cs/>
        </w:rPr>
        <w:t>หก</w:t>
      </w:r>
      <w:r w:rsidR="00514FB3" w:rsidRPr="002F39AE">
        <w:rPr>
          <w:rFonts w:ascii="Angsana New" w:hAnsi="Angsana New" w:hint="cs"/>
          <w:sz w:val="30"/>
          <w:szCs w:val="30"/>
          <w:cs/>
        </w:rPr>
        <w:t>เดือน</w:t>
      </w:r>
      <w:r w:rsidR="00C23942" w:rsidRPr="002F39AE">
        <w:rPr>
          <w:rFonts w:ascii="Angsana New" w:hAnsi="Angsana New"/>
          <w:sz w:val="30"/>
          <w:szCs w:val="30"/>
          <w:cs/>
        </w:rPr>
        <w:t>สิ้นสุดวันที่</w:t>
      </w:r>
      <w:r w:rsidR="00CC33D5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BD6F53" w:rsidRPr="002F39AE">
        <w:rPr>
          <w:rFonts w:ascii="Angsana New" w:hAnsi="Angsana New"/>
          <w:sz w:val="30"/>
          <w:szCs w:val="30"/>
          <w:lang w:val="en-GB"/>
        </w:rPr>
        <w:t xml:space="preserve">30 </w:t>
      </w:r>
      <w:r w:rsidR="00BD6F53" w:rsidRPr="002F39AE">
        <w:rPr>
          <w:rFonts w:ascii="Angsana New" w:hAnsi="Angsana New"/>
          <w:sz w:val="30"/>
          <w:szCs w:val="30"/>
          <w:cs/>
          <w:lang w:val="en-GB"/>
        </w:rPr>
        <w:t>มิถุนายน</w:t>
      </w:r>
      <w:r w:rsidR="00EE3FF9" w:rsidRPr="002F39AE">
        <w:rPr>
          <w:rFonts w:ascii="Angsana New" w:hAnsi="Angsana New"/>
          <w:sz w:val="30"/>
          <w:szCs w:val="30"/>
          <w:lang w:val="en-GB"/>
        </w:rPr>
        <w:t>256</w:t>
      </w:r>
      <w:r w:rsidR="00EE3FF9" w:rsidRPr="002F39AE">
        <w:rPr>
          <w:rFonts w:ascii="Angsana New" w:hAnsi="Angsana New" w:hint="cs"/>
          <w:sz w:val="30"/>
          <w:szCs w:val="30"/>
          <w:lang w:val="en-GB"/>
        </w:rPr>
        <w:t>7</w:t>
      </w:r>
      <w:r w:rsidR="002164CD" w:rsidRPr="002F39AE">
        <w:rPr>
          <w:rFonts w:ascii="Angsana New" w:hAnsi="Angsana New"/>
          <w:sz w:val="30"/>
          <w:szCs w:val="30"/>
        </w:rPr>
        <w:t xml:space="preserve"> </w:t>
      </w:r>
      <w:r w:rsidRPr="002F39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31137A" w:rsidRPr="002F39AE" w14:paraId="71F6DCAD" w14:textId="77777777" w:rsidTr="00F76FA5">
        <w:trPr>
          <w:trHeight w:val="80"/>
          <w:tblHeader/>
        </w:trPr>
        <w:tc>
          <w:tcPr>
            <w:tcW w:w="4722" w:type="dxa"/>
          </w:tcPr>
          <w:p w14:paraId="1197B871" w14:textId="77777777" w:rsidR="00CD7B18" w:rsidRPr="002F39AE" w:rsidRDefault="00CD7B18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48B8E89" w14:textId="77777777" w:rsidR="00CD7B18" w:rsidRPr="002F39AE" w:rsidRDefault="00CD7B18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  <w:vAlign w:val="bottom"/>
          </w:tcPr>
          <w:p w14:paraId="78E7DC2F" w14:textId="2BF5CCBE" w:rsidR="00CD7B18" w:rsidRPr="002F39AE" w:rsidRDefault="00CD7B18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137A" w:rsidRPr="002F39AE" w14:paraId="5A5DC463" w14:textId="77777777" w:rsidTr="00CC1DB2">
        <w:trPr>
          <w:trHeight w:val="80"/>
          <w:tblHeader/>
        </w:trPr>
        <w:tc>
          <w:tcPr>
            <w:tcW w:w="4722" w:type="dxa"/>
          </w:tcPr>
          <w:p w14:paraId="267CBE61" w14:textId="77777777" w:rsidR="00F10F13" w:rsidRPr="002F39AE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1AA04783" w14:textId="77777777" w:rsidR="00F10F13" w:rsidRPr="002F39AE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14:paraId="11E42FE1" w14:textId="079D1AEB" w:rsidR="00F10F13" w:rsidRPr="002F39AE" w:rsidRDefault="00F10F13" w:rsidP="0064198D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F39AE">
              <w:rPr>
                <w:rFonts w:ascii="Angsana New" w:hAnsi="Angsana New"/>
                <w:sz w:val="26"/>
                <w:szCs w:val="26"/>
              </w:rPr>
              <w:t>1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F39AE">
              <w:rPr>
                <w:rFonts w:ascii="Angsana New" w:hAnsi="Angsana New"/>
                <w:sz w:val="26"/>
                <w:szCs w:val="26"/>
              </w:rPr>
              <w:t>256</w:t>
            </w:r>
            <w:r w:rsidR="003514CC" w:rsidRPr="002F39AE">
              <w:rPr>
                <w:rFonts w:ascii="Angsana New" w:hAnsi="Angsana New"/>
                <w:sz w:val="26"/>
                <w:szCs w:val="26"/>
              </w:rPr>
              <w:t>7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A0D828F" w14:textId="77777777" w:rsidR="00F10F13" w:rsidRPr="002F39AE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73568E26" w14:textId="77777777" w:rsidR="00F10F13" w:rsidRPr="002F39AE" w:rsidRDefault="00F10F13" w:rsidP="006419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2F39AE">
              <w:rPr>
                <w:rFonts w:ascii="Angsana New" w:hAnsi="Angsana New"/>
                <w:sz w:val="26"/>
                <w:szCs w:val="26"/>
              </w:rPr>
              <w:br/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14:paraId="5A983EB7" w14:textId="77777777" w:rsidR="00F10F13" w:rsidRPr="002F39AE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14:paraId="1DAAD683" w14:textId="77777777" w:rsidR="00F10F13" w:rsidRPr="002F39AE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3DF425DF" w14:textId="7125CBAE" w:rsidR="00F10F13" w:rsidRPr="002F39AE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31E41" w:rsidRPr="002F39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31E41" w:rsidRPr="002F39A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431E41" w:rsidRPr="002F39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1137A" w:rsidRPr="002F39AE" w14:paraId="76DBE60A" w14:textId="77777777" w:rsidTr="00CC1DB2">
        <w:trPr>
          <w:trHeight w:val="80"/>
          <w:tblHeader/>
        </w:trPr>
        <w:tc>
          <w:tcPr>
            <w:tcW w:w="4722" w:type="dxa"/>
          </w:tcPr>
          <w:p w14:paraId="5A43E4C7" w14:textId="77777777" w:rsidR="00F10F13" w:rsidRPr="002F39AE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79AC85D3" w14:textId="77777777" w:rsidR="00F10F13" w:rsidRPr="002F39AE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A96E031" w14:textId="77777777" w:rsidR="00F10F13" w:rsidRPr="002F39AE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923B169" w14:textId="77777777" w:rsidR="00F10F13" w:rsidRPr="002F39AE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2959DB6B" w14:textId="77777777" w:rsidR="00F10F13" w:rsidRPr="002F39AE" w:rsidRDefault="00F10F13" w:rsidP="00C77654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="00F2641A" w:rsidRPr="002F39AE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</w:t>
            </w:r>
            <w:r w:rsidR="00C77654" w:rsidRPr="002F39AE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Pr="002F39A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14:paraId="77435C47" w14:textId="77777777" w:rsidR="00F10F13" w:rsidRPr="002F39AE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6E3809C6" w14:textId="77777777" w:rsidR="00F10F13" w:rsidRPr="002F39AE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2F39AE" w14:paraId="29C1F0CF" w14:textId="77777777" w:rsidTr="00CC1DB2">
        <w:trPr>
          <w:trHeight w:val="80"/>
          <w:tblHeader/>
        </w:trPr>
        <w:tc>
          <w:tcPr>
            <w:tcW w:w="4722" w:type="dxa"/>
          </w:tcPr>
          <w:p w14:paraId="6D150A3C" w14:textId="77777777" w:rsidR="00F10F13" w:rsidRPr="002F39AE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B36A2B2" w14:textId="77777777" w:rsidR="00F10F13" w:rsidRPr="002F39AE" w:rsidRDefault="00F10F13" w:rsidP="00FD7E60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14:paraId="5A0C6D17" w14:textId="77777777" w:rsidR="00F10F13" w:rsidRPr="002F39AE" w:rsidRDefault="00F10F13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A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2F39A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2F39A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31137A" w:rsidRPr="002F39AE" w14:paraId="46FF3B88" w14:textId="77777777" w:rsidTr="00CC1DB2">
        <w:trPr>
          <w:trHeight w:val="80"/>
        </w:trPr>
        <w:tc>
          <w:tcPr>
            <w:tcW w:w="4722" w:type="dxa"/>
          </w:tcPr>
          <w:p w14:paraId="10400CCB" w14:textId="77777777" w:rsidR="00F10F13" w:rsidRPr="002F39AE" w:rsidRDefault="00F10F13" w:rsidP="00FD7E6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14:paraId="04378830" w14:textId="77777777" w:rsidR="00F10F13" w:rsidRPr="002F39AE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61705501" w14:textId="77777777" w:rsidR="00F10F13" w:rsidRPr="002F39AE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D79F0B7" w14:textId="77777777" w:rsidR="00F10F13" w:rsidRPr="002F39AE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A145ECB" w14:textId="77777777" w:rsidR="00F10F13" w:rsidRPr="002F39AE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A856212" w14:textId="77777777" w:rsidR="00F10F13" w:rsidRPr="002F39AE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A101B97" w14:textId="77777777" w:rsidR="00F10F13" w:rsidRPr="002F39AE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2F39AE" w14:paraId="2B12A595" w14:textId="77777777" w:rsidTr="00CC1DB2">
        <w:trPr>
          <w:trHeight w:val="80"/>
        </w:trPr>
        <w:tc>
          <w:tcPr>
            <w:tcW w:w="4722" w:type="dxa"/>
          </w:tcPr>
          <w:p w14:paraId="489BBBC7" w14:textId="77777777" w:rsidR="00F10F13" w:rsidRPr="002F39AE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14:paraId="197FA64D" w14:textId="77777777" w:rsidR="00F10F13" w:rsidRPr="002F39A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11B85C1" w14:textId="68B456B1" w:rsidR="00F10F13" w:rsidRPr="002F39AE" w:rsidRDefault="003514C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13,689</w:t>
            </w:r>
          </w:p>
        </w:tc>
        <w:tc>
          <w:tcPr>
            <w:tcW w:w="182" w:type="dxa"/>
            <w:vAlign w:val="bottom"/>
          </w:tcPr>
          <w:p w14:paraId="27E71648" w14:textId="77777777" w:rsidR="00F10F13" w:rsidRPr="002F39A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674E8179" w14:textId="0527006A" w:rsidR="00F10F13" w:rsidRPr="002F39AE" w:rsidRDefault="003514CC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</w:t>
            </w:r>
            <w:r w:rsidR="002D77B9"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</w:t>
            </w:r>
          </w:p>
        </w:tc>
        <w:tc>
          <w:tcPr>
            <w:tcW w:w="179" w:type="dxa"/>
          </w:tcPr>
          <w:p w14:paraId="49C9FD70" w14:textId="77777777" w:rsidR="00F10F13" w:rsidRPr="002F39A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50C7C8A" w14:textId="0BDE4FDC" w:rsidR="00F10F13" w:rsidRPr="002F39AE" w:rsidRDefault="0054729A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15,22</w:t>
            </w:r>
            <w:r w:rsidR="002D77B9"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</w:tr>
      <w:tr w:rsidR="0031137A" w:rsidRPr="002F39AE" w14:paraId="276BDE83" w14:textId="77777777" w:rsidTr="00CC1DB2">
        <w:trPr>
          <w:trHeight w:val="80"/>
        </w:trPr>
        <w:tc>
          <w:tcPr>
            <w:tcW w:w="4722" w:type="dxa"/>
          </w:tcPr>
          <w:p w14:paraId="05670ABE" w14:textId="77777777" w:rsidR="00F10F13" w:rsidRPr="002F39AE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2" w:type="dxa"/>
          </w:tcPr>
          <w:p w14:paraId="5D13C4AF" w14:textId="77777777" w:rsidR="00F10F13" w:rsidRPr="002F39A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A6D471D" w14:textId="5744D3C1" w:rsidR="00F10F13" w:rsidRPr="002F39AE" w:rsidRDefault="001B5ED0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861AC"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3514CC"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2" w:type="dxa"/>
            <w:vAlign w:val="bottom"/>
          </w:tcPr>
          <w:p w14:paraId="2D4DFFB3" w14:textId="77777777" w:rsidR="00F10F13" w:rsidRPr="002F39AE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2457398A" w14:textId="7A6581B2" w:rsidR="00F10F13" w:rsidRPr="002F39AE" w:rsidRDefault="003514CC" w:rsidP="006A1D3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54729A"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179" w:type="dxa"/>
          </w:tcPr>
          <w:p w14:paraId="41472FDC" w14:textId="77777777" w:rsidR="00F10F13" w:rsidRPr="002F39AE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6303E4C2" w14:textId="4D7FFF7F" w:rsidR="00F10F13" w:rsidRPr="002F39AE" w:rsidRDefault="0054729A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838</w:t>
            </w:r>
          </w:p>
        </w:tc>
      </w:tr>
      <w:tr w:rsidR="0031137A" w:rsidRPr="002F39AE" w14:paraId="2115BEEB" w14:textId="77777777" w:rsidTr="00CC1DB2">
        <w:trPr>
          <w:trHeight w:val="80"/>
        </w:trPr>
        <w:tc>
          <w:tcPr>
            <w:tcW w:w="4722" w:type="dxa"/>
          </w:tcPr>
          <w:p w14:paraId="704420FA" w14:textId="77777777" w:rsidR="00F10F13" w:rsidRPr="002F39AE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</w:t>
            </w:r>
            <w:r w:rsidR="00CC1DB2" w:rsidRPr="002F39AE">
              <w:rPr>
                <w:rFonts w:ascii="Angsana New" w:hAnsi="Angsana New" w:hint="cs"/>
                <w:sz w:val="26"/>
                <w:szCs w:val="26"/>
                <w:cs/>
              </w:rPr>
              <w:t>พ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นักงาน</w:t>
            </w:r>
          </w:p>
        </w:tc>
        <w:tc>
          <w:tcPr>
            <w:tcW w:w="182" w:type="dxa"/>
          </w:tcPr>
          <w:p w14:paraId="00B20B6A" w14:textId="77777777" w:rsidR="00F10F13" w:rsidRPr="002F39A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496C86E6" w14:textId="139CE6B9" w:rsidR="00F10F13" w:rsidRPr="002F39AE" w:rsidRDefault="003514C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10,819</w:t>
            </w:r>
          </w:p>
        </w:tc>
        <w:tc>
          <w:tcPr>
            <w:tcW w:w="182" w:type="dxa"/>
            <w:vAlign w:val="bottom"/>
          </w:tcPr>
          <w:p w14:paraId="637FF188" w14:textId="77777777" w:rsidR="00F10F13" w:rsidRPr="002F39A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E61DAC1" w14:textId="4EA06F92" w:rsidR="00F10F13" w:rsidRPr="002F39AE" w:rsidRDefault="0054729A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527</w:t>
            </w:r>
          </w:p>
        </w:tc>
        <w:tc>
          <w:tcPr>
            <w:tcW w:w="179" w:type="dxa"/>
          </w:tcPr>
          <w:p w14:paraId="4B11EA9D" w14:textId="77777777" w:rsidR="00F10F13" w:rsidRPr="002F39A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9627456" w14:textId="032E4252" w:rsidR="00F10F13" w:rsidRPr="002F39AE" w:rsidRDefault="0054729A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11,346</w:t>
            </w:r>
          </w:p>
        </w:tc>
      </w:tr>
      <w:tr w:rsidR="0031137A" w:rsidRPr="002F39AE" w14:paraId="188D96B2" w14:textId="77777777" w:rsidTr="00CC1DB2">
        <w:trPr>
          <w:trHeight w:val="80"/>
        </w:trPr>
        <w:tc>
          <w:tcPr>
            <w:tcW w:w="4722" w:type="dxa"/>
          </w:tcPr>
          <w:p w14:paraId="5A49EF46" w14:textId="77777777" w:rsidR="00F10F13" w:rsidRPr="002F39AE" w:rsidRDefault="00F10F13" w:rsidP="00C50BF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14:paraId="616D2938" w14:textId="77777777" w:rsidR="00F10F13" w:rsidRPr="002F39A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33D32C8D" w14:textId="47BE43EE" w:rsidR="00F10F13" w:rsidRPr="002F39AE" w:rsidRDefault="003514C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182" w:type="dxa"/>
            <w:vAlign w:val="bottom"/>
          </w:tcPr>
          <w:p w14:paraId="4760E395" w14:textId="77777777" w:rsidR="00F10F13" w:rsidRPr="002F39A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6B07941B" w14:textId="77777777" w:rsidR="00F10F13" w:rsidRPr="002F39AE" w:rsidRDefault="00C53C99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CC9CCDE" w14:textId="77777777" w:rsidR="00F10F13" w:rsidRPr="002F39AE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04C51A46" w14:textId="37B6788B" w:rsidR="00F10F13" w:rsidRPr="002F39AE" w:rsidRDefault="003514CC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</w:tr>
      <w:tr w:rsidR="0031137A" w:rsidRPr="002F39AE" w14:paraId="19CCE379" w14:textId="77777777" w:rsidTr="00CC1DB2">
        <w:trPr>
          <w:trHeight w:val="80"/>
        </w:trPr>
        <w:tc>
          <w:tcPr>
            <w:tcW w:w="4722" w:type="dxa"/>
          </w:tcPr>
          <w:p w14:paraId="0ADAE509" w14:textId="77777777" w:rsidR="00F10F13" w:rsidRPr="002F39AE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0A9150DB" w14:textId="77777777" w:rsidR="00F10F13" w:rsidRPr="002F39AE" w:rsidRDefault="00F10F13" w:rsidP="00C50B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79916" w14:textId="2F19612E" w:rsidR="00F10F13" w:rsidRPr="002F39AE" w:rsidRDefault="003514C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25,674</w:t>
            </w:r>
          </w:p>
        </w:tc>
        <w:tc>
          <w:tcPr>
            <w:tcW w:w="182" w:type="dxa"/>
            <w:vAlign w:val="bottom"/>
          </w:tcPr>
          <w:p w14:paraId="011884F6" w14:textId="77777777" w:rsidR="00F10F13" w:rsidRPr="002F39A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18C0A" w14:textId="668DC059" w:rsidR="00F10F13" w:rsidRPr="002F39AE" w:rsidRDefault="0054729A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2,25</w:t>
            </w:r>
            <w:r w:rsidR="002D77B9"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9" w:type="dxa"/>
          </w:tcPr>
          <w:p w14:paraId="4A5617BA" w14:textId="77777777" w:rsidR="00F10F13" w:rsidRPr="002F39AE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91379" w14:textId="24C642CC" w:rsidR="00F10F13" w:rsidRPr="002F39AE" w:rsidRDefault="0054729A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27,93</w:t>
            </w:r>
            <w:r w:rsidR="002D77B9"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</w:tr>
      <w:tr w:rsidR="0031137A" w:rsidRPr="002F39AE" w14:paraId="76127245" w14:textId="77777777" w:rsidTr="00496535">
        <w:trPr>
          <w:trHeight w:val="80"/>
        </w:trPr>
        <w:tc>
          <w:tcPr>
            <w:tcW w:w="4722" w:type="dxa"/>
          </w:tcPr>
          <w:p w14:paraId="643F5C9E" w14:textId="77777777" w:rsidR="00CC1DB2" w:rsidRPr="002F39AE" w:rsidRDefault="00CC1DB2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6DD0F40F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042FDB6A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B011DA4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4DAF5E5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4F181973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A9520A6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2F39AE" w14:paraId="225AB899" w14:textId="77777777" w:rsidTr="00496535">
        <w:trPr>
          <w:trHeight w:val="80"/>
        </w:trPr>
        <w:tc>
          <w:tcPr>
            <w:tcW w:w="4722" w:type="dxa"/>
          </w:tcPr>
          <w:p w14:paraId="3CB6A579" w14:textId="77777777" w:rsidR="00CC1DB2" w:rsidRPr="002F39AE" w:rsidRDefault="00CC1DB2" w:rsidP="00CC1DB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14:paraId="45F6D5B8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2971C79E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D03AEBA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6152BD21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E2E9798" w14:textId="77777777" w:rsidR="00CC1DB2" w:rsidRPr="002F39AE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1C7A7EAF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2F39AE" w14:paraId="1A01F199" w14:textId="77777777" w:rsidTr="00264E61">
        <w:trPr>
          <w:trHeight w:val="80"/>
        </w:trPr>
        <w:tc>
          <w:tcPr>
            <w:tcW w:w="4722" w:type="dxa"/>
          </w:tcPr>
          <w:p w14:paraId="0D6881D4" w14:textId="77777777" w:rsidR="00CC1DB2" w:rsidRPr="002F39AE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14:paraId="7D4956FD" w14:textId="77777777" w:rsidR="00CC1DB2" w:rsidRPr="002F39AE" w:rsidRDefault="00CC1DB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19B11DD" w14:textId="34E5CA8B" w:rsidR="00CC1DB2" w:rsidRPr="002F39AE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3514CC"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169</w:t>
            </w: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508F8C5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14:paraId="343C5ADC" w14:textId="0AF39490" w:rsidR="00C105F5" w:rsidRPr="002F39AE" w:rsidRDefault="002D77B9" w:rsidP="000126E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113</w:t>
            </w:r>
          </w:p>
        </w:tc>
        <w:tc>
          <w:tcPr>
            <w:tcW w:w="179" w:type="dxa"/>
          </w:tcPr>
          <w:p w14:paraId="0A767F3B" w14:textId="77777777" w:rsidR="00CC1DB2" w:rsidRPr="002F39AE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EFBB955" w14:textId="6A9FCEAF" w:rsidR="00CC1DB2" w:rsidRPr="002F39AE" w:rsidRDefault="00C53C99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2D77B9"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56</w:t>
            </w: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31137A" w:rsidRPr="002F39AE" w14:paraId="3E21B8FF" w14:textId="77777777" w:rsidTr="00264E61">
        <w:trPr>
          <w:trHeight w:val="80"/>
        </w:trPr>
        <w:tc>
          <w:tcPr>
            <w:tcW w:w="4722" w:type="dxa"/>
          </w:tcPr>
          <w:p w14:paraId="579E3241" w14:textId="77777777" w:rsidR="00CC1DB2" w:rsidRPr="002F39AE" w:rsidRDefault="00264E61" w:rsidP="00496535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6AFABFE0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FF388" w14:textId="31368C1A" w:rsidR="00CC1DB2" w:rsidRPr="002F39AE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3514CC"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169</w:t>
            </w: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034E6554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1EE7A" w14:textId="06C52AEF" w:rsidR="00CC1DB2" w:rsidRPr="002F39AE" w:rsidRDefault="002D77B9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113</w:t>
            </w:r>
          </w:p>
        </w:tc>
        <w:tc>
          <w:tcPr>
            <w:tcW w:w="179" w:type="dxa"/>
          </w:tcPr>
          <w:p w14:paraId="0676A98D" w14:textId="77777777" w:rsidR="00CC1DB2" w:rsidRPr="002F39AE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32792" w14:textId="1D74985C" w:rsidR="00CC1DB2" w:rsidRPr="002F39AE" w:rsidRDefault="00C53C99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2D77B9"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56</w:t>
            </w: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CC1DB2" w:rsidRPr="002F39AE" w14:paraId="442D7E07" w14:textId="77777777" w:rsidTr="00264E61">
        <w:trPr>
          <w:trHeight w:val="80"/>
        </w:trPr>
        <w:tc>
          <w:tcPr>
            <w:tcW w:w="4722" w:type="dxa"/>
          </w:tcPr>
          <w:p w14:paraId="2EC2E7E1" w14:textId="77777777" w:rsidR="00CC1DB2" w:rsidRPr="002F39AE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14:paraId="06466308" w14:textId="77777777" w:rsidR="00CC1DB2" w:rsidRPr="002F39AE" w:rsidRDefault="00CC1DB2" w:rsidP="004965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51D789" w14:textId="18652F2C" w:rsidR="00CC1DB2" w:rsidRPr="002F39AE" w:rsidRDefault="003514C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25,505</w:t>
            </w:r>
          </w:p>
        </w:tc>
        <w:tc>
          <w:tcPr>
            <w:tcW w:w="182" w:type="dxa"/>
            <w:vAlign w:val="bottom"/>
          </w:tcPr>
          <w:p w14:paraId="3FC6945C" w14:textId="77777777" w:rsidR="00CC1DB2" w:rsidRPr="002F39A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367559" w14:textId="3E8034E0" w:rsidR="00CC1DB2" w:rsidRPr="002F39AE" w:rsidRDefault="002D77B9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2,371</w:t>
            </w:r>
          </w:p>
        </w:tc>
        <w:tc>
          <w:tcPr>
            <w:tcW w:w="179" w:type="dxa"/>
          </w:tcPr>
          <w:p w14:paraId="0440AEB4" w14:textId="77777777" w:rsidR="00CC1DB2" w:rsidRPr="002F39AE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7ADAED" w14:textId="5A4764C7" w:rsidR="00CC1DB2" w:rsidRPr="002F39AE" w:rsidRDefault="003514CC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27,</w:t>
            </w:r>
            <w:r w:rsidR="002D77B9"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876</w:t>
            </w:r>
          </w:p>
        </w:tc>
      </w:tr>
    </w:tbl>
    <w:p w14:paraId="5AD45FE2" w14:textId="77777777" w:rsidR="00575385" w:rsidRPr="002F39AE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2A04A9" w14:textId="77777777" w:rsidR="007C19C0" w:rsidRPr="002F39AE" w:rsidRDefault="007C19C0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3514CC" w:rsidRPr="002F39AE" w14:paraId="67AD2BE7" w14:textId="77777777" w:rsidTr="003D28EB">
        <w:trPr>
          <w:trHeight w:val="80"/>
          <w:tblHeader/>
        </w:trPr>
        <w:tc>
          <w:tcPr>
            <w:tcW w:w="4722" w:type="dxa"/>
          </w:tcPr>
          <w:p w14:paraId="71B21207" w14:textId="77777777" w:rsidR="003514CC" w:rsidRPr="002F39AE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76A8224" w14:textId="77777777" w:rsidR="003514CC" w:rsidRPr="002F39AE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  <w:vAlign w:val="bottom"/>
          </w:tcPr>
          <w:p w14:paraId="2C0F72A0" w14:textId="1FB98A27" w:rsidR="003514CC" w:rsidRPr="002F39AE" w:rsidRDefault="003514CC" w:rsidP="003D28EB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14CC" w:rsidRPr="002F39AE" w14:paraId="0A71BFB6" w14:textId="77777777" w:rsidTr="003D28EB">
        <w:trPr>
          <w:trHeight w:val="80"/>
          <w:tblHeader/>
        </w:trPr>
        <w:tc>
          <w:tcPr>
            <w:tcW w:w="4722" w:type="dxa"/>
          </w:tcPr>
          <w:p w14:paraId="797A3D91" w14:textId="77777777" w:rsidR="003514CC" w:rsidRPr="002F39AE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6198DF28" w14:textId="77777777" w:rsidR="003514CC" w:rsidRPr="002F39AE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14:paraId="40B5E88F" w14:textId="77777777" w:rsidR="003514CC" w:rsidRPr="002F39AE" w:rsidRDefault="003514CC" w:rsidP="003D28EB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F39AE">
              <w:rPr>
                <w:rFonts w:ascii="Angsana New" w:hAnsi="Angsana New"/>
                <w:sz w:val="26"/>
                <w:szCs w:val="26"/>
              </w:rPr>
              <w:t>1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F39AE">
              <w:rPr>
                <w:rFonts w:ascii="Angsana New" w:hAnsi="Angsana New"/>
                <w:sz w:val="26"/>
                <w:szCs w:val="26"/>
              </w:rPr>
              <w:t>2567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DA7866D" w14:textId="77777777" w:rsidR="003514CC" w:rsidRPr="002F39AE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EDCBA39" w14:textId="77777777" w:rsidR="003514CC" w:rsidRPr="002F39AE" w:rsidRDefault="003514CC" w:rsidP="003D28E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2F39AE">
              <w:rPr>
                <w:rFonts w:ascii="Angsana New" w:hAnsi="Angsana New"/>
                <w:sz w:val="26"/>
                <w:szCs w:val="26"/>
              </w:rPr>
              <w:br/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14:paraId="34E0E025" w14:textId="77777777" w:rsidR="003514CC" w:rsidRPr="002F39AE" w:rsidRDefault="003514CC" w:rsidP="003D28EB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14:paraId="3203B133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52B1CF7D" w14:textId="7758B901" w:rsidR="003514CC" w:rsidRPr="002F39AE" w:rsidRDefault="003514CC" w:rsidP="003D28EB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31E41" w:rsidRPr="002F39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31E41" w:rsidRPr="002F39A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431E41" w:rsidRPr="002F39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514CC" w:rsidRPr="002F39AE" w14:paraId="05715FBA" w14:textId="77777777" w:rsidTr="003D28EB">
        <w:trPr>
          <w:trHeight w:val="80"/>
          <w:tblHeader/>
        </w:trPr>
        <w:tc>
          <w:tcPr>
            <w:tcW w:w="4722" w:type="dxa"/>
          </w:tcPr>
          <w:p w14:paraId="48D45FAA" w14:textId="77777777" w:rsidR="003514CC" w:rsidRPr="002F39AE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1666DF97" w14:textId="77777777" w:rsidR="003514CC" w:rsidRPr="002F39AE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39C6DBD" w14:textId="77777777" w:rsidR="003514CC" w:rsidRPr="002F39AE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32AA2E2" w14:textId="77777777" w:rsidR="003514CC" w:rsidRPr="002F39AE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5B78CEC" w14:textId="77777777" w:rsidR="003514CC" w:rsidRPr="002F39AE" w:rsidRDefault="003514CC" w:rsidP="003D28EB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Pr="002F39AE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22</w:t>
            </w:r>
            <w:r w:rsidRPr="002F39A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14:paraId="5DA604E3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4516596C" w14:textId="77777777" w:rsidR="003514CC" w:rsidRPr="002F39AE" w:rsidRDefault="003514CC" w:rsidP="003D28EB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14CC" w:rsidRPr="002F39AE" w14:paraId="546E4354" w14:textId="77777777" w:rsidTr="003D28EB">
        <w:trPr>
          <w:trHeight w:val="80"/>
          <w:tblHeader/>
        </w:trPr>
        <w:tc>
          <w:tcPr>
            <w:tcW w:w="4722" w:type="dxa"/>
          </w:tcPr>
          <w:p w14:paraId="69720DBA" w14:textId="77777777" w:rsidR="003514CC" w:rsidRPr="002F39AE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7858A63" w14:textId="77777777" w:rsidR="003514CC" w:rsidRPr="002F39AE" w:rsidRDefault="003514CC" w:rsidP="003D28EB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14:paraId="391ACE6F" w14:textId="77777777" w:rsidR="003514CC" w:rsidRPr="002F39AE" w:rsidRDefault="003514CC" w:rsidP="003D28EB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A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2F39A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2F39A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3514CC" w:rsidRPr="002F39AE" w14:paraId="6B8024DE" w14:textId="77777777" w:rsidTr="003D28EB">
        <w:trPr>
          <w:trHeight w:val="80"/>
        </w:trPr>
        <w:tc>
          <w:tcPr>
            <w:tcW w:w="4722" w:type="dxa"/>
          </w:tcPr>
          <w:p w14:paraId="2519C08A" w14:textId="77777777" w:rsidR="003514CC" w:rsidRPr="002F39AE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14:paraId="67FC2B7F" w14:textId="77777777" w:rsidR="003514CC" w:rsidRPr="002F39AE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01D9E46" w14:textId="77777777" w:rsidR="003514CC" w:rsidRPr="002F39AE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B4DB5EE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0F491E6A" w14:textId="77777777" w:rsidR="003514CC" w:rsidRPr="002F39AE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03208FC5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13382214" w14:textId="77777777" w:rsidR="003514CC" w:rsidRPr="002F39AE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2D77B9" w:rsidRPr="002F39AE" w14:paraId="281B425E" w14:textId="77777777" w:rsidTr="003D28EB">
        <w:trPr>
          <w:trHeight w:val="80"/>
        </w:trPr>
        <w:tc>
          <w:tcPr>
            <w:tcW w:w="4722" w:type="dxa"/>
          </w:tcPr>
          <w:p w14:paraId="2E13540F" w14:textId="77777777" w:rsidR="002D77B9" w:rsidRPr="002F39AE" w:rsidRDefault="002D77B9" w:rsidP="002D77B9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14:paraId="368C7D38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46ACA8E8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13,689</w:t>
            </w:r>
          </w:p>
        </w:tc>
        <w:tc>
          <w:tcPr>
            <w:tcW w:w="182" w:type="dxa"/>
            <w:vAlign w:val="bottom"/>
          </w:tcPr>
          <w:p w14:paraId="68D8A4C5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5A360743" w14:textId="3C895BAE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1,539</w:t>
            </w:r>
          </w:p>
        </w:tc>
        <w:tc>
          <w:tcPr>
            <w:tcW w:w="179" w:type="dxa"/>
          </w:tcPr>
          <w:p w14:paraId="65C16C2E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8600E8E" w14:textId="1ED64135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15,228</w:t>
            </w:r>
          </w:p>
        </w:tc>
      </w:tr>
      <w:tr w:rsidR="002D77B9" w:rsidRPr="002F39AE" w14:paraId="7ACCA674" w14:textId="77777777" w:rsidTr="003D28EB">
        <w:trPr>
          <w:trHeight w:val="80"/>
        </w:trPr>
        <w:tc>
          <w:tcPr>
            <w:tcW w:w="4722" w:type="dxa"/>
          </w:tcPr>
          <w:p w14:paraId="38CDCF64" w14:textId="77777777" w:rsidR="002D77B9" w:rsidRPr="002F39AE" w:rsidRDefault="002D77B9" w:rsidP="002D77B9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2" w:type="dxa"/>
          </w:tcPr>
          <w:p w14:paraId="4A99EE7E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0E5F3656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182" w:type="dxa"/>
            <w:vAlign w:val="bottom"/>
          </w:tcPr>
          <w:p w14:paraId="75B43D8E" w14:textId="77777777" w:rsidR="002D77B9" w:rsidRPr="002F39AE" w:rsidRDefault="002D77B9" w:rsidP="002D77B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1EAA7942" w14:textId="14FAE9CD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192</w:t>
            </w:r>
          </w:p>
        </w:tc>
        <w:tc>
          <w:tcPr>
            <w:tcW w:w="179" w:type="dxa"/>
          </w:tcPr>
          <w:p w14:paraId="0CFA9872" w14:textId="77777777" w:rsidR="002D77B9" w:rsidRPr="002F39AE" w:rsidRDefault="002D77B9" w:rsidP="002D77B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04B6FB20" w14:textId="6897ADAD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838</w:t>
            </w:r>
          </w:p>
        </w:tc>
      </w:tr>
      <w:tr w:rsidR="002D77B9" w:rsidRPr="002F39AE" w14:paraId="53B38344" w14:textId="77777777" w:rsidTr="003D28EB">
        <w:trPr>
          <w:trHeight w:val="80"/>
        </w:trPr>
        <w:tc>
          <w:tcPr>
            <w:tcW w:w="4722" w:type="dxa"/>
          </w:tcPr>
          <w:p w14:paraId="181ABA50" w14:textId="77777777" w:rsidR="002D77B9" w:rsidRPr="002F39AE" w:rsidRDefault="002D77B9" w:rsidP="002D77B9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82" w:type="dxa"/>
          </w:tcPr>
          <w:p w14:paraId="546A4070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0B36FD6E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10,819</w:t>
            </w:r>
          </w:p>
        </w:tc>
        <w:tc>
          <w:tcPr>
            <w:tcW w:w="182" w:type="dxa"/>
            <w:vAlign w:val="bottom"/>
          </w:tcPr>
          <w:p w14:paraId="57A51849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73A1929D" w14:textId="5C96DF8A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179" w:type="dxa"/>
          </w:tcPr>
          <w:p w14:paraId="18829908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5359575" w14:textId="3D319EE8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11,321</w:t>
            </w:r>
          </w:p>
        </w:tc>
      </w:tr>
      <w:tr w:rsidR="002D77B9" w:rsidRPr="002F39AE" w14:paraId="44251629" w14:textId="77777777" w:rsidTr="003D28EB">
        <w:trPr>
          <w:trHeight w:val="80"/>
        </w:trPr>
        <w:tc>
          <w:tcPr>
            <w:tcW w:w="4722" w:type="dxa"/>
          </w:tcPr>
          <w:p w14:paraId="28BFB8C6" w14:textId="77777777" w:rsidR="002D77B9" w:rsidRPr="002F39AE" w:rsidRDefault="002D77B9" w:rsidP="002D77B9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14:paraId="5E203B13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15873C1E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182" w:type="dxa"/>
            <w:vAlign w:val="bottom"/>
          </w:tcPr>
          <w:p w14:paraId="001A1A2D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046AEA92" w14:textId="3C567D8C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4B59BB0" w14:textId="77777777" w:rsidR="002D77B9" w:rsidRPr="002F39AE" w:rsidRDefault="002D77B9" w:rsidP="002D77B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16227D14" w14:textId="0784CDF8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</w:tr>
      <w:tr w:rsidR="002D77B9" w:rsidRPr="002F39AE" w14:paraId="6B4A06B7" w14:textId="77777777" w:rsidTr="003D28EB">
        <w:trPr>
          <w:trHeight w:val="80"/>
        </w:trPr>
        <w:tc>
          <w:tcPr>
            <w:tcW w:w="4722" w:type="dxa"/>
          </w:tcPr>
          <w:p w14:paraId="5DCFF354" w14:textId="77777777" w:rsidR="002D77B9" w:rsidRPr="002F39AE" w:rsidRDefault="002D77B9" w:rsidP="002D77B9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0DB6CA2A" w14:textId="77777777" w:rsidR="002D77B9" w:rsidRPr="002F39AE" w:rsidRDefault="002D77B9" w:rsidP="002D77B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66F45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25,674</w:t>
            </w:r>
          </w:p>
        </w:tc>
        <w:tc>
          <w:tcPr>
            <w:tcW w:w="182" w:type="dxa"/>
            <w:vAlign w:val="bottom"/>
          </w:tcPr>
          <w:p w14:paraId="329784E1" w14:textId="77777777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18B45" w14:textId="57289784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2,2</w:t>
            </w:r>
            <w:r w:rsidR="00D14B48"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79" w:type="dxa"/>
          </w:tcPr>
          <w:p w14:paraId="76D8C69B" w14:textId="77777777" w:rsidR="002D77B9" w:rsidRPr="002F39AE" w:rsidRDefault="002D77B9" w:rsidP="002D77B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821EA" w14:textId="608321C2" w:rsidR="002D77B9" w:rsidRPr="002F39AE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27,907</w:t>
            </w:r>
          </w:p>
        </w:tc>
      </w:tr>
      <w:tr w:rsidR="003514CC" w:rsidRPr="002F39AE" w14:paraId="203BEDD5" w14:textId="77777777" w:rsidTr="003D28EB">
        <w:trPr>
          <w:trHeight w:val="80"/>
        </w:trPr>
        <w:tc>
          <w:tcPr>
            <w:tcW w:w="4722" w:type="dxa"/>
          </w:tcPr>
          <w:p w14:paraId="11F08C4D" w14:textId="77777777" w:rsidR="003514CC" w:rsidRPr="002F39AE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4431627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2CB5A824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0003BFA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409C9ED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6945659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3C17896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514CC" w:rsidRPr="002F39AE" w14:paraId="1EF111D7" w14:textId="77777777" w:rsidTr="003D28EB">
        <w:trPr>
          <w:trHeight w:val="80"/>
        </w:trPr>
        <w:tc>
          <w:tcPr>
            <w:tcW w:w="4722" w:type="dxa"/>
          </w:tcPr>
          <w:p w14:paraId="361FC7F7" w14:textId="77777777" w:rsidR="003514CC" w:rsidRPr="002F39AE" w:rsidRDefault="003514CC" w:rsidP="003D28E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14:paraId="7C47226C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0008551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F074679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152765D4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237A2FA3" w14:textId="77777777" w:rsidR="003514CC" w:rsidRPr="002F39AE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21824DD8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514CC" w:rsidRPr="002F39AE" w14:paraId="22664BE5" w14:textId="77777777" w:rsidTr="003D28EB">
        <w:trPr>
          <w:trHeight w:val="80"/>
        </w:trPr>
        <w:tc>
          <w:tcPr>
            <w:tcW w:w="4722" w:type="dxa"/>
          </w:tcPr>
          <w:p w14:paraId="21462BB1" w14:textId="77777777" w:rsidR="003514CC" w:rsidRPr="002F39AE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14:paraId="1C06DCD3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E5254FB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(169)</w:t>
            </w:r>
          </w:p>
        </w:tc>
        <w:tc>
          <w:tcPr>
            <w:tcW w:w="182" w:type="dxa"/>
            <w:vAlign w:val="bottom"/>
          </w:tcPr>
          <w:p w14:paraId="47930237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14:paraId="6DC8DA6F" w14:textId="37A360E0" w:rsidR="003514CC" w:rsidRPr="002F39AE" w:rsidRDefault="002D77B9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113</w:t>
            </w:r>
          </w:p>
        </w:tc>
        <w:tc>
          <w:tcPr>
            <w:tcW w:w="179" w:type="dxa"/>
          </w:tcPr>
          <w:p w14:paraId="4D70C817" w14:textId="77777777" w:rsidR="003514CC" w:rsidRPr="002F39AE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AB8E641" w14:textId="0894E0D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2D77B9"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56</w:t>
            </w:r>
            <w:r w:rsidRPr="002F39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3514CC" w:rsidRPr="002F39AE" w14:paraId="29FF882F" w14:textId="77777777" w:rsidTr="003D28EB">
        <w:trPr>
          <w:trHeight w:val="80"/>
        </w:trPr>
        <w:tc>
          <w:tcPr>
            <w:tcW w:w="4722" w:type="dxa"/>
          </w:tcPr>
          <w:p w14:paraId="497A4278" w14:textId="77777777" w:rsidR="003514CC" w:rsidRPr="002F39AE" w:rsidRDefault="003514CC" w:rsidP="003D28EB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7254CADC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74EE3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(169)</w:t>
            </w:r>
          </w:p>
        </w:tc>
        <w:tc>
          <w:tcPr>
            <w:tcW w:w="182" w:type="dxa"/>
            <w:vAlign w:val="bottom"/>
          </w:tcPr>
          <w:p w14:paraId="5F9A22C5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4C445" w14:textId="167B90F8" w:rsidR="003514CC" w:rsidRPr="002F39AE" w:rsidRDefault="002D77B9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113</w:t>
            </w:r>
          </w:p>
        </w:tc>
        <w:tc>
          <w:tcPr>
            <w:tcW w:w="179" w:type="dxa"/>
          </w:tcPr>
          <w:p w14:paraId="7E5A69B3" w14:textId="77777777" w:rsidR="003514CC" w:rsidRPr="002F39AE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5E1AC" w14:textId="62579473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2D77B9"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56</w:t>
            </w: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3514CC" w:rsidRPr="002F39AE" w14:paraId="0E7F7647" w14:textId="77777777" w:rsidTr="003D28EB">
        <w:trPr>
          <w:trHeight w:val="80"/>
        </w:trPr>
        <w:tc>
          <w:tcPr>
            <w:tcW w:w="4722" w:type="dxa"/>
          </w:tcPr>
          <w:p w14:paraId="4B1840ED" w14:textId="77777777" w:rsidR="003514CC" w:rsidRPr="002F39AE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14:paraId="7C7F935E" w14:textId="77777777" w:rsidR="003514CC" w:rsidRPr="002F39AE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458418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25,505</w:t>
            </w:r>
          </w:p>
        </w:tc>
        <w:tc>
          <w:tcPr>
            <w:tcW w:w="182" w:type="dxa"/>
            <w:vAlign w:val="bottom"/>
          </w:tcPr>
          <w:p w14:paraId="16E96BCE" w14:textId="77777777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D98492" w14:textId="1FB93651" w:rsidR="003514CC" w:rsidRPr="002F39AE" w:rsidRDefault="00D14B48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2,346</w:t>
            </w:r>
          </w:p>
        </w:tc>
        <w:tc>
          <w:tcPr>
            <w:tcW w:w="179" w:type="dxa"/>
          </w:tcPr>
          <w:p w14:paraId="1ABF9A80" w14:textId="77777777" w:rsidR="003514CC" w:rsidRPr="002F39AE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96E296" w14:textId="0649D49F" w:rsidR="003514CC" w:rsidRPr="002F39AE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27,</w:t>
            </w:r>
            <w:r w:rsidR="002D77B9" w:rsidRPr="002F39A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851</w:t>
            </w:r>
          </w:p>
        </w:tc>
      </w:tr>
    </w:tbl>
    <w:p w14:paraId="703A2DE1" w14:textId="77777777" w:rsidR="00575385" w:rsidRPr="002F39AE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7BE25" w14:textId="77777777" w:rsidR="00597BA5" w:rsidRPr="002F39AE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t>1</w:t>
      </w:r>
      <w:r w:rsidR="00F47868" w:rsidRPr="002F39AE">
        <w:rPr>
          <w:rFonts w:ascii="Angsana New" w:hAnsi="Angsana New"/>
          <w:b/>
          <w:bCs/>
          <w:sz w:val="30"/>
          <w:szCs w:val="30"/>
        </w:rPr>
        <w:t>4</w:t>
      </w:r>
      <w:r w:rsidRPr="002F39AE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2F39AE">
        <w:rPr>
          <w:rFonts w:ascii="Angsana New" w:hAnsi="Angsana New"/>
          <w:b/>
          <w:bCs/>
          <w:sz w:val="30"/>
          <w:szCs w:val="30"/>
        </w:rPr>
        <w:tab/>
      </w:r>
      <w:r w:rsidR="00597BA5" w:rsidRPr="002F39AE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AB3E28" w:rsidRPr="002F39AE" w14:paraId="7D38B5E7" w14:textId="77777777" w:rsidTr="009C5D37">
        <w:trPr>
          <w:cantSplit/>
          <w:tblHeader/>
        </w:trPr>
        <w:tc>
          <w:tcPr>
            <w:tcW w:w="4370" w:type="dxa"/>
          </w:tcPr>
          <w:p w14:paraId="71163AFA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CE18952" w14:textId="77777777" w:rsidR="00AB3E28" w:rsidRPr="002F39AE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35E1356" w14:textId="77777777" w:rsidR="00AB3E28" w:rsidRPr="002F39AE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7B18B084" w14:textId="77777777" w:rsidR="00AB3E28" w:rsidRPr="002F39AE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B3E28" w:rsidRPr="002F39AE" w14:paraId="1410600F" w14:textId="77777777" w:rsidTr="009C5D37">
        <w:trPr>
          <w:cantSplit/>
          <w:tblHeader/>
        </w:trPr>
        <w:tc>
          <w:tcPr>
            <w:tcW w:w="4370" w:type="dxa"/>
          </w:tcPr>
          <w:p w14:paraId="03A76C29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8ED2381" w14:textId="77777777" w:rsidR="00AB3E28" w:rsidRPr="002F39AE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C77F80F" w14:textId="77777777" w:rsidR="00AB3E28" w:rsidRPr="002F39AE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1743C61" w14:textId="383327ED" w:rsidR="00AB3E28" w:rsidRPr="002F39AE" w:rsidRDefault="00BD6F53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 xml:space="preserve">30 </w:t>
            </w:r>
            <w:r w:rsidRPr="002F39A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AB3E28" w:rsidRPr="002F39A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AB3E28" w:rsidRPr="002F39AE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="00EE3FF9" w:rsidRPr="002F39AE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24199F" w:rsidRPr="002F39A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283" w:type="dxa"/>
          </w:tcPr>
          <w:p w14:paraId="533D226A" w14:textId="77777777" w:rsidR="00AB3E28" w:rsidRPr="002F39AE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6B5E19CB" w14:textId="42078D81" w:rsidR="00AB3E28" w:rsidRPr="002F39AE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AB3E28" w:rsidRPr="002F39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AB3E28" w:rsidRPr="002F39A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AB3E28" w:rsidRPr="002F39A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AB3E28" w:rsidRPr="002F39AE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2F39AE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24199F" w:rsidRPr="002F39A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AB3E28" w:rsidRPr="002F39AE" w14:paraId="23A90F55" w14:textId="77777777" w:rsidTr="009C5D37">
        <w:trPr>
          <w:cantSplit/>
          <w:tblHeader/>
        </w:trPr>
        <w:tc>
          <w:tcPr>
            <w:tcW w:w="4370" w:type="dxa"/>
          </w:tcPr>
          <w:p w14:paraId="5341D4B9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1F8A9CAB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AB3E28" w:rsidRPr="002F39AE" w14:paraId="4E0935E2" w14:textId="77777777" w:rsidTr="009C5D37">
        <w:trPr>
          <w:trHeight w:val="434"/>
        </w:trPr>
        <w:tc>
          <w:tcPr>
            <w:tcW w:w="4370" w:type="dxa"/>
          </w:tcPr>
          <w:p w14:paraId="27BE0719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40230E0B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DE8C2C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3B43519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65D400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2482EEA0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E28" w:rsidRPr="002F39AE" w14:paraId="2B70E956" w14:textId="77777777" w:rsidTr="009C5D37">
        <w:tc>
          <w:tcPr>
            <w:tcW w:w="4370" w:type="dxa"/>
          </w:tcPr>
          <w:p w14:paraId="6F642703" w14:textId="77777777" w:rsidR="00AB3E28" w:rsidRPr="002F39AE" w:rsidRDefault="00AB3E28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7039923A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ABA9E3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33A15C2E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05A2E25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2EA92EB0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E28" w:rsidRPr="002F39AE" w14:paraId="4F6E2A58" w14:textId="77777777" w:rsidTr="009C5D37">
        <w:tc>
          <w:tcPr>
            <w:tcW w:w="4370" w:type="dxa"/>
          </w:tcPr>
          <w:p w14:paraId="25B44217" w14:textId="77777777" w:rsidR="00AB3E28" w:rsidRPr="002F39AE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</w:tcPr>
          <w:p w14:paraId="0F582887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17710D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258C76E" w14:textId="160D5C6C" w:rsidR="00AB3E28" w:rsidRPr="002F39AE" w:rsidRDefault="00E55E0A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683,945</w:t>
            </w:r>
          </w:p>
        </w:tc>
        <w:tc>
          <w:tcPr>
            <w:tcW w:w="283" w:type="dxa"/>
          </w:tcPr>
          <w:p w14:paraId="32E79A48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7A169565" w14:textId="60E7EE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775,592</w:t>
            </w:r>
          </w:p>
        </w:tc>
      </w:tr>
      <w:tr w:rsidR="00AB3E28" w:rsidRPr="002F39AE" w14:paraId="64E34AD3" w14:textId="77777777" w:rsidTr="009C5D37">
        <w:tc>
          <w:tcPr>
            <w:tcW w:w="5787" w:type="dxa"/>
            <w:gridSpan w:val="2"/>
          </w:tcPr>
          <w:p w14:paraId="505B461D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6" w:type="dxa"/>
          </w:tcPr>
          <w:p w14:paraId="589D9FB3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20475B6" w14:textId="648ACBB9" w:rsidR="00AB3E28" w:rsidRPr="002F39AE" w:rsidRDefault="00E55E0A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683,945</w:t>
            </w:r>
          </w:p>
        </w:tc>
        <w:tc>
          <w:tcPr>
            <w:tcW w:w="283" w:type="dxa"/>
          </w:tcPr>
          <w:p w14:paraId="70249F3B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47FD8BA6" w14:textId="239AD39C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775,592</w:t>
            </w:r>
          </w:p>
        </w:tc>
      </w:tr>
      <w:tr w:rsidR="00AB3E28" w:rsidRPr="002F39AE" w14:paraId="77CA89A9" w14:textId="77777777" w:rsidTr="009C5D37">
        <w:tc>
          <w:tcPr>
            <w:tcW w:w="4370" w:type="dxa"/>
          </w:tcPr>
          <w:p w14:paraId="7EBA7397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1F15A1F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1B3140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353D43DC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A612013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4B182183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3E28" w:rsidRPr="002F39AE" w14:paraId="7469BCE3" w14:textId="77777777" w:rsidTr="009C5D37">
        <w:tc>
          <w:tcPr>
            <w:tcW w:w="4370" w:type="dxa"/>
          </w:tcPr>
          <w:p w14:paraId="301007E4" w14:textId="77777777" w:rsidR="00AB3E28" w:rsidRPr="002F39AE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720B7417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19463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C566185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8E81710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0AC9A273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E28" w:rsidRPr="002F39AE" w14:paraId="7C848D67" w14:textId="77777777" w:rsidTr="009C5D37">
        <w:tc>
          <w:tcPr>
            <w:tcW w:w="4370" w:type="dxa"/>
          </w:tcPr>
          <w:p w14:paraId="178049A0" w14:textId="77777777" w:rsidR="00AB3E28" w:rsidRPr="002F39AE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2F954E07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F204A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3E65DC5" w14:textId="135D137E" w:rsidR="00AB3E28" w:rsidRPr="002F39AE" w:rsidRDefault="00E55E0A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131,193</w:t>
            </w:r>
          </w:p>
        </w:tc>
        <w:tc>
          <w:tcPr>
            <w:tcW w:w="283" w:type="dxa"/>
          </w:tcPr>
          <w:p w14:paraId="77A832D1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0AB27D7B" w14:textId="620A75A8" w:rsidR="00AB3E28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90,002</w:t>
            </w:r>
          </w:p>
        </w:tc>
      </w:tr>
      <w:tr w:rsidR="00AB3E28" w:rsidRPr="002F39AE" w14:paraId="512CCBBC" w14:textId="77777777" w:rsidTr="009C5D37">
        <w:tc>
          <w:tcPr>
            <w:tcW w:w="4370" w:type="dxa"/>
          </w:tcPr>
          <w:p w14:paraId="0431B1B1" w14:textId="77777777" w:rsidR="00AB3E28" w:rsidRPr="002F39AE" w:rsidRDefault="00AB3E28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017A7DCA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8617C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500A73E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51CC89E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6C494018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F39AE" w14:paraId="7BDCAA73" w14:textId="77777777" w:rsidTr="009C5D37">
        <w:tc>
          <w:tcPr>
            <w:tcW w:w="4370" w:type="dxa"/>
          </w:tcPr>
          <w:p w14:paraId="3E90BE3E" w14:textId="77777777" w:rsidR="00B12CBD" w:rsidRPr="002F39AE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</w:tcPr>
          <w:p w14:paraId="51DF2D49" w14:textId="77777777" w:rsidR="00B12CBD" w:rsidRPr="002F39AE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D91E69" w14:textId="77777777" w:rsidR="00B12CBD" w:rsidRPr="002F39AE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9709AA2" w14:textId="5C5C8FF9" w:rsidR="00B12CBD" w:rsidRPr="002F39AE" w:rsidRDefault="00E55E0A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13,823</w:t>
            </w:r>
          </w:p>
        </w:tc>
        <w:tc>
          <w:tcPr>
            <w:tcW w:w="283" w:type="dxa"/>
            <w:vMerge w:val="restart"/>
          </w:tcPr>
          <w:p w14:paraId="0FE8EF54" w14:textId="77777777" w:rsidR="00B12CBD" w:rsidRPr="002F39AE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76321F03" w14:textId="17F00CFD" w:rsidR="00B12CBD" w:rsidRPr="002F39AE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15,774</w:t>
            </w:r>
          </w:p>
        </w:tc>
      </w:tr>
      <w:tr w:rsidR="00B12CBD" w:rsidRPr="002F39AE" w14:paraId="379A8FD8" w14:textId="77777777" w:rsidTr="009C5D37">
        <w:tc>
          <w:tcPr>
            <w:tcW w:w="4370" w:type="dxa"/>
          </w:tcPr>
          <w:p w14:paraId="5B84016D" w14:textId="77777777" w:rsidR="00B12CBD" w:rsidRPr="002F39AE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</w:tcPr>
          <w:p w14:paraId="723791FB" w14:textId="77777777" w:rsidR="00B12CBD" w:rsidRPr="002F39AE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E82CCA" w14:textId="77777777" w:rsidR="00B12CBD" w:rsidRPr="002F39AE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E0B1CB8" w14:textId="017425F3" w:rsidR="00B12CBD" w:rsidRPr="002F39AE" w:rsidRDefault="00E55E0A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828,961</w:t>
            </w:r>
          </w:p>
        </w:tc>
        <w:tc>
          <w:tcPr>
            <w:tcW w:w="283" w:type="dxa"/>
            <w:vMerge/>
          </w:tcPr>
          <w:p w14:paraId="6B59A8CA" w14:textId="77777777" w:rsidR="00B12CBD" w:rsidRPr="002F39AE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69AD4770" w14:textId="7966EE05" w:rsidR="00B12CBD" w:rsidRPr="002F39AE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881,368</w:t>
            </w:r>
          </w:p>
        </w:tc>
      </w:tr>
      <w:tr w:rsidR="00AB3E28" w:rsidRPr="002F39AE" w14:paraId="3DF33156" w14:textId="77777777" w:rsidTr="009C5D37">
        <w:tc>
          <w:tcPr>
            <w:tcW w:w="4370" w:type="dxa"/>
          </w:tcPr>
          <w:p w14:paraId="21BD8119" w14:textId="77777777" w:rsidR="00C77038" w:rsidRPr="002F39AE" w:rsidRDefault="00C7703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F8D2A7C" w14:textId="52FBD23E" w:rsidR="00AB3E28" w:rsidRPr="002F39AE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25A3A8CC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8F541B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F9A59EA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F783222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4128312C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E28" w:rsidRPr="002F39AE" w14:paraId="18AA5EFF" w14:textId="77777777" w:rsidTr="009C5D37">
        <w:tc>
          <w:tcPr>
            <w:tcW w:w="5787" w:type="dxa"/>
            <w:gridSpan w:val="2"/>
          </w:tcPr>
          <w:p w14:paraId="35B88D9B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14:paraId="041D333A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F42E939" w14:textId="750C1E2E" w:rsidR="00AB3E28" w:rsidRPr="002F39AE" w:rsidRDefault="00E55E0A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508,323</w:t>
            </w:r>
          </w:p>
        </w:tc>
        <w:tc>
          <w:tcPr>
            <w:tcW w:w="283" w:type="dxa"/>
          </w:tcPr>
          <w:p w14:paraId="74FA0F8A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8330743" w14:textId="4CAE55B6" w:rsidR="00AB3E28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227,893</w:t>
            </w:r>
          </w:p>
        </w:tc>
      </w:tr>
      <w:tr w:rsidR="00AB3E28" w:rsidRPr="002F39AE" w14:paraId="064700AF" w14:textId="77777777" w:rsidTr="009C5D37">
        <w:tc>
          <w:tcPr>
            <w:tcW w:w="4370" w:type="dxa"/>
          </w:tcPr>
          <w:p w14:paraId="5B0B2551" w14:textId="77777777" w:rsidR="00AB3E28" w:rsidRPr="002F39AE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55A3759B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E3ABB3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B3EDD8E" w14:textId="23B93CCE" w:rsidR="00AB3E28" w:rsidRPr="002F39AE" w:rsidRDefault="00E55E0A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15,133</w:t>
            </w:r>
          </w:p>
        </w:tc>
        <w:tc>
          <w:tcPr>
            <w:tcW w:w="283" w:type="dxa"/>
          </w:tcPr>
          <w:p w14:paraId="05C636E1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2034023F" w14:textId="51213E4D" w:rsidR="00AB3E28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</w:tr>
      <w:tr w:rsidR="00AB3E28" w:rsidRPr="002F39AE" w14:paraId="208B5430" w14:textId="77777777" w:rsidTr="009C5D37">
        <w:tc>
          <w:tcPr>
            <w:tcW w:w="4370" w:type="dxa"/>
          </w:tcPr>
          <w:p w14:paraId="6CF1EC39" w14:textId="77777777" w:rsidR="00AB3E28" w:rsidRPr="002F39AE" w:rsidRDefault="00AB3E28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vAlign w:val="bottom"/>
          </w:tcPr>
          <w:p w14:paraId="18003ED2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76B85B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18B727E" w14:textId="1C3F4EF9" w:rsidR="00AB3E28" w:rsidRPr="002F39AE" w:rsidRDefault="00E55E0A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523,456</w:t>
            </w:r>
          </w:p>
        </w:tc>
        <w:tc>
          <w:tcPr>
            <w:tcW w:w="283" w:type="dxa"/>
            <w:vMerge w:val="restart"/>
          </w:tcPr>
          <w:p w14:paraId="6DB43A24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36276646" w14:textId="60662D1F" w:rsidR="00AB3E28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248,640</w:t>
            </w:r>
          </w:p>
        </w:tc>
      </w:tr>
      <w:tr w:rsidR="00AB3E28" w:rsidRPr="002F39AE" w14:paraId="5F29C499" w14:textId="77777777" w:rsidTr="009C5D37">
        <w:tc>
          <w:tcPr>
            <w:tcW w:w="4370" w:type="dxa"/>
          </w:tcPr>
          <w:p w14:paraId="1C29773A" w14:textId="77777777" w:rsidR="00AB3E28" w:rsidRPr="002F39AE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DCFB1FA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EBAFB8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3C0EEE7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3B99CB37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1615D8C5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E28" w:rsidRPr="002F39AE" w14:paraId="5579653D" w14:textId="77777777" w:rsidTr="009C5D37">
        <w:tc>
          <w:tcPr>
            <w:tcW w:w="4370" w:type="dxa"/>
          </w:tcPr>
          <w:p w14:paraId="606802EA" w14:textId="77777777" w:rsidR="00AB3E28" w:rsidRPr="002F39AE" w:rsidRDefault="00AB3E28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vAlign w:val="bottom"/>
          </w:tcPr>
          <w:p w14:paraId="1144A2FA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12D0DBD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0874D8FD" w14:textId="688AEA44" w:rsidR="00AB3E28" w:rsidRPr="002F39AE" w:rsidRDefault="00E55E0A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1,352,417</w:t>
            </w:r>
          </w:p>
        </w:tc>
        <w:tc>
          <w:tcPr>
            <w:tcW w:w="283" w:type="dxa"/>
            <w:tcBorders>
              <w:bottom w:val="nil"/>
            </w:tcBorders>
          </w:tcPr>
          <w:p w14:paraId="05B526C6" w14:textId="77777777" w:rsidR="00AB3E28" w:rsidRPr="002F39AE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  <w:vAlign w:val="bottom"/>
          </w:tcPr>
          <w:p w14:paraId="119D2AA3" w14:textId="665AB99D" w:rsidR="00AB3E28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1,130,008</w:t>
            </w:r>
          </w:p>
        </w:tc>
      </w:tr>
    </w:tbl>
    <w:p w14:paraId="0A292E1E" w14:textId="77777777" w:rsidR="00575385" w:rsidRPr="002F39AE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B12CBD" w:rsidRPr="002F39AE" w14:paraId="6139FC13" w14:textId="77777777" w:rsidTr="009C5D37">
        <w:trPr>
          <w:cantSplit/>
          <w:tblHeader/>
        </w:trPr>
        <w:tc>
          <w:tcPr>
            <w:tcW w:w="4370" w:type="dxa"/>
          </w:tcPr>
          <w:p w14:paraId="7E39075F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CDCC70A" w14:textId="77777777" w:rsidR="00B12CBD" w:rsidRPr="002F39AE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CCCAA77" w14:textId="77777777" w:rsidR="00B12CBD" w:rsidRPr="002F39AE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02B47D5D" w14:textId="77777777" w:rsidR="00B12CBD" w:rsidRPr="002F39AE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12CBD" w:rsidRPr="002F39AE" w14:paraId="1AB640BC" w14:textId="77777777" w:rsidTr="009C5D37">
        <w:trPr>
          <w:cantSplit/>
          <w:tblHeader/>
        </w:trPr>
        <w:tc>
          <w:tcPr>
            <w:tcW w:w="4370" w:type="dxa"/>
          </w:tcPr>
          <w:p w14:paraId="088853F4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096319" w14:textId="77777777" w:rsidR="00B12CBD" w:rsidRPr="002F39AE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02B9D69" w14:textId="77777777" w:rsidR="00B12CBD" w:rsidRPr="002F39AE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4428B33" w14:textId="2523A0C5" w:rsidR="00B12CBD" w:rsidRPr="002F39AE" w:rsidRDefault="00BD6F53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 xml:space="preserve">30 </w:t>
            </w:r>
            <w:r w:rsidRPr="002F39A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B12CBD" w:rsidRPr="002F39A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B12CBD" w:rsidRPr="002F39AE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="00EE3FF9" w:rsidRPr="002F39AE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67</w:t>
            </w:r>
          </w:p>
        </w:tc>
        <w:tc>
          <w:tcPr>
            <w:tcW w:w="283" w:type="dxa"/>
          </w:tcPr>
          <w:p w14:paraId="37E31D5D" w14:textId="77777777" w:rsidR="00B12CBD" w:rsidRPr="002F39AE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1EEA39C0" w14:textId="112B00C5" w:rsidR="00B12CBD" w:rsidRPr="002F39AE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B12CBD" w:rsidRPr="002F39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B12CBD" w:rsidRPr="002F39A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B12CBD" w:rsidRPr="002F39A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B12CBD" w:rsidRPr="002F39AE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2F39AE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B12CBD" w:rsidRPr="002F39A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B12CBD" w:rsidRPr="002F39AE" w14:paraId="3048D4D1" w14:textId="77777777" w:rsidTr="009C5D37">
        <w:trPr>
          <w:cantSplit/>
          <w:tblHeader/>
        </w:trPr>
        <w:tc>
          <w:tcPr>
            <w:tcW w:w="4370" w:type="dxa"/>
          </w:tcPr>
          <w:p w14:paraId="5CDE38CC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5435D568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B12CBD" w:rsidRPr="002F39AE" w14:paraId="00D906AA" w14:textId="77777777" w:rsidTr="009C5D37">
        <w:trPr>
          <w:trHeight w:val="434"/>
        </w:trPr>
        <w:tc>
          <w:tcPr>
            <w:tcW w:w="4370" w:type="dxa"/>
          </w:tcPr>
          <w:p w14:paraId="75192E30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620DE697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541223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648960B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B0E8DA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12E1F0A1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F39AE" w14:paraId="06D319C1" w14:textId="77777777" w:rsidTr="009C5D37">
        <w:tc>
          <w:tcPr>
            <w:tcW w:w="4370" w:type="dxa"/>
          </w:tcPr>
          <w:p w14:paraId="1AF9DA25" w14:textId="77777777" w:rsidR="00B12CBD" w:rsidRPr="002F39AE" w:rsidRDefault="00B12CBD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7E326B12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428321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5AD70E9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D19873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08D24CA5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F39AE" w14:paraId="302EE492" w14:textId="77777777" w:rsidTr="009C5D37">
        <w:tc>
          <w:tcPr>
            <w:tcW w:w="4370" w:type="dxa"/>
          </w:tcPr>
          <w:p w14:paraId="6B8FC359" w14:textId="77777777" w:rsidR="00B12CBD" w:rsidRPr="002F39AE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</w:tcPr>
          <w:p w14:paraId="05461D0E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D54EF7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B43525E" w14:textId="22A1976F" w:rsidR="00B12CBD" w:rsidRPr="002F39AE" w:rsidRDefault="00E55E0A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604,086</w:t>
            </w:r>
          </w:p>
        </w:tc>
        <w:tc>
          <w:tcPr>
            <w:tcW w:w="283" w:type="dxa"/>
          </w:tcPr>
          <w:p w14:paraId="50BBA4B5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49AA954F" w14:textId="70D7B556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530,345</w:t>
            </w:r>
          </w:p>
        </w:tc>
      </w:tr>
      <w:tr w:rsidR="00B12CBD" w:rsidRPr="002F39AE" w14:paraId="5DEE45F4" w14:textId="77777777" w:rsidTr="009C5D37">
        <w:tc>
          <w:tcPr>
            <w:tcW w:w="5787" w:type="dxa"/>
            <w:gridSpan w:val="2"/>
          </w:tcPr>
          <w:p w14:paraId="12038BF6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6" w:type="dxa"/>
          </w:tcPr>
          <w:p w14:paraId="2D1D0475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D40B6CC" w14:textId="75492581" w:rsidR="00B12CBD" w:rsidRPr="002F39AE" w:rsidRDefault="00E55E0A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604,086</w:t>
            </w:r>
          </w:p>
        </w:tc>
        <w:tc>
          <w:tcPr>
            <w:tcW w:w="283" w:type="dxa"/>
          </w:tcPr>
          <w:p w14:paraId="46B19616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25D7AC00" w14:textId="39422F0F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530,345</w:t>
            </w:r>
          </w:p>
        </w:tc>
      </w:tr>
      <w:tr w:rsidR="00B12CBD" w:rsidRPr="002F39AE" w14:paraId="3AC5C73C" w14:textId="77777777" w:rsidTr="009C5D37">
        <w:tc>
          <w:tcPr>
            <w:tcW w:w="4370" w:type="dxa"/>
          </w:tcPr>
          <w:p w14:paraId="18FE8632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76EFCDC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E775CF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59F8A01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47DE8F5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7D5ED95D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2CBD" w:rsidRPr="002F39AE" w14:paraId="7E5E6D01" w14:textId="77777777" w:rsidTr="009C5D37">
        <w:tc>
          <w:tcPr>
            <w:tcW w:w="4370" w:type="dxa"/>
          </w:tcPr>
          <w:p w14:paraId="50792BC7" w14:textId="77777777" w:rsidR="00B12CBD" w:rsidRPr="002F39AE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5391491C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AE8C85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E517985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AFCDCB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41769C7E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F39AE" w14:paraId="7A5D488F" w14:textId="77777777" w:rsidTr="009C5D37">
        <w:tc>
          <w:tcPr>
            <w:tcW w:w="4370" w:type="dxa"/>
          </w:tcPr>
          <w:p w14:paraId="0788BA66" w14:textId="77777777" w:rsidR="00B12CBD" w:rsidRPr="002F39AE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2363986C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B3802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B007738" w14:textId="008D4879" w:rsidR="00B12CBD" w:rsidRPr="002F39AE" w:rsidRDefault="00E55E0A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90,69</w:t>
            </w:r>
            <w:r w:rsidR="00021166" w:rsidRPr="002F39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5BEA9F05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52E37070" w14:textId="36F58FA8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79,927</w:t>
            </w:r>
          </w:p>
        </w:tc>
      </w:tr>
      <w:tr w:rsidR="00B12CBD" w:rsidRPr="002F39AE" w14:paraId="5BD107B0" w14:textId="77777777" w:rsidTr="009C5D37">
        <w:tc>
          <w:tcPr>
            <w:tcW w:w="4370" w:type="dxa"/>
          </w:tcPr>
          <w:p w14:paraId="67B587EA" w14:textId="77777777" w:rsidR="00B12CBD" w:rsidRPr="002F39AE" w:rsidRDefault="00B12CBD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3A2C007D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1B8524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BCF85BA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4A0DA1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7AF9CA41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F39AE" w14:paraId="6112D7AB" w14:textId="77777777" w:rsidTr="009C5D37">
        <w:tc>
          <w:tcPr>
            <w:tcW w:w="4370" w:type="dxa"/>
          </w:tcPr>
          <w:p w14:paraId="7D20D050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</w:tcPr>
          <w:p w14:paraId="6EE4840C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AAB48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179CAC9" w14:textId="3FEBA7A8" w:rsidR="00B12CBD" w:rsidRPr="002F39AE" w:rsidRDefault="00E55E0A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13,579</w:t>
            </w:r>
          </w:p>
        </w:tc>
        <w:tc>
          <w:tcPr>
            <w:tcW w:w="283" w:type="dxa"/>
            <w:vMerge w:val="restart"/>
          </w:tcPr>
          <w:p w14:paraId="186574DD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740EEB9" w14:textId="519FB2CC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15,774</w:t>
            </w:r>
          </w:p>
        </w:tc>
      </w:tr>
      <w:tr w:rsidR="00B12CBD" w:rsidRPr="002F39AE" w14:paraId="68F07B10" w14:textId="77777777" w:rsidTr="009C5D37">
        <w:tc>
          <w:tcPr>
            <w:tcW w:w="4370" w:type="dxa"/>
          </w:tcPr>
          <w:p w14:paraId="2AE89842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</w:tcPr>
          <w:p w14:paraId="3825ED59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F5337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0F81D54" w14:textId="0009C5B9" w:rsidR="00B12CBD" w:rsidRPr="002F39AE" w:rsidRDefault="0002116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708,356</w:t>
            </w:r>
          </w:p>
        </w:tc>
        <w:tc>
          <w:tcPr>
            <w:tcW w:w="283" w:type="dxa"/>
            <w:vMerge/>
          </w:tcPr>
          <w:p w14:paraId="0989E9C6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ADA04A2" w14:textId="40CA9388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626,046</w:t>
            </w:r>
          </w:p>
        </w:tc>
      </w:tr>
      <w:tr w:rsidR="00B12CBD" w:rsidRPr="002F39AE" w14:paraId="280B22CC" w14:textId="77777777" w:rsidTr="009C5D37">
        <w:tc>
          <w:tcPr>
            <w:tcW w:w="4370" w:type="dxa"/>
          </w:tcPr>
          <w:p w14:paraId="0E5C4927" w14:textId="77777777" w:rsidR="00357164" w:rsidRPr="002F39AE" w:rsidRDefault="00357164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CAE0833" w14:textId="5DD34DCB" w:rsidR="00B12CBD" w:rsidRPr="002F39AE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6B7D823D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FA45C9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45411F3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84180A0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3F062CD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F39AE" w14:paraId="4D795234" w14:textId="77777777" w:rsidTr="009C5D37">
        <w:tc>
          <w:tcPr>
            <w:tcW w:w="5787" w:type="dxa"/>
            <w:gridSpan w:val="2"/>
          </w:tcPr>
          <w:p w14:paraId="4E42BB28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14:paraId="7112DF92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C17CF68" w14:textId="39D5543F" w:rsidR="00B12CBD" w:rsidRPr="002F39AE" w:rsidRDefault="0002116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233,829</w:t>
            </w:r>
          </w:p>
        </w:tc>
        <w:tc>
          <w:tcPr>
            <w:tcW w:w="283" w:type="dxa"/>
          </w:tcPr>
          <w:p w14:paraId="387CD439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27E669E6" w14:textId="2082D52A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107,968</w:t>
            </w:r>
          </w:p>
        </w:tc>
      </w:tr>
      <w:tr w:rsidR="00B12CBD" w:rsidRPr="002F39AE" w14:paraId="715CCCD4" w14:textId="77777777" w:rsidTr="009C5D37">
        <w:tc>
          <w:tcPr>
            <w:tcW w:w="4370" w:type="dxa"/>
          </w:tcPr>
          <w:p w14:paraId="425370D4" w14:textId="77777777" w:rsidR="00B12CBD" w:rsidRPr="002F39AE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161C49FD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4F21A3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4CA42EE" w14:textId="54CD79FB" w:rsidR="00B12CBD" w:rsidRPr="002F39AE" w:rsidRDefault="0002116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14,184</w:t>
            </w:r>
          </w:p>
        </w:tc>
        <w:tc>
          <w:tcPr>
            <w:tcW w:w="283" w:type="dxa"/>
          </w:tcPr>
          <w:p w14:paraId="4E7680B2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33341D82" w14:textId="23942513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</w:tr>
      <w:tr w:rsidR="00B12CBD" w:rsidRPr="002F39AE" w14:paraId="0EC99140" w14:textId="77777777" w:rsidTr="009C5D37">
        <w:tc>
          <w:tcPr>
            <w:tcW w:w="4370" w:type="dxa"/>
          </w:tcPr>
          <w:p w14:paraId="102AE199" w14:textId="77777777" w:rsidR="00B12CBD" w:rsidRPr="002F39AE" w:rsidRDefault="00B12CBD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vAlign w:val="bottom"/>
          </w:tcPr>
          <w:p w14:paraId="581D525E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EDCB4B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89CF2B4" w14:textId="1DF6E892" w:rsidR="00B12CBD" w:rsidRPr="002F39AE" w:rsidRDefault="0002116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248,013</w:t>
            </w:r>
          </w:p>
        </w:tc>
        <w:tc>
          <w:tcPr>
            <w:tcW w:w="283" w:type="dxa"/>
            <w:vMerge w:val="restart"/>
          </w:tcPr>
          <w:p w14:paraId="3817EA56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0885C454" w14:textId="24CBD56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128,715</w:t>
            </w:r>
          </w:p>
        </w:tc>
      </w:tr>
      <w:tr w:rsidR="00B12CBD" w:rsidRPr="002F39AE" w14:paraId="46185E5A" w14:textId="77777777" w:rsidTr="009C5D37">
        <w:tc>
          <w:tcPr>
            <w:tcW w:w="4370" w:type="dxa"/>
          </w:tcPr>
          <w:p w14:paraId="65D609B5" w14:textId="77777777" w:rsidR="00B12CBD" w:rsidRPr="002F39AE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F3F4D34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81A5AD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ABD92E5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55B94C1B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40A99DD2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F39AE" w14:paraId="3FE84822" w14:textId="77777777" w:rsidTr="009C5D37">
        <w:tc>
          <w:tcPr>
            <w:tcW w:w="4370" w:type="dxa"/>
          </w:tcPr>
          <w:p w14:paraId="2FE86D1A" w14:textId="77777777" w:rsidR="00B12CBD" w:rsidRPr="002F39AE" w:rsidRDefault="00B12CBD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vAlign w:val="bottom"/>
          </w:tcPr>
          <w:p w14:paraId="02AE4016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1DD43F6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50852882" w14:textId="63FCD2C0" w:rsidR="00B12CBD" w:rsidRPr="002F39AE" w:rsidRDefault="0002116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956,369</w:t>
            </w:r>
          </w:p>
        </w:tc>
        <w:tc>
          <w:tcPr>
            <w:tcW w:w="283" w:type="dxa"/>
            <w:tcBorders>
              <w:bottom w:val="nil"/>
            </w:tcBorders>
          </w:tcPr>
          <w:p w14:paraId="1F6FE29D" w14:textId="77777777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  <w:vAlign w:val="bottom"/>
          </w:tcPr>
          <w:p w14:paraId="22555D48" w14:textId="10320C70" w:rsidR="00B12CBD" w:rsidRPr="002F39AE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754,761</w:t>
            </w:r>
          </w:p>
        </w:tc>
      </w:tr>
    </w:tbl>
    <w:p w14:paraId="3DDAC2F1" w14:textId="77777777" w:rsidR="00575385" w:rsidRPr="002F39AE" w:rsidRDefault="00575385" w:rsidP="00174EA6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1590B5C" w14:textId="1F13781E" w:rsidR="00177315" w:rsidRPr="002F39AE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F39AE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</w:t>
      </w:r>
      <w:r w:rsidR="008D14E8" w:rsidRPr="002F39A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2F39AE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2F39A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2F39AE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 w:cs="Angsana New"/>
          <w:sz w:val="30"/>
          <w:szCs w:val="30"/>
          <w:cs/>
          <w:lang w:bidi="th-TH"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="00801E69" w:rsidRPr="002F39AE">
        <w:rPr>
          <w:rFonts w:ascii="Angsana New" w:hAnsi="Angsana New"/>
          <w:sz w:val="30"/>
          <w:szCs w:val="30"/>
        </w:rPr>
        <w:t xml:space="preserve"> </w:t>
      </w:r>
      <w:r w:rsidR="00801E69" w:rsidRPr="002F39AE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801E69" w:rsidRPr="002F39AE">
        <w:rPr>
          <w:rFonts w:ascii="Angsana New" w:hAnsi="Angsana New"/>
          <w:sz w:val="30"/>
          <w:szCs w:val="30"/>
        </w:rPr>
        <w:t xml:space="preserve">31 </w:t>
      </w:r>
      <w:r w:rsidR="00801E69" w:rsidRPr="002F39AE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801E69" w:rsidRPr="002F39AE">
        <w:rPr>
          <w:rFonts w:ascii="Angsana New" w:hAnsi="Angsana New"/>
          <w:sz w:val="30"/>
          <w:szCs w:val="30"/>
        </w:rPr>
        <w:t>2566</w:t>
      </w:r>
      <w:r w:rsidR="0024199F" w:rsidRPr="002F39AE">
        <w:rPr>
          <w:rFonts w:ascii="Angsana New" w:hAnsi="Angsana New"/>
          <w:sz w:val="30"/>
          <w:szCs w:val="30"/>
        </w:rPr>
        <w:t xml:space="preserve"> </w:t>
      </w:r>
      <w:r w:rsidR="00EF003F" w:rsidRPr="002F39AE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2F39AE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p w14:paraId="0A37A6D9" w14:textId="77777777" w:rsidR="00952DA0" w:rsidRPr="002F39AE" w:rsidRDefault="00952DA0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952DA0" w:rsidRPr="002F39AE" w14:paraId="6F7FB60B" w14:textId="77777777" w:rsidTr="009C5D37">
        <w:trPr>
          <w:cantSplit/>
          <w:tblHeader/>
        </w:trPr>
        <w:tc>
          <w:tcPr>
            <w:tcW w:w="4370" w:type="dxa"/>
          </w:tcPr>
          <w:p w14:paraId="55284A99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5C2A7B4" w14:textId="77777777" w:rsidR="00952DA0" w:rsidRPr="002F39AE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7A848E2" w14:textId="77777777" w:rsidR="00952DA0" w:rsidRPr="002F39AE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2E00CB30" w14:textId="1992C531" w:rsidR="00952DA0" w:rsidRPr="002F39AE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52DA0" w:rsidRPr="002F39AE" w14:paraId="3515B6E2" w14:textId="77777777" w:rsidTr="009C5D37">
        <w:trPr>
          <w:cantSplit/>
          <w:tblHeader/>
        </w:trPr>
        <w:tc>
          <w:tcPr>
            <w:tcW w:w="4370" w:type="dxa"/>
          </w:tcPr>
          <w:p w14:paraId="1177BA63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9361B24" w14:textId="77777777" w:rsidR="00952DA0" w:rsidRPr="002F39AE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BBC103D" w14:textId="77777777" w:rsidR="00952DA0" w:rsidRPr="002F39AE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C7DE09" w14:textId="151BDF5A" w:rsidR="00952DA0" w:rsidRPr="002F39AE" w:rsidRDefault="00BD6F53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30 </w:t>
            </w:r>
            <w:r w:rsidRPr="002F39AE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952DA0" w:rsidRPr="002F39AE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2F39AE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952DA0" w:rsidRPr="002F39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169DCC13" w14:textId="77777777" w:rsidR="00952DA0" w:rsidRPr="002F39AE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3EAAAF59" w14:textId="6C6E7C3E" w:rsidR="00952DA0" w:rsidRPr="002F39AE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2F39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2F39A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2F39A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2F39AE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2F39AE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952DA0" w:rsidRPr="002F39A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952DA0" w:rsidRPr="002F39AE" w14:paraId="30750A35" w14:textId="77777777" w:rsidTr="009C5D37">
        <w:trPr>
          <w:cantSplit/>
          <w:tblHeader/>
        </w:trPr>
        <w:tc>
          <w:tcPr>
            <w:tcW w:w="4370" w:type="dxa"/>
          </w:tcPr>
          <w:p w14:paraId="1D15D5DE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69BA705A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52DA0" w:rsidRPr="002F39AE" w14:paraId="41C23D8C" w14:textId="77777777" w:rsidTr="009C5D37">
        <w:tc>
          <w:tcPr>
            <w:tcW w:w="5787" w:type="dxa"/>
            <w:gridSpan w:val="2"/>
          </w:tcPr>
          <w:p w14:paraId="6CA3B231" w14:textId="0F857408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</w:tcPr>
          <w:p w14:paraId="5EF7E4EE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7166449" w14:textId="22AEF662" w:rsidR="00952DA0" w:rsidRPr="002F39AE" w:rsidRDefault="00021166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815,138</w:t>
            </w:r>
          </w:p>
        </w:tc>
        <w:tc>
          <w:tcPr>
            <w:tcW w:w="283" w:type="dxa"/>
          </w:tcPr>
          <w:p w14:paraId="61123EF3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1405E8D7" w14:textId="777392D8" w:rsidR="00952DA0" w:rsidRPr="002F39AE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865,594</w:t>
            </w:r>
          </w:p>
        </w:tc>
      </w:tr>
      <w:tr w:rsidR="00952DA0" w:rsidRPr="002F39AE" w14:paraId="536E3A66" w14:textId="77777777" w:rsidTr="009C5D37">
        <w:tc>
          <w:tcPr>
            <w:tcW w:w="4370" w:type="dxa"/>
          </w:tcPr>
          <w:p w14:paraId="53BFFB99" w14:textId="1455DF26" w:rsidR="00952DA0" w:rsidRPr="002F39AE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07241153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B9507B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951426C" w14:textId="388D6454" w:rsidR="00952DA0" w:rsidRPr="002F39AE" w:rsidRDefault="00021166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508,323</w:t>
            </w:r>
          </w:p>
        </w:tc>
        <w:tc>
          <w:tcPr>
            <w:tcW w:w="283" w:type="dxa"/>
          </w:tcPr>
          <w:p w14:paraId="5D6DE480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5BE3F656" w14:textId="40B43DD3" w:rsidR="00952DA0" w:rsidRPr="002F39AE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227,893</w:t>
            </w:r>
          </w:p>
        </w:tc>
      </w:tr>
      <w:tr w:rsidR="00952DA0" w:rsidRPr="002F39AE" w14:paraId="236C3AFD" w14:textId="77777777" w:rsidTr="009C5D37">
        <w:tc>
          <w:tcPr>
            <w:tcW w:w="4370" w:type="dxa"/>
          </w:tcPr>
          <w:p w14:paraId="46C3503E" w14:textId="3C6732C5" w:rsidR="00952DA0" w:rsidRPr="002F39AE" w:rsidRDefault="00952DA0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DEA37A9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661FC5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1DD8615" w14:textId="688947AA" w:rsidR="00952DA0" w:rsidRPr="002F39AE" w:rsidRDefault="00021166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1,323,461</w:t>
            </w:r>
          </w:p>
        </w:tc>
        <w:tc>
          <w:tcPr>
            <w:tcW w:w="283" w:type="dxa"/>
          </w:tcPr>
          <w:p w14:paraId="6A6DB256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0D5F7DDD" w14:textId="253ABC2B" w:rsidR="00952DA0" w:rsidRPr="002F39AE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1,093,487</w:t>
            </w:r>
          </w:p>
        </w:tc>
      </w:tr>
    </w:tbl>
    <w:p w14:paraId="246909A5" w14:textId="77777777" w:rsidR="00952DA0" w:rsidRPr="002F39AE" w:rsidRDefault="00952DA0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952DA0" w:rsidRPr="002F39AE" w14:paraId="7E30A871" w14:textId="77777777" w:rsidTr="009C5D37">
        <w:trPr>
          <w:cantSplit/>
          <w:tblHeader/>
        </w:trPr>
        <w:tc>
          <w:tcPr>
            <w:tcW w:w="4370" w:type="dxa"/>
          </w:tcPr>
          <w:p w14:paraId="0191E883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5919FC3" w14:textId="77777777" w:rsidR="00952DA0" w:rsidRPr="002F39AE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EAAE231" w14:textId="77777777" w:rsidR="00952DA0" w:rsidRPr="002F39AE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0CB45BC1" w14:textId="77136224" w:rsidR="00952DA0" w:rsidRPr="002F39AE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C77038" w:rsidRPr="002F39A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52DA0" w:rsidRPr="002F39AE" w14:paraId="2949B51A" w14:textId="77777777" w:rsidTr="009C5D37">
        <w:trPr>
          <w:cantSplit/>
          <w:tblHeader/>
        </w:trPr>
        <w:tc>
          <w:tcPr>
            <w:tcW w:w="4370" w:type="dxa"/>
          </w:tcPr>
          <w:p w14:paraId="2BBAF322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E0E3166" w14:textId="77777777" w:rsidR="00952DA0" w:rsidRPr="002F39AE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189EBEC" w14:textId="77777777" w:rsidR="00952DA0" w:rsidRPr="002F39AE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32C9CB7" w14:textId="5DCBD5B3" w:rsidR="00952DA0" w:rsidRPr="002F39AE" w:rsidRDefault="00BD6F53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2F39A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30 </w:t>
            </w:r>
            <w:r w:rsidRPr="002F39AE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952DA0" w:rsidRPr="002F39AE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2F39AE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952DA0" w:rsidRPr="002F39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41850C78" w14:textId="77777777" w:rsidR="00952DA0" w:rsidRPr="002F39AE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283C3854" w14:textId="6A9AEB85" w:rsidR="00952DA0" w:rsidRPr="002F39AE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2F39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2F39A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2F39A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2F39AE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2F39AE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952DA0" w:rsidRPr="002F39A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952DA0" w:rsidRPr="002F39AE" w14:paraId="6089B944" w14:textId="77777777" w:rsidTr="009C5D37">
        <w:trPr>
          <w:cantSplit/>
          <w:tblHeader/>
        </w:trPr>
        <w:tc>
          <w:tcPr>
            <w:tcW w:w="4370" w:type="dxa"/>
          </w:tcPr>
          <w:p w14:paraId="0BB55DF8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47E2BD6C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52DA0" w:rsidRPr="002F39AE" w14:paraId="499BEAEE" w14:textId="77777777" w:rsidTr="009C5D37">
        <w:tc>
          <w:tcPr>
            <w:tcW w:w="5787" w:type="dxa"/>
            <w:gridSpan w:val="2"/>
          </w:tcPr>
          <w:p w14:paraId="1E954829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</w:tcPr>
          <w:p w14:paraId="5FFE1A4B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243A170" w14:textId="0C951BE4" w:rsidR="00952DA0" w:rsidRPr="002F39AE" w:rsidRDefault="0002116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694,778</w:t>
            </w:r>
          </w:p>
        </w:tc>
        <w:tc>
          <w:tcPr>
            <w:tcW w:w="283" w:type="dxa"/>
          </w:tcPr>
          <w:p w14:paraId="679518A2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5DDEDB9C" w14:textId="21112459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610,272</w:t>
            </w:r>
          </w:p>
        </w:tc>
      </w:tr>
      <w:tr w:rsidR="00952DA0" w:rsidRPr="002F39AE" w14:paraId="5BE41101" w14:textId="77777777" w:rsidTr="009C5D37">
        <w:tc>
          <w:tcPr>
            <w:tcW w:w="4370" w:type="dxa"/>
          </w:tcPr>
          <w:p w14:paraId="7D907E94" w14:textId="77777777" w:rsidR="00952DA0" w:rsidRPr="002F39AE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2B54F6F7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33DAA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CB19E17" w14:textId="48ACF6CF" w:rsidR="00952DA0" w:rsidRPr="002F39AE" w:rsidRDefault="0002116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233,829</w:t>
            </w:r>
          </w:p>
        </w:tc>
        <w:tc>
          <w:tcPr>
            <w:tcW w:w="283" w:type="dxa"/>
          </w:tcPr>
          <w:p w14:paraId="350AB199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764BFADE" w14:textId="79731FC5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107,968</w:t>
            </w:r>
          </w:p>
        </w:tc>
      </w:tr>
      <w:tr w:rsidR="00952DA0" w:rsidRPr="002F39AE" w14:paraId="3A016371" w14:textId="77777777" w:rsidTr="009C5D37">
        <w:tc>
          <w:tcPr>
            <w:tcW w:w="4370" w:type="dxa"/>
          </w:tcPr>
          <w:p w14:paraId="576D4507" w14:textId="77777777" w:rsidR="00952DA0" w:rsidRPr="002F39AE" w:rsidRDefault="00952DA0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5FE0C71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2FF7EF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1475E19" w14:textId="7902F189" w:rsidR="00952DA0" w:rsidRPr="002F39AE" w:rsidRDefault="0002116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928,607</w:t>
            </w:r>
          </w:p>
        </w:tc>
        <w:tc>
          <w:tcPr>
            <w:tcW w:w="283" w:type="dxa"/>
          </w:tcPr>
          <w:p w14:paraId="49F1A97E" w14:textId="7777777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57001A64" w14:textId="0F8E32B7" w:rsidR="00952DA0" w:rsidRPr="002F39AE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718,240</w:t>
            </w:r>
          </w:p>
        </w:tc>
      </w:tr>
    </w:tbl>
    <w:p w14:paraId="2C3AA752" w14:textId="77777777" w:rsidR="00174EA6" w:rsidRPr="002F39AE" w:rsidRDefault="00174EA6" w:rsidP="00756BE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219B8F" w14:textId="77777777" w:rsidR="00174EA6" w:rsidRPr="002F39AE" w:rsidRDefault="00174EA6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62BDF16D" w14:textId="6131C363" w:rsidR="00BA4B06" w:rsidRPr="002F39AE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2F39AE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2F39AE">
        <w:rPr>
          <w:rFonts w:ascii="Angsana New" w:hAnsi="Angsana New"/>
          <w:sz w:val="30"/>
          <w:szCs w:val="30"/>
          <w:cs/>
        </w:rPr>
        <w:t>ต่าง ๆ</w:t>
      </w:r>
      <w:r w:rsidRPr="002F39AE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14:paraId="2BE3CF9F" w14:textId="77777777" w:rsidR="002D7E42" w:rsidRPr="002F39AE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14:paraId="5DA0C540" w14:textId="77777777" w:rsidR="00BA4B06" w:rsidRPr="002F39AE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F39AE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14:paraId="7BBC14D1" w14:textId="77777777" w:rsidR="00BA4B06" w:rsidRPr="002F39AE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9779DB1" w14:textId="63D168BB" w:rsidR="00BA4B06" w:rsidRPr="002F39AE" w:rsidRDefault="00BB2C55" w:rsidP="00E1537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>ณ วันที่</w:t>
      </w:r>
      <w:r w:rsidRPr="002F39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="008720E6" w:rsidRPr="002F39AE">
        <w:rPr>
          <w:rFonts w:ascii="Angsana New" w:hAnsi="Angsana New"/>
          <w:sz w:val="30"/>
          <w:szCs w:val="30"/>
          <w:cs/>
        </w:rPr>
        <w:t xml:space="preserve"> </w:t>
      </w:r>
      <w:r w:rsidR="00473C6D" w:rsidRPr="002F39AE">
        <w:rPr>
          <w:rFonts w:ascii="Angsana New" w:hAnsi="Angsana New" w:hint="cs"/>
          <w:sz w:val="30"/>
          <w:szCs w:val="30"/>
          <w:cs/>
        </w:rPr>
        <w:t>กลุ่ม</w:t>
      </w:r>
      <w:r w:rsidR="0013515C" w:rsidRPr="002F39AE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2F39AE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2F39AE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2F39AE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2F39AE">
        <w:rPr>
          <w:rFonts w:ascii="Angsana New" w:hAnsi="Angsana New"/>
          <w:spacing w:val="2"/>
          <w:sz w:val="30"/>
          <w:szCs w:val="30"/>
          <w:cs/>
        </w:rPr>
        <w:t>เกินบัญชีธนาคารรวมเป็นเงิน</w:t>
      </w:r>
      <w:r w:rsidR="00E264EF" w:rsidRPr="002F39A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A65C59" w:rsidRPr="002F39AE"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="004A322A" w:rsidRPr="002F39AE">
        <w:rPr>
          <w:rFonts w:ascii="Angsana New" w:hAnsi="Angsana New"/>
          <w:spacing w:val="2"/>
          <w:sz w:val="30"/>
          <w:szCs w:val="30"/>
        </w:rPr>
        <w:t>8</w:t>
      </w:r>
      <w:r w:rsidR="002D191F" w:rsidRPr="002F39AE">
        <w:rPr>
          <w:rFonts w:ascii="Angsana New" w:hAnsi="Angsana New"/>
          <w:spacing w:val="2"/>
          <w:sz w:val="30"/>
          <w:szCs w:val="30"/>
        </w:rPr>
        <w:t>5</w:t>
      </w:r>
      <w:r w:rsidR="00066419" w:rsidRPr="002F39AE">
        <w:rPr>
          <w:rFonts w:ascii="Angsana New" w:hAnsi="Angsana New"/>
          <w:spacing w:val="2"/>
          <w:sz w:val="30"/>
          <w:szCs w:val="30"/>
        </w:rPr>
        <w:t xml:space="preserve"> </w:t>
      </w:r>
      <w:r w:rsidR="00BA4B06" w:rsidRPr="002F39AE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="00473C6D" w:rsidRPr="002F39A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473C6D" w:rsidRPr="002F39AE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(งบการเงินเฉพาะกิจการ จำนวน </w:t>
      </w:r>
      <w:r w:rsidR="004A322A" w:rsidRPr="002F39AE">
        <w:rPr>
          <w:rFonts w:ascii="Angsana New" w:hAnsi="Angsana New"/>
          <w:i/>
          <w:iCs/>
          <w:spacing w:val="2"/>
          <w:sz w:val="30"/>
          <w:szCs w:val="30"/>
        </w:rPr>
        <w:t>73</w:t>
      </w:r>
      <w:r w:rsidR="00473C6D" w:rsidRPr="002F39AE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473C6D" w:rsidRPr="002F39AE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ล้านบาท)</w:t>
      </w:r>
      <w:r w:rsidR="00473C6D" w:rsidRPr="002F39AE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A9362D" w:rsidRPr="002F39AE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BB3AB0" w:rsidRPr="002F39AE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4A322A" w:rsidRPr="002F39AE">
        <w:rPr>
          <w:rFonts w:ascii="Angsana New" w:hAnsi="Angsana New"/>
          <w:i/>
          <w:iCs/>
          <w:spacing w:val="2"/>
          <w:sz w:val="30"/>
          <w:szCs w:val="30"/>
        </w:rPr>
        <w:t>6</w:t>
      </w:r>
      <w:r w:rsidR="00114872" w:rsidRPr="002F39AE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2F39AE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473C6D" w:rsidRPr="002F39AE">
        <w:rPr>
          <w:rFonts w:ascii="Angsana New" w:hAnsi="Angsana New" w:hint="cs"/>
          <w:i/>
          <w:iCs/>
          <w:spacing w:val="2"/>
          <w:sz w:val="30"/>
          <w:szCs w:val="30"/>
          <w:cs/>
        </w:rPr>
        <w:t>งบการเงินรวม</w:t>
      </w:r>
      <w:r w:rsidR="00E264EF" w:rsidRPr="002F39AE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 </w:t>
      </w:r>
      <w:r w:rsidR="00C77038" w:rsidRPr="002F39AE">
        <w:rPr>
          <w:rFonts w:ascii="Angsana New" w:hAnsi="Angsana New"/>
          <w:i/>
          <w:iCs/>
          <w:spacing w:val="2"/>
          <w:sz w:val="30"/>
          <w:szCs w:val="30"/>
        </w:rPr>
        <w:t>83</w:t>
      </w:r>
      <w:r w:rsidR="00ED4DEE" w:rsidRPr="002F39AE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 ล้านบาท</w:t>
      </w:r>
      <w:r w:rsidR="00E264EF" w:rsidRPr="002F39AE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 </w:t>
      </w:r>
      <w:r w:rsidR="00473C6D" w:rsidRPr="002F39AE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และงบการเงินเฉพาะกิจการจำนวน </w:t>
      </w:r>
      <w:r w:rsidR="00C77038" w:rsidRPr="002F39AE">
        <w:rPr>
          <w:rFonts w:ascii="Angsana New" w:hAnsi="Angsana New"/>
          <w:i/>
          <w:iCs/>
          <w:spacing w:val="2"/>
          <w:sz w:val="30"/>
          <w:szCs w:val="30"/>
        </w:rPr>
        <w:t>73</w:t>
      </w:r>
      <w:r w:rsidR="00BA4B06" w:rsidRPr="002F39AE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2F39AE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7CE99498" w14:textId="77777777" w:rsidR="00A65C59" w:rsidRPr="002F39AE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7F690D1" w14:textId="4D231BE7" w:rsidR="00A93D49" w:rsidRPr="002F39AE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2F39AE">
        <w:rPr>
          <w:rFonts w:ascii="Angsana New" w:hAnsi="Angsana New"/>
          <w:sz w:val="30"/>
          <w:szCs w:val="30"/>
          <w:cs/>
        </w:rPr>
        <w:t>ณ วันท</w:t>
      </w:r>
      <w:r w:rsidR="00D77624" w:rsidRPr="002F39AE">
        <w:rPr>
          <w:rFonts w:ascii="Angsana New" w:hAnsi="Angsana New"/>
          <w:sz w:val="30"/>
          <w:szCs w:val="30"/>
          <w:cs/>
        </w:rPr>
        <w:t xml:space="preserve">ี่ </w:t>
      </w:r>
      <w:r w:rsidR="00BD6F53" w:rsidRPr="002F39AE">
        <w:rPr>
          <w:rFonts w:ascii="Angsana New" w:hAnsi="Angsana New"/>
          <w:sz w:val="30"/>
          <w:szCs w:val="30"/>
        </w:rPr>
        <w:t xml:space="preserve">30 </w:t>
      </w:r>
      <w:r w:rsidR="00BD6F53" w:rsidRPr="002F39AE">
        <w:rPr>
          <w:rFonts w:ascii="Angsana New" w:hAnsi="Angsana New"/>
          <w:sz w:val="30"/>
          <w:szCs w:val="30"/>
          <w:cs/>
        </w:rPr>
        <w:t>มิถุนายน</w:t>
      </w:r>
      <w:r w:rsidR="000B6CA2" w:rsidRPr="002F39AE">
        <w:rPr>
          <w:rFonts w:ascii="Angsana New" w:hAnsi="Angsana New"/>
          <w:sz w:val="30"/>
          <w:szCs w:val="30"/>
        </w:rPr>
        <w:t>256</w:t>
      </w:r>
      <w:r w:rsidR="004A322A" w:rsidRPr="002F39AE">
        <w:rPr>
          <w:rFonts w:ascii="Angsana New" w:hAnsi="Angsana New"/>
          <w:sz w:val="30"/>
          <w:szCs w:val="30"/>
        </w:rPr>
        <w:t>7</w:t>
      </w:r>
      <w:r w:rsidR="008720E6" w:rsidRPr="002F39AE">
        <w:rPr>
          <w:rFonts w:ascii="Angsana New" w:hAnsi="Angsana New"/>
          <w:sz w:val="30"/>
          <w:szCs w:val="30"/>
          <w:cs/>
        </w:rPr>
        <w:t xml:space="preserve"> </w:t>
      </w:r>
      <w:r w:rsidR="00473C6D" w:rsidRPr="002F39AE">
        <w:rPr>
          <w:rFonts w:ascii="Angsana New" w:hAnsi="Angsana New" w:hint="cs"/>
          <w:sz w:val="30"/>
          <w:szCs w:val="30"/>
          <w:cs/>
        </w:rPr>
        <w:t>กลุ่ม</w:t>
      </w:r>
      <w:r w:rsidR="003B238E" w:rsidRPr="002F39AE">
        <w:rPr>
          <w:rFonts w:ascii="Angsana New" w:hAnsi="Angsana New" w:hint="cs"/>
          <w:sz w:val="30"/>
          <w:szCs w:val="30"/>
          <w:cs/>
        </w:rPr>
        <w:t>บ</w:t>
      </w:r>
      <w:r w:rsidR="0013515C" w:rsidRPr="002F39AE">
        <w:rPr>
          <w:rFonts w:ascii="Angsana New" w:hAnsi="Angsana New"/>
          <w:sz w:val="30"/>
          <w:szCs w:val="30"/>
          <w:cs/>
        </w:rPr>
        <w:t>ริษัท</w:t>
      </w:r>
      <w:r w:rsidRPr="002F39AE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2F39AE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2F39AE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2F39A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F39AE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2F39AE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2F39AE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2F39AE">
        <w:rPr>
          <w:rFonts w:ascii="Angsana New" w:hAnsi="Angsana New"/>
          <w:sz w:val="30"/>
          <w:szCs w:val="30"/>
        </w:rPr>
        <w:t>MLR</w:t>
      </w:r>
      <w:r w:rsidR="004D556F" w:rsidRPr="002F39AE">
        <w:rPr>
          <w:rFonts w:ascii="Angsana New" w:hAnsi="Angsana New"/>
          <w:sz w:val="30"/>
          <w:szCs w:val="30"/>
          <w:cs/>
        </w:rPr>
        <w:t xml:space="preserve"> </w:t>
      </w:r>
      <w:r w:rsidR="004D556F" w:rsidRPr="002F39AE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6A11D9" w:rsidRPr="002F39AE">
        <w:rPr>
          <w:rFonts w:ascii="Angsana New" w:hAnsi="Angsana New"/>
          <w:sz w:val="30"/>
          <w:szCs w:val="30"/>
        </w:rPr>
        <w:t>1</w:t>
      </w:r>
      <w:r w:rsidR="009D3452" w:rsidRPr="002F39AE">
        <w:rPr>
          <w:rFonts w:ascii="Angsana New" w:hAnsi="Angsana New"/>
          <w:sz w:val="30"/>
          <w:szCs w:val="30"/>
          <w:cs/>
        </w:rPr>
        <w:t xml:space="preserve"> </w:t>
      </w:r>
      <w:r w:rsidR="009D3452" w:rsidRPr="002F39AE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2F39AE">
        <w:rPr>
          <w:rFonts w:ascii="Angsana New" w:hAnsi="Angsana New"/>
          <w:sz w:val="30"/>
          <w:szCs w:val="30"/>
        </w:rPr>
        <w:t>MOR</w:t>
      </w:r>
      <w:r w:rsidR="004D556F" w:rsidRPr="002F39AE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6A11D9" w:rsidRPr="002F39AE">
        <w:rPr>
          <w:rFonts w:ascii="Angsana New" w:hAnsi="Angsana New"/>
          <w:sz w:val="30"/>
          <w:szCs w:val="30"/>
        </w:rPr>
        <w:t xml:space="preserve">1.75 </w:t>
      </w:r>
      <w:r w:rsidR="006A11D9" w:rsidRPr="002F39AE">
        <w:rPr>
          <w:rFonts w:ascii="Angsana New" w:hAnsi="Angsana New" w:hint="cs"/>
          <w:sz w:val="30"/>
          <w:szCs w:val="30"/>
          <w:cs/>
        </w:rPr>
        <w:t xml:space="preserve">และ </w:t>
      </w:r>
      <w:r w:rsidR="006A11D9" w:rsidRPr="002F39AE">
        <w:rPr>
          <w:rFonts w:ascii="Angsana New" w:hAnsi="Angsana New"/>
          <w:sz w:val="30"/>
          <w:szCs w:val="30"/>
        </w:rPr>
        <w:t>MMR</w:t>
      </w:r>
    </w:p>
    <w:p w14:paraId="391E76AC" w14:textId="77777777" w:rsidR="00C24E18" w:rsidRPr="002F39AE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6BD78A5" w14:textId="77777777" w:rsidR="00D545E8" w:rsidRPr="002F39AE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2F39AE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7DCA009E" w14:textId="77777777" w:rsidR="007579FC" w:rsidRPr="002F39A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0"/>
          <w:szCs w:val="10"/>
          <w:cs/>
        </w:rPr>
      </w:pPr>
    </w:p>
    <w:p w14:paraId="4986B3D2" w14:textId="77777777" w:rsidR="00D545E8" w:rsidRPr="002F39AE" w:rsidRDefault="000F0D52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ab/>
      </w:r>
      <w:r w:rsidR="00A64C8E" w:rsidRPr="002F39AE">
        <w:rPr>
          <w:rFonts w:ascii="Angsana New" w:hAnsi="Angsana New"/>
          <w:sz w:val="30"/>
          <w:szCs w:val="30"/>
          <w:cs/>
        </w:rPr>
        <w:t>บริษัท</w:t>
      </w:r>
      <w:r w:rsidRPr="002F39AE">
        <w:rPr>
          <w:rFonts w:ascii="Angsana New" w:hAnsi="Angsana New"/>
          <w:sz w:val="30"/>
          <w:szCs w:val="30"/>
          <w:cs/>
        </w:rPr>
        <w:t>มี</w:t>
      </w:r>
      <w:r w:rsidR="00D545E8" w:rsidRPr="002F39AE">
        <w:rPr>
          <w:rFonts w:ascii="Angsana New" w:hAnsi="Angsana New"/>
          <w:sz w:val="30"/>
          <w:szCs w:val="30"/>
          <w:cs/>
        </w:rPr>
        <w:t>เงินกู้</w:t>
      </w:r>
      <w:r w:rsidR="00D83132" w:rsidRPr="002F39AE">
        <w:rPr>
          <w:rFonts w:ascii="Angsana New" w:hAnsi="Angsana New"/>
          <w:sz w:val="30"/>
          <w:szCs w:val="30"/>
          <w:cs/>
        </w:rPr>
        <w:t>ยืม</w:t>
      </w:r>
      <w:r w:rsidR="00266439" w:rsidRPr="002F39AE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2F39AE">
        <w:rPr>
          <w:rFonts w:ascii="Angsana New" w:hAnsi="Angsana New"/>
          <w:sz w:val="30"/>
          <w:szCs w:val="30"/>
          <w:cs/>
        </w:rPr>
        <w:t>ในประเทศ</w:t>
      </w:r>
      <w:r w:rsidR="00FB26BF" w:rsidRPr="002F39AE">
        <w:rPr>
          <w:rFonts w:ascii="Angsana New" w:hAnsi="Angsana New" w:hint="cs"/>
          <w:sz w:val="30"/>
          <w:szCs w:val="30"/>
          <w:cs/>
        </w:rPr>
        <w:t>สี่</w:t>
      </w:r>
      <w:r w:rsidRPr="002F39AE">
        <w:rPr>
          <w:rFonts w:ascii="Angsana New" w:hAnsi="Angsana New"/>
          <w:sz w:val="30"/>
          <w:szCs w:val="30"/>
          <w:cs/>
        </w:rPr>
        <w:t>แห่ง</w:t>
      </w:r>
      <w:r w:rsidR="00D545E8" w:rsidRPr="002F39AE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BA066A" w:rsidRPr="002F39AE" w14:paraId="39D5DA67" w14:textId="77777777" w:rsidTr="00221316">
        <w:trPr>
          <w:cantSplit/>
          <w:tblHeader/>
        </w:trPr>
        <w:tc>
          <w:tcPr>
            <w:tcW w:w="810" w:type="dxa"/>
            <w:vAlign w:val="bottom"/>
          </w:tcPr>
          <w:p w14:paraId="7EA47403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603A010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54203AC9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737C1AF7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7B236FC9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14:paraId="19846E2E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08838D71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066A" w:rsidRPr="002F39AE" w14:paraId="6D004B48" w14:textId="77777777" w:rsidTr="00221316">
        <w:trPr>
          <w:cantSplit/>
          <w:tblHeader/>
        </w:trPr>
        <w:tc>
          <w:tcPr>
            <w:tcW w:w="810" w:type="dxa"/>
            <w:vAlign w:val="bottom"/>
          </w:tcPr>
          <w:p w14:paraId="5C287DA7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14:paraId="18696083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1DA84A33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5C333A60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34536964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7EFEE61C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13CEB6A3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7C41456E" w14:textId="055FBEE8" w:rsidR="00BA066A" w:rsidRPr="002F39AE" w:rsidRDefault="00431E41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F39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F119255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027AD02" w14:textId="3DAD059B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2F39AE">
              <w:rPr>
                <w:rFonts w:ascii="Angsana New" w:hAnsi="Angsana New"/>
                <w:sz w:val="26"/>
                <w:szCs w:val="26"/>
              </w:rPr>
              <w:t>256</w:t>
            </w:r>
            <w:r w:rsidR="00EE3FF9"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255" w:type="dxa"/>
          </w:tcPr>
          <w:p w14:paraId="5D24EF61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066A" w:rsidRPr="002F39AE" w14:paraId="4C3B53E8" w14:textId="77777777" w:rsidTr="00221316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F54EA57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14:paraId="37AED5B6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4949733E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21D70058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14:paraId="5034FC3F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14:paraId="1BBDD348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14:paraId="5C5F3531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2F39AE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2F39A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14:paraId="4B886FF1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066A" w:rsidRPr="002F39AE" w14:paraId="026AE1B6" w14:textId="77777777" w:rsidTr="00221316">
        <w:trPr>
          <w:cantSplit/>
          <w:tblHeader/>
        </w:trPr>
        <w:tc>
          <w:tcPr>
            <w:tcW w:w="810" w:type="dxa"/>
            <w:vAlign w:val="bottom"/>
          </w:tcPr>
          <w:p w14:paraId="1B0EBF94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FD85182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48BB994E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5FF51E33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599474B3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2F4DDFA1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5988ECD8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74F2EDA3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69377E2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BA066A" w:rsidRPr="002F39AE" w14:paraId="146AE65F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5961B6F7" w14:textId="6C0385A4" w:rsidR="00BA066A" w:rsidRPr="002F39AE" w:rsidRDefault="00EE3FF9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200</w:t>
            </w:r>
          </w:p>
        </w:tc>
        <w:tc>
          <w:tcPr>
            <w:tcW w:w="236" w:type="dxa"/>
          </w:tcPr>
          <w:p w14:paraId="14B51640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2234AAE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1EF495E2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2826BA13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70BD3381" w14:textId="36F7913F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เดือนกันยายน </w:t>
            </w:r>
            <w:r w:rsidR="00EE3FF9"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2562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71" w:type="dxa"/>
          </w:tcPr>
          <w:p w14:paraId="256DDC71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2AEA934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19DF4AE" w14:textId="6A7E085D" w:rsidR="00BA066A" w:rsidRPr="002F39AE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C060F3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6541B6C" w14:textId="3851445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29.40</w:t>
            </w:r>
          </w:p>
        </w:tc>
        <w:tc>
          <w:tcPr>
            <w:tcW w:w="255" w:type="dxa"/>
            <w:vMerge w:val="restart"/>
          </w:tcPr>
          <w:p w14:paraId="03ACBA12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F39AE" w14:paraId="663B0A4B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64149194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14:paraId="0421D2C4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09F6BE4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1EFAD6A2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1808BF4C" w14:textId="7A5A3DB9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</w:rPr>
              <w:t>256</w:t>
            </w:r>
            <w:r w:rsidR="00EE3FF9"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229F942A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5F03C2A8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E4F9819" w14:textId="66DCCC5A" w:rsidR="00BA066A" w:rsidRPr="002F39AE" w:rsidRDefault="00AB4DE3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3.31</w:t>
            </w:r>
          </w:p>
        </w:tc>
        <w:tc>
          <w:tcPr>
            <w:tcW w:w="270" w:type="dxa"/>
          </w:tcPr>
          <w:p w14:paraId="3E8AD498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F0A9911" w14:textId="3EC69BC0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4.92</w:t>
            </w:r>
          </w:p>
        </w:tc>
        <w:tc>
          <w:tcPr>
            <w:tcW w:w="255" w:type="dxa"/>
            <w:vMerge/>
          </w:tcPr>
          <w:p w14:paraId="049F16D1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F39AE" w14:paraId="071DC965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0206CC32" w14:textId="38549B7A" w:rsidR="00BA066A" w:rsidRPr="002F39AE" w:rsidRDefault="00EE3FF9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16</w:t>
            </w:r>
            <w:r w:rsidR="00BA066A" w:rsidRPr="002F39AE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87</w:t>
            </w:r>
          </w:p>
        </w:tc>
        <w:tc>
          <w:tcPr>
            <w:tcW w:w="236" w:type="dxa"/>
          </w:tcPr>
          <w:p w14:paraId="59D451AF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14E9745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7F0E03BC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7B2430C" w14:textId="697C0CE0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</w:rPr>
              <w:t>256</w:t>
            </w:r>
            <w:r w:rsidR="00EE3FF9"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6CC31805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37D70E7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E6115C6" w14:textId="3C2A9D3F" w:rsidR="00BA066A" w:rsidRPr="002F39AE" w:rsidRDefault="00AB4DE3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3.89</w:t>
            </w:r>
          </w:p>
        </w:tc>
        <w:tc>
          <w:tcPr>
            <w:tcW w:w="270" w:type="dxa"/>
          </w:tcPr>
          <w:p w14:paraId="7D8D2E2F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C31B870" w14:textId="34A59AC3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5.64</w:t>
            </w:r>
          </w:p>
        </w:tc>
        <w:tc>
          <w:tcPr>
            <w:tcW w:w="255" w:type="dxa"/>
            <w:vMerge/>
          </w:tcPr>
          <w:p w14:paraId="0A7D61CE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F39AE" w14:paraId="39814FFF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1CC3EBF4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14:paraId="233FB553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E1C0825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747148DB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904FC76" w14:textId="3E3CEACD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</w:rPr>
              <w:t>256</w:t>
            </w:r>
            <w:r w:rsidR="00EE3FF9"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0F55FAEF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08861E9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B21259A" w14:textId="6B6346B7" w:rsidR="00BA066A" w:rsidRPr="002F39AE" w:rsidRDefault="00AB4DE3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1.02</w:t>
            </w:r>
          </w:p>
        </w:tc>
        <w:tc>
          <w:tcPr>
            <w:tcW w:w="270" w:type="dxa"/>
          </w:tcPr>
          <w:p w14:paraId="01AC4576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8F18267" w14:textId="3799AFF6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  <w:tc>
          <w:tcPr>
            <w:tcW w:w="255" w:type="dxa"/>
            <w:vMerge/>
          </w:tcPr>
          <w:p w14:paraId="74248EA5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F39AE" w14:paraId="059B5B40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30E6AD73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14:paraId="1C98D704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E7D7DCF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F39AE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14:paraId="1F50415F" w14:textId="4D175C65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2F39AE">
              <w:rPr>
                <w:rFonts w:ascii="Angsana New" w:hAnsi="Angsana New"/>
                <w:sz w:val="24"/>
                <w:szCs w:val="24"/>
              </w:rPr>
              <w:t>2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EE3FF9"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EE3FF9"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EE3FF9"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75</w:t>
            </w:r>
            <w:r w:rsidRPr="002F39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F39AE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14:paraId="64E8A4D0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C07AE75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2F39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F39AE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2F39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14:paraId="5DBC91BF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6304506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4D4BB97" w14:textId="322F0DAD" w:rsidR="00BA066A" w:rsidRPr="002F39AE" w:rsidRDefault="00AB4DE3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119.50</w:t>
            </w:r>
          </w:p>
        </w:tc>
        <w:tc>
          <w:tcPr>
            <w:tcW w:w="270" w:type="dxa"/>
          </w:tcPr>
          <w:p w14:paraId="102D637B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84E0E12" w14:textId="09BBE0FE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139.50</w:t>
            </w:r>
          </w:p>
        </w:tc>
        <w:tc>
          <w:tcPr>
            <w:tcW w:w="255" w:type="dxa"/>
          </w:tcPr>
          <w:p w14:paraId="257E9EB5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F39AE" w14:paraId="33C6E029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34086364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14:paraId="40D9D58F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FE2ADCE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3632B664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28BEC39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5CF23500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52E82939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F8262F3" w14:textId="3ED775EE" w:rsidR="00BA066A" w:rsidRPr="002F39AE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1.</w:t>
            </w:r>
            <w:r w:rsidR="00AB4DE3" w:rsidRPr="002F39AE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</w:p>
        </w:tc>
        <w:tc>
          <w:tcPr>
            <w:tcW w:w="270" w:type="dxa"/>
          </w:tcPr>
          <w:p w14:paraId="381AC5B1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61EE0BA" w14:textId="00271AA4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  <w:tc>
          <w:tcPr>
            <w:tcW w:w="255" w:type="dxa"/>
          </w:tcPr>
          <w:p w14:paraId="19A04013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F39AE" w14:paraId="5545A282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6F9254C4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14:paraId="5BCAD52B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F60B71A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0C5D2A2E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D27CFFE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2B6346B3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A9C0B95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F7522B3" w14:textId="1134281C" w:rsidR="00BA066A" w:rsidRPr="002F39AE" w:rsidRDefault="00AB4DE3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3.87</w:t>
            </w:r>
          </w:p>
        </w:tc>
        <w:tc>
          <w:tcPr>
            <w:tcW w:w="270" w:type="dxa"/>
          </w:tcPr>
          <w:p w14:paraId="7BC1297B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C6148A6" w14:textId="6076DD60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4.89</w:t>
            </w:r>
          </w:p>
        </w:tc>
        <w:tc>
          <w:tcPr>
            <w:tcW w:w="255" w:type="dxa"/>
          </w:tcPr>
          <w:p w14:paraId="7B2CD09B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14BD561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F39AE" w14:paraId="2EE099BC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6B783EE0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14:paraId="7F110105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A612184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0B4F92CF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06BFB81D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406EAC2" w14:textId="5E22DCE1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="00EE3FF9"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371" w:type="dxa"/>
          </w:tcPr>
          <w:p w14:paraId="1868CD20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7920465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7BF39E9" w14:textId="2CD290F7" w:rsidR="00BA066A" w:rsidRPr="002F39AE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80.00</w:t>
            </w:r>
          </w:p>
        </w:tc>
        <w:tc>
          <w:tcPr>
            <w:tcW w:w="270" w:type="dxa"/>
          </w:tcPr>
          <w:p w14:paraId="4E1D615B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582CC55C" w14:textId="603DD17B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80.00</w:t>
            </w:r>
          </w:p>
        </w:tc>
        <w:tc>
          <w:tcPr>
            <w:tcW w:w="255" w:type="dxa"/>
          </w:tcPr>
          <w:p w14:paraId="489C4A71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066A" w:rsidRPr="002F39AE" w14:paraId="2396D3BA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79767C1D" w14:textId="0D0743D2" w:rsidR="00BA066A" w:rsidRPr="002F39AE" w:rsidRDefault="00473273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36" w:type="dxa"/>
          </w:tcPr>
          <w:p w14:paraId="518454ED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CBAF39E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0B20E758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0857C083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29811524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Pr="002F39A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371" w:type="dxa"/>
          </w:tcPr>
          <w:p w14:paraId="5814DEB8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3B10E1D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A773D23" w14:textId="11AC2582" w:rsidR="00BA066A" w:rsidRPr="002F39AE" w:rsidRDefault="00AB4DE3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65</w:t>
            </w:r>
            <w:r w:rsidR="004A322A" w:rsidRPr="002F39AE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3B712FF2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04934A7" w14:textId="3C912C86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55" w:type="dxa"/>
          </w:tcPr>
          <w:p w14:paraId="1375A710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7D4C" w:rsidRPr="002F39AE" w14:paraId="75510D1E" w14:textId="77777777" w:rsidTr="001351A0">
        <w:tc>
          <w:tcPr>
            <w:tcW w:w="810" w:type="dxa"/>
            <w:tcBorders>
              <w:top w:val="single" w:sz="4" w:space="0" w:color="FFFFFF"/>
            </w:tcBorders>
          </w:tcPr>
          <w:p w14:paraId="11FB58CE" w14:textId="77777777" w:rsidR="00F57D4C" w:rsidRPr="002F39AE" w:rsidRDefault="00F57D4C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36" w:type="dxa"/>
          </w:tcPr>
          <w:p w14:paraId="728A849D" w14:textId="77777777" w:rsidR="00F57D4C" w:rsidRPr="002F39AE" w:rsidRDefault="00F57D4C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70E7A90" w14:textId="77777777" w:rsidR="00F57D4C" w:rsidRPr="002F39AE" w:rsidRDefault="00F57D4C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1180C626" w14:textId="77777777" w:rsidR="00F57D4C" w:rsidRPr="002F39AE" w:rsidRDefault="00F57D4C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</w:t>
            </w:r>
            <w:r w:rsidRPr="002F39A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ลบร้อยละ </w:t>
            </w:r>
            <w:r w:rsidRPr="002F39AE">
              <w:rPr>
                <w:rFonts w:ascii="Angsana New" w:hAnsi="Angsana New"/>
                <w:sz w:val="24"/>
                <w:szCs w:val="24"/>
              </w:rPr>
              <w:t>2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75</w:t>
            </w:r>
          </w:p>
        </w:tc>
        <w:tc>
          <w:tcPr>
            <w:tcW w:w="269" w:type="dxa"/>
          </w:tcPr>
          <w:p w14:paraId="143E5F7F" w14:textId="77777777" w:rsidR="00F57D4C" w:rsidRPr="002F39AE" w:rsidRDefault="00F57D4C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7E24DC0" w14:textId="77777777" w:rsidR="00F57D4C" w:rsidRPr="002F39AE" w:rsidRDefault="00F57D4C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ชำระงวดแรก วันสุดท้ายของเดือนที่ </w:t>
            </w:r>
            <w:r w:rsidRPr="002F39AE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นับแต่เดือนที่มีการเบิกรับเงินกู้งวดแรก</w:t>
            </w:r>
          </w:p>
        </w:tc>
        <w:tc>
          <w:tcPr>
            <w:tcW w:w="371" w:type="dxa"/>
          </w:tcPr>
          <w:p w14:paraId="7FCD8494" w14:textId="77777777" w:rsidR="00F57D4C" w:rsidRPr="002F39AE" w:rsidRDefault="00F57D4C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A642D10" w14:textId="77777777" w:rsidR="00F57D4C" w:rsidRPr="002F39AE" w:rsidRDefault="00F57D4C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02165B3" w14:textId="490D483A" w:rsidR="00F57D4C" w:rsidRPr="002F39AE" w:rsidRDefault="00596C59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166.25</w:t>
            </w:r>
          </w:p>
        </w:tc>
        <w:tc>
          <w:tcPr>
            <w:tcW w:w="270" w:type="dxa"/>
          </w:tcPr>
          <w:p w14:paraId="5C476848" w14:textId="77777777" w:rsidR="00F57D4C" w:rsidRPr="002F39AE" w:rsidRDefault="00F57D4C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A786D58" w14:textId="77777777" w:rsidR="00F57D4C" w:rsidRPr="002F39AE" w:rsidRDefault="00F57D4C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3907A4FB" w14:textId="77777777" w:rsidR="00F57D4C" w:rsidRPr="002F39AE" w:rsidRDefault="00F57D4C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6C59" w:rsidRPr="002F39AE" w14:paraId="65405AD1" w14:textId="77777777" w:rsidTr="001351A0">
        <w:tc>
          <w:tcPr>
            <w:tcW w:w="810" w:type="dxa"/>
            <w:tcBorders>
              <w:top w:val="single" w:sz="4" w:space="0" w:color="FFFFFF"/>
            </w:tcBorders>
          </w:tcPr>
          <w:p w14:paraId="0DCEC7A4" w14:textId="77777777" w:rsidR="00596C59" w:rsidRPr="002F39AE" w:rsidRDefault="00596C59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220</w:t>
            </w:r>
          </w:p>
        </w:tc>
        <w:tc>
          <w:tcPr>
            <w:tcW w:w="236" w:type="dxa"/>
          </w:tcPr>
          <w:p w14:paraId="50CD9DF7" w14:textId="77777777" w:rsidR="00596C59" w:rsidRPr="002F39AE" w:rsidRDefault="00596C59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B320031" w14:textId="77777777" w:rsidR="00596C59" w:rsidRPr="002F39AE" w:rsidRDefault="00596C59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483E547B" w14:textId="77777777" w:rsidR="00596C59" w:rsidRPr="002F39AE" w:rsidRDefault="00596C59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1A3BD61E" w14:textId="77777777" w:rsidR="00596C59" w:rsidRPr="002F39AE" w:rsidRDefault="00596C59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491F1CD" w14:textId="77777777" w:rsidR="00596C59" w:rsidRPr="002F39AE" w:rsidRDefault="00596C59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371" w:type="dxa"/>
          </w:tcPr>
          <w:p w14:paraId="6DF60216" w14:textId="77777777" w:rsidR="00596C59" w:rsidRPr="002F39AE" w:rsidRDefault="00596C59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1BB042D" w14:textId="77777777" w:rsidR="00596C59" w:rsidRPr="002F39AE" w:rsidRDefault="00596C59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E9BE154" w14:textId="77777777" w:rsidR="00596C59" w:rsidRPr="002F39AE" w:rsidRDefault="00596C59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169.99</w:t>
            </w:r>
          </w:p>
        </w:tc>
        <w:tc>
          <w:tcPr>
            <w:tcW w:w="270" w:type="dxa"/>
          </w:tcPr>
          <w:p w14:paraId="4D202915" w14:textId="77777777" w:rsidR="00596C59" w:rsidRPr="002F39AE" w:rsidRDefault="00596C59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5D4F51A" w14:textId="77777777" w:rsidR="00596C59" w:rsidRPr="002F39AE" w:rsidRDefault="00596C59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35CBC48E" w14:textId="77777777" w:rsidR="00596C59" w:rsidRPr="002F39AE" w:rsidRDefault="00596C59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322A" w:rsidRPr="002F39AE" w14:paraId="068B1CA7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4EE27742" w14:textId="02E6C401" w:rsidR="004A322A" w:rsidRPr="002F39AE" w:rsidRDefault="00596C59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36" w:type="dxa"/>
          </w:tcPr>
          <w:p w14:paraId="6106039B" w14:textId="77777777" w:rsidR="004A322A" w:rsidRPr="002F39AE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FB831E8" w14:textId="77777777" w:rsidR="00596C59" w:rsidRPr="002F39AE" w:rsidRDefault="00596C59" w:rsidP="0059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3EC528FA" w14:textId="685F7622" w:rsidR="004A322A" w:rsidRPr="002F39AE" w:rsidRDefault="00596C59" w:rsidP="0059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</w:t>
            </w:r>
            <w:r w:rsidRPr="002F39A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ลบร้อยละ </w:t>
            </w:r>
            <w:r w:rsidRPr="002F39AE">
              <w:rPr>
                <w:rFonts w:ascii="Angsana New" w:hAnsi="Angsana New"/>
                <w:sz w:val="24"/>
                <w:szCs w:val="24"/>
              </w:rPr>
              <w:t>2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75</w:t>
            </w:r>
          </w:p>
        </w:tc>
        <w:tc>
          <w:tcPr>
            <w:tcW w:w="269" w:type="dxa"/>
          </w:tcPr>
          <w:p w14:paraId="2CC1C63A" w14:textId="77777777" w:rsidR="004A322A" w:rsidRPr="002F39AE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20DE7CE2" w14:textId="3130D733" w:rsidR="004A322A" w:rsidRPr="002F39AE" w:rsidRDefault="00327C51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2F39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F39AE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 xml:space="preserve">กรกฎาคม </w:t>
            </w:r>
            <w:r w:rsidRPr="002F39A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371" w:type="dxa"/>
          </w:tcPr>
          <w:p w14:paraId="1269AD77" w14:textId="77777777" w:rsidR="004A322A" w:rsidRPr="002F39AE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B306D04" w14:textId="77777777" w:rsidR="004A322A" w:rsidRPr="002F39AE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BD33AE7" w14:textId="39CCBD32" w:rsidR="004A322A" w:rsidRPr="002F39AE" w:rsidRDefault="00327C51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</w:tcPr>
          <w:p w14:paraId="41875A8D" w14:textId="77777777" w:rsidR="004A322A" w:rsidRPr="002F39AE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0A9BAA1" w14:textId="023FE1EE" w:rsidR="004A322A" w:rsidRPr="002F39AE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0A695914" w14:textId="77777777" w:rsidR="004A322A" w:rsidRPr="002F39AE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066A" w:rsidRPr="002F39AE" w14:paraId="69256FB3" w14:textId="77777777" w:rsidTr="00221316">
        <w:tc>
          <w:tcPr>
            <w:tcW w:w="810" w:type="dxa"/>
          </w:tcPr>
          <w:p w14:paraId="6C455047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3A25B1AC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31DF351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3F0C507A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678414B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5E6DC671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462C1FB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B8875C" w14:textId="6B28F629" w:rsidR="00BA066A" w:rsidRPr="002F39AE" w:rsidRDefault="00327C51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26"/>
                <w:szCs w:val="26"/>
              </w:rPr>
              <w:t>639.51</w:t>
            </w:r>
          </w:p>
        </w:tc>
        <w:tc>
          <w:tcPr>
            <w:tcW w:w="270" w:type="dxa"/>
          </w:tcPr>
          <w:p w14:paraId="012DB1B6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074C10" w14:textId="3D4A0998" w:rsidR="00BA066A" w:rsidRPr="002F39AE" w:rsidRDefault="00C52A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26"/>
                <w:szCs w:val="26"/>
              </w:rPr>
              <w:t>317.89</w:t>
            </w:r>
          </w:p>
        </w:tc>
        <w:tc>
          <w:tcPr>
            <w:tcW w:w="255" w:type="dxa"/>
          </w:tcPr>
          <w:p w14:paraId="1FFDDD74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A066A" w:rsidRPr="002F39AE" w14:paraId="500B3FB2" w14:textId="77777777" w:rsidTr="00221316">
        <w:tc>
          <w:tcPr>
            <w:tcW w:w="7284" w:type="dxa"/>
            <w:gridSpan w:val="5"/>
          </w:tcPr>
          <w:p w14:paraId="5C3B0795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lastRenderedPageBreak/>
              <w:t>หัก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14:paraId="5F9ECC00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A04F2EA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E7EFD2" w14:textId="482A8B3F" w:rsidR="00BA066A" w:rsidRPr="002F39AE" w:rsidRDefault="007D7BC3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(</w:t>
            </w:r>
            <w:r w:rsidR="00710998" w:rsidRPr="002F39AE">
              <w:rPr>
                <w:rFonts w:ascii="Angsana New" w:hAnsi="Angsana New" w:hint="cs"/>
                <w:sz w:val="26"/>
                <w:szCs w:val="26"/>
                <w:cs/>
              </w:rPr>
              <w:t>131.19</w:t>
            </w:r>
            <w:r w:rsidRPr="002F39A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EE82BF3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EAC8E3" w14:textId="5F7D3B59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C52AD6" w:rsidRPr="002F39AE">
              <w:rPr>
                <w:rFonts w:ascii="Angsana New" w:hAnsi="Angsana New"/>
                <w:sz w:val="26"/>
                <w:szCs w:val="26"/>
              </w:rPr>
              <w:t>90.00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14:paraId="7929B4D5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F39AE" w14:paraId="2ADCC049" w14:textId="77777777" w:rsidTr="00221316">
        <w:tc>
          <w:tcPr>
            <w:tcW w:w="7284" w:type="dxa"/>
            <w:gridSpan w:val="5"/>
            <w:tcBorders>
              <w:bottom w:val="nil"/>
            </w:tcBorders>
          </w:tcPr>
          <w:p w14:paraId="5A97744B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14:paraId="7F5538E9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375306B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CF3065" w14:textId="51035C3C" w:rsidR="00BA066A" w:rsidRPr="002F39AE" w:rsidRDefault="00327C51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26"/>
                <w:szCs w:val="26"/>
              </w:rPr>
              <w:t>508.32</w:t>
            </w:r>
          </w:p>
        </w:tc>
        <w:tc>
          <w:tcPr>
            <w:tcW w:w="270" w:type="dxa"/>
            <w:tcBorders>
              <w:bottom w:val="nil"/>
            </w:tcBorders>
          </w:tcPr>
          <w:p w14:paraId="44805D05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D69DA" w14:textId="078918A5" w:rsidR="00BA066A" w:rsidRPr="002F39AE" w:rsidRDefault="00C52A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AE">
              <w:rPr>
                <w:rFonts w:ascii="Angsana New" w:hAnsi="Angsana New"/>
                <w:b/>
                <w:bCs/>
                <w:sz w:val="26"/>
                <w:szCs w:val="26"/>
              </w:rPr>
              <w:t>227.89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14:paraId="65528C49" w14:textId="77777777" w:rsidR="00BA066A" w:rsidRPr="002F39AE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71C97C58" w14:textId="77777777" w:rsidR="00BA066A" w:rsidRPr="002F39AE" w:rsidRDefault="00BA066A" w:rsidP="00BA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9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4E1C03" w:rsidRPr="002F39AE" w14:paraId="56F1F69D" w14:textId="77777777" w:rsidTr="009C5D37">
        <w:trPr>
          <w:cantSplit/>
          <w:tblHeader/>
        </w:trPr>
        <w:tc>
          <w:tcPr>
            <w:tcW w:w="810" w:type="dxa"/>
            <w:vAlign w:val="bottom"/>
          </w:tcPr>
          <w:p w14:paraId="047AFF80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DA8960E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47919F01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388DD662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34665275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14:paraId="547618B6" w14:textId="5CEB8490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5" w:type="dxa"/>
          </w:tcPr>
          <w:p w14:paraId="519EDF86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C03" w:rsidRPr="002F39AE" w14:paraId="608F371F" w14:textId="77777777" w:rsidTr="009C5D37">
        <w:trPr>
          <w:cantSplit/>
          <w:tblHeader/>
        </w:trPr>
        <w:tc>
          <w:tcPr>
            <w:tcW w:w="810" w:type="dxa"/>
            <w:vAlign w:val="bottom"/>
          </w:tcPr>
          <w:p w14:paraId="1B8EC432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14:paraId="4F097FDD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3A7B28FD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21E03460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3145FEC6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654BB8BC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4FAF717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4AE5EB52" w14:textId="32D75261" w:rsidR="004E1C03" w:rsidRPr="002F39AE" w:rsidRDefault="00431E41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F39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1818AF1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1BC3DCF" w14:textId="531558B4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2F39A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5" w:type="dxa"/>
          </w:tcPr>
          <w:p w14:paraId="7D9BE438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C03" w:rsidRPr="002F39AE" w14:paraId="2D7D6450" w14:textId="77777777" w:rsidTr="009C5D37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14286FC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14:paraId="204172E0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09E0C2A3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0E9790BA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14:paraId="6797FB2C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14:paraId="4C8BAB63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14:paraId="253ADE17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2F39AE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2F39A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14:paraId="5E66EC20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C03" w:rsidRPr="002F39AE" w14:paraId="49DB6FE1" w14:textId="77777777" w:rsidTr="009C5D37">
        <w:trPr>
          <w:cantSplit/>
          <w:tblHeader/>
        </w:trPr>
        <w:tc>
          <w:tcPr>
            <w:tcW w:w="810" w:type="dxa"/>
            <w:vAlign w:val="bottom"/>
          </w:tcPr>
          <w:p w14:paraId="3E7E1EFD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777A628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142E02A2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4427B9DF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4312829E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3829C2BD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3520903F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3D4A9495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132EDD8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AB4DE3" w:rsidRPr="002F39AE" w14:paraId="039760BC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025FE0AF" w14:textId="0EB9EDCE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200</w:t>
            </w:r>
          </w:p>
        </w:tc>
        <w:tc>
          <w:tcPr>
            <w:tcW w:w="236" w:type="dxa"/>
          </w:tcPr>
          <w:p w14:paraId="333B5A2A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6FEC6C5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771C1EF2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0CDC30A3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7642A777" w14:textId="195489D9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เดือนกันยายน </w:t>
            </w:r>
            <w:r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2562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71" w:type="dxa"/>
          </w:tcPr>
          <w:p w14:paraId="761F80A8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19793C2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F0C5484" w14:textId="0D826FAB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131A07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2DA62B8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29.40</w:t>
            </w:r>
          </w:p>
        </w:tc>
        <w:tc>
          <w:tcPr>
            <w:tcW w:w="255" w:type="dxa"/>
            <w:vMerge w:val="restart"/>
          </w:tcPr>
          <w:p w14:paraId="3F0A276D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4DE3" w:rsidRPr="002F39AE" w14:paraId="1D75D977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6166C17F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14:paraId="3E19FDA1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623D0D3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270EDF22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092E2D6" w14:textId="5F9302B2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</w:rPr>
              <w:t>256</w:t>
            </w:r>
            <w:r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1E14EA29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367E623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3F49761" w14:textId="5F485E11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3.31</w:t>
            </w:r>
          </w:p>
        </w:tc>
        <w:tc>
          <w:tcPr>
            <w:tcW w:w="270" w:type="dxa"/>
          </w:tcPr>
          <w:p w14:paraId="39605172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F216578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4.92</w:t>
            </w:r>
          </w:p>
        </w:tc>
        <w:tc>
          <w:tcPr>
            <w:tcW w:w="255" w:type="dxa"/>
            <w:vMerge/>
          </w:tcPr>
          <w:p w14:paraId="7F3E8B60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4DE3" w:rsidRPr="002F39AE" w14:paraId="6FA829F9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4D2459CF" w14:textId="6B1D7A4E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16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87</w:t>
            </w:r>
          </w:p>
        </w:tc>
        <w:tc>
          <w:tcPr>
            <w:tcW w:w="236" w:type="dxa"/>
          </w:tcPr>
          <w:p w14:paraId="06964128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D4E3EAC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4DC72D97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D2CE347" w14:textId="7C206B8A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</w:rPr>
              <w:t>256</w:t>
            </w:r>
            <w:r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6E180A6F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B55370B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F2D5811" w14:textId="17BC4A3B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3.89</w:t>
            </w:r>
          </w:p>
        </w:tc>
        <w:tc>
          <w:tcPr>
            <w:tcW w:w="270" w:type="dxa"/>
          </w:tcPr>
          <w:p w14:paraId="0998716D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8440FC8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5.64</w:t>
            </w:r>
          </w:p>
        </w:tc>
        <w:tc>
          <w:tcPr>
            <w:tcW w:w="255" w:type="dxa"/>
            <w:vMerge/>
          </w:tcPr>
          <w:p w14:paraId="261E3371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4DE3" w:rsidRPr="002F39AE" w14:paraId="03400FB3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215F30F1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14:paraId="5BE54E36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6F66475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35789321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DB11C6C" w14:textId="2C47347A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</w:rPr>
              <w:t>256</w:t>
            </w:r>
            <w:r w:rsidRPr="002F39AE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3E9C475B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C6A4C19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4F60CFB" w14:textId="033E528F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1.02</w:t>
            </w:r>
          </w:p>
        </w:tc>
        <w:tc>
          <w:tcPr>
            <w:tcW w:w="270" w:type="dxa"/>
          </w:tcPr>
          <w:p w14:paraId="4E5CF856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FAFDE72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  <w:tc>
          <w:tcPr>
            <w:tcW w:w="255" w:type="dxa"/>
            <w:vMerge/>
          </w:tcPr>
          <w:p w14:paraId="78F5A822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4DE3" w:rsidRPr="002F39AE" w14:paraId="6C6BDC23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4BA6F681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14:paraId="5F4BA0B5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3613B88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F39AE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14:paraId="7435D34E" w14:textId="382A5DB4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2F39AE">
              <w:rPr>
                <w:rFonts w:ascii="Angsana New" w:hAnsi="Angsana New"/>
                <w:sz w:val="24"/>
                <w:szCs w:val="24"/>
              </w:rPr>
              <w:t>2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75</w:t>
            </w:r>
            <w:r w:rsidRPr="002F39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F39AE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14:paraId="4FF83DC3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166475F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2F39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F39AE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2F39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14:paraId="4BCCBFB5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8E36570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6B74119" w14:textId="41B3DF5C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119.50</w:t>
            </w:r>
          </w:p>
        </w:tc>
        <w:tc>
          <w:tcPr>
            <w:tcW w:w="270" w:type="dxa"/>
          </w:tcPr>
          <w:p w14:paraId="0F491388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17F0BC5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139.50</w:t>
            </w:r>
          </w:p>
        </w:tc>
        <w:tc>
          <w:tcPr>
            <w:tcW w:w="255" w:type="dxa"/>
          </w:tcPr>
          <w:p w14:paraId="01F3435C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4DE3" w:rsidRPr="002F39AE" w14:paraId="45757888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00E92D81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14:paraId="0C835FB2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6FADB20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00B52718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0A971FD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3F86C3D3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013593C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15315A1" w14:textId="2D4851AE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1.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</w:p>
        </w:tc>
        <w:tc>
          <w:tcPr>
            <w:tcW w:w="270" w:type="dxa"/>
          </w:tcPr>
          <w:p w14:paraId="1B71C298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642F37E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  <w:tc>
          <w:tcPr>
            <w:tcW w:w="255" w:type="dxa"/>
          </w:tcPr>
          <w:p w14:paraId="01842469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4DE3" w:rsidRPr="002F39AE" w14:paraId="22246774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469DCF93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14:paraId="2F311B5C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9F373EA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F39AE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5BB2832A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A5ED412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2F39AE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F39A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52FAB35E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6C00E83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0F9B0F9" w14:textId="1C8E7D95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3.87</w:t>
            </w:r>
          </w:p>
        </w:tc>
        <w:tc>
          <w:tcPr>
            <w:tcW w:w="270" w:type="dxa"/>
          </w:tcPr>
          <w:p w14:paraId="46072430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B041636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4.89</w:t>
            </w:r>
          </w:p>
        </w:tc>
        <w:tc>
          <w:tcPr>
            <w:tcW w:w="255" w:type="dxa"/>
          </w:tcPr>
          <w:p w14:paraId="06D4E81E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0D979DA" w14:textId="77777777" w:rsidR="00AB4DE3" w:rsidRPr="002F39AE" w:rsidRDefault="00AB4DE3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27C51" w:rsidRPr="002F39AE" w14:paraId="3A3A017F" w14:textId="77777777" w:rsidTr="001351A0">
        <w:tc>
          <w:tcPr>
            <w:tcW w:w="810" w:type="dxa"/>
            <w:tcBorders>
              <w:top w:val="single" w:sz="4" w:space="0" w:color="FFFFFF"/>
            </w:tcBorders>
          </w:tcPr>
          <w:p w14:paraId="7AB9AB6F" w14:textId="77777777" w:rsidR="00327C51" w:rsidRPr="002F39AE" w:rsidRDefault="00327C51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36" w:type="dxa"/>
          </w:tcPr>
          <w:p w14:paraId="3FF2AC9F" w14:textId="77777777" w:rsidR="00327C51" w:rsidRPr="002F39AE" w:rsidRDefault="00327C51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BD52DCC" w14:textId="77777777" w:rsidR="00327C51" w:rsidRPr="002F39AE" w:rsidRDefault="00327C51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1C4AC361" w14:textId="77777777" w:rsidR="00327C51" w:rsidRPr="002F39AE" w:rsidRDefault="00327C51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</w:t>
            </w:r>
            <w:r w:rsidRPr="002F39A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ลบร้อยละ </w:t>
            </w:r>
            <w:r w:rsidRPr="002F39AE">
              <w:rPr>
                <w:rFonts w:ascii="Angsana New" w:hAnsi="Angsana New"/>
                <w:sz w:val="24"/>
                <w:szCs w:val="24"/>
              </w:rPr>
              <w:t>2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75</w:t>
            </w:r>
          </w:p>
        </w:tc>
        <w:tc>
          <w:tcPr>
            <w:tcW w:w="269" w:type="dxa"/>
          </w:tcPr>
          <w:p w14:paraId="7B3612A9" w14:textId="77777777" w:rsidR="00327C51" w:rsidRPr="002F39AE" w:rsidRDefault="00327C51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476E6F6" w14:textId="77777777" w:rsidR="00327C51" w:rsidRPr="002F39AE" w:rsidRDefault="00327C51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ชำระงวดแรก วันสุดท้ายของเดือนที่ </w:t>
            </w:r>
            <w:r w:rsidRPr="002F39AE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 xml:space="preserve"> นับแต่เดือนที่มีการเบิกรับเงินกู้งวดแรก</w:t>
            </w:r>
          </w:p>
        </w:tc>
        <w:tc>
          <w:tcPr>
            <w:tcW w:w="371" w:type="dxa"/>
          </w:tcPr>
          <w:p w14:paraId="40875817" w14:textId="77777777" w:rsidR="00327C51" w:rsidRPr="002F39AE" w:rsidRDefault="00327C51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34B3356" w14:textId="77777777" w:rsidR="00327C51" w:rsidRPr="002F39AE" w:rsidRDefault="00327C51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6FD40F0" w14:textId="61929CAE" w:rsidR="00327C51" w:rsidRPr="002F39AE" w:rsidRDefault="00327C51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166.25</w:t>
            </w:r>
          </w:p>
        </w:tc>
        <w:tc>
          <w:tcPr>
            <w:tcW w:w="270" w:type="dxa"/>
          </w:tcPr>
          <w:p w14:paraId="0CB0F0BC" w14:textId="77777777" w:rsidR="00327C51" w:rsidRPr="002F39AE" w:rsidRDefault="00327C51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B1022F3" w14:textId="77777777" w:rsidR="00327C51" w:rsidRPr="002F39AE" w:rsidRDefault="00327C51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3519CF7F" w14:textId="77777777" w:rsidR="00327C51" w:rsidRPr="002F39AE" w:rsidRDefault="00327C51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C03" w:rsidRPr="002F39AE" w14:paraId="4E6AC6BA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5F6DB3F5" w14:textId="245026AC" w:rsidR="004E1C03" w:rsidRPr="002F39AE" w:rsidRDefault="00327C51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36" w:type="dxa"/>
          </w:tcPr>
          <w:p w14:paraId="0E9DA51C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0D3D440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6982741D" w14:textId="213C1E1B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</w:t>
            </w:r>
            <w:r w:rsidRPr="002F39A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ลบร้อยละ </w:t>
            </w:r>
            <w:r w:rsidRPr="002F39AE">
              <w:rPr>
                <w:rFonts w:ascii="Angsana New" w:hAnsi="Angsana New"/>
                <w:sz w:val="24"/>
                <w:szCs w:val="24"/>
              </w:rPr>
              <w:t>2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EE3FF9"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EE3FF9"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EE3FF9" w:rsidRPr="002F39AE">
              <w:rPr>
                <w:rFonts w:ascii="Angsana New" w:hAnsi="Angsana New" w:hint="cs"/>
                <w:sz w:val="24"/>
                <w:szCs w:val="24"/>
                <w:lang w:val="en-GB"/>
              </w:rPr>
              <w:t>75</w:t>
            </w:r>
          </w:p>
        </w:tc>
        <w:tc>
          <w:tcPr>
            <w:tcW w:w="269" w:type="dxa"/>
          </w:tcPr>
          <w:p w14:paraId="4CAD66B5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34A165B" w14:textId="0A04C806" w:rsidR="004E1C03" w:rsidRPr="002F39AE" w:rsidRDefault="00327C51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2F39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F39AE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2F39AE">
              <w:rPr>
                <w:rFonts w:ascii="Angsana New" w:hAnsi="Angsana New" w:hint="cs"/>
                <w:sz w:val="24"/>
                <w:szCs w:val="24"/>
                <w:cs/>
              </w:rPr>
              <w:t xml:space="preserve">กรกฎาคม </w:t>
            </w:r>
            <w:r w:rsidRPr="002F39A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371" w:type="dxa"/>
          </w:tcPr>
          <w:p w14:paraId="3C486A6A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12737AE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88FD984" w14:textId="7128B7EA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270" w:type="dxa"/>
          </w:tcPr>
          <w:p w14:paraId="6198657B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E7A194B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1D292485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C03" w:rsidRPr="002F39AE" w14:paraId="401E4984" w14:textId="77777777" w:rsidTr="009C5D37">
        <w:tc>
          <w:tcPr>
            <w:tcW w:w="810" w:type="dxa"/>
          </w:tcPr>
          <w:p w14:paraId="7156A130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2372A38D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FF92E76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157867B2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72ED0D6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6A0E6BEB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64F0FD4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1F22B6" w14:textId="6D205686" w:rsidR="004E1C03" w:rsidRPr="002F39AE" w:rsidRDefault="00327C51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26"/>
                <w:szCs w:val="26"/>
              </w:rPr>
              <w:t>324.52</w:t>
            </w:r>
          </w:p>
        </w:tc>
        <w:tc>
          <w:tcPr>
            <w:tcW w:w="270" w:type="dxa"/>
          </w:tcPr>
          <w:p w14:paraId="5F839321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B05239" w14:textId="4C96225D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26"/>
                <w:szCs w:val="26"/>
              </w:rPr>
              <w:t>187.90</w:t>
            </w:r>
          </w:p>
        </w:tc>
        <w:tc>
          <w:tcPr>
            <w:tcW w:w="255" w:type="dxa"/>
          </w:tcPr>
          <w:p w14:paraId="684F2A7F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E1C03" w:rsidRPr="002F39AE" w14:paraId="1D487EB3" w14:textId="77777777" w:rsidTr="009C5D37">
        <w:tc>
          <w:tcPr>
            <w:tcW w:w="7284" w:type="dxa"/>
            <w:gridSpan w:val="5"/>
          </w:tcPr>
          <w:p w14:paraId="64F71EB3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14:paraId="77619962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6463511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6EBFBD" w14:textId="3E51D1AE" w:rsidR="004E1C03" w:rsidRPr="002F39AE" w:rsidRDefault="007D7BC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>(</w:t>
            </w:r>
            <w:r w:rsidR="00327C51" w:rsidRPr="002F39AE">
              <w:rPr>
                <w:rFonts w:ascii="Angsana New" w:hAnsi="Angsana New"/>
                <w:sz w:val="26"/>
                <w:szCs w:val="26"/>
              </w:rPr>
              <w:t>90.69</w:t>
            </w:r>
            <w:r w:rsidRPr="002F39A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BEAB85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C702E2" w14:textId="465E7960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F39AE">
              <w:rPr>
                <w:rFonts w:ascii="Angsana New" w:hAnsi="Angsana New"/>
                <w:sz w:val="26"/>
                <w:szCs w:val="26"/>
              </w:rPr>
              <w:t>79.93</w:t>
            </w:r>
            <w:r w:rsidRPr="002F39A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14:paraId="47C64B6D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1C03" w:rsidRPr="002F39AE" w14:paraId="07963A73" w14:textId="77777777" w:rsidTr="009C5D37">
        <w:tc>
          <w:tcPr>
            <w:tcW w:w="7284" w:type="dxa"/>
            <w:gridSpan w:val="5"/>
            <w:tcBorders>
              <w:bottom w:val="nil"/>
            </w:tcBorders>
          </w:tcPr>
          <w:p w14:paraId="0131544D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14:paraId="5C7BB515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0DEDFCB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3C22AC" w14:textId="1860ED67" w:rsidR="004E1C03" w:rsidRPr="002F39AE" w:rsidRDefault="00327C51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26"/>
                <w:szCs w:val="26"/>
              </w:rPr>
              <w:t>233.83</w:t>
            </w:r>
          </w:p>
        </w:tc>
        <w:tc>
          <w:tcPr>
            <w:tcW w:w="270" w:type="dxa"/>
            <w:tcBorders>
              <w:bottom w:val="nil"/>
            </w:tcBorders>
          </w:tcPr>
          <w:p w14:paraId="0B0AF59B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CFBF9" w14:textId="003B224A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39AE">
              <w:rPr>
                <w:rFonts w:ascii="Angsana New" w:hAnsi="Angsana New"/>
                <w:b/>
                <w:bCs/>
                <w:sz w:val="26"/>
                <w:szCs w:val="26"/>
              </w:rPr>
              <w:t>107.97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14:paraId="5BDB4FEE" w14:textId="77777777" w:rsidR="004E1C03" w:rsidRPr="002F39AE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294D1137" w14:textId="77777777" w:rsidR="004E1C03" w:rsidRPr="002F39AE" w:rsidRDefault="004E1C03" w:rsidP="004E1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7D1EB20" w14:textId="13E11A5D" w:rsidR="000F6A61" w:rsidRPr="002F39AE" w:rsidRDefault="00B76E62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="00801E69" w:rsidRPr="002F39AE">
        <w:rPr>
          <w:rFonts w:ascii="Angsana New" w:hAnsi="Angsana New"/>
          <w:sz w:val="30"/>
          <w:szCs w:val="30"/>
        </w:rPr>
        <w:t xml:space="preserve">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F39AE">
        <w:rPr>
          <w:rFonts w:ascii="Angsana New" w:hAnsi="Angsana New"/>
          <w:sz w:val="30"/>
          <w:szCs w:val="30"/>
        </w:rPr>
        <w:t xml:space="preserve">31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F39AE">
        <w:rPr>
          <w:rFonts w:ascii="Angsana New" w:hAnsi="Angsana New"/>
          <w:sz w:val="30"/>
          <w:szCs w:val="30"/>
        </w:rPr>
        <w:t>2566</w:t>
      </w:r>
      <w:r w:rsidR="00B12CBD" w:rsidRPr="002F39AE">
        <w:rPr>
          <w:rFonts w:ascii="Angsana New" w:hAnsi="Angsana New"/>
          <w:sz w:val="30"/>
          <w:szCs w:val="30"/>
        </w:rPr>
        <w:t xml:space="preserve"> </w:t>
      </w:r>
      <w:r w:rsidRPr="002F39AE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37E831DB" w14:textId="77777777" w:rsidR="008075CF" w:rsidRPr="002F39AE" w:rsidRDefault="008075CF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B360477" w14:textId="77777777" w:rsidR="005024A2" w:rsidRPr="002F39AE" w:rsidRDefault="005024A2" w:rsidP="005024A2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2F39AE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170"/>
        <w:gridCol w:w="270"/>
        <w:gridCol w:w="1260"/>
      </w:tblGrid>
      <w:tr w:rsidR="0031137A" w:rsidRPr="002F39AE" w14:paraId="7D9007BC" w14:textId="77777777">
        <w:tc>
          <w:tcPr>
            <w:tcW w:w="6480" w:type="dxa"/>
          </w:tcPr>
          <w:p w14:paraId="22561AE8" w14:textId="77777777" w:rsidR="00B76E62" w:rsidRPr="002F39AE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52E94E" w14:textId="1D85F33E" w:rsidR="00B76E62" w:rsidRPr="002F39AE" w:rsidRDefault="00431E41" w:rsidP="00647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3CD49EC" w14:textId="77777777" w:rsidR="00B76E62" w:rsidRPr="002F39AE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9D4DA" w14:textId="77777777" w:rsidR="00F76ED5" w:rsidRPr="002F39AE" w:rsidRDefault="00F76ED5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19877B40" w14:textId="2C7653A3" w:rsidR="00B76E62" w:rsidRPr="002F39AE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2F39AE">
              <w:rPr>
                <w:rFonts w:ascii="Angsana New" w:hAnsi="Angsana New"/>
                <w:sz w:val="30"/>
                <w:szCs w:val="30"/>
              </w:rPr>
              <w:t>6</w:t>
            </w:r>
            <w:r w:rsidR="00B12CBD"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1137A" w:rsidRPr="002F39AE" w14:paraId="3A25E206" w14:textId="77777777">
        <w:tc>
          <w:tcPr>
            <w:tcW w:w="6480" w:type="dxa"/>
          </w:tcPr>
          <w:p w14:paraId="1985AE10" w14:textId="77777777" w:rsidR="00B76E62" w:rsidRPr="002F39AE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8734B8B" w14:textId="77777777" w:rsidR="00B76E62" w:rsidRPr="002F39AE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2F39AE" w14:paraId="7EE65EBF" w14:textId="77777777">
        <w:tc>
          <w:tcPr>
            <w:tcW w:w="6480" w:type="dxa"/>
          </w:tcPr>
          <w:p w14:paraId="5A5CC171" w14:textId="77777777" w:rsidR="008A53DD" w:rsidRPr="002F39AE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3375EDE9" w14:textId="7F587503" w:rsidR="008A53DD" w:rsidRPr="002F39AE" w:rsidRDefault="002C6B2A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620,466</w:t>
            </w:r>
          </w:p>
        </w:tc>
        <w:tc>
          <w:tcPr>
            <w:tcW w:w="270" w:type="dxa"/>
            <w:vAlign w:val="bottom"/>
          </w:tcPr>
          <w:p w14:paraId="4E34BFA9" w14:textId="77777777" w:rsidR="008A53DD" w:rsidRPr="002F39AE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A9A330" w14:textId="753493E6" w:rsidR="00F37691" w:rsidRPr="002F39AE" w:rsidRDefault="00B12CB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554,338</w:t>
            </w:r>
          </w:p>
        </w:tc>
      </w:tr>
    </w:tbl>
    <w:p w14:paraId="66CDBE52" w14:textId="77777777" w:rsidR="001F777F" w:rsidRPr="002F39AE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E0B3038" w14:textId="77777777" w:rsidR="00F17208" w:rsidRPr="002F39AE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28" w:name="_Hlk506205301"/>
      <w:r w:rsidRPr="002F39AE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2F39AE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2F39AE">
        <w:rPr>
          <w:rFonts w:ascii="Angsana New" w:hAnsi="Angsana New"/>
          <w:sz w:val="30"/>
          <w:szCs w:val="30"/>
          <w:cs/>
        </w:rPr>
        <w:t>ของบริษัท ไปจดจำนองไว้กับ</w:t>
      </w:r>
      <w:r w:rsidR="003C557D" w:rsidRPr="002F39AE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2F39AE">
        <w:rPr>
          <w:rFonts w:ascii="Angsana New" w:hAnsi="Angsana New"/>
          <w:sz w:val="30"/>
          <w:szCs w:val="30"/>
          <w:cs/>
        </w:rPr>
        <w:t>เพื่อใช้เป็นหลักประกัน</w:t>
      </w:r>
      <w:r w:rsidRPr="002F39AE">
        <w:rPr>
          <w:rFonts w:ascii="Angsana New" w:hAnsi="Angsana New" w:hint="cs"/>
          <w:sz w:val="30"/>
          <w:szCs w:val="30"/>
          <w:cs/>
        </w:rPr>
        <w:t>วง</w:t>
      </w:r>
      <w:r w:rsidRPr="002F39AE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2F39AE">
        <w:rPr>
          <w:rFonts w:ascii="Angsana New" w:hAnsi="Angsana New" w:hint="cs"/>
          <w:sz w:val="30"/>
          <w:szCs w:val="30"/>
          <w:cs/>
        </w:rPr>
        <w:t>ของบริษัท</w:t>
      </w:r>
      <w:r w:rsidRPr="002F39AE">
        <w:rPr>
          <w:rFonts w:ascii="Angsana New" w:hAnsi="Angsana New"/>
          <w:sz w:val="30"/>
          <w:szCs w:val="30"/>
          <w:cs/>
        </w:rPr>
        <w:t xml:space="preserve"> </w:t>
      </w:r>
    </w:p>
    <w:p w14:paraId="0E45CBC8" w14:textId="77777777" w:rsidR="007E7593" w:rsidRPr="002F39AE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bookmarkEnd w:id="28"/>
    <w:p w14:paraId="26A77FD0" w14:textId="77777777" w:rsidR="00E3011B" w:rsidRPr="002F39AE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2F39AE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2F39AE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2F39AE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2F39AE">
        <w:rPr>
          <w:rFonts w:ascii="Angsana New" w:hAnsi="Angsana New"/>
          <w:sz w:val="30"/>
          <w:szCs w:val="30"/>
        </w:rPr>
        <w:t xml:space="preserve"> </w:t>
      </w:r>
      <w:r w:rsidR="00EB334E" w:rsidRPr="002F39AE">
        <w:rPr>
          <w:rFonts w:ascii="Angsana New" w:hAnsi="Angsana New"/>
          <w:sz w:val="30"/>
          <w:szCs w:val="30"/>
        </w:rPr>
        <w:t xml:space="preserve">1.5 </w:t>
      </w:r>
      <w:r w:rsidR="00EB334E" w:rsidRPr="002F39AE">
        <w:rPr>
          <w:rFonts w:ascii="Angsana New" w:hAnsi="Angsana New" w:hint="cs"/>
          <w:sz w:val="30"/>
          <w:szCs w:val="30"/>
          <w:cs/>
        </w:rPr>
        <w:t>เท่า</w:t>
      </w:r>
      <w:r w:rsidR="00EB334E" w:rsidRPr="002F39AE">
        <w:rPr>
          <w:rFonts w:ascii="Angsana New" w:hAnsi="Angsana New"/>
          <w:sz w:val="30"/>
          <w:szCs w:val="30"/>
        </w:rPr>
        <w:t xml:space="preserve">, </w:t>
      </w:r>
      <w:r w:rsidR="00624E6A" w:rsidRPr="002F39AE">
        <w:rPr>
          <w:rFonts w:ascii="Angsana New" w:hAnsi="Angsana New"/>
          <w:sz w:val="30"/>
          <w:szCs w:val="30"/>
        </w:rPr>
        <w:t>2</w:t>
      </w:r>
      <w:r w:rsidRPr="002F39AE">
        <w:rPr>
          <w:rFonts w:ascii="Angsana New" w:hAnsi="Angsana New"/>
          <w:sz w:val="30"/>
          <w:szCs w:val="30"/>
        </w:rPr>
        <w:t xml:space="preserve"> </w:t>
      </w:r>
      <w:r w:rsidRPr="002F39AE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2F39AE">
        <w:rPr>
          <w:rFonts w:ascii="Angsana New" w:hAnsi="Angsana New"/>
          <w:sz w:val="30"/>
          <w:szCs w:val="30"/>
        </w:rPr>
        <w:t>2.25</w:t>
      </w:r>
      <w:r w:rsidRPr="002F39AE">
        <w:rPr>
          <w:rFonts w:ascii="Angsana New" w:hAnsi="Angsana New"/>
          <w:sz w:val="30"/>
          <w:szCs w:val="30"/>
        </w:rPr>
        <w:t xml:space="preserve"> </w:t>
      </w:r>
      <w:r w:rsidRPr="002F39AE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2F39AE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2F39AE">
        <w:rPr>
          <w:rFonts w:ascii="Angsana New" w:hAnsi="Angsana New"/>
          <w:sz w:val="30"/>
          <w:szCs w:val="30"/>
        </w:rPr>
        <w:t xml:space="preserve">DSCR) </w:t>
      </w:r>
      <w:r w:rsidRPr="002F39AE">
        <w:rPr>
          <w:rFonts w:ascii="Angsana New" w:hAnsi="Angsana New"/>
          <w:sz w:val="30"/>
          <w:szCs w:val="30"/>
          <w:cs/>
        </w:rPr>
        <w:t>ต้องไม่</w:t>
      </w:r>
      <w:r w:rsidRPr="002F39AE">
        <w:rPr>
          <w:rFonts w:ascii="Angsana New" w:hAnsi="Angsana New" w:hint="cs"/>
          <w:sz w:val="30"/>
          <w:szCs w:val="30"/>
          <w:cs/>
        </w:rPr>
        <w:t>น้อย</w:t>
      </w:r>
      <w:r w:rsidRPr="002F39AE">
        <w:rPr>
          <w:rFonts w:ascii="Angsana New" w:hAnsi="Angsana New"/>
          <w:sz w:val="30"/>
          <w:szCs w:val="30"/>
          <w:cs/>
        </w:rPr>
        <w:t xml:space="preserve">กว่า </w:t>
      </w:r>
      <w:r w:rsidRPr="002F39AE">
        <w:rPr>
          <w:rFonts w:ascii="Angsana New" w:hAnsi="Angsana New"/>
          <w:sz w:val="30"/>
          <w:szCs w:val="30"/>
        </w:rPr>
        <w:t>1.5</w:t>
      </w:r>
      <w:r w:rsidRPr="002F39AE">
        <w:rPr>
          <w:rFonts w:ascii="Angsana New" w:hAnsi="Angsana New"/>
          <w:sz w:val="30"/>
          <w:szCs w:val="30"/>
          <w:cs/>
        </w:rPr>
        <w:t xml:space="preserve"> เท่า </w:t>
      </w:r>
      <w:r w:rsidRPr="002F39AE">
        <w:rPr>
          <w:rFonts w:ascii="Angsana New" w:hAnsi="Angsana New" w:hint="cs"/>
          <w:sz w:val="30"/>
          <w:szCs w:val="30"/>
          <w:cs/>
        </w:rPr>
        <w:t xml:space="preserve">และ </w:t>
      </w:r>
      <w:r w:rsidR="00647FD7" w:rsidRPr="002F39AE">
        <w:rPr>
          <w:rFonts w:ascii="Angsana New" w:hAnsi="Angsana New"/>
          <w:sz w:val="30"/>
          <w:szCs w:val="30"/>
        </w:rPr>
        <w:t>1.3</w:t>
      </w:r>
      <w:r w:rsidRPr="002F39AE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14:paraId="02DF2555" w14:textId="77777777" w:rsidR="00605B8E" w:rsidRPr="002F39AE" w:rsidRDefault="00605B8E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20EA25BD" w14:textId="290A9B5A" w:rsidR="008075CF" w:rsidRPr="002F39AE" w:rsidRDefault="00332B5B" w:rsidP="00F376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 w:hint="cs"/>
          <w:sz w:val="30"/>
          <w:szCs w:val="30"/>
          <w:cs/>
        </w:rPr>
        <w:t>ณ</w:t>
      </w:r>
      <w:r w:rsidR="00C77038" w:rsidRPr="002F39AE">
        <w:rPr>
          <w:rFonts w:ascii="Angsana New" w:hAnsi="Angsana New"/>
          <w:sz w:val="30"/>
          <w:szCs w:val="30"/>
        </w:rPr>
        <w:t xml:space="preserve"> </w:t>
      </w:r>
      <w:r w:rsidR="00C77038" w:rsidRPr="002F39AE">
        <w:rPr>
          <w:rFonts w:ascii="Angsana New" w:hAnsi="Angsana New" w:hint="cs"/>
          <w:sz w:val="30"/>
          <w:szCs w:val="30"/>
          <w:cs/>
        </w:rPr>
        <w:t>วันที่</w:t>
      </w:r>
      <w:r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="008720E6" w:rsidRPr="002F39AE">
        <w:rPr>
          <w:rFonts w:ascii="Angsana New" w:hAnsi="Angsana New"/>
          <w:sz w:val="30"/>
          <w:szCs w:val="30"/>
          <w:cs/>
        </w:rPr>
        <w:t xml:space="preserve"> </w:t>
      </w:r>
      <w:r w:rsidR="008C5EB0" w:rsidRPr="002F39AE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29" w:name="_Hlk118470382"/>
      <w:r w:rsidR="004C3373" w:rsidRPr="002F39AE">
        <w:rPr>
          <w:rFonts w:ascii="Angsana New" w:hAnsi="Angsana New"/>
          <w:sz w:val="30"/>
          <w:szCs w:val="30"/>
        </w:rPr>
        <w:t>0.94</w:t>
      </w:r>
      <w:r w:rsidR="006112F6" w:rsidRPr="002F39AE">
        <w:rPr>
          <w:rFonts w:ascii="Angsana New" w:hAnsi="Angsana New"/>
          <w:sz w:val="30"/>
          <w:szCs w:val="30"/>
        </w:rPr>
        <w:t xml:space="preserve"> </w:t>
      </w:r>
      <w:bookmarkEnd w:id="29"/>
      <w:r w:rsidR="00FB2F4A" w:rsidRPr="002F39AE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2F39AE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2F39AE">
        <w:rPr>
          <w:rFonts w:ascii="Angsana New" w:hAnsi="Angsana New"/>
          <w:sz w:val="30"/>
          <w:szCs w:val="30"/>
        </w:rPr>
        <w:t xml:space="preserve">DSCR) </w:t>
      </w:r>
      <w:bookmarkStart w:id="30" w:name="_Hlk55304941"/>
      <w:r w:rsidR="004A7118" w:rsidRPr="002F39AE">
        <w:rPr>
          <w:rFonts w:ascii="Angsana New" w:hAnsi="Angsana New"/>
          <w:sz w:val="30"/>
          <w:szCs w:val="30"/>
        </w:rPr>
        <w:t>2.61</w:t>
      </w:r>
      <w:r w:rsidR="00FB2F4A" w:rsidRPr="002F39AE">
        <w:rPr>
          <w:rFonts w:ascii="Angsana New" w:hAnsi="Angsana New"/>
          <w:sz w:val="30"/>
          <w:szCs w:val="30"/>
        </w:rPr>
        <w:t xml:space="preserve"> </w:t>
      </w:r>
      <w:bookmarkEnd w:id="30"/>
      <w:r w:rsidR="00FB2F4A" w:rsidRPr="002F39AE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2F39AE">
        <w:rPr>
          <w:rFonts w:ascii="Angsana New" w:hAnsi="Angsana New"/>
          <w:sz w:val="30"/>
          <w:szCs w:val="30"/>
        </w:rPr>
        <w:t xml:space="preserve"> </w:t>
      </w:r>
    </w:p>
    <w:p w14:paraId="56715B3B" w14:textId="309642D0" w:rsidR="006C454C" w:rsidRPr="002F39AE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F39AE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="00801E69" w:rsidRPr="002F39AE">
        <w:rPr>
          <w:rFonts w:ascii="Angsana New" w:hAnsi="Angsana New"/>
          <w:sz w:val="30"/>
          <w:szCs w:val="30"/>
        </w:rPr>
        <w:t xml:space="preserve">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F39AE">
        <w:rPr>
          <w:rFonts w:ascii="Angsana New" w:hAnsi="Angsana New"/>
          <w:sz w:val="30"/>
          <w:szCs w:val="30"/>
        </w:rPr>
        <w:t xml:space="preserve">31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F39AE">
        <w:rPr>
          <w:rFonts w:ascii="Angsana New" w:hAnsi="Angsana New"/>
          <w:sz w:val="30"/>
          <w:szCs w:val="30"/>
        </w:rPr>
        <w:t>2566</w:t>
      </w:r>
      <w:r w:rsidR="0036057A" w:rsidRPr="002F39AE">
        <w:rPr>
          <w:rFonts w:ascii="Angsana New" w:hAnsi="Angsana New"/>
          <w:sz w:val="30"/>
          <w:szCs w:val="30"/>
        </w:rPr>
        <w:t xml:space="preserve"> </w:t>
      </w:r>
      <w:r w:rsidR="00E62F99" w:rsidRPr="002F39AE">
        <w:rPr>
          <w:rFonts w:ascii="Angsana New" w:hAnsi="Angsana New" w:hint="cs"/>
          <w:sz w:val="30"/>
          <w:szCs w:val="30"/>
          <w:cs/>
        </w:rPr>
        <w:t>กลุ่ม</w:t>
      </w:r>
      <w:r w:rsidRPr="002F39AE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2F39AE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2F39AE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7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70"/>
        <w:gridCol w:w="1260"/>
        <w:gridCol w:w="270"/>
        <w:gridCol w:w="1260"/>
        <w:gridCol w:w="270"/>
        <w:gridCol w:w="1350"/>
      </w:tblGrid>
      <w:tr w:rsidR="00805E6E" w:rsidRPr="002F39AE" w14:paraId="1395DB4B" w14:textId="77777777" w:rsidTr="0030510A">
        <w:tc>
          <w:tcPr>
            <w:tcW w:w="3600" w:type="dxa"/>
          </w:tcPr>
          <w:p w14:paraId="55C5BC4D" w14:textId="77777777" w:rsidR="00805E6E" w:rsidRPr="002F39AE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DD5B5F5" w14:textId="77777777" w:rsidR="00805E6E" w:rsidRPr="002F39AE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B245A2" w14:textId="77777777" w:rsidR="00805E6E" w:rsidRPr="002F39AE" w:rsidRDefault="00805E6E" w:rsidP="00805E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4261239" w14:textId="77777777" w:rsidR="00805E6E" w:rsidRPr="002F39AE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E6E" w:rsidRPr="002F39AE" w14:paraId="388C9702" w14:textId="77777777" w:rsidTr="00805E6E">
        <w:tc>
          <w:tcPr>
            <w:tcW w:w="3600" w:type="dxa"/>
          </w:tcPr>
          <w:p w14:paraId="770A83C4" w14:textId="77777777" w:rsidR="00805E6E" w:rsidRPr="002F39AE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96DE6E5" w14:textId="5549C710" w:rsidR="00805E6E" w:rsidRPr="002F39AE" w:rsidRDefault="00431E41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83FC039" w14:textId="77777777" w:rsidR="00805E6E" w:rsidRPr="002F39AE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E2D2B" w14:textId="4B01C01E" w:rsidR="00805E6E" w:rsidRPr="002F39AE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1AD771A9" w14:textId="77777777" w:rsidR="00805E6E" w:rsidRPr="002F39AE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02C39" w14:textId="1D857BF3" w:rsidR="00805E6E" w:rsidRPr="002F39AE" w:rsidRDefault="00431E41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11D6528" w14:textId="77777777" w:rsidR="00805E6E" w:rsidRPr="002F39AE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BE749E" w14:textId="708694C6" w:rsidR="00805E6E" w:rsidRPr="002F39AE" w:rsidRDefault="00805E6E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805E6E" w:rsidRPr="002F39AE" w14:paraId="5B7EA50B" w14:textId="77777777" w:rsidTr="0030510A">
        <w:tc>
          <w:tcPr>
            <w:tcW w:w="3600" w:type="dxa"/>
          </w:tcPr>
          <w:p w14:paraId="0489F7C1" w14:textId="77777777" w:rsidR="00805E6E" w:rsidRPr="002F39AE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3BF25A4A" w14:textId="77777777" w:rsidR="00805E6E" w:rsidRPr="002F39AE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5E6E" w:rsidRPr="002F39AE" w14:paraId="1CE263BF" w14:textId="77777777" w:rsidTr="00805E6E">
        <w:tc>
          <w:tcPr>
            <w:tcW w:w="3600" w:type="dxa"/>
          </w:tcPr>
          <w:p w14:paraId="248E80DF" w14:textId="77777777" w:rsidR="00805E6E" w:rsidRPr="002F39AE" w:rsidRDefault="00805E6E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2F39AE">
              <w:rPr>
                <w:rFonts w:ascii="Angsana New" w:hAnsi="Angsana New"/>
                <w:sz w:val="30"/>
                <w:szCs w:val="30"/>
              </w:rPr>
              <w:t>/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9F2B7BE" w14:textId="59FE115D" w:rsidR="00805E6E" w:rsidRPr="002F39AE" w:rsidRDefault="00FD2644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882,396</w:t>
            </w:r>
          </w:p>
        </w:tc>
        <w:tc>
          <w:tcPr>
            <w:tcW w:w="270" w:type="dxa"/>
          </w:tcPr>
          <w:p w14:paraId="3F7FA780" w14:textId="77777777" w:rsidR="00805E6E" w:rsidRPr="002F39AE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9AB2D" w14:textId="609D38AD" w:rsidR="00805E6E" w:rsidRPr="002F39AE" w:rsidRDefault="003A0D3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1,220,284</w:t>
            </w:r>
          </w:p>
        </w:tc>
        <w:tc>
          <w:tcPr>
            <w:tcW w:w="270" w:type="dxa"/>
          </w:tcPr>
          <w:p w14:paraId="6838905F" w14:textId="77777777" w:rsidR="00805E6E" w:rsidRPr="002F39AE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78119" w14:textId="41BD7C18" w:rsidR="00805E6E" w:rsidRPr="002F39AE" w:rsidRDefault="00FD2644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764,824</w:t>
            </w:r>
          </w:p>
        </w:tc>
        <w:tc>
          <w:tcPr>
            <w:tcW w:w="270" w:type="dxa"/>
            <w:vAlign w:val="bottom"/>
          </w:tcPr>
          <w:p w14:paraId="03F08E34" w14:textId="77777777" w:rsidR="00805E6E" w:rsidRPr="002F39AE" w:rsidRDefault="00805E6E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C0681" w14:textId="44BBA638" w:rsidR="00805E6E" w:rsidRPr="002F39AE" w:rsidRDefault="003A0D3E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985,284</w:t>
            </w:r>
          </w:p>
        </w:tc>
      </w:tr>
    </w:tbl>
    <w:p w14:paraId="34196AE8" w14:textId="77777777" w:rsidR="009E4B1F" w:rsidRPr="002F39AE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0CC266F0" w14:textId="77777777" w:rsidR="00A4464B" w:rsidRPr="002F39AE" w:rsidRDefault="00A4464B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D671E2D" w14:textId="77777777" w:rsidR="001064B9" w:rsidRPr="002F39AE" w:rsidRDefault="001064B9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2F39AE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07FD7E57" w14:textId="49330883" w:rsidR="001064B9" w:rsidRPr="002F39AE" w:rsidRDefault="001064B9" w:rsidP="00570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="00801E69" w:rsidRPr="002F39AE">
        <w:rPr>
          <w:rFonts w:ascii="Angsana New" w:hAnsi="Angsana New"/>
          <w:sz w:val="30"/>
          <w:szCs w:val="30"/>
        </w:rPr>
        <w:t xml:space="preserve">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F39AE">
        <w:rPr>
          <w:rFonts w:ascii="Angsana New" w:hAnsi="Angsana New"/>
          <w:sz w:val="30"/>
          <w:szCs w:val="30"/>
        </w:rPr>
        <w:t xml:space="preserve">31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F39AE">
        <w:rPr>
          <w:rFonts w:ascii="Angsana New" w:hAnsi="Angsana New"/>
          <w:sz w:val="30"/>
          <w:szCs w:val="30"/>
        </w:rPr>
        <w:t>2566</w:t>
      </w:r>
      <w:r w:rsidR="005703FD" w:rsidRPr="002F39AE">
        <w:rPr>
          <w:rFonts w:ascii="Angsana New" w:hAnsi="Angsana New"/>
          <w:sz w:val="30"/>
          <w:szCs w:val="30"/>
        </w:rPr>
        <w:t xml:space="preserve"> </w:t>
      </w:r>
      <w:r w:rsidR="001F1F88" w:rsidRPr="002F39AE">
        <w:rPr>
          <w:rFonts w:ascii="Angsana New" w:hAnsi="Angsana New"/>
          <w:sz w:val="30"/>
          <w:szCs w:val="30"/>
          <w:cs/>
        </w:rPr>
        <w:t>มีรายล</w:t>
      </w:r>
      <w:r w:rsidRPr="002F39AE">
        <w:rPr>
          <w:rFonts w:ascii="Angsana New" w:hAnsi="Angsana New"/>
          <w:sz w:val="30"/>
          <w:szCs w:val="30"/>
          <w:cs/>
        </w:rPr>
        <w:t>ะเอียดดังนี้</w:t>
      </w:r>
    </w:p>
    <w:p w14:paraId="7209802E" w14:textId="77777777" w:rsidR="005703FD" w:rsidRPr="002F39AE" w:rsidRDefault="005703FD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70"/>
        <w:gridCol w:w="1260"/>
        <w:gridCol w:w="270"/>
        <w:gridCol w:w="1260"/>
        <w:gridCol w:w="270"/>
        <w:gridCol w:w="1350"/>
      </w:tblGrid>
      <w:tr w:rsidR="005703FD" w:rsidRPr="002F39AE" w14:paraId="05CFBA48" w14:textId="77777777" w:rsidTr="009C5D37">
        <w:tc>
          <w:tcPr>
            <w:tcW w:w="3600" w:type="dxa"/>
          </w:tcPr>
          <w:p w14:paraId="6A28EB89" w14:textId="77777777" w:rsidR="005703FD" w:rsidRPr="002F39A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1" w:name="_Hlk166346530"/>
          </w:p>
        </w:tc>
        <w:tc>
          <w:tcPr>
            <w:tcW w:w="2970" w:type="dxa"/>
            <w:gridSpan w:val="3"/>
          </w:tcPr>
          <w:p w14:paraId="3EE0DC8F" w14:textId="77777777" w:rsidR="005703FD" w:rsidRPr="002F39A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7A221B" w14:textId="77777777" w:rsidR="005703FD" w:rsidRPr="002F39AE" w:rsidRDefault="005703FD" w:rsidP="009C5D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F7B3C94" w14:textId="77777777" w:rsidR="005703FD" w:rsidRPr="002F39A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03FD" w:rsidRPr="002F39AE" w14:paraId="4F3820B6" w14:textId="77777777" w:rsidTr="009C5D37">
        <w:tc>
          <w:tcPr>
            <w:tcW w:w="3600" w:type="dxa"/>
          </w:tcPr>
          <w:p w14:paraId="0D2A1EB2" w14:textId="77777777" w:rsidR="005703FD" w:rsidRPr="002F39A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E85188" w14:textId="667E609F" w:rsidR="005703FD" w:rsidRPr="002F39AE" w:rsidRDefault="00431E41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28C9118" w14:textId="77777777" w:rsidR="005703FD" w:rsidRPr="002F39A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71286" w14:textId="1188E366" w:rsidR="005703FD" w:rsidRPr="002F39A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  <w:tc>
          <w:tcPr>
            <w:tcW w:w="270" w:type="dxa"/>
          </w:tcPr>
          <w:p w14:paraId="757E591F" w14:textId="77777777" w:rsidR="005703FD" w:rsidRPr="002F39A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DEE2E" w14:textId="5306D309" w:rsidR="005703FD" w:rsidRPr="002F39AE" w:rsidRDefault="00431E41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C170E2F" w14:textId="77777777" w:rsidR="005703FD" w:rsidRPr="002F39A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88191D" w14:textId="4C38206A" w:rsidR="005703FD" w:rsidRPr="002F39A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</w:tr>
      <w:tr w:rsidR="005703FD" w:rsidRPr="002F39AE" w14:paraId="0857F7DA" w14:textId="77777777" w:rsidTr="009C5D37">
        <w:tc>
          <w:tcPr>
            <w:tcW w:w="3600" w:type="dxa"/>
          </w:tcPr>
          <w:p w14:paraId="374BC248" w14:textId="77777777" w:rsidR="005703FD" w:rsidRPr="002F39A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706907AA" w14:textId="77777777" w:rsidR="005703FD" w:rsidRPr="002F39A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03FD" w:rsidRPr="002F39AE" w14:paraId="7E424C80" w14:textId="77777777" w:rsidTr="009C5D37">
        <w:tc>
          <w:tcPr>
            <w:tcW w:w="3600" w:type="dxa"/>
          </w:tcPr>
          <w:p w14:paraId="31CC19AC" w14:textId="77777777" w:rsidR="005703FD" w:rsidRPr="002F39AE" w:rsidRDefault="005703FD" w:rsidP="005703FD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0" w:type="dxa"/>
          </w:tcPr>
          <w:p w14:paraId="7E01AD27" w14:textId="4005D6DC" w:rsidR="005703FD" w:rsidRPr="002F39AE" w:rsidRDefault="00646A51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28,956</w:t>
            </w:r>
          </w:p>
        </w:tc>
        <w:tc>
          <w:tcPr>
            <w:tcW w:w="270" w:type="dxa"/>
          </w:tcPr>
          <w:p w14:paraId="215CB0EC" w14:textId="77777777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C1C08" w14:textId="0BB49EF0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36,521</w:t>
            </w:r>
          </w:p>
        </w:tc>
        <w:tc>
          <w:tcPr>
            <w:tcW w:w="270" w:type="dxa"/>
          </w:tcPr>
          <w:p w14:paraId="11CC57FE" w14:textId="77777777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587321" w14:textId="776EEDEF" w:rsidR="005703FD" w:rsidRPr="002F39AE" w:rsidRDefault="00646A51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27,762</w:t>
            </w:r>
          </w:p>
        </w:tc>
        <w:tc>
          <w:tcPr>
            <w:tcW w:w="270" w:type="dxa"/>
            <w:vAlign w:val="bottom"/>
          </w:tcPr>
          <w:p w14:paraId="47459A3F" w14:textId="77777777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3B33E2" w14:textId="1FF215FB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36,521</w:t>
            </w:r>
          </w:p>
        </w:tc>
      </w:tr>
      <w:tr w:rsidR="005703FD" w:rsidRPr="002F39AE" w14:paraId="544AAD9B" w14:textId="77777777" w:rsidTr="005703FD">
        <w:tc>
          <w:tcPr>
            <w:tcW w:w="3600" w:type="dxa"/>
          </w:tcPr>
          <w:p w14:paraId="507DBDD0" w14:textId="77777777" w:rsidR="005703FD" w:rsidRPr="002F39AE" w:rsidRDefault="005703FD" w:rsidP="005703FD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7C363" w14:textId="3058CF81" w:rsidR="005703FD" w:rsidRPr="002F39AE" w:rsidRDefault="007D7BC3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</w:t>
            </w:r>
            <w:r w:rsidR="00646A51" w:rsidRPr="002F39AE">
              <w:rPr>
                <w:rFonts w:ascii="Angsana New" w:hAnsi="Angsana New"/>
                <w:sz w:val="30"/>
                <w:szCs w:val="30"/>
              </w:rPr>
              <w:t>13,823</w:t>
            </w:r>
            <w:r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3F52E2" w14:textId="77777777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5B5821" w14:textId="23B3A47D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(15,774)</w:t>
            </w:r>
          </w:p>
        </w:tc>
        <w:tc>
          <w:tcPr>
            <w:tcW w:w="270" w:type="dxa"/>
          </w:tcPr>
          <w:p w14:paraId="1350EB64" w14:textId="77777777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632968" w14:textId="01ED3004" w:rsidR="005703FD" w:rsidRPr="002F39AE" w:rsidRDefault="007D7BC3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</w:t>
            </w:r>
            <w:r w:rsidR="00646A51" w:rsidRPr="002F39AE">
              <w:rPr>
                <w:rFonts w:ascii="Angsana New" w:hAnsi="Angsana New"/>
                <w:sz w:val="30"/>
                <w:szCs w:val="30"/>
              </w:rPr>
              <w:t>13,579</w:t>
            </w:r>
            <w:r w:rsidRPr="002F39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1383899" w14:textId="77777777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E019CC" w14:textId="72A37B3B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(15,774)</w:t>
            </w:r>
          </w:p>
        </w:tc>
      </w:tr>
      <w:tr w:rsidR="005703FD" w:rsidRPr="002F39AE" w14:paraId="02D5847A" w14:textId="77777777" w:rsidTr="005703FD">
        <w:tc>
          <w:tcPr>
            <w:tcW w:w="3600" w:type="dxa"/>
          </w:tcPr>
          <w:p w14:paraId="4FF2EEF2" w14:textId="77777777" w:rsidR="005703FD" w:rsidRPr="002F39AE" w:rsidRDefault="005703FD" w:rsidP="005703FD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เจ้าหนี้ตามสัญญาเช่า–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C59960" w14:textId="35405532" w:rsidR="005703FD" w:rsidRPr="002F39AE" w:rsidRDefault="00646A51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15,133</w:t>
            </w:r>
          </w:p>
        </w:tc>
        <w:tc>
          <w:tcPr>
            <w:tcW w:w="270" w:type="dxa"/>
          </w:tcPr>
          <w:p w14:paraId="7899BB15" w14:textId="77777777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AB1236" w14:textId="3DBA13D2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  <w:tc>
          <w:tcPr>
            <w:tcW w:w="270" w:type="dxa"/>
          </w:tcPr>
          <w:p w14:paraId="09E66595" w14:textId="77777777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D3AEF0" w14:textId="5C8CC3CD" w:rsidR="005703FD" w:rsidRPr="002F39AE" w:rsidRDefault="00646A51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lang w:val="en-GB"/>
              </w:rPr>
              <w:t>14,183</w:t>
            </w:r>
          </w:p>
        </w:tc>
        <w:tc>
          <w:tcPr>
            <w:tcW w:w="270" w:type="dxa"/>
            <w:vAlign w:val="bottom"/>
          </w:tcPr>
          <w:p w14:paraId="61EB14A9" w14:textId="77777777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8491AE" w14:textId="04BB7136" w:rsidR="005703FD" w:rsidRPr="002F39AE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</w:tr>
      <w:bookmarkEnd w:id="31"/>
    </w:tbl>
    <w:p w14:paraId="647EC6AB" w14:textId="77777777" w:rsidR="00575385" w:rsidRPr="002F39AE" w:rsidRDefault="00575385" w:rsidP="00F3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6"/>
          <w:szCs w:val="26"/>
        </w:rPr>
      </w:pPr>
    </w:p>
    <w:p w14:paraId="6CF21F53" w14:textId="77777777" w:rsidR="00575385" w:rsidRPr="002F39AE" w:rsidRDefault="00575385" w:rsidP="00F3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6"/>
          <w:szCs w:val="26"/>
        </w:rPr>
      </w:pPr>
    </w:p>
    <w:p w14:paraId="195419E7" w14:textId="4F38C28A" w:rsidR="00B621D6" w:rsidRPr="002F39AE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2F39AE">
        <w:rPr>
          <w:rFonts w:ascii="Angsana New" w:eastAsia="Calibri" w:hAnsi="Angsana New"/>
          <w:sz w:val="26"/>
          <w:szCs w:val="26"/>
        </w:rPr>
        <w:t xml:space="preserve">                    </w:t>
      </w:r>
      <w:r w:rsidR="00BA77EC" w:rsidRPr="002F39AE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="00DD1CDB" w:rsidRPr="002F39AE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Pr="002F39AE">
        <w:rPr>
          <w:rFonts w:ascii="Angsana New" w:hAnsi="Angsana New" w:hint="cs"/>
          <w:b/>
          <w:bCs/>
          <w:sz w:val="30"/>
          <w:szCs w:val="30"/>
          <w:cs/>
        </w:rPr>
        <w:t>งบการเงินรวม</w:t>
      </w:r>
    </w:p>
    <w:p w14:paraId="4A726E7C" w14:textId="77777777" w:rsidR="00132676" w:rsidRPr="002F39AE" w:rsidRDefault="00132676" w:rsidP="009C0413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 w:firstRow="1" w:lastRow="0" w:firstColumn="1" w:lastColumn="0" w:noHBand="0" w:noVBand="1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31137A" w:rsidRPr="002F39AE" w14:paraId="31E76602" w14:textId="77777777" w:rsidTr="00A72988">
        <w:trPr>
          <w:trHeight w:val="675"/>
        </w:trPr>
        <w:tc>
          <w:tcPr>
            <w:tcW w:w="3260" w:type="dxa"/>
            <w:gridSpan w:val="2"/>
          </w:tcPr>
          <w:p w14:paraId="23057466" w14:textId="77777777" w:rsidR="00C11B13" w:rsidRPr="002F39AE" w:rsidRDefault="00C11B13" w:rsidP="004B7ADD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14:paraId="234F2F5E" w14:textId="77777777" w:rsidR="00C11B13" w:rsidRPr="002F39AE" w:rsidRDefault="00C11B13" w:rsidP="004B7ADD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F39AE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14:paraId="2FD8F979" w14:textId="77777777" w:rsidR="00C11B13" w:rsidRPr="002F39AE" w:rsidRDefault="00C11B13" w:rsidP="004B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F39AE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31137A" w:rsidRPr="002F39AE" w14:paraId="293A83D4" w14:textId="77777777" w:rsidTr="00A72988">
        <w:tc>
          <w:tcPr>
            <w:tcW w:w="3260" w:type="dxa"/>
            <w:gridSpan w:val="2"/>
          </w:tcPr>
          <w:p w14:paraId="15412668" w14:textId="77777777" w:rsidR="00F56BF3" w:rsidRPr="002F39AE" w:rsidRDefault="00F56BF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  <w:bookmarkStart w:id="32" w:name="_Hlk31800319"/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14:paraId="7F6B28C9" w14:textId="223A5343" w:rsidR="00F56BF3" w:rsidRPr="002F39AE" w:rsidRDefault="00BD6F5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B6CA2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5703FD"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4D08B263" w14:textId="77777777" w:rsidR="00F56BF3" w:rsidRPr="002F39AE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1B0541C" w14:textId="211C19D5" w:rsidR="00F56BF3" w:rsidRPr="002F39AE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F39AE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2F39AE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5703FD" w:rsidRPr="002F39AE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4978F56" w14:textId="77777777" w:rsidR="00F56BF3" w:rsidRPr="002F39AE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0562B5EE" w14:textId="2F8BEC38" w:rsidR="00F56BF3" w:rsidRPr="002F39AE" w:rsidRDefault="00BD6F53" w:rsidP="00D9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B6CA2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5703FD"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14:paraId="36EA1D37" w14:textId="77777777" w:rsidR="00F56BF3" w:rsidRPr="002F39AE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4E6F91D5" w14:textId="5BE3FDCF" w:rsidR="00F56BF3" w:rsidRPr="002F39AE" w:rsidRDefault="00F56BF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F39AE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2F39AE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5703FD" w:rsidRPr="002F39AE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31137A" w:rsidRPr="002F39AE" w14:paraId="18C2D659" w14:textId="77777777" w:rsidTr="00A72988">
        <w:tc>
          <w:tcPr>
            <w:tcW w:w="3260" w:type="dxa"/>
            <w:gridSpan w:val="2"/>
          </w:tcPr>
          <w:p w14:paraId="44E021A0" w14:textId="77777777" w:rsidR="00C11B13" w:rsidRPr="002F39AE" w:rsidRDefault="00C11B1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14:paraId="6576C725" w14:textId="77777777" w:rsidR="00C11B13" w:rsidRPr="002F39AE" w:rsidRDefault="00C11B1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F39AE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F39AE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2F39AE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F7B3D" w:rsidRPr="002F39AE" w14:paraId="571AE957" w14:textId="77777777" w:rsidTr="00A72988">
        <w:tc>
          <w:tcPr>
            <w:tcW w:w="3260" w:type="dxa"/>
            <w:gridSpan w:val="2"/>
            <w:hideMark/>
          </w:tcPr>
          <w:p w14:paraId="05A5CA22" w14:textId="77777777" w:rsidR="008F7B3D" w:rsidRPr="002F39AE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F39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14:paraId="44483DDD" w14:textId="001CBCB3" w:rsidR="008F7B3D" w:rsidRPr="002F39AE" w:rsidRDefault="000059B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14,458</w:t>
            </w:r>
          </w:p>
        </w:tc>
        <w:tc>
          <w:tcPr>
            <w:tcW w:w="246" w:type="dxa"/>
          </w:tcPr>
          <w:p w14:paraId="227A1404" w14:textId="77777777" w:rsidR="008F7B3D" w:rsidRPr="002F39AE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05E90EE" w14:textId="7790CB4D" w:rsidR="008F7B3D" w:rsidRPr="002F39AE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16,570</w:t>
            </w:r>
          </w:p>
        </w:tc>
        <w:tc>
          <w:tcPr>
            <w:tcW w:w="708" w:type="dxa"/>
            <w:vAlign w:val="bottom"/>
          </w:tcPr>
          <w:p w14:paraId="06EACC23" w14:textId="77777777" w:rsidR="008F7B3D" w:rsidRPr="002F39AE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8A60DBD" w14:textId="704C1C7D" w:rsidR="008F7B3D" w:rsidRPr="002F39AE" w:rsidRDefault="000059B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13,823</w:t>
            </w:r>
          </w:p>
        </w:tc>
        <w:tc>
          <w:tcPr>
            <w:tcW w:w="235" w:type="dxa"/>
          </w:tcPr>
          <w:p w14:paraId="156A0040" w14:textId="77777777" w:rsidR="008F7B3D" w:rsidRPr="002F39AE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E986301" w14:textId="7E2C6C1A" w:rsidR="008F7B3D" w:rsidRPr="002F39AE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15,774</w:t>
            </w:r>
          </w:p>
        </w:tc>
      </w:tr>
      <w:tr w:rsidR="008F7B3D" w:rsidRPr="002F39AE" w14:paraId="69753C1C" w14:textId="77777777" w:rsidTr="00A72988">
        <w:tc>
          <w:tcPr>
            <w:tcW w:w="3260" w:type="dxa"/>
            <w:gridSpan w:val="2"/>
            <w:hideMark/>
          </w:tcPr>
          <w:p w14:paraId="3E768F7D" w14:textId="77777777" w:rsidR="008F7B3D" w:rsidRPr="002F39AE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2F39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2F39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656B82ED" w14:textId="4C1D252B" w:rsidR="008F7B3D" w:rsidRPr="002F39AE" w:rsidRDefault="000059B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15,473</w:t>
            </w:r>
          </w:p>
        </w:tc>
        <w:tc>
          <w:tcPr>
            <w:tcW w:w="246" w:type="dxa"/>
          </w:tcPr>
          <w:p w14:paraId="688ABA1A" w14:textId="77777777" w:rsidR="008F7B3D" w:rsidRPr="002F39AE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D1268E3" w14:textId="055A3D83" w:rsidR="008F7B3D" w:rsidRPr="002F39AE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21,253</w:t>
            </w:r>
          </w:p>
        </w:tc>
        <w:tc>
          <w:tcPr>
            <w:tcW w:w="708" w:type="dxa"/>
            <w:vAlign w:val="bottom"/>
          </w:tcPr>
          <w:p w14:paraId="364EA674" w14:textId="77777777" w:rsidR="008F7B3D" w:rsidRPr="002F39AE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02548FC1" w14:textId="3DEECD63" w:rsidR="008F7B3D" w:rsidRPr="002F39AE" w:rsidRDefault="000059B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15,133</w:t>
            </w:r>
          </w:p>
        </w:tc>
        <w:tc>
          <w:tcPr>
            <w:tcW w:w="235" w:type="dxa"/>
            <w:vMerge w:val="restart"/>
          </w:tcPr>
          <w:p w14:paraId="011B89E7" w14:textId="77777777" w:rsidR="008F7B3D" w:rsidRPr="002F39AE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8860B89" w14:textId="37316FDD" w:rsidR="008F7B3D" w:rsidRPr="002F39AE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20,747</w:t>
            </w:r>
          </w:p>
        </w:tc>
      </w:tr>
      <w:tr w:rsidR="008F7B3D" w:rsidRPr="002F39AE" w14:paraId="4AA529E4" w14:textId="77777777" w:rsidTr="009B19F1">
        <w:tc>
          <w:tcPr>
            <w:tcW w:w="1020" w:type="dxa"/>
          </w:tcPr>
          <w:p w14:paraId="518FF7D6" w14:textId="77777777" w:rsidR="008F7B3D" w:rsidRPr="002F39AE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14:paraId="1B23ADDA" w14:textId="77777777" w:rsidR="008F7B3D" w:rsidRPr="002F39AE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14742" w14:textId="68CEA04B" w:rsidR="008F7B3D" w:rsidRPr="002F39AE" w:rsidRDefault="000059B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29,931</w:t>
            </w:r>
          </w:p>
        </w:tc>
        <w:tc>
          <w:tcPr>
            <w:tcW w:w="246" w:type="dxa"/>
          </w:tcPr>
          <w:p w14:paraId="71A77841" w14:textId="77777777" w:rsidR="008F7B3D" w:rsidRPr="002F39AE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40BD482E" w14:textId="0A5FA483" w:rsidR="008F7B3D" w:rsidRPr="002F39AE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37,823</w:t>
            </w:r>
          </w:p>
        </w:tc>
        <w:tc>
          <w:tcPr>
            <w:tcW w:w="708" w:type="dxa"/>
            <w:vAlign w:val="bottom"/>
          </w:tcPr>
          <w:p w14:paraId="3886DC36" w14:textId="77777777" w:rsidR="008F7B3D" w:rsidRPr="002F39AE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8BAD2BE" w14:textId="6F0F6F65" w:rsidR="008F7B3D" w:rsidRPr="002F39AE" w:rsidRDefault="000059B8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28,956</w:t>
            </w:r>
          </w:p>
        </w:tc>
        <w:tc>
          <w:tcPr>
            <w:tcW w:w="235" w:type="dxa"/>
            <w:vMerge/>
            <w:tcBorders>
              <w:bottom w:val="nil"/>
            </w:tcBorders>
            <w:vAlign w:val="bottom"/>
          </w:tcPr>
          <w:p w14:paraId="223395AC" w14:textId="77777777" w:rsidR="008F7B3D" w:rsidRPr="002F39AE" w:rsidRDefault="008F7B3D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001A860" w14:textId="6204E5B6" w:rsidR="008F7B3D" w:rsidRPr="002F39AE" w:rsidRDefault="005703FD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</w:tr>
      <w:tr w:rsidR="0031137A" w:rsidRPr="002F39AE" w14:paraId="3F813776" w14:textId="77777777" w:rsidTr="00A72988">
        <w:tc>
          <w:tcPr>
            <w:tcW w:w="3260" w:type="dxa"/>
            <w:gridSpan w:val="2"/>
            <w:hideMark/>
          </w:tcPr>
          <w:p w14:paraId="3D44E074" w14:textId="77777777" w:rsidR="00EA7145" w:rsidRPr="002F39AE" w:rsidRDefault="00EA7145" w:rsidP="00EA71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166386B4" w14:textId="77777777" w:rsidR="00EA7145" w:rsidRPr="002F39AE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3336297" w14:textId="1C4AC147" w:rsidR="00EA7145" w:rsidRPr="002F39AE" w:rsidRDefault="001058DC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059B8" w:rsidRPr="002F39AE">
              <w:rPr>
                <w:rFonts w:ascii="Angsana New" w:hAnsi="Angsana New" w:cs="Angsana New"/>
                <w:sz w:val="30"/>
                <w:szCs w:val="30"/>
              </w:rPr>
              <w:t>975</w:t>
            </w:r>
            <w:r w:rsidRPr="002F39A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6559DAFF" w14:textId="77777777" w:rsidR="00EA7145" w:rsidRPr="002F39A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5D9CDD3" w14:textId="7A4AC8C1" w:rsidR="00EA7145" w:rsidRPr="002F39AE" w:rsidRDefault="00CC7FFD" w:rsidP="000059B8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</w:t>
            </w:r>
            <w:r w:rsidR="007A6D0B" w:rsidRPr="002F39A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EA7145" w:rsidRPr="002F39A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703FD" w:rsidRPr="002F39AE">
              <w:rPr>
                <w:rFonts w:ascii="Angsana New" w:hAnsi="Angsana New" w:cs="Angsana New"/>
                <w:sz w:val="30"/>
                <w:szCs w:val="30"/>
              </w:rPr>
              <w:t>1,302</w:t>
            </w:r>
            <w:r w:rsidR="00EA7145" w:rsidRPr="002F39A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08" w:type="dxa"/>
            <w:vAlign w:val="bottom"/>
          </w:tcPr>
          <w:p w14:paraId="2FB9EF3F" w14:textId="77777777" w:rsidR="00EA7145" w:rsidRPr="002F39A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0B1C0454" w14:textId="7328BECC" w:rsidR="00EA7145" w:rsidRPr="002F39AE" w:rsidRDefault="001058DC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14:paraId="4CDEC615" w14:textId="77777777" w:rsidR="00EA7145" w:rsidRPr="002F39AE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961FCFB" w14:textId="77777777" w:rsidR="00EA7145" w:rsidRPr="002F39AE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F32EB7E" w14:textId="77777777" w:rsidR="00EA7145" w:rsidRPr="002F39AE" w:rsidRDefault="00EA7145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7145" w:rsidRPr="002F39AE" w14:paraId="55030E5E" w14:textId="77777777" w:rsidTr="00A72988">
        <w:tc>
          <w:tcPr>
            <w:tcW w:w="3260" w:type="dxa"/>
            <w:gridSpan w:val="2"/>
            <w:hideMark/>
          </w:tcPr>
          <w:p w14:paraId="5B3978EA" w14:textId="77777777" w:rsidR="00EA7145" w:rsidRPr="002F39AE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09B0C" w14:textId="32A13523" w:rsidR="00EA7145" w:rsidRPr="002F39AE" w:rsidRDefault="000059B8" w:rsidP="005733E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28,956</w:t>
            </w:r>
          </w:p>
        </w:tc>
        <w:tc>
          <w:tcPr>
            <w:tcW w:w="246" w:type="dxa"/>
          </w:tcPr>
          <w:p w14:paraId="31A906BC" w14:textId="77777777" w:rsidR="00EA7145" w:rsidRPr="002F39A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C7418F0" w14:textId="2DB9CC9A" w:rsidR="00EA7145" w:rsidRPr="002F39AE" w:rsidRDefault="005703F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36,521</w:t>
            </w:r>
          </w:p>
        </w:tc>
        <w:tc>
          <w:tcPr>
            <w:tcW w:w="708" w:type="dxa"/>
            <w:vAlign w:val="bottom"/>
          </w:tcPr>
          <w:p w14:paraId="4CED8355" w14:textId="77777777" w:rsidR="00EA7145" w:rsidRPr="002F39A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ED42D0B" w14:textId="54B95282" w:rsidR="00EA7145" w:rsidRPr="002F39AE" w:rsidRDefault="000059B8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28,956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14:paraId="3CD0DEAE" w14:textId="77777777" w:rsidR="00EA7145" w:rsidRPr="002F39A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3FB9154" w14:textId="67BF561D" w:rsidR="00EA7145" w:rsidRPr="002F39AE" w:rsidRDefault="005703F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36,521</w:t>
            </w:r>
          </w:p>
        </w:tc>
      </w:tr>
      <w:bookmarkEnd w:id="32"/>
    </w:tbl>
    <w:p w14:paraId="714B1798" w14:textId="77777777" w:rsidR="008C086A" w:rsidRPr="002F39AE" w:rsidRDefault="008C086A" w:rsidP="001064B9">
      <w:pPr>
        <w:ind w:left="540"/>
        <w:jc w:val="thaiDistribute"/>
        <w:rPr>
          <w:rFonts w:ascii="Angsana New" w:hAnsi="Angsana New"/>
        </w:rPr>
      </w:pPr>
    </w:p>
    <w:p w14:paraId="5C197FBC" w14:textId="77777777" w:rsidR="00A4464B" w:rsidRPr="002F39AE" w:rsidRDefault="00A4464B" w:rsidP="001064B9">
      <w:pPr>
        <w:ind w:left="540"/>
        <w:jc w:val="thaiDistribute"/>
        <w:rPr>
          <w:rFonts w:ascii="Angsana New" w:hAnsi="Angsana New"/>
        </w:rPr>
      </w:pPr>
    </w:p>
    <w:p w14:paraId="4944DE73" w14:textId="77777777" w:rsidR="00756BEF" w:rsidRPr="002F39AE" w:rsidRDefault="00756BEF" w:rsidP="001064B9">
      <w:pPr>
        <w:ind w:left="540"/>
        <w:jc w:val="thaiDistribute"/>
        <w:rPr>
          <w:rFonts w:ascii="Angsana New" w:hAnsi="Angsana New"/>
        </w:rPr>
      </w:pPr>
    </w:p>
    <w:p w14:paraId="6CE3712C" w14:textId="77777777" w:rsidR="00756BEF" w:rsidRPr="002F39AE" w:rsidRDefault="00756BEF" w:rsidP="001064B9">
      <w:pPr>
        <w:ind w:left="540"/>
        <w:jc w:val="thaiDistribute"/>
        <w:rPr>
          <w:rFonts w:ascii="Angsana New" w:hAnsi="Angsana New"/>
        </w:rPr>
      </w:pPr>
    </w:p>
    <w:p w14:paraId="0F4A90A4" w14:textId="77777777" w:rsidR="00756BEF" w:rsidRPr="002F39AE" w:rsidRDefault="00756BEF" w:rsidP="001064B9">
      <w:pPr>
        <w:ind w:left="540"/>
        <w:jc w:val="thaiDistribute"/>
        <w:rPr>
          <w:rFonts w:ascii="Angsana New" w:hAnsi="Angsana New"/>
        </w:rPr>
      </w:pPr>
    </w:p>
    <w:p w14:paraId="7CDF52B0" w14:textId="77777777" w:rsidR="00756BEF" w:rsidRPr="002F39AE" w:rsidRDefault="00756BEF" w:rsidP="001064B9">
      <w:pPr>
        <w:ind w:left="540"/>
        <w:jc w:val="thaiDistribute"/>
        <w:rPr>
          <w:rFonts w:ascii="Angsana New" w:hAnsi="Angsana New"/>
        </w:rPr>
      </w:pPr>
    </w:p>
    <w:p w14:paraId="67F4CAAB" w14:textId="77777777" w:rsidR="00756BEF" w:rsidRPr="002F39AE" w:rsidRDefault="00756BEF" w:rsidP="001064B9">
      <w:pPr>
        <w:ind w:left="540"/>
        <w:jc w:val="thaiDistribute"/>
        <w:rPr>
          <w:rFonts w:ascii="Angsana New" w:hAnsi="Angsana New"/>
        </w:rPr>
      </w:pPr>
    </w:p>
    <w:p w14:paraId="422D5C36" w14:textId="77777777" w:rsidR="00756BEF" w:rsidRPr="002F39AE" w:rsidRDefault="00756BEF" w:rsidP="001064B9">
      <w:pPr>
        <w:ind w:left="540"/>
        <w:jc w:val="thaiDistribute"/>
        <w:rPr>
          <w:rFonts w:ascii="Angsana New" w:hAnsi="Angsana New"/>
        </w:rPr>
      </w:pPr>
    </w:p>
    <w:p w14:paraId="25D22E9D" w14:textId="77777777" w:rsidR="00756BEF" w:rsidRPr="002F39AE" w:rsidRDefault="00756BEF" w:rsidP="001064B9">
      <w:pPr>
        <w:ind w:left="540"/>
        <w:jc w:val="thaiDistribute"/>
        <w:rPr>
          <w:rFonts w:ascii="Angsana New" w:hAnsi="Angsana New"/>
        </w:rPr>
      </w:pPr>
    </w:p>
    <w:p w14:paraId="0D1A4721" w14:textId="77777777" w:rsidR="00756BEF" w:rsidRPr="002F39AE" w:rsidRDefault="00756BEF" w:rsidP="001064B9">
      <w:pPr>
        <w:ind w:left="540"/>
        <w:jc w:val="thaiDistribute"/>
        <w:rPr>
          <w:rFonts w:ascii="Angsana New" w:hAnsi="Angsana New"/>
        </w:rPr>
      </w:pPr>
    </w:p>
    <w:p w14:paraId="3848F472" w14:textId="77777777" w:rsidR="00756BEF" w:rsidRPr="002F39AE" w:rsidRDefault="00756BEF" w:rsidP="001064B9">
      <w:pPr>
        <w:ind w:left="540"/>
        <w:jc w:val="thaiDistribute"/>
        <w:rPr>
          <w:rFonts w:ascii="Angsana New" w:hAnsi="Angsana New"/>
        </w:rPr>
      </w:pPr>
    </w:p>
    <w:p w14:paraId="7F8E59C6" w14:textId="77777777" w:rsidR="00756BEF" w:rsidRPr="002F39AE" w:rsidRDefault="00756BEF" w:rsidP="001064B9">
      <w:pPr>
        <w:ind w:left="540"/>
        <w:jc w:val="thaiDistribute"/>
        <w:rPr>
          <w:rFonts w:ascii="Angsana New" w:hAnsi="Angsana New"/>
        </w:rPr>
      </w:pPr>
    </w:p>
    <w:p w14:paraId="73EF6E8B" w14:textId="77777777" w:rsidR="00756BEF" w:rsidRPr="002F39AE" w:rsidRDefault="00756BEF" w:rsidP="001064B9">
      <w:pPr>
        <w:ind w:left="540"/>
        <w:jc w:val="thaiDistribute"/>
        <w:rPr>
          <w:rFonts w:ascii="Angsana New" w:hAnsi="Angsana New"/>
        </w:rPr>
      </w:pPr>
    </w:p>
    <w:p w14:paraId="5617C9A3" w14:textId="77777777" w:rsidR="00756BEF" w:rsidRPr="002F39AE" w:rsidRDefault="00756BEF" w:rsidP="001064B9">
      <w:pPr>
        <w:ind w:left="540"/>
        <w:jc w:val="thaiDistribute"/>
        <w:rPr>
          <w:rFonts w:ascii="Angsana New" w:hAnsi="Angsana New"/>
        </w:rPr>
      </w:pPr>
    </w:p>
    <w:p w14:paraId="75991EE2" w14:textId="77777777" w:rsidR="00A4464B" w:rsidRPr="002F39AE" w:rsidRDefault="00A4464B" w:rsidP="00756BEF">
      <w:pPr>
        <w:jc w:val="thaiDistribute"/>
        <w:rPr>
          <w:rFonts w:ascii="Angsana New" w:hAnsi="Angsana New"/>
        </w:rPr>
      </w:pPr>
    </w:p>
    <w:p w14:paraId="26597B69" w14:textId="24AE567D" w:rsidR="005703FD" w:rsidRPr="002F39AE" w:rsidRDefault="005703FD" w:rsidP="00570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2F39AE">
        <w:rPr>
          <w:rFonts w:ascii="Angsana New" w:eastAsia="Calibri" w:hAnsi="Angsana New"/>
          <w:sz w:val="26"/>
          <w:szCs w:val="26"/>
        </w:rPr>
        <w:lastRenderedPageBreak/>
        <w:t xml:space="preserve">                    </w:t>
      </w:r>
      <w:r w:rsidRPr="002F39AE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Pr="002F39AE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Pr="002F39AE">
        <w:rPr>
          <w:rFonts w:ascii="Angsana New" w:hAnsi="Angsana New" w:hint="cs"/>
          <w:b/>
          <w:bCs/>
          <w:sz w:val="30"/>
          <w:szCs w:val="30"/>
          <w:cs/>
        </w:rPr>
        <w:t>งบการเงินเฉพาะกิจการ</w:t>
      </w:r>
    </w:p>
    <w:p w14:paraId="51E02E5B" w14:textId="77777777" w:rsidR="005703FD" w:rsidRPr="002F39AE" w:rsidRDefault="005703FD" w:rsidP="005703FD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 w:firstRow="1" w:lastRow="0" w:firstColumn="1" w:lastColumn="0" w:noHBand="0" w:noVBand="1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5703FD" w:rsidRPr="002F39AE" w14:paraId="1FEFF326" w14:textId="77777777" w:rsidTr="009C5D37">
        <w:trPr>
          <w:trHeight w:val="675"/>
        </w:trPr>
        <w:tc>
          <w:tcPr>
            <w:tcW w:w="3260" w:type="dxa"/>
            <w:gridSpan w:val="2"/>
          </w:tcPr>
          <w:p w14:paraId="205F3047" w14:textId="77777777" w:rsidR="005703FD" w:rsidRPr="002F39AE" w:rsidRDefault="005703FD" w:rsidP="009C5D37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14:paraId="7ECBD7C0" w14:textId="77777777" w:rsidR="005703FD" w:rsidRPr="002F39AE" w:rsidRDefault="005703FD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F39AE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14:paraId="6D20D749" w14:textId="77777777" w:rsidR="005703FD" w:rsidRPr="002F39A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F39AE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5703FD" w:rsidRPr="002F39AE" w14:paraId="625169D5" w14:textId="77777777" w:rsidTr="009C5D37">
        <w:tc>
          <w:tcPr>
            <w:tcW w:w="3260" w:type="dxa"/>
            <w:gridSpan w:val="2"/>
          </w:tcPr>
          <w:p w14:paraId="534FB45F" w14:textId="77777777" w:rsidR="005703FD" w:rsidRPr="002F39AE" w:rsidRDefault="005703FD" w:rsidP="009C5D37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14:paraId="33C789DD" w14:textId="6731DA74" w:rsidR="005703FD" w:rsidRPr="002F39AE" w:rsidRDefault="00BD6F53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703FD"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0900A59A" w14:textId="77777777" w:rsidR="005703FD" w:rsidRPr="002F39AE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8DDAEE7" w14:textId="77777777" w:rsidR="005703FD" w:rsidRPr="002F39AE" w:rsidRDefault="005703FD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F39AE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2F39AE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B8BC954" w14:textId="77777777" w:rsidR="005703FD" w:rsidRPr="002F39AE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6CB78DA1" w14:textId="6C6203B7" w:rsidR="005703FD" w:rsidRPr="002F39AE" w:rsidRDefault="00BD6F5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703FD"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14:paraId="58C14BE7" w14:textId="77777777" w:rsidR="005703FD" w:rsidRPr="002F39AE" w:rsidRDefault="005703FD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0A89C4D9" w14:textId="77777777" w:rsidR="005703FD" w:rsidRPr="002F39A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F39AE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2F39AE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2F39AE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5703FD" w:rsidRPr="002F39AE" w14:paraId="6AA8BA73" w14:textId="77777777" w:rsidTr="009C5D37">
        <w:tc>
          <w:tcPr>
            <w:tcW w:w="3260" w:type="dxa"/>
            <w:gridSpan w:val="2"/>
          </w:tcPr>
          <w:p w14:paraId="685608A3" w14:textId="77777777" w:rsidR="005703FD" w:rsidRPr="002F39AE" w:rsidRDefault="005703FD" w:rsidP="009C5D37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14:paraId="47964382" w14:textId="77777777" w:rsidR="005703FD" w:rsidRPr="002F39A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F39AE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F39AE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2F39AE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703FD" w:rsidRPr="002F39AE" w14:paraId="07F8CC42" w14:textId="77777777" w:rsidTr="009C5D37">
        <w:tc>
          <w:tcPr>
            <w:tcW w:w="3260" w:type="dxa"/>
            <w:gridSpan w:val="2"/>
            <w:hideMark/>
          </w:tcPr>
          <w:p w14:paraId="6605C104" w14:textId="77777777" w:rsidR="005703FD" w:rsidRPr="002F39AE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F39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14:paraId="05CA9E3C" w14:textId="09CE6AC0" w:rsidR="005703FD" w:rsidRPr="002F39AE" w:rsidRDefault="001058DC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14,</w:t>
            </w:r>
            <w:r w:rsidR="000059B8" w:rsidRPr="002F39AE"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  <w:tc>
          <w:tcPr>
            <w:tcW w:w="246" w:type="dxa"/>
          </w:tcPr>
          <w:p w14:paraId="492506DD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C85266D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16,570</w:t>
            </w:r>
          </w:p>
        </w:tc>
        <w:tc>
          <w:tcPr>
            <w:tcW w:w="708" w:type="dxa"/>
            <w:vAlign w:val="bottom"/>
          </w:tcPr>
          <w:p w14:paraId="0B1FEAC8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27EC38F" w14:textId="58924C71" w:rsidR="005703FD" w:rsidRPr="002F39AE" w:rsidRDefault="000059B8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13,579</w:t>
            </w:r>
          </w:p>
        </w:tc>
        <w:tc>
          <w:tcPr>
            <w:tcW w:w="235" w:type="dxa"/>
          </w:tcPr>
          <w:p w14:paraId="34213B0A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9E2AC4C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15,774</w:t>
            </w:r>
          </w:p>
        </w:tc>
      </w:tr>
      <w:tr w:rsidR="005703FD" w:rsidRPr="002F39AE" w14:paraId="0841D460" w14:textId="77777777" w:rsidTr="009C5D37">
        <w:tc>
          <w:tcPr>
            <w:tcW w:w="3260" w:type="dxa"/>
            <w:gridSpan w:val="2"/>
            <w:hideMark/>
          </w:tcPr>
          <w:p w14:paraId="6EC0C223" w14:textId="77777777" w:rsidR="005703FD" w:rsidRPr="002F39AE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2F39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2F39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73E4A176" w14:textId="42FBE726" w:rsidR="005703FD" w:rsidRPr="002F39AE" w:rsidRDefault="000059B8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14,445</w:t>
            </w:r>
          </w:p>
        </w:tc>
        <w:tc>
          <w:tcPr>
            <w:tcW w:w="246" w:type="dxa"/>
          </w:tcPr>
          <w:p w14:paraId="251329AC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6B32846C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21,253</w:t>
            </w:r>
          </w:p>
        </w:tc>
        <w:tc>
          <w:tcPr>
            <w:tcW w:w="708" w:type="dxa"/>
            <w:vAlign w:val="bottom"/>
          </w:tcPr>
          <w:p w14:paraId="0C0F1461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398D8B81" w14:textId="694E8703" w:rsidR="005703FD" w:rsidRPr="002F39AE" w:rsidRDefault="000059B8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14,183</w:t>
            </w:r>
          </w:p>
        </w:tc>
        <w:tc>
          <w:tcPr>
            <w:tcW w:w="235" w:type="dxa"/>
            <w:vMerge w:val="restart"/>
          </w:tcPr>
          <w:p w14:paraId="062DAB89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11A47D1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20,747</w:t>
            </w:r>
          </w:p>
        </w:tc>
      </w:tr>
      <w:tr w:rsidR="005703FD" w:rsidRPr="002F39AE" w14:paraId="343CF769" w14:textId="77777777" w:rsidTr="009C5D37">
        <w:tc>
          <w:tcPr>
            <w:tcW w:w="1020" w:type="dxa"/>
          </w:tcPr>
          <w:p w14:paraId="607D2A3C" w14:textId="77777777" w:rsidR="005703FD" w:rsidRPr="002F39AE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14:paraId="3CCA24F3" w14:textId="77777777" w:rsidR="005703FD" w:rsidRPr="002F39AE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8605C" w14:textId="4C282BFF" w:rsidR="005703FD" w:rsidRPr="002F39AE" w:rsidRDefault="000059B8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28,608</w:t>
            </w:r>
          </w:p>
        </w:tc>
        <w:tc>
          <w:tcPr>
            <w:tcW w:w="246" w:type="dxa"/>
          </w:tcPr>
          <w:p w14:paraId="20957A59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21836267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37,823</w:t>
            </w:r>
          </w:p>
        </w:tc>
        <w:tc>
          <w:tcPr>
            <w:tcW w:w="708" w:type="dxa"/>
            <w:vAlign w:val="bottom"/>
          </w:tcPr>
          <w:p w14:paraId="4862DA7D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364DBC8" w14:textId="6E3B4C7B" w:rsidR="005703FD" w:rsidRPr="002F39AE" w:rsidRDefault="000059B8" w:rsidP="009C5D37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27,762</w:t>
            </w:r>
          </w:p>
        </w:tc>
        <w:tc>
          <w:tcPr>
            <w:tcW w:w="235" w:type="dxa"/>
            <w:vMerge/>
            <w:tcBorders>
              <w:bottom w:val="nil"/>
            </w:tcBorders>
            <w:vAlign w:val="bottom"/>
          </w:tcPr>
          <w:p w14:paraId="1F50507D" w14:textId="77777777" w:rsidR="005703FD" w:rsidRPr="002F39AE" w:rsidRDefault="005703FD" w:rsidP="009C5D37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72C942A" w14:textId="77777777" w:rsidR="005703FD" w:rsidRPr="002F39AE" w:rsidRDefault="005703FD" w:rsidP="009C5D37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</w:tr>
      <w:tr w:rsidR="005703FD" w:rsidRPr="002F39AE" w14:paraId="31C0CE2F" w14:textId="77777777" w:rsidTr="009C5D37">
        <w:tc>
          <w:tcPr>
            <w:tcW w:w="3260" w:type="dxa"/>
            <w:gridSpan w:val="2"/>
            <w:hideMark/>
          </w:tcPr>
          <w:p w14:paraId="21EC3D0E" w14:textId="77777777" w:rsidR="005703FD" w:rsidRPr="002F39AE" w:rsidRDefault="005703FD" w:rsidP="009C5D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7EEF079E" w14:textId="77777777" w:rsidR="005703FD" w:rsidRPr="002F39AE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30427D1" w14:textId="1826DA93" w:rsidR="005703FD" w:rsidRPr="002F39AE" w:rsidRDefault="001058DC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059B8" w:rsidRPr="002F39AE">
              <w:rPr>
                <w:rFonts w:ascii="Angsana New" w:hAnsi="Angsana New" w:cs="Angsana New"/>
                <w:sz w:val="30"/>
                <w:szCs w:val="30"/>
              </w:rPr>
              <w:t>846</w:t>
            </w:r>
            <w:r w:rsidRPr="002F39A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41785AA9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13AE826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BE8E315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(1,302)</w:t>
            </w:r>
          </w:p>
        </w:tc>
        <w:tc>
          <w:tcPr>
            <w:tcW w:w="708" w:type="dxa"/>
            <w:vAlign w:val="bottom"/>
          </w:tcPr>
          <w:p w14:paraId="005C57FA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71A7BFE6" w14:textId="44A11394" w:rsidR="005703FD" w:rsidRPr="002F39AE" w:rsidRDefault="0036057A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14:paraId="4B79CF98" w14:textId="77777777" w:rsidR="005703FD" w:rsidRPr="002F39AE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B1DD7CF" w14:textId="77777777" w:rsidR="005703FD" w:rsidRPr="002F39AE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2ECCEA7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03FD" w:rsidRPr="002F39AE" w14:paraId="57604E72" w14:textId="77777777" w:rsidTr="009C5D37">
        <w:tc>
          <w:tcPr>
            <w:tcW w:w="3260" w:type="dxa"/>
            <w:gridSpan w:val="2"/>
            <w:hideMark/>
          </w:tcPr>
          <w:p w14:paraId="4CB2C208" w14:textId="77777777" w:rsidR="005703FD" w:rsidRPr="002F39AE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F39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CA8866" w14:textId="4A222F87" w:rsidR="005703FD" w:rsidRPr="002F39AE" w:rsidRDefault="000059B8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27,762</w:t>
            </w:r>
          </w:p>
        </w:tc>
        <w:tc>
          <w:tcPr>
            <w:tcW w:w="246" w:type="dxa"/>
          </w:tcPr>
          <w:p w14:paraId="74DF5C36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7E1756F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36,521</w:t>
            </w:r>
          </w:p>
        </w:tc>
        <w:tc>
          <w:tcPr>
            <w:tcW w:w="708" w:type="dxa"/>
            <w:vAlign w:val="bottom"/>
          </w:tcPr>
          <w:p w14:paraId="5F630567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4D337B3" w14:textId="4F61FD47" w:rsidR="005703FD" w:rsidRPr="002F39AE" w:rsidRDefault="000059B8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27,762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14:paraId="660CD4D2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54D73CD" w14:textId="77777777" w:rsidR="005703FD" w:rsidRPr="002F39AE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36,521</w:t>
            </w:r>
          </w:p>
        </w:tc>
      </w:tr>
    </w:tbl>
    <w:p w14:paraId="4C85068F" w14:textId="77777777" w:rsidR="005703FD" w:rsidRPr="002F39AE" w:rsidRDefault="005703FD" w:rsidP="001064B9">
      <w:pPr>
        <w:ind w:left="540"/>
        <w:jc w:val="thaiDistribute"/>
        <w:rPr>
          <w:rFonts w:ascii="Angsana New" w:hAnsi="Angsana New"/>
        </w:rPr>
      </w:pPr>
    </w:p>
    <w:p w14:paraId="2177AF8A" w14:textId="77777777" w:rsidR="00575385" w:rsidRPr="002F39AE" w:rsidRDefault="00575385" w:rsidP="00641905">
      <w:pPr>
        <w:ind w:left="454"/>
        <w:rPr>
          <w:rFonts w:ascii="Angsana New" w:hAnsi="Angsana New"/>
          <w:sz w:val="30"/>
          <w:szCs w:val="30"/>
        </w:rPr>
      </w:pPr>
    </w:p>
    <w:p w14:paraId="68D50E30" w14:textId="1FA89563" w:rsidR="009E1648" w:rsidRPr="002F39AE" w:rsidRDefault="00CC382B" w:rsidP="00641905">
      <w:pPr>
        <w:ind w:left="454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9E1648" w:rsidRPr="002F39AE">
        <w:rPr>
          <w:rFonts w:ascii="Angsana New" w:hAnsi="Angsana New"/>
          <w:sz w:val="30"/>
          <w:szCs w:val="30"/>
        </w:rPr>
        <w:t>4</w:t>
      </w:r>
      <w:r w:rsidR="009E1648" w:rsidRPr="002F39AE">
        <w:rPr>
          <w:rFonts w:ascii="Angsana New" w:hAnsi="Angsana New"/>
          <w:sz w:val="30"/>
          <w:szCs w:val="30"/>
          <w:cs/>
        </w:rPr>
        <w:t>-</w:t>
      </w:r>
      <w:r w:rsidRPr="002F39AE">
        <w:rPr>
          <w:rFonts w:ascii="Angsana New" w:hAnsi="Angsana New"/>
          <w:sz w:val="30"/>
          <w:szCs w:val="30"/>
        </w:rPr>
        <w:t xml:space="preserve">5 </w:t>
      </w:r>
      <w:r w:rsidRPr="002F39AE">
        <w:rPr>
          <w:rFonts w:ascii="Angsana New" w:hAnsi="Angsana New"/>
          <w:sz w:val="30"/>
          <w:szCs w:val="30"/>
          <w:cs/>
        </w:rPr>
        <w:t>ปี แล</w:t>
      </w:r>
      <w:r w:rsidR="00BE05AE" w:rsidRPr="002F39AE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2F39AE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2F39AE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2F39AE">
        <w:rPr>
          <w:rFonts w:ascii="Angsana New" w:hAnsi="Angsana New"/>
          <w:sz w:val="30"/>
          <w:szCs w:val="30"/>
          <w:cs/>
        </w:rPr>
        <w:t xml:space="preserve"> </w:t>
      </w:r>
      <w:r w:rsidR="00641905" w:rsidRPr="002F39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08E3DE6" w14:textId="77777777" w:rsidR="009E1648" w:rsidRPr="002F39AE" w:rsidRDefault="009E1648" w:rsidP="00641905">
      <w:pPr>
        <w:ind w:left="454"/>
        <w:rPr>
          <w:rFonts w:ascii="Angsana New" w:hAnsi="Angsana New"/>
        </w:rPr>
      </w:pPr>
    </w:p>
    <w:p w14:paraId="7BE9810F" w14:textId="22A1F420" w:rsidR="009E1648" w:rsidRPr="002F39AE" w:rsidRDefault="00B427A0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2F39AE">
        <w:rPr>
          <w:rFonts w:ascii="Angsana New" w:hAnsi="Angsana New"/>
          <w:b/>
          <w:sz w:val="30"/>
          <w:szCs w:val="30"/>
        </w:rPr>
        <w:tab/>
      </w:r>
      <w:r w:rsidR="009E1648" w:rsidRPr="002F39AE">
        <w:rPr>
          <w:rFonts w:ascii="Angsana New" w:hAnsi="Angsana New" w:hint="cs"/>
          <w:b/>
          <w:sz w:val="30"/>
          <w:szCs w:val="30"/>
          <w:cs/>
        </w:rPr>
        <w:t>หนี้สิ</w:t>
      </w:r>
      <w:r w:rsidR="00887983" w:rsidRPr="002F39AE">
        <w:rPr>
          <w:rFonts w:ascii="Angsana New" w:hAnsi="Angsana New" w:hint="cs"/>
          <w:b/>
          <w:sz w:val="30"/>
          <w:szCs w:val="30"/>
          <w:cs/>
        </w:rPr>
        <w:t>นที่มีภาระดอกเบี้ยทั้งหมดของ</w:t>
      </w:r>
      <w:r w:rsidR="009E1648" w:rsidRPr="002F39AE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="00801E69" w:rsidRPr="002F39AE">
        <w:rPr>
          <w:rFonts w:ascii="Angsana New" w:hAnsi="Angsana New"/>
          <w:sz w:val="30"/>
          <w:szCs w:val="30"/>
        </w:rPr>
        <w:t xml:space="preserve">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F39AE">
        <w:rPr>
          <w:rFonts w:ascii="Angsana New" w:hAnsi="Angsana New"/>
          <w:sz w:val="30"/>
          <w:szCs w:val="30"/>
        </w:rPr>
        <w:t xml:space="preserve">31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F39AE">
        <w:rPr>
          <w:rFonts w:ascii="Angsana New" w:hAnsi="Angsana New"/>
          <w:sz w:val="30"/>
          <w:szCs w:val="30"/>
        </w:rPr>
        <w:t>2566</w:t>
      </w:r>
      <w:r w:rsidR="005703FD" w:rsidRPr="002F39AE">
        <w:rPr>
          <w:rFonts w:ascii="Angsana New" w:hAnsi="Angsana New"/>
          <w:sz w:val="30"/>
          <w:szCs w:val="30"/>
        </w:rPr>
        <w:t xml:space="preserve"> </w:t>
      </w:r>
      <w:r w:rsidR="009E1648" w:rsidRPr="002F39AE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4D08A922" w14:textId="77777777" w:rsidR="006739E5" w:rsidRPr="002F39AE" w:rsidRDefault="006739E5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20580785" w14:textId="77777777" w:rsidR="009C0413" w:rsidRPr="002F39AE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t>1</w:t>
      </w:r>
      <w:r w:rsidR="00F47868" w:rsidRPr="002F39AE">
        <w:rPr>
          <w:rFonts w:ascii="Angsana New" w:hAnsi="Angsana New"/>
          <w:b/>
          <w:bCs/>
          <w:sz w:val="30"/>
          <w:szCs w:val="30"/>
        </w:rPr>
        <w:t>5</w:t>
      </w:r>
      <w:r w:rsidR="00AA1708" w:rsidRPr="002F39AE">
        <w:rPr>
          <w:rFonts w:ascii="Angsana New" w:hAnsi="Angsana New"/>
          <w:b/>
          <w:bCs/>
          <w:sz w:val="30"/>
          <w:szCs w:val="30"/>
        </w:rPr>
        <w:tab/>
      </w:r>
      <w:r w:rsidR="0041312D" w:rsidRPr="002F39AE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2F39AE">
        <w:rPr>
          <w:rFonts w:ascii="Angsana New" w:hAnsi="Angsana New"/>
          <w:sz w:val="30"/>
          <w:szCs w:val="30"/>
          <w:cs/>
        </w:rPr>
        <w:t xml:space="preserve">   </w:t>
      </w:r>
    </w:p>
    <w:p w14:paraId="6C25497D" w14:textId="77777777" w:rsidR="009B50F5" w:rsidRPr="002F39AE" w:rsidRDefault="009B50F5" w:rsidP="009B50F5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2F39AE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งบการเงินรวม</w:t>
      </w:r>
    </w:p>
    <w:tbl>
      <w:tblPr>
        <w:tblW w:w="92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51"/>
        <w:gridCol w:w="541"/>
        <w:gridCol w:w="449"/>
        <w:gridCol w:w="236"/>
        <w:gridCol w:w="1350"/>
        <w:gridCol w:w="270"/>
        <w:gridCol w:w="1260"/>
        <w:gridCol w:w="396"/>
        <w:gridCol w:w="171"/>
      </w:tblGrid>
      <w:tr w:rsidR="0031137A" w:rsidRPr="002F39AE" w14:paraId="2D4107B9" w14:textId="77777777" w:rsidTr="00CF3968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6D8127E2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3" w:name="_Hlk31801275"/>
          </w:p>
        </w:tc>
        <w:tc>
          <w:tcPr>
            <w:tcW w:w="990" w:type="dxa"/>
            <w:gridSpan w:val="2"/>
          </w:tcPr>
          <w:p w14:paraId="0EE40376" w14:textId="77777777" w:rsidR="00CF3968" w:rsidRPr="002F39AE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14:paraId="5C65912B" w14:textId="77777777" w:rsidR="00CF3968" w:rsidRPr="002F39AE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7F0D84" w14:textId="5C88F4F4" w:rsidR="00CF3968" w:rsidRPr="002F39AE" w:rsidRDefault="00431E41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8365434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48FACD" w14:textId="6B513DC1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31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t>25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  <w:r w:rsidR="00BA066A"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96" w:type="dxa"/>
          </w:tcPr>
          <w:p w14:paraId="35CA4EE2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2F39AE" w14:paraId="6786D3D3" w14:textId="77777777" w:rsidTr="00CF3968">
        <w:tc>
          <w:tcPr>
            <w:tcW w:w="4394" w:type="dxa"/>
            <w:shd w:val="clear" w:color="auto" w:fill="auto"/>
          </w:tcPr>
          <w:p w14:paraId="32D212F5" w14:textId="77777777" w:rsidR="00CF3968" w:rsidRPr="002F39AE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402E172C" w14:textId="77777777" w:rsidR="00CF3968" w:rsidRPr="002F39AE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14:paraId="433BC87A" w14:textId="77777777" w:rsidR="00CF3968" w:rsidRPr="002F39AE" w:rsidRDefault="00CF3968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066A" w:rsidRPr="002F39AE" w14:paraId="4A790BDF" w14:textId="77777777" w:rsidTr="00246A66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3A7927E2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54FBE7F6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EFEA08E" w14:textId="77777777" w:rsidR="00BA066A" w:rsidRPr="002F39AE" w:rsidRDefault="00BA066A" w:rsidP="0020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9625FC5" w14:textId="6DF14968" w:rsidR="00BA066A" w:rsidRPr="002F39AE" w:rsidRDefault="009C3446" w:rsidP="0020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7</w:t>
            </w:r>
            <w:r w:rsidR="0027380B" w:rsidRPr="002F39AE">
              <w:rPr>
                <w:rFonts w:ascii="Angsana New" w:hAnsi="Angsana New"/>
                <w:sz w:val="30"/>
                <w:szCs w:val="30"/>
              </w:rPr>
              <w:t>,</w:t>
            </w:r>
            <w:r w:rsidR="0075268A" w:rsidRPr="002F39AE">
              <w:rPr>
                <w:rFonts w:ascii="Angsana New" w:hAnsi="Angsana New" w:hint="cs"/>
                <w:sz w:val="30"/>
                <w:szCs w:val="30"/>
                <w:cs/>
              </w:rPr>
              <w:t>565</w:t>
            </w:r>
          </w:p>
        </w:tc>
        <w:tc>
          <w:tcPr>
            <w:tcW w:w="270" w:type="dxa"/>
            <w:shd w:val="clear" w:color="auto" w:fill="auto"/>
          </w:tcPr>
          <w:p w14:paraId="7E00EFE4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FFEA2E" w14:textId="35753E73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14,292</w:t>
            </w:r>
          </w:p>
        </w:tc>
        <w:tc>
          <w:tcPr>
            <w:tcW w:w="396" w:type="dxa"/>
          </w:tcPr>
          <w:p w14:paraId="68C78CFF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66A" w:rsidRPr="002F39AE" w14:paraId="28148A71" w14:textId="77777777" w:rsidTr="00CF3968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20C93FCF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14:paraId="63A19AD9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BE6EF1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B2F3E9" w14:textId="637E478A" w:rsidR="00BA066A" w:rsidRPr="002F39AE" w:rsidRDefault="0075268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263,875</w:t>
            </w:r>
          </w:p>
        </w:tc>
        <w:tc>
          <w:tcPr>
            <w:tcW w:w="270" w:type="dxa"/>
          </w:tcPr>
          <w:p w14:paraId="5143FBBF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DC0E1" w14:textId="36264C85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253,135</w:t>
            </w:r>
          </w:p>
        </w:tc>
        <w:tc>
          <w:tcPr>
            <w:tcW w:w="396" w:type="dxa"/>
            <w:vMerge w:val="restart"/>
          </w:tcPr>
          <w:p w14:paraId="687D4031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66A" w:rsidRPr="002F39AE" w14:paraId="478D72F6" w14:textId="77777777" w:rsidTr="00CF3968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370FE772" w14:textId="77777777" w:rsidR="00BA066A" w:rsidRPr="002F39AE" w:rsidRDefault="00BA066A" w:rsidP="00BA066A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782EC472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3346EC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3488CE" w14:textId="088CE1B0" w:rsidR="00BA066A" w:rsidRPr="002F39AE" w:rsidRDefault="0027380B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271,440</w:t>
            </w:r>
          </w:p>
        </w:tc>
        <w:tc>
          <w:tcPr>
            <w:tcW w:w="270" w:type="dxa"/>
            <w:vAlign w:val="bottom"/>
          </w:tcPr>
          <w:p w14:paraId="7970FBBB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763E46" w14:textId="502437DC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267,427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194001B0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33"/>
    </w:tbl>
    <w:p w14:paraId="4B43E490" w14:textId="77777777" w:rsidR="00F62DAD" w:rsidRPr="002F39AE" w:rsidRDefault="00F62DAD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6CB213" w14:textId="77777777" w:rsidR="0027380B" w:rsidRPr="002F39AE" w:rsidRDefault="0027380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6A455C9" w14:textId="77777777" w:rsidR="004F04CB" w:rsidRPr="002F39AE" w:rsidRDefault="004F04CB" w:rsidP="004F04CB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2F39AE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                                                                                                        งบการเงินเฉพาะกิจการ</w:t>
      </w:r>
    </w:p>
    <w:tbl>
      <w:tblPr>
        <w:tblW w:w="92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51"/>
        <w:gridCol w:w="541"/>
        <w:gridCol w:w="449"/>
        <w:gridCol w:w="236"/>
        <w:gridCol w:w="1350"/>
        <w:gridCol w:w="270"/>
        <w:gridCol w:w="1260"/>
        <w:gridCol w:w="396"/>
        <w:gridCol w:w="171"/>
      </w:tblGrid>
      <w:tr w:rsidR="004F04CB" w:rsidRPr="002F39AE" w14:paraId="5ACB75FB" w14:textId="77777777" w:rsidTr="00402DC2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697BC1F4" w14:textId="77777777" w:rsidR="004F04CB" w:rsidRPr="002F39AE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4BCCA7D9" w14:textId="77777777" w:rsidR="004F04CB" w:rsidRPr="002F39AE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2F39AE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14:paraId="0550137E" w14:textId="77777777" w:rsidR="004F04CB" w:rsidRPr="002F39AE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086C36" w14:textId="0A63A48E" w:rsidR="004F04CB" w:rsidRPr="002F39AE" w:rsidRDefault="00431E41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A2C509A" w14:textId="77777777" w:rsidR="004F04CB" w:rsidRPr="002F39AE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CD686" w14:textId="3D6C4A6E" w:rsidR="004F04CB" w:rsidRPr="002F39AE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31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t>25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  <w:r w:rsidR="00BA066A"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96" w:type="dxa"/>
          </w:tcPr>
          <w:p w14:paraId="3A5E9D75" w14:textId="77777777" w:rsidR="004F04CB" w:rsidRPr="002F39AE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4CB" w:rsidRPr="002F39AE" w14:paraId="1CCECFF1" w14:textId="77777777" w:rsidTr="00402DC2">
        <w:tc>
          <w:tcPr>
            <w:tcW w:w="4394" w:type="dxa"/>
            <w:shd w:val="clear" w:color="auto" w:fill="auto"/>
          </w:tcPr>
          <w:p w14:paraId="4A7A0E47" w14:textId="77777777" w:rsidR="004F04CB" w:rsidRPr="002F39AE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47828971" w14:textId="77777777" w:rsidR="004F04CB" w:rsidRPr="002F39AE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14:paraId="75DF911C" w14:textId="77777777" w:rsidR="004F04CB" w:rsidRPr="002F39AE" w:rsidRDefault="004F04CB" w:rsidP="00402DC2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066A" w:rsidRPr="002F39AE" w14:paraId="17F0B99D" w14:textId="77777777" w:rsidTr="00402DC2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450C1243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7B2579A4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7B87898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F74E57" w14:textId="235542FD" w:rsidR="00BA066A" w:rsidRPr="002F39AE" w:rsidRDefault="0027380B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44,553</w:t>
            </w:r>
          </w:p>
        </w:tc>
        <w:tc>
          <w:tcPr>
            <w:tcW w:w="270" w:type="dxa"/>
          </w:tcPr>
          <w:p w14:paraId="6C852164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5EE599" w14:textId="3E06A4E5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9,818</w:t>
            </w:r>
          </w:p>
        </w:tc>
        <w:tc>
          <w:tcPr>
            <w:tcW w:w="396" w:type="dxa"/>
          </w:tcPr>
          <w:p w14:paraId="359B0A8E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66A" w:rsidRPr="002F39AE" w14:paraId="512784C1" w14:textId="77777777" w:rsidTr="00402DC2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090D6F37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14:paraId="637046C7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582A2A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56805A" w14:textId="6F232936" w:rsidR="00BA066A" w:rsidRPr="002F39AE" w:rsidRDefault="0027380B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179,214</w:t>
            </w:r>
          </w:p>
        </w:tc>
        <w:tc>
          <w:tcPr>
            <w:tcW w:w="270" w:type="dxa"/>
          </w:tcPr>
          <w:p w14:paraId="4B86B02C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159AA" w14:textId="6FB58068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252,648</w:t>
            </w:r>
          </w:p>
        </w:tc>
        <w:tc>
          <w:tcPr>
            <w:tcW w:w="396" w:type="dxa"/>
            <w:vMerge w:val="restart"/>
          </w:tcPr>
          <w:p w14:paraId="5F79726C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66A" w:rsidRPr="002F39AE" w14:paraId="4D974691" w14:textId="77777777" w:rsidTr="00402DC2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741CD30D" w14:textId="77777777" w:rsidR="00BA066A" w:rsidRPr="002F39AE" w:rsidRDefault="00BA066A" w:rsidP="00BA066A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10D98BFE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C42E7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FF512B" w14:textId="61D64308" w:rsidR="00BA066A" w:rsidRPr="002F39AE" w:rsidRDefault="0027380B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223,767</w:t>
            </w:r>
          </w:p>
        </w:tc>
        <w:tc>
          <w:tcPr>
            <w:tcW w:w="270" w:type="dxa"/>
            <w:vAlign w:val="bottom"/>
          </w:tcPr>
          <w:p w14:paraId="2DD98968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7929C2" w14:textId="657B0FE6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262,466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7C43BC2F" w14:textId="77777777" w:rsidR="00BA066A" w:rsidRPr="002F39AE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F7B0D4E" w14:textId="77777777" w:rsidR="004F04CB" w:rsidRPr="002F39AE" w:rsidRDefault="004F04C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6EBA4100" w14:textId="176ED9AD" w:rsidR="00563561" w:rsidRPr="002F39AE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F39AE">
        <w:rPr>
          <w:rFonts w:ascii="Angsana New" w:hAnsi="Angsana New"/>
          <w:b/>
          <w:sz w:val="30"/>
          <w:szCs w:val="30"/>
          <w:cs/>
        </w:rPr>
        <w:tab/>
      </w:r>
      <w:r w:rsidR="001034C2" w:rsidRPr="002F39AE">
        <w:rPr>
          <w:rFonts w:ascii="Angsana New" w:hAnsi="Angsana New" w:hint="cs"/>
          <w:b/>
          <w:sz w:val="30"/>
          <w:szCs w:val="30"/>
          <w:cs/>
        </w:rPr>
        <w:t>เจ้าหนี้การค้าทั้งหมดของ</w:t>
      </w:r>
      <w:r w:rsidR="007A3AC4" w:rsidRPr="002F39AE">
        <w:rPr>
          <w:rFonts w:ascii="Angsana New" w:hAnsi="Angsana New" w:hint="cs"/>
          <w:b/>
          <w:sz w:val="30"/>
          <w:szCs w:val="30"/>
          <w:cs/>
        </w:rPr>
        <w:t>กลุ่ม</w:t>
      </w:r>
      <w:r w:rsidR="001034C2" w:rsidRPr="002F39AE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="00801E69" w:rsidRPr="002F39AE">
        <w:rPr>
          <w:rFonts w:ascii="Angsana New" w:hAnsi="Angsana New"/>
          <w:sz w:val="30"/>
          <w:szCs w:val="30"/>
        </w:rPr>
        <w:t xml:space="preserve">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F39AE">
        <w:rPr>
          <w:rFonts w:ascii="Angsana New" w:hAnsi="Angsana New"/>
          <w:sz w:val="30"/>
          <w:szCs w:val="30"/>
        </w:rPr>
        <w:t xml:space="preserve">31 </w:t>
      </w:r>
      <w:r w:rsidR="00801E69" w:rsidRPr="002F39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F39AE">
        <w:rPr>
          <w:rFonts w:ascii="Angsana New" w:hAnsi="Angsana New"/>
          <w:sz w:val="30"/>
          <w:szCs w:val="30"/>
        </w:rPr>
        <w:t>2566</w:t>
      </w:r>
      <w:r w:rsidR="00F37691" w:rsidRPr="002F39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1034C2" w:rsidRPr="002F39AE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1D20EA03" w14:textId="77777777" w:rsidR="00575385" w:rsidRPr="002F39AE" w:rsidRDefault="0057538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B448574" w14:textId="77777777" w:rsidR="000102FF" w:rsidRPr="002F39AE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t>1</w:t>
      </w:r>
      <w:r w:rsidR="00F47868" w:rsidRPr="002F39AE">
        <w:rPr>
          <w:rFonts w:ascii="Angsana New" w:hAnsi="Angsana New"/>
          <w:b/>
          <w:bCs/>
          <w:sz w:val="30"/>
          <w:szCs w:val="30"/>
        </w:rPr>
        <w:t>6</w:t>
      </w:r>
      <w:r w:rsidR="000102FF" w:rsidRPr="002F39AE">
        <w:rPr>
          <w:rFonts w:ascii="Angsana New" w:hAnsi="Angsana New"/>
          <w:b/>
          <w:bCs/>
          <w:sz w:val="30"/>
          <w:szCs w:val="30"/>
        </w:rPr>
        <w:tab/>
      </w:r>
      <w:r w:rsidR="000102FF" w:rsidRPr="002F39AE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2F39A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2F39A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18" w:type="dxa"/>
        <w:tblInd w:w="534" w:type="dxa"/>
        <w:tblLook w:val="01E0" w:firstRow="1" w:lastRow="1" w:firstColumn="1" w:lastColumn="1" w:noHBand="0" w:noVBand="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2F39AE" w14:paraId="336DF0B9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1EC07D8C" w14:textId="77777777" w:rsidR="009B50F5" w:rsidRPr="002F39AE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99D257F" w14:textId="77777777" w:rsidR="009B50F5" w:rsidRPr="002F39AE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CB45778" w14:textId="77777777" w:rsidR="009B50F5" w:rsidRPr="002F39AE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D8C8ABC" w14:textId="77777777" w:rsidR="009B50F5" w:rsidRPr="002F39AE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03B316C2" w14:textId="77777777" w:rsidR="009B50F5" w:rsidRPr="002F39AE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087CB665" w14:textId="77777777" w:rsidR="009B50F5" w:rsidRPr="002F39AE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2F39AE" w14:paraId="536257E1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1BB8AD3F" w14:textId="77777777" w:rsidR="00CF3968" w:rsidRPr="002F39AE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4" w:name="_Hlk31804057"/>
          </w:p>
        </w:tc>
        <w:tc>
          <w:tcPr>
            <w:tcW w:w="954" w:type="dxa"/>
            <w:shd w:val="clear" w:color="auto" w:fill="auto"/>
          </w:tcPr>
          <w:p w14:paraId="16DAFAAB" w14:textId="77777777" w:rsidR="00CF3968" w:rsidRPr="002F39AE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9CF2F1C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4C4F3FD4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17508F1F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88F4958" w14:textId="57414145" w:rsidR="00CF3968" w:rsidRPr="002F39AE" w:rsidRDefault="00431E41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BFD6778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37750C4" w14:textId="766CC14F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31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t>25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66</w:t>
            </w:r>
          </w:p>
        </w:tc>
      </w:tr>
      <w:tr w:rsidR="0031137A" w:rsidRPr="002F39AE" w14:paraId="0E3ED09D" w14:textId="77777777" w:rsidTr="00A72988">
        <w:tblPrEx>
          <w:tblLook w:val="04A0" w:firstRow="1" w:lastRow="0" w:firstColumn="1" w:lastColumn="0" w:noHBand="0" w:noVBand="1"/>
        </w:tblPrEx>
        <w:tc>
          <w:tcPr>
            <w:tcW w:w="4394" w:type="dxa"/>
            <w:gridSpan w:val="5"/>
            <w:shd w:val="clear" w:color="auto" w:fill="auto"/>
          </w:tcPr>
          <w:p w14:paraId="7ED2230F" w14:textId="77777777" w:rsidR="00F0026B" w:rsidRPr="002F39AE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5E97EBDC" w14:textId="77777777" w:rsidR="00F0026B" w:rsidRPr="002F39AE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0540490B" w14:textId="77777777" w:rsidR="00F0026B" w:rsidRPr="002F39AE" w:rsidRDefault="00F0026B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2F39AE" w14:paraId="680509CE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1AD5D18F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17D5091C" w14:textId="77777777" w:rsidR="00CF3968" w:rsidRPr="002F39AE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CB2673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68EFB38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14:paraId="56486D55" w14:textId="78F1AB02" w:rsidR="00CF3968" w:rsidRPr="002F39AE" w:rsidRDefault="00EE3FF9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7357D" w14:textId="5FAFCB24" w:rsidR="00CF3968" w:rsidRPr="002F39AE" w:rsidRDefault="00E46AD1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AEBCD8F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9B5EC" w14:textId="605B8346" w:rsidR="00CF3968" w:rsidRPr="002F39AE" w:rsidRDefault="00BA066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725</w:t>
            </w:r>
          </w:p>
        </w:tc>
      </w:tr>
      <w:tr w:rsidR="0031137A" w:rsidRPr="002F39AE" w14:paraId="6B710272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24561355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15306226" w14:textId="77777777" w:rsidR="00CF3968" w:rsidRPr="002F39AE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31FD1B" w14:textId="77777777" w:rsidR="00CF3968" w:rsidRPr="002F39AE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4C7E295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234C25A7" w14:textId="77777777" w:rsidR="00CF3968" w:rsidRPr="002F39AE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B4D41FF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DE9B4AC" w14:textId="77777777" w:rsidR="00CF3968" w:rsidRPr="002F39AE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9C4E694" w14:textId="77777777" w:rsidR="00CF3968" w:rsidRPr="002F39A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1CE892C" w14:textId="77777777" w:rsidR="00CF3968" w:rsidRPr="002F39AE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694E" w:rsidRPr="002F39AE" w14:paraId="3DFEDFED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6977C8B9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335C54F9" w14:textId="77777777" w:rsidR="00F4694E" w:rsidRPr="002F39AE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834A048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5F5E378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15242912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27484D0A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BC046A3" w14:textId="31841D2F" w:rsidR="00F4694E" w:rsidRPr="002F39AE" w:rsidRDefault="0099679D" w:rsidP="0074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22,767</w:t>
            </w:r>
          </w:p>
        </w:tc>
        <w:tc>
          <w:tcPr>
            <w:tcW w:w="263" w:type="dxa"/>
            <w:shd w:val="clear" w:color="auto" w:fill="auto"/>
          </w:tcPr>
          <w:p w14:paraId="3A629210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28A4826" w14:textId="13D7AA6D" w:rsidR="00F4694E" w:rsidRPr="002F39AE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14,932</w:t>
            </w:r>
          </w:p>
        </w:tc>
      </w:tr>
      <w:tr w:rsidR="00F4694E" w:rsidRPr="002F39AE" w14:paraId="08FA05F1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5E16654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631F9F8C" w14:textId="77777777" w:rsidR="00F4694E" w:rsidRPr="002F39AE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38A197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A9BEEA1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5B1E68FC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8AE64DD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60398B" w14:textId="313E2DD5" w:rsidR="00F4694E" w:rsidRPr="002F39AE" w:rsidRDefault="0099679D" w:rsidP="00CF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38,853</w:t>
            </w:r>
          </w:p>
        </w:tc>
        <w:tc>
          <w:tcPr>
            <w:tcW w:w="263" w:type="dxa"/>
            <w:shd w:val="clear" w:color="auto" w:fill="auto"/>
          </w:tcPr>
          <w:p w14:paraId="278C595F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E4D5D1D" w14:textId="2323478B" w:rsidR="00F4694E" w:rsidRPr="002F39AE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55,167</w:t>
            </w:r>
          </w:p>
        </w:tc>
      </w:tr>
      <w:tr w:rsidR="00F4694E" w:rsidRPr="002F39AE" w14:paraId="632EE4FF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AC2B14F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1A191DD6" w14:textId="77777777" w:rsidR="00F4694E" w:rsidRPr="002F39AE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9A5137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B2A86D8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3983DA78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12610ACF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8592D" w14:textId="4B721B96" w:rsidR="00F4694E" w:rsidRPr="002F39AE" w:rsidRDefault="0099679D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61,620</w:t>
            </w:r>
          </w:p>
        </w:tc>
        <w:tc>
          <w:tcPr>
            <w:tcW w:w="263" w:type="dxa"/>
            <w:shd w:val="clear" w:color="auto" w:fill="auto"/>
          </w:tcPr>
          <w:p w14:paraId="7FB1F31A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831E4" w14:textId="5C50A0EF" w:rsidR="00F4694E" w:rsidRPr="002F39AE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70,099</w:t>
            </w:r>
          </w:p>
        </w:tc>
      </w:tr>
      <w:tr w:rsidR="00F4694E" w:rsidRPr="002F39AE" w14:paraId="7687EA00" w14:textId="77777777" w:rsidTr="00A72988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14:paraId="1913FD6E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2EEE22EE" w14:textId="77777777" w:rsidR="00F4694E" w:rsidRPr="002F39AE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BEC042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0E25581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75F7122C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2281254C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80A7DB" w14:textId="73A84AF6" w:rsidR="00F4694E" w:rsidRPr="002F39AE" w:rsidRDefault="0099679D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61,620</w:t>
            </w:r>
          </w:p>
        </w:tc>
        <w:tc>
          <w:tcPr>
            <w:tcW w:w="263" w:type="dxa"/>
            <w:shd w:val="clear" w:color="auto" w:fill="auto"/>
          </w:tcPr>
          <w:p w14:paraId="15B44ED5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4105CA" w14:textId="13239A16" w:rsidR="00F4694E" w:rsidRPr="002F39AE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70,824</w:t>
            </w:r>
          </w:p>
        </w:tc>
      </w:tr>
      <w:bookmarkEnd w:id="34"/>
    </w:tbl>
    <w:p w14:paraId="5728F71D" w14:textId="77777777" w:rsidR="009E1B59" w:rsidRPr="002F39AE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534" w:type="dxa"/>
        <w:tblLook w:val="01E0" w:firstRow="1" w:lastRow="1" w:firstColumn="1" w:lastColumn="1" w:noHBand="0" w:noVBand="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2F39AE" w14:paraId="4F2ED853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0F603A6A" w14:textId="77777777" w:rsidR="009B50F5" w:rsidRPr="002F39AE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9ADA5E2" w14:textId="77777777" w:rsidR="009B50F5" w:rsidRPr="002F39AE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5C1C3D8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4582E8F2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4A2F5D96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16261CE2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2F39AE" w14:paraId="6263CB9B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32DDA44" w14:textId="77777777" w:rsidR="009B50F5" w:rsidRPr="002F39AE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11B550C" w14:textId="77777777" w:rsidR="009B50F5" w:rsidRPr="002F39AE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09A67E1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E8FF742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640D749E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33FC2D6" w14:textId="287A3FCF" w:rsidR="009B50F5" w:rsidRPr="002F39AE" w:rsidRDefault="00BD6F53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B6CA2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228C17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78655466" w14:textId="0F6EEC69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31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F39AE">
              <w:rPr>
                <w:rFonts w:ascii="Angsana New" w:hAnsi="Angsana New"/>
                <w:sz w:val="30"/>
                <w:szCs w:val="30"/>
              </w:rPr>
              <w:t>25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66</w:t>
            </w:r>
          </w:p>
        </w:tc>
      </w:tr>
      <w:tr w:rsidR="0031137A" w:rsidRPr="002F39AE" w14:paraId="061E3DAB" w14:textId="77777777" w:rsidTr="00F76FA5">
        <w:tblPrEx>
          <w:tblLook w:val="04A0" w:firstRow="1" w:lastRow="0" w:firstColumn="1" w:lastColumn="0" w:noHBand="0" w:noVBand="1"/>
        </w:tblPrEx>
        <w:tc>
          <w:tcPr>
            <w:tcW w:w="4394" w:type="dxa"/>
            <w:gridSpan w:val="5"/>
            <w:shd w:val="clear" w:color="auto" w:fill="auto"/>
          </w:tcPr>
          <w:p w14:paraId="2986F192" w14:textId="77777777" w:rsidR="009B50F5" w:rsidRPr="002F39AE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38EE35F9" w14:textId="77777777" w:rsidR="009B50F5" w:rsidRPr="002F39AE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25995352" w14:textId="77777777" w:rsidR="009B50F5" w:rsidRPr="002F39AE" w:rsidRDefault="009B50F5" w:rsidP="00F76FA5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2F39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2F39AE" w14:paraId="5C28B1B6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1308A88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4E3F7333" w14:textId="77777777" w:rsidR="009B50F5" w:rsidRPr="002F39AE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3345AA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104784E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14:paraId="73881163" w14:textId="355CCFC7" w:rsidR="009B50F5" w:rsidRPr="002F39AE" w:rsidRDefault="00EE3FF9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006FD" w14:textId="271A8F85" w:rsidR="009B50F5" w:rsidRPr="002F39AE" w:rsidRDefault="000A5E87" w:rsidP="00B7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15,186</w:t>
            </w:r>
          </w:p>
        </w:tc>
        <w:tc>
          <w:tcPr>
            <w:tcW w:w="263" w:type="dxa"/>
            <w:shd w:val="clear" w:color="auto" w:fill="auto"/>
          </w:tcPr>
          <w:p w14:paraId="6FE8F3D8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FA0CD" w14:textId="1B7E17F3" w:rsidR="009B50F5" w:rsidRPr="002F39AE" w:rsidRDefault="00BA066A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15,254</w:t>
            </w:r>
          </w:p>
        </w:tc>
      </w:tr>
      <w:tr w:rsidR="0031137A" w:rsidRPr="002F39AE" w14:paraId="2DBD4457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203679C5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64EA4E8F" w14:textId="77777777" w:rsidR="009B50F5" w:rsidRPr="002F39AE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D4B58B" w14:textId="77777777" w:rsidR="009B50F5" w:rsidRPr="002F39AE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A45570E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5129B1D1" w14:textId="77777777" w:rsidR="009B50F5" w:rsidRPr="002F39AE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479770F9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7D5D654" w14:textId="77777777" w:rsidR="009B50F5" w:rsidRPr="002F39AE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18C0E24" w14:textId="77777777" w:rsidR="009B50F5" w:rsidRPr="002F39A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5072256" w14:textId="77777777" w:rsidR="009B50F5" w:rsidRPr="002F39AE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694E" w:rsidRPr="002F39AE" w14:paraId="06D33E98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0F38FCD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2AE08F47" w14:textId="77777777" w:rsidR="00F4694E" w:rsidRPr="002F39AE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E56E8A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3CE4C26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C4C0121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AD43916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A9EE29F" w14:textId="7BE22BF6" w:rsidR="00F4694E" w:rsidRPr="002F39AE" w:rsidRDefault="003C453F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18,950</w:t>
            </w:r>
          </w:p>
        </w:tc>
        <w:tc>
          <w:tcPr>
            <w:tcW w:w="263" w:type="dxa"/>
            <w:shd w:val="clear" w:color="auto" w:fill="auto"/>
          </w:tcPr>
          <w:p w14:paraId="3C68E19A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EA3A3E5" w14:textId="1DAB2368" w:rsidR="00F4694E" w:rsidRPr="002F39AE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13,501</w:t>
            </w:r>
          </w:p>
        </w:tc>
      </w:tr>
      <w:tr w:rsidR="00F4694E" w:rsidRPr="002F39AE" w14:paraId="3C8B0E1B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114FBBF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4D0AC6DF" w14:textId="77777777" w:rsidR="00F4694E" w:rsidRPr="002F39AE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17C35D9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52AA1B3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4F89F7AA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7AEF11F7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0912F6F" w14:textId="0A39257A" w:rsidR="00F4694E" w:rsidRPr="002F39AE" w:rsidRDefault="003C453F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31,369</w:t>
            </w:r>
          </w:p>
        </w:tc>
        <w:tc>
          <w:tcPr>
            <w:tcW w:w="263" w:type="dxa"/>
            <w:shd w:val="clear" w:color="auto" w:fill="auto"/>
          </w:tcPr>
          <w:p w14:paraId="1CD59529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8C80595" w14:textId="5F176993" w:rsidR="00F4694E" w:rsidRPr="002F39AE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25,287</w:t>
            </w:r>
          </w:p>
        </w:tc>
      </w:tr>
      <w:tr w:rsidR="00F4694E" w:rsidRPr="002F39AE" w14:paraId="03D5C4B5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3DA8E7A4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13CB6382" w14:textId="77777777" w:rsidR="00F4694E" w:rsidRPr="002F39AE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B53F66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04E2FB4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288EBC6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9C9ED89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A7C1C" w14:textId="49CDB5CF" w:rsidR="00F4694E" w:rsidRPr="002F39AE" w:rsidRDefault="000013FB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50,319</w:t>
            </w:r>
          </w:p>
        </w:tc>
        <w:tc>
          <w:tcPr>
            <w:tcW w:w="263" w:type="dxa"/>
            <w:shd w:val="clear" w:color="auto" w:fill="auto"/>
          </w:tcPr>
          <w:p w14:paraId="316801C2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8432B" w14:textId="0273517E" w:rsidR="00F4694E" w:rsidRPr="002F39AE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38,788</w:t>
            </w:r>
          </w:p>
        </w:tc>
      </w:tr>
      <w:tr w:rsidR="00F4694E" w:rsidRPr="002F39AE" w14:paraId="0193E367" w14:textId="77777777" w:rsidTr="00F76FA5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14:paraId="3AE7FF70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713F418D" w14:textId="77777777" w:rsidR="00F4694E" w:rsidRPr="002F39AE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C2C492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4FBE2BE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E36545C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54F363F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E0ED39" w14:textId="48E374DF" w:rsidR="00F4694E" w:rsidRPr="002F39AE" w:rsidRDefault="000013FB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65,505</w:t>
            </w:r>
          </w:p>
        </w:tc>
        <w:tc>
          <w:tcPr>
            <w:tcW w:w="263" w:type="dxa"/>
            <w:shd w:val="clear" w:color="auto" w:fill="auto"/>
          </w:tcPr>
          <w:p w14:paraId="61F9717B" w14:textId="77777777" w:rsidR="00F4694E" w:rsidRPr="002F39AE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836A5A" w14:textId="7834B0FE" w:rsidR="00F4694E" w:rsidRPr="002F39AE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54,042</w:t>
            </w:r>
          </w:p>
        </w:tc>
      </w:tr>
    </w:tbl>
    <w:p w14:paraId="4EB42C56" w14:textId="77777777" w:rsidR="00575385" w:rsidRPr="002F39AE" w:rsidRDefault="0057538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DFAF96" w14:textId="3C6C62ED" w:rsidR="00551FB2" w:rsidRPr="002F39AE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t>1</w:t>
      </w:r>
      <w:r w:rsidR="0000629D" w:rsidRPr="002F39AE">
        <w:rPr>
          <w:rFonts w:ascii="Angsana New" w:hAnsi="Angsana New"/>
          <w:b/>
          <w:bCs/>
          <w:sz w:val="30"/>
          <w:szCs w:val="30"/>
        </w:rPr>
        <w:t>7</w:t>
      </w:r>
      <w:r w:rsidR="009D732A" w:rsidRPr="002F39AE">
        <w:rPr>
          <w:rFonts w:ascii="Angsana New" w:hAnsi="Angsana New"/>
          <w:b/>
          <w:bCs/>
          <w:sz w:val="30"/>
          <w:szCs w:val="30"/>
        </w:rPr>
        <w:tab/>
      </w:r>
      <w:r w:rsidR="00DA7ED8" w:rsidRPr="002F39AE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7"/>
        <w:gridCol w:w="2268"/>
        <w:gridCol w:w="1276"/>
      </w:tblGrid>
      <w:tr w:rsidR="0031137A" w:rsidRPr="002F39AE" w14:paraId="569A6E4F" w14:textId="77777777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FF72E" w14:textId="6A7F44AC" w:rsidR="00E4590E" w:rsidRPr="002F39AE" w:rsidRDefault="00E4590E" w:rsidP="00E4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2F39AE" w14:paraId="34CC09FB" w14:textId="77777777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6BB4A" w14:textId="77777777" w:rsidR="00F0026B" w:rsidRPr="002F39AE" w:rsidRDefault="00F0026B" w:rsidP="004B7ADD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37A" w:rsidRPr="002F39AE" w14:paraId="68D33E76" w14:textId="77777777" w:rsidTr="00554835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7C504" w14:textId="7D85214E" w:rsidR="00F0026B" w:rsidRPr="002F39AE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ภาร</w:t>
            </w:r>
            <w:r w:rsidR="00554835"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ะผูกพันของโครงการผลประโยชน์ ณ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DF455" w14:textId="4D7EB928" w:rsidR="00F0026B" w:rsidRPr="002F39AE" w:rsidRDefault="001D43C5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54,093</w:t>
            </w:r>
          </w:p>
        </w:tc>
      </w:tr>
      <w:tr w:rsidR="0031137A" w:rsidRPr="002F39AE" w14:paraId="6FD1575D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0300E" w14:textId="77777777" w:rsidR="00F0026B" w:rsidRPr="002F39AE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02DE1" w14:textId="77777777" w:rsidR="00F0026B" w:rsidRPr="002F39AE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CCB56" w14:textId="3770AF06" w:rsidR="00F0026B" w:rsidRPr="002F39AE" w:rsidRDefault="00226B8E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(1,318)</w:t>
            </w:r>
          </w:p>
        </w:tc>
      </w:tr>
      <w:tr w:rsidR="0031137A" w:rsidRPr="002F39AE" w14:paraId="088AD40A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182AC" w14:textId="77777777" w:rsidR="00F0026B" w:rsidRPr="002F39AE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ECBF0" w14:textId="77777777" w:rsidR="00F0026B" w:rsidRPr="002F39AE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28CA8" w14:textId="037AFA83" w:rsidR="00F0026B" w:rsidRPr="002F39AE" w:rsidRDefault="00BC7FBF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3,</w:t>
            </w:r>
            <w:r w:rsidR="004C370D" w:rsidRPr="002F39AE">
              <w:rPr>
                <w:rFonts w:ascii="Angsana New" w:hAnsi="Angsana New" w:hint="cs"/>
                <w:sz w:val="30"/>
                <w:szCs w:val="30"/>
                <w:cs/>
              </w:rPr>
              <w:t>253</w:t>
            </w:r>
          </w:p>
        </w:tc>
      </w:tr>
      <w:tr w:rsidR="0031137A" w:rsidRPr="002F39AE" w14:paraId="0DF8ACB3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F5304A" w14:textId="77777777" w:rsidR="00F0026B" w:rsidRPr="002F39AE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A6A9C" w14:textId="77777777" w:rsidR="00F0026B" w:rsidRPr="002F39AE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8D9CE" w14:textId="1B60CE54" w:rsidR="00F0026B" w:rsidRPr="002F39AE" w:rsidRDefault="00BC7FBF" w:rsidP="004B7A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702</w:t>
            </w:r>
          </w:p>
        </w:tc>
      </w:tr>
      <w:tr w:rsidR="00F0026B" w:rsidRPr="002F39AE" w14:paraId="057CDEB4" w14:textId="77777777" w:rsidTr="004B7ADD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601FB" w14:textId="2D9F854B" w:rsidR="00F0026B" w:rsidRPr="002F39AE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431E41" w:rsidRPr="002F39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31E41"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431E41"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6C171" w14:textId="77777777" w:rsidR="00F0026B" w:rsidRPr="002F39AE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7DBEE" w14:textId="58D803A2" w:rsidR="00F0026B" w:rsidRPr="002F39AE" w:rsidRDefault="00BC7FBF" w:rsidP="004B7A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56,</w:t>
            </w:r>
            <w:r w:rsidR="004C370D"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730</w:t>
            </w:r>
          </w:p>
        </w:tc>
      </w:tr>
    </w:tbl>
    <w:p w14:paraId="22785D70" w14:textId="77777777" w:rsidR="00A1748F" w:rsidRPr="002F39AE" w:rsidRDefault="00A1748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EA54513" w14:textId="77777777" w:rsidR="006E2DBF" w:rsidRPr="002F39AE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7"/>
        <w:gridCol w:w="2268"/>
        <w:gridCol w:w="1276"/>
      </w:tblGrid>
      <w:tr w:rsidR="008E3DD7" w:rsidRPr="002F39AE" w14:paraId="2B60A192" w14:textId="77777777" w:rsidTr="008E3DD7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84A8B" w14:textId="12EEB415" w:rsidR="008E3DD7" w:rsidRPr="002F39AE" w:rsidRDefault="008E3DD7" w:rsidP="008E3DD7">
            <w:pPr>
              <w:ind w:lef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DD7" w:rsidRPr="002F39AE" w14:paraId="701605D6" w14:textId="77777777" w:rsidTr="00221316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659F7" w14:textId="77777777" w:rsidR="008E3DD7" w:rsidRPr="002F39AE" w:rsidRDefault="008E3DD7" w:rsidP="00221316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8E3DD7" w:rsidRPr="002F39AE" w14:paraId="52BA0D6C" w14:textId="77777777" w:rsidTr="00221316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AD56C" w14:textId="67E5E9D6" w:rsidR="008E3DD7" w:rsidRPr="002F39AE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A570B" w14:textId="208EDCAA" w:rsidR="008E3DD7" w:rsidRPr="002F39AE" w:rsidRDefault="001D43C5" w:rsidP="0022131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54,093</w:t>
            </w:r>
          </w:p>
        </w:tc>
      </w:tr>
      <w:tr w:rsidR="008E3DD7" w:rsidRPr="002F39AE" w14:paraId="3E59BA5C" w14:textId="77777777" w:rsidTr="00221316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A1CC90" w14:textId="77777777" w:rsidR="008E3DD7" w:rsidRPr="002F39AE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19278" w14:textId="77777777" w:rsidR="008E3DD7" w:rsidRPr="002F39AE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CDD7C" w14:textId="540340C8" w:rsidR="008E3DD7" w:rsidRPr="002F39AE" w:rsidRDefault="00226B8E" w:rsidP="0022131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(1,318)</w:t>
            </w:r>
          </w:p>
        </w:tc>
      </w:tr>
      <w:tr w:rsidR="008E3DD7" w:rsidRPr="002F39AE" w14:paraId="312B8733" w14:textId="77777777" w:rsidTr="00221316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4F2CDF" w14:textId="77777777" w:rsidR="008E3DD7" w:rsidRPr="002F39AE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92B7F" w14:textId="77777777" w:rsidR="008E3DD7" w:rsidRPr="002F39AE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681BA" w14:textId="7E239B33" w:rsidR="008E3DD7" w:rsidRPr="002F39AE" w:rsidRDefault="00342213" w:rsidP="0022131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3,</w:t>
            </w:r>
            <w:r w:rsidR="004C370D" w:rsidRPr="002F39AE">
              <w:rPr>
                <w:rFonts w:ascii="Angsana New" w:hAnsi="Angsana New" w:hint="cs"/>
                <w:sz w:val="30"/>
                <w:szCs w:val="30"/>
                <w:cs/>
              </w:rPr>
              <w:t>124</w:t>
            </w:r>
          </w:p>
        </w:tc>
      </w:tr>
      <w:tr w:rsidR="008E3DD7" w:rsidRPr="002F39AE" w14:paraId="66895154" w14:textId="77777777" w:rsidTr="00221316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EE8611" w14:textId="77777777" w:rsidR="008E3DD7" w:rsidRPr="002F39AE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A3282" w14:textId="77777777" w:rsidR="008E3DD7" w:rsidRPr="002F39AE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09AA4" w14:textId="61CD501D" w:rsidR="008E3DD7" w:rsidRPr="002F39AE" w:rsidRDefault="00342213" w:rsidP="0022131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702</w:t>
            </w:r>
          </w:p>
        </w:tc>
      </w:tr>
      <w:tr w:rsidR="008E3DD7" w:rsidRPr="002F39AE" w14:paraId="68A118AE" w14:textId="77777777" w:rsidTr="00221316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01F5DB" w14:textId="56BC7BE8" w:rsidR="008E3DD7" w:rsidRPr="002F39AE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431E41" w:rsidRPr="002F39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31E41"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431E41"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1B372" w14:textId="77777777" w:rsidR="008E3DD7" w:rsidRPr="002F39AE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DCA91" w14:textId="6EF3D6BF" w:rsidR="008E3DD7" w:rsidRPr="002F39AE" w:rsidRDefault="00342213" w:rsidP="0022131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56,</w:t>
            </w:r>
            <w:r w:rsidR="004C370D"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601</w:t>
            </w:r>
          </w:p>
        </w:tc>
      </w:tr>
    </w:tbl>
    <w:p w14:paraId="4FD417E6" w14:textId="77777777" w:rsidR="001F11B3" w:rsidRPr="002F39AE" w:rsidRDefault="001F11B3" w:rsidP="00673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EF01BF" w14:textId="77777777" w:rsidR="00EA5E3B" w:rsidRPr="002F39AE" w:rsidRDefault="00334C11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5" w:name="_Hlk24037648"/>
      <w:r w:rsidRPr="002F39AE">
        <w:rPr>
          <w:rFonts w:ascii="Angsana New" w:hAnsi="Angsana New"/>
          <w:b/>
          <w:bCs/>
          <w:sz w:val="30"/>
          <w:szCs w:val="30"/>
        </w:rPr>
        <w:t>1</w:t>
      </w:r>
      <w:r w:rsidR="0000629D" w:rsidRPr="002F39AE">
        <w:rPr>
          <w:rFonts w:ascii="Angsana New" w:hAnsi="Angsana New"/>
          <w:b/>
          <w:bCs/>
          <w:sz w:val="30"/>
          <w:szCs w:val="30"/>
        </w:rPr>
        <w:t>8</w:t>
      </w:r>
      <w:r w:rsidR="00EA5E3B" w:rsidRPr="002F39AE">
        <w:rPr>
          <w:rFonts w:ascii="Angsana New" w:hAnsi="Angsana New"/>
          <w:b/>
          <w:bCs/>
          <w:sz w:val="30"/>
          <w:szCs w:val="30"/>
        </w:rPr>
        <w:tab/>
      </w:r>
      <w:r w:rsidR="00EA5E3B" w:rsidRPr="002F39AE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14:paraId="2122C85E" w14:textId="491B0815" w:rsidR="00EA5E3B" w:rsidRPr="002F39AE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 w:hint="cs"/>
          <w:sz w:val="30"/>
          <w:szCs w:val="30"/>
          <w:cs/>
        </w:rPr>
        <w:t>รายได้อื่น</w:t>
      </w:r>
      <w:r w:rsidR="00C23942" w:rsidRPr="002F39AE">
        <w:rPr>
          <w:rFonts w:ascii="Angsana New" w:hAnsi="Angsana New" w:hint="cs"/>
          <w:sz w:val="30"/>
          <w:szCs w:val="30"/>
          <w:cs/>
        </w:rPr>
        <w:t>สำหรับงวด</w:t>
      </w:r>
      <w:r w:rsidR="00B23CB6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C23942" w:rsidRPr="002F39A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="00DA4FED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DC18E5" w:rsidRPr="002F39AE">
        <w:rPr>
          <w:rFonts w:ascii="Angsana New" w:hAnsi="Angsana New" w:hint="cs"/>
          <w:sz w:val="30"/>
          <w:szCs w:val="30"/>
          <w:cs/>
        </w:rPr>
        <w:t xml:space="preserve">และ </w:t>
      </w:r>
      <w:r w:rsidR="00C77038" w:rsidRPr="002F39AE">
        <w:rPr>
          <w:rFonts w:ascii="Angsana New" w:hAnsi="Angsana New"/>
          <w:sz w:val="30"/>
          <w:szCs w:val="30"/>
        </w:rPr>
        <w:t>2566</w:t>
      </w:r>
      <w:r w:rsidR="00E75C9A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Pr="002F39AE">
        <w:rPr>
          <w:rFonts w:ascii="Angsana New" w:hAnsi="Angsana New" w:hint="cs"/>
          <w:sz w:val="30"/>
          <w:szCs w:val="30"/>
          <w:cs/>
        </w:rPr>
        <w:t>ประกอบด้วยรายละเอียดดังนี้</w:t>
      </w: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1F11B3" w:rsidRPr="002F39AE" w14:paraId="0D6A623F" w14:textId="77777777" w:rsidTr="003C50CC">
        <w:trPr>
          <w:cantSplit/>
        </w:trPr>
        <w:tc>
          <w:tcPr>
            <w:tcW w:w="3866" w:type="dxa"/>
          </w:tcPr>
          <w:p w14:paraId="398F4D7C" w14:textId="77777777" w:rsidR="001F11B3" w:rsidRPr="002F39AE" w:rsidRDefault="001F11B3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99C54B4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39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F11B3" w:rsidRPr="002F39AE" w14:paraId="38B355BE" w14:textId="77777777" w:rsidTr="003C50CC">
        <w:trPr>
          <w:cantSplit/>
        </w:trPr>
        <w:tc>
          <w:tcPr>
            <w:tcW w:w="3866" w:type="dxa"/>
          </w:tcPr>
          <w:p w14:paraId="4547D118" w14:textId="77777777" w:rsidR="001F11B3" w:rsidRPr="002F39AE" w:rsidRDefault="001F11B3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2D671F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3BDA158F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879EE2F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สำหรับงวดหกเดือนสิ้นสุด</w:t>
            </w:r>
          </w:p>
        </w:tc>
      </w:tr>
      <w:tr w:rsidR="001F11B3" w:rsidRPr="002F39AE" w14:paraId="43A9CEF7" w14:textId="77777777" w:rsidTr="003C50CC">
        <w:trPr>
          <w:cantSplit/>
        </w:trPr>
        <w:tc>
          <w:tcPr>
            <w:tcW w:w="3866" w:type="dxa"/>
          </w:tcPr>
          <w:p w14:paraId="52ED3D9A" w14:textId="77777777" w:rsidR="001F11B3" w:rsidRPr="002F39AE" w:rsidRDefault="001F11B3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2612624" w14:textId="77777777" w:rsidR="001F11B3" w:rsidRPr="002F39AE" w:rsidRDefault="001F11B3" w:rsidP="003C50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1401342F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D3BA15B" w14:textId="77777777" w:rsidR="001F11B3" w:rsidRPr="002F39AE" w:rsidRDefault="001F11B3" w:rsidP="003C50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</w:tr>
      <w:tr w:rsidR="001F11B3" w:rsidRPr="002F39AE" w14:paraId="40E74912" w14:textId="77777777" w:rsidTr="003C50CC">
        <w:trPr>
          <w:cantSplit/>
        </w:trPr>
        <w:tc>
          <w:tcPr>
            <w:tcW w:w="3866" w:type="dxa"/>
          </w:tcPr>
          <w:p w14:paraId="6475A854" w14:textId="77777777" w:rsidR="001F11B3" w:rsidRPr="002F39AE" w:rsidRDefault="001F11B3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C78D1D" w14:textId="61C87141" w:rsidR="001F11B3" w:rsidRPr="002F39AE" w:rsidRDefault="001F11B3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27D48E8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B62CF0A" w14:textId="7490164A" w:rsidR="001F11B3" w:rsidRPr="002F39AE" w:rsidRDefault="001F11B3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8AD758C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833735" w14:textId="7E710B46" w:rsidR="001F11B3" w:rsidRPr="002F39AE" w:rsidRDefault="001F11B3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1E99A56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9D2A3EC" w14:textId="542CAF16" w:rsidR="001F11B3" w:rsidRPr="002F39AE" w:rsidRDefault="001F11B3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1F11B3" w:rsidRPr="002F39AE" w14:paraId="3D89FF0D" w14:textId="77777777" w:rsidTr="003C50CC">
        <w:trPr>
          <w:cantSplit/>
          <w:trHeight w:val="200"/>
        </w:trPr>
        <w:tc>
          <w:tcPr>
            <w:tcW w:w="3866" w:type="dxa"/>
          </w:tcPr>
          <w:p w14:paraId="03EB1FCE" w14:textId="77777777" w:rsidR="001F11B3" w:rsidRPr="002F39AE" w:rsidRDefault="001F11B3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E2FDEFA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proofErr w:type="gramStart"/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หน่วย :</w:t>
            </w:r>
            <w:proofErr w:type="gramEnd"/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C00BBE" w:rsidRPr="002F39AE" w14:paraId="29E4A74A" w14:textId="77777777" w:rsidTr="003C50CC">
        <w:trPr>
          <w:cantSplit/>
        </w:trPr>
        <w:tc>
          <w:tcPr>
            <w:tcW w:w="3866" w:type="dxa"/>
          </w:tcPr>
          <w:p w14:paraId="720A74A7" w14:textId="77777777" w:rsidR="00C00BBE" w:rsidRPr="002F39AE" w:rsidRDefault="00C00BBE" w:rsidP="00C0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14:paraId="162A3031" w14:textId="3CD48417" w:rsidR="00C00BBE" w:rsidRPr="002F39AE" w:rsidRDefault="00C00BBE" w:rsidP="00C00BB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80" w:type="dxa"/>
          </w:tcPr>
          <w:p w14:paraId="6B8795A6" w14:textId="77777777" w:rsidR="00C00BBE" w:rsidRPr="002F39AE" w:rsidRDefault="00C00BBE" w:rsidP="00C00BB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B84F6F1" w14:textId="1D145B5A" w:rsidR="00C00BBE" w:rsidRPr="002F39AE" w:rsidRDefault="00C00BBE" w:rsidP="00C00BB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180" w:type="dxa"/>
          </w:tcPr>
          <w:p w14:paraId="47025C48" w14:textId="77777777" w:rsidR="00C00BBE" w:rsidRPr="002F39AE" w:rsidRDefault="00C00BBE" w:rsidP="00C00BB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9B231A" w14:textId="79EDD856" w:rsidR="00C00BBE" w:rsidRPr="002F39AE" w:rsidRDefault="00C00BBE" w:rsidP="00C00BB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180" w:type="dxa"/>
          </w:tcPr>
          <w:p w14:paraId="1A9E7A55" w14:textId="77777777" w:rsidR="00C00BBE" w:rsidRPr="002F39AE" w:rsidRDefault="00C00BBE" w:rsidP="00C00BB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C7D935" w14:textId="6099693B" w:rsidR="00C00BBE" w:rsidRPr="002F39AE" w:rsidRDefault="00C00BBE" w:rsidP="00C00BB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</w:tr>
      <w:tr w:rsidR="00C00BBE" w:rsidRPr="002F39AE" w14:paraId="1F436E09" w14:textId="77777777" w:rsidTr="003C50CC">
        <w:trPr>
          <w:cantSplit/>
        </w:trPr>
        <w:tc>
          <w:tcPr>
            <w:tcW w:w="3866" w:type="dxa"/>
          </w:tcPr>
          <w:p w14:paraId="43F27DFA" w14:textId="77777777" w:rsidR="00C00BBE" w:rsidRPr="002F39AE" w:rsidRDefault="00C00BBE" w:rsidP="00C0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D7AD39" w14:textId="395A89EA" w:rsidR="00C00BBE" w:rsidRPr="002F39AE" w:rsidRDefault="00C00BBE" w:rsidP="00C00BB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/>
              </w:rPr>
              <w:t>2,722</w:t>
            </w:r>
          </w:p>
        </w:tc>
        <w:tc>
          <w:tcPr>
            <w:tcW w:w="180" w:type="dxa"/>
          </w:tcPr>
          <w:p w14:paraId="151D2F8A" w14:textId="77777777" w:rsidR="00C00BBE" w:rsidRPr="002F39AE" w:rsidRDefault="00C00BBE" w:rsidP="00C00BB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B56DB8" w14:textId="1BC1000B" w:rsidR="00C00BBE" w:rsidRPr="002F39AE" w:rsidRDefault="00C00BBE" w:rsidP="00C00BB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/>
              </w:rPr>
              <w:t>10,163</w:t>
            </w:r>
          </w:p>
        </w:tc>
        <w:tc>
          <w:tcPr>
            <w:tcW w:w="180" w:type="dxa"/>
          </w:tcPr>
          <w:p w14:paraId="1A3EE23F" w14:textId="77777777" w:rsidR="00C00BBE" w:rsidRPr="002F39AE" w:rsidRDefault="00C00BBE" w:rsidP="00C00BB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A396A" w14:textId="34915A2C" w:rsidR="00C00BBE" w:rsidRPr="002F39AE" w:rsidRDefault="00C00BBE" w:rsidP="00C00BB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/>
              </w:rPr>
              <w:t>6,413</w:t>
            </w:r>
          </w:p>
        </w:tc>
        <w:tc>
          <w:tcPr>
            <w:tcW w:w="180" w:type="dxa"/>
          </w:tcPr>
          <w:p w14:paraId="60F98FFE" w14:textId="77777777" w:rsidR="00C00BBE" w:rsidRPr="002F39AE" w:rsidRDefault="00C00BBE" w:rsidP="00C00BB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15E01C" w14:textId="1F420A0E" w:rsidR="00C00BBE" w:rsidRPr="002F39AE" w:rsidRDefault="00C00BBE" w:rsidP="00C00BB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25,751</w:t>
            </w:r>
          </w:p>
        </w:tc>
      </w:tr>
      <w:tr w:rsidR="00C00BBE" w:rsidRPr="002F39AE" w14:paraId="5C21ADE2" w14:textId="77777777" w:rsidTr="003C50CC">
        <w:trPr>
          <w:cantSplit/>
        </w:trPr>
        <w:tc>
          <w:tcPr>
            <w:tcW w:w="3866" w:type="dxa"/>
          </w:tcPr>
          <w:p w14:paraId="78E11D44" w14:textId="77777777" w:rsidR="00C00BBE" w:rsidRPr="002F39AE" w:rsidRDefault="00C00BBE" w:rsidP="00C0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2CBD46" w14:textId="4619B873" w:rsidR="00C00BBE" w:rsidRPr="002F39AE" w:rsidRDefault="00C00BBE" w:rsidP="00C00BB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/>
              </w:rPr>
              <w:t>2,786</w:t>
            </w:r>
          </w:p>
        </w:tc>
        <w:tc>
          <w:tcPr>
            <w:tcW w:w="180" w:type="dxa"/>
          </w:tcPr>
          <w:p w14:paraId="22662523" w14:textId="77777777" w:rsidR="00C00BBE" w:rsidRPr="002F39AE" w:rsidRDefault="00C00BBE" w:rsidP="00C00BB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AB692F" w14:textId="57A9ED6A" w:rsidR="00C00BBE" w:rsidRPr="002F39AE" w:rsidRDefault="00C00BBE" w:rsidP="00C00BB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/>
              </w:rPr>
              <w:t>10,732</w:t>
            </w:r>
          </w:p>
        </w:tc>
        <w:tc>
          <w:tcPr>
            <w:tcW w:w="180" w:type="dxa"/>
          </w:tcPr>
          <w:p w14:paraId="21EF1621" w14:textId="77777777" w:rsidR="00C00BBE" w:rsidRPr="002F39AE" w:rsidRDefault="00C00BBE" w:rsidP="00C00BB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30B299" w14:textId="473D186F" w:rsidR="00C00BBE" w:rsidRPr="002F39AE" w:rsidRDefault="00C00BBE" w:rsidP="00C00BB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7,152</w:t>
            </w:r>
          </w:p>
        </w:tc>
        <w:tc>
          <w:tcPr>
            <w:tcW w:w="180" w:type="dxa"/>
          </w:tcPr>
          <w:p w14:paraId="234083C8" w14:textId="77777777" w:rsidR="00C00BBE" w:rsidRPr="002F39AE" w:rsidRDefault="00C00BBE" w:rsidP="00C00BB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0C4E38" w14:textId="6913E1C9" w:rsidR="00C00BBE" w:rsidRPr="002F39AE" w:rsidRDefault="00C00BBE" w:rsidP="00C00BB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26,414</w:t>
            </w:r>
          </w:p>
        </w:tc>
      </w:tr>
    </w:tbl>
    <w:p w14:paraId="1318948A" w14:textId="77777777" w:rsidR="001F11B3" w:rsidRPr="002F39AE" w:rsidRDefault="001F11B3" w:rsidP="001F11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1F11B3" w:rsidRPr="002F39AE" w14:paraId="47D6620A" w14:textId="77777777" w:rsidTr="003C50CC">
        <w:trPr>
          <w:cantSplit/>
        </w:trPr>
        <w:tc>
          <w:tcPr>
            <w:tcW w:w="3866" w:type="dxa"/>
          </w:tcPr>
          <w:p w14:paraId="31073904" w14:textId="77777777" w:rsidR="001F11B3" w:rsidRPr="002F39AE" w:rsidRDefault="001F11B3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6" w:name="_Hlk142714101"/>
          </w:p>
        </w:tc>
        <w:tc>
          <w:tcPr>
            <w:tcW w:w="5490" w:type="dxa"/>
            <w:gridSpan w:val="7"/>
          </w:tcPr>
          <w:p w14:paraId="7D2321D8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F39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F11B3" w:rsidRPr="002F39AE" w14:paraId="4EFD5A49" w14:textId="77777777" w:rsidTr="003C50CC">
        <w:trPr>
          <w:cantSplit/>
        </w:trPr>
        <w:tc>
          <w:tcPr>
            <w:tcW w:w="3866" w:type="dxa"/>
          </w:tcPr>
          <w:p w14:paraId="067BFC2B" w14:textId="77777777" w:rsidR="001F11B3" w:rsidRPr="002F39AE" w:rsidRDefault="001F11B3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D85ABA0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6C160731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41EDC7D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สำหรับงวดหกเดือนสิ้นสุด</w:t>
            </w:r>
          </w:p>
        </w:tc>
      </w:tr>
      <w:tr w:rsidR="001F11B3" w:rsidRPr="002F39AE" w14:paraId="32BFB5E8" w14:textId="77777777" w:rsidTr="003C50CC">
        <w:trPr>
          <w:cantSplit/>
        </w:trPr>
        <w:tc>
          <w:tcPr>
            <w:tcW w:w="3866" w:type="dxa"/>
          </w:tcPr>
          <w:p w14:paraId="687D892B" w14:textId="77777777" w:rsidR="001F11B3" w:rsidRPr="002F39AE" w:rsidRDefault="001F11B3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30430FB" w14:textId="77777777" w:rsidR="001F11B3" w:rsidRPr="002F39AE" w:rsidRDefault="001F11B3" w:rsidP="003C50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42D7D869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D961C11" w14:textId="77777777" w:rsidR="001F11B3" w:rsidRPr="002F39AE" w:rsidRDefault="001F11B3" w:rsidP="003C50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</w:tr>
      <w:tr w:rsidR="001F11B3" w:rsidRPr="002F39AE" w14:paraId="69142729" w14:textId="77777777" w:rsidTr="003C50CC">
        <w:trPr>
          <w:cantSplit/>
        </w:trPr>
        <w:tc>
          <w:tcPr>
            <w:tcW w:w="3866" w:type="dxa"/>
          </w:tcPr>
          <w:p w14:paraId="7FB25753" w14:textId="77777777" w:rsidR="001F11B3" w:rsidRPr="002F39AE" w:rsidRDefault="001F11B3" w:rsidP="001F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CD0761" w14:textId="5D388C7D" w:rsidR="001F11B3" w:rsidRPr="002F39AE" w:rsidRDefault="001F11B3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FA11ABD" w14:textId="77777777" w:rsidR="001F11B3" w:rsidRPr="002F39AE" w:rsidRDefault="001F11B3" w:rsidP="001F11B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28B79EF" w14:textId="0DA2BC88" w:rsidR="001F11B3" w:rsidRPr="002F39AE" w:rsidRDefault="001F11B3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BD1A549" w14:textId="77777777" w:rsidR="001F11B3" w:rsidRPr="002F39AE" w:rsidRDefault="001F11B3" w:rsidP="001F11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EA4BB" w14:textId="7DAE04E8" w:rsidR="001F11B3" w:rsidRPr="002F39AE" w:rsidRDefault="001F11B3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0C27127" w14:textId="77777777" w:rsidR="001F11B3" w:rsidRPr="002F39AE" w:rsidRDefault="001F11B3" w:rsidP="001F11B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E7BA920" w14:textId="34F3011F" w:rsidR="001F11B3" w:rsidRPr="002F39AE" w:rsidRDefault="001F11B3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1F11B3" w:rsidRPr="002F39AE" w14:paraId="0B8C395E" w14:textId="77777777" w:rsidTr="003C50CC">
        <w:trPr>
          <w:cantSplit/>
        </w:trPr>
        <w:tc>
          <w:tcPr>
            <w:tcW w:w="3866" w:type="dxa"/>
          </w:tcPr>
          <w:p w14:paraId="452F3785" w14:textId="77777777" w:rsidR="001F11B3" w:rsidRPr="002F39AE" w:rsidRDefault="001F11B3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F71CB2C" w14:textId="77777777" w:rsidR="001F11B3" w:rsidRPr="002F39AE" w:rsidRDefault="001F11B3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proofErr w:type="gramStart"/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หน่วย :</w:t>
            </w:r>
            <w:proofErr w:type="gramEnd"/>
            <w:r w:rsidRPr="002F39A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1F11B3" w:rsidRPr="002F39AE" w14:paraId="3C339E39" w14:textId="77777777" w:rsidTr="003C50CC">
        <w:trPr>
          <w:cantSplit/>
        </w:trPr>
        <w:tc>
          <w:tcPr>
            <w:tcW w:w="3866" w:type="dxa"/>
          </w:tcPr>
          <w:p w14:paraId="1D819195" w14:textId="77777777" w:rsidR="001F11B3" w:rsidRPr="002F39AE" w:rsidRDefault="001F11B3" w:rsidP="001F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14:paraId="0EBAD115" w14:textId="73F527E6" w:rsidR="001F11B3" w:rsidRPr="002F39AE" w:rsidRDefault="00C00BBE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80" w:type="dxa"/>
          </w:tcPr>
          <w:p w14:paraId="2FF3BED7" w14:textId="77777777" w:rsidR="001F11B3" w:rsidRPr="002F39AE" w:rsidRDefault="001F11B3" w:rsidP="001F11B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4ECF807" w14:textId="171CE08B" w:rsidR="001F11B3" w:rsidRPr="002F39AE" w:rsidRDefault="001F11B3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180" w:type="dxa"/>
          </w:tcPr>
          <w:p w14:paraId="01F3E7AF" w14:textId="77777777" w:rsidR="001F11B3" w:rsidRPr="002F39AE" w:rsidRDefault="001F11B3" w:rsidP="001F11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0BCE77" w14:textId="0E420D16" w:rsidR="001F11B3" w:rsidRPr="002F39AE" w:rsidRDefault="001F11B3" w:rsidP="001F11B3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180" w:type="dxa"/>
          </w:tcPr>
          <w:p w14:paraId="30FC4CF4" w14:textId="77777777" w:rsidR="001F11B3" w:rsidRPr="002F39AE" w:rsidRDefault="001F11B3" w:rsidP="001F11B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20ED11" w14:textId="37AF09BB" w:rsidR="001F11B3" w:rsidRPr="002F39AE" w:rsidRDefault="001F11B3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</w:tr>
      <w:tr w:rsidR="001F11B3" w:rsidRPr="002F39AE" w14:paraId="4DC572D0" w14:textId="77777777" w:rsidTr="003C50CC">
        <w:trPr>
          <w:cantSplit/>
        </w:trPr>
        <w:tc>
          <w:tcPr>
            <w:tcW w:w="3866" w:type="dxa"/>
          </w:tcPr>
          <w:p w14:paraId="2349C83A" w14:textId="77777777" w:rsidR="001F11B3" w:rsidRPr="002F39AE" w:rsidRDefault="001F11B3" w:rsidP="001F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93128A" w14:textId="63B169AE" w:rsidR="001F11B3" w:rsidRPr="002F39AE" w:rsidRDefault="00C00BBE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/>
              </w:rPr>
              <w:t>4,929</w:t>
            </w:r>
          </w:p>
        </w:tc>
        <w:tc>
          <w:tcPr>
            <w:tcW w:w="180" w:type="dxa"/>
          </w:tcPr>
          <w:p w14:paraId="053B1E30" w14:textId="77777777" w:rsidR="001F11B3" w:rsidRPr="002F39AE" w:rsidRDefault="001F11B3" w:rsidP="001F11B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01DA0C" w14:textId="09DD3175" w:rsidR="001F11B3" w:rsidRPr="002F39AE" w:rsidRDefault="001F11B3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/>
              </w:rPr>
              <w:t>10,194</w:t>
            </w:r>
          </w:p>
        </w:tc>
        <w:tc>
          <w:tcPr>
            <w:tcW w:w="180" w:type="dxa"/>
          </w:tcPr>
          <w:p w14:paraId="0A16EA8F" w14:textId="77777777" w:rsidR="001F11B3" w:rsidRPr="002F39AE" w:rsidRDefault="001F11B3" w:rsidP="001F11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312E84" w14:textId="10A061CD" w:rsidR="001F11B3" w:rsidRPr="002F39AE" w:rsidRDefault="001F11B3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7,850</w:t>
            </w:r>
          </w:p>
        </w:tc>
        <w:tc>
          <w:tcPr>
            <w:tcW w:w="180" w:type="dxa"/>
          </w:tcPr>
          <w:p w14:paraId="75D24B20" w14:textId="77777777" w:rsidR="001F11B3" w:rsidRPr="002F39AE" w:rsidRDefault="001F11B3" w:rsidP="001F11B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990E47" w14:textId="324D7BD2" w:rsidR="001F11B3" w:rsidRPr="002F39AE" w:rsidRDefault="001F11B3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25,782</w:t>
            </w:r>
          </w:p>
        </w:tc>
      </w:tr>
      <w:tr w:rsidR="001F11B3" w:rsidRPr="002F39AE" w14:paraId="40A5D98B" w14:textId="77777777" w:rsidTr="003C50CC">
        <w:trPr>
          <w:cantSplit/>
        </w:trPr>
        <w:tc>
          <w:tcPr>
            <w:tcW w:w="3866" w:type="dxa"/>
          </w:tcPr>
          <w:p w14:paraId="2AD2782B" w14:textId="77777777" w:rsidR="001F11B3" w:rsidRPr="002F39AE" w:rsidRDefault="001F11B3" w:rsidP="001F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58E4F5" w14:textId="174D4E10" w:rsidR="001F11B3" w:rsidRPr="002F39AE" w:rsidRDefault="00C00BBE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4,993</w:t>
            </w:r>
          </w:p>
        </w:tc>
        <w:tc>
          <w:tcPr>
            <w:tcW w:w="180" w:type="dxa"/>
          </w:tcPr>
          <w:p w14:paraId="585474F4" w14:textId="77777777" w:rsidR="001F11B3" w:rsidRPr="002F39AE" w:rsidRDefault="001F11B3" w:rsidP="001F11B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178856" w14:textId="0CC856DC" w:rsidR="001F11B3" w:rsidRPr="002F39AE" w:rsidRDefault="001F11B3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</w:t>
            </w: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,763</w:t>
            </w:r>
          </w:p>
        </w:tc>
        <w:tc>
          <w:tcPr>
            <w:tcW w:w="180" w:type="dxa"/>
          </w:tcPr>
          <w:p w14:paraId="10D620F7" w14:textId="77777777" w:rsidR="001F11B3" w:rsidRPr="002F39AE" w:rsidRDefault="001F11B3" w:rsidP="001F11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B4F6B" w14:textId="5F523272" w:rsidR="001F11B3" w:rsidRPr="002F39AE" w:rsidRDefault="001F11B3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8,589</w:t>
            </w:r>
          </w:p>
        </w:tc>
        <w:tc>
          <w:tcPr>
            <w:tcW w:w="180" w:type="dxa"/>
          </w:tcPr>
          <w:p w14:paraId="09E26B61" w14:textId="77777777" w:rsidR="001F11B3" w:rsidRPr="002F39AE" w:rsidRDefault="001F11B3" w:rsidP="001F11B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3E21DC" w14:textId="02F6E374" w:rsidR="001F11B3" w:rsidRPr="002F39AE" w:rsidRDefault="001F11B3" w:rsidP="001F11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26,445</w:t>
            </w:r>
          </w:p>
        </w:tc>
      </w:tr>
      <w:bookmarkEnd w:id="35"/>
      <w:bookmarkEnd w:id="36"/>
    </w:tbl>
    <w:p w14:paraId="69394E7F" w14:textId="77777777" w:rsidR="00575385" w:rsidRPr="002F39AE" w:rsidRDefault="00575385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81455A" w14:textId="7115B7CE" w:rsidR="005D2F29" w:rsidRPr="002F39AE" w:rsidRDefault="00334C1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t>1</w:t>
      </w:r>
      <w:r w:rsidR="0000629D" w:rsidRPr="002F39AE">
        <w:rPr>
          <w:rFonts w:ascii="Angsana New" w:hAnsi="Angsana New"/>
          <w:b/>
          <w:bCs/>
          <w:sz w:val="30"/>
          <w:szCs w:val="30"/>
        </w:rPr>
        <w:t>9</w:t>
      </w:r>
      <w:r w:rsidR="00E0108C" w:rsidRPr="002F39AE">
        <w:rPr>
          <w:rFonts w:ascii="Angsana New" w:hAnsi="Angsana New"/>
          <w:b/>
          <w:bCs/>
          <w:sz w:val="30"/>
          <w:szCs w:val="30"/>
        </w:rPr>
        <w:tab/>
      </w:r>
      <w:r w:rsidR="000B3EA0" w:rsidRPr="002F39AE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454E6776" w14:textId="77777777" w:rsidR="00E1518B" w:rsidRPr="002F39AE" w:rsidRDefault="007A3AC4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2F39AE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2F39AE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2F39AE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2F39AE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2F39AE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2F39AE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2F39AE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2F39AE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2F39AE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14:paraId="6BE3E491" w14:textId="77777777" w:rsidR="00FA6A53" w:rsidRPr="002F39AE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F39AE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F39AE">
        <w:rPr>
          <w:rFonts w:ascii="Angsana New" w:hAnsi="Angsana New"/>
          <w:sz w:val="30"/>
          <w:szCs w:val="30"/>
        </w:rPr>
        <w:t>1</w:t>
      </w:r>
      <w:r w:rsidRPr="002F39AE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2F39AE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14:paraId="20C4928D" w14:textId="77777777" w:rsidR="00FA6A53" w:rsidRPr="002F39AE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F39AE">
        <w:rPr>
          <w:rFonts w:ascii="Angsana New" w:hAnsi="Angsana New"/>
          <w:sz w:val="30"/>
          <w:szCs w:val="30"/>
        </w:rPr>
        <w:t xml:space="preserve">2 </w:t>
      </w:r>
      <w:r w:rsidRPr="002F39AE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14:paraId="3036F913" w14:textId="77777777" w:rsidR="007C5668" w:rsidRPr="002F39AE" w:rsidRDefault="0036246F" w:rsidP="006F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both"/>
        <w:rPr>
          <w:rFonts w:ascii="AngsanaUPC" w:hAnsi="AngsanaUPC" w:cs="AngsanaUPC"/>
          <w:sz w:val="30"/>
          <w:szCs w:val="30"/>
          <w:cs/>
        </w:rPr>
        <w:sectPr w:rsidR="007C5668" w:rsidRPr="002F39AE" w:rsidSect="00B76239">
          <w:pgSz w:w="11909" w:h="16834" w:code="9"/>
          <w:pgMar w:top="691" w:right="1136" w:bottom="576" w:left="1152" w:header="720" w:footer="720" w:gutter="0"/>
          <w:pgNumType w:start="29"/>
          <w:cols w:space="720"/>
          <w:docGrid w:linePitch="245"/>
        </w:sectPr>
      </w:pPr>
      <w:r w:rsidRPr="002F39AE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2F39AE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2F39AE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2F39AE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7A3AC4" w:rsidRPr="002F39AE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2F39AE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2F39AE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</w:t>
      </w:r>
      <w:r w:rsidR="006113B6" w:rsidRPr="002F39AE">
        <w:rPr>
          <w:rFonts w:ascii="AngsanaUPC" w:hAnsi="AngsanaUPC" w:cs="AngsanaUPC" w:hint="cs"/>
          <w:sz w:val="30"/>
          <w:szCs w:val="30"/>
          <w:cs/>
        </w:rPr>
        <w:t>หก</w:t>
      </w:r>
      <w:r w:rsidR="00AE5FCA" w:rsidRPr="002F39AE">
        <w:rPr>
          <w:rFonts w:ascii="AngsanaUPC" w:hAnsi="AngsanaUPC" w:cs="AngsanaUPC"/>
          <w:sz w:val="30"/>
          <w:szCs w:val="30"/>
          <w:cs/>
        </w:rPr>
        <w:t>รร</w:t>
      </w:r>
      <w:r w:rsidR="00AE5FCA" w:rsidRPr="002F39AE">
        <w:rPr>
          <w:rFonts w:ascii="AngsanaUPC" w:hAnsi="AngsanaUPC" w:cs="AngsanaUPC" w:hint="cs"/>
          <w:sz w:val="30"/>
          <w:szCs w:val="30"/>
          <w:cs/>
        </w:rPr>
        <w:t>ม</w:t>
      </w:r>
      <w:r w:rsidRPr="002F39AE">
        <w:rPr>
          <w:rFonts w:ascii="AngsanaUPC" w:hAnsi="AngsanaUPC" w:cs="AngsanaUPC"/>
          <w:sz w:val="30"/>
          <w:szCs w:val="30"/>
          <w:cs/>
        </w:rPr>
        <w:t>เดียวกัน</w:t>
      </w:r>
    </w:p>
    <w:p w14:paraId="47FE1D2D" w14:textId="77777777" w:rsidR="00A210A0" w:rsidRPr="002F39AE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bookmarkStart w:id="37" w:name="_Hlk142714599"/>
      <w:r w:rsidRPr="002F39A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7AB227ED" w14:textId="5B4E3F89" w:rsidR="00A210A0" w:rsidRPr="002F39AE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F39AE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</w:t>
      </w:r>
      <w:r w:rsidR="00C23942" w:rsidRPr="002F39AE">
        <w:rPr>
          <w:rFonts w:ascii="AngsanaUPC" w:hAnsi="AngsanaUPC" w:cs="AngsanaUPC" w:hint="cs"/>
          <w:sz w:val="30"/>
          <w:szCs w:val="30"/>
          <w:cs/>
        </w:rPr>
        <w:t>สำหรับงวดสามเดือน</w:t>
      </w:r>
      <w:r w:rsidR="00CF1712" w:rsidRPr="002F39AE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C23942" w:rsidRPr="002F39AE">
        <w:rPr>
          <w:rFonts w:ascii="AngsanaUPC" w:hAnsi="AngsanaUPC" w:cs="AngsanaUPC" w:hint="cs"/>
          <w:sz w:val="30"/>
          <w:szCs w:val="30"/>
          <w:cs/>
        </w:rPr>
        <w:t xml:space="preserve">สิ้นสุดวันที่ </w:t>
      </w:r>
      <w:r w:rsidR="00431E41" w:rsidRPr="002F39AE"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 w:rsidR="00431E41" w:rsidRPr="002F39AE">
        <w:rPr>
          <w:rFonts w:ascii="AngsanaUPC" w:hAnsi="AngsanaUPC" w:cs="AngsanaUPC" w:hint="cs"/>
          <w:sz w:val="30"/>
          <w:szCs w:val="30"/>
          <w:cs/>
          <w:lang w:val="en-GB"/>
        </w:rPr>
        <w:t xml:space="preserve">มิถุนายน </w:t>
      </w:r>
      <w:r w:rsidR="00431E41" w:rsidRPr="002F39AE">
        <w:rPr>
          <w:rFonts w:ascii="AngsanaUPC" w:hAnsi="AngsanaUPC" w:cs="AngsanaUPC" w:hint="cs"/>
          <w:sz w:val="30"/>
          <w:szCs w:val="30"/>
          <w:lang w:val="en-GB"/>
        </w:rPr>
        <w:t>2567</w:t>
      </w:r>
      <w:r w:rsidR="00085B97" w:rsidRPr="002F39AE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F39AE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2F39AE">
        <w:rPr>
          <w:rFonts w:ascii="AngsanaUPC" w:hAnsi="AngsanaUPC" w:cs="AngsanaUPC"/>
          <w:sz w:val="30"/>
          <w:szCs w:val="30"/>
        </w:rPr>
        <w:t>256</w:t>
      </w:r>
      <w:r w:rsidR="009B639F" w:rsidRPr="002F39AE">
        <w:rPr>
          <w:rFonts w:ascii="AngsanaUPC" w:hAnsi="AngsanaUPC" w:cs="AngsanaUPC"/>
          <w:sz w:val="30"/>
          <w:szCs w:val="30"/>
        </w:rPr>
        <w:t xml:space="preserve">6 </w:t>
      </w:r>
      <w:r w:rsidRPr="002F39AE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2F39AE">
        <w:rPr>
          <w:rFonts w:ascii="AngsanaUPC" w:hAnsi="AngsanaUPC" w:cs="AngsanaUPC"/>
          <w:sz w:val="30"/>
          <w:szCs w:val="30"/>
          <w:cs/>
        </w:rPr>
        <w:tab/>
      </w:r>
      <w:r w:rsidR="00473E52" w:rsidRPr="002F39AE">
        <w:rPr>
          <w:rFonts w:ascii="AngsanaUPC" w:hAnsi="AngsanaUPC" w:cs="AngsanaUPC"/>
          <w:sz w:val="30"/>
          <w:szCs w:val="30"/>
          <w:cs/>
        </w:rPr>
        <w:tab/>
      </w:r>
      <w:r w:rsidR="00473E52" w:rsidRPr="002F39AE">
        <w:rPr>
          <w:rFonts w:ascii="AngsanaUPC" w:hAnsi="AngsanaUPC" w:cs="AngsanaUPC"/>
          <w:sz w:val="30"/>
          <w:szCs w:val="30"/>
          <w:cs/>
        </w:rPr>
        <w:tab/>
      </w:r>
      <w:r w:rsidR="00473E52" w:rsidRPr="002F39AE">
        <w:rPr>
          <w:rFonts w:ascii="AngsanaUPC" w:hAnsi="AngsanaUPC" w:cs="AngsanaUPC"/>
          <w:sz w:val="30"/>
          <w:szCs w:val="30"/>
          <w:cs/>
        </w:rPr>
        <w:tab/>
      </w:r>
      <w:r w:rsidR="00473E52" w:rsidRPr="002F39AE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7579FC" w:rsidRPr="002F39AE" w14:paraId="28F993CA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1FB2B479" w14:textId="77777777" w:rsidR="007579FC" w:rsidRPr="002F39AE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25C245B9" w14:textId="77777777" w:rsidR="007579FC" w:rsidRPr="002F39AE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2F39AE" w14:paraId="150D1248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09A76E19" w14:textId="77777777" w:rsidR="00A210A0" w:rsidRPr="002F39A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77377405" w14:textId="77777777" w:rsidR="00A210A0" w:rsidRPr="002F39A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F39AE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56AD3D6" w14:textId="77777777" w:rsidR="00A210A0" w:rsidRPr="002F39A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0E4D8180" w14:textId="77777777" w:rsidR="00A210A0" w:rsidRPr="002F39A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F39AE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4E6DCD49" w14:textId="77777777" w:rsidR="00A210A0" w:rsidRPr="002F39A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656955CA" w14:textId="77777777" w:rsidR="00A210A0" w:rsidRPr="002F39A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1137A" w:rsidRPr="002F39AE" w14:paraId="570DD871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31831D36" w14:textId="77777777" w:rsidR="00C17A10" w:rsidRPr="002F39A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E047E48" w14:textId="41ECA4DA" w:rsidR="00C17A10" w:rsidRPr="002F39A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2F39A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494" w:type="dxa"/>
            <w:shd w:val="clear" w:color="auto" w:fill="auto"/>
          </w:tcPr>
          <w:p w14:paraId="5D6D4594" w14:textId="77777777" w:rsidR="00C17A10" w:rsidRPr="002F39A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4132C29" w14:textId="7DB433BB" w:rsidR="00C17A10" w:rsidRPr="002F39A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2F39A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2E92023A" w14:textId="77777777" w:rsidR="00C17A10" w:rsidRPr="002F39A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26C430A" w14:textId="10C5F97A" w:rsidR="00C17A10" w:rsidRPr="002F39A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2F39A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7E54938C" w14:textId="77777777" w:rsidR="00C17A10" w:rsidRPr="002F39A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DAD558D" w14:textId="637CC84C" w:rsidR="00C17A10" w:rsidRPr="002F39A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2F39A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4DB7C715" w14:textId="77777777" w:rsidR="00C17A10" w:rsidRPr="002F39A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E5D47B3" w14:textId="2D806AEA" w:rsidR="00C17A10" w:rsidRPr="002F39A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2F39A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7B94540C" w14:textId="77777777" w:rsidR="00C17A10" w:rsidRPr="002F39A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4694F24" w14:textId="36A5CFA9" w:rsidR="00C17A10" w:rsidRPr="002F39A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2F39A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31137A" w:rsidRPr="002F39AE" w14:paraId="75C9083F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49354203" w14:textId="77777777" w:rsidR="00A210A0" w:rsidRPr="002F39A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1B325A90" w14:textId="77777777" w:rsidR="00A210A0" w:rsidRPr="002F39A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617B2E" w:rsidRPr="002F39AE" w14:paraId="6B5585B2" w14:textId="77777777" w:rsidTr="00581E0E">
        <w:tc>
          <w:tcPr>
            <w:tcW w:w="6041" w:type="dxa"/>
            <w:shd w:val="clear" w:color="auto" w:fill="auto"/>
          </w:tcPr>
          <w:p w14:paraId="3C4E5318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23D6A373" w14:textId="3827B101" w:rsidR="00617B2E" w:rsidRPr="002F39AE" w:rsidRDefault="00081D74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487,574</w:t>
            </w:r>
          </w:p>
        </w:tc>
        <w:tc>
          <w:tcPr>
            <w:tcW w:w="494" w:type="dxa"/>
            <w:shd w:val="clear" w:color="auto" w:fill="auto"/>
          </w:tcPr>
          <w:p w14:paraId="7C49438C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1B14AB9" w14:textId="61C775A0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461,093</w:t>
            </w:r>
          </w:p>
        </w:tc>
        <w:tc>
          <w:tcPr>
            <w:tcW w:w="262" w:type="dxa"/>
            <w:shd w:val="clear" w:color="auto" w:fill="auto"/>
          </w:tcPr>
          <w:p w14:paraId="298C4E3C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06A22207" w14:textId="21B86C1A" w:rsidR="00617B2E" w:rsidRPr="002F39AE" w:rsidRDefault="00081D74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11,564</w:t>
            </w:r>
          </w:p>
        </w:tc>
        <w:tc>
          <w:tcPr>
            <w:tcW w:w="263" w:type="dxa"/>
            <w:shd w:val="clear" w:color="auto" w:fill="auto"/>
          </w:tcPr>
          <w:p w14:paraId="15000BE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DD69BCD" w14:textId="2F45371D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51,482</w:t>
            </w:r>
          </w:p>
        </w:tc>
        <w:tc>
          <w:tcPr>
            <w:tcW w:w="262" w:type="dxa"/>
            <w:shd w:val="clear" w:color="auto" w:fill="auto"/>
          </w:tcPr>
          <w:p w14:paraId="6D23E85A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595BF95" w14:textId="4201FD5F" w:rsidR="00617B2E" w:rsidRPr="002F39AE" w:rsidRDefault="00081D74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499,138</w:t>
            </w:r>
          </w:p>
        </w:tc>
        <w:tc>
          <w:tcPr>
            <w:tcW w:w="262" w:type="dxa"/>
            <w:shd w:val="clear" w:color="auto" w:fill="auto"/>
          </w:tcPr>
          <w:p w14:paraId="2CE36669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ADC9539" w14:textId="2B667425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512,575</w:t>
            </w:r>
          </w:p>
        </w:tc>
      </w:tr>
      <w:tr w:rsidR="00617B2E" w:rsidRPr="002F39AE" w14:paraId="33124CA0" w14:textId="77777777" w:rsidTr="00581E0E">
        <w:tc>
          <w:tcPr>
            <w:tcW w:w="6041" w:type="dxa"/>
            <w:shd w:val="clear" w:color="auto" w:fill="auto"/>
          </w:tcPr>
          <w:p w14:paraId="4AF6DD4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39793" w14:textId="6D3124E9" w:rsidR="00617B2E" w:rsidRPr="002F39AE" w:rsidRDefault="00081D74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487,574</w:t>
            </w:r>
          </w:p>
        </w:tc>
        <w:tc>
          <w:tcPr>
            <w:tcW w:w="494" w:type="dxa"/>
            <w:shd w:val="clear" w:color="auto" w:fill="auto"/>
          </w:tcPr>
          <w:p w14:paraId="682AD7BD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358E2" w14:textId="4272C74C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461,093</w:t>
            </w:r>
          </w:p>
        </w:tc>
        <w:tc>
          <w:tcPr>
            <w:tcW w:w="262" w:type="dxa"/>
            <w:shd w:val="clear" w:color="auto" w:fill="auto"/>
          </w:tcPr>
          <w:p w14:paraId="6B95AD2A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12701" w14:textId="02B38EAE" w:rsidR="00617B2E" w:rsidRPr="002F39AE" w:rsidRDefault="00081D74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11,564</w:t>
            </w:r>
          </w:p>
        </w:tc>
        <w:tc>
          <w:tcPr>
            <w:tcW w:w="263" w:type="dxa"/>
            <w:shd w:val="clear" w:color="auto" w:fill="auto"/>
          </w:tcPr>
          <w:p w14:paraId="5AE25037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3BAD" w14:textId="3B49C99C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51,482</w:t>
            </w:r>
          </w:p>
        </w:tc>
        <w:tc>
          <w:tcPr>
            <w:tcW w:w="262" w:type="dxa"/>
            <w:shd w:val="clear" w:color="auto" w:fill="auto"/>
          </w:tcPr>
          <w:p w14:paraId="36FA32B1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77777C9" w14:textId="7DAEFD77" w:rsidR="00617B2E" w:rsidRPr="002F39AE" w:rsidRDefault="00081D74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499,138</w:t>
            </w:r>
          </w:p>
        </w:tc>
        <w:tc>
          <w:tcPr>
            <w:tcW w:w="262" w:type="dxa"/>
            <w:shd w:val="clear" w:color="auto" w:fill="auto"/>
          </w:tcPr>
          <w:p w14:paraId="7D3B186E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F253FED" w14:textId="6C585DAA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512,575</w:t>
            </w:r>
          </w:p>
        </w:tc>
      </w:tr>
      <w:tr w:rsidR="00617B2E" w:rsidRPr="002F39AE" w14:paraId="6F55AF96" w14:textId="77777777" w:rsidTr="00581E0E">
        <w:tc>
          <w:tcPr>
            <w:tcW w:w="6041" w:type="dxa"/>
            <w:shd w:val="clear" w:color="auto" w:fill="auto"/>
          </w:tcPr>
          <w:p w14:paraId="601274A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3F134041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094DFEB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A5F2033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E631899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7AB377C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206F119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F5C23D2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CD72407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48DFA62" w14:textId="3C5926CA" w:rsidR="00617B2E" w:rsidRPr="002F39AE" w:rsidRDefault="00081D74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  <w:tc>
          <w:tcPr>
            <w:tcW w:w="262" w:type="dxa"/>
            <w:shd w:val="clear" w:color="auto" w:fill="auto"/>
          </w:tcPr>
          <w:p w14:paraId="75CB5345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4467DD2" w14:textId="5ED84CF0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10,733</w:t>
            </w:r>
          </w:p>
        </w:tc>
      </w:tr>
      <w:tr w:rsidR="00617B2E" w:rsidRPr="002F39AE" w14:paraId="3493C08F" w14:textId="77777777" w:rsidTr="00581E0E">
        <w:tc>
          <w:tcPr>
            <w:tcW w:w="6041" w:type="dxa"/>
            <w:shd w:val="clear" w:color="auto" w:fill="auto"/>
          </w:tcPr>
          <w:p w14:paraId="453E0694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778F239E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49566C05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37ACCF7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915EEB4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9735A78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962505D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BB1BE0D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CD4D064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B53BB" w14:textId="5292C430" w:rsidR="00617B2E" w:rsidRPr="002F39AE" w:rsidRDefault="00081D74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501,924</w:t>
            </w:r>
          </w:p>
        </w:tc>
        <w:tc>
          <w:tcPr>
            <w:tcW w:w="262" w:type="dxa"/>
            <w:shd w:val="clear" w:color="auto" w:fill="auto"/>
          </w:tcPr>
          <w:p w14:paraId="13D8311C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0C288" w14:textId="196E784F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523,308</w:t>
            </w:r>
          </w:p>
        </w:tc>
      </w:tr>
      <w:tr w:rsidR="00617B2E" w:rsidRPr="002F39AE" w14:paraId="1C7E6B34" w14:textId="77777777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234F1008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B26D3D5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B994C74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316A8DA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587B33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87B42B9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BBB7BF7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28F7485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75D839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7F4EE9A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A72795D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4A6C272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7B2E" w:rsidRPr="002F39AE" w14:paraId="6281D8AE" w14:textId="77777777" w:rsidTr="009B19F1">
        <w:tc>
          <w:tcPr>
            <w:tcW w:w="6041" w:type="dxa"/>
            <w:shd w:val="clear" w:color="auto" w:fill="auto"/>
          </w:tcPr>
          <w:p w14:paraId="38E370EC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86FEF12" w14:textId="18FDBE29" w:rsidR="00617B2E" w:rsidRPr="002F39AE" w:rsidRDefault="00081D74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101,098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9333724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CD7435C" w14:textId="6DB8B8CF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86,513</w:t>
            </w:r>
          </w:p>
        </w:tc>
        <w:tc>
          <w:tcPr>
            <w:tcW w:w="262" w:type="dxa"/>
            <w:shd w:val="clear" w:color="auto" w:fill="auto"/>
          </w:tcPr>
          <w:p w14:paraId="793FEDB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490A39C" w14:textId="1680887D" w:rsidR="00617B2E" w:rsidRPr="002F39AE" w:rsidRDefault="00081D74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(3,721)</w:t>
            </w:r>
          </w:p>
        </w:tc>
        <w:tc>
          <w:tcPr>
            <w:tcW w:w="263" w:type="dxa"/>
            <w:shd w:val="clear" w:color="auto" w:fill="auto"/>
          </w:tcPr>
          <w:p w14:paraId="5BE16ED0" w14:textId="77777777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726504EA" w14:textId="56F12279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9,187</w:t>
            </w:r>
          </w:p>
        </w:tc>
        <w:tc>
          <w:tcPr>
            <w:tcW w:w="262" w:type="dxa"/>
            <w:shd w:val="clear" w:color="auto" w:fill="auto"/>
          </w:tcPr>
          <w:p w14:paraId="287A7FAB" w14:textId="77777777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7E8083EE" w14:textId="643489A7" w:rsidR="00617B2E" w:rsidRPr="002F39AE" w:rsidRDefault="00081D74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54,232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352463C" w14:textId="77777777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65D408B" w14:textId="279CB533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52,027</w:t>
            </w:r>
          </w:p>
        </w:tc>
      </w:tr>
      <w:tr w:rsidR="00617B2E" w:rsidRPr="002F39AE" w14:paraId="536EDF7B" w14:textId="77777777" w:rsidTr="00581E0E">
        <w:tc>
          <w:tcPr>
            <w:tcW w:w="6041" w:type="dxa"/>
            <w:shd w:val="clear" w:color="auto" w:fill="auto"/>
          </w:tcPr>
          <w:p w14:paraId="2A62704A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D7AA200" w14:textId="77777777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04A588A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D795B44" w14:textId="77777777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AF3AAA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46A4202" w14:textId="77777777" w:rsidR="00617B2E" w:rsidRPr="002F39AE" w:rsidRDefault="00617B2E" w:rsidP="00617B2E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B730DA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7E0CCF0" w14:textId="77777777" w:rsidR="00617B2E" w:rsidRPr="002F39AE" w:rsidRDefault="00617B2E" w:rsidP="00617B2E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1622EF47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23356" w14:textId="21940FFF" w:rsidR="00617B2E" w:rsidRPr="002F39AE" w:rsidRDefault="00081D74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(12,836)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7B83B1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FBAD2" w14:textId="51287F20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(6,619)</w:t>
            </w:r>
          </w:p>
        </w:tc>
      </w:tr>
      <w:tr w:rsidR="00617B2E" w:rsidRPr="002F39AE" w14:paraId="5B65022E" w14:textId="77777777" w:rsidTr="00581E0E">
        <w:tc>
          <w:tcPr>
            <w:tcW w:w="6041" w:type="dxa"/>
            <w:shd w:val="clear" w:color="auto" w:fill="auto"/>
          </w:tcPr>
          <w:p w14:paraId="5F805FAD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5AE36290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0490BAC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D51ABC2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1372F5A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D2095E4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62331F5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F404DA8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0F01513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55B15" w14:textId="6EB89B8D" w:rsidR="00617B2E" w:rsidRPr="002F39AE" w:rsidRDefault="00081D74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41,396</w:t>
            </w:r>
          </w:p>
        </w:tc>
        <w:tc>
          <w:tcPr>
            <w:tcW w:w="262" w:type="dxa"/>
            <w:shd w:val="clear" w:color="auto" w:fill="auto"/>
          </w:tcPr>
          <w:p w14:paraId="2C64250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D1C57" w14:textId="6DBCB899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45,408</w:t>
            </w:r>
          </w:p>
        </w:tc>
      </w:tr>
      <w:tr w:rsidR="00617B2E" w:rsidRPr="002F39AE" w14:paraId="15C9D770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4D1190FA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5F3A0BC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E6A24E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917E075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40AB71B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A1F4F09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E28105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208C8FC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6130F11" w14:textId="77777777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435B66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BA352E0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3AF43D4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7B2E" w:rsidRPr="002F39AE" w14:paraId="45CB8069" w14:textId="77777777" w:rsidTr="00581E0E">
        <w:tc>
          <w:tcPr>
            <w:tcW w:w="6041" w:type="dxa"/>
            <w:shd w:val="clear" w:color="auto" w:fill="auto"/>
          </w:tcPr>
          <w:p w14:paraId="7B5A98BC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5DA2553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7ABEEA1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9EE738C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BD3B2A1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3788C1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2A485F5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CB3FC38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FDFBFB2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5C9D0DB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A5E1615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6820A22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0377" w:rsidRPr="002F39AE" w14:paraId="603234AD" w14:textId="77777777" w:rsidTr="00581E0E">
        <w:tc>
          <w:tcPr>
            <w:tcW w:w="6041" w:type="dxa"/>
            <w:shd w:val="clear" w:color="auto" w:fill="auto"/>
          </w:tcPr>
          <w:p w14:paraId="2B0A0F9E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3C05E136" w14:textId="6898EB74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33,998</w:t>
            </w:r>
          </w:p>
        </w:tc>
        <w:tc>
          <w:tcPr>
            <w:tcW w:w="494" w:type="dxa"/>
            <w:shd w:val="clear" w:color="auto" w:fill="auto"/>
          </w:tcPr>
          <w:p w14:paraId="489DB307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4E9E849" w14:textId="4F7698A6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29,979</w:t>
            </w:r>
          </w:p>
        </w:tc>
        <w:tc>
          <w:tcPr>
            <w:tcW w:w="262" w:type="dxa"/>
            <w:shd w:val="clear" w:color="auto" w:fill="auto"/>
          </w:tcPr>
          <w:p w14:paraId="7C812310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12B2842" w14:textId="3D6C3D3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FB420CC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C5B347C" w14:textId="060DCBC2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1F96087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6F8C8AC" w14:textId="7D53D9C1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63,283</w:t>
            </w:r>
          </w:p>
        </w:tc>
        <w:tc>
          <w:tcPr>
            <w:tcW w:w="262" w:type="dxa"/>
            <w:shd w:val="clear" w:color="auto" w:fill="auto"/>
          </w:tcPr>
          <w:p w14:paraId="21376015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46DB7D4" w14:textId="11AC9EDF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29,979</w:t>
            </w:r>
          </w:p>
        </w:tc>
      </w:tr>
      <w:tr w:rsidR="00870377" w:rsidRPr="002F39AE" w14:paraId="2BE4EA17" w14:textId="77777777" w:rsidTr="00581E0E">
        <w:tc>
          <w:tcPr>
            <w:tcW w:w="6041" w:type="dxa"/>
            <w:shd w:val="clear" w:color="auto" w:fill="auto"/>
          </w:tcPr>
          <w:p w14:paraId="011BC9F0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221E9DAF" w14:textId="0BF3FB4A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1,367</w:t>
            </w:r>
          </w:p>
        </w:tc>
        <w:tc>
          <w:tcPr>
            <w:tcW w:w="494" w:type="dxa"/>
            <w:shd w:val="clear" w:color="auto" w:fill="auto"/>
          </w:tcPr>
          <w:p w14:paraId="0B93FD79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76FC118" w14:textId="6CE059CA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F39AE">
              <w:rPr>
                <w:rFonts w:ascii="Angsana New" w:hAnsi="Angsana New"/>
                <w:sz w:val="30"/>
                <w:szCs w:val="30"/>
              </w:rPr>
              <w:t>153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54F8568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6BDB41B" w14:textId="7C752AA3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6B35B07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9B8190D" w14:textId="1004C530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6A5C4B6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07874C6" w14:textId="14D5CEA8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  <w:tc>
          <w:tcPr>
            <w:tcW w:w="262" w:type="dxa"/>
            <w:shd w:val="clear" w:color="auto" w:fill="auto"/>
          </w:tcPr>
          <w:p w14:paraId="3824B71B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3916537" w14:textId="05D608D8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F39AE">
              <w:rPr>
                <w:rFonts w:ascii="Angsana New" w:hAnsi="Angsana New"/>
                <w:sz w:val="30"/>
                <w:szCs w:val="30"/>
              </w:rPr>
              <w:t>153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70377" w:rsidRPr="002F39AE" w14:paraId="31C79C22" w14:textId="77777777" w:rsidTr="00581E0E">
        <w:tc>
          <w:tcPr>
            <w:tcW w:w="6041" w:type="dxa"/>
            <w:shd w:val="clear" w:color="auto" w:fill="auto"/>
          </w:tcPr>
          <w:p w14:paraId="07F5389E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6589CB14" w14:textId="415149B6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494" w:type="dxa"/>
            <w:shd w:val="clear" w:color="auto" w:fill="auto"/>
          </w:tcPr>
          <w:p w14:paraId="7240BB9E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86A982E" w14:textId="6A842335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12,338</w:t>
            </w:r>
          </w:p>
        </w:tc>
        <w:tc>
          <w:tcPr>
            <w:tcW w:w="262" w:type="dxa"/>
            <w:shd w:val="clear" w:color="auto" w:fill="auto"/>
          </w:tcPr>
          <w:p w14:paraId="6C5CF93F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5D2CC3D" w14:textId="35F1B03E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2F21ECB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D943B65" w14:textId="7B686D0B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B76FE1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A4BCA95" w14:textId="6965BB26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8,658</w:t>
            </w:r>
          </w:p>
        </w:tc>
        <w:tc>
          <w:tcPr>
            <w:tcW w:w="262" w:type="dxa"/>
            <w:shd w:val="clear" w:color="auto" w:fill="auto"/>
          </w:tcPr>
          <w:p w14:paraId="18A76051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6826C104" w14:textId="3E88ADE0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12,338</w:t>
            </w:r>
          </w:p>
        </w:tc>
      </w:tr>
    </w:tbl>
    <w:bookmarkEnd w:id="37"/>
    <w:p w14:paraId="6ED0EF10" w14:textId="77777777" w:rsidR="00C00BBE" w:rsidRPr="002F39AE" w:rsidRDefault="00C00BBE" w:rsidP="00C0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60701BF1" w14:textId="6F46E57F" w:rsidR="00C00BBE" w:rsidRPr="002F39AE" w:rsidRDefault="00C00BBE" w:rsidP="00C0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F39AE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ข้อมูลเกี่ยวกับส่วนงานที่รายงานสำหรับงวดหกเดือน สิ้นสุดวันที่ </w:t>
      </w:r>
      <w:r w:rsidRPr="002F39AE"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 w:rsidRPr="002F39AE">
        <w:rPr>
          <w:rFonts w:ascii="AngsanaUPC" w:hAnsi="AngsanaUPC" w:cs="AngsanaUPC" w:hint="cs"/>
          <w:sz w:val="30"/>
          <w:szCs w:val="30"/>
          <w:cs/>
          <w:lang w:val="en-GB"/>
        </w:rPr>
        <w:t xml:space="preserve">มิถุนายน </w:t>
      </w:r>
      <w:r w:rsidRPr="002F39AE">
        <w:rPr>
          <w:rFonts w:ascii="AngsanaUPC" w:hAnsi="AngsanaUPC" w:cs="AngsanaUPC" w:hint="cs"/>
          <w:sz w:val="30"/>
          <w:szCs w:val="30"/>
          <w:lang w:val="en-GB"/>
        </w:rPr>
        <w:t>2567</w:t>
      </w:r>
      <w:r w:rsidRPr="002F39AE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2F39AE">
        <w:rPr>
          <w:rFonts w:ascii="AngsanaUPC" w:hAnsi="AngsanaUPC" w:cs="AngsanaUPC"/>
          <w:sz w:val="30"/>
          <w:szCs w:val="30"/>
        </w:rPr>
        <w:t xml:space="preserve">2566 </w:t>
      </w:r>
      <w:r w:rsidRPr="002F39AE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2F39AE">
        <w:rPr>
          <w:rFonts w:ascii="AngsanaUPC" w:hAnsi="AngsanaUPC" w:cs="AngsanaUPC"/>
          <w:sz w:val="30"/>
          <w:szCs w:val="30"/>
          <w:cs/>
        </w:rPr>
        <w:tab/>
      </w:r>
      <w:r w:rsidRPr="002F39AE">
        <w:rPr>
          <w:rFonts w:ascii="AngsanaUPC" w:hAnsi="AngsanaUPC" w:cs="AngsanaUPC"/>
          <w:sz w:val="30"/>
          <w:szCs w:val="30"/>
          <w:cs/>
        </w:rPr>
        <w:tab/>
      </w:r>
      <w:r w:rsidRPr="002F39AE">
        <w:rPr>
          <w:rFonts w:ascii="AngsanaUPC" w:hAnsi="AngsanaUPC" w:cs="AngsanaUPC"/>
          <w:sz w:val="30"/>
          <w:szCs w:val="30"/>
          <w:cs/>
        </w:rPr>
        <w:tab/>
      </w:r>
      <w:r w:rsidRPr="002F39AE">
        <w:rPr>
          <w:rFonts w:ascii="AngsanaUPC" w:hAnsi="AngsanaUPC" w:cs="AngsanaUPC"/>
          <w:sz w:val="30"/>
          <w:szCs w:val="30"/>
          <w:cs/>
        </w:rPr>
        <w:tab/>
      </w:r>
      <w:r w:rsidRPr="002F39AE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C00BBE" w:rsidRPr="002F39AE" w14:paraId="01D253E6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47ECD261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634FA74E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0BBE" w:rsidRPr="002F39AE" w14:paraId="5414A5DA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7CE95BFE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1F7B1D62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F39AE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122F79E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45823905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F39AE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2FD25FBE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34AFB738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00BBE" w:rsidRPr="002F39AE" w14:paraId="5EB3B600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372B731D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8EBEDFD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494" w:type="dxa"/>
            <w:shd w:val="clear" w:color="auto" w:fill="auto"/>
          </w:tcPr>
          <w:p w14:paraId="2E15BD35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30859DF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426C7BA8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6D0A5FC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3" w:type="dxa"/>
            <w:shd w:val="clear" w:color="auto" w:fill="auto"/>
          </w:tcPr>
          <w:p w14:paraId="1D7C991A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00A4B24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35F195F8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0132888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4A06B04A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DA5DA46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C00BBE" w:rsidRPr="002F39AE" w14:paraId="03C2DB01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2F5A0088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2AD335C7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617B2E" w:rsidRPr="002F39AE" w14:paraId="56DDDDEB" w14:textId="77777777" w:rsidTr="003C50CC">
        <w:tc>
          <w:tcPr>
            <w:tcW w:w="6041" w:type="dxa"/>
            <w:shd w:val="clear" w:color="auto" w:fill="auto"/>
          </w:tcPr>
          <w:p w14:paraId="65586251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0AC0BD08" w14:textId="6B6B5F93" w:rsidR="00617B2E" w:rsidRPr="002F39AE" w:rsidRDefault="00F84B03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1,001,476</w:t>
            </w:r>
          </w:p>
        </w:tc>
        <w:tc>
          <w:tcPr>
            <w:tcW w:w="494" w:type="dxa"/>
            <w:shd w:val="clear" w:color="auto" w:fill="auto"/>
          </w:tcPr>
          <w:p w14:paraId="1F209C32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114FE29" w14:textId="0B669D4F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870,261</w:t>
            </w:r>
          </w:p>
        </w:tc>
        <w:tc>
          <w:tcPr>
            <w:tcW w:w="262" w:type="dxa"/>
            <w:shd w:val="clear" w:color="auto" w:fill="auto"/>
          </w:tcPr>
          <w:p w14:paraId="5D67361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5B942B30" w14:textId="172C5712" w:rsidR="00617B2E" w:rsidRPr="002F39AE" w:rsidRDefault="00F84B03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40,979</w:t>
            </w:r>
          </w:p>
        </w:tc>
        <w:tc>
          <w:tcPr>
            <w:tcW w:w="263" w:type="dxa"/>
            <w:shd w:val="clear" w:color="auto" w:fill="auto"/>
          </w:tcPr>
          <w:p w14:paraId="5E49A7CD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AB75BBB" w14:textId="3005BCEA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75,338</w:t>
            </w:r>
          </w:p>
        </w:tc>
        <w:tc>
          <w:tcPr>
            <w:tcW w:w="262" w:type="dxa"/>
            <w:shd w:val="clear" w:color="auto" w:fill="auto"/>
          </w:tcPr>
          <w:p w14:paraId="7747033A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A53B04B" w14:textId="4775DC31" w:rsidR="00617B2E" w:rsidRPr="002F39AE" w:rsidRDefault="00F84B03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1,042,455</w:t>
            </w:r>
          </w:p>
        </w:tc>
        <w:tc>
          <w:tcPr>
            <w:tcW w:w="262" w:type="dxa"/>
            <w:shd w:val="clear" w:color="auto" w:fill="auto"/>
          </w:tcPr>
          <w:p w14:paraId="779F208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EB0FCC5" w14:textId="39CFC996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945,599</w:t>
            </w:r>
          </w:p>
        </w:tc>
      </w:tr>
      <w:tr w:rsidR="00617B2E" w:rsidRPr="002F39AE" w14:paraId="4F6C5891" w14:textId="77777777" w:rsidTr="003C50CC">
        <w:tc>
          <w:tcPr>
            <w:tcW w:w="6041" w:type="dxa"/>
            <w:shd w:val="clear" w:color="auto" w:fill="auto"/>
          </w:tcPr>
          <w:p w14:paraId="18975DBC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3B537" w14:textId="6E697B5C" w:rsidR="00617B2E" w:rsidRPr="002F39AE" w:rsidRDefault="00F84B03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1,001,476</w:t>
            </w:r>
          </w:p>
        </w:tc>
        <w:tc>
          <w:tcPr>
            <w:tcW w:w="494" w:type="dxa"/>
            <w:shd w:val="clear" w:color="auto" w:fill="auto"/>
          </w:tcPr>
          <w:p w14:paraId="7D7BB021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0E831" w14:textId="7008161D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870,261</w:t>
            </w:r>
          </w:p>
        </w:tc>
        <w:tc>
          <w:tcPr>
            <w:tcW w:w="262" w:type="dxa"/>
            <w:shd w:val="clear" w:color="auto" w:fill="auto"/>
          </w:tcPr>
          <w:p w14:paraId="42785021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6E1E6" w14:textId="6F7F6C24" w:rsidR="00617B2E" w:rsidRPr="002F39AE" w:rsidRDefault="00F84B03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40,979</w:t>
            </w:r>
          </w:p>
        </w:tc>
        <w:tc>
          <w:tcPr>
            <w:tcW w:w="263" w:type="dxa"/>
            <w:shd w:val="clear" w:color="auto" w:fill="auto"/>
          </w:tcPr>
          <w:p w14:paraId="4934FB3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62B79" w14:textId="4B678278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75,338</w:t>
            </w:r>
          </w:p>
        </w:tc>
        <w:tc>
          <w:tcPr>
            <w:tcW w:w="262" w:type="dxa"/>
            <w:shd w:val="clear" w:color="auto" w:fill="auto"/>
          </w:tcPr>
          <w:p w14:paraId="6C0E872A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46437AB" w14:textId="790329E2" w:rsidR="00617B2E" w:rsidRPr="002F39AE" w:rsidRDefault="00F84B03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1,042,455</w:t>
            </w:r>
          </w:p>
        </w:tc>
        <w:tc>
          <w:tcPr>
            <w:tcW w:w="262" w:type="dxa"/>
            <w:shd w:val="clear" w:color="auto" w:fill="auto"/>
          </w:tcPr>
          <w:p w14:paraId="13B853B2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16F8C76" w14:textId="763BF735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945,599</w:t>
            </w:r>
          </w:p>
        </w:tc>
      </w:tr>
      <w:tr w:rsidR="00617B2E" w:rsidRPr="002F39AE" w14:paraId="5D3E05EC" w14:textId="77777777" w:rsidTr="003C50CC">
        <w:tc>
          <w:tcPr>
            <w:tcW w:w="6041" w:type="dxa"/>
            <w:shd w:val="clear" w:color="auto" w:fill="auto"/>
          </w:tcPr>
          <w:p w14:paraId="0A8E9A61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1BC53DB4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8DCDA49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BAF0FB1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5F9C5CE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2A2634C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6C3479B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C9EB73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FE76B68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C1057FC" w14:textId="2E869B21" w:rsidR="00617B2E" w:rsidRPr="002F39AE" w:rsidRDefault="00F84B03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7,151</w:t>
            </w:r>
          </w:p>
        </w:tc>
        <w:tc>
          <w:tcPr>
            <w:tcW w:w="262" w:type="dxa"/>
            <w:shd w:val="clear" w:color="auto" w:fill="auto"/>
          </w:tcPr>
          <w:p w14:paraId="1A0C4B45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4B05F1F" w14:textId="6D078341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26,414</w:t>
            </w:r>
          </w:p>
        </w:tc>
      </w:tr>
      <w:tr w:rsidR="00617B2E" w:rsidRPr="002F39AE" w14:paraId="591A0DD8" w14:textId="77777777" w:rsidTr="003C50CC">
        <w:tc>
          <w:tcPr>
            <w:tcW w:w="6041" w:type="dxa"/>
            <w:shd w:val="clear" w:color="auto" w:fill="auto"/>
          </w:tcPr>
          <w:p w14:paraId="2F760A8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5E7E7DB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5A99073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51763BE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D5A534E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D3AA4A9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DCBD29E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F5BCE8B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00F677D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1FAB5" w14:textId="4D834452" w:rsidR="00617B2E" w:rsidRPr="002F39AE" w:rsidRDefault="00F84B03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1,049,606</w:t>
            </w:r>
          </w:p>
        </w:tc>
        <w:tc>
          <w:tcPr>
            <w:tcW w:w="262" w:type="dxa"/>
            <w:shd w:val="clear" w:color="auto" w:fill="auto"/>
          </w:tcPr>
          <w:p w14:paraId="08FBB27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B6337" w14:textId="338A4529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972,013</w:t>
            </w:r>
          </w:p>
        </w:tc>
      </w:tr>
      <w:tr w:rsidR="00617B2E" w:rsidRPr="002F39AE" w14:paraId="08D7AD9D" w14:textId="77777777" w:rsidTr="003C50C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579201A4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755D92E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3798311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7A5F658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4E87FA3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67558D2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EDD4A80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A800504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C4D2F50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181CE722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7DBB960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363704B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7B2E" w:rsidRPr="002F39AE" w14:paraId="4C2C2D0E" w14:textId="77777777" w:rsidTr="003C50CC">
        <w:tc>
          <w:tcPr>
            <w:tcW w:w="6041" w:type="dxa"/>
            <w:shd w:val="clear" w:color="auto" w:fill="auto"/>
          </w:tcPr>
          <w:p w14:paraId="552C14A2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7207853" w14:textId="7E5E14A1" w:rsidR="00617B2E" w:rsidRPr="002F39AE" w:rsidRDefault="00F84B03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204,156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3B4CA17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9B9A833" w14:textId="57BC54D8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151,555</w:t>
            </w:r>
          </w:p>
        </w:tc>
        <w:tc>
          <w:tcPr>
            <w:tcW w:w="262" w:type="dxa"/>
            <w:shd w:val="clear" w:color="auto" w:fill="auto"/>
          </w:tcPr>
          <w:p w14:paraId="4276902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98624E1" w14:textId="4545AF9F" w:rsidR="00617B2E" w:rsidRPr="002F39AE" w:rsidRDefault="00F84B03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(838)</w:t>
            </w:r>
          </w:p>
        </w:tc>
        <w:tc>
          <w:tcPr>
            <w:tcW w:w="263" w:type="dxa"/>
            <w:shd w:val="clear" w:color="auto" w:fill="auto"/>
          </w:tcPr>
          <w:p w14:paraId="0A41A25C" w14:textId="77777777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12FE5600" w14:textId="2991FFF1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10,722</w:t>
            </w:r>
          </w:p>
        </w:tc>
        <w:tc>
          <w:tcPr>
            <w:tcW w:w="262" w:type="dxa"/>
            <w:shd w:val="clear" w:color="auto" w:fill="auto"/>
          </w:tcPr>
          <w:p w14:paraId="423608C7" w14:textId="77777777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DFB9EC6" w14:textId="18980D7F" w:rsidR="00617B2E" w:rsidRPr="002F39AE" w:rsidRDefault="00CE7F29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110,573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906DBA9" w14:textId="77777777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725B20C" w14:textId="48532758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87,936</w:t>
            </w:r>
          </w:p>
        </w:tc>
      </w:tr>
      <w:tr w:rsidR="00617B2E" w:rsidRPr="002F39AE" w14:paraId="2409606A" w14:textId="77777777" w:rsidTr="003C50CC">
        <w:tc>
          <w:tcPr>
            <w:tcW w:w="6041" w:type="dxa"/>
            <w:shd w:val="clear" w:color="auto" w:fill="auto"/>
          </w:tcPr>
          <w:p w14:paraId="55C962DA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9E22D33" w14:textId="77777777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64ECB57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7FBBD46" w14:textId="77777777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F991519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ECB44C8" w14:textId="77777777" w:rsidR="00617B2E" w:rsidRPr="002F39AE" w:rsidRDefault="00617B2E" w:rsidP="00617B2E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71AB1A8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61E3D65" w14:textId="77777777" w:rsidR="00617B2E" w:rsidRPr="002F39AE" w:rsidRDefault="00617B2E" w:rsidP="00617B2E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71260A7B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CF2C3" w14:textId="091D7E6A" w:rsidR="00617B2E" w:rsidRPr="002F39AE" w:rsidRDefault="00CE7F29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(23,804)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DAA1A32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BFDEF" w14:textId="14963732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(13,522)</w:t>
            </w:r>
          </w:p>
        </w:tc>
      </w:tr>
      <w:tr w:rsidR="00617B2E" w:rsidRPr="002F39AE" w14:paraId="13DF268A" w14:textId="77777777" w:rsidTr="003C50CC">
        <w:tc>
          <w:tcPr>
            <w:tcW w:w="6041" w:type="dxa"/>
            <w:shd w:val="clear" w:color="auto" w:fill="auto"/>
          </w:tcPr>
          <w:p w14:paraId="16C48AE5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0D112925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6641B8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980CE87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D7FEBA1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F7F707B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70AF53B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A6E840B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CCC68E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0FD4B" w14:textId="3DD1C536" w:rsidR="00617B2E" w:rsidRPr="002F39AE" w:rsidRDefault="00CE7F29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86,769</w:t>
            </w:r>
          </w:p>
        </w:tc>
        <w:tc>
          <w:tcPr>
            <w:tcW w:w="262" w:type="dxa"/>
            <w:shd w:val="clear" w:color="auto" w:fill="auto"/>
          </w:tcPr>
          <w:p w14:paraId="1A6219DD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6F12D" w14:textId="0D415F3E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74,414</w:t>
            </w:r>
          </w:p>
        </w:tc>
      </w:tr>
      <w:tr w:rsidR="00617B2E" w:rsidRPr="002F39AE" w14:paraId="00FB9A9E" w14:textId="77777777" w:rsidTr="003C50C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72D631C7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E40A198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0841943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6C9FF6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E57C0A7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7867CEB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D730A53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16012E0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DC11DFA" w14:textId="77777777" w:rsidR="00617B2E" w:rsidRPr="002F39AE" w:rsidRDefault="00617B2E" w:rsidP="00617B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4A7CA60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0B9472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7B4AD5DE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7B2E" w:rsidRPr="002F39AE" w14:paraId="560C3AC5" w14:textId="77777777" w:rsidTr="003C50CC">
        <w:tc>
          <w:tcPr>
            <w:tcW w:w="6041" w:type="dxa"/>
            <w:shd w:val="clear" w:color="auto" w:fill="auto"/>
          </w:tcPr>
          <w:p w14:paraId="4F674157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47428B4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EE73FCC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88756BD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B178480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042F54C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3C9336F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8C70676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64FAE3D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9DC3E09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144E458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AF8CE3A" w14:textId="77777777" w:rsidR="00617B2E" w:rsidRPr="002F39AE" w:rsidRDefault="00617B2E" w:rsidP="006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0377" w:rsidRPr="002F39AE" w14:paraId="6DBDEA01" w14:textId="77777777" w:rsidTr="003C50CC">
        <w:tc>
          <w:tcPr>
            <w:tcW w:w="6041" w:type="dxa"/>
            <w:shd w:val="clear" w:color="auto" w:fill="auto"/>
          </w:tcPr>
          <w:p w14:paraId="2E377E25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21EF1E78" w14:textId="1FDE536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63,283</w:t>
            </w:r>
          </w:p>
        </w:tc>
        <w:tc>
          <w:tcPr>
            <w:tcW w:w="494" w:type="dxa"/>
            <w:shd w:val="clear" w:color="auto" w:fill="auto"/>
          </w:tcPr>
          <w:p w14:paraId="6D70B0F1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740F51B" w14:textId="4A16DB91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60,814</w:t>
            </w:r>
          </w:p>
        </w:tc>
        <w:tc>
          <w:tcPr>
            <w:tcW w:w="262" w:type="dxa"/>
            <w:shd w:val="clear" w:color="auto" w:fill="auto"/>
          </w:tcPr>
          <w:p w14:paraId="3207C17C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E96801F" w14:textId="0F441C36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EBE0971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B7D0858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6B5FF13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F072CFC" w14:textId="2C6A9671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63,283</w:t>
            </w:r>
          </w:p>
        </w:tc>
        <w:tc>
          <w:tcPr>
            <w:tcW w:w="262" w:type="dxa"/>
            <w:shd w:val="clear" w:color="auto" w:fill="auto"/>
          </w:tcPr>
          <w:p w14:paraId="2155720D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6052088" w14:textId="40B0A022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60,814</w:t>
            </w:r>
          </w:p>
        </w:tc>
      </w:tr>
      <w:tr w:rsidR="00870377" w:rsidRPr="002F39AE" w14:paraId="108086D1" w14:textId="77777777" w:rsidTr="003C50CC">
        <w:tc>
          <w:tcPr>
            <w:tcW w:w="6041" w:type="dxa"/>
            <w:shd w:val="clear" w:color="auto" w:fill="auto"/>
          </w:tcPr>
          <w:p w14:paraId="29C71815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55F3B0E0" w14:textId="4C8F36A6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  <w:tc>
          <w:tcPr>
            <w:tcW w:w="494" w:type="dxa"/>
            <w:shd w:val="clear" w:color="auto" w:fill="auto"/>
          </w:tcPr>
          <w:p w14:paraId="00D553A7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2F6CBB8" w14:textId="0AA2411C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262" w:type="dxa"/>
            <w:shd w:val="clear" w:color="auto" w:fill="auto"/>
          </w:tcPr>
          <w:p w14:paraId="20F1FF1B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ED462B1" w14:textId="42FAF405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4DB2B7B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71FE3A0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D6C5813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07BC0C5" w14:textId="101A30CA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  <w:tc>
          <w:tcPr>
            <w:tcW w:w="262" w:type="dxa"/>
            <w:shd w:val="clear" w:color="auto" w:fill="auto"/>
          </w:tcPr>
          <w:p w14:paraId="669F26BF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29E5DC9" w14:textId="2864753A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</w:tr>
      <w:tr w:rsidR="00870377" w:rsidRPr="002F39AE" w14:paraId="2CC16AE8" w14:textId="77777777" w:rsidTr="003C50CC">
        <w:tc>
          <w:tcPr>
            <w:tcW w:w="6041" w:type="dxa"/>
            <w:shd w:val="clear" w:color="auto" w:fill="auto"/>
          </w:tcPr>
          <w:p w14:paraId="2DC0CC82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587253C4" w14:textId="1D6E5E66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8,658</w:t>
            </w:r>
          </w:p>
        </w:tc>
        <w:tc>
          <w:tcPr>
            <w:tcW w:w="494" w:type="dxa"/>
            <w:shd w:val="clear" w:color="auto" w:fill="auto"/>
          </w:tcPr>
          <w:p w14:paraId="35047D6A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84C24FA" w14:textId="1538A583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16,576</w:t>
            </w:r>
          </w:p>
        </w:tc>
        <w:tc>
          <w:tcPr>
            <w:tcW w:w="262" w:type="dxa"/>
            <w:shd w:val="clear" w:color="auto" w:fill="auto"/>
          </w:tcPr>
          <w:p w14:paraId="6C3339A6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437834E" w14:textId="30704AB2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0B4ED53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8016684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8C695DF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5703D2A" w14:textId="57CE70A6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8,658</w:t>
            </w:r>
          </w:p>
        </w:tc>
        <w:tc>
          <w:tcPr>
            <w:tcW w:w="262" w:type="dxa"/>
            <w:shd w:val="clear" w:color="auto" w:fill="auto"/>
          </w:tcPr>
          <w:p w14:paraId="7DE75416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E91DC69" w14:textId="50E519A2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16,576</w:t>
            </w:r>
          </w:p>
        </w:tc>
      </w:tr>
    </w:tbl>
    <w:p w14:paraId="5C88651D" w14:textId="77777777" w:rsidR="00C00BBE" w:rsidRPr="002F39AE" w:rsidRDefault="00C00BBE" w:rsidP="00C0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2F39A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779BF02F" w14:textId="77777777" w:rsidR="00C00BBE" w:rsidRPr="002F39AE" w:rsidRDefault="00C00BBE" w:rsidP="00C0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F39AE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Pr="002F39AE">
        <w:rPr>
          <w:rFonts w:ascii="AngsanaUPC" w:hAnsi="AngsanaUPC" w:cs="AngsanaUPC"/>
          <w:sz w:val="30"/>
          <w:szCs w:val="30"/>
        </w:rPr>
        <w:t xml:space="preserve">30 </w:t>
      </w:r>
      <w:r w:rsidRPr="002F39AE">
        <w:rPr>
          <w:rFonts w:ascii="AngsanaUPC" w:hAnsi="AngsanaUPC" w:cs="AngsanaUPC"/>
          <w:sz w:val="30"/>
          <w:szCs w:val="30"/>
          <w:cs/>
        </w:rPr>
        <w:t xml:space="preserve">มิถุนายน </w:t>
      </w:r>
      <w:r w:rsidRPr="002F39AE">
        <w:rPr>
          <w:rFonts w:ascii="AngsanaUPC" w:hAnsi="AngsanaUPC" w:cs="AngsanaUPC"/>
          <w:sz w:val="30"/>
          <w:szCs w:val="30"/>
        </w:rPr>
        <w:t xml:space="preserve">2567 </w:t>
      </w:r>
      <w:r w:rsidRPr="002F39AE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2F39AE">
        <w:rPr>
          <w:rFonts w:ascii="AngsanaUPC" w:hAnsi="AngsanaUPC" w:cs="AngsanaUPC"/>
          <w:sz w:val="30"/>
          <w:szCs w:val="30"/>
        </w:rPr>
        <w:t>2566</w:t>
      </w:r>
      <w:r w:rsidRPr="002F39AE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2F39AE">
        <w:rPr>
          <w:rFonts w:ascii="AngsanaUPC" w:hAnsi="AngsanaUPC" w:cs="AngsanaUPC"/>
          <w:sz w:val="30"/>
          <w:szCs w:val="30"/>
          <w:cs/>
        </w:rPr>
        <w:tab/>
      </w:r>
      <w:r w:rsidRPr="002F39AE">
        <w:rPr>
          <w:rFonts w:ascii="AngsanaUPC" w:hAnsi="AngsanaUPC" w:cs="AngsanaUPC"/>
          <w:sz w:val="30"/>
          <w:szCs w:val="30"/>
          <w:cs/>
        </w:rPr>
        <w:tab/>
      </w:r>
      <w:r w:rsidRPr="002F39AE">
        <w:rPr>
          <w:rFonts w:ascii="AngsanaUPC" w:hAnsi="AngsanaUPC" w:cs="AngsanaUPC"/>
          <w:sz w:val="30"/>
          <w:szCs w:val="30"/>
          <w:cs/>
        </w:rPr>
        <w:tab/>
      </w:r>
      <w:r w:rsidRPr="002F39AE">
        <w:rPr>
          <w:rFonts w:ascii="AngsanaUPC" w:hAnsi="AngsanaUPC" w:cs="AngsanaUPC"/>
          <w:sz w:val="30"/>
          <w:szCs w:val="30"/>
          <w:cs/>
        </w:rPr>
        <w:tab/>
      </w:r>
      <w:r w:rsidRPr="002F39AE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C00BBE" w:rsidRPr="002F39AE" w14:paraId="11F81F06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345A356F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03C0AEA2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BBE" w:rsidRPr="002F39AE" w14:paraId="5A52B5CC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76CAD60F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5E82F615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F39AE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61276E8D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40C8F8C8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F39AE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8FCD729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16D73D2D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00BBE" w:rsidRPr="002F39AE" w14:paraId="14AD83A4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321533C5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26FCC2E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494" w:type="dxa"/>
            <w:shd w:val="clear" w:color="auto" w:fill="auto"/>
          </w:tcPr>
          <w:p w14:paraId="45F8E2B8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81E76CB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43C054AA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47CCE9B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3" w:type="dxa"/>
            <w:shd w:val="clear" w:color="auto" w:fill="auto"/>
          </w:tcPr>
          <w:p w14:paraId="030EE9C7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E2B261F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08626143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13A0468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69C7E50B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4AAB9FA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C00BBE" w:rsidRPr="002F39AE" w14:paraId="0B3B6A6E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5F9FD98E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126A1885" w14:textId="77777777" w:rsidR="00C00BBE" w:rsidRPr="002F39AE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890DF6" w:rsidRPr="002F39AE" w14:paraId="2511000A" w14:textId="77777777" w:rsidTr="003C50CC">
        <w:tc>
          <w:tcPr>
            <w:tcW w:w="6041" w:type="dxa"/>
            <w:shd w:val="clear" w:color="auto" w:fill="auto"/>
          </w:tcPr>
          <w:p w14:paraId="016EB5B6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0F3DBFFE" w14:textId="1ACE0D54" w:rsidR="00890DF6" w:rsidRPr="002F39AE" w:rsidRDefault="00F11CAE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463,137</w:t>
            </w:r>
          </w:p>
        </w:tc>
        <w:tc>
          <w:tcPr>
            <w:tcW w:w="494" w:type="dxa"/>
            <w:shd w:val="clear" w:color="auto" w:fill="auto"/>
          </w:tcPr>
          <w:p w14:paraId="4EFB2194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34419DA" w14:textId="2BBBB9B6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466,966</w:t>
            </w:r>
          </w:p>
        </w:tc>
        <w:tc>
          <w:tcPr>
            <w:tcW w:w="262" w:type="dxa"/>
            <w:shd w:val="clear" w:color="auto" w:fill="auto"/>
          </w:tcPr>
          <w:p w14:paraId="36A06B5B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43434D83" w14:textId="50E2AA43" w:rsidR="00890DF6" w:rsidRPr="002F39AE" w:rsidRDefault="00F11CAE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8,795</w:t>
            </w:r>
          </w:p>
        </w:tc>
        <w:tc>
          <w:tcPr>
            <w:tcW w:w="263" w:type="dxa"/>
            <w:shd w:val="clear" w:color="auto" w:fill="auto"/>
          </w:tcPr>
          <w:p w14:paraId="08017110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A5B1774" w14:textId="2EC3ACA2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40,323</w:t>
            </w:r>
          </w:p>
        </w:tc>
        <w:tc>
          <w:tcPr>
            <w:tcW w:w="262" w:type="dxa"/>
            <w:shd w:val="clear" w:color="auto" w:fill="auto"/>
          </w:tcPr>
          <w:p w14:paraId="539F902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B6A58A0" w14:textId="19222363" w:rsidR="00890DF6" w:rsidRPr="002F39AE" w:rsidRDefault="00F11CAE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471,932</w:t>
            </w:r>
          </w:p>
        </w:tc>
        <w:tc>
          <w:tcPr>
            <w:tcW w:w="262" w:type="dxa"/>
            <w:shd w:val="clear" w:color="auto" w:fill="auto"/>
          </w:tcPr>
          <w:p w14:paraId="29D6C2E6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EFFC40D" w14:textId="01D9E869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507,289</w:t>
            </w:r>
          </w:p>
        </w:tc>
      </w:tr>
      <w:tr w:rsidR="00890DF6" w:rsidRPr="002F39AE" w14:paraId="1C93E7DF" w14:textId="77777777" w:rsidTr="003C50CC">
        <w:tc>
          <w:tcPr>
            <w:tcW w:w="6041" w:type="dxa"/>
            <w:shd w:val="clear" w:color="auto" w:fill="auto"/>
          </w:tcPr>
          <w:p w14:paraId="183B46E4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B68B4" w14:textId="6D6DCF34" w:rsidR="00890DF6" w:rsidRPr="002F39AE" w:rsidRDefault="00F11CAE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463,137</w:t>
            </w:r>
          </w:p>
        </w:tc>
        <w:tc>
          <w:tcPr>
            <w:tcW w:w="494" w:type="dxa"/>
            <w:shd w:val="clear" w:color="auto" w:fill="auto"/>
          </w:tcPr>
          <w:p w14:paraId="778C8CFD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9D0AD" w14:textId="5F7DED86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466,966</w:t>
            </w:r>
          </w:p>
        </w:tc>
        <w:tc>
          <w:tcPr>
            <w:tcW w:w="262" w:type="dxa"/>
            <w:shd w:val="clear" w:color="auto" w:fill="auto"/>
          </w:tcPr>
          <w:p w14:paraId="219765F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FD53A" w14:textId="331543D7" w:rsidR="00890DF6" w:rsidRPr="002F39AE" w:rsidRDefault="00F11CAE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8,795</w:t>
            </w:r>
          </w:p>
        </w:tc>
        <w:tc>
          <w:tcPr>
            <w:tcW w:w="263" w:type="dxa"/>
            <w:shd w:val="clear" w:color="auto" w:fill="auto"/>
          </w:tcPr>
          <w:p w14:paraId="6E13EEC1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B5668" w14:textId="7B586B99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40,323</w:t>
            </w:r>
          </w:p>
        </w:tc>
        <w:tc>
          <w:tcPr>
            <w:tcW w:w="262" w:type="dxa"/>
            <w:shd w:val="clear" w:color="auto" w:fill="auto"/>
          </w:tcPr>
          <w:p w14:paraId="66EE83A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73DC6DB" w14:textId="6690624C" w:rsidR="00890DF6" w:rsidRPr="002F39AE" w:rsidRDefault="00F11CAE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471,932</w:t>
            </w:r>
          </w:p>
        </w:tc>
        <w:tc>
          <w:tcPr>
            <w:tcW w:w="262" w:type="dxa"/>
            <w:shd w:val="clear" w:color="auto" w:fill="auto"/>
          </w:tcPr>
          <w:p w14:paraId="48029EF1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7986629" w14:textId="1AC20FE3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507,289</w:t>
            </w:r>
          </w:p>
        </w:tc>
      </w:tr>
      <w:tr w:rsidR="00890DF6" w:rsidRPr="002F39AE" w14:paraId="12FC1028" w14:textId="77777777" w:rsidTr="003C50CC">
        <w:tc>
          <w:tcPr>
            <w:tcW w:w="6041" w:type="dxa"/>
            <w:shd w:val="clear" w:color="auto" w:fill="auto"/>
          </w:tcPr>
          <w:p w14:paraId="7133199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5069D647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74E3797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EB74E81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94BA2F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25B80AD1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083BE0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91E050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FB3F2BA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57395ED" w14:textId="2CFB1021" w:rsidR="00890DF6" w:rsidRPr="002F39AE" w:rsidRDefault="00F11CAE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4,993</w:t>
            </w:r>
          </w:p>
        </w:tc>
        <w:tc>
          <w:tcPr>
            <w:tcW w:w="262" w:type="dxa"/>
            <w:shd w:val="clear" w:color="auto" w:fill="auto"/>
          </w:tcPr>
          <w:p w14:paraId="3E4B5C1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C18EAFE" w14:textId="61D59BF4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10,764</w:t>
            </w:r>
          </w:p>
        </w:tc>
      </w:tr>
      <w:tr w:rsidR="00890DF6" w:rsidRPr="002F39AE" w14:paraId="5830A3D6" w14:textId="77777777" w:rsidTr="003C50CC">
        <w:tc>
          <w:tcPr>
            <w:tcW w:w="6041" w:type="dxa"/>
            <w:shd w:val="clear" w:color="auto" w:fill="auto"/>
          </w:tcPr>
          <w:p w14:paraId="6B048800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27E24E0E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FD931D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A5A259A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F6161A2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5EB51C7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FAD158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E20053B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D7587F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DFF45" w14:textId="18C60D1B" w:rsidR="00890DF6" w:rsidRPr="002F39AE" w:rsidRDefault="00610A63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476,925</w:t>
            </w:r>
          </w:p>
        </w:tc>
        <w:tc>
          <w:tcPr>
            <w:tcW w:w="262" w:type="dxa"/>
            <w:shd w:val="clear" w:color="auto" w:fill="auto"/>
          </w:tcPr>
          <w:p w14:paraId="7566F386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94675" w14:textId="0027597B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518,053</w:t>
            </w:r>
          </w:p>
        </w:tc>
      </w:tr>
      <w:tr w:rsidR="00890DF6" w:rsidRPr="002F39AE" w14:paraId="2CC8E984" w14:textId="77777777" w:rsidTr="003C50C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5D0A1E75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83F66E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35BF4E0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9CE155B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216380C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971051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FDD304D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392D7DC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36FDD40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587C14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40EC99D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6595971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DF6" w:rsidRPr="002F39AE" w14:paraId="243DB853" w14:textId="77777777" w:rsidTr="003C50CC">
        <w:tc>
          <w:tcPr>
            <w:tcW w:w="6041" w:type="dxa"/>
            <w:shd w:val="clear" w:color="auto" w:fill="auto"/>
          </w:tcPr>
          <w:p w14:paraId="32B33FE6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1A73751" w14:textId="021A736D" w:rsidR="00890DF6" w:rsidRPr="002F39AE" w:rsidRDefault="00F11CAE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99,440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701F352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0E062EA" w14:textId="1FD5B8E3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87,315</w:t>
            </w:r>
          </w:p>
        </w:tc>
        <w:tc>
          <w:tcPr>
            <w:tcW w:w="262" w:type="dxa"/>
            <w:shd w:val="clear" w:color="auto" w:fill="auto"/>
          </w:tcPr>
          <w:p w14:paraId="0B3F617C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98B878C" w14:textId="3DCBC000" w:rsidR="00890DF6" w:rsidRPr="002F39AE" w:rsidRDefault="00F11CAE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(334)</w:t>
            </w:r>
          </w:p>
        </w:tc>
        <w:tc>
          <w:tcPr>
            <w:tcW w:w="263" w:type="dxa"/>
            <w:shd w:val="clear" w:color="auto" w:fill="auto"/>
          </w:tcPr>
          <w:p w14:paraId="18DBD3DD" w14:textId="77777777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445B7C22" w14:textId="42B1173E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4,646</w:t>
            </w:r>
          </w:p>
        </w:tc>
        <w:tc>
          <w:tcPr>
            <w:tcW w:w="262" w:type="dxa"/>
            <w:shd w:val="clear" w:color="auto" w:fill="auto"/>
          </w:tcPr>
          <w:p w14:paraId="04B5FCB2" w14:textId="77777777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54ABF20F" w14:textId="28BC58BD" w:rsidR="00890DF6" w:rsidRPr="002F39AE" w:rsidRDefault="00610A63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61,604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3720888" w14:textId="77777777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8BE3681" w14:textId="287B00E3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48,507</w:t>
            </w:r>
          </w:p>
        </w:tc>
      </w:tr>
      <w:tr w:rsidR="00890DF6" w:rsidRPr="002F39AE" w14:paraId="2F2A4144" w14:textId="77777777" w:rsidTr="003C50CC">
        <w:tc>
          <w:tcPr>
            <w:tcW w:w="6041" w:type="dxa"/>
            <w:shd w:val="clear" w:color="auto" w:fill="auto"/>
          </w:tcPr>
          <w:p w14:paraId="6ED50A3D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7DF6A7F0" w14:textId="77777777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7A95A40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9C2E53A" w14:textId="77777777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4E0DAEE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13BB5C6" w14:textId="77777777" w:rsidR="00890DF6" w:rsidRPr="002F39AE" w:rsidRDefault="00890DF6" w:rsidP="00890DF6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B95A8D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3D3A319" w14:textId="77777777" w:rsidR="00890DF6" w:rsidRPr="002F39AE" w:rsidRDefault="00890DF6" w:rsidP="00890DF6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2924C1B0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73AFB" w14:textId="1A8C9E85" w:rsidR="00890DF6" w:rsidRPr="002F39AE" w:rsidRDefault="00610A63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(8,598)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360E71F2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624AF" w14:textId="04CE6A41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(6,801)</w:t>
            </w:r>
          </w:p>
        </w:tc>
      </w:tr>
      <w:tr w:rsidR="00890DF6" w:rsidRPr="002F39AE" w14:paraId="18607B9C" w14:textId="77777777" w:rsidTr="003C50CC">
        <w:tc>
          <w:tcPr>
            <w:tcW w:w="6041" w:type="dxa"/>
            <w:shd w:val="clear" w:color="auto" w:fill="auto"/>
          </w:tcPr>
          <w:p w14:paraId="03169291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14017562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700E6A1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89C778C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5A2ED2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670F352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63357D3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ABCF49E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E014FBA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C7600" w14:textId="13585EAB" w:rsidR="00890DF6" w:rsidRPr="002F39AE" w:rsidRDefault="00610A63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53,006</w:t>
            </w:r>
          </w:p>
        </w:tc>
        <w:tc>
          <w:tcPr>
            <w:tcW w:w="262" w:type="dxa"/>
            <w:shd w:val="clear" w:color="auto" w:fill="auto"/>
          </w:tcPr>
          <w:p w14:paraId="1D27B944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B2253" w14:textId="04C40863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41,706</w:t>
            </w:r>
          </w:p>
        </w:tc>
      </w:tr>
      <w:tr w:rsidR="00890DF6" w:rsidRPr="002F39AE" w14:paraId="6E25443C" w14:textId="77777777" w:rsidTr="003C50C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4872BEA7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508E23C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0DC0244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34FEF40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C9A5086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710228E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10AA7C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0D389C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E59AD99" w14:textId="77777777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165AEA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4EA4856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AE5D4E5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DF6" w:rsidRPr="002F39AE" w14:paraId="29A22DF6" w14:textId="77777777" w:rsidTr="003C50CC">
        <w:tc>
          <w:tcPr>
            <w:tcW w:w="6041" w:type="dxa"/>
            <w:shd w:val="clear" w:color="auto" w:fill="auto"/>
          </w:tcPr>
          <w:p w14:paraId="26B792FB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6B8E714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29CF002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9B06B8B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01AA623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964631C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B3AED34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EAAE165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C95C320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86B5786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90992A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F4C3535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0377" w:rsidRPr="002F39AE" w14:paraId="3513141F" w14:textId="77777777" w:rsidTr="003C50CC">
        <w:tc>
          <w:tcPr>
            <w:tcW w:w="6041" w:type="dxa"/>
            <w:shd w:val="clear" w:color="auto" w:fill="auto"/>
          </w:tcPr>
          <w:p w14:paraId="4DCA0C02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5B3B9A2B" w14:textId="49B910FE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28,384</w:t>
            </w:r>
          </w:p>
        </w:tc>
        <w:tc>
          <w:tcPr>
            <w:tcW w:w="494" w:type="dxa"/>
            <w:shd w:val="clear" w:color="auto" w:fill="auto"/>
          </w:tcPr>
          <w:p w14:paraId="18963D9D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6C66948" w14:textId="79B3E553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29,979</w:t>
            </w:r>
          </w:p>
        </w:tc>
        <w:tc>
          <w:tcPr>
            <w:tcW w:w="262" w:type="dxa"/>
            <w:shd w:val="clear" w:color="auto" w:fill="auto"/>
          </w:tcPr>
          <w:p w14:paraId="14C1C04E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7FB3F4F" w14:textId="4B51F23F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CB8A4C6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296090F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0E66915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59FBEE" w14:textId="788C6ADB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28,384</w:t>
            </w:r>
          </w:p>
        </w:tc>
        <w:tc>
          <w:tcPr>
            <w:tcW w:w="262" w:type="dxa"/>
            <w:shd w:val="clear" w:color="auto" w:fill="auto"/>
          </w:tcPr>
          <w:p w14:paraId="0122C73C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E420052" w14:textId="7C6EB4E4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29,979</w:t>
            </w:r>
          </w:p>
        </w:tc>
      </w:tr>
      <w:tr w:rsidR="00870377" w:rsidRPr="002F39AE" w14:paraId="05BF5E62" w14:textId="77777777" w:rsidTr="003C50CC">
        <w:tc>
          <w:tcPr>
            <w:tcW w:w="6041" w:type="dxa"/>
            <w:shd w:val="clear" w:color="auto" w:fill="auto"/>
          </w:tcPr>
          <w:p w14:paraId="37F7AF6F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34120011" w14:textId="40199269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1,599</w:t>
            </w:r>
          </w:p>
        </w:tc>
        <w:tc>
          <w:tcPr>
            <w:tcW w:w="494" w:type="dxa"/>
            <w:shd w:val="clear" w:color="auto" w:fill="auto"/>
          </w:tcPr>
          <w:p w14:paraId="319959F4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31CADF2" w14:textId="70C9CE83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F39AE">
              <w:rPr>
                <w:rFonts w:ascii="Angsana New" w:hAnsi="Angsana New"/>
                <w:sz w:val="30"/>
                <w:szCs w:val="30"/>
              </w:rPr>
              <w:t>153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5E4A019E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82CE908" w14:textId="21C741D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DF4C18E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1B242C5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EB865C4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325071E" w14:textId="3DEC5BA1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1,599</w:t>
            </w:r>
          </w:p>
        </w:tc>
        <w:tc>
          <w:tcPr>
            <w:tcW w:w="262" w:type="dxa"/>
            <w:shd w:val="clear" w:color="auto" w:fill="auto"/>
          </w:tcPr>
          <w:p w14:paraId="2E8EC791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68ACBF6" w14:textId="31BEA18E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F39AE">
              <w:rPr>
                <w:rFonts w:ascii="Angsana New" w:hAnsi="Angsana New"/>
                <w:sz w:val="30"/>
                <w:szCs w:val="30"/>
              </w:rPr>
              <w:t>153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70377" w:rsidRPr="002F39AE" w14:paraId="3EA71513" w14:textId="77777777" w:rsidTr="003C50CC">
        <w:tc>
          <w:tcPr>
            <w:tcW w:w="6041" w:type="dxa"/>
            <w:shd w:val="clear" w:color="auto" w:fill="auto"/>
          </w:tcPr>
          <w:p w14:paraId="19948A0E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7280F441" w14:textId="333BB114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494" w:type="dxa"/>
            <w:shd w:val="clear" w:color="auto" w:fill="auto"/>
          </w:tcPr>
          <w:p w14:paraId="58275228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7879BC6" w14:textId="0B8E5742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12,338</w:t>
            </w:r>
          </w:p>
        </w:tc>
        <w:tc>
          <w:tcPr>
            <w:tcW w:w="262" w:type="dxa"/>
            <w:shd w:val="clear" w:color="auto" w:fill="auto"/>
          </w:tcPr>
          <w:p w14:paraId="286FF391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9DFC63C" w14:textId="74359E9B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8C4CD5A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106E291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02EAB98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979B4AB" w14:textId="2F8403EF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62" w:type="dxa"/>
            <w:shd w:val="clear" w:color="auto" w:fill="auto"/>
          </w:tcPr>
          <w:p w14:paraId="2D14E4C8" w14:textId="77777777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5998C46" w14:textId="71CD2EF3" w:rsidR="00870377" w:rsidRPr="002F39AE" w:rsidRDefault="00870377" w:rsidP="0087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12,338</w:t>
            </w:r>
          </w:p>
        </w:tc>
      </w:tr>
    </w:tbl>
    <w:p w14:paraId="293F7D8C" w14:textId="550A57EF" w:rsidR="00641F7C" w:rsidRPr="002F39AE" w:rsidRDefault="00641F7C" w:rsidP="0064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2F39A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03C03529" w14:textId="6CF16BEC" w:rsidR="00641F7C" w:rsidRPr="002F39AE" w:rsidRDefault="00641F7C" w:rsidP="0064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F39AE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</w:t>
      </w:r>
      <w:r w:rsidR="00002DD1" w:rsidRPr="002F39AE">
        <w:rPr>
          <w:rFonts w:ascii="AngsanaUPC" w:hAnsi="AngsanaUPC" w:cs="AngsanaUPC" w:hint="cs"/>
          <w:sz w:val="30"/>
          <w:szCs w:val="30"/>
          <w:cs/>
        </w:rPr>
        <w:t>งวด</w:t>
      </w:r>
      <w:r w:rsidR="00C00BBE" w:rsidRPr="002F39AE">
        <w:rPr>
          <w:rFonts w:ascii="AngsanaUPC" w:hAnsi="AngsanaUPC" w:cs="AngsanaUPC" w:hint="cs"/>
          <w:sz w:val="30"/>
          <w:szCs w:val="30"/>
          <w:cs/>
        </w:rPr>
        <w:t>หก</w:t>
      </w:r>
      <w:r w:rsidRPr="002F39AE">
        <w:rPr>
          <w:rFonts w:ascii="AngsanaUPC" w:hAnsi="AngsanaUPC" w:cs="AngsanaUPC" w:hint="cs"/>
          <w:sz w:val="30"/>
          <w:szCs w:val="30"/>
          <w:cs/>
        </w:rPr>
        <w:t xml:space="preserve">เดือนสิ้นสุดวันที่ </w:t>
      </w:r>
      <w:r w:rsidR="00431E41" w:rsidRPr="002F39AE">
        <w:rPr>
          <w:rFonts w:ascii="AngsanaUPC" w:hAnsi="AngsanaUPC" w:cs="AngsanaUPC"/>
          <w:sz w:val="30"/>
          <w:szCs w:val="30"/>
        </w:rPr>
        <w:t xml:space="preserve">30 </w:t>
      </w:r>
      <w:r w:rsidR="00431E41" w:rsidRPr="002F39AE">
        <w:rPr>
          <w:rFonts w:ascii="AngsanaUPC" w:hAnsi="AngsanaUPC" w:cs="AngsanaUPC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UPC" w:hAnsi="AngsanaUPC" w:cs="AngsanaUPC"/>
          <w:sz w:val="30"/>
          <w:szCs w:val="30"/>
        </w:rPr>
        <w:t>2567</w:t>
      </w:r>
      <w:r w:rsidR="009B639F" w:rsidRPr="002F39AE">
        <w:rPr>
          <w:rFonts w:ascii="AngsanaUPC" w:hAnsi="AngsanaUPC" w:cs="AngsanaUPC"/>
          <w:sz w:val="30"/>
          <w:szCs w:val="30"/>
        </w:rPr>
        <w:t xml:space="preserve"> </w:t>
      </w:r>
      <w:r w:rsidRPr="002F39AE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="00C77038" w:rsidRPr="002F39AE">
        <w:rPr>
          <w:rFonts w:ascii="AngsanaUPC" w:hAnsi="AngsanaUPC" w:cs="AngsanaUPC"/>
          <w:sz w:val="30"/>
          <w:szCs w:val="30"/>
        </w:rPr>
        <w:t>2566</w:t>
      </w:r>
      <w:r w:rsidRPr="002F39AE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2F39AE">
        <w:rPr>
          <w:rFonts w:ascii="AngsanaUPC" w:hAnsi="AngsanaUPC" w:cs="AngsanaUPC"/>
          <w:sz w:val="30"/>
          <w:szCs w:val="30"/>
          <w:cs/>
        </w:rPr>
        <w:tab/>
      </w:r>
      <w:r w:rsidRPr="002F39AE">
        <w:rPr>
          <w:rFonts w:ascii="AngsanaUPC" w:hAnsi="AngsanaUPC" w:cs="AngsanaUPC"/>
          <w:sz w:val="30"/>
          <w:szCs w:val="30"/>
          <w:cs/>
        </w:rPr>
        <w:tab/>
      </w:r>
      <w:r w:rsidRPr="002F39AE">
        <w:rPr>
          <w:rFonts w:ascii="AngsanaUPC" w:hAnsi="AngsanaUPC" w:cs="AngsanaUPC"/>
          <w:sz w:val="30"/>
          <w:szCs w:val="30"/>
          <w:cs/>
        </w:rPr>
        <w:tab/>
      </w:r>
      <w:r w:rsidRPr="002F39AE">
        <w:rPr>
          <w:rFonts w:ascii="AngsanaUPC" w:hAnsi="AngsanaUPC" w:cs="AngsanaUPC"/>
          <w:sz w:val="30"/>
          <w:szCs w:val="30"/>
          <w:cs/>
        </w:rPr>
        <w:tab/>
      </w:r>
      <w:r w:rsidRPr="002F39AE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641F7C" w:rsidRPr="002F39AE" w14:paraId="5FAF910E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7FC41C70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2183FDE2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54455B" w:rsidRPr="002F39AE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41F7C" w:rsidRPr="002F39AE" w14:paraId="552863FF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6D5CAAA3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170B2647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F39AE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1C83D66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19E83019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F39AE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B89F1D7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760FBF3C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41F7C" w:rsidRPr="002F39AE" w14:paraId="383E5CF0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09910994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C292160" w14:textId="44F3557F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2F39A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494" w:type="dxa"/>
            <w:shd w:val="clear" w:color="auto" w:fill="auto"/>
          </w:tcPr>
          <w:p w14:paraId="70F21299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1C076AA" w14:textId="3437663C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2F39A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1F950DA2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438CA55" w14:textId="64214C52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2F39A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01B6E77D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0DB5A42" w14:textId="16998B13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2F39A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5A228A7E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A27DF8F" w14:textId="6262FBC2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2F39A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66B85E58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A08374D" w14:textId="11373190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2F39A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641F7C" w:rsidRPr="002F39AE" w14:paraId="3C73C098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4B804678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131C36EC" w14:textId="77777777" w:rsidR="00641F7C" w:rsidRPr="002F39AE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890DF6" w:rsidRPr="002F39AE" w14:paraId="1704F170" w14:textId="77777777" w:rsidTr="00877F49">
        <w:tc>
          <w:tcPr>
            <w:tcW w:w="6041" w:type="dxa"/>
            <w:shd w:val="clear" w:color="auto" w:fill="auto"/>
          </w:tcPr>
          <w:p w14:paraId="3FB05E4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6C1DF2E7" w14:textId="788AC4DE" w:rsidR="00890DF6" w:rsidRPr="002F39AE" w:rsidRDefault="00610A63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975,273</w:t>
            </w:r>
          </w:p>
        </w:tc>
        <w:tc>
          <w:tcPr>
            <w:tcW w:w="494" w:type="dxa"/>
            <w:shd w:val="clear" w:color="auto" w:fill="auto"/>
          </w:tcPr>
          <w:p w14:paraId="53FC86B2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9C84165" w14:textId="4E0E7082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868,904</w:t>
            </w:r>
          </w:p>
        </w:tc>
        <w:tc>
          <w:tcPr>
            <w:tcW w:w="262" w:type="dxa"/>
            <w:shd w:val="clear" w:color="auto" w:fill="auto"/>
          </w:tcPr>
          <w:p w14:paraId="3281744B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2B57285B" w14:textId="50C5F4A3" w:rsidR="00890DF6" w:rsidRPr="002F39AE" w:rsidRDefault="00610A63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26,206</w:t>
            </w:r>
          </w:p>
        </w:tc>
        <w:tc>
          <w:tcPr>
            <w:tcW w:w="263" w:type="dxa"/>
            <w:shd w:val="clear" w:color="auto" w:fill="auto"/>
          </w:tcPr>
          <w:p w14:paraId="49B3ECFF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697C67C" w14:textId="6085B3AD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64,179</w:t>
            </w:r>
          </w:p>
        </w:tc>
        <w:tc>
          <w:tcPr>
            <w:tcW w:w="262" w:type="dxa"/>
            <w:shd w:val="clear" w:color="auto" w:fill="auto"/>
          </w:tcPr>
          <w:p w14:paraId="57A64056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FFF136A" w14:textId="7A78C17F" w:rsidR="00890DF6" w:rsidRPr="002F39AE" w:rsidRDefault="00610A63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1,001,479</w:t>
            </w:r>
          </w:p>
        </w:tc>
        <w:tc>
          <w:tcPr>
            <w:tcW w:w="262" w:type="dxa"/>
            <w:shd w:val="clear" w:color="auto" w:fill="auto"/>
          </w:tcPr>
          <w:p w14:paraId="179879C4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F8406C7" w14:textId="5E644E80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933,083</w:t>
            </w:r>
          </w:p>
        </w:tc>
      </w:tr>
      <w:tr w:rsidR="00890DF6" w:rsidRPr="002F39AE" w14:paraId="22B637F8" w14:textId="77777777" w:rsidTr="00877F49">
        <w:tc>
          <w:tcPr>
            <w:tcW w:w="6041" w:type="dxa"/>
            <w:shd w:val="clear" w:color="auto" w:fill="auto"/>
          </w:tcPr>
          <w:p w14:paraId="33AF13CE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78F90" w14:textId="5F7B4312" w:rsidR="00890DF6" w:rsidRPr="002F39AE" w:rsidRDefault="00610A63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975,273</w:t>
            </w:r>
          </w:p>
        </w:tc>
        <w:tc>
          <w:tcPr>
            <w:tcW w:w="494" w:type="dxa"/>
            <w:shd w:val="clear" w:color="auto" w:fill="auto"/>
          </w:tcPr>
          <w:p w14:paraId="776B7D52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3B636" w14:textId="437DD9D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868,904</w:t>
            </w:r>
          </w:p>
        </w:tc>
        <w:tc>
          <w:tcPr>
            <w:tcW w:w="262" w:type="dxa"/>
            <w:shd w:val="clear" w:color="auto" w:fill="auto"/>
          </w:tcPr>
          <w:p w14:paraId="1662268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D256B" w14:textId="4EFAB064" w:rsidR="00890DF6" w:rsidRPr="002F39AE" w:rsidRDefault="00610A63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26,206</w:t>
            </w:r>
          </w:p>
        </w:tc>
        <w:tc>
          <w:tcPr>
            <w:tcW w:w="263" w:type="dxa"/>
            <w:shd w:val="clear" w:color="auto" w:fill="auto"/>
          </w:tcPr>
          <w:p w14:paraId="4C4156EE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0D93B" w14:textId="49B271B5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64,179</w:t>
            </w:r>
          </w:p>
        </w:tc>
        <w:tc>
          <w:tcPr>
            <w:tcW w:w="262" w:type="dxa"/>
            <w:shd w:val="clear" w:color="auto" w:fill="auto"/>
          </w:tcPr>
          <w:p w14:paraId="788A6E11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1AD86E0" w14:textId="3F4FB741" w:rsidR="00890DF6" w:rsidRPr="002F39AE" w:rsidRDefault="00610A63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1,001,479</w:t>
            </w:r>
          </w:p>
        </w:tc>
        <w:tc>
          <w:tcPr>
            <w:tcW w:w="262" w:type="dxa"/>
            <w:shd w:val="clear" w:color="auto" w:fill="auto"/>
          </w:tcPr>
          <w:p w14:paraId="291C242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7A3D1D9" w14:textId="184047DC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933,083</w:t>
            </w:r>
          </w:p>
        </w:tc>
      </w:tr>
      <w:tr w:rsidR="00890DF6" w:rsidRPr="002F39AE" w14:paraId="6FA6655A" w14:textId="77777777" w:rsidTr="00877F49">
        <w:tc>
          <w:tcPr>
            <w:tcW w:w="6041" w:type="dxa"/>
            <w:shd w:val="clear" w:color="auto" w:fill="auto"/>
          </w:tcPr>
          <w:p w14:paraId="438DD92B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33D129AD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A38B0A1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6BDD0812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98B96D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1B26C37F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926AF9C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C2BD0A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7F0A6D4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63CFF23" w14:textId="0F01A569" w:rsidR="00890DF6" w:rsidRPr="002F39AE" w:rsidRDefault="00610A63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8,589</w:t>
            </w:r>
          </w:p>
        </w:tc>
        <w:tc>
          <w:tcPr>
            <w:tcW w:w="262" w:type="dxa"/>
            <w:shd w:val="clear" w:color="auto" w:fill="auto"/>
          </w:tcPr>
          <w:p w14:paraId="2D14BFAD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00A2126" w14:textId="3BA72554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26,445</w:t>
            </w:r>
          </w:p>
        </w:tc>
      </w:tr>
      <w:tr w:rsidR="00890DF6" w:rsidRPr="002F39AE" w14:paraId="61BE2675" w14:textId="77777777" w:rsidTr="00877F49">
        <w:tc>
          <w:tcPr>
            <w:tcW w:w="6041" w:type="dxa"/>
            <w:shd w:val="clear" w:color="auto" w:fill="auto"/>
          </w:tcPr>
          <w:p w14:paraId="5D8B1086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3B05D4FF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9C91F30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3BE6B7F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B2ED90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F48BEFA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4D36A11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D98E1B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D183DFC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EED33" w14:textId="6E3C2D8E" w:rsidR="00890DF6" w:rsidRPr="002F39AE" w:rsidRDefault="00610A63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1,010,068</w:t>
            </w:r>
          </w:p>
        </w:tc>
        <w:tc>
          <w:tcPr>
            <w:tcW w:w="262" w:type="dxa"/>
            <w:shd w:val="clear" w:color="auto" w:fill="auto"/>
          </w:tcPr>
          <w:p w14:paraId="25AE92B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F8AD7" w14:textId="10CD3A03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959,528</w:t>
            </w:r>
          </w:p>
        </w:tc>
      </w:tr>
      <w:tr w:rsidR="00890DF6" w:rsidRPr="002F39AE" w14:paraId="31E6277D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56D633DD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2908B8F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E46EAD5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1ABA6D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12CB8E2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BBD9F3B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49247D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ADADFCA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9C83CAC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1CC68BA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9DA840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F08064A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DF6" w:rsidRPr="002F39AE" w14:paraId="59A3C367" w14:textId="77777777" w:rsidTr="00877F49">
        <w:tc>
          <w:tcPr>
            <w:tcW w:w="6041" w:type="dxa"/>
            <w:shd w:val="clear" w:color="auto" w:fill="auto"/>
          </w:tcPr>
          <w:p w14:paraId="6585C1BF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766A656" w14:textId="47699642" w:rsidR="00890DF6" w:rsidRPr="002F39AE" w:rsidRDefault="00610A63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206,835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80804F1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6B240E9" w14:textId="79C9FBB2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151,713</w:t>
            </w:r>
          </w:p>
        </w:tc>
        <w:tc>
          <w:tcPr>
            <w:tcW w:w="262" w:type="dxa"/>
            <w:shd w:val="clear" w:color="auto" w:fill="auto"/>
          </w:tcPr>
          <w:p w14:paraId="7F70D653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6DB2A63" w14:textId="55347273" w:rsidR="00890DF6" w:rsidRPr="002F39AE" w:rsidRDefault="00610A63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1,367</w:t>
            </w:r>
          </w:p>
        </w:tc>
        <w:tc>
          <w:tcPr>
            <w:tcW w:w="263" w:type="dxa"/>
            <w:shd w:val="clear" w:color="auto" w:fill="auto"/>
          </w:tcPr>
          <w:p w14:paraId="40F5D1BC" w14:textId="77777777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317BF4DC" w14:textId="4F8E9941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6,181</w:t>
            </w:r>
          </w:p>
        </w:tc>
        <w:tc>
          <w:tcPr>
            <w:tcW w:w="262" w:type="dxa"/>
            <w:shd w:val="clear" w:color="auto" w:fill="auto"/>
          </w:tcPr>
          <w:p w14:paraId="7B6D7469" w14:textId="77777777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117CDD7" w14:textId="41C7178A" w:rsidR="00890DF6" w:rsidRPr="002F39AE" w:rsidRDefault="00610A63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123,170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94087F2" w14:textId="77777777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BAC3CC2" w14:textId="5CB8AD66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F39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83,909</w:t>
            </w:r>
          </w:p>
        </w:tc>
      </w:tr>
      <w:tr w:rsidR="00890DF6" w:rsidRPr="002F39AE" w14:paraId="295DB5A6" w14:textId="77777777" w:rsidTr="00877F49">
        <w:tc>
          <w:tcPr>
            <w:tcW w:w="6041" w:type="dxa"/>
            <w:shd w:val="clear" w:color="auto" w:fill="auto"/>
          </w:tcPr>
          <w:p w14:paraId="7A8C39F4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70984949" w14:textId="77777777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1D407B45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DC5C262" w14:textId="77777777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6BF0BE9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A38A91C" w14:textId="77777777" w:rsidR="00890DF6" w:rsidRPr="002F39AE" w:rsidRDefault="00890DF6" w:rsidP="00890DF6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BC6B3E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96AFBB8" w14:textId="77777777" w:rsidR="00890DF6" w:rsidRPr="002F39AE" w:rsidRDefault="00890DF6" w:rsidP="00890DF6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5847A5A6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AA90C" w14:textId="1BA210DC" w:rsidR="00890DF6" w:rsidRPr="002F39AE" w:rsidRDefault="00610A63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(16,733)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123FFBC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6A8FD" w14:textId="5C17B03D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(13,426)</w:t>
            </w:r>
          </w:p>
        </w:tc>
      </w:tr>
      <w:tr w:rsidR="00890DF6" w:rsidRPr="002F39AE" w14:paraId="426B50DE" w14:textId="77777777" w:rsidTr="00877F49">
        <w:tc>
          <w:tcPr>
            <w:tcW w:w="6041" w:type="dxa"/>
            <w:shd w:val="clear" w:color="auto" w:fill="auto"/>
          </w:tcPr>
          <w:p w14:paraId="0B0E5C94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410240E1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E7FCA8A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789B89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97B7C5A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15E806E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171DFD7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8A519E4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0DF110E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F5AA" w14:textId="3269242A" w:rsidR="00890DF6" w:rsidRPr="002F39AE" w:rsidRDefault="00610A63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106,437</w:t>
            </w:r>
          </w:p>
        </w:tc>
        <w:tc>
          <w:tcPr>
            <w:tcW w:w="262" w:type="dxa"/>
            <w:shd w:val="clear" w:color="auto" w:fill="auto"/>
          </w:tcPr>
          <w:p w14:paraId="3EE661B6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F4CA0" w14:textId="519D83CB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70,483</w:t>
            </w:r>
          </w:p>
        </w:tc>
      </w:tr>
      <w:tr w:rsidR="00890DF6" w:rsidRPr="002F39AE" w14:paraId="0A4B006F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2A0A3E13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5FC282E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59E5F47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7B9F637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4278A80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BF92757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0672273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FA17AB5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0ED3EEF" w14:textId="77777777" w:rsidR="00890DF6" w:rsidRPr="002F39AE" w:rsidRDefault="00890DF6" w:rsidP="00890DF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8940DBE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2E037B2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EC5834D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DF6" w:rsidRPr="002F39AE" w14:paraId="085279CC" w14:textId="77777777" w:rsidTr="00877F49">
        <w:tc>
          <w:tcPr>
            <w:tcW w:w="6041" w:type="dxa"/>
            <w:shd w:val="clear" w:color="auto" w:fill="auto"/>
          </w:tcPr>
          <w:p w14:paraId="7A5C6588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45B00FFC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E6220E0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593DB2F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4C818C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612D225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B1499B4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0595413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DFB33E4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902AD9C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6CB1635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81FD59B" w14:textId="77777777" w:rsidR="00890DF6" w:rsidRPr="002F39AE" w:rsidRDefault="00890DF6" w:rsidP="00890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52B0" w:rsidRPr="002F39AE" w14:paraId="17EA8ED7" w14:textId="77777777" w:rsidTr="00877F49">
        <w:tc>
          <w:tcPr>
            <w:tcW w:w="6041" w:type="dxa"/>
            <w:shd w:val="clear" w:color="auto" w:fill="auto"/>
          </w:tcPr>
          <w:p w14:paraId="5F173C75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19773AEF" w14:textId="00422589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56,318</w:t>
            </w:r>
          </w:p>
        </w:tc>
        <w:tc>
          <w:tcPr>
            <w:tcW w:w="494" w:type="dxa"/>
            <w:shd w:val="clear" w:color="auto" w:fill="auto"/>
          </w:tcPr>
          <w:p w14:paraId="0E1CA1EB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B7C6598" w14:textId="5BC5EAD8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60,596</w:t>
            </w:r>
          </w:p>
        </w:tc>
        <w:tc>
          <w:tcPr>
            <w:tcW w:w="262" w:type="dxa"/>
            <w:shd w:val="clear" w:color="auto" w:fill="auto"/>
          </w:tcPr>
          <w:p w14:paraId="6E528562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ED3E288" w14:textId="7C72B310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1A664D4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77708BB" w14:textId="3B2EC0F1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C96E778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43AB20C" w14:textId="62622B89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56,318</w:t>
            </w:r>
          </w:p>
        </w:tc>
        <w:tc>
          <w:tcPr>
            <w:tcW w:w="262" w:type="dxa"/>
            <w:shd w:val="clear" w:color="auto" w:fill="auto"/>
          </w:tcPr>
          <w:p w14:paraId="4ACD4CD4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1092C05" w14:textId="002347B0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60,596</w:t>
            </w:r>
          </w:p>
        </w:tc>
      </w:tr>
      <w:tr w:rsidR="000A52B0" w:rsidRPr="002F39AE" w14:paraId="46216153" w14:textId="77777777" w:rsidTr="00877F49">
        <w:tc>
          <w:tcPr>
            <w:tcW w:w="6041" w:type="dxa"/>
            <w:shd w:val="clear" w:color="auto" w:fill="auto"/>
          </w:tcPr>
          <w:p w14:paraId="1C768B79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0AD171BC" w14:textId="66F58B81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494" w:type="dxa"/>
            <w:shd w:val="clear" w:color="auto" w:fill="auto"/>
          </w:tcPr>
          <w:p w14:paraId="2004E56F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6E28646" w14:textId="7544401D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262" w:type="dxa"/>
            <w:shd w:val="clear" w:color="auto" w:fill="auto"/>
          </w:tcPr>
          <w:p w14:paraId="6B46190C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B3BD7AB" w14:textId="574C5DBA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1CDB421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B843D51" w14:textId="7AE1F60F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311268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49C12A5" w14:textId="6B2D1570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62" w:type="dxa"/>
            <w:shd w:val="clear" w:color="auto" w:fill="auto"/>
          </w:tcPr>
          <w:p w14:paraId="02842F51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417F511" w14:textId="648C2233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</w:tr>
      <w:tr w:rsidR="000A52B0" w:rsidRPr="002F39AE" w14:paraId="035EF7EE" w14:textId="77777777" w:rsidTr="00877F49">
        <w:tc>
          <w:tcPr>
            <w:tcW w:w="6041" w:type="dxa"/>
            <w:shd w:val="clear" w:color="auto" w:fill="auto"/>
          </w:tcPr>
          <w:p w14:paraId="099F76F6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45A36B9F" w14:textId="08744B53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8,658</w:t>
            </w:r>
          </w:p>
        </w:tc>
        <w:tc>
          <w:tcPr>
            <w:tcW w:w="494" w:type="dxa"/>
            <w:shd w:val="clear" w:color="auto" w:fill="auto"/>
          </w:tcPr>
          <w:p w14:paraId="29648BB4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150432C" w14:textId="3A67B04E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16,576</w:t>
            </w:r>
          </w:p>
        </w:tc>
        <w:tc>
          <w:tcPr>
            <w:tcW w:w="262" w:type="dxa"/>
            <w:shd w:val="clear" w:color="auto" w:fill="auto"/>
          </w:tcPr>
          <w:p w14:paraId="4F2DAD19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656882D" w14:textId="27B49E96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0B2F5FF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C9414B2" w14:textId="0A234C14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7EAE16E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8D720F6" w14:textId="3B9C4E64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8,658</w:t>
            </w:r>
          </w:p>
        </w:tc>
        <w:tc>
          <w:tcPr>
            <w:tcW w:w="262" w:type="dxa"/>
            <w:shd w:val="clear" w:color="auto" w:fill="auto"/>
          </w:tcPr>
          <w:p w14:paraId="30185BB4" w14:textId="77777777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182D62B" w14:textId="4183DE45" w:rsidR="000A52B0" w:rsidRPr="002F39AE" w:rsidRDefault="000A52B0" w:rsidP="000A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16,576</w:t>
            </w:r>
          </w:p>
        </w:tc>
      </w:tr>
    </w:tbl>
    <w:p w14:paraId="54E4D376" w14:textId="77777777" w:rsidR="00D16575" w:rsidRPr="002F39AE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2F39AE" w:rsidSect="00154F1B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699131A7" w14:textId="77777777" w:rsidR="007C5668" w:rsidRPr="002F39AE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2F39AE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2F39A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14:paraId="022AC111" w14:textId="77777777" w:rsidR="00D77877" w:rsidRPr="002F39AE" w:rsidRDefault="007A3AC4" w:rsidP="00A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F39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2F39A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2F39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3D3D6425" w14:textId="77777777" w:rsidR="00091326" w:rsidRPr="002F39AE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39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737B768" w14:textId="285F934B" w:rsidR="005D2F29" w:rsidRPr="002F39AE" w:rsidRDefault="00091326" w:rsidP="00A7329B">
      <w:pPr>
        <w:spacing w:after="24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F39AE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2F39AE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2F39AE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2F39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</w:t>
      </w:r>
      <w:r w:rsidR="007A3AC4" w:rsidRPr="002F39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2F39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7B31BE" w:rsidRPr="002F39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สำหรับงวด</w:t>
      </w:r>
      <w:r w:rsidR="00CC1C6E" w:rsidRPr="002F39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หก</w:t>
      </w:r>
      <w:r w:rsidR="007B31BE" w:rsidRPr="002F39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เดือน </w:t>
      </w:r>
      <w:r w:rsidR="00E70D5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สิ้นสุดวันที่ 30 มิถุนายน 2567 </w:t>
      </w:r>
      <w:r w:rsidR="007B31BE" w:rsidRPr="002F39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</w:t>
      </w:r>
      <w:r w:rsidR="00781639" w:rsidRPr="002F39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</w:t>
      </w:r>
      <w:r w:rsidR="00FF31A1" w:rsidRPr="002F39A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38" w:name="_Hlk31812899"/>
      <w:r w:rsidR="00870377" w:rsidRPr="002F39AE">
        <w:rPr>
          <w:rFonts w:ascii="Angsana New" w:hAnsi="Angsana New"/>
          <w:snapToGrid w:val="0"/>
          <w:sz w:val="30"/>
          <w:szCs w:val="30"/>
          <w:lang w:eastAsia="th-TH"/>
        </w:rPr>
        <w:t>25.69</w:t>
      </w:r>
      <w:r w:rsidR="00F43233" w:rsidRPr="002F39A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38"/>
      <w:r w:rsidRPr="002F39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2F39AE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2F39AE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04250E" w:rsidRPr="002F39AE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66</w:t>
      </w:r>
      <w:r w:rsidR="00114872" w:rsidRPr="002F39A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bookmarkStart w:id="39" w:name="_Hlk31812917"/>
      <w:r w:rsidR="00DE074E" w:rsidRPr="002F39AE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bookmarkStart w:id="40" w:name="_Hlk118472230"/>
      <w:r w:rsidR="00870377" w:rsidRPr="002F39AE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51.87</w:t>
      </w:r>
      <w:r w:rsidR="007246AF" w:rsidRPr="002F39A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End w:id="39"/>
      <w:bookmarkEnd w:id="40"/>
      <w:r w:rsidRPr="002F39AE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2F39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</w:t>
      </w:r>
      <w:r w:rsidR="007A3AC4" w:rsidRPr="002F39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2F39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</w:p>
    <w:p w14:paraId="2F840B11" w14:textId="77777777" w:rsidR="008732D4" w:rsidRPr="002F39AE" w:rsidRDefault="0000629D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t>20</w:t>
      </w:r>
      <w:r w:rsidR="008732D4" w:rsidRPr="002F39AE">
        <w:rPr>
          <w:rFonts w:ascii="Angsana New" w:hAnsi="Angsana New"/>
          <w:b/>
          <w:bCs/>
          <w:sz w:val="30"/>
          <w:szCs w:val="30"/>
        </w:rPr>
        <w:tab/>
      </w:r>
      <w:r w:rsidR="000948C5" w:rsidRPr="002F39AE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967930" w:rsidRPr="002F39AE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  <w:r w:rsidR="008732D4" w:rsidRPr="002F39A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77A94F6F" w14:textId="6063BD3D" w:rsidR="00C25CCE" w:rsidRPr="002F39AE" w:rsidRDefault="0085089B" w:rsidP="00757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bookmarkStart w:id="41" w:name="OLE_LINK3"/>
      <w:r w:rsidRPr="002F39AE">
        <w:rPr>
          <w:rFonts w:ascii="Angsana New" w:hAnsi="Angsana New"/>
          <w:sz w:val="30"/>
          <w:szCs w:val="30"/>
        </w:rPr>
        <w:t>20</w:t>
      </w:r>
      <w:r w:rsidR="00C25CCE" w:rsidRPr="002F39AE">
        <w:rPr>
          <w:rFonts w:ascii="Angsana New" w:hAnsi="Angsana New"/>
          <w:sz w:val="30"/>
          <w:szCs w:val="30"/>
        </w:rPr>
        <w:t>.</w:t>
      </w:r>
      <w:r w:rsidR="00757508" w:rsidRPr="002F39AE">
        <w:rPr>
          <w:rFonts w:ascii="Angsana New" w:hAnsi="Angsana New"/>
          <w:sz w:val="30"/>
          <w:szCs w:val="30"/>
        </w:rPr>
        <w:t>1</w:t>
      </w:r>
      <w:r w:rsidR="00C25CCE" w:rsidRPr="002F39AE">
        <w:rPr>
          <w:rFonts w:ascii="Angsana New" w:hAnsi="Angsana New"/>
          <w:sz w:val="30"/>
          <w:szCs w:val="30"/>
        </w:rPr>
        <w:t xml:space="preserve"> </w:t>
      </w:r>
      <w:r w:rsidR="00C25CCE" w:rsidRPr="002F39AE">
        <w:rPr>
          <w:rFonts w:ascii="Angsana New" w:hAnsi="Angsana New" w:hint="cs"/>
          <w:sz w:val="30"/>
          <w:szCs w:val="30"/>
          <w:cs/>
        </w:rPr>
        <w:t>ภาระผูกพันเกี่ยวกับสัญญาโครงการ</w:t>
      </w:r>
    </w:p>
    <w:p w14:paraId="3559415F" w14:textId="7FEEA7B5" w:rsidR="00FF7C85" w:rsidRPr="002F39AE" w:rsidRDefault="00C25CCE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2F39A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1F6E07" w:rsidRPr="002F39AE">
        <w:rPr>
          <w:rFonts w:ascii="Angsana New" w:hAnsi="Angsana New" w:hint="cs"/>
          <w:sz w:val="30"/>
          <w:szCs w:val="30"/>
          <w:cs/>
        </w:rPr>
        <w:t xml:space="preserve">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="001F6E07" w:rsidRPr="002F39AE">
        <w:rPr>
          <w:rFonts w:ascii="Angsana New" w:hAnsi="Angsana New"/>
          <w:sz w:val="30"/>
          <w:szCs w:val="30"/>
        </w:rPr>
        <w:t xml:space="preserve">10 </w:t>
      </w:r>
      <w:r w:rsidR="001F6E07" w:rsidRPr="002F39AE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6E07" w:rsidRPr="002F39AE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="001F6E07" w:rsidRPr="002F39AE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="001F6E07" w:rsidRPr="002F39AE">
        <w:rPr>
          <w:rFonts w:ascii="Angsana New" w:eastAsia="MS Mincho" w:hAnsi="Angsana New"/>
          <w:sz w:val="30"/>
          <w:szCs w:val="30"/>
        </w:rPr>
        <w:t xml:space="preserve"> </w:t>
      </w:r>
    </w:p>
    <w:p w14:paraId="3C2DB0A7" w14:textId="68E25350" w:rsidR="00FF7C85" w:rsidRPr="002F39AE" w:rsidRDefault="00FF7C85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2F39AE">
        <w:rPr>
          <w:rFonts w:ascii="Angsana New" w:eastAsia="MS Mincho" w:hAnsi="Angsana New"/>
          <w:sz w:val="30"/>
          <w:szCs w:val="30"/>
          <w:cs/>
        </w:rPr>
        <w:t xml:space="preserve">วันที่ </w:t>
      </w:r>
      <w:r w:rsidR="00C77038" w:rsidRPr="002F39AE">
        <w:rPr>
          <w:rFonts w:ascii="Angsana New" w:eastAsia="MS Mincho" w:hAnsi="Angsana New"/>
          <w:sz w:val="30"/>
          <w:szCs w:val="30"/>
        </w:rPr>
        <w:t>23</w:t>
      </w:r>
      <w:r w:rsidRPr="002F39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F39AE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="00C77038" w:rsidRPr="002F39AE">
        <w:rPr>
          <w:rFonts w:ascii="Angsana New" w:eastAsia="MS Mincho" w:hAnsi="Angsana New"/>
          <w:sz w:val="30"/>
          <w:szCs w:val="30"/>
        </w:rPr>
        <w:t>2564</w:t>
      </w:r>
      <w:r w:rsidRPr="002F39AE">
        <w:rPr>
          <w:rFonts w:ascii="Angsana New" w:eastAsia="MS Mincho" w:hAnsi="Angsana New"/>
          <w:sz w:val="30"/>
          <w:szCs w:val="30"/>
          <w:cs/>
        </w:rPr>
        <w:t xml:space="preserve"> บริษัทได้ท</w:t>
      </w:r>
      <w:r w:rsidR="008B6EFA" w:rsidRPr="002F39AE">
        <w:rPr>
          <w:rFonts w:ascii="Angsana New" w:eastAsia="MS Mincho" w:hAnsi="Angsana New"/>
          <w:sz w:val="30"/>
          <w:szCs w:val="30"/>
          <w:cs/>
        </w:rPr>
        <w:t>ำหนังสือส่งมอบงานและเบิกค่าจ้าง</w:t>
      </w:r>
      <w:r w:rsidR="00C019A8" w:rsidRPr="002F39AE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2F39AE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bookmarkEnd w:id="41"/>
    <w:p w14:paraId="3FDEDA06" w14:textId="77777777" w:rsidR="00D51EDC" w:rsidRPr="002F39AE" w:rsidRDefault="00AD1FC0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t>2</w:t>
      </w:r>
      <w:r w:rsidR="0000629D" w:rsidRPr="002F39AE">
        <w:rPr>
          <w:rFonts w:ascii="Angsana New" w:hAnsi="Angsana New"/>
          <w:b/>
          <w:bCs/>
          <w:sz w:val="30"/>
          <w:szCs w:val="30"/>
        </w:rPr>
        <w:t>1</w:t>
      </w:r>
      <w:r w:rsidR="00D51EDC" w:rsidRPr="002F39AE">
        <w:rPr>
          <w:rFonts w:ascii="Angsana New" w:hAnsi="Angsana New"/>
          <w:b/>
          <w:bCs/>
          <w:sz w:val="30"/>
          <w:szCs w:val="30"/>
        </w:rPr>
        <w:tab/>
      </w:r>
      <w:r w:rsidR="00D51EDC" w:rsidRPr="002F39AE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2F39AE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14:paraId="635EEC79" w14:textId="7853D958" w:rsidR="00D51EDC" w:rsidRPr="002F39AE" w:rsidRDefault="00D51EDC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ab/>
      </w:r>
      <w:r w:rsidRPr="002F39AE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C23942" w:rsidRPr="002F39AE">
        <w:rPr>
          <w:rFonts w:ascii="Angsana New" w:hAnsi="Angsana New" w:hint="cs"/>
          <w:sz w:val="30"/>
          <w:szCs w:val="30"/>
          <w:cs/>
        </w:rPr>
        <w:t>สำหรับงวด</w:t>
      </w:r>
      <w:r w:rsidR="00CF1712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C23942" w:rsidRPr="002F39A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="00213E64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Pr="002F39AE">
        <w:rPr>
          <w:rFonts w:ascii="Angsana New" w:hAnsi="Angsana New" w:hint="cs"/>
          <w:sz w:val="30"/>
          <w:szCs w:val="30"/>
          <w:cs/>
        </w:rPr>
        <w:t>และ</w:t>
      </w:r>
      <w:r w:rsidRPr="002F39AE">
        <w:rPr>
          <w:rFonts w:ascii="Angsana New" w:hAnsi="Angsana New"/>
          <w:sz w:val="30"/>
          <w:szCs w:val="30"/>
        </w:rPr>
        <w:t xml:space="preserve"> 256</w:t>
      </w:r>
      <w:r w:rsidR="00EB631C" w:rsidRPr="002F39AE">
        <w:rPr>
          <w:rFonts w:ascii="Angsana New" w:hAnsi="Angsana New"/>
          <w:sz w:val="30"/>
          <w:szCs w:val="30"/>
        </w:rPr>
        <w:t xml:space="preserve">6 </w:t>
      </w:r>
      <w:r w:rsidRPr="002F39AE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E02AA" w:rsidRPr="002F39AE" w14:paraId="6AC6BFA7" w14:textId="77777777" w:rsidTr="004C20A9">
        <w:trPr>
          <w:cantSplit/>
        </w:trPr>
        <w:tc>
          <w:tcPr>
            <w:tcW w:w="3060" w:type="dxa"/>
          </w:tcPr>
          <w:p w14:paraId="33958F53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A82FBC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E3BE4D6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E02AA" w:rsidRPr="002F39AE" w14:paraId="5B036552" w14:textId="77777777" w:rsidTr="004C20A9">
        <w:trPr>
          <w:cantSplit/>
        </w:trPr>
        <w:tc>
          <w:tcPr>
            <w:tcW w:w="3060" w:type="dxa"/>
          </w:tcPr>
          <w:p w14:paraId="65B368AB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2" w:name="_Hlk47361344"/>
          </w:p>
        </w:tc>
        <w:tc>
          <w:tcPr>
            <w:tcW w:w="990" w:type="dxa"/>
          </w:tcPr>
          <w:p w14:paraId="2EC363D4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8D99196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DB2EB99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405510F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EE02AA" w:rsidRPr="002F39AE" w14:paraId="4B3CA27C" w14:textId="77777777" w:rsidTr="004C20A9">
        <w:trPr>
          <w:cantSplit/>
        </w:trPr>
        <w:tc>
          <w:tcPr>
            <w:tcW w:w="3060" w:type="dxa"/>
          </w:tcPr>
          <w:p w14:paraId="2C52CF76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ED9F14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9FCD1D4" w14:textId="058CC19D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8816A4"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0A8CC1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C6A0AD" w14:textId="406627FE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D0F0183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9D14F" w14:textId="011C08D0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816A4"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9FB1EB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7965A2" w14:textId="20C188C8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bookmarkEnd w:id="42"/>
    <w:p w14:paraId="70325672" w14:textId="77777777" w:rsidR="00EE02AA" w:rsidRPr="002F39AE" w:rsidRDefault="00EE02AA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2F39AE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2F39AE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E02AA" w:rsidRPr="002F39AE" w14:paraId="6893D4B3" w14:textId="77777777" w:rsidTr="004C20A9">
        <w:trPr>
          <w:cantSplit/>
        </w:trPr>
        <w:tc>
          <w:tcPr>
            <w:tcW w:w="3060" w:type="dxa"/>
          </w:tcPr>
          <w:p w14:paraId="562B46BA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55453C63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C2A949B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E02AA" w:rsidRPr="002F39AE" w14:paraId="63D6E2A7" w14:textId="77777777" w:rsidTr="004C20A9">
        <w:trPr>
          <w:cantSplit/>
        </w:trPr>
        <w:tc>
          <w:tcPr>
            <w:tcW w:w="3060" w:type="dxa"/>
          </w:tcPr>
          <w:p w14:paraId="0A53C16E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4A3049BD" w14:textId="77777777" w:rsidR="00EE02AA" w:rsidRPr="002F39AE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96CA4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3D85CBF" w14:textId="65363544" w:rsidR="008816A4" w:rsidRPr="002F39AE" w:rsidRDefault="008816A4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11,8</w:t>
            </w:r>
            <w:r w:rsidR="002C075F" w:rsidRPr="002F39AE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4E6AF27D" w14:textId="77777777" w:rsidR="00EE02AA" w:rsidRPr="002F39AE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AE1B2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9F39010" w14:textId="52514C7E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5,680</w:t>
            </w:r>
          </w:p>
        </w:tc>
        <w:tc>
          <w:tcPr>
            <w:tcW w:w="270" w:type="dxa"/>
          </w:tcPr>
          <w:p w14:paraId="4FEA79C6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5E7B3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55D9EB" w14:textId="4E59837B" w:rsidR="008816A4" w:rsidRPr="002F39AE" w:rsidRDefault="008816A4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21,553</w:t>
            </w:r>
          </w:p>
        </w:tc>
        <w:tc>
          <w:tcPr>
            <w:tcW w:w="270" w:type="dxa"/>
          </w:tcPr>
          <w:p w14:paraId="1D9606BB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3322F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F25AFD1" w14:textId="1E58FA16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11,390</w:t>
            </w:r>
          </w:p>
        </w:tc>
      </w:tr>
      <w:tr w:rsidR="00EE02AA" w:rsidRPr="002F39AE" w14:paraId="1E255A12" w14:textId="77777777" w:rsidTr="004C20A9">
        <w:trPr>
          <w:cantSplit/>
        </w:trPr>
        <w:tc>
          <w:tcPr>
            <w:tcW w:w="3060" w:type="dxa"/>
          </w:tcPr>
          <w:p w14:paraId="45C21914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248EA22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4AFA57" w14:textId="62019522" w:rsidR="00EE02AA" w:rsidRPr="002F39AE" w:rsidRDefault="008816A4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117282DF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135F61" w14:textId="09BC4CEA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14:paraId="0F3F1031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5CD656" w14:textId="1EB67027" w:rsidR="00EE02AA" w:rsidRPr="002F39AE" w:rsidRDefault="008816A4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70" w:type="dxa"/>
          </w:tcPr>
          <w:p w14:paraId="61974D00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71D5D7" w14:textId="5BE306FF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  <w:tr w:rsidR="00EE02AA" w:rsidRPr="002F39AE" w14:paraId="6A790541" w14:textId="77777777" w:rsidTr="004C20A9">
        <w:trPr>
          <w:cantSplit/>
        </w:trPr>
        <w:tc>
          <w:tcPr>
            <w:tcW w:w="3060" w:type="dxa"/>
          </w:tcPr>
          <w:p w14:paraId="19FD2A86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2055232F" w14:textId="77777777" w:rsidR="00EE02AA" w:rsidRPr="002F39AE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338701" w14:textId="30D6A5E8" w:rsidR="00EE02AA" w:rsidRPr="002F39AE" w:rsidRDefault="008816A4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="002C075F" w:rsidRPr="002F39AE">
              <w:rPr>
                <w:rFonts w:ascii="Angsana New" w:hAnsi="Angsana New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270" w:type="dxa"/>
          </w:tcPr>
          <w:p w14:paraId="3CCF35C3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4E522D" w14:textId="6E26967E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6,059</w:t>
            </w:r>
          </w:p>
        </w:tc>
        <w:tc>
          <w:tcPr>
            <w:tcW w:w="270" w:type="dxa"/>
          </w:tcPr>
          <w:p w14:paraId="7BB38E77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6D70D4" w14:textId="453C9A95" w:rsidR="00EE02AA" w:rsidRPr="002F39AE" w:rsidRDefault="008816A4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22,038</w:t>
            </w:r>
          </w:p>
        </w:tc>
        <w:tc>
          <w:tcPr>
            <w:tcW w:w="270" w:type="dxa"/>
          </w:tcPr>
          <w:p w14:paraId="2B8E49C3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B08207" w14:textId="4B9FC128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12,208</w:t>
            </w:r>
          </w:p>
        </w:tc>
      </w:tr>
      <w:tr w:rsidR="00EE02AA" w:rsidRPr="002F39AE" w14:paraId="51CC3D1E" w14:textId="77777777" w:rsidTr="004C20A9">
        <w:trPr>
          <w:cantSplit/>
        </w:trPr>
        <w:tc>
          <w:tcPr>
            <w:tcW w:w="3060" w:type="dxa"/>
          </w:tcPr>
          <w:p w14:paraId="3FCB9017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7F639765" w14:textId="77777777" w:rsidR="00EE02AA" w:rsidRPr="002F39AE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B4041D" w14:textId="1FD5B1CF" w:rsidR="00EE02AA" w:rsidRPr="002F39AE" w:rsidRDefault="008816A4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570EA147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4E0B57" w14:textId="14C0C55D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3815EDAF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4C2DB0" w14:textId="2560146A" w:rsidR="00EE02AA" w:rsidRPr="002F39AE" w:rsidRDefault="008816A4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1,766</w:t>
            </w:r>
          </w:p>
        </w:tc>
        <w:tc>
          <w:tcPr>
            <w:tcW w:w="270" w:type="dxa"/>
          </w:tcPr>
          <w:p w14:paraId="51818DFB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30B63D" w14:textId="0DACF229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1,314</w:t>
            </w:r>
          </w:p>
        </w:tc>
      </w:tr>
      <w:tr w:rsidR="00EE02AA" w:rsidRPr="002F39AE" w14:paraId="21131766" w14:textId="77777777" w:rsidTr="004C20A9">
        <w:trPr>
          <w:cantSplit/>
        </w:trPr>
        <w:tc>
          <w:tcPr>
            <w:tcW w:w="3060" w:type="dxa"/>
          </w:tcPr>
          <w:p w14:paraId="23518496" w14:textId="79CEA4E1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9583C6C" w14:textId="77777777" w:rsidR="00EE02AA" w:rsidRPr="002F39AE" w:rsidRDefault="00EE02AA" w:rsidP="004C20A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12AB1E" w14:textId="6FA2CA02" w:rsidR="00EE02AA" w:rsidRPr="002F39AE" w:rsidRDefault="008816A4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12,836</w:t>
            </w:r>
          </w:p>
        </w:tc>
        <w:tc>
          <w:tcPr>
            <w:tcW w:w="270" w:type="dxa"/>
          </w:tcPr>
          <w:p w14:paraId="7C3B53FE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123D06" w14:textId="5D5380C5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6,619</w:t>
            </w:r>
          </w:p>
        </w:tc>
        <w:tc>
          <w:tcPr>
            <w:tcW w:w="270" w:type="dxa"/>
          </w:tcPr>
          <w:p w14:paraId="55BBCB7F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7AA972" w14:textId="7692CE0D" w:rsidR="00EE02AA" w:rsidRPr="002F39AE" w:rsidRDefault="008816A4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23,804</w:t>
            </w:r>
          </w:p>
        </w:tc>
        <w:tc>
          <w:tcPr>
            <w:tcW w:w="270" w:type="dxa"/>
          </w:tcPr>
          <w:p w14:paraId="1CC339E1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9040D0" w14:textId="59192D20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13,522</w:t>
            </w:r>
          </w:p>
        </w:tc>
      </w:tr>
    </w:tbl>
    <w:p w14:paraId="7475617E" w14:textId="77777777" w:rsidR="00EE02AA" w:rsidRPr="002F39AE" w:rsidRDefault="00EE02AA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E02AA" w:rsidRPr="002F39AE" w14:paraId="3F2ECAB2" w14:textId="77777777" w:rsidTr="004C20A9">
        <w:trPr>
          <w:cantSplit/>
        </w:trPr>
        <w:tc>
          <w:tcPr>
            <w:tcW w:w="3060" w:type="dxa"/>
          </w:tcPr>
          <w:p w14:paraId="562A1CE0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A2B231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49ABC19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2AA" w:rsidRPr="002F39AE" w14:paraId="48E13B41" w14:textId="77777777" w:rsidTr="004C20A9">
        <w:trPr>
          <w:cantSplit/>
        </w:trPr>
        <w:tc>
          <w:tcPr>
            <w:tcW w:w="3060" w:type="dxa"/>
          </w:tcPr>
          <w:p w14:paraId="0122F0AD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77C071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11E6D3D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751BFB9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634F67F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816A4" w:rsidRPr="002F39AE" w14:paraId="0BD458E2" w14:textId="77777777" w:rsidTr="004C20A9">
        <w:trPr>
          <w:cantSplit/>
        </w:trPr>
        <w:tc>
          <w:tcPr>
            <w:tcW w:w="3060" w:type="dxa"/>
          </w:tcPr>
          <w:p w14:paraId="03AB13A5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1D4B0D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FD50EB5" w14:textId="118FBB6C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BA21F8E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A15058" w14:textId="2CC16645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8941DED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D04C2" w14:textId="67CC7401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6BC6376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08FAB" w14:textId="5F8A706A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6C628DB2" w14:textId="77777777" w:rsidR="00EE02AA" w:rsidRPr="002F39AE" w:rsidRDefault="00EE02AA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2F39AE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2F39AE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E02AA" w:rsidRPr="002F39AE" w14:paraId="7975DBB5" w14:textId="77777777" w:rsidTr="004C20A9">
        <w:trPr>
          <w:cantSplit/>
        </w:trPr>
        <w:tc>
          <w:tcPr>
            <w:tcW w:w="3060" w:type="dxa"/>
          </w:tcPr>
          <w:p w14:paraId="1BE2DD54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69519623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9F9A683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816A4" w:rsidRPr="002F39AE" w14:paraId="2F99BD59" w14:textId="77777777" w:rsidTr="004C20A9">
        <w:trPr>
          <w:cantSplit/>
        </w:trPr>
        <w:tc>
          <w:tcPr>
            <w:tcW w:w="3060" w:type="dxa"/>
          </w:tcPr>
          <w:p w14:paraId="397AB327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3337B782" w14:textId="77777777" w:rsidR="008816A4" w:rsidRPr="002F39AE" w:rsidRDefault="008816A4" w:rsidP="008816A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D85DD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52903A2" w14:textId="49D3B948" w:rsidR="002C075F" w:rsidRPr="002F39AE" w:rsidRDefault="002C075F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7,855</w:t>
            </w:r>
          </w:p>
        </w:tc>
        <w:tc>
          <w:tcPr>
            <w:tcW w:w="270" w:type="dxa"/>
          </w:tcPr>
          <w:p w14:paraId="317D24A9" w14:textId="77777777" w:rsidR="008816A4" w:rsidRPr="002F39AE" w:rsidRDefault="008816A4" w:rsidP="008816A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2C3C56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74E39E" w14:textId="49139705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5,873</w:t>
            </w:r>
          </w:p>
        </w:tc>
        <w:tc>
          <w:tcPr>
            <w:tcW w:w="270" w:type="dxa"/>
          </w:tcPr>
          <w:p w14:paraId="0E4D068F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E53773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061DA2" w14:textId="3C8D2CCA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14,888</w:t>
            </w:r>
          </w:p>
        </w:tc>
        <w:tc>
          <w:tcPr>
            <w:tcW w:w="270" w:type="dxa"/>
          </w:tcPr>
          <w:p w14:paraId="1AABA14D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740EA3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4252217" w14:textId="636263CC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11,390</w:t>
            </w:r>
          </w:p>
        </w:tc>
      </w:tr>
      <w:tr w:rsidR="008816A4" w:rsidRPr="002F39AE" w14:paraId="78145A3D" w14:textId="77777777" w:rsidTr="004C20A9">
        <w:trPr>
          <w:cantSplit/>
        </w:trPr>
        <w:tc>
          <w:tcPr>
            <w:tcW w:w="3060" w:type="dxa"/>
          </w:tcPr>
          <w:p w14:paraId="3801D5E0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976C459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57593C" w14:textId="75A1F5ED" w:rsidR="008816A4" w:rsidRPr="002F39AE" w:rsidRDefault="002C075F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5E071089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124B62" w14:textId="71367EE5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14:paraId="68E2D2DA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FF6BF" w14:textId="0EFC1E72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3F69D966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9FE" w14:textId="74F62D06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  <w:tr w:rsidR="008816A4" w:rsidRPr="002F39AE" w14:paraId="4BD22122" w14:textId="77777777" w:rsidTr="004C20A9">
        <w:trPr>
          <w:cantSplit/>
        </w:trPr>
        <w:tc>
          <w:tcPr>
            <w:tcW w:w="3060" w:type="dxa"/>
          </w:tcPr>
          <w:p w14:paraId="3FD6D59D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2FCDC0D4" w14:textId="77777777" w:rsidR="008816A4" w:rsidRPr="002F39AE" w:rsidRDefault="008816A4" w:rsidP="008816A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6B41DD" w14:textId="52365436" w:rsidR="008816A4" w:rsidRPr="002F39AE" w:rsidRDefault="002C075F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8,066</w:t>
            </w:r>
          </w:p>
        </w:tc>
        <w:tc>
          <w:tcPr>
            <w:tcW w:w="270" w:type="dxa"/>
          </w:tcPr>
          <w:p w14:paraId="44CA5B48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1CA223" w14:textId="1EB776C1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6,252</w:t>
            </w:r>
          </w:p>
        </w:tc>
        <w:tc>
          <w:tcPr>
            <w:tcW w:w="270" w:type="dxa"/>
          </w:tcPr>
          <w:p w14:paraId="3F84EF68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148B0" w14:textId="7928C5D1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15,344</w:t>
            </w:r>
          </w:p>
        </w:tc>
        <w:tc>
          <w:tcPr>
            <w:tcW w:w="270" w:type="dxa"/>
          </w:tcPr>
          <w:p w14:paraId="02AE74F6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9BFDB" w14:textId="245EA07D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12,208</w:t>
            </w:r>
          </w:p>
        </w:tc>
      </w:tr>
      <w:tr w:rsidR="008816A4" w:rsidRPr="002F39AE" w14:paraId="18C1262A" w14:textId="77777777" w:rsidTr="004C20A9">
        <w:trPr>
          <w:cantSplit/>
        </w:trPr>
        <w:tc>
          <w:tcPr>
            <w:tcW w:w="3060" w:type="dxa"/>
          </w:tcPr>
          <w:p w14:paraId="574DE766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62B309EC" w14:textId="77777777" w:rsidR="008816A4" w:rsidRPr="002F39AE" w:rsidRDefault="008816A4" w:rsidP="008816A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9082B9" w14:textId="6E48A6A7" w:rsidR="008816A4" w:rsidRPr="002F39AE" w:rsidRDefault="002C075F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14:paraId="07F39A79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79CE54" w14:textId="45C5C4D3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70" w:type="dxa"/>
          </w:tcPr>
          <w:p w14:paraId="06ED331A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E23F7" w14:textId="2C39CAEE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1,389</w:t>
            </w:r>
          </w:p>
        </w:tc>
        <w:tc>
          <w:tcPr>
            <w:tcW w:w="270" w:type="dxa"/>
          </w:tcPr>
          <w:p w14:paraId="0346AB6D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B2F44" w14:textId="6E27E04B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1,218</w:t>
            </w:r>
          </w:p>
        </w:tc>
      </w:tr>
      <w:tr w:rsidR="008816A4" w:rsidRPr="002F39AE" w14:paraId="5A5EDBB5" w14:textId="77777777" w:rsidTr="004C20A9">
        <w:trPr>
          <w:cantSplit/>
        </w:trPr>
        <w:tc>
          <w:tcPr>
            <w:tcW w:w="3060" w:type="dxa"/>
          </w:tcPr>
          <w:p w14:paraId="44E1D74C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70D67BC" w14:textId="77777777" w:rsidR="008816A4" w:rsidRPr="002F39AE" w:rsidRDefault="008816A4" w:rsidP="008816A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516B11" w14:textId="76C9DDEC" w:rsidR="008816A4" w:rsidRPr="002F39AE" w:rsidRDefault="002C075F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8,598</w:t>
            </w:r>
          </w:p>
        </w:tc>
        <w:tc>
          <w:tcPr>
            <w:tcW w:w="270" w:type="dxa"/>
          </w:tcPr>
          <w:p w14:paraId="768547DC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22B735" w14:textId="177D0D31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6,801</w:t>
            </w:r>
          </w:p>
        </w:tc>
        <w:tc>
          <w:tcPr>
            <w:tcW w:w="270" w:type="dxa"/>
          </w:tcPr>
          <w:p w14:paraId="38DB68DC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29C75" w14:textId="402AC46F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16,733</w:t>
            </w:r>
          </w:p>
        </w:tc>
        <w:tc>
          <w:tcPr>
            <w:tcW w:w="270" w:type="dxa"/>
          </w:tcPr>
          <w:p w14:paraId="00491ADC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8220C" w14:textId="173392C6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13,426</w:t>
            </w:r>
          </w:p>
        </w:tc>
      </w:tr>
    </w:tbl>
    <w:p w14:paraId="1DE91556" w14:textId="77777777" w:rsidR="00EE02AA" w:rsidRPr="002F39AE" w:rsidRDefault="00EE02AA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018BC43" w14:textId="77777777" w:rsidR="00EE02AA" w:rsidRPr="002F39AE" w:rsidRDefault="00EE02AA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E6F907B" w14:textId="77777777" w:rsidR="00A555C2" w:rsidRPr="002F39AE" w:rsidRDefault="00334C1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t>2</w:t>
      </w:r>
      <w:r w:rsidR="0000629D" w:rsidRPr="002F39AE">
        <w:rPr>
          <w:rFonts w:ascii="Angsana New" w:hAnsi="Angsana New"/>
          <w:b/>
          <w:bCs/>
          <w:sz w:val="30"/>
          <w:szCs w:val="30"/>
        </w:rPr>
        <w:t>2</w:t>
      </w:r>
      <w:r w:rsidR="00507A0C" w:rsidRPr="002F39AE">
        <w:rPr>
          <w:rFonts w:ascii="Angsana New" w:hAnsi="Angsana New"/>
          <w:b/>
          <w:bCs/>
          <w:sz w:val="30"/>
          <w:szCs w:val="30"/>
        </w:rPr>
        <w:tab/>
      </w:r>
      <w:r w:rsidR="00507A0C" w:rsidRPr="002F39AE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2906A3C3" w14:textId="3EC2C82B" w:rsidR="00016257" w:rsidRPr="002F39AE" w:rsidRDefault="00016257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tab/>
      </w:r>
      <w:r w:rsidRPr="002F39AE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2F39AE">
        <w:rPr>
          <w:rFonts w:ascii="Angsana New" w:hAnsi="Angsana New" w:hint="cs"/>
          <w:b/>
          <w:sz w:val="30"/>
          <w:szCs w:val="30"/>
          <w:cs/>
        </w:rPr>
        <w:t>ที่</w:t>
      </w:r>
      <w:r w:rsidRPr="002F39AE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2F39AE">
        <w:rPr>
          <w:rFonts w:ascii="Angsana New" w:hAnsi="Angsana New"/>
          <w:b/>
          <w:sz w:val="30"/>
          <w:szCs w:val="30"/>
        </w:rPr>
        <w:t xml:space="preserve"> </w:t>
      </w:r>
      <w:r w:rsidRPr="002F39AE">
        <w:rPr>
          <w:rFonts w:ascii="Angsana New" w:hAnsi="Angsana New" w:hint="cs"/>
          <w:b/>
          <w:sz w:val="30"/>
          <w:szCs w:val="30"/>
          <w:cs/>
        </w:rPr>
        <w:t>สำหรับงวด</w:t>
      </w:r>
      <w:r w:rsidR="00CF1712" w:rsidRPr="002F39AE">
        <w:rPr>
          <w:rFonts w:ascii="Angsana New" w:hAnsi="Angsana New" w:hint="cs"/>
          <w:b/>
          <w:sz w:val="30"/>
          <w:szCs w:val="30"/>
          <w:cs/>
        </w:rPr>
        <w:t xml:space="preserve"> สิ้น</w:t>
      </w:r>
      <w:r w:rsidRPr="002F39AE">
        <w:rPr>
          <w:rFonts w:ascii="Angsana New" w:hAnsi="Angsana New" w:hint="cs"/>
          <w:b/>
          <w:sz w:val="30"/>
          <w:szCs w:val="30"/>
          <w:cs/>
        </w:rPr>
        <w:t xml:space="preserve">สุดวันที่ </w:t>
      </w:r>
      <w:r w:rsidR="00431E41" w:rsidRPr="002F39AE">
        <w:rPr>
          <w:rFonts w:ascii="Angsana New" w:hAnsi="Angsana New"/>
          <w:sz w:val="30"/>
          <w:szCs w:val="30"/>
        </w:rPr>
        <w:t xml:space="preserve">30 </w:t>
      </w:r>
      <w:r w:rsidR="00431E41" w:rsidRPr="002F39A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31E41" w:rsidRPr="002F39AE">
        <w:rPr>
          <w:rFonts w:ascii="Angsana New" w:hAnsi="Angsana New"/>
          <w:sz w:val="30"/>
          <w:szCs w:val="30"/>
        </w:rPr>
        <w:t>2567</w:t>
      </w:r>
      <w:r w:rsidRPr="002F39A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F39AE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2F39AE">
        <w:rPr>
          <w:rFonts w:ascii="Angsana New" w:hAnsi="Angsana New"/>
          <w:bCs/>
          <w:sz w:val="30"/>
          <w:szCs w:val="30"/>
        </w:rPr>
        <w:t>256</w:t>
      </w:r>
      <w:r w:rsidR="007F740E" w:rsidRPr="002F39AE">
        <w:rPr>
          <w:rFonts w:ascii="Angsana New" w:hAnsi="Angsana New"/>
          <w:bCs/>
          <w:sz w:val="30"/>
          <w:szCs w:val="30"/>
        </w:rPr>
        <w:t>6</w:t>
      </w:r>
      <w:r w:rsidRPr="002F39AE">
        <w:rPr>
          <w:rFonts w:ascii="Angsana New" w:hAnsi="Angsana New" w:hint="cs"/>
          <w:b/>
          <w:sz w:val="30"/>
          <w:szCs w:val="30"/>
          <w:cs/>
        </w:rPr>
        <w:t xml:space="preserve"> แสดง</w:t>
      </w:r>
      <w:r w:rsidR="00485C24" w:rsidRPr="002F39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F39AE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14:paraId="446E0F9F" w14:textId="77777777" w:rsidR="00EE02AA" w:rsidRPr="002F39AE" w:rsidRDefault="00EE02AA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E02AA" w:rsidRPr="002F39AE" w14:paraId="70FE2BD0" w14:textId="77777777" w:rsidTr="004C20A9">
        <w:trPr>
          <w:cantSplit/>
        </w:trPr>
        <w:tc>
          <w:tcPr>
            <w:tcW w:w="3060" w:type="dxa"/>
          </w:tcPr>
          <w:p w14:paraId="1832D7E3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90E1A0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E2C9FE0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02AA" w:rsidRPr="002F39AE" w14:paraId="2EFC79AC" w14:textId="77777777" w:rsidTr="004C20A9">
        <w:trPr>
          <w:cantSplit/>
        </w:trPr>
        <w:tc>
          <w:tcPr>
            <w:tcW w:w="3060" w:type="dxa"/>
          </w:tcPr>
          <w:p w14:paraId="61E3C9CA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3" w:name="_Hlk47362680"/>
          </w:p>
        </w:tc>
        <w:tc>
          <w:tcPr>
            <w:tcW w:w="990" w:type="dxa"/>
          </w:tcPr>
          <w:p w14:paraId="7AC134B4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10FD3ED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374212B9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CD5250F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7FBB932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816A4" w:rsidRPr="002F39AE" w14:paraId="341DA09B" w14:textId="77777777" w:rsidTr="004C20A9">
        <w:trPr>
          <w:cantSplit/>
        </w:trPr>
        <w:tc>
          <w:tcPr>
            <w:tcW w:w="3060" w:type="dxa"/>
          </w:tcPr>
          <w:p w14:paraId="26D49267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0147DE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002EF04F" w14:textId="0B29A4DB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3C5C651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5CD11" w14:textId="186EF33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7A903E0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6AE93" w14:textId="72FB1290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63FD2A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42433" w14:textId="261FAD39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02AA" w:rsidRPr="002F39AE" w14:paraId="487F577F" w14:textId="77777777" w:rsidTr="004C20A9">
        <w:trPr>
          <w:cantSplit/>
        </w:trPr>
        <w:tc>
          <w:tcPr>
            <w:tcW w:w="3060" w:type="dxa"/>
          </w:tcPr>
          <w:p w14:paraId="6FA7193F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8075E7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73380E09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bookmarkEnd w:id="43"/>
      <w:tr w:rsidR="00EE02AA" w:rsidRPr="002F39AE" w14:paraId="5417199B" w14:textId="77777777" w:rsidTr="004C20A9">
        <w:trPr>
          <w:cantSplit/>
        </w:trPr>
        <w:tc>
          <w:tcPr>
            <w:tcW w:w="3060" w:type="dxa"/>
          </w:tcPr>
          <w:p w14:paraId="584C7016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0774EABD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B5E19F8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E02AA" w:rsidRPr="002F39AE" w14:paraId="4E7D82EB" w14:textId="77777777" w:rsidTr="004C20A9">
        <w:trPr>
          <w:cantSplit/>
        </w:trPr>
        <w:tc>
          <w:tcPr>
            <w:tcW w:w="3060" w:type="dxa"/>
          </w:tcPr>
          <w:p w14:paraId="153E3956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0F2A4C8C" w14:textId="77777777" w:rsidR="00EE02AA" w:rsidRPr="002F39AE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C74217" w14:textId="39F16A1E" w:rsidR="00EE02AA" w:rsidRPr="002F39AE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10,643</w:t>
            </w:r>
          </w:p>
        </w:tc>
        <w:tc>
          <w:tcPr>
            <w:tcW w:w="270" w:type="dxa"/>
          </w:tcPr>
          <w:p w14:paraId="4B3F6524" w14:textId="77777777" w:rsidR="00EE02AA" w:rsidRPr="002F39AE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7E86C" w14:textId="19145DD3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  <w:tc>
          <w:tcPr>
            <w:tcW w:w="270" w:type="dxa"/>
          </w:tcPr>
          <w:p w14:paraId="623C68F9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40E52" w14:textId="647704CC" w:rsidR="00EE02AA" w:rsidRPr="002F39AE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22,893</w:t>
            </w:r>
          </w:p>
        </w:tc>
        <w:tc>
          <w:tcPr>
            <w:tcW w:w="270" w:type="dxa"/>
          </w:tcPr>
          <w:p w14:paraId="44F62EEA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7299A8" w14:textId="6DDA95DE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14,870</w:t>
            </w:r>
          </w:p>
        </w:tc>
      </w:tr>
      <w:tr w:rsidR="00EE02AA" w:rsidRPr="002F39AE" w14:paraId="475AF6A0" w14:textId="77777777" w:rsidTr="004C20A9">
        <w:trPr>
          <w:cantSplit/>
          <w:trHeight w:hRule="exact" w:val="227"/>
        </w:trPr>
        <w:tc>
          <w:tcPr>
            <w:tcW w:w="3060" w:type="dxa"/>
          </w:tcPr>
          <w:p w14:paraId="401456C0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750D45F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F02B70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F22E1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9FE9C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97DA9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76B82E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472E3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382E74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02AA" w:rsidRPr="002F39AE" w14:paraId="1065AA73" w14:textId="77777777" w:rsidTr="004C20A9">
        <w:trPr>
          <w:cantSplit/>
        </w:trPr>
        <w:tc>
          <w:tcPr>
            <w:tcW w:w="3060" w:type="dxa"/>
          </w:tcPr>
          <w:p w14:paraId="07B433D7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27357F2C" w14:textId="77777777" w:rsidR="00EE02AA" w:rsidRPr="002F39AE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5C7A13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4027E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A08293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BE2356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E5D4E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E429D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E7399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02AA" w:rsidRPr="002F39AE" w14:paraId="059F416F" w14:textId="77777777" w:rsidTr="004C20A9">
        <w:trPr>
          <w:cantSplit/>
        </w:trPr>
        <w:tc>
          <w:tcPr>
            <w:tcW w:w="3060" w:type="dxa"/>
          </w:tcPr>
          <w:p w14:paraId="2748A68A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2929CEC8" w14:textId="77777777" w:rsidR="00EE02AA" w:rsidRPr="002F39AE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EE8F8B" w14:textId="52D78874" w:rsidR="00EE02AA" w:rsidRPr="002F39AE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(447)</w:t>
            </w:r>
          </w:p>
        </w:tc>
        <w:tc>
          <w:tcPr>
            <w:tcW w:w="270" w:type="dxa"/>
          </w:tcPr>
          <w:p w14:paraId="3205ACE0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C5DE00" w14:textId="2EAC683E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(2,583)</w:t>
            </w:r>
          </w:p>
        </w:tc>
        <w:tc>
          <w:tcPr>
            <w:tcW w:w="270" w:type="dxa"/>
          </w:tcPr>
          <w:p w14:paraId="27E26A90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1ED182" w14:textId="27E7BAF2" w:rsidR="00EE02AA" w:rsidRPr="002F39AE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(2,372)</w:t>
            </w:r>
          </w:p>
        </w:tc>
        <w:tc>
          <w:tcPr>
            <w:tcW w:w="270" w:type="dxa"/>
          </w:tcPr>
          <w:p w14:paraId="1D582EBD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05B936" w14:textId="22BD2480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(4,302)</w:t>
            </w:r>
          </w:p>
        </w:tc>
      </w:tr>
      <w:tr w:rsidR="00EE02AA" w:rsidRPr="002F39AE" w14:paraId="551B29E8" w14:textId="77777777" w:rsidTr="004C20A9">
        <w:trPr>
          <w:cantSplit/>
        </w:trPr>
        <w:tc>
          <w:tcPr>
            <w:tcW w:w="3060" w:type="dxa"/>
          </w:tcPr>
          <w:p w14:paraId="499DF99E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4C7E0860" w14:textId="77777777" w:rsidR="00EE02AA" w:rsidRPr="002F39AE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142CE2" w14:textId="4A60A0ED" w:rsidR="00EE02AA" w:rsidRPr="002F39AE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10,196</w:t>
            </w:r>
          </w:p>
        </w:tc>
        <w:tc>
          <w:tcPr>
            <w:tcW w:w="270" w:type="dxa"/>
          </w:tcPr>
          <w:p w14:paraId="130AA40F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491A4" w14:textId="40394DC1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5,789</w:t>
            </w:r>
          </w:p>
        </w:tc>
        <w:tc>
          <w:tcPr>
            <w:tcW w:w="270" w:type="dxa"/>
          </w:tcPr>
          <w:p w14:paraId="53941146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679C51" w14:textId="4C54F891" w:rsidR="00EE02AA" w:rsidRPr="002F39AE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20,521</w:t>
            </w:r>
          </w:p>
        </w:tc>
        <w:tc>
          <w:tcPr>
            <w:tcW w:w="270" w:type="dxa"/>
          </w:tcPr>
          <w:p w14:paraId="0BE4D33A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881F07" w14:textId="7BCB953E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10,568</w:t>
            </w:r>
          </w:p>
        </w:tc>
      </w:tr>
    </w:tbl>
    <w:p w14:paraId="0E23855F" w14:textId="77777777" w:rsidR="00EE02AA" w:rsidRPr="002F39AE" w:rsidRDefault="00EE02AA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E02AA" w:rsidRPr="002F39AE" w14:paraId="174D1115" w14:textId="77777777" w:rsidTr="004C20A9">
        <w:trPr>
          <w:cantSplit/>
        </w:trPr>
        <w:tc>
          <w:tcPr>
            <w:tcW w:w="3060" w:type="dxa"/>
          </w:tcPr>
          <w:p w14:paraId="03C04A0F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2E5CBF0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4CD694A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2AA" w:rsidRPr="002F39AE" w14:paraId="6B1788C2" w14:textId="77777777" w:rsidTr="004C20A9">
        <w:trPr>
          <w:cantSplit/>
        </w:trPr>
        <w:tc>
          <w:tcPr>
            <w:tcW w:w="3060" w:type="dxa"/>
          </w:tcPr>
          <w:p w14:paraId="02950AE7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AD00335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917C015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6F30961B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5FB77A8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B2A269A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816A4" w:rsidRPr="002F39AE" w14:paraId="40E0950E" w14:textId="77777777" w:rsidTr="004C20A9">
        <w:trPr>
          <w:cantSplit/>
        </w:trPr>
        <w:tc>
          <w:tcPr>
            <w:tcW w:w="3060" w:type="dxa"/>
          </w:tcPr>
          <w:p w14:paraId="00E657C4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C1B33A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65057450" w14:textId="0876FB6A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D4C07E7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D7FB31" w14:textId="71FA2569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0CC4B35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6E2A3D" w14:textId="7AC0A864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55734E9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95A4D1" w14:textId="0FFFD2BE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02AA" w:rsidRPr="002F39AE" w14:paraId="7D594863" w14:textId="77777777" w:rsidTr="004C20A9">
        <w:trPr>
          <w:cantSplit/>
        </w:trPr>
        <w:tc>
          <w:tcPr>
            <w:tcW w:w="3060" w:type="dxa"/>
          </w:tcPr>
          <w:p w14:paraId="02C31D98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530C17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170386DB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EE02AA" w:rsidRPr="002F39AE" w14:paraId="66A5C619" w14:textId="77777777" w:rsidTr="004C20A9">
        <w:trPr>
          <w:cantSplit/>
        </w:trPr>
        <w:tc>
          <w:tcPr>
            <w:tcW w:w="3060" w:type="dxa"/>
          </w:tcPr>
          <w:p w14:paraId="653AED15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20A626DB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12D6C70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E02AA" w:rsidRPr="002F39AE" w14:paraId="5ED5D0A4" w14:textId="77777777" w:rsidTr="004C20A9">
        <w:trPr>
          <w:cantSplit/>
        </w:trPr>
        <w:tc>
          <w:tcPr>
            <w:tcW w:w="3060" w:type="dxa"/>
          </w:tcPr>
          <w:p w14:paraId="00AD9CE1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1F681784" w14:textId="77777777" w:rsidR="00EE02AA" w:rsidRPr="002F39AE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5AEA22" w14:textId="07E115AD" w:rsidR="00EE02AA" w:rsidRPr="002F39AE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10,818</w:t>
            </w:r>
          </w:p>
        </w:tc>
        <w:tc>
          <w:tcPr>
            <w:tcW w:w="270" w:type="dxa"/>
          </w:tcPr>
          <w:p w14:paraId="75D5151E" w14:textId="77777777" w:rsidR="00EE02AA" w:rsidRPr="002F39AE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824C0" w14:textId="695AE265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7,882</w:t>
            </w:r>
          </w:p>
        </w:tc>
        <w:tc>
          <w:tcPr>
            <w:tcW w:w="270" w:type="dxa"/>
          </w:tcPr>
          <w:p w14:paraId="09C68F2D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6F7862" w14:textId="0CEA1599" w:rsidR="00EE02AA" w:rsidRPr="002F39AE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22,850</w:t>
            </w:r>
          </w:p>
        </w:tc>
        <w:tc>
          <w:tcPr>
            <w:tcW w:w="270" w:type="dxa"/>
          </w:tcPr>
          <w:p w14:paraId="4C6A0292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F17302" w14:textId="5B9BBB15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14,280</w:t>
            </w:r>
          </w:p>
        </w:tc>
      </w:tr>
      <w:tr w:rsidR="00EE02AA" w:rsidRPr="002F39AE" w14:paraId="34F46CD9" w14:textId="77777777" w:rsidTr="004C20A9">
        <w:trPr>
          <w:cantSplit/>
          <w:trHeight w:hRule="exact" w:val="227"/>
        </w:trPr>
        <w:tc>
          <w:tcPr>
            <w:tcW w:w="3060" w:type="dxa"/>
          </w:tcPr>
          <w:p w14:paraId="4BB21744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3376EE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663929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BDCA5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C7E6E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B2FA8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F016DF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A56DC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2F457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02AA" w:rsidRPr="002F39AE" w14:paraId="3CD11C8B" w14:textId="77777777" w:rsidTr="004C20A9">
        <w:trPr>
          <w:cantSplit/>
        </w:trPr>
        <w:tc>
          <w:tcPr>
            <w:tcW w:w="3060" w:type="dxa"/>
          </w:tcPr>
          <w:p w14:paraId="20008B80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4FF47458" w14:textId="77777777" w:rsidR="00EE02AA" w:rsidRPr="002F39AE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20370F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D2FF0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4DCD6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8BEA2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A60BDE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21445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7085FE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02AA" w:rsidRPr="002F39AE" w14:paraId="473F8681" w14:textId="77777777" w:rsidTr="004C20A9">
        <w:trPr>
          <w:cantSplit/>
        </w:trPr>
        <w:tc>
          <w:tcPr>
            <w:tcW w:w="3060" w:type="dxa"/>
          </w:tcPr>
          <w:p w14:paraId="3D40CDF9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7A2A9C40" w14:textId="77777777" w:rsidR="00EE02AA" w:rsidRPr="002F39AE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B93870" w14:textId="4CD262EF" w:rsidR="00EE02AA" w:rsidRPr="002F39AE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(434)</w:t>
            </w:r>
          </w:p>
        </w:tc>
        <w:tc>
          <w:tcPr>
            <w:tcW w:w="270" w:type="dxa"/>
          </w:tcPr>
          <w:p w14:paraId="0FB6FDD4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345905" w14:textId="0DB7D0C0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(2,583)</w:t>
            </w:r>
          </w:p>
        </w:tc>
        <w:tc>
          <w:tcPr>
            <w:tcW w:w="270" w:type="dxa"/>
          </w:tcPr>
          <w:p w14:paraId="45481F0F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DC613B" w14:textId="2B45EEA7" w:rsidR="00EE02AA" w:rsidRPr="002F39AE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(2,346)</w:t>
            </w:r>
          </w:p>
        </w:tc>
        <w:tc>
          <w:tcPr>
            <w:tcW w:w="270" w:type="dxa"/>
          </w:tcPr>
          <w:p w14:paraId="738B0C04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58F1C3" w14:textId="3F2814B5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(4,302)</w:t>
            </w:r>
          </w:p>
        </w:tc>
      </w:tr>
      <w:tr w:rsidR="00EE02AA" w:rsidRPr="002F39AE" w14:paraId="0348CE11" w14:textId="77777777" w:rsidTr="004C20A9">
        <w:trPr>
          <w:cantSplit/>
        </w:trPr>
        <w:tc>
          <w:tcPr>
            <w:tcW w:w="3060" w:type="dxa"/>
          </w:tcPr>
          <w:p w14:paraId="6B17D355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0C13673B" w14:textId="77777777" w:rsidR="00EE02AA" w:rsidRPr="002F39AE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6C05F1" w14:textId="1B27E576" w:rsidR="00EE02AA" w:rsidRPr="002F39AE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10,384</w:t>
            </w:r>
          </w:p>
        </w:tc>
        <w:tc>
          <w:tcPr>
            <w:tcW w:w="270" w:type="dxa"/>
          </w:tcPr>
          <w:p w14:paraId="4E2CE1A4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D92A6B" w14:textId="4BC23EF3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5,299</w:t>
            </w:r>
          </w:p>
        </w:tc>
        <w:tc>
          <w:tcPr>
            <w:tcW w:w="270" w:type="dxa"/>
          </w:tcPr>
          <w:p w14:paraId="683D1C8A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7CD9E4" w14:textId="5D22B52C" w:rsidR="00EE02AA" w:rsidRPr="002F39AE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20,504</w:t>
            </w:r>
          </w:p>
        </w:tc>
        <w:tc>
          <w:tcPr>
            <w:tcW w:w="270" w:type="dxa"/>
          </w:tcPr>
          <w:p w14:paraId="4FBFA7B0" w14:textId="77777777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90FD0F" w14:textId="02AC7B55" w:rsidR="00EE02AA" w:rsidRPr="002F39AE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9,978</w:t>
            </w:r>
          </w:p>
        </w:tc>
      </w:tr>
    </w:tbl>
    <w:p w14:paraId="17E0CF91" w14:textId="77777777" w:rsidR="00EE02AA" w:rsidRPr="002F39AE" w:rsidRDefault="00EE02AA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0292462" w14:textId="1FBB6158" w:rsidR="00A6281D" w:rsidRPr="002F39AE" w:rsidRDefault="002D158A" w:rsidP="00F3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tab/>
      </w:r>
      <w:r w:rsidR="00F32A8E" w:rsidRPr="002F39AE">
        <w:rPr>
          <w:rFonts w:ascii="Angsana New" w:hAnsi="Angsana New"/>
          <w:bCs/>
          <w:sz w:val="30"/>
          <w:szCs w:val="30"/>
        </w:rPr>
        <w:t xml:space="preserve">                                     </w:t>
      </w:r>
      <w:r w:rsidR="00F32A8E" w:rsidRPr="002F39AE">
        <w:rPr>
          <w:rFonts w:ascii="Angsana New" w:hAnsi="Angsana New" w:hint="cs"/>
          <w:bCs/>
          <w:sz w:val="30"/>
          <w:szCs w:val="30"/>
          <w:cs/>
        </w:rPr>
        <w:t xml:space="preserve">     </w:t>
      </w:r>
      <w:r w:rsidR="00996484" w:rsidRPr="002F39AE">
        <w:rPr>
          <w:rFonts w:ascii="Angsana New" w:hAnsi="Angsana New"/>
          <w:bCs/>
          <w:sz w:val="30"/>
          <w:szCs w:val="30"/>
        </w:rPr>
        <w:t xml:space="preserve">                     </w:t>
      </w:r>
    </w:p>
    <w:p w14:paraId="2565A443" w14:textId="77777777" w:rsidR="001E4C4D" w:rsidRPr="002F39AE" w:rsidRDefault="00334C11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t>2</w:t>
      </w:r>
      <w:r w:rsidR="0000629D" w:rsidRPr="002F39AE">
        <w:rPr>
          <w:rFonts w:ascii="Angsana New" w:hAnsi="Angsana New"/>
          <w:b/>
          <w:bCs/>
          <w:sz w:val="30"/>
          <w:szCs w:val="30"/>
        </w:rPr>
        <w:t>3</w:t>
      </w:r>
      <w:r w:rsidR="005028DE" w:rsidRPr="002F39AE">
        <w:rPr>
          <w:rFonts w:ascii="Angsana New" w:hAnsi="Angsana New"/>
          <w:b/>
          <w:bCs/>
          <w:sz w:val="30"/>
          <w:szCs w:val="30"/>
        </w:rPr>
        <w:tab/>
      </w:r>
      <w:r w:rsidR="001E4C4D" w:rsidRPr="002F39AE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475B5DF4" w14:textId="77777777" w:rsidR="001E4C4D" w:rsidRPr="002F39AE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14:paraId="17303BA6" w14:textId="77777777" w:rsidR="001E4C4D" w:rsidRPr="002F39AE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F39AE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2F39AE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306D1943" w14:textId="77777777" w:rsidR="001E4C4D" w:rsidRPr="002F39AE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14:paraId="646EDD87" w14:textId="117E6612" w:rsidR="002F6CA0" w:rsidRPr="002F39AE" w:rsidRDefault="001E4C4D" w:rsidP="002F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C23942" w:rsidRPr="002F39AE">
        <w:rPr>
          <w:rFonts w:ascii="Angsana New" w:hAnsi="Angsana New" w:hint="cs"/>
          <w:sz w:val="30"/>
          <w:szCs w:val="30"/>
          <w:cs/>
        </w:rPr>
        <w:t>สำหรับงวด</w:t>
      </w:r>
      <w:r w:rsidR="00CF1712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C23942" w:rsidRPr="002F39A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31E41" w:rsidRPr="002F39AE">
        <w:rPr>
          <w:rFonts w:ascii="Angsana New" w:hAnsi="Angsana New" w:hint="cs"/>
          <w:sz w:val="30"/>
          <w:szCs w:val="30"/>
          <w:lang w:val="en-GB"/>
        </w:rPr>
        <w:t xml:space="preserve">30 </w:t>
      </w:r>
      <w:r w:rsidR="00431E41" w:rsidRPr="002F39AE">
        <w:rPr>
          <w:rFonts w:ascii="Angsana New" w:hAnsi="Angsana New" w:hint="cs"/>
          <w:sz w:val="30"/>
          <w:szCs w:val="30"/>
          <w:cs/>
          <w:lang w:val="en-GB"/>
        </w:rPr>
        <w:t xml:space="preserve">มิถุนายน </w:t>
      </w:r>
      <w:r w:rsidR="00431E41" w:rsidRPr="002F39AE">
        <w:rPr>
          <w:rFonts w:ascii="Angsana New" w:hAnsi="Angsana New" w:hint="cs"/>
          <w:sz w:val="30"/>
          <w:szCs w:val="30"/>
          <w:lang w:val="en-GB"/>
        </w:rPr>
        <w:t>2567</w:t>
      </w:r>
      <w:r w:rsidR="003A7046" w:rsidRPr="002F39AE">
        <w:rPr>
          <w:rFonts w:ascii="Angsana New" w:hAnsi="Angsana New"/>
          <w:sz w:val="30"/>
          <w:szCs w:val="30"/>
        </w:rPr>
        <w:t xml:space="preserve"> </w:t>
      </w:r>
      <w:r w:rsidR="00F44A04" w:rsidRPr="002F39AE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2F39AE">
        <w:rPr>
          <w:rFonts w:ascii="Angsana New" w:hAnsi="Angsana New"/>
          <w:bCs/>
          <w:sz w:val="30"/>
          <w:szCs w:val="30"/>
        </w:rPr>
        <w:t>256</w:t>
      </w:r>
      <w:r w:rsidR="00EE3FF9" w:rsidRPr="002F39AE">
        <w:rPr>
          <w:rFonts w:ascii="Angsana New" w:hAnsi="Angsana New" w:hint="cs"/>
          <w:bCs/>
          <w:sz w:val="30"/>
          <w:szCs w:val="30"/>
          <w:lang w:val="en-GB"/>
        </w:rPr>
        <w:t>6</w:t>
      </w:r>
      <w:r w:rsidR="00F44A04" w:rsidRPr="002F39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F39AE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2F39AE">
        <w:rPr>
          <w:rFonts w:ascii="Angsana New" w:hAnsi="Angsana New" w:hint="cs"/>
          <w:sz w:val="30"/>
          <w:szCs w:val="30"/>
          <w:cs/>
        </w:rPr>
        <w:t>สำหรับงวด</w:t>
      </w:r>
      <w:r w:rsidRPr="002F39AE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2F39AE">
        <w:rPr>
          <w:rFonts w:ascii="Angsana New" w:hAnsi="Angsana New"/>
          <w:sz w:val="30"/>
          <w:szCs w:val="30"/>
          <w:cs/>
        </w:rPr>
        <w:t>ของผู้ถือหุ้น</w:t>
      </w:r>
      <w:r w:rsidRPr="002F39AE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2F39AE">
        <w:rPr>
          <w:rFonts w:ascii="Angsana New" w:hAnsi="Angsana New"/>
          <w:sz w:val="30"/>
          <w:szCs w:val="30"/>
          <w:cs/>
        </w:rPr>
        <w:t>และ</w:t>
      </w:r>
      <w:r w:rsidRPr="002F39AE">
        <w:rPr>
          <w:rFonts w:ascii="Angsana New" w:hAnsi="Angsana New" w:hint="cs"/>
          <w:sz w:val="30"/>
          <w:szCs w:val="30"/>
          <w:cs/>
        </w:rPr>
        <w:t>จำนวน</w:t>
      </w:r>
      <w:r w:rsidRPr="002F39AE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2F39AE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E02AA" w:rsidRPr="002F39AE" w14:paraId="4E14DEF9" w14:textId="77777777" w:rsidTr="004C20A9">
        <w:trPr>
          <w:cantSplit/>
        </w:trPr>
        <w:tc>
          <w:tcPr>
            <w:tcW w:w="3060" w:type="dxa"/>
          </w:tcPr>
          <w:p w14:paraId="47AC848B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065AC43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178E6DBE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E02AA" w:rsidRPr="002F39AE" w14:paraId="3F618669" w14:textId="77777777" w:rsidTr="004C20A9">
        <w:trPr>
          <w:cantSplit/>
        </w:trPr>
        <w:tc>
          <w:tcPr>
            <w:tcW w:w="3060" w:type="dxa"/>
          </w:tcPr>
          <w:p w14:paraId="11BAE534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F7C133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0BB9C0A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85E15A7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71A8B2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816A4" w:rsidRPr="002F39AE" w14:paraId="4D1B52D2" w14:textId="77777777" w:rsidTr="002C6D9F">
        <w:trPr>
          <w:cantSplit/>
        </w:trPr>
        <w:tc>
          <w:tcPr>
            <w:tcW w:w="3060" w:type="dxa"/>
          </w:tcPr>
          <w:p w14:paraId="1B6E4A81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2D00F7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68AF638" w14:textId="04A4D3E0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C14B129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DD6489" w14:textId="19874FEA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866B251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37908" w14:textId="77CD976D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9D71D2B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6DEBA" w14:textId="508EC346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2C45268B" w14:textId="77777777" w:rsidR="00EE02AA" w:rsidRPr="002F39AE" w:rsidRDefault="00EE02AA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EE02AA" w:rsidRPr="002F39AE" w14:paraId="37231C6E" w14:textId="77777777" w:rsidTr="004C20A9">
        <w:trPr>
          <w:cantSplit/>
        </w:trPr>
        <w:tc>
          <w:tcPr>
            <w:tcW w:w="3690" w:type="dxa"/>
          </w:tcPr>
          <w:p w14:paraId="73E47DAE" w14:textId="77777777" w:rsidR="00EE02AA" w:rsidRPr="002F39AE" w:rsidRDefault="00EE02AA" w:rsidP="004C20A9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FB67E97" w14:textId="77777777" w:rsidR="00EE02AA" w:rsidRPr="002F39AE" w:rsidRDefault="00EE02AA" w:rsidP="004C20A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(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E02AA" w:rsidRPr="002F39AE" w14:paraId="7B1D82DE" w14:textId="77777777" w:rsidTr="004C20A9">
        <w:trPr>
          <w:cantSplit/>
        </w:trPr>
        <w:tc>
          <w:tcPr>
            <w:tcW w:w="3690" w:type="dxa"/>
          </w:tcPr>
          <w:p w14:paraId="59067CEE" w14:textId="77777777" w:rsidR="00EE02AA" w:rsidRPr="002F39AE" w:rsidRDefault="00EE02AA" w:rsidP="00EE02AA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68F38F8C" w14:textId="77777777" w:rsidR="00EE02AA" w:rsidRPr="002F39AE" w:rsidRDefault="00EE02AA" w:rsidP="00EE02AA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2D6ECF0" w14:textId="49D86B43" w:rsidR="00EE02AA" w:rsidRPr="002F39AE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31,2</w:t>
            </w:r>
            <w:r w:rsidR="00642CEB"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37</w:t>
            </w:r>
          </w:p>
        </w:tc>
        <w:tc>
          <w:tcPr>
            <w:tcW w:w="270" w:type="dxa"/>
          </w:tcPr>
          <w:p w14:paraId="6A4C8F6C" w14:textId="77777777" w:rsidR="00EE02AA" w:rsidRPr="002F39AE" w:rsidRDefault="00EE02AA" w:rsidP="00EE02AA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6271314" w14:textId="53C5DB5E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39,</w:t>
            </w:r>
            <w:r w:rsidR="0087047B" w:rsidRPr="002F39AE">
              <w:rPr>
                <w:rFonts w:ascii="Angsana New" w:hAnsi="Angsana New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70" w:type="dxa"/>
          </w:tcPr>
          <w:p w14:paraId="7413AEDE" w14:textId="77777777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287B3A" w14:textId="57F64648" w:rsidR="00EE02AA" w:rsidRPr="002F39AE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66,2</w:t>
            </w:r>
            <w:r w:rsidR="00642CEB"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48</w:t>
            </w:r>
          </w:p>
        </w:tc>
        <w:tc>
          <w:tcPr>
            <w:tcW w:w="270" w:type="dxa"/>
          </w:tcPr>
          <w:p w14:paraId="560C2E38" w14:textId="77777777" w:rsidR="00EE02AA" w:rsidRPr="002F39AE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C56057E" w14:textId="64566F19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63,732</w:t>
            </w:r>
          </w:p>
        </w:tc>
      </w:tr>
      <w:tr w:rsidR="00EE02AA" w:rsidRPr="002F39AE" w14:paraId="16EA5F89" w14:textId="77777777" w:rsidTr="004C20A9">
        <w:trPr>
          <w:cantSplit/>
          <w:trHeight w:val="287"/>
        </w:trPr>
        <w:tc>
          <w:tcPr>
            <w:tcW w:w="3690" w:type="dxa"/>
            <w:vAlign w:val="bottom"/>
          </w:tcPr>
          <w:p w14:paraId="36328585" w14:textId="77777777" w:rsidR="00EE02AA" w:rsidRPr="002F39AE" w:rsidRDefault="00EE02AA" w:rsidP="00EE02AA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39175B" w14:textId="34B0ED94" w:rsidR="00EE02AA" w:rsidRPr="002F39AE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6841E84E" w14:textId="77777777" w:rsidR="00EE02AA" w:rsidRPr="002F39AE" w:rsidRDefault="00EE02AA" w:rsidP="00EE02AA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79E7E7" w14:textId="6460F9D1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36C27484" w14:textId="77777777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FCBF7F" w14:textId="077F2B68" w:rsidR="00EE02AA" w:rsidRPr="002F39AE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674B5947" w14:textId="77777777" w:rsidR="00EE02AA" w:rsidRPr="002F39AE" w:rsidRDefault="00EE02AA" w:rsidP="00EE02AA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ACF972" w14:textId="51101D77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EE02AA" w:rsidRPr="002F39AE" w14:paraId="2F8E6E56" w14:textId="77777777" w:rsidTr="004C20A9">
        <w:trPr>
          <w:cantSplit/>
        </w:trPr>
        <w:tc>
          <w:tcPr>
            <w:tcW w:w="3690" w:type="dxa"/>
            <w:vAlign w:val="bottom"/>
          </w:tcPr>
          <w:p w14:paraId="385FCB6F" w14:textId="77777777" w:rsidR="00EE02AA" w:rsidRPr="002F39AE" w:rsidRDefault="00EE02AA" w:rsidP="00EE02AA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E0C31CC" w14:textId="06991F0D" w:rsidR="00EE02AA" w:rsidRPr="002F39AE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14:paraId="44DF3C18" w14:textId="77777777" w:rsidR="00EE02AA" w:rsidRPr="002F39AE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3114E85" w14:textId="381A4AAB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14:paraId="09FE0A14" w14:textId="77777777" w:rsidR="00EE02AA" w:rsidRPr="002F39AE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1D558DC" w14:textId="02104CC9" w:rsidR="00EE02AA" w:rsidRPr="002F39AE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70" w:type="dxa"/>
          </w:tcPr>
          <w:p w14:paraId="20BEE796" w14:textId="77777777" w:rsidR="00EE02AA" w:rsidRPr="002F39AE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6C71C1D" w14:textId="30C341C6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</w:tr>
    </w:tbl>
    <w:p w14:paraId="062B9F01" w14:textId="77777777" w:rsidR="00EE02AA" w:rsidRPr="002F39AE" w:rsidRDefault="00EE02AA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E02AA" w:rsidRPr="002F39AE" w14:paraId="33CD7EF4" w14:textId="77777777" w:rsidTr="004C20A9">
        <w:trPr>
          <w:cantSplit/>
        </w:trPr>
        <w:tc>
          <w:tcPr>
            <w:tcW w:w="3060" w:type="dxa"/>
          </w:tcPr>
          <w:p w14:paraId="527FA0F6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54ECEAB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3B5B2CAB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2AA" w:rsidRPr="002F39AE" w14:paraId="308FD015" w14:textId="77777777" w:rsidTr="004C20A9">
        <w:trPr>
          <w:cantSplit/>
        </w:trPr>
        <w:tc>
          <w:tcPr>
            <w:tcW w:w="3060" w:type="dxa"/>
          </w:tcPr>
          <w:p w14:paraId="6D8C2084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C86BE7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AE051D0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AAF6AAE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69C9869" w14:textId="77777777" w:rsidR="00EE02AA" w:rsidRPr="002F39AE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816A4" w:rsidRPr="002F39AE" w14:paraId="0362B75F" w14:textId="77777777" w:rsidTr="004A7D17">
        <w:trPr>
          <w:cantSplit/>
        </w:trPr>
        <w:tc>
          <w:tcPr>
            <w:tcW w:w="3060" w:type="dxa"/>
          </w:tcPr>
          <w:p w14:paraId="182E8A9A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87E8AC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4F5E734" w14:textId="52DB4480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8B36BC4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3A08AE" w14:textId="6268C5DA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B6BEA2F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3C0ED" w14:textId="59AC538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F39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0D1240" w14:textId="77777777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1E609" w14:textId="71541584" w:rsidR="008816A4" w:rsidRPr="002F39AE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7D2171A7" w14:textId="77777777" w:rsidR="00EE02AA" w:rsidRPr="002F39AE" w:rsidRDefault="00EE02AA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EE02AA" w:rsidRPr="002F39AE" w14:paraId="137BBC76" w14:textId="77777777" w:rsidTr="004C20A9">
        <w:trPr>
          <w:cantSplit/>
        </w:trPr>
        <w:tc>
          <w:tcPr>
            <w:tcW w:w="3690" w:type="dxa"/>
          </w:tcPr>
          <w:p w14:paraId="07121213" w14:textId="77777777" w:rsidR="00EE02AA" w:rsidRPr="002F39AE" w:rsidRDefault="00EE02AA" w:rsidP="004C20A9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B4C26DC" w14:textId="77777777" w:rsidR="00EE02AA" w:rsidRPr="002F39AE" w:rsidRDefault="00EE02AA" w:rsidP="004C20A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(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E02AA" w:rsidRPr="002F39AE" w14:paraId="19982B2D" w14:textId="77777777" w:rsidTr="004C20A9">
        <w:trPr>
          <w:cantSplit/>
        </w:trPr>
        <w:tc>
          <w:tcPr>
            <w:tcW w:w="3690" w:type="dxa"/>
          </w:tcPr>
          <w:p w14:paraId="0CF9BBFC" w14:textId="77777777" w:rsidR="00EE02AA" w:rsidRPr="002F39AE" w:rsidRDefault="00EE02AA" w:rsidP="00EE02AA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63AD601A" w14:textId="77777777" w:rsidR="00EE02AA" w:rsidRPr="002F39AE" w:rsidRDefault="00EE02AA" w:rsidP="00EE02AA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4CB012" w14:textId="0CCFC542" w:rsidR="00EE02AA" w:rsidRPr="002F39AE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42,622</w:t>
            </w:r>
          </w:p>
        </w:tc>
        <w:tc>
          <w:tcPr>
            <w:tcW w:w="270" w:type="dxa"/>
          </w:tcPr>
          <w:p w14:paraId="520B6839" w14:textId="77777777" w:rsidR="00EE02AA" w:rsidRPr="002F39AE" w:rsidRDefault="00EE02AA" w:rsidP="00EE02AA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AAA29B4" w14:textId="284D953A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36,407</w:t>
            </w:r>
          </w:p>
        </w:tc>
        <w:tc>
          <w:tcPr>
            <w:tcW w:w="270" w:type="dxa"/>
          </w:tcPr>
          <w:p w14:paraId="0D0E8D73" w14:textId="77777777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2552AF4" w14:textId="0BB79E0A" w:rsidR="00EE02AA" w:rsidRPr="002F39AE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85,933</w:t>
            </w:r>
          </w:p>
        </w:tc>
        <w:tc>
          <w:tcPr>
            <w:tcW w:w="270" w:type="dxa"/>
          </w:tcPr>
          <w:p w14:paraId="185D92A2" w14:textId="77777777" w:rsidR="00EE02AA" w:rsidRPr="002F39AE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CF08F9" w14:textId="2F6E893E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60,505</w:t>
            </w:r>
          </w:p>
        </w:tc>
      </w:tr>
      <w:tr w:rsidR="00EE02AA" w:rsidRPr="002F39AE" w14:paraId="62A531A5" w14:textId="77777777" w:rsidTr="004C20A9">
        <w:trPr>
          <w:cantSplit/>
          <w:trHeight w:val="287"/>
        </w:trPr>
        <w:tc>
          <w:tcPr>
            <w:tcW w:w="3690" w:type="dxa"/>
            <w:vAlign w:val="bottom"/>
          </w:tcPr>
          <w:p w14:paraId="7DBD1457" w14:textId="77777777" w:rsidR="00EE02AA" w:rsidRPr="002F39AE" w:rsidRDefault="00EE02AA" w:rsidP="00EE02AA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C25A3F" w14:textId="5B96E602" w:rsidR="00EE02AA" w:rsidRPr="002F39AE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100CFA7B" w14:textId="77777777" w:rsidR="00EE02AA" w:rsidRPr="002F39AE" w:rsidRDefault="00EE02AA" w:rsidP="00EE02AA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F2011F" w14:textId="36C99099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4B21E431" w14:textId="77777777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3C1526" w14:textId="30EFC996" w:rsidR="00EE02AA" w:rsidRPr="002F39AE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12043B7C" w14:textId="77777777" w:rsidR="00EE02AA" w:rsidRPr="002F39AE" w:rsidRDefault="00EE02AA" w:rsidP="00EE02AA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6AAE15" w14:textId="4B6F51D4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EE02AA" w:rsidRPr="002F39AE" w14:paraId="635CC49C" w14:textId="77777777" w:rsidTr="004C20A9">
        <w:trPr>
          <w:cantSplit/>
        </w:trPr>
        <w:tc>
          <w:tcPr>
            <w:tcW w:w="3690" w:type="dxa"/>
            <w:vAlign w:val="bottom"/>
          </w:tcPr>
          <w:p w14:paraId="766E74DC" w14:textId="77777777" w:rsidR="00EE02AA" w:rsidRPr="002F39AE" w:rsidRDefault="00EE02AA" w:rsidP="00EE02AA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F39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39AE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68607AC" w14:textId="2C174C1B" w:rsidR="0087047B" w:rsidRPr="002F39AE" w:rsidRDefault="0087047B" w:rsidP="0087047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14:paraId="5EE10CC0" w14:textId="77777777" w:rsidR="00EE02AA" w:rsidRPr="002F39AE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AB31596" w14:textId="0BA28B9D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14:paraId="435014A7" w14:textId="77777777" w:rsidR="00EE02AA" w:rsidRPr="002F39AE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2351991" w14:textId="7A88DAA0" w:rsidR="00EE02AA" w:rsidRPr="002F39AE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70" w:type="dxa"/>
          </w:tcPr>
          <w:p w14:paraId="7A22B3C7" w14:textId="77777777" w:rsidR="00EE02AA" w:rsidRPr="002F39AE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057CCE9" w14:textId="738EB0C5" w:rsidR="00EE02AA" w:rsidRPr="002F39AE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0.08</w:t>
            </w:r>
          </w:p>
        </w:tc>
      </w:tr>
    </w:tbl>
    <w:p w14:paraId="1B708BB6" w14:textId="77777777" w:rsidR="00EE02AA" w:rsidRPr="002F39AE" w:rsidRDefault="00EE02AA" w:rsidP="002F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828856" w14:textId="77777777" w:rsidR="005326E5" w:rsidRPr="002F39AE" w:rsidRDefault="00BB3083" w:rsidP="000C2942">
      <w:pPr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t xml:space="preserve">24     </w:t>
      </w:r>
      <w:r w:rsidRPr="002F39AE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1070822" w14:textId="55CFC5CF" w:rsidR="006531B1" w:rsidRPr="002F39AE" w:rsidRDefault="00BB3083" w:rsidP="0065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="00977246" w:rsidRPr="002F39AE">
        <w:rPr>
          <w:rFonts w:ascii="Angsana New" w:hAnsi="Angsana New"/>
          <w:sz w:val="30"/>
          <w:szCs w:val="30"/>
        </w:rPr>
        <w:t>2566</w:t>
      </w:r>
      <w:r w:rsidRPr="002F39AE">
        <w:rPr>
          <w:rFonts w:ascii="Angsana New" w:hAnsi="Angsana New"/>
          <w:sz w:val="30"/>
          <w:szCs w:val="30"/>
          <w:cs/>
        </w:rPr>
        <w:t xml:space="preserve"> ประชุมเมื่อวันที่ </w:t>
      </w:r>
      <w:r w:rsidR="00977246" w:rsidRPr="002F39AE">
        <w:rPr>
          <w:rFonts w:ascii="Angsana New" w:hAnsi="Angsana New"/>
          <w:sz w:val="30"/>
          <w:szCs w:val="30"/>
        </w:rPr>
        <w:t xml:space="preserve"> 28</w:t>
      </w:r>
      <w:r w:rsidRPr="002F39AE">
        <w:rPr>
          <w:rFonts w:ascii="Angsana New" w:hAnsi="Angsana New"/>
          <w:sz w:val="30"/>
          <w:szCs w:val="30"/>
          <w:cs/>
        </w:rPr>
        <w:t xml:space="preserve"> เมษายน </w:t>
      </w:r>
      <w:r w:rsidR="00977246" w:rsidRPr="002F39AE">
        <w:rPr>
          <w:rFonts w:ascii="Angsana New" w:hAnsi="Angsana New"/>
          <w:sz w:val="30"/>
          <w:szCs w:val="30"/>
        </w:rPr>
        <w:t>2566</w:t>
      </w:r>
      <w:r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Pr="002F39AE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</w:t>
      </w:r>
      <w:r w:rsidR="00977246" w:rsidRPr="002F39AE">
        <w:rPr>
          <w:rFonts w:ascii="Angsana New" w:hAnsi="Angsana New"/>
          <w:sz w:val="30"/>
          <w:szCs w:val="30"/>
        </w:rPr>
        <w:t>2565</w:t>
      </w:r>
      <w:r w:rsidRPr="002F39AE">
        <w:rPr>
          <w:rFonts w:ascii="Angsana New" w:hAnsi="Angsana New"/>
          <w:sz w:val="30"/>
          <w:szCs w:val="30"/>
          <w:cs/>
        </w:rPr>
        <w:t xml:space="preserve"> ให้แก่ผู้ถือหุ้นในอัตราหุ้นละ </w:t>
      </w:r>
      <w:r w:rsidR="000934B6" w:rsidRPr="002F39AE">
        <w:rPr>
          <w:rFonts w:ascii="Angsana New" w:hAnsi="Angsana New"/>
          <w:sz w:val="30"/>
          <w:szCs w:val="30"/>
        </w:rPr>
        <w:t>0.0</w:t>
      </w:r>
      <w:r w:rsidRPr="002F39AE">
        <w:rPr>
          <w:rFonts w:ascii="Angsana New" w:hAnsi="Angsana New"/>
          <w:sz w:val="30"/>
          <w:szCs w:val="30"/>
        </w:rPr>
        <w:t>26</w:t>
      </w:r>
      <w:r w:rsidRPr="002F39AE">
        <w:rPr>
          <w:rFonts w:ascii="Angsana New" w:hAnsi="Angsana New"/>
          <w:sz w:val="30"/>
          <w:szCs w:val="30"/>
          <w:cs/>
        </w:rPr>
        <w:t xml:space="preserve"> บาท  รวมเป็นเงินทั้งสิ้น  </w:t>
      </w:r>
      <w:r w:rsidRPr="002F39AE">
        <w:rPr>
          <w:rFonts w:asciiTheme="majorBidi" w:hAnsiTheme="majorBidi" w:cstheme="majorBidi"/>
          <w:sz w:val="30"/>
          <w:szCs w:val="30"/>
        </w:rPr>
        <w:t>18.85</w:t>
      </w:r>
      <w:r w:rsidRPr="002F39AE">
        <w:rPr>
          <w:rFonts w:ascii="Angsana New" w:hAnsi="Angsana New"/>
          <w:sz w:val="30"/>
          <w:szCs w:val="30"/>
          <w:cs/>
        </w:rPr>
        <w:t xml:space="preserve"> </w:t>
      </w:r>
      <w:r w:rsidRPr="002F39AE">
        <w:rPr>
          <w:rFonts w:ascii="Angsana New" w:hAnsi="Angsana New" w:hint="cs"/>
          <w:sz w:val="30"/>
          <w:szCs w:val="30"/>
          <w:cs/>
        </w:rPr>
        <w:t>ล้าน</w:t>
      </w:r>
      <w:r w:rsidRPr="002F39AE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Pr="002F39AE">
        <w:rPr>
          <w:rFonts w:ascii="Angsana New" w:hAnsi="Angsana New"/>
          <w:sz w:val="30"/>
          <w:szCs w:val="30"/>
        </w:rPr>
        <w:t>20.42</w:t>
      </w:r>
      <w:r w:rsidRPr="002F39AE">
        <w:rPr>
          <w:rFonts w:ascii="Angsana New" w:hAnsi="Angsana New"/>
          <w:sz w:val="30"/>
          <w:szCs w:val="30"/>
          <w:cs/>
        </w:rPr>
        <w:t xml:space="preserve"> ของกำไรสุทธิ โดยกำหนดจ่ายเงินปันผลในวันที่ </w:t>
      </w:r>
      <w:r w:rsidRPr="002F39AE">
        <w:rPr>
          <w:rFonts w:ascii="Angsana New" w:hAnsi="Angsana New"/>
          <w:sz w:val="30"/>
          <w:szCs w:val="30"/>
        </w:rPr>
        <w:t>19</w:t>
      </w:r>
      <w:r w:rsidRPr="002F39AE">
        <w:rPr>
          <w:rFonts w:ascii="Angsana New" w:hAnsi="Angsana New"/>
          <w:sz w:val="30"/>
          <w:szCs w:val="30"/>
          <w:cs/>
        </w:rPr>
        <w:t xml:space="preserve"> พฤษภาคม </w:t>
      </w:r>
      <w:r w:rsidR="00977246" w:rsidRPr="002F39AE">
        <w:rPr>
          <w:rFonts w:ascii="Angsana New" w:hAnsi="Angsana New"/>
          <w:sz w:val="30"/>
          <w:szCs w:val="30"/>
        </w:rPr>
        <w:t>2566</w:t>
      </w:r>
      <w:r w:rsidRPr="002F39AE">
        <w:rPr>
          <w:rFonts w:ascii="Angsana New" w:hAnsi="Angsana New"/>
          <w:sz w:val="30"/>
          <w:szCs w:val="30"/>
          <w:cs/>
        </w:rPr>
        <w:t xml:space="preserve"> 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2F39AE">
        <w:rPr>
          <w:rFonts w:ascii="Angsana New" w:hAnsi="Angsana New"/>
          <w:sz w:val="30"/>
          <w:szCs w:val="30"/>
        </w:rPr>
        <w:t>Record Date</w:t>
      </w:r>
      <w:r w:rsidRPr="002F39AE">
        <w:rPr>
          <w:rFonts w:ascii="Angsana New" w:hAnsi="Angsana New"/>
          <w:sz w:val="30"/>
          <w:szCs w:val="30"/>
          <w:cs/>
        </w:rPr>
        <w:t xml:space="preserve">) วันที่ </w:t>
      </w:r>
      <w:r w:rsidR="00977246" w:rsidRPr="002F39AE">
        <w:rPr>
          <w:rFonts w:ascii="Angsana New" w:hAnsi="Angsana New"/>
          <w:sz w:val="30"/>
          <w:szCs w:val="30"/>
        </w:rPr>
        <w:t>15</w:t>
      </w:r>
      <w:r w:rsidRPr="002F39AE">
        <w:rPr>
          <w:rFonts w:ascii="Angsana New" w:hAnsi="Angsana New"/>
          <w:sz w:val="30"/>
          <w:szCs w:val="30"/>
          <w:cs/>
        </w:rPr>
        <w:t xml:space="preserve"> มีนาคม </w:t>
      </w:r>
      <w:r w:rsidR="00977246" w:rsidRPr="002F39AE">
        <w:rPr>
          <w:rFonts w:ascii="Angsana New" w:hAnsi="Angsana New"/>
          <w:sz w:val="30"/>
          <w:szCs w:val="30"/>
        </w:rPr>
        <w:t>2566</w:t>
      </w:r>
      <w:r w:rsidRPr="002F39AE">
        <w:rPr>
          <w:rFonts w:ascii="Angsana New" w:hAnsi="Angsana New"/>
          <w:sz w:val="30"/>
          <w:szCs w:val="30"/>
          <w:cs/>
        </w:rPr>
        <w:t xml:space="preserve">  </w:t>
      </w:r>
    </w:p>
    <w:p w14:paraId="19D5C7E3" w14:textId="77777777" w:rsidR="00507A0C" w:rsidRPr="002F39AE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2F39AE">
        <w:rPr>
          <w:rFonts w:ascii="Angsana New" w:hAnsi="Angsana New"/>
          <w:b/>
          <w:bCs/>
          <w:sz w:val="30"/>
          <w:szCs w:val="30"/>
        </w:rPr>
        <w:t>2</w:t>
      </w:r>
      <w:r w:rsidR="00BB3083" w:rsidRPr="002F39AE">
        <w:rPr>
          <w:rFonts w:ascii="Angsana New" w:hAnsi="Angsana New"/>
          <w:b/>
          <w:bCs/>
          <w:sz w:val="30"/>
          <w:szCs w:val="30"/>
        </w:rPr>
        <w:t>5</w:t>
      </w:r>
      <w:r w:rsidR="00CF4C39" w:rsidRPr="002F39AE">
        <w:rPr>
          <w:rFonts w:ascii="Angsana New" w:hAnsi="Angsana New"/>
          <w:b/>
          <w:bCs/>
          <w:sz w:val="30"/>
          <w:szCs w:val="30"/>
        </w:rPr>
        <w:tab/>
      </w:r>
      <w:r w:rsidR="000C2942"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2F39AE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31137A" w:rsidRPr="002F39AE" w14:paraId="7CA4A5C5" w14:textId="77777777" w:rsidTr="00F76FA5">
        <w:trPr>
          <w:tblHeader/>
        </w:trPr>
        <w:tc>
          <w:tcPr>
            <w:tcW w:w="5490" w:type="dxa"/>
          </w:tcPr>
          <w:p w14:paraId="39620A22" w14:textId="77777777" w:rsidR="00841C3B" w:rsidRPr="002F39AE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12B9CD0" w14:textId="77777777" w:rsidR="00841C3B" w:rsidRPr="002F39AE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12B7E9B" w14:textId="77777777" w:rsidR="00841C3B" w:rsidRPr="002F39AE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2F39AE" w14:paraId="4EFFCD88" w14:textId="77777777" w:rsidTr="004658D3">
        <w:trPr>
          <w:tblHeader/>
        </w:trPr>
        <w:tc>
          <w:tcPr>
            <w:tcW w:w="5490" w:type="dxa"/>
          </w:tcPr>
          <w:p w14:paraId="53787B60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021E652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DA677" w14:textId="490A3F8F" w:rsidR="00CF4C39" w:rsidRPr="002F39AE" w:rsidRDefault="00BD6F53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B6CA2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545A41" w:rsidRPr="002F39AE">
              <w:rPr>
                <w:rFonts w:ascii="Angsana New" w:hAnsi="Angsana New"/>
                <w:sz w:val="30"/>
                <w:szCs w:val="30"/>
              </w:rPr>
              <w:t>7</w:t>
            </w:r>
            <w:r w:rsidR="006F3F03" w:rsidRPr="002F39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837F26E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5C3F93" w14:textId="7F27989E" w:rsidR="00CF4C39" w:rsidRPr="002F39AE" w:rsidRDefault="003D04D6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31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545A41" w:rsidRPr="002F39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1137A" w:rsidRPr="002F39AE" w14:paraId="33C0C912" w14:textId="77777777" w:rsidTr="004658D3">
        <w:trPr>
          <w:tblHeader/>
        </w:trPr>
        <w:tc>
          <w:tcPr>
            <w:tcW w:w="5490" w:type="dxa"/>
          </w:tcPr>
          <w:p w14:paraId="467CC029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AE4B1FF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28D59F4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1137A" w:rsidRPr="002F39AE" w14:paraId="26E70203" w14:textId="77777777" w:rsidTr="004658D3">
        <w:tc>
          <w:tcPr>
            <w:tcW w:w="5490" w:type="dxa"/>
          </w:tcPr>
          <w:p w14:paraId="05EE92E1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F39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14:paraId="2C858553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5894DA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531E8C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C7D944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2F39AE" w14:paraId="552CC0AB" w14:textId="77777777" w:rsidTr="004658D3">
        <w:tc>
          <w:tcPr>
            <w:tcW w:w="5490" w:type="dxa"/>
          </w:tcPr>
          <w:p w14:paraId="0744EDC2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14:paraId="7A61D595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4BB87B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F10A31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20ECE4" w14:textId="77777777" w:rsidR="00CF4C39" w:rsidRPr="002F39A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1AA" w:rsidRPr="002F39AE" w14:paraId="3693C8F2" w14:textId="77777777" w:rsidTr="00C60E82">
        <w:tc>
          <w:tcPr>
            <w:tcW w:w="5490" w:type="dxa"/>
            <w:tcBorders>
              <w:bottom w:val="nil"/>
            </w:tcBorders>
          </w:tcPr>
          <w:p w14:paraId="30E831CB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6CB1222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78396F1" w14:textId="6BD24830" w:rsidR="00E961AA" w:rsidRPr="002F39AE" w:rsidRDefault="00C945A6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42674E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481E74F" w14:textId="2524ECE2" w:rsidR="00E961AA" w:rsidRPr="002F39AE" w:rsidRDefault="00545A41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4,038</w:t>
            </w:r>
          </w:p>
        </w:tc>
      </w:tr>
      <w:tr w:rsidR="00E961AA" w:rsidRPr="002F39AE" w14:paraId="471AE345" w14:textId="77777777" w:rsidTr="00C60E82">
        <w:tc>
          <w:tcPr>
            <w:tcW w:w="5490" w:type="dxa"/>
            <w:tcBorders>
              <w:top w:val="nil"/>
            </w:tcBorders>
          </w:tcPr>
          <w:p w14:paraId="5E90C082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723617D6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03D5A11" w14:textId="1CDCC108" w:rsidR="00E961AA" w:rsidRPr="002F39AE" w:rsidRDefault="004227E2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CB4F240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74BE644D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61AA" w:rsidRPr="002F39AE" w14:paraId="2A20A259" w14:textId="77777777" w:rsidTr="00C60E82">
        <w:tc>
          <w:tcPr>
            <w:tcW w:w="5490" w:type="dxa"/>
            <w:tcBorders>
              <w:top w:val="nil"/>
            </w:tcBorders>
          </w:tcPr>
          <w:p w14:paraId="6D8DAD4C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6F3E37A4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0E9724F" w14:textId="0BCAEAF4" w:rsidR="00E961AA" w:rsidRPr="002F39AE" w:rsidRDefault="00C945A6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6D3118C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7A550152" w14:textId="66479E58" w:rsidR="00E961AA" w:rsidRPr="002F39AE" w:rsidRDefault="00545A41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17,464</w:t>
            </w:r>
          </w:p>
        </w:tc>
      </w:tr>
      <w:tr w:rsidR="00E961AA" w:rsidRPr="002F39AE" w14:paraId="74077061" w14:textId="77777777" w:rsidTr="009B5F4A">
        <w:tc>
          <w:tcPr>
            <w:tcW w:w="5490" w:type="dxa"/>
            <w:tcBorders>
              <w:bottom w:val="nil"/>
            </w:tcBorders>
          </w:tcPr>
          <w:p w14:paraId="4100F80A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D386AF4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BEBE1" w14:textId="59C76C8B" w:rsidR="00E961AA" w:rsidRPr="002F39AE" w:rsidRDefault="00C945A6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F44FD64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B9B952" w14:textId="4BE5415B" w:rsidR="00E961AA" w:rsidRPr="002F39AE" w:rsidRDefault="00545A41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6,373</w:t>
            </w:r>
          </w:p>
        </w:tc>
      </w:tr>
      <w:tr w:rsidR="00E961AA" w:rsidRPr="002F39AE" w14:paraId="3F85484D" w14:textId="77777777" w:rsidTr="009B5F4A">
        <w:tc>
          <w:tcPr>
            <w:tcW w:w="5490" w:type="dxa"/>
            <w:tcBorders>
              <w:bottom w:val="nil"/>
            </w:tcBorders>
          </w:tcPr>
          <w:p w14:paraId="5C6F212A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E581FB3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C4EEE5" w14:textId="0268F448" w:rsidR="00E961AA" w:rsidRPr="002F39AE" w:rsidRDefault="00C945A6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1,100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0D8B00" w14:textId="77777777" w:rsidR="00E961AA" w:rsidRPr="002F39AE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59A6799" w14:textId="133296D8" w:rsidR="00E961AA" w:rsidRPr="002F39AE" w:rsidRDefault="00545A41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27,875</w:t>
            </w:r>
          </w:p>
        </w:tc>
      </w:tr>
      <w:tr w:rsidR="002A6FA4" w:rsidRPr="002F39AE" w14:paraId="49A3A48F" w14:textId="77777777" w:rsidTr="005E6CAD">
        <w:tc>
          <w:tcPr>
            <w:tcW w:w="5490" w:type="dxa"/>
            <w:tcBorders>
              <w:bottom w:val="nil"/>
            </w:tcBorders>
          </w:tcPr>
          <w:p w14:paraId="77338537" w14:textId="77777777" w:rsidR="002A6FA4" w:rsidRPr="002F39AE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</w:t>
            </w:r>
            <w:r w:rsidRPr="002F39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E8A879E" w14:textId="77777777" w:rsidR="002A6FA4" w:rsidRPr="002F39AE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nil"/>
            </w:tcBorders>
            <w:vAlign w:val="bottom"/>
          </w:tcPr>
          <w:p w14:paraId="73817CF4" w14:textId="77777777" w:rsidR="002A6FA4" w:rsidRPr="002F39AE" w:rsidRDefault="002A6FA4" w:rsidP="002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45A41" w:rsidRPr="002F39AE" w14:paraId="7E9AAF0F" w14:textId="77777777" w:rsidTr="007E643B">
        <w:tc>
          <w:tcPr>
            <w:tcW w:w="5490" w:type="dxa"/>
            <w:tcBorders>
              <w:bottom w:val="nil"/>
            </w:tcBorders>
          </w:tcPr>
          <w:p w14:paraId="25ECEEF9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D9884F3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F31247D" w14:textId="388D42B6" w:rsidR="00545A41" w:rsidRPr="002F39AE" w:rsidRDefault="00C945A6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58,010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518A75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2396313" w14:textId="2E35B74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85,676</w:t>
            </w:r>
          </w:p>
        </w:tc>
      </w:tr>
      <w:tr w:rsidR="00545A41" w:rsidRPr="002F39AE" w14:paraId="73F01E22" w14:textId="77777777" w:rsidTr="007E643B">
        <w:tc>
          <w:tcPr>
            <w:tcW w:w="5490" w:type="dxa"/>
            <w:tcBorders>
              <w:bottom w:val="nil"/>
            </w:tcBorders>
          </w:tcPr>
          <w:p w14:paraId="0F3AC684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CDE775D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D961A94" w14:textId="085594D1" w:rsidR="00545A41" w:rsidRPr="002F39AE" w:rsidRDefault="00C945A6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85,277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8679E7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BFF8076" w14:textId="666F6872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62,294</w:t>
            </w:r>
          </w:p>
        </w:tc>
      </w:tr>
      <w:tr w:rsidR="00545A41" w:rsidRPr="002F39AE" w14:paraId="48917DF7" w14:textId="77777777" w:rsidTr="007E643B">
        <w:tc>
          <w:tcPr>
            <w:tcW w:w="5490" w:type="dxa"/>
            <w:tcBorders>
              <w:top w:val="nil"/>
            </w:tcBorders>
          </w:tcPr>
          <w:p w14:paraId="5DC0F470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4E6E50B7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91B6920" w14:textId="5988D5C6" w:rsidR="00545A41" w:rsidRPr="002F39AE" w:rsidRDefault="00C945A6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159,250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9CD900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B3DAFE3" w14:textId="30A4B141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195,643</w:t>
            </w:r>
          </w:p>
        </w:tc>
      </w:tr>
      <w:tr w:rsidR="00545A41" w:rsidRPr="002F39AE" w14:paraId="344F52F8" w14:textId="77777777" w:rsidTr="00484065">
        <w:tc>
          <w:tcPr>
            <w:tcW w:w="5490" w:type="dxa"/>
            <w:tcBorders>
              <w:bottom w:val="nil"/>
            </w:tcBorders>
          </w:tcPr>
          <w:p w14:paraId="109A5928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C5B00A4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345465" w14:textId="4DFD6913" w:rsidR="00545A41" w:rsidRPr="002F39AE" w:rsidRDefault="00C945A6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5,060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4965EBC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BD4D67" w14:textId="2182C14B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</w:tr>
      <w:tr w:rsidR="00545A41" w:rsidRPr="002F39AE" w14:paraId="799008F2" w14:textId="77777777" w:rsidTr="00484065">
        <w:tc>
          <w:tcPr>
            <w:tcW w:w="5490" w:type="dxa"/>
            <w:tcBorders>
              <w:bottom w:val="nil"/>
            </w:tcBorders>
          </w:tcPr>
          <w:p w14:paraId="622EB2F5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4944A0E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E9C7E3" w14:textId="782A48C1" w:rsidR="00545A41" w:rsidRPr="002F39AE" w:rsidRDefault="00C945A6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307,597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A63046" w14:textId="77777777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96BAFA" w14:textId="587E99EB" w:rsidR="00545A41" w:rsidRPr="002F39AE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345,573</w:t>
            </w:r>
          </w:p>
        </w:tc>
      </w:tr>
    </w:tbl>
    <w:p w14:paraId="25B41CFC" w14:textId="77777777" w:rsidR="00527133" w:rsidRPr="002F39AE" w:rsidRDefault="00527133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5472CD6F" w14:textId="77777777" w:rsidR="00575385" w:rsidRPr="002F39AE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582B983D" w14:textId="77777777" w:rsidR="00575385" w:rsidRPr="002F39AE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08B19E59" w14:textId="77777777" w:rsidR="00575385" w:rsidRPr="002F39AE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25BC44C6" w14:textId="77777777" w:rsidR="00575385" w:rsidRPr="002F39AE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2088F878" w14:textId="77777777" w:rsidR="00575385" w:rsidRPr="002F39AE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39FF1F1A" w14:textId="77777777" w:rsidR="00575385" w:rsidRPr="002F39AE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70E1BA61" w14:textId="77777777" w:rsidR="00575385" w:rsidRPr="002F39AE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7B4F20" w:rsidRPr="002F39AE" w14:paraId="3CA51B50" w14:textId="77777777" w:rsidTr="009B19F1">
        <w:trPr>
          <w:tblHeader/>
        </w:trPr>
        <w:tc>
          <w:tcPr>
            <w:tcW w:w="5490" w:type="dxa"/>
          </w:tcPr>
          <w:p w14:paraId="5668A9AE" w14:textId="77777777" w:rsidR="006531B1" w:rsidRPr="002F39AE" w:rsidRDefault="006531B1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84269E2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6E4A544" w14:textId="0B2C619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C77038"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B4F20" w:rsidRPr="002F39AE" w14:paraId="3A4C0D37" w14:textId="77777777" w:rsidTr="009B19F1">
        <w:trPr>
          <w:tblHeader/>
        </w:trPr>
        <w:tc>
          <w:tcPr>
            <w:tcW w:w="5490" w:type="dxa"/>
          </w:tcPr>
          <w:p w14:paraId="25159E69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96AED86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26FD2E" w14:textId="77FC55F3" w:rsidR="007B4F20" w:rsidRPr="002F39AE" w:rsidRDefault="00BD6F53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7B4F20"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  <w:r w:rsidR="007B4F20" w:rsidRPr="002F39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0CB9CD6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4C9063" w14:textId="5DAB4A4C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31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F39AE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7B4F20" w:rsidRPr="002F39AE" w14:paraId="1F829EEE" w14:textId="77777777" w:rsidTr="009B19F1">
        <w:trPr>
          <w:tblHeader/>
        </w:trPr>
        <w:tc>
          <w:tcPr>
            <w:tcW w:w="5490" w:type="dxa"/>
          </w:tcPr>
          <w:p w14:paraId="12A3DC5D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349860C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6A83EEC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F39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B4F20" w:rsidRPr="002F39AE" w14:paraId="76DCBC2B" w14:textId="77777777" w:rsidTr="009B19F1">
        <w:tc>
          <w:tcPr>
            <w:tcW w:w="5490" w:type="dxa"/>
          </w:tcPr>
          <w:p w14:paraId="7117D6F7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F39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14:paraId="3A9EBF03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12A489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3F22CB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268583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4F20" w:rsidRPr="002F39AE" w14:paraId="3CAC6BD8" w14:textId="77777777" w:rsidTr="009B19F1">
        <w:tc>
          <w:tcPr>
            <w:tcW w:w="5490" w:type="dxa"/>
          </w:tcPr>
          <w:p w14:paraId="0D2BA5B3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14:paraId="5E80830A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300D9F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875152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47985A" w14:textId="77777777" w:rsidR="007B4F20" w:rsidRPr="002F39AE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758" w:rsidRPr="002F39AE" w14:paraId="59682600" w14:textId="77777777" w:rsidTr="009B19F1">
        <w:tc>
          <w:tcPr>
            <w:tcW w:w="5490" w:type="dxa"/>
            <w:tcBorders>
              <w:bottom w:val="nil"/>
            </w:tcBorders>
          </w:tcPr>
          <w:p w14:paraId="3DB20B52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269180F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4CCFE65" w14:textId="0863BAB4" w:rsidR="00EF0758" w:rsidRPr="002F39AE" w:rsidRDefault="00C945A6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4847C7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AF66406" w14:textId="6C25B98D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EF0758" w:rsidRPr="002F39AE" w14:paraId="05B474B7" w14:textId="77777777" w:rsidTr="009B19F1">
        <w:tc>
          <w:tcPr>
            <w:tcW w:w="5490" w:type="dxa"/>
            <w:tcBorders>
              <w:top w:val="nil"/>
            </w:tcBorders>
          </w:tcPr>
          <w:p w14:paraId="0B86B687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4A151B6E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6CA2241" w14:textId="6DF028B7" w:rsidR="00EF0758" w:rsidRPr="002F39AE" w:rsidRDefault="004227E2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90E28B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84FBA8C" w14:textId="4C7AC085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0758" w:rsidRPr="002F39AE" w14:paraId="3509DC9C" w14:textId="77777777" w:rsidTr="009B19F1">
        <w:tc>
          <w:tcPr>
            <w:tcW w:w="5490" w:type="dxa"/>
            <w:tcBorders>
              <w:top w:val="nil"/>
            </w:tcBorders>
          </w:tcPr>
          <w:p w14:paraId="76EE3A83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2C47AFF9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536AB03" w14:textId="3156DECE" w:rsidR="00EF0758" w:rsidRPr="002F39AE" w:rsidRDefault="004227E2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4B7DD7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4275C39" w14:textId="55A042C9" w:rsidR="00EF0758" w:rsidRPr="002F39AE" w:rsidRDefault="007B50B5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F0758" w:rsidRPr="002F39AE" w14:paraId="2402FECA" w14:textId="77777777" w:rsidTr="009B19F1">
        <w:tc>
          <w:tcPr>
            <w:tcW w:w="5490" w:type="dxa"/>
            <w:tcBorders>
              <w:bottom w:val="nil"/>
            </w:tcBorders>
          </w:tcPr>
          <w:p w14:paraId="566127B5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683D3F31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AE1EFC" w14:textId="15AD27D2" w:rsidR="00EF0758" w:rsidRPr="002F39AE" w:rsidRDefault="00C945A6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E75768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10EA8E" w14:textId="2E090279" w:rsidR="00EF0758" w:rsidRPr="002F39AE" w:rsidRDefault="007B50B5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</w:tr>
      <w:tr w:rsidR="00EF0758" w:rsidRPr="002F39AE" w14:paraId="6269BFB0" w14:textId="77777777" w:rsidTr="009B19F1">
        <w:tc>
          <w:tcPr>
            <w:tcW w:w="5490" w:type="dxa"/>
            <w:tcBorders>
              <w:bottom w:val="nil"/>
            </w:tcBorders>
          </w:tcPr>
          <w:p w14:paraId="21F55482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BB7D2E2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220D85" w14:textId="725E7EE7" w:rsidR="00EF0758" w:rsidRPr="002F39AE" w:rsidRDefault="00C945A6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36D6834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437845" w14:textId="49C306B8" w:rsidR="00EF0758" w:rsidRPr="002F39AE" w:rsidRDefault="00EE3FF9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9AE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7B50B5" w:rsidRPr="002F39AE">
              <w:rPr>
                <w:rFonts w:ascii="Angsana New" w:hAnsi="Angsana New"/>
                <w:sz w:val="30"/>
                <w:szCs w:val="30"/>
              </w:rPr>
              <w:t>,568</w:t>
            </w:r>
          </w:p>
        </w:tc>
      </w:tr>
      <w:tr w:rsidR="00E961AA" w:rsidRPr="002F39AE" w14:paraId="58F3D3E7" w14:textId="77777777" w:rsidTr="009B19F1">
        <w:tc>
          <w:tcPr>
            <w:tcW w:w="5490" w:type="dxa"/>
            <w:tcBorders>
              <w:top w:val="nil"/>
            </w:tcBorders>
          </w:tcPr>
          <w:p w14:paraId="0DEBADDD" w14:textId="77777777" w:rsidR="00E961AA" w:rsidRPr="002F39AE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F39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2F3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2579B27B" w14:textId="77777777" w:rsidR="00E961AA" w:rsidRPr="002F39AE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8C0DF31" w14:textId="77777777" w:rsidR="00E961AA" w:rsidRPr="002F39AE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3F31B8" w14:textId="77777777" w:rsidR="00E961AA" w:rsidRPr="002F39AE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5632E4B" w14:textId="77777777" w:rsidR="00E961AA" w:rsidRPr="002F39AE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758" w:rsidRPr="002F39AE" w14:paraId="47123D86" w14:textId="77777777" w:rsidTr="009B19F1">
        <w:tc>
          <w:tcPr>
            <w:tcW w:w="5490" w:type="dxa"/>
            <w:tcBorders>
              <w:bottom w:val="nil"/>
            </w:tcBorders>
          </w:tcPr>
          <w:p w14:paraId="1D152AE6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2F39AE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01B7532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86BEF7B" w14:textId="13C691C9" w:rsidR="00EF0758" w:rsidRPr="002F39AE" w:rsidRDefault="00C945A6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50,805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CF263C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8FAC2DB" w14:textId="4F35EB58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65,861</w:t>
            </w:r>
          </w:p>
        </w:tc>
      </w:tr>
      <w:tr w:rsidR="00EF0758" w:rsidRPr="002F39AE" w14:paraId="297983DA" w14:textId="77777777" w:rsidTr="009B19F1">
        <w:tc>
          <w:tcPr>
            <w:tcW w:w="5490" w:type="dxa"/>
            <w:tcBorders>
              <w:bottom w:val="nil"/>
            </w:tcBorders>
          </w:tcPr>
          <w:p w14:paraId="21CF2229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25E48A0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614F1C7" w14:textId="6155BB89" w:rsidR="00EF0758" w:rsidRPr="002F39AE" w:rsidRDefault="00C945A6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55,602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8C15FE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5347BAD" w14:textId="26B1948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54,789</w:t>
            </w:r>
          </w:p>
        </w:tc>
      </w:tr>
      <w:tr w:rsidR="00EF0758" w:rsidRPr="002F39AE" w14:paraId="2B1063A1" w14:textId="77777777" w:rsidTr="009B19F1">
        <w:tc>
          <w:tcPr>
            <w:tcW w:w="5490" w:type="dxa"/>
            <w:tcBorders>
              <w:top w:val="nil"/>
            </w:tcBorders>
          </w:tcPr>
          <w:p w14:paraId="35C3FA2B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3A611166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8E53E5C" w14:textId="3C79BA6C" w:rsidR="00EF0758" w:rsidRPr="002F39AE" w:rsidRDefault="00C945A6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159,250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D963420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5A8E43" w14:textId="43610FDD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195,472</w:t>
            </w:r>
          </w:p>
        </w:tc>
      </w:tr>
      <w:tr w:rsidR="00EF0758" w:rsidRPr="002F39AE" w14:paraId="2E34683F" w14:textId="77777777" w:rsidTr="009B19F1">
        <w:tc>
          <w:tcPr>
            <w:tcW w:w="5490" w:type="dxa"/>
            <w:tcBorders>
              <w:bottom w:val="nil"/>
            </w:tcBorders>
          </w:tcPr>
          <w:p w14:paraId="2ECACF50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57FEFE7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34178" w14:textId="71095915" w:rsidR="00EF0758" w:rsidRPr="002F39AE" w:rsidRDefault="004227E2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B93562F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E2EC0" w14:textId="0F85E929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9AE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</w:tr>
      <w:tr w:rsidR="00EF0758" w:rsidRPr="002F39AE" w14:paraId="371BFA74" w14:textId="77777777" w:rsidTr="009B19F1">
        <w:tc>
          <w:tcPr>
            <w:tcW w:w="5490" w:type="dxa"/>
            <w:tcBorders>
              <w:bottom w:val="nil"/>
            </w:tcBorders>
          </w:tcPr>
          <w:p w14:paraId="2B901354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1423A35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FE209" w14:textId="5558CA65" w:rsidR="00EF0758" w:rsidRPr="002F39AE" w:rsidRDefault="00C945A6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267,617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4F6ADC" w14:textId="77777777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C32981" w14:textId="21B670FA" w:rsidR="00EF0758" w:rsidRPr="002F39AE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39AE">
              <w:rPr>
                <w:rFonts w:ascii="Angsana New" w:hAnsi="Angsana New"/>
                <w:b/>
                <w:bCs/>
                <w:sz w:val="30"/>
                <w:szCs w:val="30"/>
              </w:rPr>
              <w:t>318,082</w:t>
            </w:r>
          </w:p>
        </w:tc>
      </w:tr>
    </w:tbl>
    <w:p w14:paraId="31E2E9C3" w14:textId="77777777" w:rsidR="008E02D7" w:rsidRPr="002F39AE" w:rsidRDefault="008E02D7" w:rsidP="008E02D7">
      <w:pPr>
        <w:spacing w:after="240"/>
        <w:rPr>
          <w:rFonts w:ascii="Angsana New" w:hAnsi="Angsana New"/>
          <w:b/>
          <w:bCs/>
          <w:sz w:val="30"/>
          <w:szCs w:val="30"/>
        </w:rPr>
      </w:pPr>
      <w:bookmarkStart w:id="44" w:name="_Hlk150335736"/>
      <w:r w:rsidRPr="002F39AE">
        <w:rPr>
          <w:rFonts w:ascii="Angsana New" w:hAnsi="Angsana New" w:hint="cs"/>
          <w:b/>
          <w:bCs/>
          <w:sz w:val="30"/>
          <w:szCs w:val="30"/>
          <w:cs/>
        </w:rPr>
        <w:lastRenderedPageBreak/>
        <w:t>26</w:t>
      </w:r>
      <w:r w:rsidRPr="002F39AE">
        <w:rPr>
          <w:rFonts w:ascii="Angsana New" w:hAnsi="Angsana New"/>
          <w:b/>
          <w:bCs/>
          <w:sz w:val="30"/>
          <w:szCs w:val="30"/>
        </w:rPr>
        <w:tab/>
      </w:r>
      <w:r w:rsidRPr="002F39AE">
        <w:rPr>
          <w:rFonts w:ascii="Angsana New" w:hAnsi="Angsana New"/>
          <w:b/>
          <w:bCs/>
          <w:sz w:val="30"/>
          <w:szCs w:val="30"/>
          <w:cs/>
        </w:rPr>
        <w:tab/>
      </w:r>
      <w:r w:rsidRPr="002F39AE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  <w:bookmarkEnd w:id="44"/>
    </w:p>
    <w:p w14:paraId="3DEC156B" w14:textId="06B8A4ED" w:rsidR="00C945A6" w:rsidRPr="002F39AE" w:rsidRDefault="00CD6E7E" w:rsidP="00E55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bookmarkStart w:id="45" w:name="_Hlk150335718"/>
      <w:r w:rsidRPr="002F39AE">
        <w:rPr>
          <w:rFonts w:ascii="Angsana New" w:hAnsi="Angsana New" w:hint="cs"/>
          <w:sz w:val="30"/>
          <w:szCs w:val="30"/>
          <w:cs/>
        </w:rPr>
        <w:t>ตามมติที่</w:t>
      </w:r>
      <w:r w:rsidR="008E02D7" w:rsidRPr="002F39AE">
        <w:rPr>
          <w:rFonts w:ascii="Angsana New" w:hAnsi="Angsana New" w:hint="cs"/>
          <w:sz w:val="30"/>
          <w:szCs w:val="30"/>
          <w:cs/>
        </w:rPr>
        <w:t>ประชุม</w:t>
      </w:r>
      <w:r w:rsidR="008E02D7" w:rsidRPr="002F39AE">
        <w:rPr>
          <w:rFonts w:ascii="Angsana New" w:hAnsi="Angsana New"/>
          <w:sz w:val="30"/>
          <w:szCs w:val="30"/>
          <w:cs/>
        </w:rPr>
        <w:t xml:space="preserve">คณะกรรมการบริษัท เมื่อวันที่ </w:t>
      </w:r>
      <w:r w:rsidR="008E02D7" w:rsidRPr="002F39AE">
        <w:rPr>
          <w:rFonts w:ascii="Angsana New" w:hAnsi="Angsana New"/>
          <w:sz w:val="30"/>
          <w:szCs w:val="30"/>
        </w:rPr>
        <w:t>26</w:t>
      </w:r>
      <w:r w:rsidR="008E02D7" w:rsidRPr="002F39AE">
        <w:rPr>
          <w:rFonts w:ascii="Angsana New" w:hAnsi="Angsana New" w:hint="cs"/>
          <w:sz w:val="30"/>
          <w:szCs w:val="30"/>
          <w:cs/>
        </w:rPr>
        <w:t xml:space="preserve"> กรกรฎาคม </w:t>
      </w:r>
      <w:r w:rsidR="008E02D7" w:rsidRPr="002F39AE">
        <w:rPr>
          <w:rFonts w:ascii="Angsana New" w:hAnsi="Angsana New"/>
          <w:sz w:val="30"/>
          <w:szCs w:val="30"/>
        </w:rPr>
        <w:t>2567</w:t>
      </w:r>
      <w:r w:rsidR="008E02D7" w:rsidRPr="002F39AE">
        <w:rPr>
          <w:rFonts w:ascii="Angsana New" w:hAnsi="Angsana New"/>
          <w:sz w:val="30"/>
          <w:szCs w:val="30"/>
          <w:cs/>
        </w:rPr>
        <w:t xml:space="preserve"> </w:t>
      </w:r>
      <w:r w:rsidR="008E02D7" w:rsidRPr="002F39AE">
        <w:rPr>
          <w:rFonts w:ascii="Angsana New" w:hAnsi="Angsana New" w:hint="cs"/>
          <w:sz w:val="30"/>
          <w:szCs w:val="30"/>
          <w:cs/>
        </w:rPr>
        <w:t>ได้</w:t>
      </w:r>
      <w:r w:rsidR="008E02D7" w:rsidRPr="002F39AE">
        <w:rPr>
          <w:rFonts w:ascii="Angsana New" w:hAnsi="Angsana New"/>
          <w:sz w:val="30"/>
          <w:szCs w:val="30"/>
          <w:cs/>
        </w:rPr>
        <w:t>อนุมัติให้ซื้อที่ดิน</w:t>
      </w:r>
      <w:r w:rsidR="00BB2F84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Pr="002F39AE">
        <w:rPr>
          <w:rFonts w:ascii="Angsana New" w:hAnsi="Angsana New" w:hint="cs"/>
          <w:sz w:val="30"/>
          <w:szCs w:val="30"/>
          <w:cs/>
        </w:rPr>
        <w:t>ที่</w:t>
      </w:r>
      <w:r w:rsidR="00BB2F84" w:rsidRPr="002F39AE">
        <w:rPr>
          <w:rFonts w:ascii="Angsana New" w:hAnsi="Angsana New" w:hint="cs"/>
          <w:sz w:val="30"/>
          <w:szCs w:val="30"/>
          <w:cs/>
        </w:rPr>
        <w:t>จังหวัดชลบุรี</w:t>
      </w:r>
      <w:r w:rsidR="008E02D7" w:rsidRPr="002F39AE">
        <w:rPr>
          <w:rFonts w:ascii="Angsana New" w:hAnsi="Angsana New"/>
          <w:sz w:val="30"/>
          <w:szCs w:val="30"/>
          <w:cs/>
        </w:rPr>
        <w:t xml:space="preserve"> </w:t>
      </w:r>
      <w:r w:rsidR="008E02D7" w:rsidRPr="002F39A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B2F84" w:rsidRPr="002F39AE">
        <w:rPr>
          <w:rFonts w:ascii="Angsana New" w:hAnsi="Angsana New"/>
          <w:sz w:val="30"/>
          <w:szCs w:val="30"/>
        </w:rPr>
        <w:t>5</w:t>
      </w:r>
      <w:r w:rsidR="008E02D7" w:rsidRPr="002F39AE">
        <w:rPr>
          <w:rFonts w:ascii="Angsana New" w:hAnsi="Angsana New"/>
          <w:sz w:val="30"/>
          <w:szCs w:val="30"/>
        </w:rPr>
        <w:t xml:space="preserve">.00 </w:t>
      </w:r>
      <w:r w:rsidR="008E02D7" w:rsidRPr="002F39AE">
        <w:rPr>
          <w:rFonts w:ascii="Angsana New" w:hAnsi="Angsana New" w:hint="cs"/>
          <w:sz w:val="30"/>
          <w:szCs w:val="30"/>
          <w:cs/>
        </w:rPr>
        <w:t>ล้านบาท</w:t>
      </w:r>
      <w:r w:rsidR="008E02D7" w:rsidRPr="002F39AE">
        <w:rPr>
          <w:rFonts w:ascii="Angsana New" w:hAnsi="Angsana New"/>
          <w:sz w:val="30"/>
          <w:szCs w:val="30"/>
          <w:cs/>
        </w:rPr>
        <w:t xml:space="preserve"> จาก</w:t>
      </w:r>
      <w:bookmarkStart w:id="46" w:name="_Hlk150334817"/>
      <w:r w:rsidRPr="002F39AE">
        <w:rPr>
          <w:rFonts w:ascii="Angsana New" w:hAnsi="Angsana New" w:hint="cs"/>
          <w:sz w:val="30"/>
          <w:szCs w:val="30"/>
          <w:cs/>
        </w:rPr>
        <w:t>บุคคลอื่น</w:t>
      </w:r>
      <w:r w:rsidR="008E02D7" w:rsidRPr="002F39AE">
        <w:rPr>
          <w:rFonts w:ascii="Angsana New" w:hAnsi="Angsana New"/>
          <w:sz w:val="30"/>
          <w:szCs w:val="30"/>
          <w:cs/>
        </w:rPr>
        <w:t>เพื่อ</w:t>
      </w:r>
      <w:r w:rsidR="008E02D7" w:rsidRPr="002F39AE">
        <w:rPr>
          <w:rFonts w:ascii="Angsana New" w:hAnsi="Angsana New" w:hint="cs"/>
          <w:sz w:val="30"/>
          <w:szCs w:val="30"/>
          <w:cs/>
        </w:rPr>
        <w:t>รองรับการขยายธุรกิจของบริษัท</w:t>
      </w:r>
      <w:bookmarkEnd w:id="45"/>
      <w:bookmarkEnd w:id="46"/>
    </w:p>
    <w:p w14:paraId="40C45CB6" w14:textId="5CC10F17" w:rsidR="007B7993" w:rsidRPr="002F39AE" w:rsidRDefault="00CD6E7E" w:rsidP="007B7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trike/>
          <w:sz w:val="30"/>
          <w:szCs w:val="30"/>
          <w:cs/>
        </w:rPr>
      </w:pPr>
      <w:r w:rsidRPr="002F39AE">
        <w:rPr>
          <w:rFonts w:ascii="Angsana New" w:hAnsi="Angsana New" w:hint="cs"/>
          <w:sz w:val="30"/>
          <w:szCs w:val="30"/>
          <w:cs/>
        </w:rPr>
        <w:t>ตามมติที่</w:t>
      </w:r>
      <w:r w:rsidR="001F4956" w:rsidRPr="002F39AE">
        <w:rPr>
          <w:rFonts w:ascii="Angsana New" w:hAnsi="Angsana New" w:hint="cs"/>
          <w:sz w:val="30"/>
          <w:szCs w:val="30"/>
          <w:cs/>
        </w:rPr>
        <w:t xml:space="preserve">ประชุมคณะกรรมการบริษัท ครั้งที่ </w:t>
      </w:r>
      <w:r w:rsidR="001F4956" w:rsidRPr="002F39AE">
        <w:rPr>
          <w:rFonts w:ascii="Angsana New" w:hAnsi="Angsana New"/>
          <w:sz w:val="30"/>
          <w:szCs w:val="30"/>
        </w:rPr>
        <w:t xml:space="preserve">3/2567 </w:t>
      </w:r>
      <w:r w:rsidR="001F4956" w:rsidRPr="002F39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F4956" w:rsidRPr="002F39AE">
        <w:rPr>
          <w:rFonts w:ascii="Angsana New" w:hAnsi="Angsana New"/>
          <w:sz w:val="30"/>
          <w:szCs w:val="30"/>
        </w:rPr>
        <w:t xml:space="preserve">18 </w:t>
      </w:r>
      <w:r w:rsidR="001F4956" w:rsidRPr="002F39A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F4956" w:rsidRPr="002F39AE">
        <w:rPr>
          <w:rFonts w:ascii="Angsana New" w:hAnsi="Angsana New"/>
          <w:sz w:val="30"/>
          <w:szCs w:val="30"/>
        </w:rPr>
        <w:t>2567</w:t>
      </w:r>
      <w:r w:rsidR="001F4956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7B7993" w:rsidRPr="002F39AE">
        <w:rPr>
          <w:rFonts w:ascii="Angsana New" w:hAnsi="Angsana New" w:hint="cs"/>
          <w:sz w:val="30"/>
          <w:szCs w:val="30"/>
          <w:cs/>
        </w:rPr>
        <w:t>ได้อนุมัติให้เข้าลงทุนในบริษัท วังคอนกรีต จำกัด โดยการซื้อหุ้นจากผู้ถือหุ้น</w:t>
      </w:r>
      <w:r w:rsidR="00A750A8" w:rsidRPr="002F39AE">
        <w:rPr>
          <w:rFonts w:ascii="Angsana New" w:hAnsi="Angsana New" w:hint="cs"/>
          <w:sz w:val="30"/>
          <w:szCs w:val="30"/>
          <w:cs/>
        </w:rPr>
        <w:t xml:space="preserve">เดิม ซึ่งมีสัดส่วนการลงทุน </w:t>
      </w:r>
      <w:r w:rsidR="00A750A8" w:rsidRPr="002F39AE">
        <w:rPr>
          <w:rFonts w:ascii="Angsana New" w:hAnsi="Angsana New"/>
          <w:sz w:val="30"/>
          <w:szCs w:val="30"/>
        </w:rPr>
        <w:t xml:space="preserve">100 </w:t>
      </w:r>
      <w:r w:rsidR="00A750A8" w:rsidRPr="002F39AE">
        <w:rPr>
          <w:rFonts w:ascii="Angsana New" w:hAnsi="Angsana New" w:hint="cs"/>
          <w:sz w:val="30"/>
          <w:szCs w:val="30"/>
          <w:cs/>
        </w:rPr>
        <w:t>เปอร์เซ็นต์</w:t>
      </w:r>
      <w:r w:rsidR="007B7993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A750A8" w:rsidRPr="002F39AE">
        <w:rPr>
          <w:rFonts w:ascii="Angsana New" w:hAnsi="Angsana New" w:hint="cs"/>
          <w:sz w:val="30"/>
          <w:szCs w:val="30"/>
          <w:cs/>
        </w:rPr>
        <w:t>มูลค่า</w:t>
      </w:r>
      <w:r w:rsidR="009D21BB"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9D21BB" w:rsidRPr="002F39AE">
        <w:rPr>
          <w:rFonts w:ascii="Angsana New" w:hAnsi="Angsana New"/>
          <w:sz w:val="30"/>
          <w:szCs w:val="30"/>
        </w:rPr>
        <w:t xml:space="preserve">98.00 </w:t>
      </w:r>
      <w:r w:rsidR="00A750A8" w:rsidRPr="002F39AE">
        <w:rPr>
          <w:rFonts w:ascii="Angsana New" w:hAnsi="Angsana New" w:hint="cs"/>
          <w:sz w:val="30"/>
          <w:szCs w:val="30"/>
          <w:cs/>
        </w:rPr>
        <w:t>ล้านบาท  กำห</w:t>
      </w:r>
      <w:r w:rsidR="00B0757D" w:rsidRPr="002F39AE">
        <w:rPr>
          <w:rFonts w:ascii="Angsana New" w:hAnsi="Angsana New" w:hint="cs"/>
          <w:sz w:val="30"/>
          <w:szCs w:val="30"/>
          <w:cs/>
        </w:rPr>
        <w:t>น</w:t>
      </w:r>
      <w:r w:rsidR="00A750A8" w:rsidRPr="002F39AE">
        <w:rPr>
          <w:rFonts w:ascii="Angsana New" w:hAnsi="Angsana New" w:hint="cs"/>
          <w:sz w:val="30"/>
          <w:szCs w:val="30"/>
          <w:cs/>
        </w:rPr>
        <w:t xml:space="preserve">ดให้ชำระเงินในวันที่ </w:t>
      </w:r>
      <w:r w:rsidR="00A750A8" w:rsidRPr="002F39AE">
        <w:rPr>
          <w:rFonts w:ascii="Angsana New" w:hAnsi="Angsana New"/>
          <w:sz w:val="30"/>
          <w:szCs w:val="30"/>
        </w:rPr>
        <w:t>1</w:t>
      </w:r>
      <w:r w:rsidR="00A750A8" w:rsidRPr="002F39AE">
        <w:rPr>
          <w:rFonts w:ascii="Angsana New" w:hAnsi="Angsana New" w:hint="cs"/>
          <w:sz w:val="30"/>
          <w:szCs w:val="30"/>
          <w:cs/>
        </w:rPr>
        <w:t xml:space="preserve"> กรกฏาคม </w:t>
      </w:r>
      <w:r w:rsidR="00A750A8" w:rsidRPr="002F39AE">
        <w:rPr>
          <w:rFonts w:ascii="Angsana New" w:hAnsi="Angsana New"/>
          <w:sz w:val="30"/>
          <w:szCs w:val="30"/>
        </w:rPr>
        <w:t xml:space="preserve">2567 </w:t>
      </w:r>
      <w:r w:rsidR="007B7993" w:rsidRPr="002F39AE">
        <w:rPr>
          <w:rFonts w:ascii="Angsana New" w:hAnsi="Angsana New" w:hint="cs"/>
          <w:sz w:val="30"/>
          <w:szCs w:val="30"/>
          <w:cs/>
        </w:rPr>
        <w:t xml:space="preserve">ประกอบธุรกิจผลิตและจำหน่ายผลิตภัณธ์คอนกรีตอัดแรง </w:t>
      </w:r>
      <w:r w:rsidR="00BE261F" w:rsidRPr="002F39AE">
        <w:rPr>
          <w:rFonts w:ascii="Angsana New" w:hAnsi="Angsana New" w:hint="cs"/>
          <w:sz w:val="30"/>
          <w:szCs w:val="30"/>
          <w:cs/>
        </w:rPr>
        <w:t>และอนุมัติให้มีการลงทุน</w:t>
      </w:r>
      <w:r w:rsidR="009D21BB" w:rsidRPr="002F39AE">
        <w:rPr>
          <w:rFonts w:ascii="Angsana New" w:hAnsi="Angsana New" w:hint="cs"/>
          <w:sz w:val="30"/>
          <w:szCs w:val="30"/>
          <w:cs/>
        </w:rPr>
        <w:t>โดยการเพิ่มทุนในบริษัทดังกล่าว</w:t>
      </w:r>
      <w:r w:rsidR="00BE261F" w:rsidRPr="002F39AE">
        <w:rPr>
          <w:rFonts w:ascii="Angsana New" w:hAnsi="Angsana New" w:hint="cs"/>
          <w:sz w:val="30"/>
          <w:szCs w:val="30"/>
          <w:cs/>
        </w:rPr>
        <w:t xml:space="preserve">อีก </w:t>
      </w:r>
      <w:r w:rsidR="00BE261F" w:rsidRPr="002F39AE">
        <w:rPr>
          <w:rFonts w:ascii="Angsana New" w:hAnsi="Angsana New"/>
          <w:sz w:val="30"/>
          <w:szCs w:val="30"/>
        </w:rPr>
        <w:t xml:space="preserve">11.00 </w:t>
      </w:r>
      <w:r w:rsidR="00BE261F" w:rsidRPr="002F39AE">
        <w:rPr>
          <w:rFonts w:ascii="Angsana New" w:hAnsi="Angsana New" w:hint="cs"/>
          <w:sz w:val="30"/>
          <w:szCs w:val="30"/>
          <w:cs/>
        </w:rPr>
        <w:t>ล้านบาท</w:t>
      </w:r>
      <w:r w:rsidR="009D21BB" w:rsidRPr="002F39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42DF833" w14:textId="778650B0" w:rsidR="00E961AA" w:rsidRPr="002F39AE" w:rsidRDefault="00E55EFD" w:rsidP="00E55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both"/>
        <w:rPr>
          <w:rFonts w:ascii="Angsana New" w:hAnsi="Angsana New"/>
          <w:sz w:val="30"/>
          <w:szCs w:val="30"/>
        </w:rPr>
      </w:pPr>
      <w:r w:rsidRPr="002F39AE">
        <w:rPr>
          <w:rFonts w:ascii="Angsana New" w:hAnsi="Angsana New" w:hint="cs"/>
          <w:sz w:val="30"/>
          <w:szCs w:val="30"/>
          <w:cs/>
        </w:rPr>
        <w:t xml:space="preserve"> </w:t>
      </w:r>
      <w:r w:rsidR="00A750A8" w:rsidRPr="002F39AE">
        <w:rPr>
          <w:rFonts w:ascii="Angsana New" w:hAnsi="Angsana New" w:hint="cs"/>
          <w:sz w:val="30"/>
          <w:szCs w:val="30"/>
          <w:cs/>
        </w:rPr>
        <w:t>ตามมติ</w:t>
      </w:r>
      <w:r w:rsidRPr="002F39AE">
        <w:rPr>
          <w:rFonts w:ascii="Angsana New" w:hAnsi="Angsana New"/>
          <w:sz w:val="30"/>
          <w:szCs w:val="30"/>
          <w:cs/>
        </w:rPr>
        <w:t>ที่ประชุมวิสามัญผู้ถือหุ้น</w:t>
      </w:r>
      <w:r w:rsidR="00A750A8" w:rsidRPr="002F39AE">
        <w:rPr>
          <w:rFonts w:ascii="Angsana New" w:hAnsi="Angsana New" w:hint="cs"/>
          <w:sz w:val="30"/>
          <w:szCs w:val="30"/>
          <w:cs/>
        </w:rPr>
        <w:t>ของ</w:t>
      </w:r>
      <w:r w:rsidRPr="002F39AE">
        <w:rPr>
          <w:rFonts w:ascii="Angsana New" w:hAnsi="Angsana New"/>
          <w:sz w:val="30"/>
          <w:szCs w:val="30"/>
          <w:cs/>
        </w:rPr>
        <w:t xml:space="preserve"> บริษัท วังคอนกรีต จำกัด ครั้งที่ </w:t>
      </w:r>
      <w:r w:rsidR="00A70DC2" w:rsidRPr="002F39AE">
        <w:rPr>
          <w:rFonts w:ascii="Angsana New" w:hAnsi="Angsana New"/>
          <w:sz w:val="30"/>
          <w:szCs w:val="30"/>
        </w:rPr>
        <w:t>5/2567</w:t>
      </w:r>
      <w:r w:rsidRPr="002F39AE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A70DC2" w:rsidRPr="002F39AE">
        <w:rPr>
          <w:rFonts w:ascii="Angsana New" w:hAnsi="Angsana New"/>
          <w:sz w:val="30"/>
          <w:szCs w:val="30"/>
        </w:rPr>
        <w:t>15</w:t>
      </w:r>
      <w:r w:rsidRPr="002F39AE">
        <w:rPr>
          <w:rFonts w:ascii="Angsana New" w:hAnsi="Angsana New"/>
          <w:sz w:val="30"/>
          <w:szCs w:val="30"/>
          <w:cs/>
        </w:rPr>
        <w:t xml:space="preserve"> กรกฎาคม </w:t>
      </w:r>
      <w:r w:rsidR="00A70DC2" w:rsidRPr="002F39AE">
        <w:rPr>
          <w:rFonts w:ascii="Angsana New" w:hAnsi="Angsana New"/>
          <w:sz w:val="30"/>
          <w:szCs w:val="30"/>
        </w:rPr>
        <w:t>2567</w:t>
      </w:r>
      <w:r w:rsidRPr="002F39AE">
        <w:rPr>
          <w:rFonts w:ascii="Angsana New" w:hAnsi="Angsana New"/>
          <w:sz w:val="30"/>
          <w:szCs w:val="30"/>
          <w:cs/>
        </w:rPr>
        <w:t>ได้อนุมัติให้เพิ่มทุนจดทะเบียนอีกจำนวน 11</w:t>
      </w:r>
      <w:r w:rsidR="00A750A8" w:rsidRPr="002F39AE">
        <w:rPr>
          <w:rFonts w:ascii="Angsana New" w:hAnsi="Angsana New"/>
          <w:sz w:val="30"/>
          <w:szCs w:val="30"/>
        </w:rPr>
        <w:t>.00</w:t>
      </w:r>
      <w:r w:rsidRPr="002F39AE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D21BB" w:rsidRPr="002F39AE">
        <w:rPr>
          <w:rFonts w:ascii="Angsana New" w:hAnsi="Angsana New" w:hint="cs"/>
          <w:sz w:val="30"/>
          <w:szCs w:val="30"/>
          <w:cs/>
        </w:rPr>
        <w:t xml:space="preserve">จากเดิม </w:t>
      </w:r>
      <w:r w:rsidR="009D21BB" w:rsidRPr="002F39AE">
        <w:rPr>
          <w:rFonts w:ascii="Angsana New" w:hAnsi="Angsana New"/>
          <w:sz w:val="30"/>
          <w:szCs w:val="30"/>
        </w:rPr>
        <w:t xml:space="preserve">9.00 </w:t>
      </w:r>
      <w:r w:rsidR="009D21BB" w:rsidRPr="002F39AE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="009D21BB" w:rsidRPr="002F39AE">
        <w:rPr>
          <w:rFonts w:ascii="Angsana New" w:hAnsi="Angsana New"/>
          <w:sz w:val="30"/>
          <w:szCs w:val="30"/>
        </w:rPr>
        <w:t xml:space="preserve">20.00 </w:t>
      </w:r>
      <w:r w:rsidR="009D21BB" w:rsidRPr="002F39A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F39AE">
        <w:rPr>
          <w:rFonts w:ascii="Angsana New" w:hAnsi="Angsana New"/>
          <w:sz w:val="30"/>
          <w:szCs w:val="30"/>
          <w:cs/>
        </w:rPr>
        <w:t>เพื่อรองรับการผลิตที่เพิ่มขึ้นและเพ</w:t>
      </w:r>
      <w:r w:rsidR="00A750A8" w:rsidRPr="002F39AE">
        <w:rPr>
          <w:rFonts w:ascii="Angsana New" w:hAnsi="Angsana New" w:hint="cs"/>
          <w:sz w:val="30"/>
          <w:szCs w:val="30"/>
          <w:cs/>
        </w:rPr>
        <w:t>ื่อ</w:t>
      </w:r>
      <w:r w:rsidR="009D21BB" w:rsidRPr="002F39AE">
        <w:rPr>
          <w:rFonts w:ascii="Angsana New" w:hAnsi="Angsana New" w:hint="cs"/>
          <w:sz w:val="30"/>
          <w:szCs w:val="30"/>
          <w:cs/>
        </w:rPr>
        <w:t>เป็น</w:t>
      </w:r>
      <w:r w:rsidRPr="002F39AE">
        <w:rPr>
          <w:rFonts w:ascii="Angsana New" w:hAnsi="Angsana New"/>
          <w:sz w:val="30"/>
          <w:szCs w:val="30"/>
          <w:cs/>
        </w:rPr>
        <w:t>ทุนหมุนเวียนภายในบริษัท</w:t>
      </w:r>
      <w:r w:rsidR="00BE261F" w:rsidRPr="002F39AE">
        <w:rPr>
          <w:rFonts w:ascii="Angsana New" w:hAnsi="Angsana New"/>
          <w:sz w:val="30"/>
          <w:szCs w:val="30"/>
        </w:rPr>
        <w:t xml:space="preserve"> </w:t>
      </w:r>
      <w:r w:rsidR="00BE261F" w:rsidRPr="002F39AE">
        <w:rPr>
          <w:rFonts w:ascii="Angsana New" w:hAnsi="Angsana New" w:hint="cs"/>
          <w:sz w:val="30"/>
          <w:szCs w:val="30"/>
          <w:cs/>
        </w:rPr>
        <w:t>ซึ่ง</w:t>
      </w:r>
      <w:r w:rsidR="00BE261F" w:rsidRPr="002F39AE">
        <w:rPr>
          <w:rFonts w:ascii="Angsana New" w:hAnsi="Angsana New"/>
          <w:sz w:val="30"/>
          <w:szCs w:val="30"/>
          <w:cs/>
        </w:rPr>
        <w:t>ได้</w:t>
      </w:r>
      <w:r w:rsidR="00BE261F" w:rsidRPr="002F39AE">
        <w:rPr>
          <w:rFonts w:ascii="Angsana New" w:hAnsi="Angsana New" w:hint="cs"/>
          <w:sz w:val="30"/>
          <w:szCs w:val="30"/>
          <w:cs/>
        </w:rPr>
        <w:t>จดทะเบียน</w:t>
      </w:r>
      <w:r w:rsidR="00BE261F" w:rsidRPr="002F39AE">
        <w:rPr>
          <w:rFonts w:ascii="Angsana New" w:hAnsi="Angsana New"/>
          <w:sz w:val="30"/>
          <w:szCs w:val="30"/>
          <w:cs/>
        </w:rPr>
        <w:t>เพิ่มทุนกับกรมพัฒนาธุรกิจการค้า</w:t>
      </w:r>
      <w:r w:rsidR="009D21BB" w:rsidRPr="002F39AE">
        <w:rPr>
          <w:rFonts w:ascii="Angsana New" w:hAnsi="Angsana New" w:hint="cs"/>
          <w:sz w:val="30"/>
          <w:szCs w:val="30"/>
          <w:cs/>
        </w:rPr>
        <w:t>แล้ว</w:t>
      </w:r>
      <w:r w:rsidR="00BE261F" w:rsidRPr="002F39AE">
        <w:rPr>
          <w:rFonts w:ascii="Angsana New" w:hAnsi="Angsana New"/>
          <w:sz w:val="30"/>
          <w:szCs w:val="30"/>
          <w:cs/>
        </w:rPr>
        <w:t xml:space="preserve"> เมื่อวันที่  18 </w:t>
      </w:r>
      <w:r w:rsidR="009D21BB" w:rsidRPr="002F39AE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BE261F" w:rsidRPr="002F39AE">
        <w:rPr>
          <w:rFonts w:ascii="Angsana New" w:hAnsi="Angsana New"/>
          <w:sz w:val="30"/>
          <w:szCs w:val="30"/>
          <w:cs/>
        </w:rPr>
        <w:t>2567</w:t>
      </w:r>
    </w:p>
    <w:p w14:paraId="21F98611" w14:textId="77777777" w:rsidR="00E16216" w:rsidRPr="002F39AE" w:rsidRDefault="00E16216" w:rsidP="002A6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4"/>
          <w:sz w:val="30"/>
          <w:szCs w:val="30"/>
        </w:rPr>
      </w:pPr>
    </w:p>
    <w:sectPr w:rsidR="00E16216" w:rsidRPr="002F39AE" w:rsidSect="00154F1B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70763" w14:textId="77777777" w:rsidR="00E507CA" w:rsidRDefault="00E507CA">
      <w:r>
        <w:separator/>
      </w:r>
    </w:p>
  </w:endnote>
  <w:endnote w:type="continuationSeparator" w:id="0">
    <w:p w14:paraId="0B966211" w14:textId="77777777" w:rsidR="00E507CA" w:rsidRDefault="00E50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7224096"/>
      <w:docPartObj>
        <w:docPartGallery w:val="Page Numbers (Bottom of Page)"/>
        <w:docPartUnique/>
      </w:docPartObj>
    </w:sdtPr>
    <w:sdtContent>
      <w:p w14:paraId="2D21A241" w14:textId="77777777" w:rsidR="00B2705E" w:rsidRDefault="00E132A4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="00B2705E"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 w:rsidR="00583875">
          <w:rPr>
            <w:rFonts w:ascii="Angsana New" w:hAnsi="Angsana New"/>
            <w:noProof/>
            <w:sz w:val="30"/>
            <w:szCs w:val="30"/>
          </w:rPr>
          <w:t>54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7E5A6FA7" w14:textId="77777777" w:rsidR="00B2705E" w:rsidRPr="006F2C06" w:rsidRDefault="00B2705E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8854B" w14:textId="77777777" w:rsidR="00E507CA" w:rsidRDefault="00E507CA">
      <w:r>
        <w:separator/>
      </w:r>
    </w:p>
  </w:footnote>
  <w:footnote w:type="continuationSeparator" w:id="0">
    <w:p w14:paraId="6F60FF6A" w14:textId="77777777" w:rsidR="00E507CA" w:rsidRDefault="00E50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25994" w14:textId="77777777" w:rsidR="00B2705E" w:rsidRDefault="00B2705E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59432F46" w14:textId="77777777" w:rsidR="00B2705E" w:rsidRDefault="00B2705E" w:rsidP="00C928E2">
    <w:pPr>
      <w:pStyle w:val="ReportHeading1"/>
      <w:framePr w:w="0" w:hRule="auto" w:hSpace="0" w:wrap="auto" w:vAnchor="margin" w:hAnchor="text" w:xAlign="left" w:yAlign="inline"/>
      <w:spacing w:line="240" w:lineRule="auto"/>
      <w:ind w:left="540" w:hanging="540"/>
      <w:rPr>
        <w:rFonts w:ascii="Angsana New" w:hAnsi="Angsana New" w:cs="Angsana New"/>
        <w:sz w:val="32"/>
        <w:szCs w:val="32"/>
        <w:cs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sz w:val="32"/>
        <w:szCs w:val="32"/>
        <w:cs/>
      </w:rPr>
      <w:t>รวมระหว่างกาล</w:t>
    </w:r>
  </w:p>
  <w:p w14:paraId="0179663A" w14:textId="75B46D3E" w:rsidR="00B2705E" w:rsidRPr="000B6EC9" w:rsidRDefault="00B2705E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="00E826DD" w:rsidRPr="002F39AE">
      <w:rPr>
        <w:rFonts w:ascii="Angsana New" w:hAnsi="Angsana New" w:hint="cs"/>
        <w:b/>
        <w:bCs/>
        <w:sz w:val="32"/>
        <w:szCs w:val="32"/>
        <w:cs/>
      </w:rPr>
      <w:t>หก</w:t>
    </w:r>
    <w:r w:rsidRPr="002F39AE">
      <w:rPr>
        <w:rFonts w:ascii="Angsana New" w:hAnsi="Angsana New" w:hint="cs"/>
        <w:b/>
        <w:bCs/>
        <w:sz w:val="32"/>
        <w:szCs w:val="32"/>
        <w:cs/>
      </w:rPr>
      <w:t>เดือน</w:t>
    </w:r>
    <w:r w:rsidR="00350138" w:rsidRPr="002F39A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F39AE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0049F1" w:rsidRPr="002F39AE">
      <w:rPr>
        <w:rFonts w:ascii="Angsana New" w:hAnsi="Angsana New"/>
        <w:b/>
        <w:bCs/>
        <w:sz w:val="32"/>
        <w:szCs w:val="32"/>
      </w:rPr>
      <w:t>30</w:t>
    </w:r>
    <w:r w:rsidR="00D90E4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049F1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D90E4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90E4A">
      <w:rPr>
        <w:rFonts w:ascii="Angsana New" w:hAnsi="Angsana New"/>
        <w:b/>
        <w:bCs/>
        <w:sz w:val="32"/>
        <w:szCs w:val="32"/>
      </w:rPr>
      <w:t>2567</w:t>
    </w:r>
  </w:p>
  <w:p w14:paraId="295371B9" w14:textId="77777777" w:rsidR="00B2705E" w:rsidRPr="00E44A1D" w:rsidRDefault="00B2705E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013E97F6" w14:textId="77777777" w:rsidR="00B2705E" w:rsidRDefault="00B27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0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7" w15:restartNumberingAfterBreak="0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2569397">
    <w:abstractNumId w:val="6"/>
  </w:num>
  <w:num w:numId="2" w16cid:durableId="1827817221">
    <w:abstractNumId w:val="5"/>
  </w:num>
  <w:num w:numId="3" w16cid:durableId="1205824904">
    <w:abstractNumId w:val="9"/>
  </w:num>
  <w:num w:numId="4" w16cid:durableId="833108880">
    <w:abstractNumId w:val="7"/>
  </w:num>
  <w:num w:numId="5" w16cid:durableId="1204748910">
    <w:abstractNumId w:val="8"/>
  </w:num>
  <w:num w:numId="6" w16cid:durableId="542327081">
    <w:abstractNumId w:val="3"/>
  </w:num>
  <w:num w:numId="7" w16cid:durableId="795831792">
    <w:abstractNumId w:val="2"/>
  </w:num>
  <w:num w:numId="8" w16cid:durableId="756486055">
    <w:abstractNumId w:val="0"/>
  </w:num>
  <w:num w:numId="9" w16cid:durableId="1211989375">
    <w:abstractNumId w:val="1"/>
  </w:num>
  <w:num w:numId="10" w16cid:durableId="1951427602">
    <w:abstractNumId w:val="4"/>
  </w:num>
  <w:num w:numId="11" w16cid:durableId="1910378482">
    <w:abstractNumId w:val="21"/>
  </w:num>
  <w:num w:numId="12" w16cid:durableId="1760129484">
    <w:abstractNumId w:val="16"/>
  </w:num>
  <w:num w:numId="13" w16cid:durableId="1432093317">
    <w:abstractNumId w:val="28"/>
  </w:num>
  <w:num w:numId="14" w16cid:durableId="1751194330">
    <w:abstractNumId w:val="19"/>
  </w:num>
  <w:num w:numId="15" w16cid:durableId="1351495289">
    <w:abstractNumId w:val="23"/>
  </w:num>
  <w:num w:numId="16" w16cid:durableId="2004894955">
    <w:abstractNumId w:val="10"/>
  </w:num>
  <w:num w:numId="17" w16cid:durableId="1267153696">
    <w:abstractNumId w:val="20"/>
  </w:num>
  <w:num w:numId="18" w16cid:durableId="1702899407">
    <w:abstractNumId w:val="26"/>
  </w:num>
  <w:num w:numId="19" w16cid:durableId="535066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6042097">
    <w:abstractNumId w:val="14"/>
  </w:num>
  <w:num w:numId="21" w16cid:durableId="1243375748">
    <w:abstractNumId w:val="22"/>
  </w:num>
  <w:num w:numId="22" w16cid:durableId="1914201146">
    <w:abstractNumId w:val="32"/>
  </w:num>
  <w:num w:numId="23" w16cid:durableId="1259555235">
    <w:abstractNumId w:val="18"/>
  </w:num>
  <w:num w:numId="24" w16cid:durableId="875116333">
    <w:abstractNumId w:val="29"/>
  </w:num>
  <w:num w:numId="25" w16cid:durableId="99105380">
    <w:abstractNumId w:val="31"/>
  </w:num>
  <w:num w:numId="26" w16cid:durableId="221908413">
    <w:abstractNumId w:val="17"/>
  </w:num>
  <w:num w:numId="27" w16cid:durableId="2023242495">
    <w:abstractNumId w:val="13"/>
  </w:num>
  <w:num w:numId="28" w16cid:durableId="835656630">
    <w:abstractNumId w:val="30"/>
  </w:num>
  <w:num w:numId="29" w16cid:durableId="117279558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2833852">
    <w:abstractNumId w:val="11"/>
  </w:num>
  <w:num w:numId="31" w16cid:durableId="1935935075">
    <w:abstractNumId w:val="15"/>
  </w:num>
  <w:num w:numId="32" w16cid:durableId="693502447">
    <w:abstractNumId w:val="24"/>
  </w:num>
  <w:num w:numId="33" w16cid:durableId="126924308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3FB"/>
    <w:rsid w:val="0000143A"/>
    <w:rsid w:val="00001890"/>
    <w:rsid w:val="00001A16"/>
    <w:rsid w:val="0000243C"/>
    <w:rsid w:val="00002638"/>
    <w:rsid w:val="00002740"/>
    <w:rsid w:val="00002DD1"/>
    <w:rsid w:val="00002F55"/>
    <w:rsid w:val="00002F8E"/>
    <w:rsid w:val="00003192"/>
    <w:rsid w:val="00003241"/>
    <w:rsid w:val="000036D4"/>
    <w:rsid w:val="00003714"/>
    <w:rsid w:val="0000379F"/>
    <w:rsid w:val="00003C4D"/>
    <w:rsid w:val="00003D72"/>
    <w:rsid w:val="00003FDD"/>
    <w:rsid w:val="0000421C"/>
    <w:rsid w:val="00004372"/>
    <w:rsid w:val="000044BF"/>
    <w:rsid w:val="0000460A"/>
    <w:rsid w:val="0000460D"/>
    <w:rsid w:val="000049F1"/>
    <w:rsid w:val="00004F85"/>
    <w:rsid w:val="0000507E"/>
    <w:rsid w:val="00005143"/>
    <w:rsid w:val="00005395"/>
    <w:rsid w:val="000053F8"/>
    <w:rsid w:val="0000555A"/>
    <w:rsid w:val="000059B8"/>
    <w:rsid w:val="00005A78"/>
    <w:rsid w:val="00005DF6"/>
    <w:rsid w:val="0000629D"/>
    <w:rsid w:val="00006B41"/>
    <w:rsid w:val="00006C5C"/>
    <w:rsid w:val="00006E02"/>
    <w:rsid w:val="00006ED9"/>
    <w:rsid w:val="00007105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5D2"/>
    <w:rsid w:val="000126E0"/>
    <w:rsid w:val="000128F8"/>
    <w:rsid w:val="00012D51"/>
    <w:rsid w:val="00012FD8"/>
    <w:rsid w:val="00013D8C"/>
    <w:rsid w:val="0001474D"/>
    <w:rsid w:val="00014CF3"/>
    <w:rsid w:val="00014DE7"/>
    <w:rsid w:val="00015243"/>
    <w:rsid w:val="00015280"/>
    <w:rsid w:val="000158D3"/>
    <w:rsid w:val="00015BDB"/>
    <w:rsid w:val="00016257"/>
    <w:rsid w:val="00016397"/>
    <w:rsid w:val="00016532"/>
    <w:rsid w:val="0001659B"/>
    <w:rsid w:val="000166B1"/>
    <w:rsid w:val="00016759"/>
    <w:rsid w:val="000167C3"/>
    <w:rsid w:val="00016DB4"/>
    <w:rsid w:val="00016E1A"/>
    <w:rsid w:val="00017132"/>
    <w:rsid w:val="00017383"/>
    <w:rsid w:val="00017842"/>
    <w:rsid w:val="000178C7"/>
    <w:rsid w:val="00017DE0"/>
    <w:rsid w:val="00017F1E"/>
    <w:rsid w:val="000200BC"/>
    <w:rsid w:val="000200D1"/>
    <w:rsid w:val="00020175"/>
    <w:rsid w:val="00020261"/>
    <w:rsid w:val="000206B1"/>
    <w:rsid w:val="00020A06"/>
    <w:rsid w:val="00020A8D"/>
    <w:rsid w:val="00020D06"/>
    <w:rsid w:val="00020DA6"/>
    <w:rsid w:val="00021166"/>
    <w:rsid w:val="0002145F"/>
    <w:rsid w:val="00021804"/>
    <w:rsid w:val="00022070"/>
    <w:rsid w:val="000222F7"/>
    <w:rsid w:val="00022395"/>
    <w:rsid w:val="000228BC"/>
    <w:rsid w:val="000229B4"/>
    <w:rsid w:val="00022B65"/>
    <w:rsid w:val="00022C4D"/>
    <w:rsid w:val="00022CDC"/>
    <w:rsid w:val="00022D03"/>
    <w:rsid w:val="00022D15"/>
    <w:rsid w:val="00022D53"/>
    <w:rsid w:val="00023377"/>
    <w:rsid w:val="0002349F"/>
    <w:rsid w:val="000239AC"/>
    <w:rsid w:val="000242C7"/>
    <w:rsid w:val="00024C1F"/>
    <w:rsid w:val="00024EB3"/>
    <w:rsid w:val="00024EB7"/>
    <w:rsid w:val="000251A8"/>
    <w:rsid w:val="000254AC"/>
    <w:rsid w:val="000254DC"/>
    <w:rsid w:val="00025B8F"/>
    <w:rsid w:val="00025C88"/>
    <w:rsid w:val="00025CFF"/>
    <w:rsid w:val="00026105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8A6"/>
    <w:rsid w:val="00033F41"/>
    <w:rsid w:val="000341BD"/>
    <w:rsid w:val="000342C6"/>
    <w:rsid w:val="000344B6"/>
    <w:rsid w:val="000349A9"/>
    <w:rsid w:val="00035331"/>
    <w:rsid w:val="0003590E"/>
    <w:rsid w:val="00035EBE"/>
    <w:rsid w:val="000363FB"/>
    <w:rsid w:val="000364D9"/>
    <w:rsid w:val="000365AD"/>
    <w:rsid w:val="0003706C"/>
    <w:rsid w:val="00037267"/>
    <w:rsid w:val="0003752C"/>
    <w:rsid w:val="0003768A"/>
    <w:rsid w:val="000379D8"/>
    <w:rsid w:val="000379E3"/>
    <w:rsid w:val="00037B91"/>
    <w:rsid w:val="00037D83"/>
    <w:rsid w:val="000404A4"/>
    <w:rsid w:val="00040813"/>
    <w:rsid w:val="00041012"/>
    <w:rsid w:val="0004145C"/>
    <w:rsid w:val="00041598"/>
    <w:rsid w:val="00041850"/>
    <w:rsid w:val="00041869"/>
    <w:rsid w:val="000419C2"/>
    <w:rsid w:val="00041F00"/>
    <w:rsid w:val="00041F41"/>
    <w:rsid w:val="000421E4"/>
    <w:rsid w:val="0004250E"/>
    <w:rsid w:val="00042748"/>
    <w:rsid w:val="0004293E"/>
    <w:rsid w:val="00042AB2"/>
    <w:rsid w:val="00042BB0"/>
    <w:rsid w:val="00042DA0"/>
    <w:rsid w:val="00042FBA"/>
    <w:rsid w:val="0004309F"/>
    <w:rsid w:val="000431FA"/>
    <w:rsid w:val="000432C1"/>
    <w:rsid w:val="0004344D"/>
    <w:rsid w:val="00043474"/>
    <w:rsid w:val="00043932"/>
    <w:rsid w:val="00043A83"/>
    <w:rsid w:val="00043ED9"/>
    <w:rsid w:val="000440E6"/>
    <w:rsid w:val="0004412A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6AC"/>
    <w:rsid w:val="0005291C"/>
    <w:rsid w:val="00052C7E"/>
    <w:rsid w:val="00052CD6"/>
    <w:rsid w:val="00052D6A"/>
    <w:rsid w:val="0005324C"/>
    <w:rsid w:val="00053734"/>
    <w:rsid w:val="00053AA9"/>
    <w:rsid w:val="00053AE6"/>
    <w:rsid w:val="00053D60"/>
    <w:rsid w:val="00054214"/>
    <w:rsid w:val="00054452"/>
    <w:rsid w:val="00054639"/>
    <w:rsid w:val="0005471E"/>
    <w:rsid w:val="000555D5"/>
    <w:rsid w:val="000561DD"/>
    <w:rsid w:val="000567E3"/>
    <w:rsid w:val="00056B10"/>
    <w:rsid w:val="00056C16"/>
    <w:rsid w:val="00056C35"/>
    <w:rsid w:val="00056DFC"/>
    <w:rsid w:val="00056E98"/>
    <w:rsid w:val="000570E8"/>
    <w:rsid w:val="000572A9"/>
    <w:rsid w:val="00057467"/>
    <w:rsid w:val="000575D3"/>
    <w:rsid w:val="000575DA"/>
    <w:rsid w:val="000575DE"/>
    <w:rsid w:val="00057699"/>
    <w:rsid w:val="00057D44"/>
    <w:rsid w:val="00057D71"/>
    <w:rsid w:val="00057E73"/>
    <w:rsid w:val="000603F7"/>
    <w:rsid w:val="00061668"/>
    <w:rsid w:val="000616D2"/>
    <w:rsid w:val="00061EC9"/>
    <w:rsid w:val="00061F35"/>
    <w:rsid w:val="00063009"/>
    <w:rsid w:val="000630CC"/>
    <w:rsid w:val="00063DB8"/>
    <w:rsid w:val="00063F64"/>
    <w:rsid w:val="00064043"/>
    <w:rsid w:val="00064100"/>
    <w:rsid w:val="00064167"/>
    <w:rsid w:val="00064366"/>
    <w:rsid w:val="000646F4"/>
    <w:rsid w:val="00064817"/>
    <w:rsid w:val="00064952"/>
    <w:rsid w:val="0006496F"/>
    <w:rsid w:val="00064A4F"/>
    <w:rsid w:val="00064D40"/>
    <w:rsid w:val="0006563C"/>
    <w:rsid w:val="0006572C"/>
    <w:rsid w:val="00065D82"/>
    <w:rsid w:val="00065DA9"/>
    <w:rsid w:val="0006604E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677CC"/>
    <w:rsid w:val="00067EF6"/>
    <w:rsid w:val="0007033C"/>
    <w:rsid w:val="000703C2"/>
    <w:rsid w:val="00070488"/>
    <w:rsid w:val="000706CC"/>
    <w:rsid w:val="00070F9B"/>
    <w:rsid w:val="000712C1"/>
    <w:rsid w:val="00071CCC"/>
    <w:rsid w:val="00071D39"/>
    <w:rsid w:val="00071F6D"/>
    <w:rsid w:val="0007247C"/>
    <w:rsid w:val="000724A9"/>
    <w:rsid w:val="00073784"/>
    <w:rsid w:val="000738A4"/>
    <w:rsid w:val="00073E3C"/>
    <w:rsid w:val="00073F1D"/>
    <w:rsid w:val="00073F5A"/>
    <w:rsid w:val="000742CA"/>
    <w:rsid w:val="00074587"/>
    <w:rsid w:val="00074D12"/>
    <w:rsid w:val="00074F1D"/>
    <w:rsid w:val="00074F74"/>
    <w:rsid w:val="0007572D"/>
    <w:rsid w:val="00075CBF"/>
    <w:rsid w:val="000764FC"/>
    <w:rsid w:val="000765E8"/>
    <w:rsid w:val="0007680B"/>
    <w:rsid w:val="00077804"/>
    <w:rsid w:val="00077840"/>
    <w:rsid w:val="00080264"/>
    <w:rsid w:val="00080331"/>
    <w:rsid w:val="0008033E"/>
    <w:rsid w:val="000812C5"/>
    <w:rsid w:val="000814D1"/>
    <w:rsid w:val="000816D9"/>
    <w:rsid w:val="000819B7"/>
    <w:rsid w:val="00081A73"/>
    <w:rsid w:val="00081A94"/>
    <w:rsid w:val="00081D74"/>
    <w:rsid w:val="00081F3D"/>
    <w:rsid w:val="000821BC"/>
    <w:rsid w:val="00082290"/>
    <w:rsid w:val="000822AE"/>
    <w:rsid w:val="00082348"/>
    <w:rsid w:val="000826B2"/>
    <w:rsid w:val="00083061"/>
    <w:rsid w:val="000832AC"/>
    <w:rsid w:val="00083942"/>
    <w:rsid w:val="00083EA1"/>
    <w:rsid w:val="0008423E"/>
    <w:rsid w:val="0008437A"/>
    <w:rsid w:val="00084A27"/>
    <w:rsid w:val="00084A42"/>
    <w:rsid w:val="000856BF"/>
    <w:rsid w:val="00085B97"/>
    <w:rsid w:val="00085D29"/>
    <w:rsid w:val="0008624E"/>
    <w:rsid w:val="000864BB"/>
    <w:rsid w:val="00086BA3"/>
    <w:rsid w:val="00086CC2"/>
    <w:rsid w:val="000870B0"/>
    <w:rsid w:val="00087D77"/>
    <w:rsid w:val="00087EC3"/>
    <w:rsid w:val="00087EF0"/>
    <w:rsid w:val="000901FA"/>
    <w:rsid w:val="000902E5"/>
    <w:rsid w:val="000904A5"/>
    <w:rsid w:val="0009070D"/>
    <w:rsid w:val="000907B9"/>
    <w:rsid w:val="000908B7"/>
    <w:rsid w:val="000909D1"/>
    <w:rsid w:val="00090C41"/>
    <w:rsid w:val="00090D60"/>
    <w:rsid w:val="00091158"/>
    <w:rsid w:val="00091326"/>
    <w:rsid w:val="000914C9"/>
    <w:rsid w:val="0009168F"/>
    <w:rsid w:val="0009197D"/>
    <w:rsid w:val="00091A7F"/>
    <w:rsid w:val="0009201B"/>
    <w:rsid w:val="00092154"/>
    <w:rsid w:val="00092250"/>
    <w:rsid w:val="000923A4"/>
    <w:rsid w:val="00092920"/>
    <w:rsid w:val="00092CB4"/>
    <w:rsid w:val="00093062"/>
    <w:rsid w:val="000932BE"/>
    <w:rsid w:val="0009336F"/>
    <w:rsid w:val="000934B6"/>
    <w:rsid w:val="00093950"/>
    <w:rsid w:val="00094152"/>
    <w:rsid w:val="000943BC"/>
    <w:rsid w:val="0009485D"/>
    <w:rsid w:val="000948C5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5D7"/>
    <w:rsid w:val="00096B68"/>
    <w:rsid w:val="00096F4B"/>
    <w:rsid w:val="00097084"/>
    <w:rsid w:val="00097766"/>
    <w:rsid w:val="00097873"/>
    <w:rsid w:val="000978CF"/>
    <w:rsid w:val="000A0093"/>
    <w:rsid w:val="000A021E"/>
    <w:rsid w:val="000A025D"/>
    <w:rsid w:val="000A0412"/>
    <w:rsid w:val="000A043A"/>
    <w:rsid w:val="000A046C"/>
    <w:rsid w:val="000A06A3"/>
    <w:rsid w:val="000A077B"/>
    <w:rsid w:val="000A0A3C"/>
    <w:rsid w:val="000A0AC9"/>
    <w:rsid w:val="000A0B6F"/>
    <w:rsid w:val="000A0D59"/>
    <w:rsid w:val="000A12D1"/>
    <w:rsid w:val="000A14C9"/>
    <w:rsid w:val="000A1C7F"/>
    <w:rsid w:val="000A25F5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2B0"/>
    <w:rsid w:val="000A53DA"/>
    <w:rsid w:val="000A547F"/>
    <w:rsid w:val="000A5790"/>
    <w:rsid w:val="000A5A12"/>
    <w:rsid w:val="000A5B27"/>
    <w:rsid w:val="000A5D41"/>
    <w:rsid w:val="000A5E87"/>
    <w:rsid w:val="000A6CB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60"/>
    <w:rsid w:val="000B1ADC"/>
    <w:rsid w:val="000B23B4"/>
    <w:rsid w:val="000B2D72"/>
    <w:rsid w:val="000B2DCF"/>
    <w:rsid w:val="000B3495"/>
    <w:rsid w:val="000B35D5"/>
    <w:rsid w:val="000B37CD"/>
    <w:rsid w:val="000B3B45"/>
    <w:rsid w:val="000B3D12"/>
    <w:rsid w:val="000B3EA0"/>
    <w:rsid w:val="000B3ECD"/>
    <w:rsid w:val="000B443A"/>
    <w:rsid w:val="000B45AF"/>
    <w:rsid w:val="000B46A4"/>
    <w:rsid w:val="000B4BCE"/>
    <w:rsid w:val="000B537B"/>
    <w:rsid w:val="000B55C7"/>
    <w:rsid w:val="000B564D"/>
    <w:rsid w:val="000B5D75"/>
    <w:rsid w:val="000B5ED1"/>
    <w:rsid w:val="000B5FA7"/>
    <w:rsid w:val="000B60D2"/>
    <w:rsid w:val="000B630A"/>
    <w:rsid w:val="000B6642"/>
    <w:rsid w:val="000B6652"/>
    <w:rsid w:val="000B69E6"/>
    <w:rsid w:val="000B6CA2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8EB"/>
    <w:rsid w:val="000C0939"/>
    <w:rsid w:val="000C1301"/>
    <w:rsid w:val="000C1AE4"/>
    <w:rsid w:val="000C1D27"/>
    <w:rsid w:val="000C1E28"/>
    <w:rsid w:val="000C25E0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4CD"/>
    <w:rsid w:val="000C66B4"/>
    <w:rsid w:val="000C672E"/>
    <w:rsid w:val="000C6A02"/>
    <w:rsid w:val="000C6A1C"/>
    <w:rsid w:val="000C6B09"/>
    <w:rsid w:val="000C6D25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667"/>
    <w:rsid w:val="000D1AC6"/>
    <w:rsid w:val="000D1D29"/>
    <w:rsid w:val="000D1F18"/>
    <w:rsid w:val="000D1F86"/>
    <w:rsid w:val="000D220D"/>
    <w:rsid w:val="000D2795"/>
    <w:rsid w:val="000D27BF"/>
    <w:rsid w:val="000D2FEF"/>
    <w:rsid w:val="000D339B"/>
    <w:rsid w:val="000D3403"/>
    <w:rsid w:val="000D3C78"/>
    <w:rsid w:val="000D43EC"/>
    <w:rsid w:val="000D45F7"/>
    <w:rsid w:val="000D46E8"/>
    <w:rsid w:val="000D470E"/>
    <w:rsid w:val="000D48EE"/>
    <w:rsid w:val="000D5370"/>
    <w:rsid w:val="000D5708"/>
    <w:rsid w:val="000D5758"/>
    <w:rsid w:val="000D5E6D"/>
    <w:rsid w:val="000D65FC"/>
    <w:rsid w:val="000D66F4"/>
    <w:rsid w:val="000D6CAC"/>
    <w:rsid w:val="000D6D74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504"/>
    <w:rsid w:val="000E35E6"/>
    <w:rsid w:val="000E36BD"/>
    <w:rsid w:val="000E3B0F"/>
    <w:rsid w:val="000E3F2E"/>
    <w:rsid w:val="000E3FDD"/>
    <w:rsid w:val="000E4242"/>
    <w:rsid w:val="000E4255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E6FDB"/>
    <w:rsid w:val="000E7D87"/>
    <w:rsid w:val="000F0457"/>
    <w:rsid w:val="000F069B"/>
    <w:rsid w:val="000F070F"/>
    <w:rsid w:val="000F0898"/>
    <w:rsid w:val="000F09EE"/>
    <w:rsid w:val="000F0D52"/>
    <w:rsid w:val="000F107E"/>
    <w:rsid w:val="000F12D2"/>
    <w:rsid w:val="000F14DE"/>
    <w:rsid w:val="000F1681"/>
    <w:rsid w:val="000F1B73"/>
    <w:rsid w:val="000F1FE7"/>
    <w:rsid w:val="000F265D"/>
    <w:rsid w:val="000F2847"/>
    <w:rsid w:val="000F2A81"/>
    <w:rsid w:val="000F2E3B"/>
    <w:rsid w:val="000F2EAB"/>
    <w:rsid w:val="000F3237"/>
    <w:rsid w:val="000F328F"/>
    <w:rsid w:val="000F32F0"/>
    <w:rsid w:val="000F3349"/>
    <w:rsid w:val="000F3D4E"/>
    <w:rsid w:val="000F3F8A"/>
    <w:rsid w:val="000F443D"/>
    <w:rsid w:val="000F4E72"/>
    <w:rsid w:val="000F5515"/>
    <w:rsid w:val="000F577B"/>
    <w:rsid w:val="000F5A6F"/>
    <w:rsid w:val="000F5BC6"/>
    <w:rsid w:val="000F5DC4"/>
    <w:rsid w:val="000F6521"/>
    <w:rsid w:val="000F68B1"/>
    <w:rsid w:val="000F6A61"/>
    <w:rsid w:val="000F75C2"/>
    <w:rsid w:val="000F77D2"/>
    <w:rsid w:val="000F7837"/>
    <w:rsid w:val="000F7DAA"/>
    <w:rsid w:val="000F7FE0"/>
    <w:rsid w:val="000F7FF5"/>
    <w:rsid w:val="001000D1"/>
    <w:rsid w:val="00100588"/>
    <w:rsid w:val="00100703"/>
    <w:rsid w:val="00100945"/>
    <w:rsid w:val="00100C2F"/>
    <w:rsid w:val="00100D3B"/>
    <w:rsid w:val="00100FFC"/>
    <w:rsid w:val="001010F8"/>
    <w:rsid w:val="0010115F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6B"/>
    <w:rsid w:val="001027E3"/>
    <w:rsid w:val="001029A0"/>
    <w:rsid w:val="00103049"/>
    <w:rsid w:val="001034C2"/>
    <w:rsid w:val="00103D54"/>
    <w:rsid w:val="00103F47"/>
    <w:rsid w:val="00104129"/>
    <w:rsid w:val="00104538"/>
    <w:rsid w:val="00104632"/>
    <w:rsid w:val="00104AB2"/>
    <w:rsid w:val="00104DAC"/>
    <w:rsid w:val="00105050"/>
    <w:rsid w:val="0010529B"/>
    <w:rsid w:val="001054A2"/>
    <w:rsid w:val="001058DC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251"/>
    <w:rsid w:val="0010767A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60D1"/>
    <w:rsid w:val="001164FF"/>
    <w:rsid w:val="001166D4"/>
    <w:rsid w:val="00117174"/>
    <w:rsid w:val="00117303"/>
    <w:rsid w:val="0011734C"/>
    <w:rsid w:val="00120213"/>
    <w:rsid w:val="00120456"/>
    <w:rsid w:val="00120B31"/>
    <w:rsid w:val="00120BAB"/>
    <w:rsid w:val="00120CF0"/>
    <w:rsid w:val="00120E1A"/>
    <w:rsid w:val="00120F38"/>
    <w:rsid w:val="001213F8"/>
    <w:rsid w:val="0012162C"/>
    <w:rsid w:val="00121D99"/>
    <w:rsid w:val="00122C4F"/>
    <w:rsid w:val="00123078"/>
    <w:rsid w:val="00123199"/>
    <w:rsid w:val="001234BB"/>
    <w:rsid w:val="00123999"/>
    <w:rsid w:val="00124AA2"/>
    <w:rsid w:val="00124D0E"/>
    <w:rsid w:val="0012570D"/>
    <w:rsid w:val="0012588D"/>
    <w:rsid w:val="00125961"/>
    <w:rsid w:val="00125A8F"/>
    <w:rsid w:val="00125C08"/>
    <w:rsid w:val="00125F6F"/>
    <w:rsid w:val="0012675F"/>
    <w:rsid w:val="001267EB"/>
    <w:rsid w:val="0012695E"/>
    <w:rsid w:val="00127057"/>
    <w:rsid w:val="0012713C"/>
    <w:rsid w:val="001273B5"/>
    <w:rsid w:val="00127477"/>
    <w:rsid w:val="00127507"/>
    <w:rsid w:val="001275C8"/>
    <w:rsid w:val="001276E5"/>
    <w:rsid w:val="0012775B"/>
    <w:rsid w:val="0012797E"/>
    <w:rsid w:val="00127E59"/>
    <w:rsid w:val="00127E5E"/>
    <w:rsid w:val="001301F4"/>
    <w:rsid w:val="00130485"/>
    <w:rsid w:val="0013050E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DDC"/>
    <w:rsid w:val="001336EC"/>
    <w:rsid w:val="0013382D"/>
    <w:rsid w:val="00133997"/>
    <w:rsid w:val="00133BFC"/>
    <w:rsid w:val="00133CE4"/>
    <w:rsid w:val="00133DC8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6C00"/>
    <w:rsid w:val="00136FC8"/>
    <w:rsid w:val="0013742F"/>
    <w:rsid w:val="001374C6"/>
    <w:rsid w:val="00137D23"/>
    <w:rsid w:val="00137DFD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3A"/>
    <w:rsid w:val="00140D82"/>
    <w:rsid w:val="00141801"/>
    <w:rsid w:val="00141D70"/>
    <w:rsid w:val="00141E1F"/>
    <w:rsid w:val="00141E22"/>
    <w:rsid w:val="00141F05"/>
    <w:rsid w:val="001421FB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770"/>
    <w:rsid w:val="001438E5"/>
    <w:rsid w:val="00144319"/>
    <w:rsid w:val="00144577"/>
    <w:rsid w:val="00144887"/>
    <w:rsid w:val="0014549E"/>
    <w:rsid w:val="00145637"/>
    <w:rsid w:val="0014569E"/>
    <w:rsid w:val="001457F3"/>
    <w:rsid w:val="00145C3B"/>
    <w:rsid w:val="00145EC3"/>
    <w:rsid w:val="00146725"/>
    <w:rsid w:val="00146B38"/>
    <w:rsid w:val="00146CF0"/>
    <w:rsid w:val="00147048"/>
    <w:rsid w:val="00147934"/>
    <w:rsid w:val="00147E40"/>
    <w:rsid w:val="00147F07"/>
    <w:rsid w:val="00150267"/>
    <w:rsid w:val="001502A2"/>
    <w:rsid w:val="0015065C"/>
    <w:rsid w:val="00150AFA"/>
    <w:rsid w:val="00150FBA"/>
    <w:rsid w:val="0015141C"/>
    <w:rsid w:val="00151E83"/>
    <w:rsid w:val="001525B9"/>
    <w:rsid w:val="00152FB5"/>
    <w:rsid w:val="00153472"/>
    <w:rsid w:val="001534D7"/>
    <w:rsid w:val="00153968"/>
    <w:rsid w:val="00153B7F"/>
    <w:rsid w:val="00153C02"/>
    <w:rsid w:val="001545C0"/>
    <w:rsid w:val="00154F1B"/>
    <w:rsid w:val="001550AC"/>
    <w:rsid w:val="00155473"/>
    <w:rsid w:val="00155570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3AE"/>
    <w:rsid w:val="00161A41"/>
    <w:rsid w:val="00161BA6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552"/>
    <w:rsid w:val="00166EB2"/>
    <w:rsid w:val="00167112"/>
    <w:rsid w:val="0016783B"/>
    <w:rsid w:val="00167B23"/>
    <w:rsid w:val="00167CCF"/>
    <w:rsid w:val="00167EA2"/>
    <w:rsid w:val="00167F14"/>
    <w:rsid w:val="00170053"/>
    <w:rsid w:val="00170264"/>
    <w:rsid w:val="001703B8"/>
    <w:rsid w:val="001703C4"/>
    <w:rsid w:val="00170EEF"/>
    <w:rsid w:val="0017102D"/>
    <w:rsid w:val="001711FA"/>
    <w:rsid w:val="00171360"/>
    <w:rsid w:val="00171515"/>
    <w:rsid w:val="0017159D"/>
    <w:rsid w:val="00171658"/>
    <w:rsid w:val="00171898"/>
    <w:rsid w:val="00172174"/>
    <w:rsid w:val="0017219B"/>
    <w:rsid w:val="001722BB"/>
    <w:rsid w:val="00172458"/>
    <w:rsid w:val="0017337B"/>
    <w:rsid w:val="001734BB"/>
    <w:rsid w:val="00173DB7"/>
    <w:rsid w:val="001741DE"/>
    <w:rsid w:val="001746E6"/>
    <w:rsid w:val="001746F4"/>
    <w:rsid w:val="00174CD2"/>
    <w:rsid w:val="00174D4E"/>
    <w:rsid w:val="00174DED"/>
    <w:rsid w:val="00174E59"/>
    <w:rsid w:val="00174EA6"/>
    <w:rsid w:val="00174EB6"/>
    <w:rsid w:val="0017572C"/>
    <w:rsid w:val="00175876"/>
    <w:rsid w:val="00175FA6"/>
    <w:rsid w:val="00176828"/>
    <w:rsid w:val="00176A43"/>
    <w:rsid w:val="00176E07"/>
    <w:rsid w:val="00177315"/>
    <w:rsid w:val="00177AE5"/>
    <w:rsid w:val="00177E57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3405"/>
    <w:rsid w:val="00183760"/>
    <w:rsid w:val="00184117"/>
    <w:rsid w:val="001844CA"/>
    <w:rsid w:val="00184581"/>
    <w:rsid w:val="00184599"/>
    <w:rsid w:val="001846C2"/>
    <w:rsid w:val="001848EE"/>
    <w:rsid w:val="00184C36"/>
    <w:rsid w:val="00184D3A"/>
    <w:rsid w:val="0018501E"/>
    <w:rsid w:val="001856E5"/>
    <w:rsid w:val="0018583F"/>
    <w:rsid w:val="00185A60"/>
    <w:rsid w:val="00185CDB"/>
    <w:rsid w:val="00186107"/>
    <w:rsid w:val="00186135"/>
    <w:rsid w:val="001863E2"/>
    <w:rsid w:val="00186717"/>
    <w:rsid w:val="00186830"/>
    <w:rsid w:val="001870CD"/>
    <w:rsid w:val="00187279"/>
    <w:rsid w:val="001872DC"/>
    <w:rsid w:val="00187699"/>
    <w:rsid w:val="00187755"/>
    <w:rsid w:val="00187B70"/>
    <w:rsid w:val="00187E05"/>
    <w:rsid w:val="00187F01"/>
    <w:rsid w:val="00187F38"/>
    <w:rsid w:val="00190522"/>
    <w:rsid w:val="00190B74"/>
    <w:rsid w:val="00190DFB"/>
    <w:rsid w:val="00190EBA"/>
    <w:rsid w:val="001910B9"/>
    <w:rsid w:val="00191AA0"/>
    <w:rsid w:val="00191AFF"/>
    <w:rsid w:val="00191F8D"/>
    <w:rsid w:val="00191FB9"/>
    <w:rsid w:val="0019210B"/>
    <w:rsid w:val="0019255C"/>
    <w:rsid w:val="001925CD"/>
    <w:rsid w:val="00192784"/>
    <w:rsid w:val="001928BB"/>
    <w:rsid w:val="00192CD7"/>
    <w:rsid w:val="00192D9E"/>
    <w:rsid w:val="00193221"/>
    <w:rsid w:val="00193337"/>
    <w:rsid w:val="0019374A"/>
    <w:rsid w:val="00193968"/>
    <w:rsid w:val="00193DF3"/>
    <w:rsid w:val="00193F7A"/>
    <w:rsid w:val="00194004"/>
    <w:rsid w:val="00194812"/>
    <w:rsid w:val="00194C62"/>
    <w:rsid w:val="00194E5A"/>
    <w:rsid w:val="00195038"/>
    <w:rsid w:val="00195275"/>
    <w:rsid w:val="001952ED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6E3E"/>
    <w:rsid w:val="00197227"/>
    <w:rsid w:val="001A015B"/>
    <w:rsid w:val="001A02A9"/>
    <w:rsid w:val="001A0591"/>
    <w:rsid w:val="001A0733"/>
    <w:rsid w:val="001A0956"/>
    <w:rsid w:val="001A0A36"/>
    <w:rsid w:val="001A0C38"/>
    <w:rsid w:val="001A0CC0"/>
    <w:rsid w:val="001A162D"/>
    <w:rsid w:val="001A18B6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14B"/>
    <w:rsid w:val="001A692C"/>
    <w:rsid w:val="001A6B75"/>
    <w:rsid w:val="001A7165"/>
    <w:rsid w:val="001A73A4"/>
    <w:rsid w:val="001A74B0"/>
    <w:rsid w:val="001A769C"/>
    <w:rsid w:val="001A785C"/>
    <w:rsid w:val="001A7B43"/>
    <w:rsid w:val="001A7C48"/>
    <w:rsid w:val="001A7E85"/>
    <w:rsid w:val="001B0234"/>
    <w:rsid w:val="001B049A"/>
    <w:rsid w:val="001B0661"/>
    <w:rsid w:val="001B0C01"/>
    <w:rsid w:val="001B0CAE"/>
    <w:rsid w:val="001B0FED"/>
    <w:rsid w:val="001B1177"/>
    <w:rsid w:val="001B11FB"/>
    <w:rsid w:val="001B1313"/>
    <w:rsid w:val="001B140A"/>
    <w:rsid w:val="001B1741"/>
    <w:rsid w:val="001B18FB"/>
    <w:rsid w:val="001B1A84"/>
    <w:rsid w:val="001B1F0A"/>
    <w:rsid w:val="001B1F46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50A0"/>
    <w:rsid w:val="001B5182"/>
    <w:rsid w:val="001B55D8"/>
    <w:rsid w:val="001B55F4"/>
    <w:rsid w:val="001B58C8"/>
    <w:rsid w:val="001B5BF0"/>
    <w:rsid w:val="001B5ED0"/>
    <w:rsid w:val="001B62AE"/>
    <w:rsid w:val="001B64FB"/>
    <w:rsid w:val="001B6534"/>
    <w:rsid w:val="001B6DF5"/>
    <w:rsid w:val="001B7047"/>
    <w:rsid w:val="001B74CB"/>
    <w:rsid w:val="001B7653"/>
    <w:rsid w:val="001B7806"/>
    <w:rsid w:val="001C0953"/>
    <w:rsid w:val="001C0BAF"/>
    <w:rsid w:val="001C1031"/>
    <w:rsid w:val="001C1589"/>
    <w:rsid w:val="001C15C7"/>
    <w:rsid w:val="001C179B"/>
    <w:rsid w:val="001C1D42"/>
    <w:rsid w:val="001C21DF"/>
    <w:rsid w:val="001C2E43"/>
    <w:rsid w:val="001C3865"/>
    <w:rsid w:val="001C3D6E"/>
    <w:rsid w:val="001C3E30"/>
    <w:rsid w:val="001C4084"/>
    <w:rsid w:val="001C40BF"/>
    <w:rsid w:val="001C46F0"/>
    <w:rsid w:val="001C4987"/>
    <w:rsid w:val="001C4B60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C7690"/>
    <w:rsid w:val="001D027E"/>
    <w:rsid w:val="001D079A"/>
    <w:rsid w:val="001D0EBC"/>
    <w:rsid w:val="001D0FA5"/>
    <w:rsid w:val="001D1005"/>
    <w:rsid w:val="001D101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16"/>
    <w:rsid w:val="001D3141"/>
    <w:rsid w:val="001D32EE"/>
    <w:rsid w:val="001D3773"/>
    <w:rsid w:val="001D3ED3"/>
    <w:rsid w:val="001D3F1A"/>
    <w:rsid w:val="001D4144"/>
    <w:rsid w:val="001D43C5"/>
    <w:rsid w:val="001D465B"/>
    <w:rsid w:val="001D46EE"/>
    <w:rsid w:val="001D4C60"/>
    <w:rsid w:val="001D4D30"/>
    <w:rsid w:val="001D4DBF"/>
    <w:rsid w:val="001D4F5A"/>
    <w:rsid w:val="001D52F5"/>
    <w:rsid w:val="001D5747"/>
    <w:rsid w:val="001D5794"/>
    <w:rsid w:val="001D5798"/>
    <w:rsid w:val="001D5A6A"/>
    <w:rsid w:val="001D5BA0"/>
    <w:rsid w:val="001D5C59"/>
    <w:rsid w:val="001D5C90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6F4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963"/>
    <w:rsid w:val="001E1D37"/>
    <w:rsid w:val="001E1EC6"/>
    <w:rsid w:val="001E1EF0"/>
    <w:rsid w:val="001E27CF"/>
    <w:rsid w:val="001E27FE"/>
    <w:rsid w:val="001E2A36"/>
    <w:rsid w:val="001E2AD8"/>
    <w:rsid w:val="001E2F6A"/>
    <w:rsid w:val="001E388C"/>
    <w:rsid w:val="001E3A7E"/>
    <w:rsid w:val="001E402D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594F"/>
    <w:rsid w:val="001E6064"/>
    <w:rsid w:val="001E606F"/>
    <w:rsid w:val="001E6192"/>
    <w:rsid w:val="001E623A"/>
    <w:rsid w:val="001E692D"/>
    <w:rsid w:val="001E698A"/>
    <w:rsid w:val="001E6D18"/>
    <w:rsid w:val="001E72EC"/>
    <w:rsid w:val="001E73F4"/>
    <w:rsid w:val="001E74FF"/>
    <w:rsid w:val="001E7619"/>
    <w:rsid w:val="001E7720"/>
    <w:rsid w:val="001E77FF"/>
    <w:rsid w:val="001F0051"/>
    <w:rsid w:val="001F0601"/>
    <w:rsid w:val="001F0A87"/>
    <w:rsid w:val="001F119D"/>
    <w:rsid w:val="001F11B3"/>
    <w:rsid w:val="001F11F4"/>
    <w:rsid w:val="001F17F9"/>
    <w:rsid w:val="001F1BD9"/>
    <w:rsid w:val="001F1DD9"/>
    <w:rsid w:val="001F1F88"/>
    <w:rsid w:val="001F20D4"/>
    <w:rsid w:val="001F2A43"/>
    <w:rsid w:val="001F2EB0"/>
    <w:rsid w:val="001F35BE"/>
    <w:rsid w:val="001F35D1"/>
    <w:rsid w:val="001F389C"/>
    <w:rsid w:val="001F43E5"/>
    <w:rsid w:val="001F46E9"/>
    <w:rsid w:val="001F4831"/>
    <w:rsid w:val="001F4956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073"/>
    <w:rsid w:val="002011E3"/>
    <w:rsid w:val="00201202"/>
    <w:rsid w:val="00201320"/>
    <w:rsid w:val="002013F2"/>
    <w:rsid w:val="00201663"/>
    <w:rsid w:val="00201BAD"/>
    <w:rsid w:val="00201DED"/>
    <w:rsid w:val="002020FB"/>
    <w:rsid w:val="0020233E"/>
    <w:rsid w:val="00202ADB"/>
    <w:rsid w:val="00202B29"/>
    <w:rsid w:val="002032EC"/>
    <w:rsid w:val="002034A3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521"/>
    <w:rsid w:val="002056B0"/>
    <w:rsid w:val="002058FC"/>
    <w:rsid w:val="00205DB5"/>
    <w:rsid w:val="00205F06"/>
    <w:rsid w:val="0020634D"/>
    <w:rsid w:val="00206426"/>
    <w:rsid w:val="0020676E"/>
    <w:rsid w:val="00206A0E"/>
    <w:rsid w:val="00206D1F"/>
    <w:rsid w:val="00206D5C"/>
    <w:rsid w:val="0020719E"/>
    <w:rsid w:val="00207279"/>
    <w:rsid w:val="0020732B"/>
    <w:rsid w:val="00207B91"/>
    <w:rsid w:val="00207C1B"/>
    <w:rsid w:val="00207F55"/>
    <w:rsid w:val="0021005B"/>
    <w:rsid w:val="00210116"/>
    <w:rsid w:val="002101EB"/>
    <w:rsid w:val="00210573"/>
    <w:rsid w:val="00210792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B6F"/>
    <w:rsid w:val="00212C0E"/>
    <w:rsid w:val="00212DDA"/>
    <w:rsid w:val="00212F5B"/>
    <w:rsid w:val="002132AD"/>
    <w:rsid w:val="00213E64"/>
    <w:rsid w:val="00214449"/>
    <w:rsid w:val="002149BE"/>
    <w:rsid w:val="00215044"/>
    <w:rsid w:val="0021526A"/>
    <w:rsid w:val="00215322"/>
    <w:rsid w:val="00215447"/>
    <w:rsid w:val="00215517"/>
    <w:rsid w:val="00215E5E"/>
    <w:rsid w:val="0021624D"/>
    <w:rsid w:val="002163AF"/>
    <w:rsid w:val="002164CD"/>
    <w:rsid w:val="00216574"/>
    <w:rsid w:val="00216B85"/>
    <w:rsid w:val="00216BF0"/>
    <w:rsid w:val="00216C0E"/>
    <w:rsid w:val="00216C2F"/>
    <w:rsid w:val="00216C44"/>
    <w:rsid w:val="00216C48"/>
    <w:rsid w:val="00216C7E"/>
    <w:rsid w:val="00216F83"/>
    <w:rsid w:val="00216FC0"/>
    <w:rsid w:val="00216FF9"/>
    <w:rsid w:val="00217B61"/>
    <w:rsid w:val="00217DA3"/>
    <w:rsid w:val="002201D6"/>
    <w:rsid w:val="0022092E"/>
    <w:rsid w:val="002209B8"/>
    <w:rsid w:val="00220ABA"/>
    <w:rsid w:val="00220BE1"/>
    <w:rsid w:val="00222C2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7B6"/>
    <w:rsid w:val="00225CE6"/>
    <w:rsid w:val="002260B7"/>
    <w:rsid w:val="0022620B"/>
    <w:rsid w:val="002262F3"/>
    <w:rsid w:val="0022638D"/>
    <w:rsid w:val="002266CF"/>
    <w:rsid w:val="0022694F"/>
    <w:rsid w:val="00226B8E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AF4"/>
    <w:rsid w:val="00230C91"/>
    <w:rsid w:val="00230E54"/>
    <w:rsid w:val="00231487"/>
    <w:rsid w:val="002326C4"/>
    <w:rsid w:val="002329C0"/>
    <w:rsid w:val="00232E23"/>
    <w:rsid w:val="00232EBE"/>
    <w:rsid w:val="00233008"/>
    <w:rsid w:val="002330C3"/>
    <w:rsid w:val="002334E5"/>
    <w:rsid w:val="00233536"/>
    <w:rsid w:val="002338A8"/>
    <w:rsid w:val="00233921"/>
    <w:rsid w:val="002339E5"/>
    <w:rsid w:val="00233FEA"/>
    <w:rsid w:val="00234256"/>
    <w:rsid w:val="00234810"/>
    <w:rsid w:val="00234895"/>
    <w:rsid w:val="00234A81"/>
    <w:rsid w:val="00234E42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99F"/>
    <w:rsid w:val="00241EE7"/>
    <w:rsid w:val="002420C4"/>
    <w:rsid w:val="0024215E"/>
    <w:rsid w:val="00242267"/>
    <w:rsid w:val="002427D1"/>
    <w:rsid w:val="00242AFA"/>
    <w:rsid w:val="00243F35"/>
    <w:rsid w:val="00244113"/>
    <w:rsid w:val="00244168"/>
    <w:rsid w:val="002448D0"/>
    <w:rsid w:val="00245119"/>
    <w:rsid w:val="00245920"/>
    <w:rsid w:val="00245A3B"/>
    <w:rsid w:val="0024604D"/>
    <w:rsid w:val="0024614D"/>
    <w:rsid w:val="002461FC"/>
    <w:rsid w:val="002463A3"/>
    <w:rsid w:val="002466E0"/>
    <w:rsid w:val="00246A26"/>
    <w:rsid w:val="00246A66"/>
    <w:rsid w:val="00246B4A"/>
    <w:rsid w:val="00246CF2"/>
    <w:rsid w:val="00246FF1"/>
    <w:rsid w:val="002474CC"/>
    <w:rsid w:val="00247825"/>
    <w:rsid w:val="002478E3"/>
    <w:rsid w:val="0024794F"/>
    <w:rsid w:val="00247E8E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60F"/>
    <w:rsid w:val="0025480F"/>
    <w:rsid w:val="00254974"/>
    <w:rsid w:val="00254A20"/>
    <w:rsid w:val="00254C14"/>
    <w:rsid w:val="00254CB8"/>
    <w:rsid w:val="00254D6A"/>
    <w:rsid w:val="00254DAB"/>
    <w:rsid w:val="00254E5C"/>
    <w:rsid w:val="00255F45"/>
    <w:rsid w:val="00255F4A"/>
    <w:rsid w:val="00256308"/>
    <w:rsid w:val="00256C82"/>
    <w:rsid w:val="00256F7D"/>
    <w:rsid w:val="00256FFC"/>
    <w:rsid w:val="002571A0"/>
    <w:rsid w:val="00257725"/>
    <w:rsid w:val="002579F5"/>
    <w:rsid w:val="00257AC1"/>
    <w:rsid w:val="00257C68"/>
    <w:rsid w:val="002602E4"/>
    <w:rsid w:val="00260BAC"/>
    <w:rsid w:val="00260DC7"/>
    <w:rsid w:val="00261C67"/>
    <w:rsid w:val="002628F4"/>
    <w:rsid w:val="00263B40"/>
    <w:rsid w:val="00263D92"/>
    <w:rsid w:val="00263F3E"/>
    <w:rsid w:val="00264C14"/>
    <w:rsid w:val="00264E61"/>
    <w:rsid w:val="0026523C"/>
    <w:rsid w:val="002653A2"/>
    <w:rsid w:val="00265C44"/>
    <w:rsid w:val="00265DEF"/>
    <w:rsid w:val="00265F24"/>
    <w:rsid w:val="00266439"/>
    <w:rsid w:val="00266521"/>
    <w:rsid w:val="0026686F"/>
    <w:rsid w:val="002668E0"/>
    <w:rsid w:val="00266980"/>
    <w:rsid w:val="00267348"/>
    <w:rsid w:val="00267875"/>
    <w:rsid w:val="002679F5"/>
    <w:rsid w:val="00267A92"/>
    <w:rsid w:val="00267DB7"/>
    <w:rsid w:val="00267E04"/>
    <w:rsid w:val="0027038C"/>
    <w:rsid w:val="002704C9"/>
    <w:rsid w:val="002705A2"/>
    <w:rsid w:val="00270B6B"/>
    <w:rsid w:val="00270DBD"/>
    <w:rsid w:val="002717D1"/>
    <w:rsid w:val="002719C1"/>
    <w:rsid w:val="00271A45"/>
    <w:rsid w:val="002720F0"/>
    <w:rsid w:val="002723B5"/>
    <w:rsid w:val="002726AD"/>
    <w:rsid w:val="002726C6"/>
    <w:rsid w:val="00273157"/>
    <w:rsid w:val="00273406"/>
    <w:rsid w:val="002734C9"/>
    <w:rsid w:val="00273730"/>
    <w:rsid w:val="0027380B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93D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EC4"/>
    <w:rsid w:val="00287EC6"/>
    <w:rsid w:val="00287EC9"/>
    <w:rsid w:val="0029070C"/>
    <w:rsid w:val="0029073A"/>
    <w:rsid w:val="0029116E"/>
    <w:rsid w:val="002911AE"/>
    <w:rsid w:val="002912B7"/>
    <w:rsid w:val="0029251B"/>
    <w:rsid w:val="0029279C"/>
    <w:rsid w:val="00292839"/>
    <w:rsid w:val="0029292A"/>
    <w:rsid w:val="0029293D"/>
    <w:rsid w:val="00292A63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3D21"/>
    <w:rsid w:val="0029416A"/>
    <w:rsid w:val="002943D5"/>
    <w:rsid w:val="002944F9"/>
    <w:rsid w:val="0029476B"/>
    <w:rsid w:val="00294917"/>
    <w:rsid w:val="00294CB4"/>
    <w:rsid w:val="002950AB"/>
    <w:rsid w:val="002954C9"/>
    <w:rsid w:val="00295596"/>
    <w:rsid w:val="0029567F"/>
    <w:rsid w:val="00295700"/>
    <w:rsid w:val="002958D0"/>
    <w:rsid w:val="00296500"/>
    <w:rsid w:val="00296D1F"/>
    <w:rsid w:val="00296D34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60"/>
    <w:rsid w:val="002A0BC2"/>
    <w:rsid w:val="002A0C0D"/>
    <w:rsid w:val="002A0C82"/>
    <w:rsid w:val="002A10B8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F7"/>
    <w:rsid w:val="002A62E7"/>
    <w:rsid w:val="002A6C3D"/>
    <w:rsid w:val="002A6D6D"/>
    <w:rsid w:val="002A6E23"/>
    <w:rsid w:val="002A6FA4"/>
    <w:rsid w:val="002A7001"/>
    <w:rsid w:val="002A7025"/>
    <w:rsid w:val="002A7065"/>
    <w:rsid w:val="002A7206"/>
    <w:rsid w:val="002A728A"/>
    <w:rsid w:val="002A7313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B2D"/>
    <w:rsid w:val="002B0D87"/>
    <w:rsid w:val="002B19D6"/>
    <w:rsid w:val="002B1F91"/>
    <w:rsid w:val="002B219E"/>
    <w:rsid w:val="002B2561"/>
    <w:rsid w:val="002B2960"/>
    <w:rsid w:val="002B2964"/>
    <w:rsid w:val="002B29D0"/>
    <w:rsid w:val="002B3FAB"/>
    <w:rsid w:val="002B44A9"/>
    <w:rsid w:val="002B4546"/>
    <w:rsid w:val="002B45E8"/>
    <w:rsid w:val="002B45F0"/>
    <w:rsid w:val="002B4626"/>
    <w:rsid w:val="002B4861"/>
    <w:rsid w:val="002B4903"/>
    <w:rsid w:val="002B49C4"/>
    <w:rsid w:val="002B4A42"/>
    <w:rsid w:val="002B5602"/>
    <w:rsid w:val="002B5856"/>
    <w:rsid w:val="002B5E96"/>
    <w:rsid w:val="002B62E5"/>
    <w:rsid w:val="002B66BC"/>
    <w:rsid w:val="002B683A"/>
    <w:rsid w:val="002B68DB"/>
    <w:rsid w:val="002B6926"/>
    <w:rsid w:val="002B6AF8"/>
    <w:rsid w:val="002B6FE0"/>
    <w:rsid w:val="002B70A1"/>
    <w:rsid w:val="002B71B8"/>
    <w:rsid w:val="002B7650"/>
    <w:rsid w:val="002B799E"/>
    <w:rsid w:val="002B7C13"/>
    <w:rsid w:val="002B7C28"/>
    <w:rsid w:val="002B7C57"/>
    <w:rsid w:val="002B7FD7"/>
    <w:rsid w:val="002C075F"/>
    <w:rsid w:val="002C0AC6"/>
    <w:rsid w:val="002C0AF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61A9"/>
    <w:rsid w:val="002C61B4"/>
    <w:rsid w:val="002C6267"/>
    <w:rsid w:val="002C6B2A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191F"/>
    <w:rsid w:val="002D1F16"/>
    <w:rsid w:val="002D23F5"/>
    <w:rsid w:val="002D2797"/>
    <w:rsid w:val="002D2799"/>
    <w:rsid w:val="002D28E4"/>
    <w:rsid w:val="002D2BB7"/>
    <w:rsid w:val="002D348A"/>
    <w:rsid w:val="002D3716"/>
    <w:rsid w:val="002D376A"/>
    <w:rsid w:val="002D3C09"/>
    <w:rsid w:val="002D3E3A"/>
    <w:rsid w:val="002D3EAE"/>
    <w:rsid w:val="002D3F50"/>
    <w:rsid w:val="002D413B"/>
    <w:rsid w:val="002D478A"/>
    <w:rsid w:val="002D4D12"/>
    <w:rsid w:val="002D4F25"/>
    <w:rsid w:val="002D5067"/>
    <w:rsid w:val="002D52B7"/>
    <w:rsid w:val="002D6098"/>
    <w:rsid w:val="002D62ED"/>
    <w:rsid w:val="002D642B"/>
    <w:rsid w:val="002D6B24"/>
    <w:rsid w:val="002D6C2F"/>
    <w:rsid w:val="002D746E"/>
    <w:rsid w:val="002D76B3"/>
    <w:rsid w:val="002D77B9"/>
    <w:rsid w:val="002D783E"/>
    <w:rsid w:val="002D7E42"/>
    <w:rsid w:val="002E08F7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783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CCF"/>
    <w:rsid w:val="002F1E97"/>
    <w:rsid w:val="002F22C0"/>
    <w:rsid w:val="002F28A0"/>
    <w:rsid w:val="002F2D30"/>
    <w:rsid w:val="002F31F3"/>
    <w:rsid w:val="002F322A"/>
    <w:rsid w:val="002F348E"/>
    <w:rsid w:val="002F3664"/>
    <w:rsid w:val="002F39AE"/>
    <w:rsid w:val="002F3A07"/>
    <w:rsid w:val="002F3A4C"/>
    <w:rsid w:val="002F4093"/>
    <w:rsid w:val="002F42F6"/>
    <w:rsid w:val="002F4436"/>
    <w:rsid w:val="002F4CE3"/>
    <w:rsid w:val="002F5527"/>
    <w:rsid w:val="002F5DB8"/>
    <w:rsid w:val="002F658A"/>
    <w:rsid w:val="002F6CA0"/>
    <w:rsid w:val="002F6DC5"/>
    <w:rsid w:val="002F6EB0"/>
    <w:rsid w:val="002F72CB"/>
    <w:rsid w:val="002F72D8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765"/>
    <w:rsid w:val="00301D21"/>
    <w:rsid w:val="00302AA5"/>
    <w:rsid w:val="00302ACF"/>
    <w:rsid w:val="00302BD2"/>
    <w:rsid w:val="00302CB8"/>
    <w:rsid w:val="00303983"/>
    <w:rsid w:val="00303AE9"/>
    <w:rsid w:val="00303FC0"/>
    <w:rsid w:val="00304739"/>
    <w:rsid w:val="00304B1D"/>
    <w:rsid w:val="00304FB3"/>
    <w:rsid w:val="0030501D"/>
    <w:rsid w:val="0030510A"/>
    <w:rsid w:val="00305687"/>
    <w:rsid w:val="00305B6F"/>
    <w:rsid w:val="00305E3A"/>
    <w:rsid w:val="00305F21"/>
    <w:rsid w:val="00306715"/>
    <w:rsid w:val="00306975"/>
    <w:rsid w:val="00306A40"/>
    <w:rsid w:val="00306BD1"/>
    <w:rsid w:val="0030734A"/>
    <w:rsid w:val="0030737C"/>
    <w:rsid w:val="003073E2"/>
    <w:rsid w:val="00307792"/>
    <w:rsid w:val="00307C0F"/>
    <w:rsid w:val="0031012D"/>
    <w:rsid w:val="003104EE"/>
    <w:rsid w:val="00310758"/>
    <w:rsid w:val="0031137A"/>
    <w:rsid w:val="003117E6"/>
    <w:rsid w:val="003120EB"/>
    <w:rsid w:val="003121B6"/>
    <w:rsid w:val="0031221C"/>
    <w:rsid w:val="0031294F"/>
    <w:rsid w:val="00312B02"/>
    <w:rsid w:val="00312B77"/>
    <w:rsid w:val="003132AA"/>
    <w:rsid w:val="003132BD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3F1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336"/>
    <w:rsid w:val="003214C5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7E9"/>
    <w:rsid w:val="00323810"/>
    <w:rsid w:val="00323E3E"/>
    <w:rsid w:val="00324112"/>
    <w:rsid w:val="00324760"/>
    <w:rsid w:val="0032478C"/>
    <w:rsid w:val="00324A5B"/>
    <w:rsid w:val="00324CDD"/>
    <w:rsid w:val="00325551"/>
    <w:rsid w:val="00325866"/>
    <w:rsid w:val="00325BB2"/>
    <w:rsid w:val="00325EA8"/>
    <w:rsid w:val="00325FC9"/>
    <w:rsid w:val="00325FED"/>
    <w:rsid w:val="00326175"/>
    <w:rsid w:val="0032687F"/>
    <w:rsid w:val="00326992"/>
    <w:rsid w:val="003269C1"/>
    <w:rsid w:val="003269D1"/>
    <w:rsid w:val="0032730B"/>
    <w:rsid w:val="003274D7"/>
    <w:rsid w:val="00327A00"/>
    <w:rsid w:val="00327C51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9C1"/>
    <w:rsid w:val="00330BAD"/>
    <w:rsid w:val="0033102B"/>
    <w:rsid w:val="00331094"/>
    <w:rsid w:val="00331DBA"/>
    <w:rsid w:val="00331DFA"/>
    <w:rsid w:val="003324B4"/>
    <w:rsid w:val="00332508"/>
    <w:rsid w:val="003325EE"/>
    <w:rsid w:val="00332605"/>
    <w:rsid w:val="00332675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ACB"/>
    <w:rsid w:val="00333AFE"/>
    <w:rsid w:val="00333D54"/>
    <w:rsid w:val="00333DA2"/>
    <w:rsid w:val="00334593"/>
    <w:rsid w:val="00334A28"/>
    <w:rsid w:val="00334C11"/>
    <w:rsid w:val="00334DFA"/>
    <w:rsid w:val="00335A11"/>
    <w:rsid w:val="00335FFC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1A6"/>
    <w:rsid w:val="00337287"/>
    <w:rsid w:val="003372BE"/>
    <w:rsid w:val="003372E3"/>
    <w:rsid w:val="00337582"/>
    <w:rsid w:val="00337A4E"/>
    <w:rsid w:val="00340658"/>
    <w:rsid w:val="00340CC1"/>
    <w:rsid w:val="00340F09"/>
    <w:rsid w:val="00341380"/>
    <w:rsid w:val="003415A2"/>
    <w:rsid w:val="00341EAE"/>
    <w:rsid w:val="00342213"/>
    <w:rsid w:val="00342A76"/>
    <w:rsid w:val="00342CE4"/>
    <w:rsid w:val="00342D57"/>
    <w:rsid w:val="0034318B"/>
    <w:rsid w:val="00343333"/>
    <w:rsid w:val="00344183"/>
    <w:rsid w:val="003441CA"/>
    <w:rsid w:val="00344504"/>
    <w:rsid w:val="00344610"/>
    <w:rsid w:val="00344629"/>
    <w:rsid w:val="003447B3"/>
    <w:rsid w:val="00344A27"/>
    <w:rsid w:val="00344C7F"/>
    <w:rsid w:val="00344EC0"/>
    <w:rsid w:val="0034528B"/>
    <w:rsid w:val="003456F6"/>
    <w:rsid w:val="003458A0"/>
    <w:rsid w:val="003459CB"/>
    <w:rsid w:val="00345AA7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6FF"/>
    <w:rsid w:val="003478E3"/>
    <w:rsid w:val="00347928"/>
    <w:rsid w:val="00347AED"/>
    <w:rsid w:val="00347E22"/>
    <w:rsid w:val="00350138"/>
    <w:rsid w:val="0035061B"/>
    <w:rsid w:val="003507D5"/>
    <w:rsid w:val="003507D7"/>
    <w:rsid w:val="00350C51"/>
    <w:rsid w:val="003511A8"/>
    <w:rsid w:val="00351384"/>
    <w:rsid w:val="003514CC"/>
    <w:rsid w:val="0035174E"/>
    <w:rsid w:val="00351824"/>
    <w:rsid w:val="00351B1A"/>
    <w:rsid w:val="00351C89"/>
    <w:rsid w:val="00351CEA"/>
    <w:rsid w:val="00351D05"/>
    <w:rsid w:val="00351EA9"/>
    <w:rsid w:val="00351F85"/>
    <w:rsid w:val="00352117"/>
    <w:rsid w:val="003521FF"/>
    <w:rsid w:val="00353217"/>
    <w:rsid w:val="00353B06"/>
    <w:rsid w:val="00353DAC"/>
    <w:rsid w:val="00353EA4"/>
    <w:rsid w:val="0035436D"/>
    <w:rsid w:val="00354380"/>
    <w:rsid w:val="00354AEB"/>
    <w:rsid w:val="00354FEE"/>
    <w:rsid w:val="0035500B"/>
    <w:rsid w:val="00355353"/>
    <w:rsid w:val="00355374"/>
    <w:rsid w:val="0035549F"/>
    <w:rsid w:val="00355501"/>
    <w:rsid w:val="003556AF"/>
    <w:rsid w:val="003556B9"/>
    <w:rsid w:val="0035599E"/>
    <w:rsid w:val="00355C01"/>
    <w:rsid w:val="00355D43"/>
    <w:rsid w:val="00355D87"/>
    <w:rsid w:val="00356033"/>
    <w:rsid w:val="003564C0"/>
    <w:rsid w:val="00356A75"/>
    <w:rsid w:val="00356AA0"/>
    <w:rsid w:val="00356CF3"/>
    <w:rsid w:val="00356E45"/>
    <w:rsid w:val="00356E5D"/>
    <w:rsid w:val="00357164"/>
    <w:rsid w:val="003572C0"/>
    <w:rsid w:val="003573D2"/>
    <w:rsid w:val="00357CDF"/>
    <w:rsid w:val="0036057A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66B"/>
    <w:rsid w:val="00362C97"/>
    <w:rsid w:val="00362E7C"/>
    <w:rsid w:val="00363255"/>
    <w:rsid w:val="0036369F"/>
    <w:rsid w:val="00363E9D"/>
    <w:rsid w:val="00363FBA"/>
    <w:rsid w:val="003644A7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4FFB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CB2"/>
    <w:rsid w:val="00380D81"/>
    <w:rsid w:val="00380DAE"/>
    <w:rsid w:val="00381486"/>
    <w:rsid w:val="0038165A"/>
    <w:rsid w:val="0038178F"/>
    <w:rsid w:val="00381881"/>
    <w:rsid w:val="00382019"/>
    <w:rsid w:val="003822A5"/>
    <w:rsid w:val="00382786"/>
    <w:rsid w:val="0038280A"/>
    <w:rsid w:val="00382F63"/>
    <w:rsid w:val="00383001"/>
    <w:rsid w:val="003831B3"/>
    <w:rsid w:val="003832C5"/>
    <w:rsid w:val="003837C5"/>
    <w:rsid w:val="00383AE3"/>
    <w:rsid w:val="00383AF4"/>
    <w:rsid w:val="00383CE0"/>
    <w:rsid w:val="00384389"/>
    <w:rsid w:val="003844A8"/>
    <w:rsid w:val="003846D0"/>
    <w:rsid w:val="003847DF"/>
    <w:rsid w:val="00384975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397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E9D"/>
    <w:rsid w:val="00390F75"/>
    <w:rsid w:val="0039122D"/>
    <w:rsid w:val="00391517"/>
    <w:rsid w:val="003919D0"/>
    <w:rsid w:val="00391E7F"/>
    <w:rsid w:val="003923AA"/>
    <w:rsid w:val="003924EF"/>
    <w:rsid w:val="003925B8"/>
    <w:rsid w:val="0039287F"/>
    <w:rsid w:val="0039298D"/>
    <w:rsid w:val="00392A32"/>
    <w:rsid w:val="00392B83"/>
    <w:rsid w:val="00393496"/>
    <w:rsid w:val="003935DA"/>
    <w:rsid w:val="0039375C"/>
    <w:rsid w:val="003938BC"/>
    <w:rsid w:val="00393D16"/>
    <w:rsid w:val="00393DC7"/>
    <w:rsid w:val="00393EE6"/>
    <w:rsid w:val="00394097"/>
    <w:rsid w:val="003940C8"/>
    <w:rsid w:val="003942FF"/>
    <w:rsid w:val="00394452"/>
    <w:rsid w:val="003944F6"/>
    <w:rsid w:val="003946F6"/>
    <w:rsid w:val="00394A2D"/>
    <w:rsid w:val="00394DC5"/>
    <w:rsid w:val="00394F73"/>
    <w:rsid w:val="0039522F"/>
    <w:rsid w:val="003957DE"/>
    <w:rsid w:val="003959EB"/>
    <w:rsid w:val="00395D5D"/>
    <w:rsid w:val="00396239"/>
    <w:rsid w:val="0039645C"/>
    <w:rsid w:val="00396C63"/>
    <w:rsid w:val="0039725D"/>
    <w:rsid w:val="003972B5"/>
    <w:rsid w:val="003974EF"/>
    <w:rsid w:val="003975FA"/>
    <w:rsid w:val="00397724"/>
    <w:rsid w:val="003977F7"/>
    <w:rsid w:val="00397938"/>
    <w:rsid w:val="003A012C"/>
    <w:rsid w:val="003A03E3"/>
    <w:rsid w:val="003A0458"/>
    <w:rsid w:val="003A084C"/>
    <w:rsid w:val="003A098B"/>
    <w:rsid w:val="003A0D3E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4"/>
    <w:rsid w:val="003A3ABB"/>
    <w:rsid w:val="003A3B08"/>
    <w:rsid w:val="003A3F5A"/>
    <w:rsid w:val="003A44A6"/>
    <w:rsid w:val="003A4558"/>
    <w:rsid w:val="003A4748"/>
    <w:rsid w:val="003A478F"/>
    <w:rsid w:val="003A4AD9"/>
    <w:rsid w:val="003A4F22"/>
    <w:rsid w:val="003A4F9A"/>
    <w:rsid w:val="003A51E7"/>
    <w:rsid w:val="003A530A"/>
    <w:rsid w:val="003A5499"/>
    <w:rsid w:val="003A58EC"/>
    <w:rsid w:val="003A5F88"/>
    <w:rsid w:val="003A5F93"/>
    <w:rsid w:val="003A60D7"/>
    <w:rsid w:val="003A6911"/>
    <w:rsid w:val="003A6995"/>
    <w:rsid w:val="003A6EDD"/>
    <w:rsid w:val="003A6F72"/>
    <w:rsid w:val="003A701A"/>
    <w:rsid w:val="003A7046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3A2"/>
    <w:rsid w:val="003B1672"/>
    <w:rsid w:val="003B1727"/>
    <w:rsid w:val="003B19A0"/>
    <w:rsid w:val="003B1B42"/>
    <w:rsid w:val="003B1E4B"/>
    <w:rsid w:val="003B238E"/>
    <w:rsid w:val="003B23FE"/>
    <w:rsid w:val="003B2529"/>
    <w:rsid w:val="003B29FA"/>
    <w:rsid w:val="003B2C06"/>
    <w:rsid w:val="003B2C1F"/>
    <w:rsid w:val="003B2EE4"/>
    <w:rsid w:val="003B3D3C"/>
    <w:rsid w:val="003B4515"/>
    <w:rsid w:val="003B46E0"/>
    <w:rsid w:val="003B49DE"/>
    <w:rsid w:val="003B49E7"/>
    <w:rsid w:val="003B4B9F"/>
    <w:rsid w:val="003B4C10"/>
    <w:rsid w:val="003B5616"/>
    <w:rsid w:val="003B5815"/>
    <w:rsid w:val="003B58F6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08"/>
    <w:rsid w:val="003B7E39"/>
    <w:rsid w:val="003B7FEF"/>
    <w:rsid w:val="003C02F8"/>
    <w:rsid w:val="003C0693"/>
    <w:rsid w:val="003C087C"/>
    <w:rsid w:val="003C1330"/>
    <w:rsid w:val="003C1868"/>
    <w:rsid w:val="003C1BD4"/>
    <w:rsid w:val="003C1DD5"/>
    <w:rsid w:val="003C2027"/>
    <w:rsid w:val="003C2DA8"/>
    <w:rsid w:val="003C2DD9"/>
    <w:rsid w:val="003C3000"/>
    <w:rsid w:val="003C3147"/>
    <w:rsid w:val="003C316E"/>
    <w:rsid w:val="003C379B"/>
    <w:rsid w:val="003C403F"/>
    <w:rsid w:val="003C4078"/>
    <w:rsid w:val="003C41BE"/>
    <w:rsid w:val="003C42CC"/>
    <w:rsid w:val="003C446B"/>
    <w:rsid w:val="003C453F"/>
    <w:rsid w:val="003C4747"/>
    <w:rsid w:val="003C48F6"/>
    <w:rsid w:val="003C4D98"/>
    <w:rsid w:val="003C50D3"/>
    <w:rsid w:val="003C528F"/>
    <w:rsid w:val="003C5420"/>
    <w:rsid w:val="003C557D"/>
    <w:rsid w:val="003C56CC"/>
    <w:rsid w:val="003C5A03"/>
    <w:rsid w:val="003C5B4B"/>
    <w:rsid w:val="003C5F2A"/>
    <w:rsid w:val="003C6390"/>
    <w:rsid w:val="003C693E"/>
    <w:rsid w:val="003C6985"/>
    <w:rsid w:val="003C6EFA"/>
    <w:rsid w:val="003C7315"/>
    <w:rsid w:val="003D04D6"/>
    <w:rsid w:val="003D04FA"/>
    <w:rsid w:val="003D055B"/>
    <w:rsid w:val="003D061D"/>
    <w:rsid w:val="003D08EA"/>
    <w:rsid w:val="003D0C7E"/>
    <w:rsid w:val="003D0CE7"/>
    <w:rsid w:val="003D0E04"/>
    <w:rsid w:val="003D1086"/>
    <w:rsid w:val="003D12F7"/>
    <w:rsid w:val="003D178B"/>
    <w:rsid w:val="003D1882"/>
    <w:rsid w:val="003D18F0"/>
    <w:rsid w:val="003D1A3A"/>
    <w:rsid w:val="003D1D2C"/>
    <w:rsid w:val="003D1F5B"/>
    <w:rsid w:val="003D2683"/>
    <w:rsid w:val="003D26AD"/>
    <w:rsid w:val="003D27DC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9AF"/>
    <w:rsid w:val="003D5AB2"/>
    <w:rsid w:val="003D5B65"/>
    <w:rsid w:val="003D5BBC"/>
    <w:rsid w:val="003D5C0E"/>
    <w:rsid w:val="003D6097"/>
    <w:rsid w:val="003D6333"/>
    <w:rsid w:val="003D6E91"/>
    <w:rsid w:val="003D6F60"/>
    <w:rsid w:val="003D704B"/>
    <w:rsid w:val="003D709A"/>
    <w:rsid w:val="003D76FF"/>
    <w:rsid w:val="003D77ED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409B"/>
    <w:rsid w:val="003E4464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E9"/>
    <w:rsid w:val="003E6B3C"/>
    <w:rsid w:val="003E7365"/>
    <w:rsid w:val="003E75AC"/>
    <w:rsid w:val="003E7966"/>
    <w:rsid w:val="003E7A77"/>
    <w:rsid w:val="003E7F69"/>
    <w:rsid w:val="003E7F88"/>
    <w:rsid w:val="003F008E"/>
    <w:rsid w:val="003F0291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B87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5AD"/>
    <w:rsid w:val="003F5799"/>
    <w:rsid w:val="003F5F31"/>
    <w:rsid w:val="003F604E"/>
    <w:rsid w:val="003F6110"/>
    <w:rsid w:val="003F6550"/>
    <w:rsid w:val="003F6821"/>
    <w:rsid w:val="003F7143"/>
    <w:rsid w:val="003F76C9"/>
    <w:rsid w:val="003F7DEF"/>
    <w:rsid w:val="0040057F"/>
    <w:rsid w:val="00400CF2"/>
    <w:rsid w:val="00400ECF"/>
    <w:rsid w:val="0040111E"/>
    <w:rsid w:val="00401657"/>
    <w:rsid w:val="00402577"/>
    <w:rsid w:val="004026ED"/>
    <w:rsid w:val="00402B96"/>
    <w:rsid w:val="00402BE5"/>
    <w:rsid w:val="00402C80"/>
    <w:rsid w:val="00402CF6"/>
    <w:rsid w:val="00402D02"/>
    <w:rsid w:val="00402DC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8C0"/>
    <w:rsid w:val="00404AB4"/>
    <w:rsid w:val="00404C70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07FB3"/>
    <w:rsid w:val="0041014F"/>
    <w:rsid w:val="004105A5"/>
    <w:rsid w:val="0041106B"/>
    <w:rsid w:val="00411654"/>
    <w:rsid w:val="004120F0"/>
    <w:rsid w:val="00412116"/>
    <w:rsid w:val="00412371"/>
    <w:rsid w:val="004123F7"/>
    <w:rsid w:val="00412656"/>
    <w:rsid w:val="004126CB"/>
    <w:rsid w:val="00412776"/>
    <w:rsid w:val="00412829"/>
    <w:rsid w:val="00412E5B"/>
    <w:rsid w:val="0041312D"/>
    <w:rsid w:val="00413705"/>
    <w:rsid w:val="00413A48"/>
    <w:rsid w:val="00413A61"/>
    <w:rsid w:val="00414423"/>
    <w:rsid w:val="00414495"/>
    <w:rsid w:val="004149E2"/>
    <w:rsid w:val="00414FC3"/>
    <w:rsid w:val="004151C4"/>
    <w:rsid w:val="004154BD"/>
    <w:rsid w:val="00415580"/>
    <w:rsid w:val="00415A26"/>
    <w:rsid w:val="00415B21"/>
    <w:rsid w:val="00416036"/>
    <w:rsid w:val="0041622F"/>
    <w:rsid w:val="0041673A"/>
    <w:rsid w:val="00416961"/>
    <w:rsid w:val="00416C19"/>
    <w:rsid w:val="00417519"/>
    <w:rsid w:val="004178ED"/>
    <w:rsid w:val="00417A86"/>
    <w:rsid w:val="004209F9"/>
    <w:rsid w:val="00420A25"/>
    <w:rsid w:val="00420AB5"/>
    <w:rsid w:val="00420B62"/>
    <w:rsid w:val="00420C1A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6B5"/>
    <w:rsid w:val="004227E2"/>
    <w:rsid w:val="00422DF5"/>
    <w:rsid w:val="004231F8"/>
    <w:rsid w:val="00423447"/>
    <w:rsid w:val="00423A73"/>
    <w:rsid w:val="00423AD5"/>
    <w:rsid w:val="004240DB"/>
    <w:rsid w:val="00424704"/>
    <w:rsid w:val="00424727"/>
    <w:rsid w:val="004247B7"/>
    <w:rsid w:val="00424B26"/>
    <w:rsid w:val="00424B2B"/>
    <w:rsid w:val="00424BB8"/>
    <w:rsid w:val="00424EBD"/>
    <w:rsid w:val="00424F9E"/>
    <w:rsid w:val="00424FB1"/>
    <w:rsid w:val="00424FB5"/>
    <w:rsid w:val="00424FCE"/>
    <w:rsid w:val="004254E7"/>
    <w:rsid w:val="00425945"/>
    <w:rsid w:val="00426680"/>
    <w:rsid w:val="00426AD5"/>
    <w:rsid w:val="00426CC3"/>
    <w:rsid w:val="00426D3A"/>
    <w:rsid w:val="004275D8"/>
    <w:rsid w:val="00427D2E"/>
    <w:rsid w:val="00427D4C"/>
    <w:rsid w:val="00427FD8"/>
    <w:rsid w:val="00427FF1"/>
    <w:rsid w:val="00430742"/>
    <w:rsid w:val="004307EF"/>
    <w:rsid w:val="00430862"/>
    <w:rsid w:val="00430E5C"/>
    <w:rsid w:val="00431196"/>
    <w:rsid w:val="00431D75"/>
    <w:rsid w:val="00431E41"/>
    <w:rsid w:val="0043242F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3E6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37CE4"/>
    <w:rsid w:val="004402E1"/>
    <w:rsid w:val="00440CCF"/>
    <w:rsid w:val="00440F57"/>
    <w:rsid w:val="00440F86"/>
    <w:rsid w:val="00441094"/>
    <w:rsid w:val="00441264"/>
    <w:rsid w:val="00441A28"/>
    <w:rsid w:val="004427FD"/>
    <w:rsid w:val="00442B7D"/>
    <w:rsid w:val="00442FCE"/>
    <w:rsid w:val="00443E0D"/>
    <w:rsid w:val="0044444F"/>
    <w:rsid w:val="004447B7"/>
    <w:rsid w:val="00444810"/>
    <w:rsid w:val="00444D15"/>
    <w:rsid w:val="0044523C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98"/>
    <w:rsid w:val="004477FB"/>
    <w:rsid w:val="00447ABA"/>
    <w:rsid w:val="00447B5D"/>
    <w:rsid w:val="00447BAF"/>
    <w:rsid w:val="00447C82"/>
    <w:rsid w:val="00447D20"/>
    <w:rsid w:val="0045067F"/>
    <w:rsid w:val="00450696"/>
    <w:rsid w:val="004507A0"/>
    <w:rsid w:val="004508CF"/>
    <w:rsid w:val="00450A5D"/>
    <w:rsid w:val="00450B39"/>
    <w:rsid w:val="00450D2D"/>
    <w:rsid w:val="00450EAA"/>
    <w:rsid w:val="00450F29"/>
    <w:rsid w:val="0045125A"/>
    <w:rsid w:val="004512B1"/>
    <w:rsid w:val="00451AFD"/>
    <w:rsid w:val="00451BB4"/>
    <w:rsid w:val="00451CE8"/>
    <w:rsid w:val="00452074"/>
    <w:rsid w:val="004522F3"/>
    <w:rsid w:val="0045292B"/>
    <w:rsid w:val="00452FDE"/>
    <w:rsid w:val="0045317E"/>
    <w:rsid w:val="00453308"/>
    <w:rsid w:val="00453700"/>
    <w:rsid w:val="00453CD2"/>
    <w:rsid w:val="00454943"/>
    <w:rsid w:val="00454C64"/>
    <w:rsid w:val="00454D49"/>
    <w:rsid w:val="00454EF6"/>
    <w:rsid w:val="004550C4"/>
    <w:rsid w:val="004551A1"/>
    <w:rsid w:val="00455751"/>
    <w:rsid w:val="004558E0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75D"/>
    <w:rsid w:val="004638A0"/>
    <w:rsid w:val="00463CA4"/>
    <w:rsid w:val="00463FA8"/>
    <w:rsid w:val="004642DB"/>
    <w:rsid w:val="00464CCE"/>
    <w:rsid w:val="00464D68"/>
    <w:rsid w:val="00465070"/>
    <w:rsid w:val="004651B0"/>
    <w:rsid w:val="004658AC"/>
    <w:rsid w:val="004658D3"/>
    <w:rsid w:val="0046604C"/>
    <w:rsid w:val="004660F6"/>
    <w:rsid w:val="004662DE"/>
    <w:rsid w:val="004664F9"/>
    <w:rsid w:val="00466816"/>
    <w:rsid w:val="00466EC7"/>
    <w:rsid w:val="00466F39"/>
    <w:rsid w:val="004679F3"/>
    <w:rsid w:val="00467AB4"/>
    <w:rsid w:val="00470091"/>
    <w:rsid w:val="004707A7"/>
    <w:rsid w:val="00470D8C"/>
    <w:rsid w:val="004710D1"/>
    <w:rsid w:val="0047177C"/>
    <w:rsid w:val="00471A93"/>
    <w:rsid w:val="00471DB2"/>
    <w:rsid w:val="0047204F"/>
    <w:rsid w:val="0047220E"/>
    <w:rsid w:val="00472662"/>
    <w:rsid w:val="00472AB5"/>
    <w:rsid w:val="00472E36"/>
    <w:rsid w:val="00472FE8"/>
    <w:rsid w:val="00473214"/>
    <w:rsid w:val="00473273"/>
    <w:rsid w:val="004732CB"/>
    <w:rsid w:val="00473703"/>
    <w:rsid w:val="00473ABB"/>
    <w:rsid w:val="00473C6D"/>
    <w:rsid w:val="00473E52"/>
    <w:rsid w:val="00474420"/>
    <w:rsid w:val="00474514"/>
    <w:rsid w:val="00474977"/>
    <w:rsid w:val="0047500B"/>
    <w:rsid w:val="00475124"/>
    <w:rsid w:val="00475143"/>
    <w:rsid w:val="00475D86"/>
    <w:rsid w:val="00475E69"/>
    <w:rsid w:val="00476035"/>
    <w:rsid w:val="004762BA"/>
    <w:rsid w:val="004763C2"/>
    <w:rsid w:val="004764A4"/>
    <w:rsid w:val="0047656A"/>
    <w:rsid w:val="00476622"/>
    <w:rsid w:val="00476B91"/>
    <w:rsid w:val="00476D84"/>
    <w:rsid w:val="00476DB2"/>
    <w:rsid w:val="00476E13"/>
    <w:rsid w:val="00476E50"/>
    <w:rsid w:val="00477B97"/>
    <w:rsid w:val="00477BC7"/>
    <w:rsid w:val="00480672"/>
    <w:rsid w:val="00480674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2CAF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0BC"/>
    <w:rsid w:val="0048526D"/>
    <w:rsid w:val="004859FA"/>
    <w:rsid w:val="00485BDD"/>
    <w:rsid w:val="00485C24"/>
    <w:rsid w:val="00485EEA"/>
    <w:rsid w:val="00485F4E"/>
    <w:rsid w:val="0048669C"/>
    <w:rsid w:val="00486F45"/>
    <w:rsid w:val="00486F6E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F8F"/>
    <w:rsid w:val="00492FED"/>
    <w:rsid w:val="00493690"/>
    <w:rsid w:val="00493A24"/>
    <w:rsid w:val="00493AAE"/>
    <w:rsid w:val="00493D51"/>
    <w:rsid w:val="00493DE9"/>
    <w:rsid w:val="004945A3"/>
    <w:rsid w:val="004945C7"/>
    <w:rsid w:val="00494620"/>
    <w:rsid w:val="00494961"/>
    <w:rsid w:val="00494C09"/>
    <w:rsid w:val="00494D56"/>
    <w:rsid w:val="00494F75"/>
    <w:rsid w:val="00495000"/>
    <w:rsid w:val="00495C33"/>
    <w:rsid w:val="00495D3A"/>
    <w:rsid w:val="00495DFF"/>
    <w:rsid w:val="00495E71"/>
    <w:rsid w:val="004960C4"/>
    <w:rsid w:val="00496366"/>
    <w:rsid w:val="00496535"/>
    <w:rsid w:val="00496AD4"/>
    <w:rsid w:val="004974D8"/>
    <w:rsid w:val="004979C3"/>
    <w:rsid w:val="00497C04"/>
    <w:rsid w:val="00497DB2"/>
    <w:rsid w:val="004A0EE1"/>
    <w:rsid w:val="004A10AD"/>
    <w:rsid w:val="004A19F1"/>
    <w:rsid w:val="004A1ACA"/>
    <w:rsid w:val="004A2478"/>
    <w:rsid w:val="004A2730"/>
    <w:rsid w:val="004A3087"/>
    <w:rsid w:val="004A322A"/>
    <w:rsid w:val="004A34A6"/>
    <w:rsid w:val="004A3534"/>
    <w:rsid w:val="004A3773"/>
    <w:rsid w:val="004A3E5D"/>
    <w:rsid w:val="004A3F55"/>
    <w:rsid w:val="004A42C7"/>
    <w:rsid w:val="004A468C"/>
    <w:rsid w:val="004A4913"/>
    <w:rsid w:val="004A4AB9"/>
    <w:rsid w:val="004A4C3B"/>
    <w:rsid w:val="004A4D48"/>
    <w:rsid w:val="004A5655"/>
    <w:rsid w:val="004A5E71"/>
    <w:rsid w:val="004A5FF4"/>
    <w:rsid w:val="004A62A5"/>
    <w:rsid w:val="004A680E"/>
    <w:rsid w:val="004A7118"/>
    <w:rsid w:val="004A71DE"/>
    <w:rsid w:val="004A7229"/>
    <w:rsid w:val="004A76D5"/>
    <w:rsid w:val="004A76ED"/>
    <w:rsid w:val="004A7865"/>
    <w:rsid w:val="004A7984"/>
    <w:rsid w:val="004B0478"/>
    <w:rsid w:val="004B0791"/>
    <w:rsid w:val="004B1056"/>
    <w:rsid w:val="004B12E0"/>
    <w:rsid w:val="004B16FA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4078"/>
    <w:rsid w:val="004B4B4D"/>
    <w:rsid w:val="004B4D3B"/>
    <w:rsid w:val="004B4F06"/>
    <w:rsid w:val="004B58C8"/>
    <w:rsid w:val="004B5CB8"/>
    <w:rsid w:val="004B5FA3"/>
    <w:rsid w:val="004B6010"/>
    <w:rsid w:val="004B6382"/>
    <w:rsid w:val="004B64BA"/>
    <w:rsid w:val="004B6FC8"/>
    <w:rsid w:val="004B7075"/>
    <w:rsid w:val="004B719D"/>
    <w:rsid w:val="004B7441"/>
    <w:rsid w:val="004B75C0"/>
    <w:rsid w:val="004B7653"/>
    <w:rsid w:val="004B77AE"/>
    <w:rsid w:val="004B7ADD"/>
    <w:rsid w:val="004B7C5F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C30"/>
    <w:rsid w:val="004C1C51"/>
    <w:rsid w:val="004C1CD6"/>
    <w:rsid w:val="004C2198"/>
    <w:rsid w:val="004C2517"/>
    <w:rsid w:val="004C26FD"/>
    <w:rsid w:val="004C2B76"/>
    <w:rsid w:val="004C2C63"/>
    <w:rsid w:val="004C2C73"/>
    <w:rsid w:val="004C2DE3"/>
    <w:rsid w:val="004C2E50"/>
    <w:rsid w:val="004C2E55"/>
    <w:rsid w:val="004C2EFD"/>
    <w:rsid w:val="004C3373"/>
    <w:rsid w:val="004C370D"/>
    <w:rsid w:val="004C37CE"/>
    <w:rsid w:val="004C383C"/>
    <w:rsid w:val="004C3FD9"/>
    <w:rsid w:val="004C403D"/>
    <w:rsid w:val="004C4086"/>
    <w:rsid w:val="004C4466"/>
    <w:rsid w:val="004C47FF"/>
    <w:rsid w:val="004C4829"/>
    <w:rsid w:val="004C53E3"/>
    <w:rsid w:val="004C5585"/>
    <w:rsid w:val="004C604D"/>
    <w:rsid w:val="004C64F2"/>
    <w:rsid w:val="004C6713"/>
    <w:rsid w:val="004C6DC6"/>
    <w:rsid w:val="004C706C"/>
    <w:rsid w:val="004C76C7"/>
    <w:rsid w:val="004C7E7B"/>
    <w:rsid w:val="004C7F15"/>
    <w:rsid w:val="004D00D5"/>
    <w:rsid w:val="004D062F"/>
    <w:rsid w:val="004D08CC"/>
    <w:rsid w:val="004D09B0"/>
    <w:rsid w:val="004D0AA7"/>
    <w:rsid w:val="004D0B37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EC7"/>
    <w:rsid w:val="004D4150"/>
    <w:rsid w:val="004D437F"/>
    <w:rsid w:val="004D44AA"/>
    <w:rsid w:val="004D4813"/>
    <w:rsid w:val="004D4FEE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44"/>
    <w:rsid w:val="004D66D2"/>
    <w:rsid w:val="004D66E9"/>
    <w:rsid w:val="004D6E62"/>
    <w:rsid w:val="004D6F83"/>
    <w:rsid w:val="004D70A9"/>
    <w:rsid w:val="004D744D"/>
    <w:rsid w:val="004D7A3D"/>
    <w:rsid w:val="004D7E04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1C03"/>
    <w:rsid w:val="004E20C5"/>
    <w:rsid w:val="004E2665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4FB6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4CB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6AA"/>
    <w:rsid w:val="004F3B21"/>
    <w:rsid w:val="004F3C91"/>
    <w:rsid w:val="004F3CD6"/>
    <w:rsid w:val="004F3E57"/>
    <w:rsid w:val="004F3EB9"/>
    <w:rsid w:val="004F4361"/>
    <w:rsid w:val="004F45B2"/>
    <w:rsid w:val="004F47ED"/>
    <w:rsid w:val="004F4976"/>
    <w:rsid w:val="004F4C64"/>
    <w:rsid w:val="004F4C6E"/>
    <w:rsid w:val="004F4F20"/>
    <w:rsid w:val="004F5E74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F8B"/>
    <w:rsid w:val="00500109"/>
    <w:rsid w:val="0050058E"/>
    <w:rsid w:val="00500807"/>
    <w:rsid w:val="0050091B"/>
    <w:rsid w:val="00500BBE"/>
    <w:rsid w:val="005011AC"/>
    <w:rsid w:val="005012E2"/>
    <w:rsid w:val="0050131A"/>
    <w:rsid w:val="00501422"/>
    <w:rsid w:val="00501D6A"/>
    <w:rsid w:val="00501FB0"/>
    <w:rsid w:val="00502092"/>
    <w:rsid w:val="005023C5"/>
    <w:rsid w:val="005024A2"/>
    <w:rsid w:val="0050251F"/>
    <w:rsid w:val="00502635"/>
    <w:rsid w:val="005028DE"/>
    <w:rsid w:val="005029BD"/>
    <w:rsid w:val="00502E97"/>
    <w:rsid w:val="00502FC2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516E"/>
    <w:rsid w:val="005053C4"/>
    <w:rsid w:val="00505763"/>
    <w:rsid w:val="0050588D"/>
    <w:rsid w:val="005058AE"/>
    <w:rsid w:val="00505A03"/>
    <w:rsid w:val="00505DBF"/>
    <w:rsid w:val="00505FC2"/>
    <w:rsid w:val="005063DD"/>
    <w:rsid w:val="0050664F"/>
    <w:rsid w:val="005068CB"/>
    <w:rsid w:val="0050692E"/>
    <w:rsid w:val="005069A2"/>
    <w:rsid w:val="00506A3D"/>
    <w:rsid w:val="00506F17"/>
    <w:rsid w:val="005070B1"/>
    <w:rsid w:val="0050735C"/>
    <w:rsid w:val="005073FC"/>
    <w:rsid w:val="00507867"/>
    <w:rsid w:val="00507A0C"/>
    <w:rsid w:val="00507BF6"/>
    <w:rsid w:val="00507C6B"/>
    <w:rsid w:val="00510601"/>
    <w:rsid w:val="00510710"/>
    <w:rsid w:val="00510E59"/>
    <w:rsid w:val="00510F50"/>
    <w:rsid w:val="0051105F"/>
    <w:rsid w:val="00512142"/>
    <w:rsid w:val="005122FB"/>
    <w:rsid w:val="005123C6"/>
    <w:rsid w:val="00512531"/>
    <w:rsid w:val="00512794"/>
    <w:rsid w:val="00512C99"/>
    <w:rsid w:val="00512F37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432"/>
    <w:rsid w:val="00514488"/>
    <w:rsid w:val="00514C2F"/>
    <w:rsid w:val="00514E95"/>
    <w:rsid w:val="00514FB3"/>
    <w:rsid w:val="00515700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C08"/>
    <w:rsid w:val="00520D00"/>
    <w:rsid w:val="00520F37"/>
    <w:rsid w:val="005213FC"/>
    <w:rsid w:val="005215EB"/>
    <w:rsid w:val="00521668"/>
    <w:rsid w:val="005216E0"/>
    <w:rsid w:val="00521CB1"/>
    <w:rsid w:val="00521D46"/>
    <w:rsid w:val="005225AD"/>
    <w:rsid w:val="00522661"/>
    <w:rsid w:val="005226A6"/>
    <w:rsid w:val="00522856"/>
    <w:rsid w:val="00522F37"/>
    <w:rsid w:val="00523144"/>
    <w:rsid w:val="00523475"/>
    <w:rsid w:val="00523C74"/>
    <w:rsid w:val="00523CE8"/>
    <w:rsid w:val="00523CFB"/>
    <w:rsid w:val="00524410"/>
    <w:rsid w:val="0052454F"/>
    <w:rsid w:val="005249F7"/>
    <w:rsid w:val="0052517B"/>
    <w:rsid w:val="00525557"/>
    <w:rsid w:val="0052582C"/>
    <w:rsid w:val="00525854"/>
    <w:rsid w:val="00525C4E"/>
    <w:rsid w:val="00525F42"/>
    <w:rsid w:val="0052696B"/>
    <w:rsid w:val="00526EF8"/>
    <w:rsid w:val="00527133"/>
    <w:rsid w:val="0052737F"/>
    <w:rsid w:val="00527381"/>
    <w:rsid w:val="00527876"/>
    <w:rsid w:val="005278E4"/>
    <w:rsid w:val="00527C67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6E5"/>
    <w:rsid w:val="0053271C"/>
    <w:rsid w:val="00532C96"/>
    <w:rsid w:val="00533325"/>
    <w:rsid w:val="00533367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317"/>
    <w:rsid w:val="0053675B"/>
    <w:rsid w:val="00536F07"/>
    <w:rsid w:val="005371D5"/>
    <w:rsid w:val="00537255"/>
    <w:rsid w:val="0053770B"/>
    <w:rsid w:val="005377ED"/>
    <w:rsid w:val="00537A30"/>
    <w:rsid w:val="00537DC1"/>
    <w:rsid w:val="00540102"/>
    <w:rsid w:val="005405B6"/>
    <w:rsid w:val="005405CA"/>
    <w:rsid w:val="00540630"/>
    <w:rsid w:val="0054065C"/>
    <w:rsid w:val="00540B26"/>
    <w:rsid w:val="00540DBC"/>
    <w:rsid w:val="00540FA1"/>
    <w:rsid w:val="005412A3"/>
    <w:rsid w:val="005412AB"/>
    <w:rsid w:val="0054130E"/>
    <w:rsid w:val="00541744"/>
    <w:rsid w:val="0054178F"/>
    <w:rsid w:val="00541826"/>
    <w:rsid w:val="005423E6"/>
    <w:rsid w:val="0054248F"/>
    <w:rsid w:val="005424D5"/>
    <w:rsid w:val="00542CF5"/>
    <w:rsid w:val="0054307F"/>
    <w:rsid w:val="005431C4"/>
    <w:rsid w:val="005432CE"/>
    <w:rsid w:val="005432E1"/>
    <w:rsid w:val="005435E0"/>
    <w:rsid w:val="005439E0"/>
    <w:rsid w:val="00543C6E"/>
    <w:rsid w:val="00543EDF"/>
    <w:rsid w:val="00543F7B"/>
    <w:rsid w:val="00543FDD"/>
    <w:rsid w:val="00544166"/>
    <w:rsid w:val="0054455B"/>
    <w:rsid w:val="0054465B"/>
    <w:rsid w:val="00544AA5"/>
    <w:rsid w:val="00544D12"/>
    <w:rsid w:val="00544D29"/>
    <w:rsid w:val="00544F48"/>
    <w:rsid w:val="00545048"/>
    <w:rsid w:val="00545160"/>
    <w:rsid w:val="00545A41"/>
    <w:rsid w:val="00545DFB"/>
    <w:rsid w:val="00546388"/>
    <w:rsid w:val="005464BD"/>
    <w:rsid w:val="0054657E"/>
    <w:rsid w:val="0054697B"/>
    <w:rsid w:val="00546C6F"/>
    <w:rsid w:val="0054725B"/>
    <w:rsid w:val="0054729A"/>
    <w:rsid w:val="005474AF"/>
    <w:rsid w:val="005476C0"/>
    <w:rsid w:val="0054776B"/>
    <w:rsid w:val="0054782C"/>
    <w:rsid w:val="005479C0"/>
    <w:rsid w:val="00547BC2"/>
    <w:rsid w:val="00547CDA"/>
    <w:rsid w:val="00547CDE"/>
    <w:rsid w:val="00550004"/>
    <w:rsid w:val="0055073D"/>
    <w:rsid w:val="005509BB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29E2"/>
    <w:rsid w:val="0055335A"/>
    <w:rsid w:val="00553505"/>
    <w:rsid w:val="0055392E"/>
    <w:rsid w:val="00553A1A"/>
    <w:rsid w:val="0055421A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7AC"/>
    <w:rsid w:val="00556D08"/>
    <w:rsid w:val="00556DE6"/>
    <w:rsid w:val="00556F94"/>
    <w:rsid w:val="00557AEE"/>
    <w:rsid w:val="00557B6E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8B2"/>
    <w:rsid w:val="00561BBF"/>
    <w:rsid w:val="00561CCE"/>
    <w:rsid w:val="00561D13"/>
    <w:rsid w:val="005620EC"/>
    <w:rsid w:val="0056214B"/>
    <w:rsid w:val="00562238"/>
    <w:rsid w:val="0056277E"/>
    <w:rsid w:val="00562877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811"/>
    <w:rsid w:val="00565C1A"/>
    <w:rsid w:val="00565EEB"/>
    <w:rsid w:val="00565F97"/>
    <w:rsid w:val="005661CA"/>
    <w:rsid w:val="0056631E"/>
    <w:rsid w:val="00566384"/>
    <w:rsid w:val="00566C63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67F55"/>
    <w:rsid w:val="00570087"/>
    <w:rsid w:val="005702A9"/>
    <w:rsid w:val="005703FD"/>
    <w:rsid w:val="00570404"/>
    <w:rsid w:val="00570498"/>
    <w:rsid w:val="00570DE3"/>
    <w:rsid w:val="00571043"/>
    <w:rsid w:val="0057129F"/>
    <w:rsid w:val="0057150E"/>
    <w:rsid w:val="00571570"/>
    <w:rsid w:val="00571E72"/>
    <w:rsid w:val="00571EFB"/>
    <w:rsid w:val="00572C28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385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908"/>
    <w:rsid w:val="00576BD8"/>
    <w:rsid w:val="00576E22"/>
    <w:rsid w:val="005774DE"/>
    <w:rsid w:val="0057750D"/>
    <w:rsid w:val="00577D12"/>
    <w:rsid w:val="00577F24"/>
    <w:rsid w:val="00577F82"/>
    <w:rsid w:val="0058005F"/>
    <w:rsid w:val="00580154"/>
    <w:rsid w:val="0058041F"/>
    <w:rsid w:val="00580501"/>
    <w:rsid w:val="0058067D"/>
    <w:rsid w:val="00580837"/>
    <w:rsid w:val="0058086F"/>
    <w:rsid w:val="00580AD8"/>
    <w:rsid w:val="00580B48"/>
    <w:rsid w:val="00580CD6"/>
    <w:rsid w:val="00580D02"/>
    <w:rsid w:val="00581236"/>
    <w:rsid w:val="005812DA"/>
    <w:rsid w:val="00581CF2"/>
    <w:rsid w:val="00581E0E"/>
    <w:rsid w:val="00582202"/>
    <w:rsid w:val="005825BD"/>
    <w:rsid w:val="005826F5"/>
    <w:rsid w:val="00582916"/>
    <w:rsid w:val="00582B38"/>
    <w:rsid w:val="00582CDB"/>
    <w:rsid w:val="00582D43"/>
    <w:rsid w:val="00583875"/>
    <w:rsid w:val="0058400C"/>
    <w:rsid w:val="005844F2"/>
    <w:rsid w:val="00584724"/>
    <w:rsid w:val="00584A8C"/>
    <w:rsid w:val="00584EA2"/>
    <w:rsid w:val="0058509D"/>
    <w:rsid w:val="00585261"/>
    <w:rsid w:val="005853A7"/>
    <w:rsid w:val="00585A1B"/>
    <w:rsid w:val="0058636F"/>
    <w:rsid w:val="005865E2"/>
    <w:rsid w:val="005869ED"/>
    <w:rsid w:val="00587494"/>
    <w:rsid w:val="00587664"/>
    <w:rsid w:val="00587F37"/>
    <w:rsid w:val="00590630"/>
    <w:rsid w:val="00590C25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70B"/>
    <w:rsid w:val="00592AD6"/>
    <w:rsid w:val="00592BAD"/>
    <w:rsid w:val="00592BF2"/>
    <w:rsid w:val="00593084"/>
    <w:rsid w:val="005931CE"/>
    <w:rsid w:val="00593347"/>
    <w:rsid w:val="00593458"/>
    <w:rsid w:val="0059376A"/>
    <w:rsid w:val="00593A94"/>
    <w:rsid w:val="00593CEF"/>
    <w:rsid w:val="005940A9"/>
    <w:rsid w:val="00594A03"/>
    <w:rsid w:val="00594BEB"/>
    <w:rsid w:val="005959E5"/>
    <w:rsid w:val="005960D5"/>
    <w:rsid w:val="005961B2"/>
    <w:rsid w:val="005961ED"/>
    <w:rsid w:val="0059637F"/>
    <w:rsid w:val="005964C1"/>
    <w:rsid w:val="00596C59"/>
    <w:rsid w:val="005973E8"/>
    <w:rsid w:val="00597734"/>
    <w:rsid w:val="005978DC"/>
    <w:rsid w:val="005979B4"/>
    <w:rsid w:val="005979B6"/>
    <w:rsid w:val="00597BA5"/>
    <w:rsid w:val="00597F18"/>
    <w:rsid w:val="005A0503"/>
    <w:rsid w:val="005A085A"/>
    <w:rsid w:val="005A08F4"/>
    <w:rsid w:val="005A10BF"/>
    <w:rsid w:val="005A113E"/>
    <w:rsid w:val="005A120F"/>
    <w:rsid w:val="005A14D0"/>
    <w:rsid w:val="005A1822"/>
    <w:rsid w:val="005A1972"/>
    <w:rsid w:val="005A1A08"/>
    <w:rsid w:val="005A1EA7"/>
    <w:rsid w:val="005A2A67"/>
    <w:rsid w:val="005A2ACC"/>
    <w:rsid w:val="005A2B74"/>
    <w:rsid w:val="005A2C12"/>
    <w:rsid w:val="005A3144"/>
    <w:rsid w:val="005A33AE"/>
    <w:rsid w:val="005A35AA"/>
    <w:rsid w:val="005A36BB"/>
    <w:rsid w:val="005A36D9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6410"/>
    <w:rsid w:val="005A64CB"/>
    <w:rsid w:val="005A6E43"/>
    <w:rsid w:val="005A6E83"/>
    <w:rsid w:val="005A728F"/>
    <w:rsid w:val="005A7652"/>
    <w:rsid w:val="005A7715"/>
    <w:rsid w:val="005A7AE5"/>
    <w:rsid w:val="005A7C83"/>
    <w:rsid w:val="005A7CD1"/>
    <w:rsid w:val="005B0563"/>
    <w:rsid w:val="005B0BB0"/>
    <w:rsid w:val="005B0D72"/>
    <w:rsid w:val="005B1042"/>
    <w:rsid w:val="005B1147"/>
    <w:rsid w:val="005B122A"/>
    <w:rsid w:val="005B1271"/>
    <w:rsid w:val="005B1306"/>
    <w:rsid w:val="005B1339"/>
    <w:rsid w:val="005B1880"/>
    <w:rsid w:val="005B1A67"/>
    <w:rsid w:val="005B217E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04E"/>
    <w:rsid w:val="005B5240"/>
    <w:rsid w:val="005B58F7"/>
    <w:rsid w:val="005B591E"/>
    <w:rsid w:val="005B5EDC"/>
    <w:rsid w:val="005B60CB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E08"/>
    <w:rsid w:val="005C227D"/>
    <w:rsid w:val="005C287E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4D58"/>
    <w:rsid w:val="005C510B"/>
    <w:rsid w:val="005C5207"/>
    <w:rsid w:val="005C5347"/>
    <w:rsid w:val="005C53CF"/>
    <w:rsid w:val="005C58A6"/>
    <w:rsid w:val="005C5933"/>
    <w:rsid w:val="005C5BD5"/>
    <w:rsid w:val="005C5D36"/>
    <w:rsid w:val="005C5D8A"/>
    <w:rsid w:val="005C5F30"/>
    <w:rsid w:val="005C5FC9"/>
    <w:rsid w:val="005C5FFC"/>
    <w:rsid w:val="005C61BE"/>
    <w:rsid w:val="005C61FC"/>
    <w:rsid w:val="005C68C8"/>
    <w:rsid w:val="005C68D1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B6"/>
    <w:rsid w:val="005D02E2"/>
    <w:rsid w:val="005D0488"/>
    <w:rsid w:val="005D0545"/>
    <w:rsid w:val="005D0679"/>
    <w:rsid w:val="005D08B7"/>
    <w:rsid w:val="005D0913"/>
    <w:rsid w:val="005D092C"/>
    <w:rsid w:val="005D0FB9"/>
    <w:rsid w:val="005D10BF"/>
    <w:rsid w:val="005D1855"/>
    <w:rsid w:val="005D1BEB"/>
    <w:rsid w:val="005D200B"/>
    <w:rsid w:val="005D224B"/>
    <w:rsid w:val="005D22D2"/>
    <w:rsid w:val="005D2342"/>
    <w:rsid w:val="005D23CF"/>
    <w:rsid w:val="005D2F29"/>
    <w:rsid w:val="005D3093"/>
    <w:rsid w:val="005D3462"/>
    <w:rsid w:val="005D401E"/>
    <w:rsid w:val="005D406E"/>
    <w:rsid w:val="005D443C"/>
    <w:rsid w:val="005D4653"/>
    <w:rsid w:val="005D5312"/>
    <w:rsid w:val="005D6268"/>
    <w:rsid w:val="005D6563"/>
    <w:rsid w:val="005D6966"/>
    <w:rsid w:val="005D699D"/>
    <w:rsid w:val="005D6A62"/>
    <w:rsid w:val="005D6DAD"/>
    <w:rsid w:val="005D7413"/>
    <w:rsid w:val="005D763F"/>
    <w:rsid w:val="005D787C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094"/>
    <w:rsid w:val="005E2782"/>
    <w:rsid w:val="005E29FC"/>
    <w:rsid w:val="005E30BB"/>
    <w:rsid w:val="005E3112"/>
    <w:rsid w:val="005E3DA8"/>
    <w:rsid w:val="005E420A"/>
    <w:rsid w:val="005E43FA"/>
    <w:rsid w:val="005E4A19"/>
    <w:rsid w:val="005E4C0C"/>
    <w:rsid w:val="005E4E81"/>
    <w:rsid w:val="005E504C"/>
    <w:rsid w:val="005E55E9"/>
    <w:rsid w:val="005E5D00"/>
    <w:rsid w:val="005E5F28"/>
    <w:rsid w:val="005E6320"/>
    <w:rsid w:val="005E6A15"/>
    <w:rsid w:val="005E6CAD"/>
    <w:rsid w:val="005E6D5E"/>
    <w:rsid w:val="005E721B"/>
    <w:rsid w:val="005E747E"/>
    <w:rsid w:val="005E7551"/>
    <w:rsid w:val="005E7DB8"/>
    <w:rsid w:val="005E7E78"/>
    <w:rsid w:val="005E7EE7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2B9"/>
    <w:rsid w:val="006006B1"/>
    <w:rsid w:val="00600B02"/>
    <w:rsid w:val="00600CF3"/>
    <w:rsid w:val="00600F71"/>
    <w:rsid w:val="00600FC7"/>
    <w:rsid w:val="00600FE7"/>
    <w:rsid w:val="00601306"/>
    <w:rsid w:val="00602132"/>
    <w:rsid w:val="006023D3"/>
    <w:rsid w:val="00602768"/>
    <w:rsid w:val="00602781"/>
    <w:rsid w:val="00602805"/>
    <w:rsid w:val="00602D43"/>
    <w:rsid w:val="00602D75"/>
    <w:rsid w:val="00602F41"/>
    <w:rsid w:val="00603332"/>
    <w:rsid w:val="00603468"/>
    <w:rsid w:val="006036B1"/>
    <w:rsid w:val="006038F7"/>
    <w:rsid w:val="00603911"/>
    <w:rsid w:val="00603CBC"/>
    <w:rsid w:val="00603D01"/>
    <w:rsid w:val="00603D07"/>
    <w:rsid w:val="00603E64"/>
    <w:rsid w:val="00603EB6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CA6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07F1D"/>
    <w:rsid w:val="0061004A"/>
    <w:rsid w:val="00610309"/>
    <w:rsid w:val="00610335"/>
    <w:rsid w:val="00610742"/>
    <w:rsid w:val="0061089F"/>
    <w:rsid w:val="00610A5F"/>
    <w:rsid w:val="00610A63"/>
    <w:rsid w:val="00610ADC"/>
    <w:rsid w:val="00610BE4"/>
    <w:rsid w:val="006112F6"/>
    <w:rsid w:val="00611311"/>
    <w:rsid w:val="006113B6"/>
    <w:rsid w:val="00611E17"/>
    <w:rsid w:val="00612AB3"/>
    <w:rsid w:val="00612D4C"/>
    <w:rsid w:val="00612D97"/>
    <w:rsid w:val="0061354F"/>
    <w:rsid w:val="00613C69"/>
    <w:rsid w:val="006146E3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D8F"/>
    <w:rsid w:val="00616F35"/>
    <w:rsid w:val="0061728D"/>
    <w:rsid w:val="0061748E"/>
    <w:rsid w:val="006174B3"/>
    <w:rsid w:val="00617B2E"/>
    <w:rsid w:val="00617C80"/>
    <w:rsid w:val="00620225"/>
    <w:rsid w:val="006205D1"/>
    <w:rsid w:val="006206B3"/>
    <w:rsid w:val="006208B6"/>
    <w:rsid w:val="00620D4B"/>
    <w:rsid w:val="0062113D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53F"/>
    <w:rsid w:val="00623D2F"/>
    <w:rsid w:val="00623DF6"/>
    <w:rsid w:val="00624E6A"/>
    <w:rsid w:val="00624F6C"/>
    <w:rsid w:val="0062539D"/>
    <w:rsid w:val="00625C0C"/>
    <w:rsid w:val="00625F72"/>
    <w:rsid w:val="0062602D"/>
    <w:rsid w:val="00626109"/>
    <w:rsid w:val="00626215"/>
    <w:rsid w:val="006267A3"/>
    <w:rsid w:val="00627006"/>
    <w:rsid w:val="00627432"/>
    <w:rsid w:val="006275CB"/>
    <w:rsid w:val="00627801"/>
    <w:rsid w:val="00627BA4"/>
    <w:rsid w:val="00627E78"/>
    <w:rsid w:val="00627EBD"/>
    <w:rsid w:val="00630A14"/>
    <w:rsid w:val="00630A46"/>
    <w:rsid w:val="00630AFA"/>
    <w:rsid w:val="00630ED5"/>
    <w:rsid w:val="006311AF"/>
    <w:rsid w:val="0063127D"/>
    <w:rsid w:val="0063171C"/>
    <w:rsid w:val="00631C4D"/>
    <w:rsid w:val="006324A0"/>
    <w:rsid w:val="006326DC"/>
    <w:rsid w:val="006326EF"/>
    <w:rsid w:val="00632C0B"/>
    <w:rsid w:val="00632FCF"/>
    <w:rsid w:val="00633263"/>
    <w:rsid w:val="00633277"/>
    <w:rsid w:val="006340E0"/>
    <w:rsid w:val="00634235"/>
    <w:rsid w:val="00634376"/>
    <w:rsid w:val="0063465E"/>
    <w:rsid w:val="00634719"/>
    <w:rsid w:val="00634870"/>
    <w:rsid w:val="006349B3"/>
    <w:rsid w:val="00634C69"/>
    <w:rsid w:val="006352F8"/>
    <w:rsid w:val="00635BDB"/>
    <w:rsid w:val="00635D4F"/>
    <w:rsid w:val="0063646E"/>
    <w:rsid w:val="0063719E"/>
    <w:rsid w:val="00637450"/>
    <w:rsid w:val="00637532"/>
    <w:rsid w:val="00640179"/>
    <w:rsid w:val="00640415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1F7C"/>
    <w:rsid w:val="00642522"/>
    <w:rsid w:val="00642694"/>
    <w:rsid w:val="00642C9B"/>
    <w:rsid w:val="00642CEB"/>
    <w:rsid w:val="00642DB4"/>
    <w:rsid w:val="00642E5D"/>
    <w:rsid w:val="00643030"/>
    <w:rsid w:val="00643104"/>
    <w:rsid w:val="006432C0"/>
    <w:rsid w:val="006434AF"/>
    <w:rsid w:val="00643571"/>
    <w:rsid w:val="00644056"/>
    <w:rsid w:val="006442CA"/>
    <w:rsid w:val="0064464F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A51"/>
    <w:rsid w:val="00646C04"/>
    <w:rsid w:val="00646D93"/>
    <w:rsid w:val="00647453"/>
    <w:rsid w:val="00647583"/>
    <w:rsid w:val="006476C2"/>
    <w:rsid w:val="006479CE"/>
    <w:rsid w:val="00647C65"/>
    <w:rsid w:val="00647D64"/>
    <w:rsid w:val="00647FD7"/>
    <w:rsid w:val="00650012"/>
    <w:rsid w:val="006503AF"/>
    <w:rsid w:val="00650865"/>
    <w:rsid w:val="006509F7"/>
    <w:rsid w:val="00650BC1"/>
    <w:rsid w:val="00650FA0"/>
    <w:rsid w:val="00651144"/>
    <w:rsid w:val="00652019"/>
    <w:rsid w:val="00652157"/>
    <w:rsid w:val="0065247C"/>
    <w:rsid w:val="006526FD"/>
    <w:rsid w:val="00652855"/>
    <w:rsid w:val="00652A74"/>
    <w:rsid w:val="00653077"/>
    <w:rsid w:val="006531B1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A12"/>
    <w:rsid w:val="00660B2B"/>
    <w:rsid w:val="00660BE6"/>
    <w:rsid w:val="006612B3"/>
    <w:rsid w:val="00661478"/>
    <w:rsid w:val="00662655"/>
    <w:rsid w:val="0066271D"/>
    <w:rsid w:val="00662BC1"/>
    <w:rsid w:val="006631F5"/>
    <w:rsid w:val="0066332B"/>
    <w:rsid w:val="006634E4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0A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BCA"/>
    <w:rsid w:val="00667E23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2C7"/>
    <w:rsid w:val="00672699"/>
    <w:rsid w:val="00672AB1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393F"/>
    <w:rsid w:val="006739E5"/>
    <w:rsid w:val="0067420A"/>
    <w:rsid w:val="00674690"/>
    <w:rsid w:val="006747A5"/>
    <w:rsid w:val="006747D2"/>
    <w:rsid w:val="00674859"/>
    <w:rsid w:val="00675471"/>
    <w:rsid w:val="006758EE"/>
    <w:rsid w:val="00675BEF"/>
    <w:rsid w:val="00675CF6"/>
    <w:rsid w:val="00676060"/>
    <w:rsid w:val="00676265"/>
    <w:rsid w:val="0067653D"/>
    <w:rsid w:val="00676A04"/>
    <w:rsid w:val="00676C71"/>
    <w:rsid w:val="00676DCE"/>
    <w:rsid w:val="00676E40"/>
    <w:rsid w:val="006770D1"/>
    <w:rsid w:val="00677275"/>
    <w:rsid w:val="00677916"/>
    <w:rsid w:val="00677AD5"/>
    <w:rsid w:val="00677B55"/>
    <w:rsid w:val="00677C47"/>
    <w:rsid w:val="00677C49"/>
    <w:rsid w:val="00677D3A"/>
    <w:rsid w:val="00677F0C"/>
    <w:rsid w:val="0068015C"/>
    <w:rsid w:val="00680378"/>
    <w:rsid w:val="00680587"/>
    <w:rsid w:val="0068069C"/>
    <w:rsid w:val="006809B7"/>
    <w:rsid w:val="00680E1D"/>
    <w:rsid w:val="00681244"/>
    <w:rsid w:val="00681365"/>
    <w:rsid w:val="006813B9"/>
    <w:rsid w:val="00681643"/>
    <w:rsid w:val="006829A0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0F1"/>
    <w:rsid w:val="006861AC"/>
    <w:rsid w:val="006861B8"/>
    <w:rsid w:val="00686208"/>
    <w:rsid w:val="00686475"/>
    <w:rsid w:val="00686A84"/>
    <w:rsid w:val="00686B78"/>
    <w:rsid w:val="00686B83"/>
    <w:rsid w:val="00686CB5"/>
    <w:rsid w:val="0068716E"/>
    <w:rsid w:val="00687358"/>
    <w:rsid w:val="00687764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003"/>
    <w:rsid w:val="006933FD"/>
    <w:rsid w:val="0069363E"/>
    <w:rsid w:val="00693C19"/>
    <w:rsid w:val="00693D95"/>
    <w:rsid w:val="00693F7C"/>
    <w:rsid w:val="0069405F"/>
    <w:rsid w:val="006942E3"/>
    <w:rsid w:val="0069452F"/>
    <w:rsid w:val="00694D9D"/>
    <w:rsid w:val="00694DA4"/>
    <w:rsid w:val="00694F4E"/>
    <w:rsid w:val="0069517C"/>
    <w:rsid w:val="006952D8"/>
    <w:rsid w:val="0069591A"/>
    <w:rsid w:val="00695AA3"/>
    <w:rsid w:val="00695C76"/>
    <w:rsid w:val="00695D5A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C5F"/>
    <w:rsid w:val="00697D98"/>
    <w:rsid w:val="00697E42"/>
    <w:rsid w:val="00697E43"/>
    <w:rsid w:val="00697F51"/>
    <w:rsid w:val="006A02C4"/>
    <w:rsid w:val="006A0349"/>
    <w:rsid w:val="006A07DC"/>
    <w:rsid w:val="006A11D9"/>
    <w:rsid w:val="006A15F3"/>
    <w:rsid w:val="006A1604"/>
    <w:rsid w:val="006A1D3E"/>
    <w:rsid w:val="006A26B2"/>
    <w:rsid w:val="006A2823"/>
    <w:rsid w:val="006A2F46"/>
    <w:rsid w:val="006A2FF5"/>
    <w:rsid w:val="006A373B"/>
    <w:rsid w:val="006A3A11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B01DA"/>
    <w:rsid w:val="006B04D8"/>
    <w:rsid w:val="006B0AEC"/>
    <w:rsid w:val="006B0F01"/>
    <w:rsid w:val="006B1366"/>
    <w:rsid w:val="006B14A0"/>
    <w:rsid w:val="006B188D"/>
    <w:rsid w:val="006B1A1F"/>
    <w:rsid w:val="006B1A24"/>
    <w:rsid w:val="006B1A71"/>
    <w:rsid w:val="006B1DE5"/>
    <w:rsid w:val="006B2330"/>
    <w:rsid w:val="006B251E"/>
    <w:rsid w:val="006B2959"/>
    <w:rsid w:val="006B2A93"/>
    <w:rsid w:val="006B2A98"/>
    <w:rsid w:val="006B2AC9"/>
    <w:rsid w:val="006B3240"/>
    <w:rsid w:val="006B33EC"/>
    <w:rsid w:val="006B3580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5220"/>
    <w:rsid w:val="006B5222"/>
    <w:rsid w:val="006B5DF3"/>
    <w:rsid w:val="006B5F39"/>
    <w:rsid w:val="006B5FB7"/>
    <w:rsid w:val="006B6722"/>
    <w:rsid w:val="006B6B04"/>
    <w:rsid w:val="006B6B37"/>
    <w:rsid w:val="006B6C72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0C0"/>
    <w:rsid w:val="006C013C"/>
    <w:rsid w:val="006C02B7"/>
    <w:rsid w:val="006C0645"/>
    <w:rsid w:val="006C087B"/>
    <w:rsid w:val="006C0D26"/>
    <w:rsid w:val="006C0FBA"/>
    <w:rsid w:val="006C1096"/>
    <w:rsid w:val="006C10E1"/>
    <w:rsid w:val="006C1367"/>
    <w:rsid w:val="006C18D1"/>
    <w:rsid w:val="006C1DC0"/>
    <w:rsid w:val="006C2485"/>
    <w:rsid w:val="006C2769"/>
    <w:rsid w:val="006C305A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CDA"/>
    <w:rsid w:val="006C7DFE"/>
    <w:rsid w:val="006D041D"/>
    <w:rsid w:val="006D04D5"/>
    <w:rsid w:val="006D052E"/>
    <w:rsid w:val="006D0547"/>
    <w:rsid w:val="006D05A2"/>
    <w:rsid w:val="006D0628"/>
    <w:rsid w:val="006D0ECB"/>
    <w:rsid w:val="006D118E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3470"/>
    <w:rsid w:val="006D4861"/>
    <w:rsid w:val="006D4A40"/>
    <w:rsid w:val="006D4A93"/>
    <w:rsid w:val="006D4B2B"/>
    <w:rsid w:val="006D4D16"/>
    <w:rsid w:val="006D4F2D"/>
    <w:rsid w:val="006D5842"/>
    <w:rsid w:val="006D5905"/>
    <w:rsid w:val="006D5B91"/>
    <w:rsid w:val="006D5DAB"/>
    <w:rsid w:val="006D5FBD"/>
    <w:rsid w:val="006D6336"/>
    <w:rsid w:val="006D63DC"/>
    <w:rsid w:val="006D650C"/>
    <w:rsid w:val="006D66ED"/>
    <w:rsid w:val="006D68C1"/>
    <w:rsid w:val="006D6A83"/>
    <w:rsid w:val="006D73A3"/>
    <w:rsid w:val="006D73C8"/>
    <w:rsid w:val="006D76EC"/>
    <w:rsid w:val="006D7890"/>
    <w:rsid w:val="006D7BF8"/>
    <w:rsid w:val="006D7ED7"/>
    <w:rsid w:val="006E0025"/>
    <w:rsid w:val="006E03F6"/>
    <w:rsid w:val="006E0613"/>
    <w:rsid w:val="006E0FAF"/>
    <w:rsid w:val="006E150B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BE"/>
    <w:rsid w:val="006E2C0F"/>
    <w:rsid w:val="006E2DBF"/>
    <w:rsid w:val="006E3160"/>
    <w:rsid w:val="006E33F8"/>
    <w:rsid w:val="006E3481"/>
    <w:rsid w:val="006E35A7"/>
    <w:rsid w:val="006E3893"/>
    <w:rsid w:val="006E38A8"/>
    <w:rsid w:val="006E3E4F"/>
    <w:rsid w:val="006E3F5D"/>
    <w:rsid w:val="006E409B"/>
    <w:rsid w:val="006E458A"/>
    <w:rsid w:val="006E477A"/>
    <w:rsid w:val="006E49D5"/>
    <w:rsid w:val="006E501E"/>
    <w:rsid w:val="006E50E7"/>
    <w:rsid w:val="006E51CD"/>
    <w:rsid w:val="006E5EED"/>
    <w:rsid w:val="006E618E"/>
    <w:rsid w:val="006E6522"/>
    <w:rsid w:val="006E6587"/>
    <w:rsid w:val="006E6E6F"/>
    <w:rsid w:val="006E7870"/>
    <w:rsid w:val="006F0267"/>
    <w:rsid w:val="006F07A3"/>
    <w:rsid w:val="006F0DE7"/>
    <w:rsid w:val="006F0ED1"/>
    <w:rsid w:val="006F14E1"/>
    <w:rsid w:val="006F178B"/>
    <w:rsid w:val="006F2403"/>
    <w:rsid w:val="006F2C06"/>
    <w:rsid w:val="006F37DF"/>
    <w:rsid w:val="006F3A32"/>
    <w:rsid w:val="006F3B63"/>
    <w:rsid w:val="006F3F03"/>
    <w:rsid w:val="006F3FB8"/>
    <w:rsid w:val="006F4565"/>
    <w:rsid w:val="006F49CE"/>
    <w:rsid w:val="006F4A3F"/>
    <w:rsid w:val="006F4D5D"/>
    <w:rsid w:val="006F4E94"/>
    <w:rsid w:val="006F4FE1"/>
    <w:rsid w:val="006F532D"/>
    <w:rsid w:val="006F5881"/>
    <w:rsid w:val="006F5CCE"/>
    <w:rsid w:val="006F5CE6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524"/>
    <w:rsid w:val="0070190D"/>
    <w:rsid w:val="007019AD"/>
    <w:rsid w:val="00701A2E"/>
    <w:rsid w:val="0070222F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655"/>
    <w:rsid w:val="007048C9"/>
    <w:rsid w:val="00704E2D"/>
    <w:rsid w:val="007052CF"/>
    <w:rsid w:val="0070533A"/>
    <w:rsid w:val="00705583"/>
    <w:rsid w:val="00705C9A"/>
    <w:rsid w:val="00705CB5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BE0"/>
    <w:rsid w:val="00707C74"/>
    <w:rsid w:val="00710142"/>
    <w:rsid w:val="00710356"/>
    <w:rsid w:val="0071069D"/>
    <w:rsid w:val="0071077A"/>
    <w:rsid w:val="007107D8"/>
    <w:rsid w:val="00710998"/>
    <w:rsid w:val="00710C4D"/>
    <w:rsid w:val="00711124"/>
    <w:rsid w:val="00711296"/>
    <w:rsid w:val="007116B4"/>
    <w:rsid w:val="0071216B"/>
    <w:rsid w:val="00712204"/>
    <w:rsid w:val="00712799"/>
    <w:rsid w:val="00712A25"/>
    <w:rsid w:val="00712B23"/>
    <w:rsid w:val="00712E6C"/>
    <w:rsid w:val="00713274"/>
    <w:rsid w:val="007136A9"/>
    <w:rsid w:val="00713B71"/>
    <w:rsid w:val="00713CD7"/>
    <w:rsid w:val="007143CC"/>
    <w:rsid w:val="0071447B"/>
    <w:rsid w:val="00714A68"/>
    <w:rsid w:val="00714E11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49"/>
    <w:rsid w:val="0071665A"/>
    <w:rsid w:val="00716C74"/>
    <w:rsid w:val="00717369"/>
    <w:rsid w:val="0071754A"/>
    <w:rsid w:val="007176EE"/>
    <w:rsid w:val="007179F4"/>
    <w:rsid w:val="00717C89"/>
    <w:rsid w:val="00717D38"/>
    <w:rsid w:val="00717D49"/>
    <w:rsid w:val="007201F6"/>
    <w:rsid w:val="007202C1"/>
    <w:rsid w:val="007203C9"/>
    <w:rsid w:val="0072075B"/>
    <w:rsid w:val="00720A31"/>
    <w:rsid w:val="00720C53"/>
    <w:rsid w:val="00720E78"/>
    <w:rsid w:val="007210C8"/>
    <w:rsid w:val="00721297"/>
    <w:rsid w:val="007217CF"/>
    <w:rsid w:val="00721860"/>
    <w:rsid w:val="007219C5"/>
    <w:rsid w:val="00721DD2"/>
    <w:rsid w:val="007221AC"/>
    <w:rsid w:val="007222C6"/>
    <w:rsid w:val="007223AB"/>
    <w:rsid w:val="0072263E"/>
    <w:rsid w:val="007227BA"/>
    <w:rsid w:val="007229C4"/>
    <w:rsid w:val="00723072"/>
    <w:rsid w:val="0072357F"/>
    <w:rsid w:val="00723A52"/>
    <w:rsid w:val="00723A58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B43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27E5B"/>
    <w:rsid w:val="00730384"/>
    <w:rsid w:val="00730583"/>
    <w:rsid w:val="007308B6"/>
    <w:rsid w:val="00730AA7"/>
    <w:rsid w:val="00730B01"/>
    <w:rsid w:val="00730CAE"/>
    <w:rsid w:val="00730CBD"/>
    <w:rsid w:val="00730D2C"/>
    <w:rsid w:val="00730E29"/>
    <w:rsid w:val="00730E2F"/>
    <w:rsid w:val="0073103E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733"/>
    <w:rsid w:val="007368D6"/>
    <w:rsid w:val="00736A4B"/>
    <w:rsid w:val="007374B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103"/>
    <w:rsid w:val="00742425"/>
    <w:rsid w:val="0074251A"/>
    <w:rsid w:val="007429F0"/>
    <w:rsid w:val="00742BC6"/>
    <w:rsid w:val="00742BFA"/>
    <w:rsid w:val="0074323F"/>
    <w:rsid w:val="007433FF"/>
    <w:rsid w:val="00743903"/>
    <w:rsid w:val="00743A58"/>
    <w:rsid w:val="00743F20"/>
    <w:rsid w:val="00744A57"/>
    <w:rsid w:val="00744AD8"/>
    <w:rsid w:val="00744F05"/>
    <w:rsid w:val="00744FE4"/>
    <w:rsid w:val="00745195"/>
    <w:rsid w:val="007455A0"/>
    <w:rsid w:val="00745AB2"/>
    <w:rsid w:val="00745FC4"/>
    <w:rsid w:val="007466EC"/>
    <w:rsid w:val="007467A5"/>
    <w:rsid w:val="00746F5E"/>
    <w:rsid w:val="007472FC"/>
    <w:rsid w:val="00747651"/>
    <w:rsid w:val="007476F5"/>
    <w:rsid w:val="00747728"/>
    <w:rsid w:val="0074787C"/>
    <w:rsid w:val="0074789F"/>
    <w:rsid w:val="00747BA4"/>
    <w:rsid w:val="00747E9F"/>
    <w:rsid w:val="00750056"/>
    <w:rsid w:val="00750763"/>
    <w:rsid w:val="007512DF"/>
    <w:rsid w:val="0075145A"/>
    <w:rsid w:val="007515B8"/>
    <w:rsid w:val="00751AAD"/>
    <w:rsid w:val="00751BB9"/>
    <w:rsid w:val="007521E7"/>
    <w:rsid w:val="0075268A"/>
    <w:rsid w:val="007527F9"/>
    <w:rsid w:val="00752B4E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8BD"/>
    <w:rsid w:val="00754B76"/>
    <w:rsid w:val="00754CDD"/>
    <w:rsid w:val="00754E30"/>
    <w:rsid w:val="00755164"/>
    <w:rsid w:val="007551CD"/>
    <w:rsid w:val="0075568B"/>
    <w:rsid w:val="00755734"/>
    <w:rsid w:val="007557F9"/>
    <w:rsid w:val="00755B56"/>
    <w:rsid w:val="007560C2"/>
    <w:rsid w:val="007565F4"/>
    <w:rsid w:val="00756BEF"/>
    <w:rsid w:val="00757508"/>
    <w:rsid w:val="00757790"/>
    <w:rsid w:val="007579FC"/>
    <w:rsid w:val="00757A14"/>
    <w:rsid w:val="00757BA3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303B"/>
    <w:rsid w:val="0076317D"/>
    <w:rsid w:val="007631C9"/>
    <w:rsid w:val="007631DD"/>
    <w:rsid w:val="00763646"/>
    <w:rsid w:val="00763670"/>
    <w:rsid w:val="0076373B"/>
    <w:rsid w:val="00763AEC"/>
    <w:rsid w:val="00763B96"/>
    <w:rsid w:val="00763BA1"/>
    <w:rsid w:val="00763DBD"/>
    <w:rsid w:val="007642F3"/>
    <w:rsid w:val="00764A68"/>
    <w:rsid w:val="00764C4F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83A"/>
    <w:rsid w:val="007669EA"/>
    <w:rsid w:val="00766A19"/>
    <w:rsid w:val="00766CEB"/>
    <w:rsid w:val="00767124"/>
    <w:rsid w:val="007678E4"/>
    <w:rsid w:val="00767BCA"/>
    <w:rsid w:val="00767C33"/>
    <w:rsid w:val="00767F7B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3B2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6C8B"/>
    <w:rsid w:val="00777151"/>
    <w:rsid w:val="007773C1"/>
    <w:rsid w:val="007775D7"/>
    <w:rsid w:val="00777916"/>
    <w:rsid w:val="00777BD9"/>
    <w:rsid w:val="00777C0D"/>
    <w:rsid w:val="00777DCA"/>
    <w:rsid w:val="00777F9D"/>
    <w:rsid w:val="0078028C"/>
    <w:rsid w:val="00780632"/>
    <w:rsid w:val="007807E7"/>
    <w:rsid w:val="00780B3C"/>
    <w:rsid w:val="00780E7A"/>
    <w:rsid w:val="00780FA9"/>
    <w:rsid w:val="0078103C"/>
    <w:rsid w:val="0078106E"/>
    <w:rsid w:val="00781234"/>
    <w:rsid w:val="007813F5"/>
    <w:rsid w:val="00781639"/>
    <w:rsid w:val="0078192B"/>
    <w:rsid w:val="0078295B"/>
    <w:rsid w:val="00782B61"/>
    <w:rsid w:val="00782BDA"/>
    <w:rsid w:val="00782EC6"/>
    <w:rsid w:val="00782ED4"/>
    <w:rsid w:val="00782FDB"/>
    <w:rsid w:val="00782FE2"/>
    <w:rsid w:val="007834E5"/>
    <w:rsid w:val="007837F7"/>
    <w:rsid w:val="00784FEA"/>
    <w:rsid w:val="00784FF6"/>
    <w:rsid w:val="0078521D"/>
    <w:rsid w:val="00785856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238D"/>
    <w:rsid w:val="007A24B4"/>
    <w:rsid w:val="007A346C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5A1"/>
    <w:rsid w:val="007A58EB"/>
    <w:rsid w:val="007A5B5D"/>
    <w:rsid w:val="007A5B6E"/>
    <w:rsid w:val="007A66DF"/>
    <w:rsid w:val="007A67E9"/>
    <w:rsid w:val="007A6992"/>
    <w:rsid w:val="007A6D0B"/>
    <w:rsid w:val="007A6D66"/>
    <w:rsid w:val="007A71DC"/>
    <w:rsid w:val="007A7433"/>
    <w:rsid w:val="007A77AE"/>
    <w:rsid w:val="007A7878"/>
    <w:rsid w:val="007A7DCD"/>
    <w:rsid w:val="007A7F89"/>
    <w:rsid w:val="007B0A75"/>
    <w:rsid w:val="007B0D28"/>
    <w:rsid w:val="007B0E24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1BE"/>
    <w:rsid w:val="007B3688"/>
    <w:rsid w:val="007B3D97"/>
    <w:rsid w:val="007B415B"/>
    <w:rsid w:val="007B422B"/>
    <w:rsid w:val="007B4429"/>
    <w:rsid w:val="007B4739"/>
    <w:rsid w:val="007B4D1C"/>
    <w:rsid w:val="007B4DA7"/>
    <w:rsid w:val="007B4E4A"/>
    <w:rsid w:val="007B4F20"/>
    <w:rsid w:val="007B50B5"/>
    <w:rsid w:val="007B5364"/>
    <w:rsid w:val="007B548C"/>
    <w:rsid w:val="007B5F1A"/>
    <w:rsid w:val="007B5F88"/>
    <w:rsid w:val="007B6176"/>
    <w:rsid w:val="007B6401"/>
    <w:rsid w:val="007B64F0"/>
    <w:rsid w:val="007B680B"/>
    <w:rsid w:val="007B6A51"/>
    <w:rsid w:val="007B6C08"/>
    <w:rsid w:val="007B6E3E"/>
    <w:rsid w:val="007B6FB6"/>
    <w:rsid w:val="007B7061"/>
    <w:rsid w:val="007B7134"/>
    <w:rsid w:val="007B76B1"/>
    <w:rsid w:val="007B7993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A69"/>
    <w:rsid w:val="007C0DEC"/>
    <w:rsid w:val="007C0EBE"/>
    <w:rsid w:val="007C1033"/>
    <w:rsid w:val="007C128F"/>
    <w:rsid w:val="007C151C"/>
    <w:rsid w:val="007C16F0"/>
    <w:rsid w:val="007C19C0"/>
    <w:rsid w:val="007C223F"/>
    <w:rsid w:val="007C23CD"/>
    <w:rsid w:val="007C2715"/>
    <w:rsid w:val="007C296D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82"/>
    <w:rsid w:val="007C57C5"/>
    <w:rsid w:val="007C58AC"/>
    <w:rsid w:val="007C5B69"/>
    <w:rsid w:val="007C5F46"/>
    <w:rsid w:val="007C6849"/>
    <w:rsid w:val="007C69C1"/>
    <w:rsid w:val="007C709D"/>
    <w:rsid w:val="007C72AB"/>
    <w:rsid w:val="007C747A"/>
    <w:rsid w:val="007C7604"/>
    <w:rsid w:val="007C79E1"/>
    <w:rsid w:val="007C7AC2"/>
    <w:rsid w:val="007C7C4C"/>
    <w:rsid w:val="007C7D5E"/>
    <w:rsid w:val="007D00CE"/>
    <w:rsid w:val="007D0EAF"/>
    <w:rsid w:val="007D0F7C"/>
    <w:rsid w:val="007D1442"/>
    <w:rsid w:val="007D14D5"/>
    <w:rsid w:val="007D1AAE"/>
    <w:rsid w:val="007D1ABD"/>
    <w:rsid w:val="007D1B51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D52"/>
    <w:rsid w:val="007D3F84"/>
    <w:rsid w:val="007D434F"/>
    <w:rsid w:val="007D451A"/>
    <w:rsid w:val="007D4704"/>
    <w:rsid w:val="007D4E5B"/>
    <w:rsid w:val="007D52CD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BC3"/>
    <w:rsid w:val="007D7F1A"/>
    <w:rsid w:val="007E0ABB"/>
    <w:rsid w:val="007E0AE1"/>
    <w:rsid w:val="007E0CC1"/>
    <w:rsid w:val="007E199C"/>
    <w:rsid w:val="007E1A43"/>
    <w:rsid w:val="007E1DE4"/>
    <w:rsid w:val="007E20CF"/>
    <w:rsid w:val="007E2797"/>
    <w:rsid w:val="007E2841"/>
    <w:rsid w:val="007E29EA"/>
    <w:rsid w:val="007E2FC3"/>
    <w:rsid w:val="007E33BC"/>
    <w:rsid w:val="007E34CA"/>
    <w:rsid w:val="007E3544"/>
    <w:rsid w:val="007E375A"/>
    <w:rsid w:val="007E3BED"/>
    <w:rsid w:val="007E3DFD"/>
    <w:rsid w:val="007E3EF0"/>
    <w:rsid w:val="007E3FD3"/>
    <w:rsid w:val="007E425A"/>
    <w:rsid w:val="007E46BD"/>
    <w:rsid w:val="007E47BA"/>
    <w:rsid w:val="007E487B"/>
    <w:rsid w:val="007E4E4A"/>
    <w:rsid w:val="007E5250"/>
    <w:rsid w:val="007E530B"/>
    <w:rsid w:val="007E5515"/>
    <w:rsid w:val="007E5672"/>
    <w:rsid w:val="007E567F"/>
    <w:rsid w:val="007E5B97"/>
    <w:rsid w:val="007E6426"/>
    <w:rsid w:val="007E643B"/>
    <w:rsid w:val="007E6D41"/>
    <w:rsid w:val="007E6E3C"/>
    <w:rsid w:val="007E6FCE"/>
    <w:rsid w:val="007E7392"/>
    <w:rsid w:val="007E7593"/>
    <w:rsid w:val="007E7C2F"/>
    <w:rsid w:val="007E7CD8"/>
    <w:rsid w:val="007E7E30"/>
    <w:rsid w:val="007E7ECE"/>
    <w:rsid w:val="007E7F34"/>
    <w:rsid w:val="007F0433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6D6"/>
    <w:rsid w:val="007F490E"/>
    <w:rsid w:val="007F4C1E"/>
    <w:rsid w:val="007F4C3A"/>
    <w:rsid w:val="007F500C"/>
    <w:rsid w:val="007F561E"/>
    <w:rsid w:val="007F596E"/>
    <w:rsid w:val="007F5DE4"/>
    <w:rsid w:val="007F5FDD"/>
    <w:rsid w:val="007F60E4"/>
    <w:rsid w:val="007F6C33"/>
    <w:rsid w:val="007F709D"/>
    <w:rsid w:val="007F740E"/>
    <w:rsid w:val="007F7974"/>
    <w:rsid w:val="007F7E33"/>
    <w:rsid w:val="00800569"/>
    <w:rsid w:val="00800829"/>
    <w:rsid w:val="00801008"/>
    <w:rsid w:val="00801220"/>
    <w:rsid w:val="00801395"/>
    <w:rsid w:val="0080147F"/>
    <w:rsid w:val="00801B49"/>
    <w:rsid w:val="00801D67"/>
    <w:rsid w:val="00801DDE"/>
    <w:rsid w:val="00801E69"/>
    <w:rsid w:val="008020D8"/>
    <w:rsid w:val="008021BF"/>
    <w:rsid w:val="00802275"/>
    <w:rsid w:val="00802555"/>
    <w:rsid w:val="0080262A"/>
    <w:rsid w:val="008028BE"/>
    <w:rsid w:val="00802EF4"/>
    <w:rsid w:val="00803076"/>
    <w:rsid w:val="008035BC"/>
    <w:rsid w:val="008036FD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E6E"/>
    <w:rsid w:val="00805F8A"/>
    <w:rsid w:val="008063E0"/>
    <w:rsid w:val="0080661C"/>
    <w:rsid w:val="00806740"/>
    <w:rsid w:val="0080709B"/>
    <w:rsid w:val="0080712D"/>
    <w:rsid w:val="0080720B"/>
    <w:rsid w:val="00807409"/>
    <w:rsid w:val="0080744E"/>
    <w:rsid w:val="0080753D"/>
    <w:rsid w:val="008075CF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234"/>
    <w:rsid w:val="00813457"/>
    <w:rsid w:val="0081369D"/>
    <w:rsid w:val="00813700"/>
    <w:rsid w:val="00813766"/>
    <w:rsid w:val="00813A37"/>
    <w:rsid w:val="00813B63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E56"/>
    <w:rsid w:val="00817E9A"/>
    <w:rsid w:val="008200E7"/>
    <w:rsid w:val="00820757"/>
    <w:rsid w:val="00820778"/>
    <w:rsid w:val="00820B6C"/>
    <w:rsid w:val="00820E0E"/>
    <w:rsid w:val="00820E5D"/>
    <w:rsid w:val="0082155C"/>
    <w:rsid w:val="008218B6"/>
    <w:rsid w:val="008219AB"/>
    <w:rsid w:val="00821AD3"/>
    <w:rsid w:val="00822615"/>
    <w:rsid w:val="008226D8"/>
    <w:rsid w:val="00822A07"/>
    <w:rsid w:val="00822D36"/>
    <w:rsid w:val="00822E83"/>
    <w:rsid w:val="008233C8"/>
    <w:rsid w:val="008234B3"/>
    <w:rsid w:val="008236F8"/>
    <w:rsid w:val="00823853"/>
    <w:rsid w:val="008239CC"/>
    <w:rsid w:val="00823A1B"/>
    <w:rsid w:val="00823C2C"/>
    <w:rsid w:val="00823CB2"/>
    <w:rsid w:val="00823E8D"/>
    <w:rsid w:val="00824388"/>
    <w:rsid w:val="00824624"/>
    <w:rsid w:val="00824796"/>
    <w:rsid w:val="00824816"/>
    <w:rsid w:val="008248CE"/>
    <w:rsid w:val="008249CE"/>
    <w:rsid w:val="00824EED"/>
    <w:rsid w:val="00825048"/>
    <w:rsid w:val="008255CB"/>
    <w:rsid w:val="00825A29"/>
    <w:rsid w:val="00825E72"/>
    <w:rsid w:val="00825EA4"/>
    <w:rsid w:val="00825F44"/>
    <w:rsid w:val="0082664B"/>
    <w:rsid w:val="00826692"/>
    <w:rsid w:val="00826728"/>
    <w:rsid w:val="00826A2D"/>
    <w:rsid w:val="00826DD1"/>
    <w:rsid w:val="00827143"/>
    <w:rsid w:val="0082724B"/>
    <w:rsid w:val="00827347"/>
    <w:rsid w:val="00830329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716"/>
    <w:rsid w:val="00832E74"/>
    <w:rsid w:val="00832E82"/>
    <w:rsid w:val="00833252"/>
    <w:rsid w:val="008332E8"/>
    <w:rsid w:val="008337D1"/>
    <w:rsid w:val="00833913"/>
    <w:rsid w:val="00833B51"/>
    <w:rsid w:val="00833B9D"/>
    <w:rsid w:val="00833D3C"/>
    <w:rsid w:val="00834670"/>
    <w:rsid w:val="00834B26"/>
    <w:rsid w:val="00834B4F"/>
    <w:rsid w:val="00834E3B"/>
    <w:rsid w:val="00835335"/>
    <w:rsid w:val="00835B9F"/>
    <w:rsid w:val="00835BC7"/>
    <w:rsid w:val="00836106"/>
    <w:rsid w:val="00836377"/>
    <w:rsid w:val="008368B0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10C2"/>
    <w:rsid w:val="00841C3B"/>
    <w:rsid w:val="00842198"/>
    <w:rsid w:val="00842429"/>
    <w:rsid w:val="008424E3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909"/>
    <w:rsid w:val="00846B7A"/>
    <w:rsid w:val="00846D49"/>
    <w:rsid w:val="00846D7C"/>
    <w:rsid w:val="00846E1B"/>
    <w:rsid w:val="0084752A"/>
    <w:rsid w:val="0084781B"/>
    <w:rsid w:val="00847922"/>
    <w:rsid w:val="00847F49"/>
    <w:rsid w:val="00850208"/>
    <w:rsid w:val="008502CA"/>
    <w:rsid w:val="0085056D"/>
    <w:rsid w:val="0085089B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1BA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E78"/>
    <w:rsid w:val="00855F83"/>
    <w:rsid w:val="0085618E"/>
    <w:rsid w:val="008562AA"/>
    <w:rsid w:val="00856586"/>
    <w:rsid w:val="008567A0"/>
    <w:rsid w:val="008567B7"/>
    <w:rsid w:val="0085692C"/>
    <w:rsid w:val="00856A21"/>
    <w:rsid w:val="00856A24"/>
    <w:rsid w:val="00856A49"/>
    <w:rsid w:val="00856B77"/>
    <w:rsid w:val="008571BB"/>
    <w:rsid w:val="008574E9"/>
    <w:rsid w:val="00857865"/>
    <w:rsid w:val="008600C4"/>
    <w:rsid w:val="008609D2"/>
    <w:rsid w:val="00860DBD"/>
    <w:rsid w:val="00861457"/>
    <w:rsid w:val="00861577"/>
    <w:rsid w:val="0086171A"/>
    <w:rsid w:val="0086187B"/>
    <w:rsid w:val="00861A34"/>
    <w:rsid w:val="00861AEB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2A"/>
    <w:rsid w:val="00864D40"/>
    <w:rsid w:val="00864D88"/>
    <w:rsid w:val="00864F4D"/>
    <w:rsid w:val="0086500D"/>
    <w:rsid w:val="00865134"/>
    <w:rsid w:val="0086523C"/>
    <w:rsid w:val="00865DBB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377"/>
    <w:rsid w:val="0087044B"/>
    <w:rsid w:val="0087047B"/>
    <w:rsid w:val="00870F10"/>
    <w:rsid w:val="00871086"/>
    <w:rsid w:val="00871166"/>
    <w:rsid w:val="008713AC"/>
    <w:rsid w:val="0087149C"/>
    <w:rsid w:val="00871905"/>
    <w:rsid w:val="00871A70"/>
    <w:rsid w:val="00871BFB"/>
    <w:rsid w:val="00871C3D"/>
    <w:rsid w:val="00871C83"/>
    <w:rsid w:val="008720E6"/>
    <w:rsid w:val="008725BC"/>
    <w:rsid w:val="008725FE"/>
    <w:rsid w:val="00872AD7"/>
    <w:rsid w:val="008732D4"/>
    <w:rsid w:val="008732FF"/>
    <w:rsid w:val="008736C3"/>
    <w:rsid w:val="00873C4A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987"/>
    <w:rsid w:val="00877C4B"/>
    <w:rsid w:val="00877CE4"/>
    <w:rsid w:val="00877EDB"/>
    <w:rsid w:val="00877F49"/>
    <w:rsid w:val="008800AB"/>
    <w:rsid w:val="00880227"/>
    <w:rsid w:val="008805AE"/>
    <w:rsid w:val="008805EF"/>
    <w:rsid w:val="00880884"/>
    <w:rsid w:val="0088098E"/>
    <w:rsid w:val="00880A11"/>
    <w:rsid w:val="00880D0E"/>
    <w:rsid w:val="00880D1C"/>
    <w:rsid w:val="00881197"/>
    <w:rsid w:val="008811BA"/>
    <w:rsid w:val="008811E7"/>
    <w:rsid w:val="008813F4"/>
    <w:rsid w:val="008816A4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BB1"/>
    <w:rsid w:val="00883F18"/>
    <w:rsid w:val="0088479C"/>
    <w:rsid w:val="00884F02"/>
    <w:rsid w:val="00885529"/>
    <w:rsid w:val="008858DE"/>
    <w:rsid w:val="00885A47"/>
    <w:rsid w:val="00885AA8"/>
    <w:rsid w:val="00886064"/>
    <w:rsid w:val="00886073"/>
    <w:rsid w:val="00886203"/>
    <w:rsid w:val="0088620B"/>
    <w:rsid w:val="00886320"/>
    <w:rsid w:val="0088645E"/>
    <w:rsid w:val="008865DC"/>
    <w:rsid w:val="008866F8"/>
    <w:rsid w:val="00886950"/>
    <w:rsid w:val="008869BC"/>
    <w:rsid w:val="00886CA8"/>
    <w:rsid w:val="008876D4"/>
    <w:rsid w:val="00887816"/>
    <w:rsid w:val="00887983"/>
    <w:rsid w:val="00887F13"/>
    <w:rsid w:val="008902B9"/>
    <w:rsid w:val="00890AC1"/>
    <w:rsid w:val="00890DF6"/>
    <w:rsid w:val="008910B9"/>
    <w:rsid w:val="00891A3D"/>
    <w:rsid w:val="00891D49"/>
    <w:rsid w:val="00892DE2"/>
    <w:rsid w:val="00893033"/>
    <w:rsid w:val="0089309B"/>
    <w:rsid w:val="00893106"/>
    <w:rsid w:val="0089353D"/>
    <w:rsid w:val="00893693"/>
    <w:rsid w:val="00893BD0"/>
    <w:rsid w:val="00893D10"/>
    <w:rsid w:val="00893FB6"/>
    <w:rsid w:val="0089433B"/>
    <w:rsid w:val="0089435D"/>
    <w:rsid w:val="008948B8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7120"/>
    <w:rsid w:val="008973D7"/>
    <w:rsid w:val="00897775"/>
    <w:rsid w:val="00897BB4"/>
    <w:rsid w:val="00897BBF"/>
    <w:rsid w:val="008A007E"/>
    <w:rsid w:val="008A013C"/>
    <w:rsid w:val="008A0C76"/>
    <w:rsid w:val="008A153B"/>
    <w:rsid w:val="008A168A"/>
    <w:rsid w:val="008A1A2B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8E1"/>
    <w:rsid w:val="008A4A49"/>
    <w:rsid w:val="008A4AFF"/>
    <w:rsid w:val="008A4B0A"/>
    <w:rsid w:val="008A53A2"/>
    <w:rsid w:val="008A53DD"/>
    <w:rsid w:val="008A5625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304"/>
    <w:rsid w:val="008B0598"/>
    <w:rsid w:val="008B0661"/>
    <w:rsid w:val="008B1644"/>
    <w:rsid w:val="008B16B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B45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3B1"/>
    <w:rsid w:val="008B645D"/>
    <w:rsid w:val="008B64B1"/>
    <w:rsid w:val="008B6998"/>
    <w:rsid w:val="008B6C70"/>
    <w:rsid w:val="008B6EFA"/>
    <w:rsid w:val="008B752A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2F69"/>
    <w:rsid w:val="008C30CE"/>
    <w:rsid w:val="008C3982"/>
    <w:rsid w:val="008C3A53"/>
    <w:rsid w:val="008C3AF2"/>
    <w:rsid w:val="008C3EFC"/>
    <w:rsid w:val="008C405A"/>
    <w:rsid w:val="008C43EA"/>
    <w:rsid w:val="008C5028"/>
    <w:rsid w:val="008C5117"/>
    <w:rsid w:val="008C5D95"/>
    <w:rsid w:val="008C5EB0"/>
    <w:rsid w:val="008C6094"/>
    <w:rsid w:val="008C642F"/>
    <w:rsid w:val="008C6ACE"/>
    <w:rsid w:val="008C70DF"/>
    <w:rsid w:val="008C7125"/>
    <w:rsid w:val="008C763C"/>
    <w:rsid w:val="008C7735"/>
    <w:rsid w:val="008C78E7"/>
    <w:rsid w:val="008C7BED"/>
    <w:rsid w:val="008C7EFD"/>
    <w:rsid w:val="008C7FBE"/>
    <w:rsid w:val="008D0077"/>
    <w:rsid w:val="008D01E7"/>
    <w:rsid w:val="008D0989"/>
    <w:rsid w:val="008D09AD"/>
    <w:rsid w:val="008D0C17"/>
    <w:rsid w:val="008D10A5"/>
    <w:rsid w:val="008D116E"/>
    <w:rsid w:val="008D144A"/>
    <w:rsid w:val="008D14E8"/>
    <w:rsid w:val="008D1521"/>
    <w:rsid w:val="008D166F"/>
    <w:rsid w:val="008D1804"/>
    <w:rsid w:val="008D1A4F"/>
    <w:rsid w:val="008D1D86"/>
    <w:rsid w:val="008D1E4D"/>
    <w:rsid w:val="008D2020"/>
    <w:rsid w:val="008D21BF"/>
    <w:rsid w:val="008D2419"/>
    <w:rsid w:val="008D25A8"/>
    <w:rsid w:val="008D2608"/>
    <w:rsid w:val="008D274E"/>
    <w:rsid w:val="008D2A72"/>
    <w:rsid w:val="008D2BC1"/>
    <w:rsid w:val="008D2D94"/>
    <w:rsid w:val="008D3325"/>
    <w:rsid w:val="008D3574"/>
    <w:rsid w:val="008D3675"/>
    <w:rsid w:val="008D36F1"/>
    <w:rsid w:val="008D38A5"/>
    <w:rsid w:val="008D39C8"/>
    <w:rsid w:val="008D3A38"/>
    <w:rsid w:val="008D3DBC"/>
    <w:rsid w:val="008D3F56"/>
    <w:rsid w:val="008D4181"/>
    <w:rsid w:val="008D4578"/>
    <w:rsid w:val="008D47EF"/>
    <w:rsid w:val="008D4EC3"/>
    <w:rsid w:val="008D5275"/>
    <w:rsid w:val="008D5371"/>
    <w:rsid w:val="008D5596"/>
    <w:rsid w:val="008D55AB"/>
    <w:rsid w:val="008D56F4"/>
    <w:rsid w:val="008D578A"/>
    <w:rsid w:val="008D5B49"/>
    <w:rsid w:val="008D5D17"/>
    <w:rsid w:val="008D5DF4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CCB"/>
    <w:rsid w:val="008D7EE1"/>
    <w:rsid w:val="008E0017"/>
    <w:rsid w:val="008E02D7"/>
    <w:rsid w:val="008E0AF7"/>
    <w:rsid w:val="008E10E7"/>
    <w:rsid w:val="008E11FE"/>
    <w:rsid w:val="008E139F"/>
    <w:rsid w:val="008E1FFB"/>
    <w:rsid w:val="008E20BE"/>
    <w:rsid w:val="008E2867"/>
    <w:rsid w:val="008E2A0D"/>
    <w:rsid w:val="008E2AF4"/>
    <w:rsid w:val="008E2BD4"/>
    <w:rsid w:val="008E2D55"/>
    <w:rsid w:val="008E3097"/>
    <w:rsid w:val="008E3290"/>
    <w:rsid w:val="008E3411"/>
    <w:rsid w:val="008E3574"/>
    <w:rsid w:val="008E35B5"/>
    <w:rsid w:val="008E38B4"/>
    <w:rsid w:val="008E399A"/>
    <w:rsid w:val="008E3CBD"/>
    <w:rsid w:val="008E3DD7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07"/>
    <w:rsid w:val="008E6E3C"/>
    <w:rsid w:val="008E7269"/>
    <w:rsid w:val="008E72FC"/>
    <w:rsid w:val="008E756D"/>
    <w:rsid w:val="008E760A"/>
    <w:rsid w:val="008E7CD7"/>
    <w:rsid w:val="008E7F7F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8E9"/>
    <w:rsid w:val="008F2AEB"/>
    <w:rsid w:val="008F2F0E"/>
    <w:rsid w:val="008F31E9"/>
    <w:rsid w:val="008F37BD"/>
    <w:rsid w:val="008F3D90"/>
    <w:rsid w:val="008F4390"/>
    <w:rsid w:val="008F4419"/>
    <w:rsid w:val="008F46BC"/>
    <w:rsid w:val="008F5092"/>
    <w:rsid w:val="008F51A8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B3D"/>
    <w:rsid w:val="008F7C21"/>
    <w:rsid w:val="008F7C64"/>
    <w:rsid w:val="008F7CFF"/>
    <w:rsid w:val="008F7D01"/>
    <w:rsid w:val="00900160"/>
    <w:rsid w:val="0090035B"/>
    <w:rsid w:val="009004D7"/>
    <w:rsid w:val="009005D0"/>
    <w:rsid w:val="009008AA"/>
    <w:rsid w:val="00900A5D"/>
    <w:rsid w:val="00900BB9"/>
    <w:rsid w:val="00901343"/>
    <w:rsid w:val="009017AC"/>
    <w:rsid w:val="00901906"/>
    <w:rsid w:val="00901AF5"/>
    <w:rsid w:val="00901D70"/>
    <w:rsid w:val="00901E92"/>
    <w:rsid w:val="00902683"/>
    <w:rsid w:val="00902A30"/>
    <w:rsid w:val="00902D29"/>
    <w:rsid w:val="00902F96"/>
    <w:rsid w:val="00903152"/>
    <w:rsid w:val="00903226"/>
    <w:rsid w:val="00903749"/>
    <w:rsid w:val="009039BD"/>
    <w:rsid w:val="00903A60"/>
    <w:rsid w:val="0090406B"/>
    <w:rsid w:val="0090421B"/>
    <w:rsid w:val="009042DF"/>
    <w:rsid w:val="00904427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7A1"/>
    <w:rsid w:val="00905D86"/>
    <w:rsid w:val="00906168"/>
    <w:rsid w:val="009061A0"/>
    <w:rsid w:val="00906231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100B"/>
    <w:rsid w:val="00911518"/>
    <w:rsid w:val="00911C69"/>
    <w:rsid w:val="00912037"/>
    <w:rsid w:val="009123B2"/>
    <w:rsid w:val="0091251F"/>
    <w:rsid w:val="009126A5"/>
    <w:rsid w:val="0091286A"/>
    <w:rsid w:val="00912CAC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FC"/>
    <w:rsid w:val="00916B74"/>
    <w:rsid w:val="00916CE0"/>
    <w:rsid w:val="00917078"/>
    <w:rsid w:val="009172E8"/>
    <w:rsid w:val="009173DA"/>
    <w:rsid w:val="0091763B"/>
    <w:rsid w:val="00917688"/>
    <w:rsid w:val="00917B48"/>
    <w:rsid w:val="009206F4"/>
    <w:rsid w:val="00920702"/>
    <w:rsid w:val="009208CF"/>
    <w:rsid w:val="00920ABB"/>
    <w:rsid w:val="00920B9D"/>
    <w:rsid w:val="00920CA7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1AF"/>
    <w:rsid w:val="00923259"/>
    <w:rsid w:val="0092374B"/>
    <w:rsid w:val="00923A21"/>
    <w:rsid w:val="00923EB2"/>
    <w:rsid w:val="0092454A"/>
    <w:rsid w:val="009245C4"/>
    <w:rsid w:val="00924682"/>
    <w:rsid w:val="009246B9"/>
    <w:rsid w:val="009249D7"/>
    <w:rsid w:val="00924AFA"/>
    <w:rsid w:val="009259A6"/>
    <w:rsid w:val="00925C5F"/>
    <w:rsid w:val="00925E6A"/>
    <w:rsid w:val="0092602E"/>
    <w:rsid w:val="00926087"/>
    <w:rsid w:val="0092638D"/>
    <w:rsid w:val="0092645E"/>
    <w:rsid w:val="00926F4B"/>
    <w:rsid w:val="009272ED"/>
    <w:rsid w:val="009276EE"/>
    <w:rsid w:val="00927E65"/>
    <w:rsid w:val="00927FD5"/>
    <w:rsid w:val="00930EFC"/>
    <w:rsid w:val="00930F91"/>
    <w:rsid w:val="0093103B"/>
    <w:rsid w:val="00931325"/>
    <w:rsid w:val="009313FF"/>
    <w:rsid w:val="00931979"/>
    <w:rsid w:val="00931B2B"/>
    <w:rsid w:val="00931D37"/>
    <w:rsid w:val="00931F4C"/>
    <w:rsid w:val="00932007"/>
    <w:rsid w:val="0093215D"/>
    <w:rsid w:val="009322DF"/>
    <w:rsid w:val="00932586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0E"/>
    <w:rsid w:val="009368F5"/>
    <w:rsid w:val="00936DEA"/>
    <w:rsid w:val="009372B0"/>
    <w:rsid w:val="00937467"/>
    <w:rsid w:val="00937652"/>
    <w:rsid w:val="009379A1"/>
    <w:rsid w:val="009379E0"/>
    <w:rsid w:val="00937BB8"/>
    <w:rsid w:val="009400EA"/>
    <w:rsid w:val="00940119"/>
    <w:rsid w:val="009404EB"/>
    <w:rsid w:val="0094075F"/>
    <w:rsid w:val="00940B7D"/>
    <w:rsid w:val="00940E17"/>
    <w:rsid w:val="00940FCC"/>
    <w:rsid w:val="00941122"/>
    <w:rsid w:val="0094121A"/>
    <w:rsid w:val="00941570"/>
    <w:rsid w:val="009416FA"/>
    <w:rsid w:val="00941A7B"/>
    <w:rsid w:val="00941A84"/>
    <w:rsid w:val="00941D1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2C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8"/>
    <w:rsid w:val="00946A31"/>
    <w:rsid w:val="00946F32"/>
    <w:rsid w:val="009471DE"/>
    <w:rsid w:val="0094723B"/>
    <w:rsid w:val="00947852"/>
    <w:rsid w:val="00947A32"/>
    <w:rsid w:val="00947D80"/>
    <w:rsid w:val="0095001B"/>
    <w:rsid w:val="0095003F"/>
    <w:rsid w:val="009504C1"/>
    <w:rsid w:val="00950659"/>
    <w:rsid w:val="009508BD"/>
    <w:rsid w:val="00951190"/>
    <w:rsid w:val="00951252"/>
    <w:rsid w:val="00951700"/>
    <w:rsid w:val="00951BC5"/>
    <w:rsid w:val="00951BFF"/>
    <w:rsid w:val="00951CCE"/>
    <w:rsid w:val="00951E31"/>
    <w:rsid w:val="00951EF6"/>
    <w:rsid w:val="0095216C"/>
    <w:rsid w:val="009521FD"/>
    <w:rsid w:val="009526EE"/>
    <w:rsid w:val="009529CF"/>
    <w:rsid w:val="00952C82"/>
    <w:rsid w:val="00952D06"/>
    <w:rsid w:val="00952DA0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1283"/>
    <w:rsid w:val="00961346"/>
    <w:rsid w:val="00961387"/>
    <w:rsid w:val="00961570"/>
    <w:rsid w:val="009616B9"/>
    <w:rsid w:val="0096180C"/>
    <w:rsid w:val="009619FA"/>
    <w:rsid w:val="00961C70"/>
    <w:rsid w:val="00961E85"/>
    <w:rsid w:val="009625B2"/>
    <w:rsid w:val="0096262C"/>
    <w:rsid w:val="009627CB"/>
    <w:rsid w:val="00962A26"/>
    <w:rsid w:val="00963298"/>
    <w:rsid w:val="009639E1"/>
    <w:rsid w:val="00963CDB"/>
    <w:rsid w:val="00963F72"/>
    <w:rsid w:val="0096409D"/>
    <w:rsid w:val="009640ED"/>
    <w:rsid w:val="009644A9"/>
    <w:rsid w:val="00965388"/>
    <w:rsid w:val="009653F8"/>
    <w:rsid w:val="00965A1B"/>
    <w:rsid w:val="00965ADB"/>
    <w:rsid w:val="00965BBB"/>
    <w:rsid w:val="00965C45"/>
    <w:rsid w:val="00966463"/>
    <w:rsid w:val="009664E5"/>
    <w:rsid w:val="00966699"/>
    <w:rsid w:val="009669DC"/>
    <w:rsid w:val="00966AB7"/>
    <w:rsid w:val="00966DB3"/>
    <w:rsid w:val="00967076"/>
    <w:rsid w:val="00967088"/>
    <w:rsid w:val="00967930"/>
    <w:rsid w:val="00967B35"/>
    <w:rsid w:val="00967C67"/>
    <w:rsid w:val="00970BE0"/>
    <w:rsid w:val="00970D47"/>
    <w:rsid w:val="009719D9"/>
    <w:rsid w:val="00971F8F"/>
    <w:rsid w:val="00972132"/>
    <w:rsid w:val="009729A7"/>
    <w:rsid w:val="00972B09"/>
    <w:rsid w:val="00972DF5"/>
    <w:rsid w:val="00972EED"/>
    <w:rsid w:val="00973533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82B"/>
    <w:rsid w:val="00975A88"/>
    <w:rsid w:val="00975BA1"/>
    <w:rsid w:val="00976160"/>
    <w:rsid w:val="009762E8"/>
    <w:rsid w:val="00976408"/>
    <w:rsid w:val="0097645A"/>
    <w:rsid w:val="00976793"/>
    <w:rsid w:val="0097682E"/>
    <w:rsid w:val="00976C76"/>
    <w:rsid w:val="00976E6D"/>
    <w:rsid w:val="00977246"/>
    <w:rsid w:val="00977356"/>
    <w:rsid w:val="0097737F"/>
    <w:rsid w:val="00977942"/>
    <w:rsid w:val="00977D59"/>
    <w:rsid w:val="00977DA9"/>
    <w:rsid w:val="009800B7"/>
    <w:rsid w:val="00980413"/>
    <w:rsid w:val="00980C31"/>
    <w:rsid w:val="00980F65"/>
    <w:rsid w:val="00980FD4"/>
    <w:rsid w:val="009810B9"/>
    <w:rsid w:val="00981432"/>
    <w:rsid w:val="009815A1"/>
    <w:rsid w:val="009815B2"/>
    <w:rsid w:val="00981611"/>
    <w:rsid w:val="00981C39"/>
    <w:rsid w:val="009820F5"/>
    <w:rsid w:val="009826BC"/>
    <w:rsid w:val="0098275E"/>
    <w:rsid w:val="009827A7"/>
    <w:rsid w:val="00982911"/>
    <w:rsid w:val="00982BF5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D94"/>
    <w:rsid w:val="0098731F"/>
    <w:rsid w:val="009877A3"/>
    <w:rsid w:val="00987929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16B8"/>
    <w:rsid w:val="00991832"/>
    <w:rsid w:val="00991AEA"/>
    <w:rsid w:val="00992490"/>
    <w:rsid w:val="009924E8"/>
    <w:rsid w:val="00992A9A"/>
    <w:rsid w:val="00992CE7"/>
    <w:rsid w:val="00992EA7"/>
    <w:rsid w:val="0099336A"/>
    <w:rsid w:val="009933B7"/>
    <w:rsid w:val="009935C7"/>
    <w:rsid w:val="00993E42"/>
    <w:rsid w:val="00994027"/>
    <w:rsid w:val="0099406A"/>
    <w:rsid w:val="00994099"/>
    <w:rsid w:val="00994134"/>
    <w:rsid w:val="00994365"/>
    <w:rsid w:val="009945BD"/>
    <w:rsid w:val="009947C3"/>
    <w:rsid w:val="00994809"/>
    <w:rsid w:val="00994A0F"/>
    <w:rsid w:val="00994AD9"/>
    <w:rsid w:val="00994BB4"/>
    <w:rsid w:val="0099500B"/>
    <w:rsid w:val="0099502B"/>
    <w:rsid w:val="009959B8"/>
    <w:rsid w:val="00996484"/>
    <w:rsid w:val="009964CF"/>
    <w:rsid w:val="0099664B"/>
    <w:rsid w:val="00996717"/>
    <w:rsid w:val="0099679D"/>
    <w:rsid w:val="00996A81"/>
    <w:rsid w:val="00996DC2"/>
    <w:rsid w:val="00996F36"/>
    <w:rsid w:val="00997019"/>
    <w:rsid w:val="009976AA"/>
    <w:rsid w:val="009977CF"/>
    <w:rsid w:val="00997EBA"/>
    <w:rsid w:val="00997ED8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AB3"/>
    <w:rsid w:val="009A1D0C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48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96"/>
    <w:rsid w:val="009B02B8"/>
    <w:rsid w:val="009B0783"/>
    <w:rsid w:val="009B0992"/>
    <w:rsid w:val="009B0ABE"/>
    <w:rsid w:val="009B0B4C"/>
    <w:rsid w:val="009B1165"/>
    <w:rsid w:val="009B14B8"/>
    <w:rsid w:val="009B1945"/>
    <w:rsid w:val="009B19F1"/>
    <w:rsid w:val="009B1D75"/>
    <w:rsid w:val="009B1E40"/>
    <w:rsid w:val="009B1F6C"/>
    <w:rsid w:val="009B2260"/>
    <w:rsid w:val="009B2383"/>
    <w:rsid w:val="009B25B0"/>
    <w:rsid w:val="009B28B1"/>
    <w:rsid w:val="009B293E"/>
    <w:rsid w:val="009B2DB7"/>
    <w:rsid w:val="009B3C13"/>
    <w:rsid w:val="009B3EF8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C64"/>
    <w:rsid w:val="009B5DD7"/>
    <w:rsid w:val="009B5F4A"/>
    <w:rsid w:val="009B5FBB"/>
    <w:rsid w:val="009B6114"/>
    <w:rsid w:val="009B617B"/>
    <w:rsid w:val="009B639F"/>
    <w:rsid w:val="009B6642"/>
    <w:rsid w:val="009B6769"/>
    <w:rsid w:val="009B6A25"/>
    <w:rsid w:val="009B6A36"/>
    <w:rsid w:val="009B6A93"/>
    <w:rsid w:val="009B724C"/>
    <w:rsid w:val="009B7267"/>
    <w:rsid w:val="009B7411"/>
    <w:rsid w:val="009B752F"/>
    <w:rsid w:val="009B79C9"/>
    <w:rsid w:val="009C03FA"/>
    <w:rsid w:val="009C0413"/>
    <w:rsid w:val="009C0577"/>
    <w:rsid w:val="009C0F77"/>
    <w:rsid w:val="009C12BF"/>
    <w:rsid w:val="009C199C"/>
    <w:rsid w:val="009C1BCE"/>
    <w:rsid w:val="009C1F56"/>
    <w:rsid w:val="009C1F9F"/>
    <w:rsid w:val="009C21B8"/>
    <w:rsid w:val="009C3446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E04"/>
    <w:rsid w:val="009C5F36"/>
    <w:rsid w:val="009C5FD1"/>
    <w:rsid w:val="009C6583"/>
    <w:rsid w:val="009C6B49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2D"/>
    <w:rsid w:val="009D03C6"/>
    <w:rsid w:val="009D050B"/>
    <w:rsid w:val="009D0B62"/>
    <w:rsid w:val="009D0C12"/>
    <w:rsid w:val="009D0D9E"/>
    <w:rsid w:val="009D0DDE"/>
    <w:rsid w:val="009D0E63"/>
    <w:rsid w:val="009D12F4"/>
    <w:rsid w:val="009D1871"/>
    <w:rsid w:val="009D19B7"/>
    <w:rsid w:val="009D19B8"/>
    <w:rsid w:val="009D1B1E"/>
    <w:rsid w:val="009D1F70"/>
    <w:rsid w:val="009D21BB"/>
    <w:rsid w:val="009D2543"/>
    <w:rsid w:val="009D29B2"/>
    <w:rsid w:val="009D3452"/>
    <w:rsid w:val="009D3509"/>
    <w:rsid w:val="009D3700"/>
    <w:rsid w:val="009D371D"/>
    <w:rsid w:val="009D417B"/>
    <w:rsid w:val="009D4180"/>
    <w:rsid w:val="009D41DF"/>
    <w:rsid w:val="009D42A8"/>
    <w:rsid w:val="009D42B0"/>
    <w:rsid w:val="009D42E2"/>
    <w:rsid w:val="009D463C"/>
    <w:rsid w:val="009D4756"/>
    <w:rsid w:val="009D48CC"/>
    <w:rsid w:val="009D4B2D"/>
    <w:rsid w:val="009D52D2"/>
    <w:rsid w:val="009D5420"/>
    <w:rsid w:val="009D54F1"/>
    <w:rsid w:val="009D5B00"/>
    <w:rsid w:val="009D5B86"/>
    <w:rsid w:val="009D5C2D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177"/>
    <w:rsid w:val="009E06A0"/>
    <w:rsid w:val="009E0B84"/>
    <w:rsid w:val="009E14AF"/>
    <w:rsid w:val="009E15F0"/>
    <w:rsid w:val="009E1648"/>
    <w:rsid w:val="009E165D"/>
    <w:rsid w:val="009E18B1"/>
    <w:rsid w:val="009E1B59"/>
    <w:rsid w:val="009E1C62"/>
    <w:rsid w:val="009E23FA"/>
    <w:rsid w:val="009E2703"/>
    <w:rsid w:val="009E2B41"/>
    <w:rsid w:val="009E2E2C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1B7"/>
    <w:rsid w:val="009E56F7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C8"/>
    <w:rsid w:val="009F11FD"/>
    <w:rsid w:val="009F12FC"/>
    <w:rsid w:val="009F13BC"/>
    <w:rsid w:val="009F14A6"/>
    <w:rsid w:val="009F2A7D"/>
    <w:rsid w:val="009F2C40"/>
    <w:rsid w:val="009F2E0B"/>
    <w:rsid w:val="009F2F94"/>
    <w:rsid w:val="009F3343"/>
    <w:rsid w:val="009F39BB"/>
    <w:rsid w:val="009F3A39"/>
    <w:rsid w:val="009F43C8"/>
    <w:rsid w:val="009F4432"/>
    <w:rsid w:val="009F443E"/>
    <w:rsid w:val="009F4571"/>
    <w:rsid w:val="009F465A"/>
    <w:rsid w:val="009F46D1"/>
    <w:rsid w:val="009F4741"/>
    <w:rsid w:val="009F478A"/>
    <w:rsid w:val="009F4931"/>
    <w:rsid w:val="009F5627"/>
    <w:rsid w:val="009F575D"/>
    <w:rsid w:val="009F5815"/>
    <w:rsid w:val="009F6319"/>
    <w:rsid w:val="009F644F"/>
    <w:rsid w:val="009F69CF"/>
    <w:rsid w:val="009F6F1C"/>
    <w:rsid w:val="009F6F74"/>
    <w:rsid w:val="009F7423"/>
    <w:rsid w:val="009F75EA"/>
    <w:rsid w:val="009F7A14"/>
    <w:rsid w:val="009F7BDB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DD"/>
    <w:rsid w:val="00A03997"/>
    <w:rsid w:val="00A03A0E"/>
    <w:rsid w:val="00A03C1A"/>
    <w:rsid w:val="00A041F7"/>
    <w:rsid w:val="00A04259"/>
    <w:rsid w:val="00A04437"/>
    <w:rsid w:val="00A045B5"/>
    <w:rsid w:val="00A0477A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6448"/>
    <w:rsid w:val="00A06862"/>
    <w:rsid w:val="00A06B5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0C2"/>
    <w:rsid w:val="00A11355"/>
    <w:rsid w:val="00A1147F"/>
    <w:rsid w:val="00A114BA"/>
    <w:rsid w:val="00A115F1"/>
    <w:rsid w:val="00A11D7B"/>
    <w:rsid w:val="00A11E78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C3E"/>
    <w:rsid w:val="00A15E5C"/>
    <w:rsid w:val="00A16669"/>
    <w:rsid w:val="00A1671B"/>
    <w:rsid w:val="00A168F6"/>
    <w:rsid w:val="00A16980"/>
    <w:rsid w:val="00A16C3C"/>
    <w:rsid w:val="00A16DD1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10A0"/>
    <w:rsid w:val="00A21155"/>
    <w:rsid w:val="00A21320"/>
    <w:rsid w:val="00A21CCE"/>
    <w:rsid w:val="00A21D34"/>
    <w:rsid w:val="00A21D70"/>
    <w:rsid w:val="00A21E32"/>
    <w:rsid w:val="00A22419"/>
    <w:rsid w:val="00A224A4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A4"/>
    <w:rsid w:val="00A275EB"/>
    <w:rsid w:val="00A27705"/>
    <w:rsid w:val="00A27A9A"/>
    <w:rsid w:val="00A304D8"/>
    <w:rsid w:val="00A305CA"/>
    <w:rsid w:val="00A30767"/>
    <w:rsid w:val="00A30DEF"/>
    <w:rsid w:val="00A30E91"/>
    <w:rsid w:val="00A31399"/>
    <w:rsid w:val="00A31436"/>
    <w:rsid w:val="00A315EC"/>
    <w:rsid w:val="00A31F2C"/>
    <w:rsid w:val="00A321DB"/>
    <w:rsid w:val="00A32746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4E81"/>
    <w:rsid w:val="00A353C0"/>
    <w:rsid w:val="00A353E7"/>
    <w:rsid w:val="00A358DB"/>
    <w:rsid w:val="00A363D3"/>
    <w:rsid w:val="00A36B46"/>
    <w:rsid w:val="00A36E34"/>
    <w:rsid w:val="00A37181"/>
    <w:rsid w:val="00A37465"/>
    <w:rsid w:val="00A37507"/>
    <w:rsid w:val="00A37585"/>
    <w:rsid w:val="00A3787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1F21"/>
    <w:rsid w:val="00A432E8"/>
    <w:rsid w:val="00A4360A"/>
    <w:rsid w:val="00A4368A"/>
    <w:rsid w:val="00A43A7D"/>
    <w:rsid w:val="00A43E13"/>
    <w:rsid w:val="00A440C0"/>
    <w:rsid w:val="00A442A4"/>
    <w:rsid w:val="00A44540"/>
    <w:rsid w:val="00A44550"/>
    <w:rsid w:val="00A4464B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60D"/>
    <w:rsid w:val="00A47616"/>
    <w:rsid w:val="00A47716"/>
    <w:rsid w:val="00A4783F"/>
    <w:rsid w:val="00A47916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25"/>
    <w:rsid w:val="00A523CE"/>
    <w:rsid w:val="00A52552"/>
    <w:rsid w:val="00A52625"/>
    <w:rsid w:val="00A52751"/>
    <w:rsid w:val="00A52A20"/>
    <w:rsid w:val="00A52B19"/>
    <w:rsid w:val="00A52DA1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57F59"/>
    <w:rsid w:val="00A60105"/>
    <w:rsid w:val="00A602E7"/>
    <w:rsid w:val="00A60366"/>
    <w:rsid w:val="00A60461"/>
    <w:rsid w:val="00A6055D"/>
    <w:rsid w:val="00A60DD5"/>
    <w:rsid w:val="00A61073"/>
    <w:rsid w:val="00A61464"/>
    <w:rsid w:val="00A61885"/>
    <w:rsid w:val="00A61BFC"/>
    <w:rsid w:val="00A61EBA"/>
    <w:rsid w:val="00A61F52"/>
    <w:rsid w:val="00A6230C"/>
    <w:rsid w:val="00A6281D"/>
    <w:rsid w:val="00A628B1"/>
    <w:rsid w:val="00A6299B"/>
    <w:rsid w:val="00A62AC9"/>
    <w:rsid w:val="00A62F20"/>
    <w:rsid w:val="00A6375B"/>
    <w:rsid w:val="00A638D2"/>
    <w:rsid w:val="00A638FD"/>
    <w:rsid w:val="00A63AC0"/>
    <w:rsid w:val="00A64249"/>
    <w:rsid w:val="00A642AD"/>
    <w:rsid w:val="00A644F5"/>
    <w:rsid w:val="00A64B47"/>
    <w:rsid w:val="00A64C8E"/>
    <w:rsid w:val="00A64C94"/>
    <w:rsid w:val="00A64CCB"/>
    <w:rsid w:val="00A64E56"/>
    <w:rsid w:val="00A65171"/>
    <w:rsid w:val="00A652D3"/>
    <w:rsid w:val="00A657CD"/>
    <w:rsid w:val="00A6590E"/>
    <w:rsid w:val="00A65BC4"/>
    <w:rsid w:val="00A65C59"/>
    <w:rsid w:val="00A65CF8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0DC2"/>
    <w:rsid w:val="00A71212"/>
    <w:rsid w:val="00A71245"/>
    <w:rsid w:val="00A716D2"/>
    <w:rsid w:val="00A718EB"/>
    <w:rsid w:val="00A71C57"/>
    <w:rsid w:val="00A71C8D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3031"/>
    <w:rsid w:val="00A73192"/>
    <w:rsid w:val="00A7329B"/>
    <w:rsid w:val="00A73386"/>
    <w:rsid w:val="00A738ED"/>
    <w:rsid w:val="00A73C49"/>
    <w:rsid w:val="00A73D59"/>
    <w:rsid w:val="00A73FE8"/>
    <w:rsid w:val="00A7411E"/>
    <w:rsid w:val="00A74687"/>
    <w:rsid w:val="00A750A8"/>
    <w:rsid w:val="00A75FFE"/>
    <w:rsid w:val="00A760CB"/>
    <w:rsid w:val="00A76360"/>
    <w:rsid w:val="00A764EB"/>
    <w:rsid w:val="00A7666E"/>
    <w:rsid w:val="00A76B2E"/>
    <w:rsid w:val="00A76C55"/>
    <w:rsid w:val="00A76F65"/>
    <w:rsid w:val="00A770B2"/>
    <w:rsid w:val="00A777A4"/>
    <w:rsid w:val="00A779B6"/>
    <w:rsid w:val="00A77A3C"/>
    <w:rsid w:val="00A77E9C"/>
    <w:rsid w:val="00A77F1A"/>
    <w:rsid w:val="00A8007E"/>
    <w:rsid w:val="00A805FD"/>
    <w:rsid w:val="00A80EC7"/>
    <w:rsid w:val="00A81052"/>
    <w:rsid w:val="00A814F9"/>
    <w:rsid w:val="00A816D0"/>
    <w:rsid w:val="00A82021"/>
    <w:rsid w:val="00A82117"/>
    <w:rsid w:val="00A8225A"/>
    <w:rsid w:val="00A82503"/>
    <w:rsid w:val="00A8271A"/>
    <w:rsid w:val="00A828E1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65A"/>
    <w:rsid w:val="00A84711"/>
    <w:rsid w:val="00A847DA"/>
    <w:rsid w:val="00A84993"/>
    <w:rsid w:val="00A849AC"/>
    <w:rsid w:val="00A84D2C"/>
    <w:rsid w:val="00A84E18"/>
    <w:rsid w:val="00A8562C"/>
    <w:rsid w:val="00A857D5"/>
    <w:rsid w:val="00A85A27"/>
    <w:rsid w:val="00A85AF1"/>
    <w:rsid w:val="00A85B65"/>
    <w:rsid w:val="00A85E82"/>
    <w:rsid w:val="00A85EA1"/>
    <w:rsid w:val="00A860E8"/>
    <w:rsid w:val="00A86430"/>
    <w:rsid w:val="00A86779"/>
    <w:rsid w:val="00A868EC"/>
    <w:rsid w:val="00A86946"/>
    <w:rsid w:val="00A86B65"/>
    <w:rsid w:val="00A86DF6"/>
    <w:rsid w:val="00A870E3"/>
    <w:rsid w:val="00A874DE"/>
    <w:rsid w:val="00A8778D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3439"/>
    <w:rsid w:val="00A935E9"/>
    <w:rsid w:val="00A9362D"/>
    <w:rsid w:val="00A9389A"/>
    <w:rsid w:val="00A9399D"/>
    <w:rsid w:val="00A93ABB"/>
    <w:rsid w:val="00A93CD1"/>
    <w:rsid w:val="00A93D49"/>
    <w:rsid w:val="00A93FC2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6584"/>
    <w:rsid w:val="00A96DA2"/>
    <w:rsid w:val="00A9743B"/>
    <w:rsid w:val="00A97467"/>
    <w:rsid w:val="00A9786D"/>
    <w:rsid w:val="00A97BD6"/>
    <w:rsid w:val="00A97CB7"/>
    <w:rsid w:val="00A97DCC"/>
    <w:rsid w:val="00A97EB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4AD"/>
    <w:rsid w:val="00AA32F2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30A"/>
    <w:rsid w:val="00AA55ED"/>
    <w:rsid w:val="00AA579A"/>
    <w:rsid w:val="00AA57D2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240"/>
    <w:rsid w:val="00AA7586"/>
    <w:rsid w:val="00AA7A25"/>
    <w:rsid w:val="00AA7C24"/>
    <w:rsid w:val="00AA7D1E"/>
    <w:rsid w:val="00AA7D9F"/>
    <w:rsid w:val="00AA7E9A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CF"/>
    <w:rsid w:val="00AB29F4"/>
    <w:rsid w:val="00AB2BD7"/>
    <w:rsid w:val="00AB3D11"/>
    <w:rsid w:val="00AB3E28"/>
    <w:rsid w:val="00AB3FDE"/>
    <w:rsid w:val="00AB4223"/>
    <w:rsid w:val="00AB42B7"/>
    <w:rsid w:val="00AB4DE3"/>
    <w:rsid w:val="00AB5140"/>
    <w:rsid w:val="00AB577E"/>
    <w:rsid w:val="00AB6137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8CC"/>
    <w:rsid w:val="00AB790A"/>
    <w:rsid w:val="00AB7ABB"/>
    <w:rsid w:val="00AB7BE8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2EF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5FFA"/>
    <w:rsid w:val="00AC600B"/>
    <w:rsid w:val="00AC60A0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4A0"/>
    <w:rsid w:val="00AD1888"/>
    <w:rsid w:val="00AD1992"/>
    <w:rsid w:val="00AD1AD8"/>
    <w:rsid w:val="00AD1BDC"/>
    <w:rsid w:val="00AD1FC0"/>
    <w:rsid w:val="00AD24D9"/>
    <w:rsid w:val="00AD27FA"/>
    <w:rsid w:val="00AD2990"/>
    <w:rsid w:val="00AD29FB"/>
    <w:rsid w:val="00AD2C4A"/>
    <w:rsid w:val="00AD2E8D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BD"/>
    <w:rsid w:val="00AD4AAF"/>
    <w:rsid w:val="00AD4BE5"/>
    <w:rsid w:val="00AD4C9F"/>
    <w:rsid w:val="00AD4E40"/>
    <w:rsid w:val="00AD4F07"/>
    <w:rsid w:val="00AD51FA"/>
    <w:rsid w:val="00AD52F2"/>
    <w:rsid w:val="00AD5812"/>
    <w:rsid w:val="00AD5835"/>
    <w:rsid w:val="00AD5B24"/>
    <w:rsid w:val="00AD5CE6"/>
    <w:rsid w:val="00AD62DF"/>
    <w:rsid w:val="00AD6371"/>
    <w:rsid w:val="00AD6D89"/>
    <w:rsid w:val="00AD6DAC"/>
    <w:rsid w:val="00AD6E95"/>
    <w:rsid w:val="00AD72DE"/>
    <w:rsid w:val="00AD7353"/>
    <w:rsid w:val="00AD7D9E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B65"/>
    <w:rsid w:val="00AE3D3C"/>
    <w:rsid w:val="00AE3DCD"/>
    <w:rsid w:val="00AE3E13"/>
    <w:rsid w:val="00AE3F0B"/>
    <w:rsid w:val="00AE3F1C"/>
    <w:rsid w:val="00AE3F9F"/>
    <w:rsid w:val="00AE3FE7"/>
    <w:rsid w:val="00AE4608"/>
    <w:rsid w:val="00AE47F2"/>
    <w:rsid w:val="00AE48AD"/>
    <w:rsid w:val="00AE4B21"/>
    <w:rsid w:val="00AE4B22"/>
    <w:rsid w:val="00AE4FEC"/>
    <w:rsid w:val="00AE5243"/>
    <w:rsid w:val="00AE5245"/>
    <w:rsid w:val="00AE545B"/>
    <w:rsid w:val="00AE55D3"/>
    <w:rsid w:val="00AE5909"/>
    <w:rsid w:val="00AE592B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8CB"/>
    <w:rsid w:val="00AF0098"/>
    <w:rsid w:val="00AF02C5"/>
    <w:rsid w:val="00AF03BC"/>
    <w:rsid w:val="00AF045E"/>
    <w:rsid w:val="00AF0477"/>
    <w:rsid w:val="00AF0795"/>
    <w:rsid w:val="00AF09A5"/>
    <w:rsid w:val="00AF0E82"/>
    <w:rsid w:val="00AF0E91"/>
    <w:rsid w:val="00AF0F34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3EE0"/>
    <w:rsid w:val="00AF401E"/>
    <w:rsid w:val="00AF4BC9"/>
    <w:rsid w:val="00AF4BF5"/>
    <w:rsid w:val="00AF51E9"/>
    <w:rsid w:val="00AF5427"/>
    <w:rsid w:val="00AF5847"/>
    <w:rsid w:val="00AF5A7A"/>
    <w:rsid w:val="00AF5C52"/>
    <w:rsid w:val="00AF5DE5"/>
    <w:rsid w:val="00AF5F97"/>
    <w:rsid w:val="00AF62AA"/>
    <w:rsid w:val="00AF6482"/>
    <w:rsid w:val="00AF67B3"/>
    <w:rsid w:val="00AF69E1"/>
    <w:rsid w:val="00AF6A46"/>
    <w:rsid w:val="00AF6B68"/>
    <w:rsid w:val="00AF6C18"/>
    <w:rsid w:val="00AF6D1A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691"/>
    <w:rsid w:val="00B03C68"/>
    <w:rsid w:val="00B04077"/>
    <w:rsid w:val="00B043A4"/>
    <w:rsid w:val="00B04630"/>
    <w:rsid w:val="00B04839"/>
    <w:rsid w:val="00B04881"/>
    <w:rsid w:val="00B04920"/>
    <w:rsid w:val="00B04BD8"/>
    <w:rsid w:val="00B05068"/>
    <w:rsid w:val="00B058D0"/>
    <w:rsid w:val="00B05C11"/>
    <w:rsid w:val="00B05EF3"/>
    <w:rsid w:val="00B063EE"/>
    <w:rsid w:val="00B06B9D"/>
    <w:rsid w:val="00B06EAC"/>
    <w:rsid w:val="00B071AB"/>
    <w:rsid w:val="00B071DA"/>
    <w:rsid w:val="00B07200"/>
    <w:rsid w:val="00B0757D"/>
    <w:rsid w:val="00B07D15"/>
    <w:rsid w:val="00B07EA0"/>
    <w:rsid w:val="00B101B3"/>
    <w:rsid w:val="00B1020D"/>
    <w:rsid w:val="00B10229"/>
    <w:rsid w:val="00B10523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2CBD"/>
    <w:rsid w:val="00B13481"/>
    <w:rsid w:val="00B134A2"/>
    <w:rsid w:val="00B13B73"/>
    <w:rsid w:val="00B13DB3"/>
    <w:rsid w:val="00B13DC1"/>
    <w:rsid w:val="00B1422B"/>
    <w:rsid w:val="00B14553"/>
    <w:rsid w:val="00B14943"/>
    <w:rsid w:val="00B149AE"/>
    <w:rsid w:val="00B14BD1"/>
    <w:rsid w:val="00B15995"/>
    <w:rsid w:val="00B15EBA"/>
    <w:rsid w:val="00B161A8"/>
    <w:rsid w:val="00B16982"/>
    <w:rsid w:val="00B16D90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59D"/>
    <w:rsid w:val="00B216BA"/>
    <w:rsid w:val="00B21768"/>
    <w:rsid w:val="00B21D43"/>
    <w:rsid w:val="00B21E22"/>
    <w:rsid w:val="00B2209E"/>
    <w:rsid w:val="00B221C5"/>
    <w:rsid w:val="00B22426"/>
    <w:rsid w:val="00B22671"/>
    <w:rsid w:val="00B22727"/>
    <w:rsid w:val="00B22839"/>
    <w:rsid w:val="00B230DC"/>
    <w:rsid w:val="00B23134"/>
    <w:rsid w:val="00B231DC"/>
    <w:rsid w:val="00B232D5"/>
    <w:rsid w:val="00B234B7"/>
    <w:rsid w:val="00B2394D"/>
    <w:rsid w:val="00B239EA"/>
    <w:rsid w:val="00B23A16"/>
    <w:rsid w:val="00B23CB6"/>
    <w:rsid w:val="00B23D82"/>
    <w:rsid w:val="00B23FBD"/>
    <w:rsid w:val="00B2417F"/>
    <w:rsid w:val="00B2468D"/>
    <w:rsid w:val="00B2490E"/>
    <w:rsid w:val="00B24D50"/>
    <w:rsid w:val="00B24EDA"/>
    <w:rsid w:val="00B24F21"/>
    <w:rsid w:val="00B24FF5"/>
    <w:rsid w:val="00B25793"/>
    <w:rsid w:val="00B25BDC"/>
    <w:rsid w:val="00B25C55"/>
    <w:rsid w:val="00B25C69"/>
    <w:rsid w:val="00B2649E"/>
    <w:rsid w:val="00B26BC6"/>
    <w:rsid w:val="00B26C3F"/>
    <w:rsid w:val="00B2705E"/>
    <w:rsid w:val="00B2724B"/>
    <w:rsid w:val="00B275A0"/>
    <w:rsid w:val="00B27C26"/>
    <w:rsid w:val="00B30017"/>
    <w:rsid w:val="00B306E1"/>
    <w:rsid w:val="00B310A4"/>
    <w:rsid w:val="00B31898"/>
    <w:rsid w:val="00B31A36"/>
    <w:rsid w:val="00B31C75"/>
    <w:rsid w:val="00B31D93"/>
    <w:rsid w:val="00B31F2C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6A1"/>
    <w:rsid w:val="00B359FE"/>
    <w:rsid w:val="00B35D65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37DE8"/>
    <w:rsid w:val="00B37F61"/>
    <w:rsid w:val="00B400EC"/>
    <w:rsid w:val="00B40C49"/>
    <w:rsid w:val="00B41598"/>
    <w:rsid w:val="00B4161F"/>
    <w:rsid w:val="00B42012"/>
    <w:rsid w:val="00B42216"/>
    <w:rsid w:val="00B4221F"/>
    <w:rsid w:val="00B425D9"/>
    <w:rsid w:val="00B427A0"/>
    <w:rsid w:val="00B42A67"/>
    <w:rsid w:val="00B42A71"/>
    <w:rsid w:val="00B42EDB"/>
    <w:rsid w:val="00B4310A"/>
    <w:rsid w:val="00B436CE"/>
    <w:rsid w:val="00B43FB1"/>
    <w:rsid w:val="00B44191"/>
    <w:rsid w:val="00B441EE"/>
    <w:rsid w:val="00B44630"/>
    <w:rsid w:val="00B4482C"/>
    <w:rsid w:val="00B449F8"/>
    <w:rsid w:val="00B44A99"/>
    <w:rsid w:val="00B44D66"/>
    <w:rsid w:val="00B45081"/>
    <w:rsid w:val="00B4512D"/>
    <w:rsid w:val="00B4553A"/>
    <w:rsid w:val="00B45604"/>
    <w:rsid w:val="00B4591A"/>
    <w:rsid w:val="00B45EAB"/>
    <w:rsid w:val="00B46009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BCA"/>
    <w:rsid w:val="00B50CCB"/>
    <w:rsid w:val="00B51569"/>
    <w:rsid w:val="00B51A4A"/>
    <w:rsid w:val="00B51B1D"/>
    <w:rsid w:val="00B51C21"/>
    <w:rsid w:val="00B51DEE"/>
    <w:rsid w:val="00B5230D"/>
    <w:rsid w:val="00B52512"/>
    <w:rsid w:val="00B525D1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3A1"/>
    <w:rsid w:val="00B55696"/>
    <w:rsid w:val="00B558B2"/>
    <w:rsid w:val="00B55925"/>
    <w:rsid w:val="00B55A34"/>
    <w:rsid w:val="00B55AC4"/>
    <w:rsid w:val="00B56F88"/>
    <w:rsid w:val="00B570B2"/>
    <w:rsid w:val="00B572E2"/>
    <w:rsid w:val="00B57631"/>
    <w:rsid w:val="00B577E2"/>
    <w:rsid w:val="00B60150"/>
    <w:rsid w:val="00B60923"/>
    <w:rsid w:val="00B60DB2"/>
    <w:rsid w:val="00B60DCB"/>
    <w:rsid w:val="00B60E32"/>
    <w:rsid w:val="00B60F06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28EF"/>
    <w:rsid w:val="00B632F0"/>
    <w:rsid w:val="00B63B07"/>
    <w:rsid w:val="00B65331"/>
    <w:rsid w:val="00B65719"/>
    <w:rsid w:val="00B65AC1"/>
    <w:rsid w:val="00B65AF9"/>
    <w:rsid w:val="00B65B82"/>
    <w:rsid w:val="00B65EAC"/>
    <w:rsid w:val="00B65F4D"/>
    <w:rsid w:val="00B66128"/>
    <w:rsid w:val="00B6650C"/>
    <w:rsid w:val="00B665AA"/>
    <w:rsid w:val="00B665B4"/>
    <w:rsid w:val="00B66AF6"/>
    <w:rsid w:val="00B66C85"/>
    <w:rsid w:val="00B66E54"/>
    <w:rsid w:val="00B670D8"/>
    <w:rsid w:val="00B67385"/>
    <w:rsid w:val="00B67898"/>
    <w:rsid w:val="00B67C09"/>
    <w:rsid w:val="00B700C2"/>
    <w:rsid w:val="00B702B5"/>
    <w:rsid w:val="00B70576"/>
    <w:rsid w:val="00B705D8"/>
    <w:rsid w:val="00B70B49"/>
    <w:rsid w:val="00B70F2B"/>
    <w:rsid w:val="00B70FA2"/>
    <w:rsid w:val="00B71394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13C"/>
    <w:rsid w:val="00B752E0"/>
    <w:rsid w:val="00B75B71"/>
    <w:rsid w:val="00B75BDB"/>
    <w:rsid w:val="00B75F32"/>
    <w:rsid w:val="00B76058"/>
    <w:rsid w:val="00B761F1"/>
    <w:rsid w:val="00B76239"/>
    <w:rsid w:val="00B7639F"/>
    <w:rsid w:val="00B76A7C"/>
    <w:rsid w:val="00B76BB7"/>
    <w:rsid w:val="00B76C2A"/>
    <w:rsid w:val="00B76E62"/>
    <w:rsid w:val="00B7753E"/>
    <w:rsid w:val="00B77686"/>
    <w:rsid w:val="00B77718"/>
    <w:rsid w:val="00B77797"/>
    <w:rsid w:val="00B77958"/>
    <w:rsid w:val="00B77A6D"/>
    <w:rsid w:val="00B8047A"/>
    <w:rsid w:val="00B812C7"/>
    <w:rsid w:val="00B81449"/>
    <w:rsid w:val="00B82145"/>
    <w:rsid w:val="00B82C31"/>
    <w:rsid w:val="00B82EFE"/>
    <w:rsid w:val="00B82FCE"/>
    <w:rsid w:val="00B832EF"/>
    <w:rsid w:val="00B8368B"/>
    <w:rsid w:val="00B83758"/>
    <w:rsid w:val="00B83A26"/>
    <w:rsid w:val="00B83A3D"/>
    <w:rsid w:val="00B83CCE"/>
    <w:rsid w:val="00B83DB0"/>
    <w:rsid w:val="00B83DF0"/>
    <w:rsid w:val="00B83E5C"/>
    <w:rsid w:val="00B841AF"/>
    <w:rsid w:val="00B84368"/>
    <w:rsid w:val="00B843BB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6CDD"/>
    <w:rsid w:val="00B874B5"/>
    <w:rsid w:val="00B8762E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E57"/>
    <w:rsid w:val="00B921F0"/>
    <w:rsid w:val="00B9270A"/>
    <w:rsid w:val="00B92720"/>
    <w:rsid w:val="00B928CC"/>
    <w:rsid w:val="00B928DC"/>
    <w:rsid w:val="00B92C94"/>
    <w:rsid w:val="00B92F6F"/>
    <w:rsid w:val="00B93015"/>
    <w:rsid w:val="00B9327C"/>
    <w:rsid w:val="00B93307"/>
    <w:rsid w:val="00B9340A"/>
    <w:rsid w:val="00B9344C"/>
    <w:rsid w:val="00B934B7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52AE"/>
    <w:rsid w:val="00B953B3"/>
    <w:rsid w:val="00B953C2"/>
    <w:rsid w:val="00B955B1"/>
    <w:rsid w:val="00B9579F"/>
    <w:rsid w:val="00B95A7A"/>
    <w:rsid w:val="00B95BBD"/>
    <w:rsid w:val="00B95D2D"/>
    <w:rsid w:val="00B95FE7"/>
    <w:rsid w:val="00B9638C"/>
    <w:rsid w:val="00B964A9"/>
    <w:rsid w:val="00B96667"/>
    <w:rsid w:val="00B9667D"/>
    <w:rsid w:val="00B96CD1"/>
    <w:rsid w:val="00B96DAE"/>
    <w:rsid w:val="00B96E82"/>
    <w:rsid w:val="00B96F93"/>
    <w:rsid w:val="00B97185"/>
    <w:rsid w:val="00B97306"/>
    <w:rsid w:val="00B973FA"/>
    <w:rsid w:val="00B974F7"/>
    <w:rsid w:val="00B976C5"/>
    <w:rsid w:val="00BA023C"/>
    <w:rsid w:val="00BA0366"/>
    <w:rsid w:val="00BA0435"/>
    <w:rsid w:val="00BA0597"/>
    <w:rsid w:val="00BA066A"/>
    <w:rsid w:val="00BA0BDE"/>
    <w:rsid w:val="00BA0F58"/>
    <w:rsid w:val="00BA121A"/>
    <w:rsid w:val="00BA138A"/>
    <w:rsid w:val="00BA14DD"/>
    <w:rsid w:val="00BA1CE3"/>
    <w:rsid w:val="00BA1F94"/>
    <w:rsid w:val="00BA210B"/>
    <w:rsid w:val="00BA23E9"/>
    <w:rsid w:val="00BA2456"/>
    <w:rsid w:val="00BA25C3"/>
    <w:rsid w:val="00BA267F"/>
    <w:rsid w:val="00BA27D4"/>
    <w:rsid w:val="00BA2BB1"/>
    <w:rsid w:val="00BA2D20"/>
    <w:rsid w:val="00BA2D3F"/>
    <w:rsid w:val="00BA2EC8"/>
    <w:rsid w:val="00BA32C7"/>
    <w:rsid w:val="00BA33B4"/>
    <w:rsid w:val="00BA3626"/>
    <w:rsid w:val="00BA3662"/>
    <w:rsid w:val="00BA3A6C"/>
    <w:rsid w:val="00BA3D0F"/>
    <w:rsid w:val="00BA4014"/>
    <w:rsid w:val="00BA46B2"/>
    <w:rsid w:val="00BA4A94"/>
    <w:rsid w:val="00BA4B06"/>
    <w:rsid w:val="00BA4CA8"/>
    <w:rsid w:val="00BA5447"/>
    <w:rsid w:val="00BA5B1D"/>
    <w:rsid w:val="00BA5C66"/>
    <w:rsid w:val="00BA5E44"/>
    <w:rsid w:val="00BA60DC"/>
    <w:rsid w:val="00BA6119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2F01"/>
    <w:rsid w:val="00BB2F84"/>
    <w:rsid w:val="00BB3083"/>
    <w:rsid w:val="00BB327F"/>
    <w:rsid w:val="00BB3562"/>
    <w:rsid w:val="00BB3AB0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4EF"/>
    <w:rsid w:val="00BB6663"/>
    <w:rsid w:val="00BB69C6"/>
    <w:rsid w:val="00BB6B30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E79"/>
    <w:rsid w:val="00BC204B"/>
    <w:rsid w:val="00BC207B"/>
    <w:rsid w:val="00BC20D9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C8"/>
    <w:rsid w:val="00BC5A33"/>
    <w:rsid w:val="00BC5AB9"/>
    <w:rsid w:val="00BC62FE"/>
    <w:rsid w:val="00BC6A91"/>
    <w:rsid w:val="00BC75E2"/>
    <w:rsid w:val="00BC77CC"/>
    <w:rsid w:val="00BC7C00"/>
    <w:rsid w:val="00BC7E61"/>
    <w:rsid w:val="00BC7EA6"/>
    <w:rsid w:val="00BC7FBF"/>
    <w:rsid w:val="00BD047F"/>
    <w:rsid w:val="00BD056E"/>
    <w:rsid w:val="00BD073C"/>
    <w:rsid w:val="00BD09CF"/>
    <w:rsid w:val="00BD0FB8"/>
    <w:rsid w:val="00BD10C7"/>
    <w:rsid w:val="00BD139F"/>
    <w:rsid w:val="00BD1BA4"/>
    <w:rsid w:val="00BD1DBB"/>
    <w:rsid w:val="00BD1E0F"/>
    <w:rsid w:val="00BD1E12"/>
    <w:rsid w:val="00BD1EC0"/>
    <w:rsid w:val="00BD265C"/>
    <w:rsid w:val="00BD268B"/>
    <w:rsid w:val="00BD2709"/>
    <w:rsid w:val="00BD2AA5"/>
    <w:rsid w:val="00BD2CD1"/>
    <w:rsid w:val="00BD3395"/>
    <w:rsid w:val="00BD3562"/>
    <w:rsid w:val="00BD3823"/>
    <w:rsid w:val="00BD399C"/>
    <w:rsid w:val="00BD3E74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6F53"/>
    <w:rsid w:val="00BD71D5"/>
    <w:rsid w:val="00BD7469"/>
    <w:rsid w:val="00BD74F1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1F"/>
    <w:rsid w:val="00BE26BB"/>
    <w:rsid w:val="00BE2813"/>
    <w:rsid w:val="00BE28C5"/>
    <w:rsid w:val="00BE29F9"/>
    <w:rsid w:val="00BE2B2B"/>
    <w:rsid w:val="00BE2E37"/>
    <w:rsid w:val="00BE31D7"/>
    <w:rsid w:val="00BE330D"/>
    <w:rsid w:val="00BE33D0"/>
    <w:rsid w:val="00BE4108"/>
    <w:rsid w:val="00BE4308"/>
    <w:rsid w:val="00BE4862"/>
    <w:rsid w:val="00BE4A73"/>
    <w:rsid w:val="00BE4D35"/>
    <w:rsid w:val="00BE578E"/>
    <w:rsid w:val="00BE59D9"/>
    <w:rsid w:val="00BE5B0C"/>
    <w:rsid w:val="00BE5EAE"/>
    <w:rsid w:val="00BE636F"/>
    <w:rsid w:val="00BE66C1"/>
    <w:rsid w:val="00BE66C8"/>
    <w:rsid w:val="00BE6A69"/>
    <w:rsid w:val="00BE6C4B"/>
    <w:rsid w:val="00BE6DCD"/>
    <w:rsid w:val="00BE71F0"/>
    <w:rsid w:val="00BE725B"/>
    <w:rsid w:val="00BE7497"/>
    <w:rsid w:val="00BE757F"/>
    <w:rsid w:val="00BE75E2"/>
    <w:rsid w:val="00BE7643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0802"/>
    <w:rsid w:val="00BF1222"/>
    <w:rsid w:val="00BF2740"/>
    <w:rsid w:val="00BF2797"/>
    <w:rsid w:val="00BF2DB8"/>
    <w:rsid w:val="00BF2EC2"/>
    <w:rsid w:val="00BF3106"/>
    <w:rsid w:val="00BF3580"/>
    <w:rsid w:val="00BF37A9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0BBE"/>
    <w:rsid w:val="00C0110B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473"/>
    <w:rsid w:val="00C035FD"/>
    <w:rsid w:val="00C03867"/>
    <w:rsid w:val="00C03EB6"/>
    <w:rsid w:val="00C03EF3"/>
    <w:rsid w:val="00C04121"/>
    <w:rsid w:val="00C04552"/>
    <w:rsid w:val="00C047BC"/>
    <w:rsid w:val="00C0499F"/>
    <w:rsid w:val="00C04C73"/>
    <w:rsid w:val="00C053E4"/>
    <w:rsid w:val="00C0543E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0B78"/>
    <w:rsid w:val="00C110B1"/>
    <w:rsid w:val="00C11386"/>
    <w:rsid w:val="00C1172D"/>
    <w:rsid w:val="00C117BB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3A82"/>
    <w:rsid w:val="00C13EE1"/>
    <w:rsid w:val="00C14112"/>
    <w:rsid w:val="00C1416C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17A10"/>
    <w:rsid w:val="00C200A0"/>
    <w:rsid w:val="00C204ED"/>
    <w:rsid w:val="00C2066F"/>
    <w:rsid w:val="00C209FC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3942"/>
    <w:rsid w:val="00C23AFE"/>
    <w:rsid w:val="00C23D36"/>
    <w:rsid w:val="00C24555"/>
    <w:rsid w:val="00C247A7"/>
    <w:rsid w:val="00C24AE2"/>
    <w:rsid w:val="00C24AF6"/>
    <w:rsid w:val="00C24C44"/>
    <w:rsid w:val="00C24CBD"/>
    <w:rsid w:val="00C24D9A"/>
    <w:rsid w:val="00C24E18"/>
    <w:rsid w:val="00C2518E"/>
    <w:rsid w:val="00C25378"/>
    <w:rsid w:val="00C2579E"/>
    <w:rsid w:val="00C25CCE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289"/>
    <w:rsid w:val="00C326B4"/>
    <w:rsid w:val="00C328CC"/>
    <w:rsid w:val="00C32CD9"/>
    <w:rsid w:val="00C330D8"/>
    <w:rsid w:val="00C3401B"/>
    <w:rsid w:val="00C34A8A"/>
    <w:rsid w:val="00C34DD9"/>
    <w:rsid w:val="00C354F8"/>
    <w:rsid w:val="00C3575E"/>
    <w:rsid w:val="00C358A3"/>
    <w:rsid w:val="00C35CF7"/>
    <w:rsid w:val="00C35D89"/>
    <w:rsid w:val="00C35E6A"/>
    <w:rsid w:val="00C363DF"/>
    <w:rsid w:val="00C3660C"/>
    <w:rsid w:val="00C368D5"/>
    <w:rsid w:val="00C36F0D"/>
    <w:rsid w:val="00C36FE1"/>
    <w:rsid w:val="00C371E0"/>
    <w:rsid w:val="00C373CF"/>
    <w:rsid w:val="00C3776E"/>
    <w:rsid w:val="00C3798D"/>
    <w:rsid w:val="00C37B3A"/>
    <w:rsid w:val="00C37CB3"/>
    <w:rsid w:val="00C400CA"/>
    <w:rsid w:val="00C40A85"/>
    <w:rsid w:val="00C40CDE"/>
    <w:rsid w:val="00C419FD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686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D40"/>
    <w:rsid w:val="00C51286"/>
    <w:rsid w:val="00C514A5"/>
    <w:rsid w:val="00C514B4"/>
    <w:rsid w:val="00C51A65"/>
    <w:rsid w:val="00C5213A"/>
    <w:rsid w:val="00C522D5"/>
    <w:rsid w:val="00C522F3"/>
    <w:rsid w:val="00C524DC"/>
    <w:rsid w:val="00C52A64"/>
    <w:rsid w:val="00C52AD6"/>
    <w:rsid w:val="00C52D73"/>
    <w:rsid w:val="00C5367E"/>
    <w:rsid w:val="00C53AB0"/>
    <w:rsid w:val="00C53AE2"/>
    <w:rsid w:val="00C53C99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262"/>
    <w:rsid w:val="00C5647E"/>
    <w:rsid w:val="00C565B5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7F"/>
    <w:rsid w:val="00C619A2"/>
    <w:rsid w:val="00C61BF7"/>
    <w:rsid w:val="00C61F8C"/>
    <w:rsid w:val="00C6212C"/>
    <w:rsid w:val="00C6240A"/>
    <w:rsid w:val="00C63581"/>
    <w:rsid w:val="00C636B8"/>
    <w:rsid w:val="00C646A5"/>
    <w:rsid w:val="00C64AC9"/>
    <w:rsid w:val="00C64AEC"/>
    <w:rsid w:val="00C64B1F"/>
    <w:rsid w:val="00C64CF1"/>
    <w:rsid w:val="00C64EFD"/>
    <w:rsid w:val="00C653DB"/>
    <w:rsid w:val="00C65511"/>
    <w:rsid w:val="00C659E1"/>
    <w:rsid w:val="00C65B1A"/>
    <w:rsid w:val="00C65BB9"/>
    <w:rsid w:val="00C65D52"/>
    <w:rsid w:val="00C65FE6"/>
    <w:rsid w:val="00C66420"/>
    <w:rsid w:val="00C6656E"/>
    <w:rsid w:val="00C66641"/>
    <w:rsid w:val="00C66BA8"/>
    <w:rsid w:val="00C66F55"/>
    <w:rsid w:val="00C67079"/>
    <w:rsid w:val="00C67339"/>
    <w:rsid w:val="00C6772B"/>
    <w:rsid w:val="00C67B95"/>
    <w:rsid w:val="00C67CFC"/>
    <w:rsid w:val="00C701C8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38"/>
    <w:rsid w:val="00C770C7"/>
    <w:rsid w:val="00C77263"/>
    <w:rsid w:val="00C77654"/>
    <w:rsid w:val="00C7768E"/>
    <w:rsid w:val="00C778D1"/>
    <w:rsid w:val="00C77C39"/>
    <w:rsid w:val="00C77FD5"/>
    <w:rsid w:val="00C8022F"/>
    <w:rsid w:val="00C802F9"/>
    <w:rsid w:val="00C80909"/>
    <w:rsid w:val="00C80F6B"/>
    <w:rsid w:val="00C80FA6"/>
    <w:rsid w:val="00C813B1"/>
    <w:rsid w:val="00C813C0"/>
    <w:rsid w:val="00C814A2"/>
    <w:rsid w:val="00C818AF"/>
    <w:rsid w:val="00C819A7"/>
    <w:rsid w:val="00C823E0"/>
    <w:rsid w:val="00C82F6F"/>
    <w:rsid w:val="00C832B4"/>
    <w:rsid w:val="00C837A6"/>
    <w:rsid w:val="00C83BAC"/>
    <w:rsid w:val="00C83BCA"/>
    <w:rsid w:val="00C83C73"/>
    <w:rsid w:val="00C84512"/>
    <w:rsid w:val="00C84522"/>
    <w:rsid w:val="00C84768"/>
    <w:rsid w:val="00C84880"/>
    <w:rsid w:val="00C84897"/>
    <w:rsid w:val="00C84F42"/>
    <w:rsid w:val="00C85099"/>
    <w:rsid w:val="00C85211"/>
    <w:rsid w:val="00C854BB"/>
    <w:rsid w:val="00C856CF"/>
    <w:rsid w:val="00C85D65"/>
    <w:rsid w:val="00C8623A"/>
    <w:rsid w:val="00C864F9"/>
    <w:rsid w:val="00C8658B"/>
    <w:rsid w:val="00C8663D"/>
    <w:rsid w:val="00C86F9C"/>
    <w:rsid w:val="00C8718F"/>
    <w:rsid w:val="00C87341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7E"/>
    <w:rsid w:val="00C91DF7"/>
    <w:rsid w:val="00C9268D"/>
    <w:rsid w:val="00C928E2"/>
    <w:rsid w:val="00C92B6C"/>
    <w:rsid w:val="00C9329B"/>
    <w:rsid w:val="00C937F8"/>
    <w:rsid w:val="00C939EB"/>
    <w:rsid w:val="00C9407C"/>
    <w:rsid w:val="00C943B0"/>
    <w:rsid w:val="00C9442E"/>
    <w:rsid w:val="00C945A6"/>
    <w:rsid w:val="00C94713"/>
    <w:rsid w:val="00C94832"/>
    <w:rsid w:val="00C94CDC"/>
    <w:rsid w:val="00C94CE8"/>
    <w:rsid w:val="00C94D81"/>
    <w:rsid w:val="00C94EBD"/>
    <w:rsid w:val="00C94FC9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1C7"/>
    <w:rsid w:val="00C9723F"/>
    <w:rsid w:val="00C97283"/>
    <w:rsid w:val="00C973EF"/>
    <w:rsid w:val="00C977A8"/>
    <w:rsid w:val="00C97A70"/>
    <w:rsid w:val="00C97E8D"/>
    <w:rsid w:val="00CA0176"/>
    <w:rsid w:val="00CA0ADF"/>
    <w:rsid w:val="00CA0FB6"/>
    <w:rsid w:val="00CA11B9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4E68"/>
    <w:rsid w:val="00CA50BE"/>
    <w:rsid w:val="00CA568C"/>
    <w:rsid w:val="00CA5891"/>
    <w:rsid w:val="00CA5D81"/>
    <w:rsid w:val="00CA6005"/>
    <w:rsid w:val="00CA6138"/>
    <w:rsid w:val="00CA6474"/>
    <w:rsid w:val="00CA68E7"/>
    <w:rsid w:val="00CA6A7F"/>
    <w:rsid w:val="00CA6ED4"/>
    <w:rsid w:val="00CA6F9D"/>
    <w:rsid w:val="00CA71A6"/>
    <w:rsid w:val="00CA7F6C"/>
    <w:rsid w:val="00CA7FFE"/>
    <w:rsid w:val="00CB1570"/>
    <w:rsid w:val="00CB1ABC"/>
    <w:rsid w:val="00CB23AE"/>
    <w:rsid w:val="00CB24D7"/>
    <w:rsid w:val="00CB24F1"/>
    <w:rsid w:val="00CB2527"/>
    <w:rsid w:val="00CB2597"/>
    <w:rsid w:val="00CB25B2"/>
    <w:rsid w:val="00CB28EC"/>
    <w:rsid w:val="00CB2A2A"/>
    <w:rsid w:val="00CB2DBF"/>
    <w:rsid w:val="00CB2DED"/>
    <w:rsid w:val="00CB33E3"/>
    <w:rsid w:val="00CB38A2"/>
    <w:rsid w:val="00CB38AA"/>
    <w:rsid w:val="00CB3E4C"/>
    <w:rsid w:val="00CB4509"/>
    <w:rsid w:val="00CB453E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5C5C"/>
    <w:rsid w:val="00CB646C"/>
    <w:rsid w:val="00CB684D"/>
    <w:rsid w:val="00CB6A2A"/>
    <w:rsid w:val="00CB6B60"/>
    <w:rsid w:val="00CB6B89"/>
    <w:rsid w:val="00CB6E00"/>
    <w:rsid w:val="00CB7673"/>
    <w:rsid w:val="00CB7A6A"/>
    <w:rsid w:val="00CB7AE8"/>
    <w:rsid w:val="00CC0102"/>
    <w:rsid w:val="00CC01BD"/>
    <w:rsid w:val="00CC0418"/>
    <w:rsid w:val="00CC0742"/>
    <w:rsid w:val="00CC12BC"/>
    <w:rsid w:val="00CC136C"/>
    <w:rsid w:val="00CC186C"/>
    <w:rsid w:val="00CC19C9"/>
    <w:rsid w:val="00CC1C16"/>
    <w:rsid w:val="00CC1C6E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EEC"/>
    <w:rsid w:val="00CC33D5"/>
    <w:rsid w:val="00CC382B"/>
    <w:rsid w:val="00CC3967"/>
    <w:rsid w:val="00CC3B23"/>
    <w:rsid w:val="00CC3BF1"/>
    <w:rsid w:val="00CC3F88"/>
    <w:rsid w:val="00CC489C"/>
    <w:rsid w:val="00CC4A17"/>
    <w:rsid w:val="00CC4FDB"/>
    <w:rsid w:val="00CC5239"/>
    <w:rsid w:val="00CC5254"/>
    <w:rsid w:val="00CC5512"/>
    <w:rsid w:val="00CC5580"/>
    <w:rsid w:val="00CC5E60"/>
    <w:rsid w:val="00CC69F1"/>
    <w:rsid w:val="00CC6A16"/>
    <w:rsid w:val="00CC6B77"/>
    <w:rsid w:val="00CC6BA1"/>
    <w:rsid w:val="00CC78A0"/>
    <w:rsid w:val="00CC790E"/>
    <w:rsid w:val="00CC7AAB"/>
    <w:rsid w:val="00CC7E97"/>
    <w:rsid w:val="00CC7FFD"/>
    <w:rsid w:val="00CD07CB"/>
    <w:rsid w:val="00CD0821"/>
    <w:rsid w:val="00CD0DF1"/>
    <w:rsid w:val="00CD0EBD"/>
    <w:rsid w:val="00CD0F27"/>
    <w:rsid w:val="00CD0F52"/>
    <w:rsid w:val="00CD0F8E"/>
    <w:rsid w:val="00CD10E9"/>
    <w:rsid w:val="00CD11A9"/>
    <w:rsid w:val="00CD1254"/>
    <w:rsid w:val="00CD1310"/>
    <w:rsid w:val="00CD138A"/>
    <w:rsid w:val="00CD16FC"/>
    <w:rsid w:val="00CD1A0A"/>
    <w:rsid w:val="00CD237B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664"/>
    <w:rsid w:val="00CD4733"/>
    <w:rsid w:val="00CD490B"/>
    <w:rsid w:val="00CD494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6E7E"/>
    <w:rsid w:val="00CD7260"/>
    <w:rsid w:val="00CD77F0"/>
    <w:rsid w:val="00CD799B"/>
    <w:rsid w:val="00CD7B18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283"/>
    <w:rsid w:val="00CE34BF"/>
    <w:rsid w:val="00CE34CE"/>
    <w:rsid w:val="00CE3575"/>
    <w:rsid w:val="00CE36CF"/>
    <w:rsid w:val="00CE3D38"/>
    <w:rsid w:val="00CE3D9E"/>
    <w:rsid w:val="00CE3E0B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4D5"/>
    <w:rsid w:val="00CE554A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C76"/>
    <w:rsid w:val="00CE7F12"/>
    <w:rsid w:val="00CE7F29"/>
    <w:rsid w:val="00CE7F5B"/>
    <w:rsid w:val="00CF085F"/>
    <w:rsid w:val="00CF0A31"/>
    <w:rsid w:val="00CF0B4D"/>
    <w:rsid w:val="00CF0C7E"/>
    <w:rsid w:val="00CF0CEF"/>
    <w:rsid w:val="00CF0F72"/>
    <w:rsid w:val="00CF1076"/>
    <w:rsid w:val="00CF11DA"/>
    <w:rsid w:val="00CF1290"/>
    <w:rsid w:val="00CF1712"/>
    <w:rsid w:val="00CF1B17"/>
    <w:rsid w:val="00CF1CCB"/>
    <w:rsid w:val="00CF1EE5"/>
    <w:rsid w:val="00CF22BD"/>
    <w:rsid w:val="00CF22D6"/>
    <w:rsid w:val="00CF2371"/>
    <w:rsid w:val="00CF277E"/>
    <w:rsid w:val="00CF2E5A"/>
    <w:rsid w:val="00CF3968"/>
    <w:rsid w:val="00CF3CD4"/>
    <w:rsid w:val="00CF3D69"/>
    <w:rsid w:val="00CF3E25"/>
    <w:rsid w:val="00CF4A89"/>
    <w:rsid w:val="00CF4B66"/>
    <w:rsid w:val="00CF4C39"/>
    <w:rsid w:val="00CF5239"/>
    <w:rsid w:val="00CF589B"/>
    <w:rsid w:val="00CF58D3"/>
    <w:rsid w:val="00CF5CE5"/>
    <w:rsid w:val="00CF622D"/>
    <w:rsid w:val="00CF6419"/>
    <w:rsid w:val="00CF646A"/>
    <w:rsid w:val="00CF64CB"/>
    <w:rsid w:val="00CF6525"/>
    <w:rsid w:val="00CF6920"/>
    <w:rsid w:val="00CF6B3B"/>
    <w:rsid w:val="00CF6C56"/>
    <w:rsid w:val="00CF6CCD"/>
    <w:rsid w:val="00CF6D96"/>
    <w:rsid w:val="00CF70F0"/>
    <w:rsid w:val="00CF75BA"/>
    <w:rsid w:val="00D00297"/>
    <w:rsid w:val="00D0032D"/>
    <w:rsid w:val="00D00B57"/>
    <w:rsid w:val="00D016BE"/>
    <w:rsid w:val="00D01849"/>
    <w:rsid w:val="00D018B1"/>
    <w:rsid w:val="00D01A0D"/>
    <w:rsid w:val="00D01FA7"/>
    <w:rsid w:val="00D024FD"/>
    <w:rsid w:val="00D027FD"/>
    <w:rsid w:val="00D028FC"/>
    <w:rsid w:val="00D02CC7"/>
    <w:rsid w:val="00D03130"/>
    <w:rsid w:val="00D03324"/>
    <w:rsid w:val="00D033ED"/>
    <w:rsid w:val="00D0346E"/>
    <w:rsid w:val="00D0357A"/>
    <w:rsid w:val="00D03590"/>
    <w:rsid w:val="00D044A1"/>
    <w:rsid w:val="00D04574"/>
    <w:rsid w:val="00D04873"/>
    <w:rsid w:val="00D04FB3"/>
    <w:rsid w:val="00D050BA"/>
    <w:rsid w:val="00D0530C"/>
    <w:rsid w:val="00D055BA"/>
    <w:rsid w:val="00D057B4"/>
    <w:rsid w:val="00D058CD"/>
    <w:rsid w:val="00D05998"/>
    <w:rsid w:val="00D05C7E"/>
    <w:rsid w:val="00D05CFD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0FC2"/>
    <w:rsid w:val="00D11B44"/>
    <w:rsid w:val="00D11E2E"/>
    <w:rsid w:val="00D120F0"/>
    <w:rsid w:val="00D122A4"/>
    <w:rsid w:val="00D1261E"/>
    <w:rsid w:val="00D1264D"/>
    <w:rsid w:val="00D12880"/>
    <w:rsid w:val="00D12D24"/>
    <w:rsid w:val="00D1306D"/>
    <w:rsid w:val="00D13240"/>
    <w:rsid w:val="00D13AC9"/>
    <w:rsid w:val="00D13B50"/>
    <w:rsid w:val="00D13E82"/>
    <w:rsid w:val="00D14A78"/>
    <w:rsid w:val="00D14B48"/>
    <w:rsid w:val="00D14D57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575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9DB"/>
    <w:rsid w:val="00D20A9A"/>
    <w:rsid w:val="00D20CD0"/>
    <w:rsid w:val="00D20EA3"/>
    <w:rsid w:val="00D20EF3"/>
    <w:rsid w:val="00D21028"/>
    <w:rsid w:val="00D21F0A"/>
    <w:rsid w:val="00D220DF"/>
    <w:rsid w:val="00D22109"/>
    <w:rsid w:val="00D22190"/>
    <w:rsid w:val="00D227C3"/>
    <w:rsid w:val="00D22A78"/>
    <w:rsid w:val="00D2320A"/>
    <w:rsid w:val="00D23273"/>
    <w:rsid w:val="00D2351D"/>
    <w:rsid w:val="00D235DE"/>
    <w:rsid w:val="00D237B1"/>
    <w:rsid w:val="00D23C24"/>
    <w:rsid w:val="00D23D3B"/>
    <w:rsid w:val="00D23FD7"/>
    <w:rsid w:val="00D2419D"/>
    <w:rsid w:val="00D24B8A"/>
    <w:rsid w:val="00D24EF4"/>
    <w:rsid w:val="00D25677"/>
    <w:rsid w:val="00D25A19"/>
    <w:rsid w:val="00D25D60"/>
    <w:rsid w:val="00D2611C"/>
    <w:rsid w:val="00D26155"/>
    <w:rsid w:val="00D2626B"/>
    <w:rsid w:val="00D26A40"/>
    <w:rsid w:val="00D26AEB"/>
    <w:rsid w:val="00D26AF5"/>
    <w:rsid w:val="00D26B2A"/>
    <w:rsid w:val="00D26D02"/>
    <w:rsid w:val="00D27041"/>
    <w:rsid w:val="00D276C0"/>
    <w:rsid w:val="00D27AAB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88"/>
    <w:rsid w:val="00D323F7"/>
    <w:rsid w:val="00D32527"/>
    <w:rsid w:val="00D32713"/>
    <w:rsid w:val="00D32BEA"/>
    <w:rsid w:val="00D32D93"/>
    <w:rsid w:val="00D33005"/>
    <w:rsid w:val="00D3311D"/>
    <w:rsid w:val="00D332AE"/>
    <w:rsid w:val="00D334C8"/>
    <w:rsid w:val="00D33539"/>
    <w:rsid w:val="00D3357F"/>
    <w:rsid w:val="00D3382B"/>
    <w:rsid w:val="00D33DC3"/>
    <w:rsid w:val="00D33DDF"/>
    <w:rsid w:val="00D33DEB"/>
    <w:rsid w:val="00D34008"/>
    <w:rsid w:val="00D34215"/>
    <w:rsid w:val="00D34306"/>
    <w:rsid w:val="00D3449E"/>
    <w:rsid w:val="00D3465D"/>
    <w:rsid w:val="00D346F8"/>
    <w:rsid w:val="00D34B12"/>
    <w:rsid w:val="00D34BD6"/>
    <w:rsid w:val="00D34E0D"/>
    <w:rsid w:val="00D34F02"/>
    <w:rsid w:val="00D34FF0"/>
    <w:rsid w:val="00D351BD"/>
    <w:rsid w:val="00D36050"/>
    <w:rsid w:val="00D3614D"/>
    <w:rsid w:val="00D36169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85"/>
    <w:rsid w:val="00D37DCF"/>
    <w:rsid w:val="00D40330"/>
    <w:rsid w:val="00D41052"/>
    <w:rsid w:val="00D4125C"/>
    <w:rsid w:val="00D414A5"/>
    <w:rsid w:val="00D41501"/>
    <w:rsid w:val="00D41767"/>
    <w:rsid w:val="00D417C1"/>
    <w:rsid w:val="00D417EA"/>
    <w:rsid w:val="00D41990"/>
    <w:rsid w:val="00D41A93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3F93"/>
    <w:rsid w:val="00D440FD"/>
    <w:rsid w:val="00D442C9"/>
    <w:rsid w:val="00D445E6"/>
    <w:rsid w:val="00D4476A"/>
    <w:rsid w:val="00D44CEB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C86"/>
    <w:rsid w:val="00D46D83"/>
    <w:rsid w:val="00D471B3"/>
    <w:rsid w:val="00D47460"/>
    <w:rsid w:val="00D474DC"/>
    <w:rsid w:val="00D475A1"/>
    <w:rsid w:val="00D47883"/>
    <w:rsid w:val="00D4799A"/>
    <w:rsid w:val="00D47AF4"/>
    <w:rsid w:val="00D47B4A"/>
    <w:rsid w:val="00D47D5E"/>
    <w:rsid w:val="00D50047"/>
    <w:rsid w:val="00D5009C"/>
    <w:rsid w:val="00D5019A"/>
    <w:rsid w:val="00D501BE"/>
    <w:rsid w:val="00D50786"/>
    <w:rsid w:val="00D50B4D"/>
    <w:rsid w:val="00D50BFE"/>
    <w:rsid w:val="00D50CB6"/>
    <w:rsid w:val="00D50E77"/>
    <w:rsid w:val="00D50EA3"/>
    <w:rsid w:val="00D50EFC"/>
    <w:rsid w:val="00D51020"/>
    <w:rsid w:val="00D51366"/>
    <w:rsid w:val="00D51D17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B50"/>
    <w:rsid w:val="00D53F19"/>
    <w:rsid w:val="00D542BB"/>
    <w:rsid w:val="00D545E8"/>
    <w:rsid w:val="00D5479D"/>
    <w:rsid w:val="00D54B8F"/>
    <w:rsid w:val="00D54BE4"/>
    <w:rsid w:val="00D54E0B"/>
    <w:rsid w:val="00D5547E"/>
    <w:rsid w:val="00D555D4"/>
    <w:rsid w:val="00D55691"/>
    <w:rsid w:val="00D558C5"/>
    <w:rsid w:val="00D55B9F"/>
    <w:rsid w:val="00D55C29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6D22"/>
    <w:rsid w:val="00D57C61"/>
    <w:rsid w:val="00D57CCD"/>
    <w:rsid w:val="00D604B3"/>
    <w:rsid w:val="00D6055C"/>
    <w:rsid w:val="00D605A9"/>
    <w:rsid w:val="00D6063C"/>
    <w:rsid w:val="00D607FE"/>
    <w:rsid w:val="00D60C74"/>
    <w:rsid w:val="00D60DDA"/>
    <w:rsid w:val="00D60E96"/>
    <w:rsid w:val="00D61268"/>
    <w:rsid w:val="00D61783"/>
    <w:rsid w:val="00D61B14"/>
    <w:rsid w:val="00D62089"/>
    <w:rsid w:val="00D62291"/>
    <w:rsid w:val="00D62A30"/>
    <w:rsid w:val="00D62A8B"/>
    <w:rsid w:val="00D62C17"/>
    <w:rsid w:val="00D62FCC"/>
    <w:rsid w:val="00D631A8"/>
    <w:rsid w:val="00D63D9C"/>
    <w:rsid w:val="00D63FD5"/>
    <w:rsid w:val="00D641ED"/>
    <w:rsid w:val="00D64315"/>
    <w:rsid w:val="00D647D8"/>
    <w:rsid w:val="00D64A23"/>
    <w:rsid w:val="00D6521B"/>
    <w:rsid w:val="00D65531"/>
    <w:rsid w:val="00D65A8F"/>
    <w:rsid w:val="00D65DC9"/>
    <w:rsid w:val="00D65EFD"/>
    <w:rsid w:val="00D66175"/>
    <w:rsid w:val="00D664F8"/>
    <w:rsid w:val="00D666C3"/>
    <w:rsid w:val="00D6689B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CDE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C4E"/>
    <w:rsid w:val="00D75EFF"/>
    <w:rsid w:val="00D7610A"/>
    <w:rsid w:val="00D76367"/>
    <w:rsid w:val="00D76379"/>
    <w:rsid w:val="00D7645C"/>
    <w:rsid w:val="00D764A5"/>
    <w:rsid w:val="00D765D9"/>
    <w:rsid w:val="00D766F9"/>
    <w:rsid w:val="00D76C0A"/>
    <w:rsid w:val="00D772A3"/>
    <w:rsid w:val="00D774D1"/>
    <w:rsid w:val="00D77624"/>
    <w:rsid w:val="00D77636"/>
    <w:rsid w:val="00D777B1"/>
    <w:rsid w:val="00D77877"/>
    <w:rsid w:val="00D77B1D"/>
    <w:rsid w:val="00D77C53"/>
    <w:rsid w:val="00D77D49"/>
    <w:rsid w:val="00D77EC7"/>
    <w:rsid w:val="00D77F1E"/>
    <w:rsid w:val="00D802C6"/>
    <w:rsid w:val="00D805F7"/>
    <w:rsid w:val="00D80AE5"/>
    <w:rsid w:val="00D80B01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32F"/>
    <w:rsid w:val="00D83510"/>
    <w:rsid w:val="00D83845"/>
    <w:rsid w:val="00D84200"/>
    <w:rsid w:val="00D84B07"/>
    <w:rsid w:val="00D84BBE"/>
    <w:rsid w:val="00D84EA9"/>
    <w:rsid w:val="00D85183"/>
    <w:rsid w:val="00D851FD"/>
    <w:rsid w:val="00D8526A"/>
    <w:rsid w:val="00D85542"/>
    <w:rsid w:val="00D85871"/>
    <w:rsid w:val="00D85DF0"/>
    <w:rsid w:val="00D8621C"/>
    <w:rsid w:val="00D8630C"/>
    <w:rsid w:val="00D86891"/>
    <w:rsid w:val="00D86E69"/>
    <w:rsid w:val="00D86EE0"/>
    <w:rsid w:val="00D87136"/>
    <w:rsid w:val="00D871DF"/>
    <w:rsid w:val="00D879FB"/>
    <w:rsid w:val="00D87A19"/>
    <w:rsid w:val="00D902EF"/>
    <w:rsid w:val="00D90920"/>
    <w:rsid w:val="00D90AA4"/>
    <w:rsid w:val="00D90D1C"/>
    <w:rsid w:val="00D90E4A"/>
    <w:rsid w:val="00D90F25"/>
    <w:rsid w:val="00D90FF6"/>
    <w:rsid w:val="00D912B7"/>
    <w:rsid w:val="00D91401"/>
    <w:rsid w:val="00D928C7"/>
    <w:rsid w:val="00D92D12"/>
    <w:rsid w:val="00D92DFA"/>
    <w:rsid w:val="00D93122"/>
    <w:rsid w:val="00D934A1"/>
    <w:rsid w:val="00D93565"/>
    <w:rsid w:val="00D939C1"/>
    <w:rsid w:val="00D93C72"/>
    <w:rsid w:val="00D94069"/>
    <w:rsid w:val="00D940AC"/>
    <w:rsid w:val="00D94391"/>
    <w:rsid w:val="00D94625"/>
    <w:rsid w:val="00D94841"/>
    <w:rsid w:val="00D94873"/>
    <w:rsid w:val="00D94D1D"/>
    <w:rsid w:val="00D94DA9"/>
    <w:rsid w:val="00D94F98"/>
    <w:rsid w:val="00D9527C"/>
    <w:rsid w:val="00D957B6"/>
    <w:rsid w:val="00D95B84"/>
    <w:rsid w:val="00D95BCB"/>
    <w:rsid w:val="00D95C9C"/>
    <w:rsid w:val="00D96035"/>
    <w:rsid w:val="00D963E7"/>
    <w:rsid w:val="00D96543"/>
    <w:rsid w:val="00D96959"/>
    <w:rsid w:val="00D96FCA"/>
    <w:rsid w:val="00D97367"/>
    <w:rsid w:val="00D974D3"/>
    <w:rsid w:val="00D97AD3"/>
    <w:rsid w:val="00D97CA1"/>
    <w:rsid w:val="00DA0023"/>
    <w:rsid w:val="00DA0509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352E"/>
    <w:rsid w:val="00DA3F49"/>
    <w:rsid w:val="00DA4189"/>
    <w:rsid w:val="00DA41F4"/>
    <w:rsid w:val="00DA43E7"/>
    <w:rsid w:val="00DA4523"/>
    <w:rsid w:val="00DA4D57"/>
    <w:rsid w:val="00DA4FED"/>
    <w:rsid w:val="00DA503A"/>
    <w:rsid w:val="00DA52C5"/>
    <w:rsid w:val="00DA5BB8"/>
    <w:rsid w:val="00DA5C20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6D5"/>
    <w:rsid w:val="00DB0AAB"/>
    <w:rsid w:val="00DB0C17"/>
    <w:rsid w:val="00DB0D3E"/>
    <w:rsid w:val="00DB0DD9"/>
    <w:rsid w:val="00DB0E5A"/>
    <w:rsid w:val="00DB1066"/>
    <w:rsid w:val="00DB10C3"/>
    <w:rsid w:val="00DB166B"/>
    <w:rsid w:val="00DB1841"/>
    <w:rsid w:val="00DB2427"/>
    <w:rsid w:val="00DB25EF"/>
    <w:rsid w:val="00DB298D"/>
    <w:rsid w:val="00DB29D9"/>
    <w:rsid w:val="00DB323E"/>
    <w:rsid w:val="00DB32D5"/>
    <w:rsid w:val="00DB341B"/>
    <w:rsid w:val="00DB35D5"/>
    <w:rsid w:val="00DB35D7"/>
    <w:rsid w:val="00DB3C8B"/>
    <w:rsid w:val="00DB3D89"/>
    <w:rsid w:val="00DB4301"/>
    <w:rsid w:val="00DB44B9"/>
    <w:rsid w:val="00DB471F"/>
    <w:rsid w:val="00DB47FF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7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83B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37A7"/>
    <w:rsid w:val="00DC4061"/>
    <w:rsid w:val="00DC435F"/>
    <w:rsid w:val="00DC4F6A"/>
    <w:rsid w:val="00DC4FB0"/>
    <w:rsid w:val="00DC5014"/>
    <w:rsid w:val="00DC5462"/>
    <w:rsid w:val="00DC59F1"/>
    <w:rsid w:val="00DC5B76"/>
    <w:rsid w:val="00DC5E57"/>
    <w:rsid w:val="00DC5EF4"/>
    <w:rsid w:val="00DC60C5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0EAE"/>
    <w:rsid w:val="00DD15D5"/>
    <w:rsid w:val="00DD16D2"/>
    <w:rsid w:val="00DD1ACF"/>
    <w:rsid w:val="00DD1B94"/>
    <w:rsid w:val="00DD1CDB"/>
    <w:rsid w:val="00DD1CF7"/>
    <w:rsid w:val="00DD1D33"/>
    <w:rsid w:val="00DD1D79"/>
    <w:rsid w:val="00DD1E1E"/>
    <w:rsid w:val="00DD223F"/>
    <w:rsid w:val="00DD251F"/>
    <w:rsid w:val="00DD273C"/>
    <w:rsid w:val="00DD2947"/>
    <w:rsid w:val="00DD2EE8"/>
    <w:rsid w:val="00DD359A"/>
    <w:rsid w:val="00DD3687"/>
    <w:rsid w:val="00DD3D3B"/>
    <w:rsid w:val="00DD3E9D"/>
    <w:rsid w:val="00DD3EC2"/>
    <w:rsid w:val="00DD3ED1"/>
    <w:rsid w:val="00DD4029"/>
    <w:rsid w:val="00DD41CA"/>
    <w:rsid w:val="00DD41F5"/>
    <w:rsid w:val="00DD4720"/>
    <w:rsid w:val="00DD48D5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74E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3057"/>
    <w:rsid w:val="00DE30C3"/>
    <w:rsid w:val="00DE30C5"/>
    <w:rsid w:val="00DE398C"/>
    <w:rsid w:val="00DE3C40"/>
    <w:rsid w:val="00DE3C67"/>
    <w:rsid w:val="00DE3D57"/>
    <w:rsid w:val="00DE40DC"/>
    <w:rsid w:val="00DE414B"/>
    <w:rsid w:val="00DE41EC"/>
    <w:rsid w:val="00DE4268"/>
    <w:rsid w:val="00DE4783"/>
    <w:rsid w:val="00DE4C05"/>
    <w:rsid w:val="00DE4C4F"/>
    <w:rsid w:val="00DE4CA2"/>
    <w:rsid w:val="00DE583A"/>
    <w:rsid w:val="00DE5D3C"/>
    <w:rsid w:val="00DE5D96"/>
    <w:rsid w:val="00DE5F5B"/>
    <w:rsid w:val="00DE61E2"/>
    <w:rsid w:val="00DE63EE"/>
    <w:rsid w:val="00DE7566"/>
    <w:rsid w:val="00DE772D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843"/>
    <w:rsid w:val="00DF395C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5E52"/>
    <w:rsid w:val="00DF65C5"/>
    <w:rsid w:val="00DF6B45"/>
    <w:rsid w:val="00DF6F98"/>
    <w:rsid w:val="00DF73D1"/>
    <w:rsid w:val="00DF74B0"/>
    <w:rsid w:val="00DF74BE"/>
    <w:rsid w:val="00DF7851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2D9D"/>
    <w:rsid w:val="00E03436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56FE"/>
    <w:rsid w:val="00E05D10"/>
    <w:rsid w:val="00E05E28"/>
    <w:rsid w:val="00E062B7"/>
    <w:rsid w:val="00E0663E"/>
    <w:rsid w:val="00E066A1"/>
    <w:rsid w:val="00E066CC"/>
    <w:rsid w:val="00E06D04"/>
    <w:rsid w:val="00E06EDB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B1"/>
    <w:rsid w:val="00E111F1"/>
    <w:rsid w:val="00E112E0"/>
    <w:rsid w:val="00E1133F"/>
    <w:rsid w:val="00E11577"/>
    <w:rsid w:val="00E1175D"/>
    <w:rsid w:val="00E11FAD"/>
    <w:rsid w:val="00E1232E"/>
    <w:rsid w:val="00E12777"/>
    <w:rsid w:val="00E12DF7"/>
    <w:rsid w:val="00E12E48"/>
    <w:rsid w:val="00E12E67"/>
    <w:rsid w:val="00E13264"/>
    <w:rsid w:val="00E132A4"/>
    <w:rsid w:val="00E1347D"/>
    <w:rsid w:val="00E13484"/>
    <w:rsid w:val="00E13603"/>
    <w:rsid w:val="00E1373F"/>
    <w:rsid w:val="00E1376C"/>
    <w:rsid w:val="00E13AC1"/>
    <w:rsid w:val="00E13FCD"/>
    <w:rsid w:val="00E143E0"/>
    <w:rsid w:val="00E144AC"/>
    <w:rsid w:val="00E1477F"/>
    <w:rsid w:val="00E147BF"/>
    <w:rsid w:val="00E1518B"/>
    <w:rsid w:val="00E15379"/>
    <w:rsid w:val="00E15392"/>
    <w:rsid w:val="00E15AA6"/>
    <w:rsid w:val="00E15B8C"/>
    <w:rsid w:val="00E15BAC"/>
    <w:rsid w:val="00E15D5E"/>
    <w:rsid w:val="00E15D8B"/>
    <w:rsid w:val="00E16053"/>
    <w:rsid w:val="00E16216"/>
    <w:rsid w:val="00E16287"/>
    <w:rsid w:val="00E16363"/>
    <w:rsid w:val="00E16838"/>
    <w:rsid w:val="00E16CFD"/>
    <w:rsid w:val="00E16D3A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A50"/>
    <w:rsid w:val="00E20B78"/>
    <w:rsid w:val="00E2142A"/>
    <w:rsid w:val="00E21D87"/>
    <w:rsid w:val="00E224AD"/>
    <w:rsid w:val="00E224BD"/>
    <w:rsid w:val="00E227FF"/>
    <w:rsid w:val="00E228FD"/>
    <w:rsid w:val="00E229F7"/>
    <w:rsid w:val="00E22A63"/>
    <w:rsid w:val="00E22B38"/>
    <w:rsid w:val="00E22BA4"/>
    <w:rsid w:val="00E22BAD"/>
    <w:rsid w:val="00E22BD9"/>
    <w:rsid w:val="00E22BE9"/>
    <w:rsid w:val="00E22D06"/>
    <w:rsid w:val="00E22E08"/>
    <w:rsid w:val="00E232B8"/>
    <w:rsid w:val="00E24484"/>
    <w:rsid w:val="00E246F0"/>
    <w:rsid w:val="00E24920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4EF"/>
    <w:rsid w:val="00E268DD"/>
    <w:rsid w:val="00E26B4D"/>
    <w:rsid w:val="00E26E46"/>
    <w:rsid w:val="00E26FA8"/>
    <w:rsid w:val="00E272A9"/>
    <w:rsid w:val="00E272F1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40BB"/>
    <w:rsid w:val="00E343EA"/>
    <w:rsid w:val="00E34447"/>
    <w:rsid w:val="00E347E7"/>
    <w:rsid w:val="00E34885"/>
    <w:rsid w:val="00E34957"/>
    <w:rsid w:val="00E349CC"/>
    <w:rsid w:val="00E34D17"/>
    <w:rsid w:val="00E35195"/>
    <w:rsid w:val="00E35246"/>
    <w:rsid w:val="00E354A0"/>
    <w:rsid w:val="00E35583"/>
    <w:rsid w:val="00E357D7"/>
    <w:rsid w:val="00E35887"/>
    <w:rsid w:val="00E36022"/>
    <w:rsid w:val="00E36098"/>
    <w:rsid w:val="00E36313"/>
    <w:rsid w:val="00E36621"/>
    <w:rsid w:val="00E366D0"/>
    <w:rsid w:val="00E36890"/>
    <w:rsid w:val="00E37A90"/>
    <w:rsid w:val="00E37BFF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306"/>
    <w:rsid w:val="00E43349"/>
    <w:rsid w:val="00E43451"/>
    <w:rsid w:val="00E43642"/>
    <w:rsid w:val="00E43E05"/>
    <w:rsid w:val="00E440F6"/>
    <w:rsid w:val="00E44258"/>
    <w:rsid w:val="00E44A1D"/>
    <w:rsid w:val="00E44D5B"/>
    <w:rsid w:val="00E45463"/>
    <w:rsid w:val="00E458BE"/>
    <w:rsid w:val="00E4590E"/>
    <w:rsid w:val="00E459A6"/>
    <w:rsid w:val="00E46208"/>
    <w:rsid w:val="00E46364"/>
    <w:rsid w:val="00E464D0"/>
    <w:rsid w:val="00E46632"/>
    <w:rsid w:val="00E4673D"/>
    <w:rsid w:val="00E469DF"/>
    <w:rsid w:val="00E46AD1"/>
    <w:rsid w:val="00E46BC5"/>
    <w:rsid w:val="00E47450"/>
    <w:rsid w:val="00E47B62"/>
    <w:rsid w:val="00E47E5F"/>
    <w:rsid w:val="00E500C8"/>
    <w:rsid w:val="00E50486"/>
    <w:rsid w:val="00E50545"/>
    <w:rsid w:val="00E50584"/>
    <w:rsid w:val="00E50787"/>
    <w:rsid w:val="00E507CA"/>
    <w:rsid w:val="00E50DC9"/>
    <w:rsid w:val="00E50DE9"/>
    <w:rsid w:val="00E50E03"/>
    <w:rsid w:val="00E51072"/>
    <w:rsid w:val="00E5149D"/>
    <w:rsid w:val="00E51843"/>
    <w:rsid w:val="00E518C1"/>
    <w:rsid w:val="00E51A6F"/>
    <w:rsid w:val="00E51B08"/>
    <w:rsid w:val="00E526D6"/>
    <w:rsid w:val="00E52793"/>
    <w:rsid w:val="00E52900"/>
    <w:rsid w:val="00E52E12"/>
    <w:rsid w:val="00E52E55"/>
    <w:rsid w:val="00E5364D"/>
    <w:rsid w:val="00E53A88"/>
    <w:rsid w:val="00E53C93"/>
    <w:rsid w:val="00E540C9"/>
    <w:rsid w:val="00E54653"/>
    <w:rsid w:val="00E54B38"/>
    <w:rsid w:val="00E54C4B"/>
    <w:rsid w:val="00E551A8"/>
    <w:rsid w:val="00E554E3"/>
    <w:rsid w:val="00E5553B"/>
    <w:rsid w:val="00E55E0A"/>
    <w:rsid w:val="00E55EFD"/>
    <w:rsid w:val="00E56260"/>
    <w:rsid w:val="00E5655B"/>
    <w:rsid w:val="00E566C5"/>
    <w:rsid w:val="00E566FF"/>
    <w:rsid w:val="00E5698F"/>
    <w:rsid w:val="00E569D3"/>
    <w:rsid w:val="00E57017"/>
    <w:rsid w:val="00E570D1"/>
    <w:rsid w:val="00E5727D"/>
    <w:rsid w:val="00E6039A"/>
    <w:rsid w:val="00E609DE"/>
    <w:rsid w:val="00E61620"/>
    <w:rsid w:val="00E6184A"/>
    <w:rsid w:val="00E61891"/>
    <w:rsid w:val="00E61C2F"/>
    <w:rsid w:val="00E61F68"/>
    <w:rsid w:val="00E620CF"/>
    <w:rsid w:val="00E62389"/>
    <w:rsid w:val="00E625CF"/>
    <w:rsid w:val="00E6274D"/>
    <w:rsid w:val="00E62F99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2A2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0D55"/>
    <w:rsid w:val="00E714B8"/>
    <w:rsid w:val="00E72777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A05"/>
    <w:rsid w:val="00E74ED7"/>
    <w:rsid w:val="00E7532B"/>
    <w:rsid w:val="00E753A4"/>
    <w:rsid w:val="00E757B8"/>
    <w:rsid w:val="00E75C9A"/>
    <w:rsid w:val="00E75E35"/>
    <w:rsid w:val="00E75F41"/>
    <w:rsid w:val="00E7600B"/>
    <w:rsid w:val="00E760EA"/>
    <w:rsid w:val="00E7627A"/>
    <w:rsid w:val="00E76457"/>
    <w:rsid w:val="00E7664B"/>
    <w:rsid w:val="00E76997"/>
    <w:rsid w:val="00E76AEB"/>
    <w:rsid w:val="00E76D73"/>
    <w:rsid w:val="00E770E7"/>
    <w:rsid w:val="00E77240"/>
    <w:rsid w:val="00E77399"/>
    <w:rsid w:val="00E773F9"/>
    <w:rsid w:val="00E77510"/>
    <w:rsid w:val="00E775A8"/>
    <w:rsid w:val="00E77EE5"/>
    <w:rsid w:val="00E80272"/>
    <w:rsid w:val="00E80307"/>
    <w:rsid w:val="00E80E0D"/>
    <w:rsid w:val="00E8111E"/>
    <w:rsid w:val="00E812E9"/>
    <w:rsid w:val="00E81329"/>
    <w:rsid w:val="00E8132F"/>
    <w:rsid w:val="00E8143E"/>
    <w:rsid w:val="00E81545"/>
    <w:rsid w:val="00E816DC"/>
    <w:rsid w:val="00E81A39"/>
    <w:rsid w:val="00E81B8D"/>
    <w:rsid w:val="00E821F7"/>
    <w:rsid w:val="00E82622"/>
    <w:rsid w:val="00E826DD"/>
    <w:rsid w:val="00E82776"/>
    <w:rsid w:val="00E827A3"/>
    <w:rsid w:val="00E828F9"/>
    <w:rsid w:val="00E82A41"/>
    <w:rsid w:val="00E82C54"/>
    <w:rsid w:val="00E82EFF"/>
    <w:rsid w:val="00E82F61"/>
    <w:rsid w:val="00E8359B"/>
    <w:rsid w:val="00E83634"/>
    <w:rsid w:val="00E83896"/>
    <w:rsid w:val="00E83B20"/>
    <w:rsid w:val="00E8400A"/>
    <w:rsid w:val="00E84018"/>
    <w:rsid w:val="00E84211"/>
    <w:rsid w:val="00E8455F"/>
    <w:rsid w:val="00E84987"/>
    <w:rsid w:val="00E85058"/>
    <w:rsid w:val="00E854C7"/>
    <w:rsid w:val="00E856D0"/>
    <w:rsid w:val="00E8661F"/>
    <w:rsid w:val="00E8687C"/>
    <w:rsid w:val="00E86B5B"/>
    <w:rsid w:val="00E86D95"/>
    <w:rsid w:val="00E86E36"/>
    <w:rsid w:val="00E87BA9"/>
    <w:rsid w:val="00E90131"/>
    <w:rsid w:val="00E90165"/>
    <w:rsid w:val="00E9040D"/>
    <w:rsid w:val="00E90D2D"/>
    <w:rsid w:val="00E9121F"/>
    <w:rsid w:val="00E913F7"/>
    <w:rsid w:val="00E914AF"/>
    <w:rsid w:val="00E915A1"/>
    <w:rsid w:val="00E91ACB"/>
    <w:rsid w:val="00E91C0B"/>
    <w:rsid w:val="00E91D93"/>
    <w:rsid w:val="00E91E4B"/>
    <w:rsid w:val="00E9265C"/>
    <w:rsid w:val="00E9272D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1AA"/>
    <w:rsid w:val="00E965DF"/>
    <w:rsid w:val="00E96720"/>
    <w:rsid w:val="00E969B0"/>
    <w:rsid w:val="00E96B01"/>
    <w:rsid w:val="00E96BFD"/>
    <w:rsid w:val="00E96D12"/>
    <w:rsid w:val="00E96EB1"/>
    <w:rsid w:val="00E97181"/>
    <w:rsid w:val="00E97293"/>
    <w:rsid w:val="00E9748D"/>
    <w:rsid w:val="00E979C1"/>
    <w:rsid w:val="00EA082A"/>
    <w:rsid w:val="00EA091C"/>
    <w:rsid w:val="00EA0A2D"/>
    <w:rsid w:val="00EA0CEE"/>
    <w:rsid w:val="00EA0D6B"/>
    <w:rsid w:val="00EA0F5C"/>
    <w:rsid w:val="00EA12D1"/>
    <w:rsid w:val="00EA12EC"/>
    <w:rsid w:val="00EA15EA"/>
    <w:rsid w:val="00EA1923"/>
    <w:rsid w:val="00EA1C6D"/>
    <w:rsid w:val="00EA1CF1"/>
    <w:rsid w:val="00EA2185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5CA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0DC8"/>
    <w:rsid w:val="00EB13D3"/>
    <w:rsid w:val="00EB140C"/>
    <w:rsid w:val="00EB1571"/>
    <w:rsid w:val="00EB17E2"/>
    <w:rsid w:val="00EB1B6D"/>
    <w:rsid w:val="00EB1C78"/>
    <w:rsid w:val="00EB2447"/>
    <w:rsid w:val="00EB252D"/>
    <w:rsid w:val="00EB2BA7"/>
    <w:rsid w:val="00EB2F8C"/>
    <w:rsid w:val="00EB2FE8"/>
    <w:rsid w:val="00EB334E"/>
    <w:rsid w:val="00EB33BC"/>
    <w:rsid w:val="00EB3407"/>
    <w:rsid w:val="00EB389F"/>
    <w:rsid w:val="00EB3963"/>
    <w:rsid w:val="00EB3D13"/>
    <w:rsid w:val="00EB3E85"/>
    <w:rsid w:val="00EB3FD4"/>
    <w:rsid w:val="00EB438E"/>
    <w:rsid w:val="00EB4470"/>
    <w:rsid w:val="00EB4669"/>
    <w:rsid w:val="00EB46DC"/>
    <w:rsid w:val="00EB4B79"/>
    <w:rsid w:val="00EB4EDE"/>
    <w:rsid w:val="00EB5074"/>
    <w:rsid w:val="00EB5366"/>
    <w:rsid w:val="00EB5C5A"/>
    <w:rsid w:val="00EB5CD4"/>
    <w:rsid w:val="00EB6179"/>
    <w:rsid w:val="00EB631C"/>
    <w:rsid w:val="00EB6404"/>
    <w:rsid w:val="00EB6577"/>
    <w:rsid w:val="00EB6681"/>
    <w:rsid w:val="00EB6847"/>
    <w:rsid w:val="00EB6881"/>
    <w:rsid w:val="00EB69E2"/>
    <w:rsid w:val="00EB6ED8"/>
    <w:rsid w:val="00EB7111"/>
    <w:rsid w:val="00EB715F"/>
    <w:rsid w:val="00EB7182"/>
    <w:rsid w:val="00EB71E5"/>
    <w:rsid w:val="00EB739B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314"/>
    <w:rsid w:val="00EC2469"/>
    <w:rsid w:val="00EC2FB4"/>
    <w:rsid w:val="00EC3048"/>
    <w:rsid w:val="00EC3099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8C7"/>
    <w:rsid w:val="00EC4912"/>
    <w:rsid w:val="00EC4BCF"/>
    <w:rsid w:val="00EC4E09"/>
    <w:rsid w:val="00EC521B"/>
    <w:rsid w:val="00EC635D"/>
    <w:rsid w:val="00EC641D"/>
    <w:rsid w:val="00EC6BC0"/>
    <w:rsid w:val="00EC6BEE"/>
    <w:rsid w:val="00EC6C8C"/>
    <w:rsid w:val="00EC6E83"/>
    <w:rsid w:val="00EC7048"/>
    <w:rsid w:val="00EC759E"/>
    <w:rsid w:val="00EC78DA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412"/>
    <w:rsid w:val="00ED259A"/>
    <w:rsid w:val="00ED2783"/>
    <w:rsid w:val="00ED2987"/>
    <w:rsid w:val="00ED29DE"/>
    <w:rsid w:val="00ED2B83"/>
    <w:rsid w:val="00ED2C36"/>
    <w:rsid w:val="00ED2F20"/>
    <w:rsid w:val="00ED3129"/>
    <w:rsid w:val="00ED315C"/>
    <w:rsid w:val="00ED38A8"/>
    <w:rsid w:val="00ED407C"/>
    <w:rsid w:val="00ED45D7"/>
    <w:rsid w:val="00ED45F5"/>
    <w:rsid w:val="00ED4DEE"/>
    <w:rsid w:val="00ED4FDB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729"/>
    <w:rsid w:val="00ED78C4"/>
    <w:rsid w:val="00ED78CA"/>
    <w:rsid w:val="00ED7DE3"/>
    <w:rsid w:val="00ED7F7E"/>
    <w:rsid w:val="00EE011D"/>
    <w:rsid w:val="00EE01CB"/>
    <w:rsid w:val="00EE0239"/>
    <w:rsid w:val="00EE02AA"/>
    <w:rsid w:val="00EE0369"/>
    <w:rsid w:val="00EE06A9"/>
    <w:rsid w:val="00EE0C17"/>
    <w:rsid w:val="00EE0E04"/>
    <w:rsid w:val="00EE0F28"/>
    <w:rsid w:val="00EE0F6A"/>
    <w:rsid w:val="00EE1327"/>
    <w:rsid w:val="00EE1EF4"/>
    <w:rsid w:val="00EE228A"/>
    <w:rsid w:val="00EE22DB"/>
    <w:rsid w:val="00EE2AF1"/>
    <w:rsid w:val="00EE3053"/>
    <w:rsid w:val="00EE3155"/>
    <w:rsid w:val="00EE3FF9"/>
    <w:rsid w:val="00EE4225"/>
    <w:rsid w:val="00EE42E8"/>
    <w:rsid w:val="00EE45B0"/>
    <w:rsid w:val="00EE45E8"/>
    <w:rsid w:val="00EE4A28"/>
    <w:rsid w:val="00EE4BDD"/>
    <w:rsid w:val="00EE4C5A"/>
    <w:rsid w:val="00EE5031"/>
    <w:rsid w:val="00EE5163"/>
    <w:rsid w:val="00EE544A"/>
    <w:rsid w:val="00EE5872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8D"/>
    <w:rsid w:val="00EE73A3"/>
    <w:rsid w:val="00EE784B"/>
    <w:rsid w:val="00EE7D32"/>
    <w:rsid w:val="00EE7D98"/>
    <w:rsid w:val="00EF003F"/>
    <w:rsid w:val="00EF0141"/>
    <w:rsid w:val="00EF0758"/>
    <w:rsid w:val="00EF11FD"/>
    <w:rsid w:val="00EF1410"/>
    <w:rsid w:val="00EF1458"/>
    <w:rsid w:val="00EF15F6"/>
    <w:rsid w:val="00EF1787"/>
    <w:rsid w:val="00EF18F9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748"/>
    <w:rsid w:val="00EF78AF"/>
    <w:rsid w:val="00EF7A99"/>
    <w:rsid w:val="00EF7B7F"/>
    <w:rsid w:val="00EF7D15"/>
    <w:rsid w:val="00EF7EC9"/>
    <w:rsid w:val="00F0026B"/>
    <w:rsid w:val="00F0036A"/>
    <w:rsid w:val="00F0101F"/>
    <w:rsid w:val="00F010FD"/>
    <w:rsid w:val="00F01135"/>
    <w:rsid w:val="00F012EF"/>
    <w:rsid w:val="00F013B7"/>
    <w:rsid w:val="00F01692"/>
    <w:rsid w:val="00F0197A"/>
    <w:rsid w:val="00F01A3C"/>
    <w:rsid w:val="00F01A47"/>
    <w:rsid w:val="00F020EB"/>
    <w:rsid w:val="00F023C8"/>
    <w:rsid w:val="00F024BD"/>
    <w:rsid w:val="00F026B4"/>
    <w:rsid w:val="00F02AA7"/>
    <w:rsid w:val="00F03414"/>
    <w:rsid w:val="00F039A6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64B"/>
    <w:rsid w:val="00F067DF"/>
    <w:rsid w:val="00F06C49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ACD"/>
    <w:rsid w:val="00F10BBD"/>
    <w:rsid w:val="00F10C32"/>
    <w:rsid w:val="00F10E30"/>
    <w:rsid w:val="00F10F13"/>
    <w:rsid w:val="00F10F6A"/>
    <w:rsid w:val="00F113B1"/>
    <w:rsid w:val="00F11494"/>
    <w:rsid w:val="00F11C46"/>
    <w:rsid w:val="00F11CAE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210"/>
    <w:rsid w:val="00F1478B"/>
    <w:rsid w:val="00F14AA2"/>
    <w:rsid w:val="00F14B36"/>
    <w:rsid w:val="00F15023"/>
    <w:rsid w:val="00F152F0"/>
    <w:rsid w:val="00F153B5"/>
    <w:rsid w:val="00F155A3"/>
    <w:rsid w:val="00F1563D"/>
    <w:rsid w:val="00F15BE3"/>
    <w:rsid w:val="00F15BF3"/>
    <w:rsid w:val="00F16029"/>
    <w:rsid w:val="00F16561"/>
    <w:rsid w:val="00F16811"/>
    <w:rsid w:val="00F16FF8"/>
    <w:rsid w:val="00F17027"/>
    <w:rsid w:val="00F17045"/>
    <w:rsid w:val="00F17208"/>
    <w:rsid w:val="00F17278"/>
    <w:rsid w:val="00F17656"/>
    <w:rsid w:val="00F17D11"/>
    <w:rsid w:val="00F17DED"/>
    <w:rsid w:val="00F20560"/>
    <w:rsid w:val="00F206E9"/>
    <w:rsid w:val="00F20B7B"/>
    <w:rsid w:val="00F20D68"/>
    <w:rsid w:val="00F20FDA"/>
    <w:rsid w:val="00F218DA"/>
    <w:rsid w:val="00F21950"/>
    <w:rsid w:val="00F21DF1"/>
    <w:rsid w:val="00F222A5"/>
    <w:rsid w:val="00F222E3"/>
    <w:rsid w:val="00F22A96"/>
    <w:rsid w:val="00F22D3D"/>
    <w:rsid w:val="00F22F10"/>
    <w:rsid w:val="00F2343A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D68"/>
    <w:rsid w:val="00F24F4B"/>
    <w:rsid w:val="00F2514A"/>
    <w:rsid w:val="00F2521F"/>
    <w:rsid w:val="00F25311"/>
    <w:rsid w:val="00F25514"/>
    <w:rsid w:val="00F2572B"/>
    <w:rsid w:val="00F257B7"/>
    <w:rsid w:val="00F25C3B"/>
    <w:rsid w:val="00F25DAA"/>
    <w:rsid w:val="00F260C0"/>
    <w:rsid w:val="00F26136"/>
    <w:rsid w:val="00F2641A"/>
    <w:rsid w:val="00F26BD2"/>
    <w:rsid w:val="00F274E2"/>
    <w:rsid w:val="00F27AF6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158"/>
    <w:rsid w:val="00F32671"/>
    <w:rsid w:val="00F32839"/>
    <w:rsid w:val="00F32A8E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5D7"/>
    <w:rsid w:val="00F356D9"/>
    <w:rsid w:val="00F35769"/>
    <w:rsid w:val="00F35969"/>
    <w:rsid w:val="00F363E1"/>
    <w:rsid w:val="00F36498"/>
    <w:rsid w:val="00F365B7"/>
    <w:rsid w:val="00F365CE"/>
    <w:rsid w:val="00F36683"/>
    <w:rsid w:val="00F3684F"/>
    <w:rsid w:val="00F36A1F"/>
    <w:rsid w:val="00F36CBC"/>
    <w:rsid w:val="00F36D58"/>
    <w:rsid w:val="00F36F00"/>
    <w:rsid w:val="00F36FD3"/>
    <w:rsid w:val="00F37691"/>
    <w:rsid w:val="00F3784C"/>
    <w:rsid w:val="00F3793B"/>
    <w:rsid w:val="00F402CB"/>
    <w:rsid w:val="00F4053C"/>
    <w:rsid w:val="00F405C0"/>
    <w:rsid w:val="00F40AD1"/>
    <w:rsid w:val="00F40E4D"/>
    <w:rsid w:val="00F41189"/>
    <w:rsid w:val="00F41372"/>
    <w:rsid w:val="00F41784"/>
    <w:rsid w:val="00F41994"/>
    <w:rsid w:val="00F41C7A"/>
    <w:rsid w:val="00F41F7D"/>
    <w:rsid w:val="00F41FA0"/>
    <w:rsid w:val="00F420DC"/>
    <w:rsid w:val="00F42274"/>
    <w:rsid w:val="00F42442"/>
    <w:rsid w:val="00F42547"/>
    <w:rsid w:val="00F425A6"/>
    <w:rsid w:val="00F42952"/>
    <w:rsid w:val="00F42ACB"/>
    <w:rsid w:val="00F42B21"/>
    <w:rsid w:val="00F42DE0"/>
    <w:rsid w:val="00F42EC5"/>
    <w:rsid w:val="00F42FD4"/>
    <w:rsid w:val="00F43233"/>
    <w:rsid w:val="00F432B0"/>
    <w:rsid w:val="00F433E5"/>
    <w:rsid w:val="00F43786"/>
    <w:rsid w:val="00F43C4C"/>
    <w:rsid w:val="00F43EB0"/>
    <w:rsid w:val="00F448DF"/>
    <w:rsid w:val="00F44A04"/>
    <w:rsid w:val="00F44A13"/>
    <w:rsid w:val="00F44BE6"/>
    <w:rsid w:val="00F44C84"/>
    <w:rsid w:val="00F44D1B"/>
    <w:rsid w:val="00F44E18"/>
    <w:rsid w:val="00F44E33"/>
    <w:rsid w:val="00F4517A"/>
    <w:rsid w:val="00F455C6"/>
    <w:rsid w:val="00F4574E"/>
    <w:rsid w:val="00F457CE"/>
    <w:rsid w:val="00F4582D"/>
    <w:rsid w:val="00F4603A"/>
    <w:rsid w:val="00F4611B"/>
    <w:rsid w:val="00F4661F"/>
    <w:rsid w:val="00F4694E"/>
    <w:rsid w:val="00F46987"/>
    <w:rsid w:val="00F46A81"/>
    <w:rsid w:val="00F46B68"/>
    <w:rsid w:val="00F47051"/>
    <w:rsid w:val="00F47868"/>
    <w:rsid w:val="00F47871"/>
    <w:rsid w:val="00F47D21"/>
    <w:rsid w:val="00F503A9"/>
    <w:rsid w:val="00F50944"/>
    <w:rsid w:val="00F50BE5"/>
    <w:rsid w:val="00F512F3"/>
    <w:rsid w:val="00F51876"/>
    <w:rsid w:val="00F51906"/>
    <w:rsid w:val="00F51922"/>
    <w:rsid w:val="00F52B1F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57D4C"/>
    <w:rsid w:val="00F6015A"/>
    <w:rsid w:val="00F6023F"/>
    <w:rsid w:val="00F60A12"/>
    <w:rsid w:val="00F60E90"/>
    <w:rsid w:val="00F60F18"/>
    <w:rsid w:val="00F61183"/>
    <w:rsid w:val="00F612A4"/>
    <w:rsid w:val="00F613C8"/>
    <w:rsid w:val="00F6174E"/>
    <w:rsid w:val="00F62483"/>
    <w:rsid w:val="00F6256D"/>
    <w:rsid w:val="00F62AA3"/>
    <w:rsid w:val="00F62BF0"/>
    <w:rsid w:val="00F62C58"/>
    <w:rsid w:val="00F62CA9"/>
    <w:rsid w:val="00F62DAD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B94"/>
    <w:rsid w:val="00F64BAB"/>
    <w:rsid w:val="00F64C95"/>
    <w:rsid w:val="00F64E8A"/>
    <w:rsid w:val="00F654C4"/>
    <w:rsid w:val="00F654F1"/>
    <w:rsid w:val="00F6569E"/>
    <w:rsid w:val="00F658D2"/>
    <w:rsid w:val="00F65910"/>
    <w:rsid w:val="00F65BA5"/>
    <w:rsid w:val="00F65F35"/>
    <w:rsid w:val="00F66056"/>
    <w:rsid w:val="00F6664D"/>
    <w:rsid w:val="00F669E2"/>
    <w:rsid w:val="00F66B54"/>
    <w:rsid w:val="00F67C83"/>
    <w:rsid w:val="00F70564"/>
    <w:rsid w:val="00F70F5A"/>
    <w:rsid w:val="00F71097"/>
    <w:rsid w:val="00F71ACB"/>
    <w:rsid w:val="00F71B4D"/>
    <w:rsid w:val="00F71D91"/>
    <w:rsid w:val="00F71FB9"/>
    <w:rsid w:val="00F720E3"/>
    <w:rsid w:val="00F720E4"/>
    <w:rsid w:val="00F72DFB"/>
    <w:rsid w:val="00F73526"/>
    <w:rsid w:val="00F735F8"/>
    <w:rsid w:val="00F736E7"/>
    <w:rsid w:val="00F7434D"/>
    <w:rsid w:val="00F7492E"/>
    <w:rsid w:val="00F749BB"/>
    <w:rsid w:val="00F74B91"/>
    <w:rsid w:val="00F74BBF"/>
    <w:rsid w:val="00F752CD"/>
    <w:rsid w:val="00F754D0"/>
    <w:rsid w:val="00F75578"/>
    <w:rsid w:val="00F757BA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DFA"/>
    <w:rsid w:val="00F77F5A"/>
    <w:rsid w:val="00F803CF"/>
    <w:rsid w:val="00F80AFC"/>
    <w:rsid w:val="00F80B17"/>
    <w:rsid w:val="00F811E6"/>
    <w:rsid w:val="00F81348"/>
    <w:rsid w:val="00F81806"/>
    <w:rsid w:val="00F81A3F"/>
    <w:rsid w:val="00F81A66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4B03"/>
    <w:rsid w:val="00F84E7E"/>
    <w:rsid w:val="00F851EF"/>
    <w:rsid w:val="00F852F4"/>
    <w:rsid w:val="00F8551C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51"/>
    <w:rsid w:val="00F87E9A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1E39"/>
    <w:rsid w:val="00F923E8"/>
    <w:rsid w:val="00F9256F"/>
    <w:rsid w:val="00F9279E"/>
    <w:rsid w:val="00F92882"/>
    <w:rsid w:val="00F92E00"/>
    <w:rsid w:val="00F93485"/>
    <w:rsid w:val="00F936F3"/>
    <w:rsid w:val="00F93C9B"/>
    <w:rsid w:val="00F93CEE"/>
    <w:rsid w:val="00F93F92"/>
    <w:rsid w:val="00F941DF"/>
    <w:rsid w:val="00F944B9"/>
    <w:rsid w:val="00F94730"/>
    <w:rsid w:val="00F949BE"/>
    <w:rsid w:val="00F94D39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D30"/>
    <w:rsid w:val="00F96F18"/>
    <w:rsid w:val="00F96FEB"/>
    <w:rsid w:val="00F97098"/>
    <w:rsid w:val="00F97112"/>
    <w:rsid w:val="00F9755E"/>
    <w:rsid w:val="00F9769F"/>
    <w:rsid w:val="00FA0020"/>
    <w:rsid w:val="00FA031B"/>
    <w:rsid w:val="00FA06A9"/>
    <w:rsid w:val="00FA0C53"/>
    <w:rsid w:val="00FA13D0"/>
    <w:rsid w:val="00FA157D"/>
    <w:rsid w:val="00FA15FB"/>
    <w:rsid w:val="00FA1650"/>
    <w:rsid w:val="00FA172B"/>
    <w:rsid w:val="00FA190C"/>
    <w:rsid w:val="00FA1A40"/>
    <w:rsid w:val="00FA20AF"/>
    <w:rsid w:val="00FA23EA"/>
    <w:rsid w:val="00FA2429"/>
    <w:rsid w:val="00FA2AAC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6B83"/>
    <w:rsid w:val="00FA718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6BF"/>
    <w:rsid w:val="00FB298E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234"/>
    <w:rsid w:val="00FB5298"/>
    <w:rsid w:val="00FB5374"/>
    <w:rsid w:val="00FB53F9"/>
    <w:rsid w:val="00FB5463"/>
    <w:rsid w:val="00FB56A8"/>
    <w:rsid w:val="00FB57B0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23E"/>
    <w:rsid w:val="00FB74B0"/>
    <w:rsid w:val="00FB74F7"/>
    <w:rsid w:val="00FB7521"/>
    <w:rsid w:val="00FB7740"/>
    <w:rsid w:val="00FB792D"/>
    <w:rsid w:val="00FC078B"/>
    <w:rsid w:val="00FC0896"/>
    <w:rsid w:val="00FC0A40"/>
    <w:rsid w:val="00FC14D6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748"/>
    <w:rsid w:val="00FD1801"/>
    <w:rsid w:val="00FD1A7E"/>
    <w:rsid w:val="00FD1BCD"/>
    <w:rsid w:val="00FD1BFE"/>
    <w:rsid w:val="00FD1D8D"/>
    <w:rsid w:val="00FD1DE6"/>
    <w:rsid w:val="00FD2644"/>
    <w:rsid w:val="00FD2C94"/>
    <w:rsid w:val="00FD2F75"/>
    <w:rsid w:val="00FD3580"/>
    <w:rsid w:val="00FD364F"/>
    <w:rsid w:val="00FD41FA"/>
    <w:rsid w:val="00FD44CE"/>
    <w:rsid w:val="00FD4810"/>
    <w:rsid w:val="00FD4FD8"/>
    <w:rsid w:val="00FD52E3"/>
    <w:rsid w:val="00FD537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22"/>
    <w:rsid w:val="00FF31A1"/>
    <w:rsid w:val="00FF336F"/>
    <w:rsid w:val="00FF3426"/>
    <w:rsid w:val="00FF343C"/>
    <w:rsid w:val="00FF4134"/>
    <w:rsid w:val="00FF4137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C85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  <w14:docId w14:val="31CC1D33"/>
  <w15:docId w15:val="{0701B992-74CB-4295-9B8E-98AC11532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6CDA-5F2C-4C02-97B1-B7E0FA53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238</TotalTime>
  <Pages>43</Pages>
  <Words>7350</Words>
  <Characters>41900</Characters>
  <Application>Microsoft Office Word</Application>
  <DocSecurity>0</DocSecurity>
  <Lines>349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49152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Bangkok Online</cp:lastModifiedBy>
  <cp:revision>29</cp:revision>
  <cp:lastPrinted>2024-05-14T06:12:00Z</cp:lastPrinted>
  <dcterms:created xsi:type="dcterms:W3CDTF">2024-08-11T18:30:00Z</dcterms:created>
  <dcterms:modified xsi:type="dcterms:W3CDTF">2024-08-13T07:20:00Z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f7acc114f1e87083d51d9b28d3763ff3bcbee230574bc2a98cf9138402080bc7</vt:lpwstr>
  </property>
</Properties>
</file>