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B12C0A" w:rsidRDefault="003D743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A38B119" w14:textId="77777777" w:rsidR="00662D6D" w:rsidRPr="00B12C0A" w:rsidRDefault="00662D6D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</w:rPr>
      </w:pPr>
    </w:p>
    <w:p w14:paraId="2BEEE74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2B1E1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C2DC13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259BCDD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7AF1D02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3F8D4CE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C08BF13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970662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ADCA635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DE11977" w14:textId="77777777" w:rsidR="006F6438" w:rsidRPr="00B12C0A" w:rsidRDefault="006F6438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5E0B4E88" w14:textId="73C25A8C" w:rsidR="00F668EB" w:rsidRPr="004928F9" w:rsidRDefault="00F92BBD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 xml:space="preserve">            </w:t>
      </w:r>
      <w:r w:rsidR="00F668EB" w:rsidRPr="004928F9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4928F9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4928F9" w:rsidRDefault="002D2D89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jc w:val="thaiDistribute"/>
        <w:rPr>
          <w:rFonts w:ascii="Angsana New" w:hAnsi="Angsana New" w:cs="Angsana New"/>
          <w:sz w:val="44"/>
          <w:szCs w:val="44"/>
          <w:cs/>
        </w:rPr>
      </w:pPr>
      <w:r w:rsidRPr="004928F9">
        <w:rPr>
          <w:rFonts w:ascii="Angsana New" w:hAnsi="Angsana New" w:cs="Angsana New"/>
          <w:sz w:val="44"/>
          <w:szCs w:val="44"/>
        </w:rPr>
        <w:tab/>
      </w:r>
      <w:r w:rsidRPr="004928F9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3DD1CD9D" w14:textId="57AFEBA4" w:rsidR="002120DB" w:rsidRPr="004928F9" w:rsidRDefault="002120DB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4780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9509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0C1079" w:rsidRPr="004928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C107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E9509A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57D1EC2" w14:textId="68EAA781" w:rsidR="002357BF" w:rsidRPr="004928F9" w:rsidRDefault="002357BF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928F9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4928F9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4928F9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4928F9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0F04983" w14:textId="77777777" w:rsidR="003D4E48" w:rsidRPr="004928F9" w:rsidRDefault="003D4E48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3D4E48" w:rsidRPr="004928F9" w:rsidSect="001C3C1E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4928F9" w:rsidRDefault="00277F3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E653CB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4928F9" w:rsidRDefault="00E54C08" w:rsidP="00E3408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28F9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4928F9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928F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928F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1" w:name="_Hlk30690100"/>
      <w:r w:rsidR="00340D28" w:rsidRPr="004928F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4928F9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1"/>
    </w:p>
    <w:p w14:paraId="260E9728" w14:textId="04C5C76A" w:rsidR="00E54C08" w:rsidRPr="004928F9" w:rsidRDefault="00E54C08" w:rsidP="00EF506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0939F4" w14:textId="62F5AB37" w:rsidR="000C1079" w:rsidRPr="004928F9" w:rsidRDefault="000C1079" w:rsidP="00EF506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</w:t>
      </w:r>
      <w:r w:rsidR="000A357F">
        <w:rPr>
          <w:rFonts w:ascii="Angsana New" w:hAnsi="Angsana New" w:hint="cs"/>
          <w:sz w:val="30"/>
          <w:szCs w:val="30"/>
          <w:cs/>
        </w:rPr>
        <w:t>ได้</w:t>
      </w:r>
      <w:r w:rsidRPr="004928F9">
        <w:rPr>
          <w:rFonts w:ascii="Angsana New" w:hAnsi="Angsana New"/>
          <w:sz w:val="30"/>
          <w:szCs w:val="30"/>
          <w:cs/>
        </w:rPr>
        <w:t>สอบทานงบฐานะการเงิน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Pr="004928F9">
        <w:rPr>
          <w:rFonts w:ascii="Angsana New" w:hAnsi="Angsana New"/>
          <w:sz w:val="30"/>
          <w:szCs w:val="30"/>
          <w:cs/>
        </w:rPr>
        <w:t>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ณ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วันที่</w:t>
      </w:r>
      <w:r w:rsidRPr="004928F9">
        <w:rPr>
          <w:rFonts w:ascii="Angsana New" w:hAnsi="Angsana New"/>
          <w:sz w:val="30"/>
          <w:szCs w:val="30"/>
        </w:rPr>
        <w:t xml:space="preserve"> 30 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928F9">
        <w:rPr>
          <w:rFonts w:ascii="Angsana New" w:hAnsi="Angsana New"/>
          <w:sz w:val="30"/>
          <w:szCs w:val="30"/>
        </w:rPr>
        <w:t>2567</w:t>
      </w:r>
      <w:r w:rsidR="00E3408E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4928F9">
        <w:rPr>
          <w:rFonts w:ascii="Angsana New" w:hAnsi="Angsana New"/>
          <w:sz w:val="30"/>
          <w:szCs w:val="30"/>
        </w:rPr>
        <w:t xml:space="preserve">30 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928F9">
        <w:rPr>
          <w:rFonts w:ascii="Angsana New" w:hAnsi="Angsana New"/>
          <w:sz w:val="30"/>
          <w:szCs w:val="30"/>
        </w:rPr>
        <w:t>2567</w:t>
      </w:r>
      <w:r w:rsidR="00E3408E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928F9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4928F9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4928F9">
        <w:rPr>
          <w:rFonts w:ascii="Angsana New" w:hAnsi="Angsana New"/>
          <w:sz w:val="30"/>
          <w:szCs w:val="30"/>
          <w:cs/>
        </w:rPr>
        <w:t>สำหรับงวด</w:t>
      </w:r>
      <w:r w:rsidRPr="004928F9">
        <w:rPr>
          <w:rFonts w:ascii="Angsana New" w:hAnsi="Angsana New" w:hint="cs"/>
          <w:sz w:val="30"/>
          <w:szCs w:val="30"/>
          <w:cs/>
        </w:rPr>
        <w:t>หก</w:t>
      </w:r>
      <w:r w:rsidRPr="004928F9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4928F9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4928F9">
        <w:rPr>
          <w:rFonts w:ascii="Angsana New" w:hAnsi="Angsana New"/>
          <w:sz w:val="30"/>
          <w:szCs w:val="30"/>
        </w:rPr>
        <w:t xml:space="preserve">30 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928F9">
        <w:rPr>
          <w:rFonts w:ascii="Angsana New" w:hAnsi="Angsana New"/>
          <w:sz w:val="30"/>
          <w:szCs w:val="30"/>
        </w:rPr>
        <w:t>2567</w:t>
      </w:r>
      <w:r w:rsidR="008D68A3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4928F9">
        <w:rPr>
          <w:rFonts w:ascii="Angsana New" w:hAnsi="Angsana New"/>
          <w:sz w:val="30"/>
          <w:szCs w:val="30"/>
        </w:rPr>
        <w:t>(</w:t>
      </w:r>
      <w:r w:rsidRPr="004928F9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4928F9">
        <w:rPr>
          <w:rFonts w:ascii="Angsana New" w:hAnsi="Angsana New"/>
          <w:sz w:val="30"/>
          <w:szCs w:val="30"/>
          <w:cs/>
        </w:rPr>
        <w:t xml:space="preserve"> ของบริษัท สบาย เทคโนโลยี จำกัด (มหาชน)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และบริษัทย่อย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7B2845">
        <w:rPr>
          <w:rFonts w:ascii="Angsana New" w:hAnsi="Angsana New"/>
          <w:sz w:val="30"/>
          <w:szCs w:val="30"/>
        </w:rPr>
        <w:t>(“</w:t>
      </w:r>
      <w:r w:rsidR="007B284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2845">
        <w:rPr>
          <w:rFonts w:ascii="Angsana New" w:hAnsi="Angsana New"/>
          <w:sz w:val="30"/>
          <w:szCs w:val="30"/>
        </w:rPr>
        <w:t>”)</w:t>
      </w:r>
      <w:r w:rsidR="00B9707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และของเฉพาะบริษัท สบาย เทคโนโลยี จำกัด (มหาชน)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7B2845">
        <w:rPr>
          <w:rFonts w:ascii="Angsana New" w:hAnsi="Angsana New"/>
          <w:sz w:val="30"/>
          <w:szCs w:val="30"/>
        </w:rPr>
        <w:t>(“</w:t>
      </w:r>
      <w:r w:rsidR="007B2845">
        <w:rPr>
          <w:rFonts w:ascii="Angsana New" w:hAnsi="Angsana New" w:hint="cs"/>
          <w:sz w:val="30"/>
          <w:szCs w:val="30"/>
          <w:cs/>
        </w:rPr>
        <w:t>บริษัท</w:t>
      </w:r>
      <w:r w:rsidR="007B2845">
        <w:rPr>
          <w:rFonts w:ascii="Angsana New" w:hAnsi="Angsana New"/>
          <w:sz w:val="30"/>
          <w:szCs w:val="30"/>
        </w:rPr>
        <w:t>”</w:t>
      </w:r>
      <w:r w:rsidR="007B2845">
        <w:rPr>
          <w:rFonts w:ascii="Angsana New" w:hAnsi="Angsana New" w:hint="cs"/>
          <w:sz w:val="30"/>
          <w:szCs w:val="30"/>
          <w:cs/>
        </w:rPr>
        <w:t>)</w:t>
      </w:r>
      <w:r w:rsidR="00B9707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</w:t>
      </w:r>
      <w:r w:rsidRPr="004928F9">
        <w:rPr>
          <w:rFonts w:ascii="Angsana New" w:hAnsi="Angsana New" w:hint="cs"/>
          <w:sz w:val="30"/>
          <w:szCs w:val="30"/>
          <w:cs/>
        </w:rPr>
        <w:t>นำเสนอ</w:t>
      </w:r>
      <w:r w:rsidRPr="004928F9">
        <w:rPr>
          <w:rFonts w:ascii="Angsana New" w:hAnsi="Angsana New"/>
          <w:sz w:val="30"/>
          <w:szCs w:val="30"/>
          <w:cs/>
        </w:rPr>
        <w:t>ข้อมูล</w:t>
      </w:r>
      <w:r w:rsidRPr="004928F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928F9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4928F9">
        <w:rPr>
          <w:rFonts w:ascii="Angsana New" w:hAnsi="Angsana New"/>
          <w:sz w:val="30"/>
          <w:szCs w:val="30"/>
        </w:rPr>
        <w:t>34</w:t>
      </w:r>
      <w:r w:rsidRPr="004928F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4928F9">
        <w:rPr>
          <w:rFonts w:ascii="Angsana New" w:hAnsi="Angsana New"/>
          <w:sz w:val="30"/>
          <w:szCs w:val="30"/>
          <w:cs/>
        </w:rPr>
        <w:t>การรายงานทาง</w:t>
      </w:r>
      <w:r w:rsidRPr="004928F9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928F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928F9">
        <w:rPr>
          <w:rFonts w:ascii="Angsana New" w:hAnsi="Angsana New" w:hint="cs"/>
          <w:sz w:val="30"/>
          <w:szCs w:val="30"/>
          <w:cs/>
        </w:rPr>
        <w:t>ให้</w:t>
      </w:r>
      <w:r w:rsidRPr="004928F9">
        <w:rPr>
          <w:rFonts w:ascii="Angsana New" w:hAnsi="Angsana New"/>
          <w:sz w:val="30"/>
          <w:szCs w:val="30"/>
          <w:cs/>
        </w:rPr>
        <w:t>ข้อสรุป</w:t>
      </w:r>
      <w:r w:rsidRPr="004928F9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4928F9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36CE8FA" w14:textId="77777777" w:rsidR="000C1079" w:rsidRPr="004928F9" w:rsidRDefault="000C1079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2479DA6F" w14:textId="77777777" w:rsidR="003067C4" w:rsidRPr="004928F9" w:rsidRDefault="003067C4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928F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4928F9" w:rsidRDefault="003067C4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7AB3FD85" w:rsidR="003067C4" w:rsidRPr="004928F9" w:rsidRDefault="003067C4" w:rsidP="00EF50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="006214E7" w:rsidRPr="004928F9">
        <w:rPr>
          <w:rFonts w:ascii="Angsana New" w:hAnsi="Angsana New"/>
          <w:sz w:val="30"/>
          <w:szCs w:val="30"/>
        </w:rPr>
        <w:t>241</w:t>
      </w:r>
      <w:r w:rsidR="001526E8" w:rsidRPr="004928F9">
        <w:rPr>
          <w:rFonts w:ascii="Angsana New" w:hAnsi="Angsana New"/>
          <w:sz w:val="30"/>
          <w:szCs w:val="30"/>
        </w:rPr>
        <w:t>0</w:t>
      </w:r>
      <w:r w:rsidRPr="004928F9">
        <w:rPr>
          <w:rFonts w:ascii="Angsana New" w:hAnsi="Angsana New"/>
          <w:sz w:val="30"/>
          <w:szCs w:val="30"/>
        </w:rPr>
        <w:t xml:space="preserve"> “</w:t>
      </w:r>
      <w:r w:rsidRPr="004928F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28F9">
        <w:rPr>
          <w:rFonts w:ascii="Angsana New" w:hAnsi="Angsana New"/>
          <w:sz w:val="30"/>
          <w:szCs w:val="30"/>
        </w:rPr>
        <w:t>”</w:t>
      </w:r>
      <w:r w:rsidRPr="004928F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B5E7E7A" w14:textId="77777777" w:rsidR="0040072A" w:rsidRPr="004928F9" w:rsidRDefault="0040072A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C371D7" w14:textId="77777777" w:rsidR="00BF459F" w:rsidRPr="000F2BBF" w:rsidRDefault="00BF459F" w:rsidP="00BF459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CF319EC" w14:textId="77777777" w:rsidR="00BF459F" w:rsidRPr="000F2BBF" w:rsidRDefault="00BF459F" w:rsidP="00BF459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7536643F" w14:textId="77777777" w:rsidR="00BF459F" w:rsidRPr="000F2BBF" w:rsidRDefault="00BF459F" w:rsidP="00BF459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7079DC" w14:textId="77777777" w:rsidR="00E07484" w:rsidRPr="004928F9" w:rsidRDefault="00E07484" w:rsidP="00E074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E07484" w:rsidRPr="004928F9" w:rsidSect="00693D9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362" w:gutter="0"/>
          <w:cols w:space="720"/>
          <w:docGrid w:linePitch="245"/>
        </w:sectPr>
      </w:pPr>
    </w:p>
    <w:p w14:paraId="09B13EFA" w14:textId="77777777" w:rsidR="00BF459F" w:rsidRDefault="00BF459F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34DD37" w14:textId="77777777" w:rsidR="0040072A" w:rsidRDefault="0040072A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A80BC" w14:textId="77777777" w:rsidR="00E07484" w:rsidRDefault="00E07484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AF6E68" w14:textId="77777777" w:rsidR="00E07484" w:rsidRDefault="00E07484" w:rsidP="00E0748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Hlk174195915"/>
      <w:r w:rsidRPr="00451D5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12B8F22" w14:textId="77777777" w:rsidR="00E07484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F1ECEDD" w14:textId="1367DC01" w:rsidR="00E07484" w:rsidRDefault="00E07484" w:rsidP="002F712E">
      <w:pPr>
        <w:tabs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  <w:r w:rsidRPr="00D72AE8">
        <w:rPr>
          <w:rFonts w:ascii="Angsana New" w:hAnsi="Angsana New"/>
          <w:spacing w:val="-6"/>
          <w:sz w:val="30"/>
          <w:szCs w:val="30"/>
          <w:cs/>
        </w:rPr>
        <w:t>ข้าพเจ้าขอให้สังเกต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เรื่องดังต่อไปนี้ </w:t>
      </w:r>
      <w:r w:rsidR="002F712E">
        <w:rPr>
          <w:rFonts w:ascii="Angsana New" w:hAnsi="Angsana New"/>
          <w:spacing w:val="-6"/>
          <w:sz w:val="30"/>
          <w:szCs w:val="30"/>
          <w:cs/>
        </w:rPr>
        <w:tab/>
      </w:r>
    </w:p>
    <w:p w14:paraId="7BF2C102" w14:textId="77777777" w:rsidR="00E07484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AE369EE" w14:textId="146D1207" w:rsidR="00E07484" w:rsidRPr="008715F8" w:rsidRDefault="00E07484" w:rsidP="008715F8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5A21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หมาย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เหตุประกอบข้อมูลทางการเงินระหว่างกาลข้อ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ซึ่งระบุว่า กลุ่มบริษัทและบริษัทมีผลการดำเนินงานขาดทุนสุทธิ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2567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จำนวนเงิน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 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5,143.6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และ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 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6,256.0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ตามลำดับ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และสำหรับงวดสามเดือนสิ้นสุดวันที่ </w:t>
      </w:r>
      <w:r w:rsid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30 </w:t>
      </w:r>
      <w:r w:rsid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2567 </w:t>
      </w:r>
      <w:r w:rsidR="008715F8"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จำนวนเงิน</w:t>
      </w:r>
      <w:r w:rsidR="008715F8"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 </w:t>
      </w:r>
      <w:r w:rsid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2,890.6  </w:t>
      </w:r>
      <w:r w:rsidR="008715F8"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บาท และ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 3,097.7 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ตามลำดับ</w:t>
      </w:r>
      <w:r w:rsidR="008715F8"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8715F8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และ ณ วันเดียวกัน </w:t>
      </w:r>
      <w:r w:rsidR="00D06670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กลุ่มบริษัทและบริษัทมีขาดทุนสะสมจำนวน </w:t>
      </w:r>
      <w:r w:rsidR="00D06670"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6,906.5 </w:t>
      </w:r>
      <w:r w:rsidR="00D06670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ล้านบาทและ </w:t>
      </w:r>
      <w:r w:rsidR="00D06670"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6,543.4 </w:t>
      </w:r>
      <w:r w:rsidR="00D06670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ล้านบาท ตามลำดับนอกจากนี้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กลุ่มบริษัทและบริษัทมีหนี้สินหมุนเวียนมากกว่าสินทรัพย์หมุนเวียนจำนวน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3,989.8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ล้านบาท และ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4,325.6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ตามลำดับ </w:t>
      </w:r>
      <w:r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865CD6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ผู้บริหารของ</w:t>
      </w:r>
      <w:r w:rsidR="008D68A3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กลุ่มบริษัทและบริษัทอยู่</w:t>
      </w:r>
      <w:r w:rsidR="00865CD6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ใน</w:t>
      </w:r>
      <w:r w:rsidR="008D68A3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ระหว่างการ</w:t>
      </w:r>
      <w:r w:rsidR="00865CD6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ดำเนินการเพื่อจัดหาแหล่งเงินทุนเพิ่มเติมและ</w:t>
      </w:r>
      <w:r w:rsidR="008D68A3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เจรจาเพื่อขอ</w:t>
      </w:r>
      <w:r w:rsidR="00A750F2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อนุมัติแผนการเลื่อนชำระเงินต้นกับสถาบันการเงิน</w:t>
      </w:r>
      <w:r w:rsidR="00865CD6" w:rsidRPr="008715F8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เพื่อสนับสนุนสภาพคล่องของกลุ่มบริษัทและ</w:t>
      </w:r>
      <w:r w:rsidR="00790488" w:rsidRPr="008031EF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ปรับปรุงแผนธุรกิจและการดำเนินงานในอนาคต</w:t>
      </w:r>
      <w:r w:rsidR="00790488" w:rsidRPr="008031E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790488" w:rsidRPr="008031EF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รวมถึงการขายสินทรัพย์</w:t>
      </w:r>
      <w:r w:rsidR="0079048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1 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8715F8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</w:p>
    <w:p w14:paraId="7163A134" w14:textId="77777777" w:rsidR="00E07484" w:rsidRPr="00451D57" w:rsidRDefault="00E07484" w:rsidP="00E07484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62C4E9D" w14:textId="77777777" w:rsidR="00E07484" w:rsidRPr="00451D57" w:rsidRDefault="00E07484" w:rsidP="008D68A3">
      <w:pPr>
        <w:pStyle w:val="ListParagraph"/>
        <w:numPr>
          <w:ilvl w:val="0"/>
          <w:numId w:val="50"/>
        </w:numPr>
        <w:spacing w:after="0" w:line="252" w:lineRule="auto"/>
        <w:contextualSpacing w:val="0"/>
        <w:jc w:val="both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หมายเหตุประกอบข้อมูลทางการเงินระหว่างกาลข้อ 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4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ซึ่งได้อธิบายเหตุการณ์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เกี่ยวกับการ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สูญเสียอำนาจการควบคุมในบริษัท สบาย คอนเน็กซ์ เทค จำกัด (มหาชน) เนื่องจากการละเมิดสิทธิที่เกิดจากข้อตกลงตามสัญญา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โดย ณ วันที่รายงานของผู้สอบบัญชี บริษัทยังไม่ได้ข้อยุติในเรื่องการรับชำระคืนเงินให้กู้ยืม ลูกหนี้การค้าและลูกหนี้อื่นรวมถึงการปลดสินทรัพย์ค้ำประกันระหว่างกัน 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</w:t>
      </w:r>
    </w:p>
    <w:p w14:paraId="3CD0A74A" w14:textId="77777777" w:rsidR="00E07484" w:rsidRPr="00451D57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tab/>
      </w:r>
    </w:p>
    <w:p w14:paraId="2BAE9BF3" w14:textId="77777777" w:rsidR="00E07484" w:rsidRDefault="00E07484" w:rsidP="00E0748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451D57">
        <w:rPr>
          <w:rFonts w:ascii="Angsana New" w:hAnsi="Angsana New"/>
          <w:spacing w:val="-6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</w:t>
      </w:r>
      <w:r>
        <w:rPr>
          <w:rFonts w:ascii="Angsana New" w:hAnsi="Angsana New" w:hint="cs"/>
          <w:spacing w:val="-6"/>
          <w:sz w:val="30"/>
          <w:szCs w:val="30"/>
          <w:cs/>
        </w:rPr>
        <w:t>เหล่า</w:t>
      </w:r>
      <w:r w:rsidRPr="00451D57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41DE4A5A" w14:textId="77777777" w:rsidR="0046161C" w:rsidRDefault="0046161C" w:rsidP="00E3408E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087B889B" w14:textId="77777777" w:rsidR="00B12C0A" w:rsidRPr="004928F9" w:rsidRDefault="00B12C0A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5FD90C6" w14:textId="17350B4F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(</w:t>
      </w:r>
      <w:r w:rsidR="00BA3F72" w:rsidRPr="004928F9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4928F9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15ECE7B0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33DAF" w:rsidRPr="004928F9">
        <w:rPr>
          <w:rFonts w:ascii="Angsana New" w:hAnsi="Angsana New"/>
          <w:sz w:val="30"/>
          <w:szCs w:val="30"/>
        </w:rPr>
        <w:t>10604</w:t>
      </w:r>
    </w:p>
    <w:p w14:paraId="484BE6F3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2E7CE13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4FCBFDE" w14:textId="08EB7BF4" w:rsidR="002A27ED" w:rsidRPr="00E3408E" w:rsidRDefault="00B12C0A" w:rsidP="00D066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14</w:t>
      </w:r>
      <w:r w:rsidRPr="004928F9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928F9">
        <w:rPr>
          <w:rFonts w:ascii="Angsana New" w:hAnsi="Angsana New"/>
          <w:sz w:val="30"/>
          <w:szCs w:val="30"/>
        </w:rPr>
        <w:t>25</w:t>
      </w:r>
      <w:r w:rsidR="00E07484">
        <w:rPr>
          <w:rFonts w:ascii="Angsana New" w:hAnsi="Angsana New" w:hint="cs"/>
          <w:sz w:val="30"/>
          <w:szCs w:val="30"/>
          <w:cs/>
        </w:rPr>
        <w:t>67</w:t>
      </w:r>
    </w:p>
    <w:sectPr w:rsidR="002A27ED" w:rsidRPr="00E3408E" w:rsidSect="00BA696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A1E5A" w14:textId="77777777" w:rsidR="00A21546" w:rsidRDefault="00A21546" w:rsidP="003D743A">
      <w:r>
        <w:separator/>
      </w:r>
    </w:p>
  </w:endnote>
  <w:endnote w:type="continuationSeparator" w:id="0">
    <w:p w14:paraId="7E45ED67" w14:textId="77777777" w:rsidR="00A21546" w:rsidRDefault="00A21546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738321458"/>
      <w:docPartObj>
        <w:docPartGallery w:val="Page Numbers (Bottom of Page)"/>
        <w:docPartUnique/>
      </w:docPartObj>
    </w:sdtPr>
    <w:sdtContent>
      <w:p w14:paraId="6F71E208" w14:textId="5FA0ACD6" w:rsidR="00E07484" w:rsidRPr="00172A32" w:rsidRDefault="00172A3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72A32">
          <w:rPr>
            <w:rFonts w:ascii="Angsana New" w:hAnsi="Angsana New"/>
            <w:sz w:val="30"/>
            <w:szCs w:val="30"/>
          </w:rPr>
          <w:t>2</w:t>
        </w:r>
      </w:p>
    </w:sdtContent>
  </w:sdt>
  <w:p w14:paraId="7EF952C3" w14:textId="77777777" w:rsidR="00E07484" w:rsidRPr="00E07484" w:rsidRDefault="00E07484" w:rsidP="006B7DC9">
    <w:pPr>
      <w:pStyle w:val="Footer"/>
      <w:jc w:val="center"/>
      <w:rPr>
        <w:rFonts w:asciiTheme="majorHAnsi" w:hAnsiTheme="majorHAnsi" w:cstheme="majorHAns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32B7A657" w:rsidR="00A47A49" w:rsidRPr="00227E50" w:rsidRDefault="00172A32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C84C" w14:textId="77777777" w:rsidR="00A21546" w:rsidRDefault="00A21546" w:rsidP="003D743A">
      <w:r>
        <w:separator/>
      </w:r>
    </w:p>
  </w:footnote>
  <w:footnote w:type="continuationSeparator" w:id="0">
    <w:p w14:paraId="521F2189" w14:textId="77777777" w:rsidR="00A21546" w:rsidRDefault="00A21546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A98F2" w14:textId="77777777" w:rsidR="00E07484" w:rsidRPr="00BE76D9" w:rsidRDefault="00E0748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77777777" w:rsidR="00694E93" w:rsidRPr="00E07484" w:rsidRDefault="00694E93" w:rsidP="00E07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2C43B5"/>
    <w:multiLevelType w:val="multilevel"/>
    <w:tmpl w:val="C548ECF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8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F8B6215"/>
    <w:multiLevelType w:val="hybridMultilevel"/>
    <w:tmpl w:val="63A4F920"/>
    <w:lvl w:ilvl="0" w:tplc="ECB0E060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E062B4"/>
    <w:multiLevelType w:val="hybridMultilevel"/>
    <w:tmpl w:val="C548ECF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2450FEF"/>
    <w:multiLevelType w:val="hybridMultilevel"/>
    <w:tmpl w:val="C764C8CA"/>
    <w:lvl w:ilvl="0" w:tplc="28FCAAF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5F4668"/>
    <w:multiLevelType w:val="hybridMultilevel"/>
    <w:tmpl w:val="DF007E54"/>
    <w:lvl w:ilvl="0" w:tplc="7B7A6B60">
      <w:start w:val="1"/>
      <w:numFmt w:val="thaiLett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A069D"/>
    <w:multiLevelType w:val="hybridMultilevel"/>
    <w:tmpl w:val="03820EC8"/>
    <w:lvl w:ilvl="0" w:tplc="2B7A32A4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2" w15:restartNumberingAfterBreak="0">
    <w:nsid w:val="64642529"/>
    <w:multiLevelType w:val="multilevel"/>
    <w:tmpl w:val="7B94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4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9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655BB5"/>
    <w:multiLevelType w:val="singleLevel"/>
    <w:tmpl w:val="98E2A7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56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7" w15:restartNumberingAfterBreak="0">
    <w:nsid w:val="7B7A575B"/>
    <w:multiLevelType w:val="hybridMultilevel"/>
    <w:tmpl w:val="ED10FFB0"/>
    <w:lvl w:ilvl="0" w:tplc="A30C714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7"/>
  </w:num>
  <w:num w:numId="12" w16cid:durableId="2088727833">
    <w:abstractNumId w:val="22"/>
  </w:num>
  <w:num w:numId="13" w16cid:durableId="233856962">
    <w:abstractNumId w:val="47"/>
  </w:num>
  <w:num w:numId="14" w16cid:durableId="1435247518">
    <w:abstractNumId w:val="24"/>
  </w:num>
  <w:num w:numId="15" w16cid:durableId="1649703447">
    <w:abstractNumId w:val="29"/>
  </w:num>
  <w:num w:numId="16" w16cid:durableId="589580701">
    <w:abstractNumId w:val="52"/>
  </w:num>
  <w:num w:numId="17" w16cid:durableId="2056267345">
    <w:abstractNumId w:val="54"/>
  </w:num>
  <w:num w:numId="18" w16cid:durableId="1637876923">
    <w:abstractNumId w:val="36"/>
  </w:num>
  <w:num w:numId="19" w16cid:durableId="1648167249">
    <w:abstractNumId w:val="15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49"/>
  </w:num>
  <w:num w:numId="23" w16cid:durableId="128523621">
    <w:abstractNumId w:val="43"/>
  </w:num>
  <w:num w:numId="24" w16cid:durableId="1449470780">
    <w:abstractNumId w:val="55"/>
  </w:num>
  <w:num w:numId="25" w16cid:durableId="121928510">
    <w:abstractNumId w:val="17"/>
  </w:num>
  <w:num w:numId="26" w16cid:durableId="2035812077">
    <w:abstractNumId w:val="46"/>
  </w:num>
  <w:num w:numId="27" w16cid:durableId="1338383434">
    <w:abstractNumId w:val="51"/>
  </w:num>
  <w:num w:numId="28" w16cid:durableId="487863937">
    <w:abstractNumId w:val="34"/>
  </w:num>
  <w:num w:numId="29" w16cid:durableId="290523327">
    <w:abstractNumId w:val="32"/>
  </w:num>
  <w:num w:numId="30" w16cid:durableId="2088073192">
    <w:abstractNumId w:val="21"/>
  </w:num>
  <w:num w:numId="31" w16cid:durableId="1636838890">
    <w:abstractNumId w:val="44"/>
  </w:num>
  <w:num w:numId="32" w16cid:durableId="498737658">
    <w:abstractNumId w:val="48"/>
  </w:num>
  <w:num w:numId="33" w16cid:durableId="475074935">
    <w:abstractNumId w:val="37"/>
  </w:num>
  <w:num w:numId="34" w16cid:durableId="1868785557">
    <w:abstractNumId w:val="45"/>
  </w:num>
  <w:num w:numId="35" w16cid:durableId="1924023944">
    <w:abstractNumId w:val="19"/>
  </w:num>
  <w:num w:numId="36" w16cid:durableId="521936581">
    <w:abstractNumId w:val="35"/>
  </w:num>
  <w:num w:numId="37" w16cid:durableId="235867287">
    <w:abstractNumId w:val="39"/>
  </w:num>
  <w:num w:numId="38" w16cid:durableId="1015496020">
    <w:abstractNumId w:val="53"/>
  </w:num>
  <w:num w:numId="39" w16cid:durableId="1475372171">
    <w:abstractNumId w:val="38"/>
  </w:num>
  <w:num w:numId="40" w16cid:durableId="2130005566">
    <w:abstractNumId w:val="56"/>
  </w:num>
  <w:num w:numId="41" w16cid:durableId="2133818876">
    <w:abstractNumId w:val="12"/>
  </w:num>
  <w:num w:numId="42" w16cid:durableId="82534495">
    <w:abstractNumId w:val="40"/>
  </w:num>
  <w:num w:numId="43" w16cid:durableId="1996835444">
    <w:abstractNumId w:val="18"/>
  </w:num>
  <w:num w:numId="44" w16cid:durableId="1196696822">
    <w:abstractNumId w:val="23"/>
  </w:num>
  <w:num w:numId="45" w16cid:durableId="2049723287">
    <w:abstractNumId w:val="13"/>
  </w:num>
  <w:num w:numId="46" w16cid:durableId="1899659175">
    <w:abstractNumId w:val="41"/>
  </w:num>
  <w:num w:numId="47" w16cid:durableId="888608321">
    <w:abstractNumId w:val="26"/>
  </w:num>
  <w:num w:numId="48" w16cid:durableId="1140147678">
    <w:abstractNumId w:val="11"/>
  </w:num>
  <w:num w:numId="49" w16cid:durableId="309336366">
    <w:abstractNumId w:val="25"/>
  </w:num>
  <w:num w:numId="50" w16cid:durableId="77609526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7764559">
    <w:abstractNumId w:val="20"/>
  </w:num>
  <w:num w:numId="52" w16cid:durableId="1784152530">
    <w:abstractNumId w:val="33"/>
  </w:num>
  <w:num w:numId="53" w16cid:durableId="63069498">
    <w:abstractNumId w:val="28"/>
  </w:num>
  <w:num w:numId="54" w16cid:durableId="1345982519">
    <w:abstractNumId w:val="31"/>
  </w:num>
  <w:num w:numId="55" w16cid:durableId="597061025">
    <w:abstractNumId w:val="16"/>
  </w:num>
  <w:num w:numId="56" w16cid:durableId="578833926">
    <w:abstractNumId w:val="42"/>
  </w:num>
  <w:num w:numId="57" w16cid:durableId="1534152384">
    <w:abstractNumId w:val="50"/>
  </w:num>
  <w:num w:numId="58" w16cid:durableId="1415778648">
    <w:abstractNumId w:val="3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C84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2A7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7F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A0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4CE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079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B6F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2E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61A1"/>
    <w:rsid w:val="0014645C"/>
    <w:rsid w:val="0014649A"/>
    <w:rsid w:val="0014658A"/>
    <w:rsid w:val="00146723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38E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32"/>
    <w:rsid w:val="00172ADD"/>
    <w:rsid w:val="00172C1D"/>
    <w:rsid w:val="00172C2D"/>
    <w:rsid w:val="00172D13"/>
    <w:rsid w:val="00172D88"/>
    <w:rsid w:val="00172E35"/>
    <w:rsid w:val="001730F9"/>
    <w:rsid w:val="0017338B"/>
    <w:rsid w:val="001737E7"/>
    <w:rsid w:val="00173A6C"/>
    <w:rsid w:val="00173B02"/>
    <w:rsid w:val="00173BC9"/>
    <w:rsid w:val="00173C31"/>
    <w:rsid w:val="00173D21"/>
    <w:rsid w:val="00173EE2"/>
    <w:rsid w:val="001745E9"/>
    <w:rsid w:val="001747E8"/>
    <w:rsid w:val="00174926"/>
    <w:rsid w:val="00174B4C"/>
    <w:rsid w:val="00174F4D"/>
    <w:rsid w:val="00175135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9AC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0DF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5F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DB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7ED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676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12E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3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5B3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1DEF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19A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2A"/>
    <w:rsid w:val="004007A9"/>
    <w:rsid w:val="00400986"/>
    <w:rsid w:val="00400A5A"/>
    <w:rsid w:val="00400F63"/>
    <w:rsid w:val="00401368"/>
    <w:rsid w:val="00401F82"/>
    <w:rsid w:val="0040275E"/>
    <w:rsid w:val="00402810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16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B70"/>
    <w:rsid w:val="0043318C"/>
    <w:rsid w:val="0043363E"/>
    <w:rsid w:val="0043367C"/>
    <w:rsid w:val="00433708"/>
    <w:rsid w:val="00433745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1C"/>
    <w:rsid w:val="004616ED"/>
    <w:rsid w:val="004617C5"/>
    <w:rsid w:val="00461B67"/>
    <w:rsid w:val="00461BAA"/>
    <w:rsid w:val="004620CD"/>
    <w:rsid w:val="00462690"/>
    <w:rsid w:val="00462695"/>
    <w:rsid w:val="004626E9"/>
    <w:rsid w:val="0046285A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685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C5C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8F9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5CE"/>
    <w:rsid w:val="004E67BD"/>
    <w:rsid w:val="004E67EE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CE6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B3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2E3A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3F9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81E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26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D99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6EE0"/>
    <w:rsid w:val="0069703D"/>
    <w:rsid w:val="006970AE"/>
    <w:rsid w:val="006973A0"/>
    <w:rsid w:val="006976D9"/>
    <w:rsid w:val="00697F00"/>
    <w:rsid w:val="006A0446"/>
    <w:rsid w:val="006A0684"/>
    <w:rsid w:val="006A0B7B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3D76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431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5B7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EF6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5D4F"/>
    <w:rsid w:val="00726037"/>
    <w:rsid w:val="007260C9"/>
    <w:rsid w:val="0072639D"/>
    <w:rsid w:val="00726A7C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08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050"/>
    <w:rsid w:val="007463E7"/>
    <w:rsid w:val="00746504"/>
    <w:rsid w:val="007465E3"/>
    <w:rsid w:val="0074682B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404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488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2845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1C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6F1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21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1E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712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2FD8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4F1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CD6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5F8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6B79"/>
    <w:rsid w:val="008C71E1"/>
    <w:rsid w:val="008C725C"/>
    <w:rsid w:val="008C76A8"/>
    <w:rsid w:val="008C7743"/>
    <w:rsid w:val="008C7843"/>
    <w:rsid w:val="008D0287"/>
    <w:rsid w:val="008D038F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8A3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23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62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4E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23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9B1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48F"/>
    <w:rsid w:val="00957751"/>
    <w:rsid w:val="00957849"/>
    <w:rsid w:val="00957F2F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04A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10E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59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46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3E7D"/>
    <w:rsid w:val="00A2431C"/>
    <w:rsid w:val="00A2484B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02C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53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C29"/>
    <w:rsid w:val="00A66D12"/>
    <w:rsid w:val="00A66D62"/>
    <w:rsid w:val="00A675B3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0F2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0E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3EA6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4B5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3A2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A4"/>
    <w:rsid w:val="00B11419"/>
    <w:rsid w:val="00B11509"/>
    <w:rsid w:val="00B11A30"/>
    <w:rsid w:val="00B11E87"/>
    <w:rsid w:val="00B12031"/>
    <w:rsid w:val="00B1298D"/>
    <w:rsid w:val="00B12C0A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079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59F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83C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B6A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809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1FEC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BBC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4DAF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A6D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C47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928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670"/>
    <w:rsid w:val="00D06824"/>
    <w:rsid w:val="00D06B25"/>
    <w:rsid w:val="00D06D42"/>
    <w:rsid w:val="00D06EB5"/>
    <w:rsid w:val="00D071E9"/>
    <w:rsid w:val="00D07638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A7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94E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3F0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84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4FEB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08E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BB4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03F"/>
    <w:rsid w:val="00E43107"/>
    <w:rsid w:val="00E43289"/>
    <w:rsid w:val="00E4330F"/>
    <w:rsid w:val="00E434A1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3CB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3E81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09A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EB5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886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6DEE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1B7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06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40F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349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544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BD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EF5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6A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61F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8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Wachirapa, Chewasat</cp:lastModifiedBy>
  <cp:revision>16</cp:revision>
  <cp:lastPrinted>2024-08-14T15:09:00Z</cp:lastPrinted>
  <dcterms:created xsi:type="dcterms:W3CDTF">2024-08-14T12:30:00Z</dcterms:created>
  <dcterms:modified xsi:type="dcterms:W3CDTF">2024-08-14T15:23:00Z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