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6B230A" w14:textId="77777777" w:rsidR="006A0462" w:rsidRPr="003A26D1" w:rsidRDefault="006A0462">
      <w:pPr>
        <w:rPr>
          <w:rFonts w:ascii="Arial" w:hAnsi="Arial" w:cstheme="minorBidi"/>
          <w:sz w:val="20"/>
          <w:szCs w:val="25"/>
          <w:cs/>
          <w:lang w:val="en-US" w:bidi="th-TH"/>
        </w:rPr>
      </w:pPr>
    </w:p>
    <w:p w14:paraId="4C2C33FD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56D34667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027D329E" w14:textId="77777777" w:rsidTr="003C222F">
        <w:trPr>
          <w:trHeight w:val="3237"/>
        </w:trPr>
        <w:tc>
          <w:tcPr>
            <w:tcW w:w="7200" w:type="dxa"/>
          </w:tcPr>
          <w:p w14:paraId="0240C0ED" w14:textId="64C0F8C8" w:rsidR="00C81773" w:rsidRPr="005B040C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  <w:p w14:paraId="1F25BFCA" w14:textId="5F657078" w:rsidR="00A36B61" w:rsidRPr="00F62E02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</w:rPr>
            </w:pPr>
            <w:r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F62E02">
              <w:rPr>
                <w:rFonts w:hint="cs"/>
                <w:sz w:val="44"/>
                <w:szCs w:val="44"/>
                <w:cs/>
              </w:rPr>
              <w:t xml:space="preserve"> </w:t>
            </w:r>
            <w:r w:rsidR="00CC216A"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ซีแพนเนล</w:t>
            </w:r>
            <w:r w:rsidR="00CC216A" w:rsidRPr="00F62E02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F62E02">
              <w:rPr>
                <w:rFonts w:ascii="Angsana New" w:hAnsi="Angsana New" w:cs="Angsana New"/>
                <w:sz w:val="44"/>
                <w:szCs w:val="44"/>
                <w:cs/>
              </w:rPr>
              <w:t>จำกัด</w:t>
            </w:r>
            <w:r w:rsidR="00A36B61" w:rsidRPr="00F62E02">
              <w:rPr>
                <w:rFonts w:ascii="Angsana New" w:hAnsi="Angsana New" w:cs="Angsana New"/>
                <w:sz w:val="44"/>
                <w:szCs w:val="44"/>
              </w:rPr>
              <w:t xml:space="preserve"> (</w:t>
            </w:r>
            <w:r w:rsidR="00A36B61"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มหาชน</w:t>
            </w:r>
            <w:r w:rsidR="00A36B61" w:rsidRPr="00F62E02">
              <w:rPr>
                <w:rFonts w:ascii="Angsana New" w:hAnsi="Angsana New" w:cs="Angsana New"/>
                <w:sz w:val="44"/>
                <w:szCs w:val="44"/>
              </w:rPr>
              <w:t>)</w:t>
            </w:r>
          </w:p>
          <w:p w14:paraId="77A98597" w14:textId="77777777" w:rsidR="00CC216A" w:rsidRPr="00F62E02" w:rsidRDefault="00CC216A" w:rsidP="00CC216A">
            <w:pPr>
              <w:ind w:firstLine="14"/>
              <w:rPr>
                <w:b/>
                <w:bCs/>
                <w:sz w:val="30"/>
                <w:szCs w:val="30"/>
                <w:lang w:bidi="th-TH"/>
              </w:rPr>
            </w:pPr>
          </w:p>
          <w:p w14:paraId="3D76E10A" w14:textId="77777777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14A41C9E" w14:textId="4D1DE17D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6005DF" w:rsidRPr="006005D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6005DF" w:rsidRPr="006005DF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6005DF" w:rsidRPr="006005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005DF" w:rsidRPr="006005D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005D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  <w:p w14:paraId="76EAA705" w14:textId="77777777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F62E02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231671EA" w14:textId="7344ACAF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2F1CE4AB" w14:textId="77777777"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180B773F" w14:textId="77777777" w:rsidR="00C81773" w:rsidRPr="00F62E02" w:rsidRDefault="00C81773" w:rsidP="00E7029F">
      <w:pPr>
        <w:rPr>
          <w:rFonts w:ascii="Arial" w:hAnsi="Arial" w:cstheme="minorBidi"/>
          <w:sz w:val="20"/>
          <w:szCs w:val="25"/>
          <w:cs/>
          <w:lang w:bidi="th-TH"/>
        </w:rPr>
        <w:sectPr w:rsidR="00C81773" w:rsidRPr="00F62E02" w:rsidSect="00CC2F30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0AEA66F0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D7BAE66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CDE5525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8756155" w14:textId="77777777" w:rsidR="0012448F" w:rsidRDefault="0012448F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A23BB24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843BF2A" w14:textId="77777777" w:rsidR="00981CD5" w:rsidRDefault="00981CD5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2377B43" w14:textId="77777777" w:rsidR="00F02015" w:rsidRDefault="00F02015" w:rsidP="00981CD5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E80F721" w14:textId="77777777" w:rsidR="00F02015" w:rsidRDefault="00F02015" w:rsidP="00981CD5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D295BAF" w14:textId="2AE06B4B" w:rsidR="00C81773" w:rsidRPr="00C81773" w:rsidRDefault="00C81773" w:rsidP="00981CD5">
      <w:pPr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6AF3EE4" w14:textId="77777777" w:rsidR="00C81773" w:rsidRPr="00DE35CB" w:rsidRDefault="00C81773" w:rsidP="00981CD5">
      <w:pPr>
        <w:spacing w:line="240" w:lineRule="atLeast"/>
        <w:rPr>
          <w:rFonts w:ascii="Angsana New" w:hAnsi="Angsana New"/>
          <w:sz w:val="26"/>
          <w:szCs w:val="26"/>
          <w:lang w:bidi="th-TH"/>
        </w:rPr>
      </w:pPr>
    </w:p>
    <w:p w14:paraId="5C0C5D09" w14:textId="61531724" w:rsidR="00C81773" w:rsidRPr="00C81773" w:rsidRDefault="00C81773" w:rsidP="00981CD5">
      <w:pPr>
        <w:spacing w:line="240" w:lineRule="atLeast"/>
        <w:rPr>
          <w:rFonts w:ascii="Angsana New" w:hAnsi="Angsana New"/>
          <w:sz w:val="26"/>
          <w:szCs w:val="26"/>
          <w:rtl/>
          <w:cs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>)</w:t>
      </w:r>
    </w:p>
    <w:p w14:paraId="615A028D" w14:textId="77777777" w:rsidR="00C81773" w:rsidRPr="00DE35CB" w:rsidRDefault="00C81773" w:rsidP="00981CD5">
      <w:pPr>
        <w:spacing w:line="240" w:lineRule="atLeast"/>
        <w:rPr>
          <w:rFonts w:ascii="Angsana New" w:hAnsi="Angsana New"/>
          <w:sz w:val="26"/>
          <w:szCs w:val="26"/>
        </w:rPr>
      </w:pPr>
    </w:p>
    <w:p w14:paraId="055299E4" w14:textId="000EBC97" w:rsidR="00833E83" w:rsidRDefault="00C81773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ข้าพเจ้าได้สอบทานงบฐานะการเงิน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2A602A">
        <w:rPr>
          <w:rFonts w:ascii="Angsana New" w:hAnsi="Angsana New" w:cs="Angsana New"/>
          <w:sz w:val="26"/>
          <w:szCs w:val="26"/>
          <w:lang w:bidi="th-TH"/>
        </w:rPr>
        <w:t>3</w:t>
      </w:r>
      <w:r w:rsidR="006005DF">
        <w:rPr>
          <w:rFonts w:ascii="Angsana New" w:hAnsi="Angsana New" w:cs="Angsana New"/>
          <w:sz w:val="26"/>
          <w:szCs w:val="26"/>
          <w:lang w:bidi="th-TH"/>
        </w:rPr>
        <w:t>0</w:t>
      </w:r>
      <w:r w:rsidR="002A602A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6005DF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="002A602A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2A602A">
        <w:rPr>
          <w:rFonts w:ascii="Angsana New" w:hAnsi="Angsana New" w:cs="Angsana New"/>
          <w:sz w:val="26"/>
          <w:szCs w:val="26"/>
          <w:lang w:bidi="th-TH"/>
        </w:rPr>
        <w:t>256</w:t>
      </w:r>
      <w:r w:rsidR="00DE35CB">
        <w:rPr>
          <w:rFonts w:ascii="Angsana New" w:hAnsi="Angsana New" w:cs="Angsana New"/>
          <w:sz w:val="26"/>
          <w:szCs w:val="26"/>
          <w:lang w:bidi="th-TH"/>
        </w:rPr>
        <w:t>7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63478" w:rsidRPr="00B63478">
        <w:rPr>
          <w:rFonts w:ascii="Angsana New" w:hAnsi="Angsana New" w:cs="Angsana New"/>
          <w:sz w:val="26"/>
          <w:szCs w:val="26"/>
          <w:cs/>
          <w:lang w:bidi="th-TH"/>
        </w:rPr>
        <w:t>งบกำไร</w:t>
      </w:r>
      <w:r w:rsidR="00713F09">
        <w:rPr>
          <w:rFonts w:ascii="Angsana New" w:hAnsi="Angsana New" w:cs="Angsana New" w:hint="cs"/>
          <w:sz w:val="26"/>
          <w:szCs w:val="26"/>
          <w:cs/>
          <w:lang w:bidi="th-TH"/>
        </w:rPr>
        <w:t>ขาดทุน</w:t>
      </w:r>
      <w:r w:rsidR="00B63478" w:rsidRPr="00B63478">
        <w:rPr>
          <w:rFonts w:ascii="Angsana New" w:hAnsi="Angsana New" w:cs="Angsana New" w:hint="cs"/>
          <w:sz w:val="26"/>
          <w:szCs w:val="26"/>
          <w:cs/>
          <w:lang w:bidi="th-TH"/>
        </w:rPr>
        <w:t>เบ็ดเสร็จ</w:t>
      </w:r>
      <w:r w:rsidR="006005DF" w:rsidRPr="006005DF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สำหรับงวดสามเดือนและหกเดือนสิ้นสุดวันที่</w:t>
      </w:r>
      <w:r w:rsidR="003A26D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</w:t>
      </w:r>
      <w:r w:rsidR="006005DF">
        <w:rPr>
          <w:rFonts w:ascii="Angsana New" w:hAnsi="Angsana New" w:cs="Angsana New"/>
          <w:sz w:val="26"/>
          <w:szCs w:val="26"/>
          <w:lang w:bidi="th-TH"/>
        </w:rPr>
        <w:t>30</w:t>
      </w:r>
      <w:r w:rsidR="006005DF" w:rsidRPr="006005D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6005DF" w:rsidRPr="006005DF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="006005DF" w:rsidRPr="006005D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6005DF">
        <w:rPr>
          <w:rFonts w:ascii="Angsana New" w:hAnsi="Angsana New" w:cs="Angsana New"/>
          <w:sz w:val="26"/>
          <w:szCs w:val="26"/>
          <w:lang w:bidi="th-TH"/>
        </w:rPr>
        <w:t>2567</w:t>
      </w:r>
      <w:r w:rsidR="006005D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833E83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งบการเปลี่ยนแปลงส่วนของ</w:t>
      </w:r>
      <w:r w:rsidR="00D92756">
        <w:rPr>
          <w:rFonts w:ascii="Angsana New" w:hAnsi="Angsana New" w:cs="Angsana New" w:hint="cs"/>
          <w:sz w:val="26"/>
          <w:szCs w:val="26"/>
          <w:cs/>
          <w:lang w:bidi="th-TH"/>
        </w:rPr>
        <w:t>เจ้าของ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และงบกระแสเงินสดสำหรับงวด</w:t>
      </w:r>
      <w:r w:rsidR="006005DF">
        <w:rPr>
          <w:rFonts w:ascii="Angsana New" w:hAnsi="Angsana New" w:cs="Angsana New" w:hint="cs"/>
          <w:sz w:val="26"/>
          <w:szCs w:val="26"/>
          <w:cs/>
          <w:lang w:bidi="th-TH"/>
        </w:rPr>
        <w:t>หก</w:t>
      </w:r>
      <w:r w:rsidR="00C477D3">
        <w:rPr>
          <w:rFonts w:ascii="Angsana New" w:hAnsi="Angsana New" w:cs="Angsana New" w:hint="cs"/>
          <w:sz w:val="26"/>
          <w:szCs w:val="26"/>
          <w:cs/>
          <w:lang w:bidi="th-TH"/>
        </w:rPr>
        <w:t>เดือน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สิ้นสุด</w:t>
      </w:r>
      <w:r w:rsidR="006005D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วันที่ </w:t>
      </w:r>
      <w:r w:rsidR="006005DF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6005DF">
        <w:rPr>
          <w:rFonts w:ascii="Angsana New" w:hAnsi="Angsana New" w:cs="Angsana New" w:hint="cs"/>
          <w:sz w:val="26"/>
          <w:szCs w:val="26"/>
          <w:cs/>
          <w:lang w:val="en-US" w:bidi="th-TH"/>
        </w:rPr>
        <w:t>มิถุนายน</w:t>
      </w:r>
      <w:r w:rsidR="006005DF">
        <w:rPr>
          <w:rFonts w:ascii="Angsana New" w:hAnsi="Angsana New" w:cs="Angsana New"/>
          <w:sz w:val="26"/>
          <w:szCs w:val="26"/>
          <w:lang w:val="en-US" w:bidi="th-TH"/>
        </w:rPr>
        <w:t xml:space="preserve"> 2567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3A26D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หมายเหตุประกอบงบการเงินแบบย่อ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ของ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="00DB2E91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833E83">
        <w:rPr>
          <w:rFonts w:ascii="Angsana New" w:hAnsi="Angsana New" w:cs="Angsana New"/>
          <w:sz w:val="26"/>
          <w:szCs w:val="26"/>
          <w:lang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="00BA69E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61C15E2" w14:textId="77777777" w:rsidR="00981CD5" w:rsidRPr="00DE35CB" w:rsidRDefault="00981CD5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409BF996" w14:textId="77777777" w:rsidR="00C81773" w:rsidRPr="00511CCF" w:rsidRDefault="00C81773" w:rsidP="00981CD5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1EF4ED4E" w14:textId="738249A9" w:rsidR="00B11368" w:rsidRDefault="00C81773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2410</w:t>
      </w:r>
      <w:r w:rsidRPr="00511CCF">
        <w:rPr>
          <w:rFonts w:ascii="Angsana New" w:hAnsi="Angsana New"/>
          <w:sz w:val="26"/>
          <w:szCs w:val="26"/>
        </w:rPr>
        <w:t xml:space="preserve"> 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5C488E13" w14:textId="77777777" w:rsidR="00981CD5" w:rsidRPr="00DE35CB" w:rsidRDefault="00981CD5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6DF7F443" w14:textId="77777777" w:rsidR="00C81773" w:rsidRPr="00511CCF" w:rsidRDefault="00C81773" w:rsidP="00981CD5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4BF00916" w14:textId="0C6E8B91" w:rsidR="00C81773" w:rsidRDefault="00C81773" w:rsidP="00981CD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4001A590" w14:textId="77777777" w:rsidR="00981CD5" w:rsidRPr="00DE35CB" w:rsidRDefault="00981CD5" w:rsidP="00981CD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29980B6" w14:textId="77777777" w:rsidR="0012448F" w:rsidRPr="00DE35CB" w:rsidRDefault="0012448F" w:rsidP="00981CD5">
      <w:pPr>
        <w:spacing w:line="240" w:lineRule="atLeast"/>
        <w:rPr>
          <w:rFonts w:ascii="Angsana New" w:hAnsi="Angsana New"/>
          <w:sz w:val="26"/>
          <w:szCs w:val="26"/>
        </w:rPr>
      </w:pPr>
    </w:p>
    <w:p w14:paraId="031F003A" w14:textId="77777777" w:rsidR="00E62ABC" w:rsidRPr="0057296D" w:rsidRDefault="00E62ABC" w:rsidP="00981CD5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</w:rPr>
      </w:pPr>
      <w:r w:rsidRPr="0057296D">
        <w:rPr>
          <w:rFonts w:ascii="Angsana New" w:hAnsi="Angsana New" w:cs="Angsana New"/>
          <w:sz w:val="26"/>
          <w:szCs w:val="26"/>
          <w:cs/>
        </w:rPr>
        <w:t>(นายอภิชาติ สายะสิต)</w:t>
      </w:r>
    </w:p>
    <w:p w14:paraId="575870D5" w14:textId="77777777" w:rsidR="00E62ABC" w:rsidRPr="0057296D" w:rsidRDefault="00E62ABC" w:rsidP="00981CD5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57296D">
        <w:rPr>
          <w:rFonts w:ascii="Angsana New" w:hAnsi="Angsana New" w:cs="Angsana New"/>
          <w:sz w:val="26"/>
          <w:szCs w:val="26"/>
          <w:cs/>
        </w:rPr>
        <w:t>ผู้สอบบัญชีรับอนุญาต</w:t>
      </w:r>
      <w:r w:rsidRPr="0057296D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57296D">
        <w:rPr>
          <w:rFonts w:ascii="Angsana New" w:hAnsi="Angsana New" w:cs="Angsana New"/>
          <w:sz w:val="26"/>
          <w:szCs w:val="26"/>
          <w:cs/>
        </w:rPr>
        <w:t xml:space="preserve">เลขทะเบียน </w:t>
      </w:r>
      <w:r w:rsidRPr="0057296D">
        <w:rPr>
          <w:rFonts w:ascii="Angsana New" w:hAnsi="Angsana New" w:cs="Angsana New"/>
          <w:sz w:val="26"/>
          <w:szCs w:val="26"/>
          <w:lang w:val="en-US"/>
        </w:rPr>
        <w:t>4229</w:t>
      </w:r>
    </w:p>
    <w:p w14:paraId="1625E158" w14:textId="77777777" w:rsidR="00C81773" w:rsidRPr="00511CCF" w:rsidRDefault="00C81773" w:rsidP="00981CD5">
      <w:pPr>
        <w:spacing w:line="240" w:lineRule="atLeast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64298E0" w14:textId="77777777" w:rsidR="00C81773" w:rsidRPr="00511CCF" w:rsidRDefault="00C81773" w:rsidP="00981CD5">
      <w:pPr>
        <w:spacing w:line="240" w:lineRule="atLeast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03EFB427" w14:textId="49BC4F48" w:rsidR="0075680B" w:rsidRPr="00191A71" w:rsidRDefault="00C81773" w:rsidP="00981CD5">
      <w:pPr>
        <w:spacing w:line="240" w:lineRule="atLeast"/>
        <w:rPr>
          <w:rFonts w:ascii="Angsana New" w:hAnsi="Angsana New" w:cs="Angsana New"/>
          <w:sz w:val="26"/>
          <w:szCs w:val="26"/>
          <w:lang w:val="en-US" w:bidi="th-TH"/>
        </w:rPr>
      </w:pPr>
      <w:r w:rsidRPr="00443DFC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443DFC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EA2F2D">
        <w:rPr>
          <w:rFonts w:ascii="Angsana New" w:hAnsi="Angsana New" w:cs="Angsana New"/>
          <w:sz w:val="26"/>
          <w:szCs w:val="26"/>
          <w:lang w:val="en-US" w:bidi="th-TH"/>
        </w:rPr>
        <w:t>7</w:t>
      </w:r>
      <w:r w:rsidR="00511CCF" w:rsidRPr="00443DFC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3A26D1" w:rsidRPr="00443DFC">
        <w:rPr>
          <w:rFonts w:ascii="Angsana New" w:hAnsi="Angsana New" w:cs="Angsana New" w:hint="cs"/>
          <w:sz w:val="26"/>
          <w:szCs w:val="26"/>
          <w:cs/>
          <w:lang w:bidi="th-TH"/>
        </w:rPr>
        <w:t>สิงหาคม</w:t>
      </w:r>
      <w:r w:rsidR="00E5405F" w:rsidRPr="00443DFC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443DFC">
        <w:rPr>
          <w:rFonts w:ascii="Angsana New" w:hAnsi="Angsana New" w:cs="Angsana New"/>
          <w:sz w:val="26"/>
          <w:szCs w:val="26"/>
          <w:lang w:bidi="th-TH"/>
        </w:rPr>
        <w:t>256</w:t>
      </w:r>
      <w:r w:rsidR="00DE35CB" w:rsidRPr="00443DFC">
        <w:rPr>
          <w:rFonts w:ascii="Angsana New" w:hAnsi="Angsana New" w:cs="Angsana New"/>
          <w:sz w:val="26"/>
          <w:szCs w:val="26"/>
          <w:lang w:val="en-US" w:bidi="th-TH"/>
        </w:rPr>
        <w:t>7</w:t>
      </w:r>
    </w:p>
    <w:sectPr w:rsidR="0075680B" w:rsidRPr="00191A71" w:rsidSect="00CC2F30">
      <w:headerReference w:type="default" r:id="rId10"/>
      <w:pgSz w:w="11906" w:h="16838" w:code="9"/>
      <w:pgMar w:top="1152" w:right="1008" w:bottom="576" w:left="1296" w:header="576" w:footer="47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8AB7CA" w14:textId="77777777" w:rsidR="001E67CC" w:rsidRDefault="001E67CC" w:rsidP="006D3290">
      <w:r>
        <w:separator/>
      </w:r>
    </w:p>
  </w:endnote>
  <w:endnote w:type="continuationSeparator" w:id="0">
    <w:p w14:paraId="5990313D" w14:textId="77777777" w:rsidR="001E67CC" w:rsidRDefault="001E67CC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CAF038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473DC1" w14:textId="77777777" w:rsidR="001E67CC" w:rsidRDefault="001E67CC" w:rsidP="006D3290">
      <w:r>
        <w:separator/>
      </w:r>
    </w:p>
  </w:footnote>
  <w:footnote w:type="continuationSeparator" w:id="0">
    <w:p w14:paraId="04A7F769" w14:textId="77777777" w:rsidR="001E67CC" w:rsidRDefault="001E67CC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4AA85F54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5B218E4B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315CA811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385DFA79" w14:textId="77777777" w:rsidR="00352177" w:rsidRDefault="003521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919F0" w14:textId="77777777" w:rsidR="00C81773" w:rsidRDefault="00C81773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D407FA3"/>
    <w:multiLevelType w:val="hybridMultilevel"/>
    <w:tmpl w:val="C5863BF8"/>
    <w:lvl w:ilvl="0" w:tplc="C250279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3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8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1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4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130244827">
    <w:abstractNumId w:val="13"/>
  </w:num>
  <w:num w:numId="2" w16cid:durableId="1138064974">
    <w:abstractNumId w:val="10"/>
  </w:num>
  <w:num w:numId="3" w16cid:durableId="404189233">
    <w:abstractNumId w:val="2"/>
  </w:num>
  <w:num w:numId="4" w16cid:durableId="1311014621">
    <w:abstractNumId w:val="0"/>
  </w:num>
  <w:num w:numId="5" w16cid:durableId="1246498504">
    <w:abstractNumId w:val="14"/>
  </w:num>
  <w:num w:numId="6" w16cid:durableId="1419054594">
    <w:abstractNumId w:val="9"/>
  </w:num>
  <w:num w:numId="7" w16cid:durableId="651180638">
    <w:abstractNumId w:val="6"/>
  </w:num>
  <w:num w:numId="8" w16cid:durableId="2131317557">
    <w:abstractNumId w:val="12"/>
  </w:num>
  <w:num w:numId="9" w16cid:durableId="1509637179">
    <w:abstractNumId w:val="8"/>
  </w:num>
  <w:num w:numId="10" w16cid:durableId="1852449094">
    <w:abstractNumId w:val="5"/>
  </w:num>
  <w:num w:numId="11" w16cid:durableId="1807620685">
    <w:abstractNumId w:val="7"/>
  </w:num>
  <w:num w:numId="12" w16cid:durableId="601499175">
    <w:abstractNumId w:val="11"/>
  </w:num>
  <w:num w:numId="13" w16cid:durableId="2050959263">
    <w:abstractNumId w:val="11"/>
  </w:num>
  <w:num w:numId="14" w16cid:durableId="1624534831">
    <w:abstractNumId w:val="3"/>
  </w:num>
  <w:num w:numId="15" w16cid:durableId="853227408">
    <w:abstractNumId w:val="4"/>
  </w:num>
  <w:num w:numId="16" w16cid:durableId="1418136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113ED"/>
    <w:rsid w:val="00033D79"/>
    <w:rsid w:val="00034E5D"/>
    <w:rsid w:val="00057527"/>
    <w:rsid w:val="000908DB"/>
    <w:rsid w:val="000A3CFB"/>
    <w:rsid w:val="000A652D"/>
    <w:rsid w:val="000B12FA"/>
    <w:rsid w:val="000D0A5C"/>
    <w:rsid w:val="000F2BE2"/>
    <w:rsid w:val="000F47F1"/>
    <w:rsid w:val="000F603E"/>
    <w:rsid w:val="00100863"/>
    <w:rsid w:val="00106399"/>
    <w:rsid w:val="001126E4"/>
    <w:rsid w:val="0012448F"/>
    <w:rsid w:val="00137980"/>
    <w:rsid w:val="0015050C"/>
    <w:rsid w:val="00155867"/>
    <w:rsid w:val="00161CE2"/>
    <w:rsid w:val="00163D10"/>
    <w:rsid w:val="00166B9A"/>
    <w:rsid w:val="0017701B"/>
    <w:rsid w:val="00185D44"/>
    <w:rsid w:val="00191A71"/>
    <w:rsid w:val="00195D94"/>
    <w:rsid w:val="001B2C9A"/>
    <w:rsid w:val="001C1729"/>
    <w:rsid w:val="001D3FAD"/>
    <w:rsid w:val="001E409F"/>
    <w:rsid w:val="001E67CC"/>
    <w:rsid w:val="001F4AB6"/>
    <w:rsid w:val="00215181"/>
    <w:rsid w:val="0022620E"/>
    <w:rsid w:val="00236290"/>
    <w:rsid w:val="002370B8"/>
    <w:rsid w:val="0026489E"/>
    <w:rsid w:val="00277E27"/>
    <w:rsid w:val="002A602A"/>
    <w:rsid w:val="002D241D"/>
    <w:rsid w:val="002E65B1"/>
    <w:rsid w:val="002F44CB"/>
    <w:rsid w:val="002F7FEF"/>
    <w:rsid w:val="00352177"/>
    <w:rsid w:val="0036568A"/>
    <w:rsid w:val="003801B5"/>
    <w:rsid w:val="003A26D1"/>
    <w:rsid w:val="003B6A36"/>
    <w:rsid w:val="003C222F"/>
    <w:rsid w:val="003E644A"/>
    <w:rsid w:val="003E7AE7"/>
    <w:rsid w:val="0041019E"/>
    <w:rsid w:val="00416B4D"/>
    <w:rsid w:val="00421302"/>
    <w:rsid w:val="00430211"/>
    <w:rsid w:val="00430F69"/>
    <w:rsid w:val="00441454"/>
    <w:rsid w:val="00442749"/>
    <w:rsid w:val="00443DFC"/>
    <w:rsid w:val="00450532"/>
    <w:rsid w:val="0047423C"/>
    <w:rsid w:val="0048460F"/>
    <w:rsid w:val="004A65E3"/>
    <w:rsid w:val="00511CCF"/>
    <w:rsid w:val="005129C6"/>
    <w:rsid w:val="00517891"/>
    <w:rsid w:val="005213EE"/>
    <w:rsid w:val="00562BF9"/>
    <w:rsid w:val="005674E6"/>
    <w:rsid w:val="005B040C"/>
    <w:rsid w:val="005B0E11"/>
    <w:rsid w:val="005C0AB1"/>
    <w:rsid w:val="005D168D"/>
    <w:rsid w:val="006005DF"/>
    <w:rsid w:val="0061435D"/>
    <w:rsid w:val="006338B4"/>
    <w:rsid w:val="006432C9"/>
    <w:rsid w:val="006623DA"/>
    <w:rsid w:val="0067054D"/>
    <w:rsid w:val="006755AE"/>
    <w:rsid w:val="006805B4"/>
    <w:rsid w:val="006A0410"/>
    <w:rsid w:val="006A0462"/>
    <w:rsid w:val="006B50E7"/>
    <w:rsid w:val="006B681C"/>
    <w:rsid w:val="006D28E7"/>
    <w:rsid w:val="006D3290"/>
    <w:rsid w:val="006D6E96"/>
    <w:rsid w:val="006E0067"/>
    <w:rsid w:val="006E070E"/>
    <w:rsid w:val="006E0B54"/>
    <w:rsid w:val="006E2E4E"/>
    <w:rsid w:val="006F71BE"/>
    <w:rsid w:val="00710D73"/>
    <w:rsid w:val="00713F09"/>
    <w:rsid w:val="00751B14"/>
    <w:rsid w:val="00752D9D"/>
    <w:rsid w:val="0075680B"/>
    <w:rsid w:val="0076674D"/>
    <w:rsid w:val="00794531"/>
    <w:rsid w:val="007A3A77"/>
    <w:rsid w:val="007E1BB0"/>
    <w:rsid w:val="007E7D2B"/>
    <w:rsid w:val="00801A1C"/>
    <w:rsid w:val="00803F09"/>
    <w:rsid w:val="00806843"/>
    <w:rsid w:val="00810F87"/>
    <w:rsid w:val="00833E83"/>
    <w:rsid w:val="008362C0"/>
    <w:rsid w:val="008428C5"/>
    <w:rsid w:val="00844D1D"/>
    <w:rsid w:val="00844F8B"/>
    <w:rsid w:val="00847C59"/>
    <w:rsid w:val="00856FDB"/>
    <w:rsid w:val="0086442C"/>
    <w:rsid w:val="00876780"/>
    <w:rsid w:val="008771CE"/>
    <w:rsid w:val="00880BE6"/>
    <w:rsid w:val="008A2E22"/>
    <w:rsid w:val="008A51E0"/>
    <w:rsid w:val="008C3C8D"/>
    <w:rsid w:val="008E3596"/>
    <w:rsid w:val="008F1FD3"/>
    <w:rsid w:val="008F291B"/>
    <w:rsid w:val="00902533"/>
    <w:rsid w:val="00922A4F"/>
    <w:rsid w:val="00924270"/>
    <w:rsid w:val="00932895"/>
    <w:rsid w:val="00944FB2"/>
    <w:rsid w:val="00954601"/>
    <w:rsid w:val="00956D35"/>
    <w:rsid w:val="00960C58"/>
    <w:rsid w:val="00964DAA"/>
    <w:rsid w:val="009661F0"/>
    <w:rsid w:val="009678F4"/>
    <w:rsid w:val="00980A34"/>
    <w:rsid w:val="00981CD5"/>
    <w:rsid w:val="009A619D"/>
    <w:rsid w:val="009C4113"/>
    <w:rsid w:val="009D285D"/>
    <w:rsid w:val="009F0373"/>
    <w:rsid w:val="009F6004"/>
    <w:rsid w:val="00A009F4"/>
    <w:rsid w:val="00A05535"/>
    <w:rsid w:val="00A306F7"/>
    <w:rsid w:val="00A3493B"/>
    <w:rsid w:val="00A36B61"/>
    <w:rsid w:val="00A37652"/>
    <w:rsid w:val="00A440EF"/>
    <w:rsid w:val="00A51CBE"/>
    <w:rsid w:val="00A628B2"/>
    <w:rsid w:val="00A65420"/>
    <w:rsid w:val="00A81802"/>
    <w:rsid w:val="00AA675C"/>
    <w:rsid w:val="00AD006F"/>
    <w:rsid w:val="00AD011F"/>
    <w:rsid w:val="00AD20EC"/>
    <w:rsid w:val="00AD73AA"/>
    <w:rsid w:val="00AE739C"/>
    <w:rsid w:val="00AF05C6"/>
    <w:rsid w:val="00B02B24"/>
    <w:rsid w:val="00B11368"/>
    <w:rsid w:val="00B231A1"/>
    <w:rsid w:val="00B33896"/>
    <w:rsid w:val="00B44794"/>
    <w:rsid w:val="00B47C4A"/>
    <w:rsid w:val="00B537E2"/>
    <w:rsid w:val="00B54430"/>
    <w:rsid w:val="00B566AA"/>
    <w:rsid w:val="00B63478"/>
    <w:rsid w:val="00B92623"/>
    <w:rsid w:val="00BA69E3"/>
    <w:rsid w:val="00BA7C9F"/>
    <w:rsid w:val="00BB0C70"/>
    <w:rsid w:val="00BD0C93"/>
    <w:rsid w:val="00BD0DF8"/>
    <w:rsid w:val="00BD75FF"/>
    <w:rsid w:val="00BE33DB"/>
    <w:rsid w:val="00BF2C9D"/>
    <w:rsid w:val="00BF5CF8"/>
    <w:rsid w:val="00C14246"/>
    <w:rsid w:val="00C21DBD"/>
    <w:rsid w:val="00C23D4F"/>
    <w:rsid w:val="00C2497C"/>
    <w:rsid w:val="00C427A0"/>
    <w:rsid w:val="00C44C9B"/>
    <w:rsid w:val="00C477D3"/>
    <w:rsid w:val="00C505E7"/>
    <w:rsid w:val="00C71C20"/>
    <w:rsid w:val="00C76CDE"/>
    <w:rsid w:val="00C81773"/>
    <w:rsid w:val="00C82909"/>
    <w:rsid w:val="00C85BCD"/>
    <w:rsid w:val="00C86392"/>
    <w:rsid w:val="00C909C7"/>
    <w:rsid w:val="00CC216A"/>
    <w:rsid w:val="00CC2F30"/>
    <w:rsid w:val="00CD133F"/>
    <w:rsid w:val="00CF0DB8"/>
    <w:rsid w:val="00D02C2D"/>
    <w:rsid w:val="00D069C1"/>
    <w:rsid w:val="00D13952"/>
    <w:rsid w:val="00D20B0F"/>
    <w:rsid w:val="00D245CB"/>
    <w:rsid w:val="00D31CB5"/>
    <w:rsid w:val="00D43E82"/>
    <w:rsid w:val="00D45321"/>
    <w:rsid w:val="00D67A48"/>
    <w:rsid w:val="00D81A20"/>
    <w:rsid w:val="00D8560D"/>
    <w:rsid w:val="00D92756"/>
    <w:rsid w:val="00DB2E91"/>
    <w:rsid w:val="00DB39A7"/>
    <w:rsid w:val="00DE35CB"/>
    <w:rsid w:val="00E0103C"/>
    <w:rsid w:val="00E16A03"/>
    <w:rsid w:val="00E232C0"/>
    <w:rsid w:val="00E2569F"/>
    <w:rsid w:val="00E31D92"/>
    <w:rsid w:val="00E332C8"/>
    <w:rsid w:val="00E34C40"/>
    <w:rsid w:val="00E41E59"/>
    <w:rsid w:val="00E44586"/>
    <w:rsid w:val="00E52A74"/>
    <w:rsid w:val="00E5405F"/>
    <w:rsid w:val="00E62ABC"/>
    <w:rsid w:val="00E7029F"/>
    <w:rsid w:val="00E8512F"/>
    <w:rsid w:val="00E872EB"/>
    <w:rsid w:val="00E874A8"/>
    <w:rsid w:val="00EA2F2D"/>
    <w:rsid w:val="00EB317F"/>
    <w:rsid w:val="00EB4288"/>
    <w:rsid w:val="00EC3174"/>
    <w:rsid w:val="00EC3EB2"/>
    <w:rsid w:val="00ED13A3"/>
    <w:rsid w:val="00EE013E"/>
    <w:rsid w:val="00EF6470"/>
    <w:rsid w:val="00F02015"/>
    <w:rsid w:val="00F1241C"/>
    <w:rsid w:val="00F1576C"/>
    <w:rsid w:val="00F3117E"/>
    <w:rsid w:val="00F31D17"/>
    <w:rsid w:val="00F330A8"/>
    <w:rsid w:val="00F405BB"/>
    <w:rsid w:val="00F44595"/>
    <w:rsid w:val="00F468FD"/>
    <w:rsid w:val="00F5046E"/>
    <w:rsid w:val="00F51F75"/>
    <w:rsid w:val="00F62E02"/>
    <w:rsid w:val="00F660B6"/>
    <w:rsid w:val="00F83C7A"/>
    <w:rsid w:val="00F950D9"/>
    <w:rsid w:val="00F95F80"/>
    <w:rsid w:val="00FA3884"/>
    <w:rsid w:val="00FA4C9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91DF73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customStyle="1" w:styleId="T">
    <w:name w:val="Å§ª×Í T"/>
    <w:basedOn w:val="Normal"/>
    <w:rsid w:val="00E62ABC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97DD2-0692-42AD-919D-A18F1FAC2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Letterhead_A4.dotx</Template>
  <TotalTime>199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Dollaporn Kitlapcharoenkul</cp:lastModifiedBy>
  <cp:revision>60</cp:revision>
  <cp:lastPrinted>2024-05-07T03:31:00Z</cp:lastPrinted>
  <dcterms:created xsi:type="dcterms:W3CDTF">2019-11-04T06:52:00Z</dcterms:created>
  <dcterms:modified xsi:type="dcterms:W3CDTF">2024-08-06T09:36:00Z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