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6C5F6" w14:textId="6C7A6EB7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6B4179C7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3DCE0772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3466C">
        <w:rPr>
          <w:rFonts w:ascii="Angsana New" w:hAnsi="Angsana New"/>
          <w:sz w:val="26"/>
          <w:szCs w:val="26"/>
        </w:rPr>
        <w:t>30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3466C">
        <w:rPr>
          <w:rFonts w:ascii="Angsana New" w:hAnsi="Angsana New" w:hint="cs"/>
          <w:sz w:val="26"/>
          <w:szCs w:val="26"/>
          <w:cs/>
        </w:rPr>
        <w:t>มิถุนายน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ซึ่งถือหุ้นรวม</w:t>
      </w:r>
      <w:r w:rsidR="006E2D8F" w:rsidRPr="007C49BF">
        <w:rPr>
          <w:rFonts w:ascii="Angsana New" w:hAnsi="Angsana New" w:hint="cs"/>
          <w:sz w:val="26"/>
          <w:szCs w:val="26"/>
          <w:cs/>
        </w:rPr>
        <w:t>ร้อยละ</w:t>
      </w:r>
      <w:r w:rsidR="006E2D8F" w:rsidRPr="007C49BF">
        <w:rPr>
          <w:rFonts w:ascii="Angsana New" w:hAnsi="Angsana New" w:hint="cs"/>
          <w:sz w:val="26"/>
          <w:szCs w:val="26"/>
        </w:rPr>
        <w:t xml:space="preserve"> </w:t>
      </w:r>
      <w:r w:rsidR="00E36729" w:rsidRPr="007C49BF">
        <w:rPr>
          <w:rFonts w:ascii="Angsana New" w:hAnsi="Angsana New"/>
          <w:sz w:val="26"/>
          <w:szCs w:val="26"/>
        </w:rPr>
        <w:t xml:space="preserve">46.80 </w:t>
      </w:r>
      <w:r w:rsidR="006E2D8F" w:rsidRPr="007C49BF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BFF6F7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A322C54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54B0444D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36729">
        <w:rPr>
          <w:rFonts w:ascii="Angsana New" w:eastAsia="PMingLiU" w:hAnsi="Angsana New"/>
          <w:sz w:val="26"/>
          <w:szCs w:val="26"/>
        </w:rPr>
        <w:t>6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36729">
        <w:rPr>
          <w:rFonts w:ascii="Angsana New" w:eastAsia="PMingLiU" w:hAnsi="Angsana New"/>
          <w:sz w:val="26"/>
          <w:szCs w:val="26"/>
        </w:rPr>
        <w:t>7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0B8FCA64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E36729">
        <w:rPr>
          <w:rFonts w:ascii="Angsana New" w:eastAsia="PMingLiU" w:hAnsi="Angsana New" w:cs="Angsana New"/>
          <w:sz w:val="26"/>
          <w:szCs w:val="26"/>
        </w:rPr>
        <w:t>7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E36729">
        <w:rPr>
          <w:rFonts w:ascii="Angsana New" w:eastAsia="PMingLiU" w:hAnsi="Angsana New" w:cs="Angsana New"/>
          <w:sz w:val="26"/>
          <w:szCs w:val="26"/>
        </w:rPr>
        <w:t>6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627D8584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0F7DBA" w:rsidRPr="00E97C60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73466C">
        <w:rPr>
          <w:rFonts w:ascii="Angsana New" w:eastAsia="PMingLiU" w:hAnsi="Angsana New" w:cs="Angsana New" w:hint="cs"/>
          <w:sz w:val="26"/>
          <w:szCs w:val="26"/>
          <w:cs/>
        </w:rPr>
        <w:t>และหกเดือน</w:t>
      </w:r>
      <w:r w:rsidR="000F7DBA" w:rsidRPr="00E97C60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73466C">
        <w:rPr>
          <w:rFonts w:ascii="Angsana New" w:eastAsia="PMingLiU" w:hAnsi="Angsana New" w:cs="Angsana New"/>
          <w:sz w:val="26"/>
          <w:szCs w:val="26"/>
        </w:rPr>
        <w:t>30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73466C">
        <w:rPr>
          <w:rFonts w:ascii="Angsana New" w:eastAsia="PMingLiU" w:hAnsi="Angsana New" w:cs="Angsana New" w:hint="cs"/>
          <w:sz w:val="26"/>
          <w:szCs w:val="26"/>
          <w:cs/>
        </w:rPr>
        <w:t>มิถุนายน</w:t>
      </w:r>
      <w:r w:rsidR="000F7DBA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E36729">
        <w:rPr>
          <w:rFonts w:ascii="Angsana New" w:eastAsia="PMingLiU" w:hAnsi="Angsana New" w:cs="Angsana New"/>
          <w:sz w:val="26"/>
          <w:szCs w:val="26"/>
        </w:rPr>
        <w:t>7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9A47AE" w14:textId="775BC5BB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E97C60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53D4C0E9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E36729" w:rsidRPr="00E97C60" w14:paraId="36BC9D7A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A80090C" w14:textId="5BEE5CBC" w:rsidR="00E36729" w:rsidRPr="00534EEC" w:rsidRDefault="00E36729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2CE801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7E2F6F" w14:textId="62687EDF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2EEA6FE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688926CD" w14:textId="5DD82466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0A280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51877E7" w14:textId="223357BE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0860059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7796E36" w14:textId="77777777" w:rsidR="00E36729" w:rsidRPr="00E97C60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E36729" w:rsidRPr="00E97C60" w14:paraId="01AB826E" w14:textId="77777777" w:rsidTr="00A64761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D4A7" w14:textId="77777777" w:rsidR="00E36729" w:rsidRPr="00836A12" w:rsidRDefault="00E36729" w:rsidP="00A6476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36A1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13BDCA4" w14:textId="77777777" w:rsidR="00E36729" w:rsidRPr="00E97C60" w:rsidRDefault="00E36729" w:rsidP="00A64761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4E7A" w14:textId="77777777" w:rsidR="00E36729" w:rsidRPr="00E97C60" w:rsidRDefault="00E36729" w:rsidP="00A64761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6729" w:rsidRPr="00E97C60" w14:paraId="7BCFA104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5CDA" w14:textId="77777777" w:rsidR="00E36729" w:rsidRPr="00CB7E0A" w:rsidRDefault="00E36729" w:rsidP="00A6476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3471D517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F30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E36729" w:rsidRPr="00E97C60" w14:paraId="1E6AF893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1993" w14:textId="77777777" w:rsidR="00E36729" w:rsidRPr="00E97C60" w:rsidRDefault="00E36729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131F17D0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042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3600F7BC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7E1EC9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1EC9">
        <w:rPr>
          <w:rFonts w:ascii="Angsana New" w:hAnsi="Angsana New"/>
          <w:sz w:val="26"/>
          <w:szCs w:val="26"/>
        </w:rPr>
        <w:t>30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E1EC9">
        <w:rPr>
          <w:rFonts w:ascii="Angsana New" w:hAnsi="Angsana New" w:hint="cs"/>
          <w:sz w:val="26"/>
          <w:szCs w:val="26"/>
          <w:cs/>
        </w:rPr>
        <w:t>มิถุนายน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E1EC9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0F7DBA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7E1EC9" w:rsidRPr="00E97C60" w14:paraId="43DA759E" w14:textId="77777777" w:rsidTr="000C6668">
        <w:trPr>
          <w:tblHeader/>
        </w:trPr>
        <w:tc>
          <w:tcPr>
            <w:tcW w:w="3960" w:type="dxa"/>
          </w:tcPr>
          <w:p w14:paraId="3155989E" w14:textId="77777777" w:rsidR="007E1EC9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</w:tcPr>
          <w:p w14:paraId="3913B383" w14:textId="1BF4B10F" w:rsidR="007E1EC9" w:rsidRPr="00E97C60" w:rsidRDefault="007E1EC9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E1EC9" w:rsidRPr="00E97C60" w14:paraId="73F1AD05" w14:textId="77777777" w:rsidTr="008D2CF5">
        <w:trPr>
          <w:tblHeader/>
        </w:trPr>
        <w:tc>
          <w:tcPr>
            <w:tcW w:w="3960" w:type="dxa"/>
          </w:tcPr>
          <w:p w14:paraId="0B9A33A4" w14:textId="77777777" w:rsidR="007E1EC9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BC068BF" w14:textId="52332349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7F249B" w14:textId="77777777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25C8F49" w14:textId="5CDA2960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E1EC9" w:rsidRPr="00E97C60" w14:paraId="5BD70CDB" w14:textId="77777777" w:rsidTr="008D2CF5">
        <w:trPr>
          <w:tblHeader/>
        </w:trPr>
        <w:tc>
          <w:tcPr>
            <w:tcW w:w="3960" w:type="dxa"/>
          </w:tcPr>
          <w:p w14:paraId="1A6AB183" w14:textId="77777777" w:rsidR="007E1EC9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2AF17FD" w14:textId="2EF7BACE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37EB94" w14:textId="77777777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8645329" w14:textId="60512807" w:rsidR="007E1EC9" w:rsidRPr="00E97C60" w:rsidRDefault="007E1EC9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bookmarkEnd w:id="0"/>
      <w:tr w:rsidR="007E1EC9" w:rsidRPr="00E97C60" w14:paraId="04A9BF18" w14:textId="77777777" w:rsidTr="008D2CF5">
        <w:trPr>
          <w:tblHeader/>
        </w:trPr>
        <w:tc>
          <w:tcPr>
            <w:tcW w:w="3960" w:type="dxa"/>
          </w:tcPr>
          <w:p w14:paraId="2EDEFDC0" w14:textId="77777777" w:rsidR="007E1EC9" w:rsidRPr="00E97C60" w:rsidRDefault="007E1EC9" w:rsidP="007E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B96FF0" w14:textId="3989E058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082513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833067" w14:textId="79707066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EE4CBD6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15AD4D3E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224C0E48" w:rsidR="007E1EC9" w:rsidRPr="00E97C60" w:rsidRDefault="007E1EC9" w:rsidP="007E1EC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F7DBA" w:rsidRPr="00E97C60" w14:paraId="78420FF0" w14:textId="77777777" w:rsidTr="007E1EC9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FE6" w:rsidRPr="00E97C60" w14:paraId="33C425C3" w14:textId="77777777" w:rsidTr="00616E57">
        <w:tc>
          <w:tcPr>
            <w:tcW w:w="3960" w:type="dxa"/>
          </w:tcPr>
          <w:p w14:paraId="371465B8" w14:textId="60EEFBB0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797449B8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06D0004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474EEED8" w:rsidR="00B73FE6" w:rsidRPr="007E1EC9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1,425</w:t>
            </w:r>
          </w:p>
        </w:tc>
        <w:tc>
          <w:tcPr>
            <w:tcW w:w="270" w:type="dxa"/>
          </w:tcPr>
          <w:p w14:paraId="5B460591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76C3BB52" w:rsidR="00B73FE6" w:rsidRPr="00616E57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270" w:type="dxa"/>
          </w:tcPr>
          <w:p w14:paraId="2F3F2B88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575D048" w14:textId="5ACCAB9E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5,630</w:t>
            </w:r>
          </w:p>
        </w:tc>
      </w:tr>
      <w:tr w:rsidR="00B73FE6" w:rsidRPr="00E97C60" w14:paraId="1A3D4736" w14:textId="77777777" w:rsidTr="007E1EC9">
        <w:tc>
          <w:tcPr>
            <w:tcW w:w="3960" w:type="dxa"/>
          </w:tcPr>
          <w:p w14:paraId="7BBC9B8A" w14:textId="7276A47C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A80415" w14:textId="13B03B35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1B1525B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10D6E" w14:textId="3A2DAFBB" w:rsidR="00B73FE6" w:rsidRPr="007E1EC9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5CFA6C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FDA51" w14:textId="7945E1FB" w:rsidR="00B73FE6" w:rsidRPr="00616E57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64671EDB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1791B2" w14:textId="6E2365DA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FE6" w:rsidRPr="00E97C60" w14:paraId="22AD8F14" w14:textId="77777777" w:rsidTr="007E1EC9">
        <w:tc>
          <w:tcPr>
            <w:tcW w:w="3960" w:type="dxa"/>
          </w:tcPr>
          <w:p w14:paraId="46B3114D" w14:textId="4C911984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B7FA7" w14:textId="2BA8941E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744D0AD9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A61739" w14:textId="2DF14F5D" w:rsidR="00B73FE6" w:rsidRPr="007E1EC9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1,425</w:t>
            </w:r>
          </w:p>
        </w:tc>
        <w:tc>
          <w:tcPr>
            <w:tcW w:w="270" w:type="dxa"/>
          </w:tcPr>
          <w:p w14:paraId="60D5D13A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89104" w14:textId="2D3A8020" w:rsidR="00B73FE6" w:rsidRPr="00616E57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270" w:type="dxa"/>
          </w:tcPr>
          <w:p w14:paraId="7A6FEBFD" w14:textId="77777777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D4930" w14:textId="2B605CFF" w:rsidR="00B73FE6" w:rsidRPr="00E97C60" w:rsidRDefault="00B73FE6" w:rsidP="00B7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5,630</w:t>
            </w:r>
          </w:p>
        </w:tc>
      </w:tr>
      <w:tr w:rsidR="00616E57" w:rsidRPr="00E97C60" w14:paraId="20B92FF8" w14:textId="77777777" w:rsidTr="007E1EC9">
        <w:tc>
          <w:tcPr>
            <w:tcW w:w="3960" w:type="dxa"/>
          </w:tcPr>
          <w:p w14:paraId="6B9B34A9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4020AB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221E8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4B7655" w14:textId="77777777" w:rsidR="00616E57" w:rsidRPr="007E1EC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76570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B39E6" w14:textId="77777777" w:rsidR="00616E57" w:rsidRPr="00E3672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0791FF1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1CB5643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616E57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616E57" w:rsidRPr="007E1EC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1786A4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616E57" w:rsidRPr="00E36729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2CC500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11DDA" w:rsidRPr="00E97C60" w14:paraId="4B3813E0" w14:textId="77777777" w:rsidTr="009141D1">
        <w:tc>
          <w:tcPr>
            <w:tcW w:w="3960" w:type="dxa"/>
          </w:tcPr>
          <w:p w14:paraId="667504FE" w14:textId="5D07D5D4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7B8B96D4" w:rsidR="00811DDA" w:rsidRPr="00811DDA" w:rsidRDefault="00AD75F9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2,623</w:t>
            </w:r>
          </w:p>
        </w:tc>
        <w:tc>
          <w:tcPr>
            <w:tcW w:w="270" w:type="dxa"/>
          </w:tcPr>
          <w:p w14:paraId="62841221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B86628" w14:textId="768C615A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4,278</w:t>
            </w:r>
          </w:p>
        </w:tc>
        <w:tc>
          <w:tcPr>
            <w:tcW w:w="270" w:type="dxa"/>
          </w:tcPr>
          <w:p w14:paraId="60341B7E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0FA07E" w14:textId="48E1D295" w:rsidR="00811DDA" w:rsidRPr="00811DDA" w:rsidRDefault="00AD75F9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5,54</w:t>
            </w:r>
            <w:r w:rsidR="008D2CF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48CD4F1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D21338" w14:textId="6DC3A1EB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7,480</w:t>
            </w:r>
          </w:p>
        </w:tc>
      </w:tr>
      <w:tr w:rsidR="00811DDA" w:rsidRPr="00E97C60" w14:paraId="1EF225B7" w14:textId="77777777" w:rsidTr="009141D1">
        <w:tc>
          <w:tcPr>
            <w:tcW w:w="3960" w:type="dxa"/>
          </w:tcPr>
          <w:p w14:paraId="415F4B9F" w14:textId="1EC8E10C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E4E508" w14:textId="4C9252B3" w:rsidR="00811DDA" w:rsidRPr="00811DDA" w:rsidRDefault="00AD75F9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8D2CF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B334EAF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5E3CE8" w14:textId="74462705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14:paraId="1C536600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CE00C" w14:textId="686A3271" w:rsidR="00811DDA" w:rsidRPr="00811DDA" w:rsidRDefault="00AD75F9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270" w:type="dxa"/>
          </w:tcPr>
          <w:p w14:paraId="3FAC023A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E4B0E" w14:textId="353F0295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</w:t>
            </w:r>
          </w:p>
        </w:tc>
      </w:tr>
      <w:tr w:rsidR="00811DDA" w:rsidRPr="00E97C60" w14:paraId="1F013BE9" w14:textId="77777777" w:rsidTr="009141D1">
        <w:tc>
          <w:tcPr>
            <w:tcW w:w="3960" w:type="dxa"/>
          </w:tcPr>
          <w:p w14:paraId="4A9D97D9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D74CC8" w14:textId="30A5A7A6" w:rsidR="00811DDA" w:rsidRPr="00811DDA" w:rsidRDefault="00AD75F9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811DDA" w:rsidRPr="00811DDA">
              <w:rPr>
                <w:rFonts w:ascii="Angsana New" w:hAnsi="Angsana New"/>
                <w:sz w:val="26"/>
                <w:szCs w:val="26"/>
              </w:rPr>
              <w:t>,7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8D2CF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0A94C2D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C4B0B" w14:textId="3E68B05C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4,419</w:t>
            </w:r>
          </w:p>
        </w:tc>
        <w:tc>
          <w:tcPr>
            <w:tcW w:w="270" w:type="dxa"/>
          </w:tcPr>
          <w:p w14:paraId="63379FAA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51F36" w14:textId="678E2C44" w:rsidR="00811DDA" w:rsidRPr="00811DDA" w:rsidRDefault="00AD75F9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811DDA" w:rsidRPr="00811DD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70" w:type="dxa"/>
          </w:tcPr>
          <w:p w14:paraId="41BB4E62" w14:textId="77777777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D16E" w14:textId="1E31C0BE" w:rsidR="00811DDA" w:rsidRPr="00E97C60" w:rsidRDefault="00811DDA" w:rsidP="0081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7,761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0161AC03" w14:textId="77777777" w:rsidR="00534EEC" w:rsidRDefault="0053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2C84AE4" w14:textId="012B32DE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7E1EC9">
        <w:rPr>
          <w:rFonts w:ascii="Angsana New" w:hAnsi="Angsana New"/>
          <w:sz w:val="26"/>
          <w:szCs w:val="26"/>
        </w:rPr>
        <w:t xml:space="preserve">30 </w:t>
      </w:r>
      <w:r w:rsidR="007E1EC9">
        <w:rPr>
          <w:rFonts w:ascii="Angsana New" w:hAnsi="Angsana New" w:hint="cs"/>
          <w:sz w:val="26"/>
          <w:szCs w:val="26"/>
          <w:cs/>
        </w:rPr>
        <w:t>มิถุนายน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7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E36729">
        <w:rPr>
          <w:rFonts w:ascii="Angsana New" w:hAnsi="Angsana New"/>
          <w:sz w:val="26"/>
          <w:szCs w:val="26"/>
        </w:rPr>
        <w:t>6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กิจการที่เกี่ยวข้องกันได้แสดงเป็นรายการแยกต่างหากในงบ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65D72026" w:rsidR="0031450B" w:rsidRPr="00E97C60" w:rsidRDefault="007E1EC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0F400D34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E4A5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450B" w:rsidRPr="00E97C60" w14:paraId="518F4A3F" w14:textId="77777777" w:rsidTr="00176128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shd w:val="clear" w:color="auto" w:fill="auto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4B" w:rsidRPr="00E97C60" w14:paraId="786B7B8B" w14:textId="77777777" w:rsidTr="00534EEC">
        <w:trPr>
          <w:trHeight w:val="20"/>
        </w:trPr>
        <w:tc>
          <w:tcPr>
            <w:tcW w:w="6725" w:type="dxa"/>
          </w:tcPr>
          <w:p w14:paraId="09977DDA" w14:textId="1F0A1FCA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shd w:val="clear" w:color="auto" w:fill="auto"/>
          </w:tcPr>
          <w:p w14:paraId="13C3DCF4" w14:textId="578EF390" w:rsidR="009F074B" w:rsidRPr="00534EEC" w:rsidRDefault="007969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C003E6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067C7DF" w14:textId="09582F31" w:rsidR="009F074B" w:rsidRPr="00E97C60" w:rsidRDefault="00E3672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  <w:tr w:rsidR="00616E57" w:rsidRPr="00E97C60" w14:paraId="10A0EAEB" w14:textId="77777777" w:rsidTr="00534EEC">
        <w:trPr>
          <w:trHeight w:val="20"/>
        </w:trPr>
        <w:tc>
          <w:tcPr>
            <w:tcW w:w="6725" w:type="dxa"/>
          </w:tcPr>
          <w:p w14:paraId="20558C8D" w14:textId="74B12168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CFDB7F8" w14:textId="27FCB14F" w:rsidR="00616E57" w:rsidRPr="00534EEC" w:rsidRDefault="007969FA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7C876827" w14:textId="77777777" w:rsidR="00616E57" w:rsidRPr="00E97C60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1B38FCF" w14:textId="1CAD29D4" w:rsidR="00616E57" w:rsidRDefault="00616E57" w:rsidP="006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34EEC" w:rsidRPr="00E97C60" w14:paraId="14E95973" w14:textId="77777777" w:rsidTr="00534EEC">
        <w:trPr>
          <w:trHeight w:val="20"/>
        </w:trPr>
        <w:tc>
          <w:tcPr>
            <w:tcW w:w="6725" w:type="dxa"/>
          </w:tcPr>
          <w:p w14:paraId="20F4B866" w14:textId="2AB5C711" w:rsidR="00534EEC" w:rsidRPr="00E97C60" w:rsidRDefault="00534EE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2DD12" w14:textId="1C9E933A" w:rsidR="00534EEC" w:rsidRPr="00534EEC" w:rsidRDefault="007969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70F7E855" w14:textId="77777777" w:rsidR="00534EEC" w:rsidRPr="00E97C60" w:rsidRDefault="00534EE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198FB30" w14:textId="4BA061C5" w:rsidR="00534EEC" w:rsidRDefault="00616E5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</w:tbl>
    <w:p w14:paraId="09F50C4D" w14:textId="77777777" w:rsidR="00534EEC" w:rsidRDefault="00534EEC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p w14:paraId="65A6DBBF" w14:textId="0860F072" w:rsidR="00CB2107" w:rsidRPr="00E97C60" w:rsidRDefault="00CB210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4.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E4AD11B" w14:textId="77777777" w:rsidR="005D19B8" w:rsidRDefault="005D19B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440"/>
      </w:tblGrid>
      <w:tr w:rsidR="00E36729" w:rsidRPr="00E97C60" w14:paraId="047BE021" w14:textId="77777777" w:rsidTr="00A64761">
        <w:tc>
          <w:tcPr>
            <w:tcW w:w="6750" w:type="dxa"/>
          </w:tcPr>
          <w:p w14:paraId="1D0D5C8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24A2614F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36729" w:rsidRPr="00E97C60" w14:paraId="64D36D82" w14:textId="77777777" w:rsidTr="00A64761">
        <w:tc>
          <w:tcPr>
            <w:tcW w:w="6750" w:type="dxa"/>
          </w:tcPr>
          <w:p w14:paraId="1F520FF5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3AE5CC" w14:textId="6500956C" w:rsidR="00E36729" w:rsidRPr="00E97C60" w:rsidRDefault="00C65FA5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08E9B0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D2B4F" w14:textId="3AB66C2F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36729" w:rsidRPr="00E97C60" w14:paraId="1CFA7A57" w14:textId="77777777" w:rsidTr="00A64761">
        <w:tc>
          <w:tcPr>
            <w:tcW w:w="6750" w:type="dxa"/>
          </w:tcPr>
          <w:p w14:paraId="1E1CFF14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972567D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26CEA68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76947F5" w14:textId="77777777" w:rsidR="00E36729" w:rsidRPr="000A2F68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435B0" w:rsidRPr="00E97C60" w14:paraId="793E8993" w14:textId="77777777" w:rsidTr="00A64761">
        <w:tc>
          <w:tcPr>
            <w:tcW w:w="6750" w:type="dxa"/>
          </w:tcPr>
          <w:p w14:paraId="50342AA7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553AB5" w14:textId="582CA85A" w:rsidR="003435B0" w:rsidRPr="003435B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CBA1D20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FC39B4" w14:textId="77777777" w:rsidR="003435B0" w:rsidRPr="00E97C60" w:rsidRDefault="003435B0" w:rsidP="0034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E36729" w:rsidRPr="00E97C60" w14:paraId="20DC85D6" w14:textId="77777777" w:rsidTr="00A64761">
        <w:trPr>
          <w:trHeight w:val="215"/>
        </w:trPr>
        <w:tc>
          <w:tcPr>
            <w:tcW w:w="6750" w:type="dxa"/>
          </w:tcPr>
          <w:p w14:paraId="6F30CEC6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79843B" w14:textId="77777777" w:rsidR="00E36729" w:rsidRPr="003435B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6D2A07A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34860" w14:textId="77777777" w:rsidR="00E36729" w:rsidRPr="00E97C60" w:rsidRDefault="00E36729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40CC1" w:rsidRPr="00E97C60" w14:paraId="0F52DAE4" w14:textId="77777777" w:rsidTr="00A64761">
        <w:tc>
          <w:tcPr>
            <w:tcW w:w="6750" w:type="dxa"/>
          </w:tcPr>
          <w:p w14:paraId="470718FD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1350" w:type="dxa"/>
          </w:tcPr>
          <w:p w14:paraId="76568F3A" w14:textId="022A7110" w:rsidR="00D40CC1" w:rsidRPr="003435B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1C1A4CB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DC0259" w14:textId="4042692A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D40CC1" w:rsidRPr="00E97C60" w14:paraId="03C828B8" w14:textId="77777777" w:rsidTr="00A64761">
        <w:tc>
          <w:tcPr>
            <w:tcW w:w="6750" w:type="dxa"/>
          </w:tcPr>
          <w:p w14:paraId="78A40609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บวก การเปลี่ยนแปลงในมูลค่ายุติธรรมบันทึก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ผ่าน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</w:tcPr>
          <w:p w14:paraId="478883BA" w14:textId="3D36107D" w:rsidR="00D40CC1" w:rsidRPr="003435B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5B32452B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947137" w14:textId="1A018035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486</w:t>
            </w:r>
          </w:p>
        </w:tc>
      </w:tr>
      <w:tr w:rsidR="00D40CC1" w:rsidRPr="00E97C60" w14:paraId="6631DA8D" w14:textId="77777777" w:rsidTr="00A64761">
        <w:tc>
          <w:tcPr>
            <w:tcW w:w="6750" w:type="dxa"/>
          </w:tcPr>
          <w:p w14:paraId="30CED73D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240213" w14:textId="1C0437AD" w:rsidR="00D40CC1" w:rsidRPr="003435B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2704E3F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769B55" w14:textId="0999A101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20,486</w:t>
            </w:r>
          </w:p>
        </w:tc>
      </w:tr>
      <w:tr w:rsidR="00D40CC1" w:rsidRPr="00E97C60" w14:paraId="55CBCF4A" w14:textId="77777777" w:rsidTr="00A64761">
        <w:tc>
          <w:tcPr>
            <w:tcW w:w="6750" w:type="dxa"/>
          </w:tcPr>
          <w:p w14:paraId="219A48CA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E720A2" w14:textId="77777777" w:rsidR="00D40CC1" w:rsidRPr="003435B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DBC9FB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087F0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40CC1" w:rsidRPr="00E97C60" w14:paraId="40855D64" w14:textId="77777777" w:rsidTr="00A64761">
        <w:tc>
          <w:tcPr>
            <w:tcW w:w="6750" w:type="dxa"/>
          </w:tcPr>
          <w:p w14:paraId="06DC2034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5CC27F5" w14:textId="2249E81C" w:rsidR="00D40CC1" w:rsidRPr="003435B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425BD44" w14:textId="77777777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DABCAE" w14:textId="543E849F" w:rsidR="00D40CC1" w:rsidRPr="00E97C60" w:rsidRDefault="00D40CC1" w:rsidP="00D40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1CC">
              <w:rPr>
                <w:rFonts w:ascii="Angsana New" w:hAnsi="Angsana New"/>
                <w:sz w:val="26"/>
                <w:szCs w:val="26"/>
              </w:rPr>
              <w:t>40,486</w:t>
            </w:r>
          </w:p>
        </w:tc>
      </w:tr>
    </w:tbl>
    <w:p w14:paraId="575C9AAC" w14:textId="77777777" w:rsidR="00E36729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6A68E0E" w14:textId="0A82D417" w:rsidR="00E36729" w:rsidRDefault="00E36729" w:rsidP="00301A50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>3</w:t>
      </w:r>
      <w:r w:rsidRPr="003435B0">
        <w:rPr>
          <w:rFonts w:ascii="Angsana New" w:hAnsi="Angsana New" w:cs="Angsana New"/>
          <w:sz w:val="26"/>
          <w:szCs w:val="26"/>
          <w:lang w:val="en-US"/>
        </w:rPr>
        <w:t>1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3435B0" w:rsidRPr="003435B0">
        <w:rPr>
          <w:rFonts w:ascii="Angsana New" w:hAnsi="Angsana New" w:cs="Angsana New" w:hint="cs"/>
          <w:sz w:val="26"/>
          <w:szCs w:val="26"/>
          <w:cs/>
          <w:lang w:val="en-US"/>
        </w:rPr>
        <w:t>ธันวาคม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lang w:val="en-US"/>
        </w:rPr>
        <w:t>256</w:t>
      </w:r>
      <w:r w:rsidR="003435B0" w:rsidRPr="003435B0">
        <w:rPr>
          <w:rFonts w:ascii="Angsana New" w:hAnsi="Angsana New" w:cs="Angsana New"/>
          <w:sz w:val="26"/>
          <w:szCs w:val="26"/>
          <w:lang w:val="en-US"/>
        </w:rPr>
        <w:t>6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เงินลงทุนระยะสั้นในเงินฝากประจำเป็นเงินฝากประจำ 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5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เดือนกับสถาบันการเงินในประเทศแห่งหนึ่ง ซึ่งมีอัตราดอกเบี้ยร้อยละ </w:t>
      </w:r>
      <w:r w:rsidR="00D40CC1">
        <w:rPr>
          <w:rFonts w:ascii="Angsana New" w:hAnsi="Angsana New" w:cs="Angsana New"/>
          <w:sz w:val="26"/>
          <w:szCs w:val="26"/>
          <w:lang w:val="en-US"/>
        </w:rPr>
        <w:t>1</w:t>
      </w:r>
      <w:r w:rsidRPr="003435B0">
        <w:rPr>
          <w:rFonts w:ascii="Angsana New" w:hAnsi="Angsana New" w:cs="Angsana New"/>
          <w:sz w:val="26"/>
          <w:szCs w:val="26"/>
          <w:lang w:val="en-US"/>
        </w:rPr>
        <w:t>.</w:t>
      </w:r>
      <w:r w:rsidR="00D40CC1">
        <w:rPr>
          <w:rFonts w:ascii="Angsana New" w:hAnsi="Angsana New" w:cs="Angsana New"/>
          <w:sz w:val="26"/>
          <w:szCs w:val="26"/>
          <w:lang w:val="en-US"/>
        </w:rPr>
        <w:t>85</w:t>
      </w:r>
      <w:r w:rsidRPr="003435B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435B0">
        <w:rPr>
          <w:rFonts w:ascii="Angsana New" w:hAnsi="Angsana New" w:cs="Angsana New" w:hint="cs"/>
          <w:sz w:val="26"/>
          <w:szCs w:val="26"/>
          <w:cs/>
          <w:lang w:val="en-US"/>
        </w:rPr>
        <w:t>ต่อปี</w:t>
      </w:r>
    </w:p>
    <w:p w14:paraId="5B9BE154" w14:textId="77777777" w:rsidR="007969FA" w:rsidRDefault="007969FA" w:rsidP="00E36729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bookmarkEnd w:id="1"/>
    <w:bookmarkEnd w:id="2"/>
    <w:p w14:paraId="1D957DE2" w14:textId="77777777" w:rsidR="00C03B96" w:rsidRPr="00E97C60" w:rsidRDefault="00C03B9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44FB2A2" w14:textId="77777777" w:rsidR="006534F9" w:rsidRDefault="006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79BF8B4B" w:rsidR="008548E9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33A2FC90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5FA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C65FA5">
        <w:rPr>
          <w:rFonts w:ascii="Angsana New" w:hAnsi="Angsana New" w:cs="Angsana New" w:hint="cs"/>
          <w:sz w:val="26"/>
          <w:szCs w:val="26"/>
          <w:cs/>
          <w:lang w:val="en-US"/>
        </w:rPr>
        <w:t>มิถุนายน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E36729">
        <w:rPr>
          <w:rFonts w:ascii="Angsana New" w:hAnsi="Angsana New" w:cs="Angsana New"/>
          <w:sz w:val="26"/>
          <w:szCs w:val="26"/>
          <w:lang w:val="en-US"/>
        </w:rPr>
        <w:t>7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E36729">
        <w:rPr>
          <w:rFonts w:ascii="Angsana New" w:hAnsi="Angsana New" w:cs="Angsana New"/>
          <w:sz w:val="26"/>
          <w:szCs w:val="26"/>
          <w:lang w:val="en-US"/>
        </w:rPr>
        <w:t>6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62478F5A" w:rsidR="00A7020A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1C09C7CE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2D989223" w:rsidR="00E36729" w:rsidRPr="006534F9" w:rsidRDefault="006A07A3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23,450</w:t>
            </w:r>
          </w:p>
        </w:tc>
        <w:tc>
          <w:tcPr>
            <w:tcW w:w="269" w:type="dxa"/>
          </w:tcPr>
          <w:p w14:paraId="20B9E36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4DA9021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21,397</w:t>
            </w:r>
          </w:p>
        </w:tc>
      </w:tr>
      <w:tr w:rsidR="00E36729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E36729" w:rsidRPr="006534F9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6729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2FA725D7" w:rsidR="00E36729" w:rsidRPr="006534F9" w:rsidRDefault="006A07A3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13,188</w:t>
            </w:r>
          </w:p>
        </w:tc>
        <w:tc>
          <w:tcPr>
            <w:tcW w:w="269" w:type="dxa"/>
          </w:tcPr>
          <w:p w14:paraId="631CC1B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1B8B25C9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14,909</w:t>
            </w:r>
          </w:p>
        </w:tc>
      </w:tr>
      <w:tr w:rsidR="00E36729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E36729" w:rsidRPr="00E97C60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3A637229" w:rsidR="00E36729" w:rsidRPr="006534F9" w:rsidRDefault="006A07A3" w:rsidP="006A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11EDD6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4A76B04A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405</w:t>
            </w:r>
          </w:p>
        </w:tc>
      </w:tr>
      <w:tr w:rsidR="00E36729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E36729" w:rsidRPr="00E97C60" w:rsidRDefault="00E36729" w:rsidP="00E3672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457D55A6" w:rsidR="00E36729" w:rsidRPr="006534F9" w:rsidRDefault="003A0E6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269" w:type="dxa"/>
          </w:tcPr>
          <w:p w14:paraId="75594A0A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3F209552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</w:p>
        </w:tc>
      </w:tr>
      <w:tr w:rsidR="00E36729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E36729" w:rsidRPr="00E97C60" w:rsidRDefault="00E36729" w:rsidP="00E367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4D077A8A" w:rsidR="00E36729" w:rsidRPr="006534F9" w:rsidRDefault="003A0E6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37,215</w:t>
            </w:r>
          </w:p>
        </w:tc>
        <w:tc>
          <w:tcPr>
            <w:tcW w:w="269" w:type="dxa"/>
          </w:tcPr>
          <w:p w14:paraId="648C4BC9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7850C32F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37,298</w:t>
            </w:r>
          </w:p>
        </w:tc>
      </w:tr>
      <w:tr w:rsidR="00E36729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2E2621FB" w:rsidR="00E36729" w:rsidRPr="006534F9" w:rsidRDefault="003A0E6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(577)</w:t>
            </w:r>
          </w:p>
        </w:tc>
        <w:tc>
          <w:tcPr>
            <w:tcW w:w="269" w:type="dxa"/>
          </w:tcPr>
          <w:p w14:paraId="4C9F555F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7C9B8F68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(587)</w:t>
            </w:r>
          </w:p>
        </w:tc>
      </w:tr>
      <w:tr w:rsidR="00E36729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496835E0" w:rsidR="00E36729" w:rsidRPr="006534F9" w:rsidRDefault="003A0E6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36,638</w:t>
            </w:r>
          </w:p>
        </w:tc>
        <w:tc>
          <w:tcPr>
            <w:tcW w:w="269" w:type="dxa"/>
          </w:tcPr>
          <w:p w14:paraId="30ED494C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0FA8BD0F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36,711</w:t>
            </w:r>
          </w:p>
        </w:tc>
      </w:tr>
      <w:tr w:rsidR="009F074B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9F074B" w:rsidRPr="006534F9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534F9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308B20C5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A0E6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3A0E61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3A0E6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1B4438A7" w:rsidR="006534F9" w:rsidRPr="003A0E61" w:rsidRDefault="003A0E61" w:rsidP="003A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0E61">
              <w:rPr>
                <w:rFonts w:ascii="Angsana New" w:hAnsi="Angsana New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269" w:type="dxa"/>
          </w:tcPr>
          <w:p w14:paraId="5CEDA943" w14:textId="77777777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2095FA32" w:rsidR="006534F9" w:rsidRPr="00E97C60" w:rsidRDefault="006534F9" w:rsidP="0065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</w:tr>
      <w:tr w:rsidR="00917AEE" w:rsidRPr="00E97C60" w14:paraId="23EB8C35" w14:textId="77777777" w:rsidTr="00C91E09">
        <w:trPr>
          <w:trHeight w:val="252"/>
        </w:trPr>
        <w:tc>
          <w:tcPr>
            <w:tcW w:w="6731" w:type="dxa"/>
          </w:tcPr>
          <w:p w14:paraId="6A1C7D27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61FA2A5E" w14:textId="77777777" w:rsidR="00917AEE" w:rsidRPr="00917AEE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69" w:type="dxa"/>
          </w:tcPr>
          <w:p w14:paraId="553832E3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68050707" w14:textId="77777777" w:rsidR="00917AEE" w:rsidRPr="00E36729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534F9" w:rsidRPr="00E97C60" w14:paraId="38C037B0" w14:textId="77777777" w:rsidTr="00F21A08">
        <w:trPr>
          <w:trHeight w:val="252"/>
        </w:trPr>
        <w:tc>
          <w:tcPr>
            <w:tcW w:w="6731" w:type="dxa"/>
          </w:tcPr>
          <w:p w14:paraId="57DA5C59" w14:textId="03408FDE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บัญชีลูก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การค้าใน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F15B98A" w14:textId="2C807216" w:rsidR="006534F9" w:rsidRPr="003A0E61" w:rsidRDefault="003A0E61" w:rsidP="003A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0E6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F7BE2F6" w14:textId="77777777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EBECCB6" w14:textId="34AC0D75" w:rsidR="006534F9" w:rsidRPr="00E36729" w:rsidRDefault="006534F9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</w:tr>
    </w:tbl>
    <w:p w14:paraId="3B2B456E" w14:textId="5610C27E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0701D64" w14:textId="079A07D6" w:rsidR="000E5B07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6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287FDDE3" w:rsidR="00DC59F7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22DE54AB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7AEE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16FF7261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3,005</w:t>
            </w:r>
          </w:p>
        </w:tc>
        <w:tc>
          <w:tcPr>
            <w:tcW w:w="269" w:type="dxa"/>
          </w:tcPr>
          <w:p w14:paraId="4F16274E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6F7AB93B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2,753</w:t>
            </w:r>
          </w:p>
        </w:tc>
      </w:tr>
      <w:tr w:rsidR="00917AEE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0C4C444A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940C9E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69" w:type="dxa"/>
          </w:tcPr>
          <w:p w14:paraId="099A3C3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54A48C5D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917AEE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6428FAA6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</w:tcPr>
          <w:p w14:paraId="221587B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53718F3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917AEE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56FFAB62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11,058</w:t>
            </w:r>
          </w:p>
        </w:tc>
        <w:tc>
          <w:tcPr>
            <w:tcW w:w="269" w:type="dxa"/>
          </w:tcPr>
          <w:p w14:paraId="7F1DC86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230F5D05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9,750</w:t>
            </w:r>
          </w:p>
        </w:tc>
      </w:tr>
      <w:tr w:rsidR="00917AEE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1D5777F5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16,431</w:t>
            </w:r>
          </w:p>
        </w:tc>
        <w:tc>
          <w:tcPr>
            <w:tcW w:w="269" w:type="dxa"/>
          </w:tcPr>
          <w:p w14:paraId="7452114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2FBD3B4F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15,44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17AEE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303A39C8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31,36</w:t>
            </w:r>
            <w:r w:rsidR="00940C9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5F5DA10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4E651075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28,21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17AEE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31CED10A" w:rsidR="00917AEE" w:rsidRPr="00264AA4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</w:t>
            </w:r>
            <w:r w:rsidR="00940C9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115211B9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(97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7AEE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520BB03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31,041</w:t>
            </w:r>
          </w:p>
        </w:tc>
        <w:tc>
          <w:tcPr>
            <w:tcW w:w="269" w:type="dxa"/>
          </w:tcPr>
          <w:p w14:paraId="137034F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58113DCA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27,239</w:t>
            </w:r>
          </w:p>
        </w:tc>
      </w:tr>
      <w:tr w:rsidR="00917AEE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917AEE" w:rsidRPr="00264AA4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7AEE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28072256" w:rsidR="00917AEE" w:rsidRPr="00E97C60" w:rsidRDefault="00F554DD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="00917AEE"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="00917AEE"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6380DB9A" w:rsidR="00917AEE" w:rsidRPr="00264AA4" w:rsidRDefault="007969FA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(650)</w:t>
            </w:r>
          </w:p>
        </w:tc>
        <w:tc>
          <w:tcPr>
            <w:tcW w:w="269" w:type="dxa"/>
          </w:tcPr>
          <w:p w14:paraId="261216D5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429DE7DF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(302)</w:t>
            </w:r>
          </w:p>
        </w:tc>
      </w:tr>
    </w:tbl>
    <w:p w14:paraId="6393301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F22736D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5C024BCA" w:rsidR="0057008A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5D4E00FF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C65FA5">
        <w:rPr>
          <w:rFonts w:ascii="Angsana New" w:hAnsi="Angsana New" w:hint="cs"/>
          <w:sz w:val="26"/>
          <w:szCs w:val="26"/>
          <w:cs/>
        </w:rPr>
        <w:t>หก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 xml:space="preserve">30 </w:t>
      </w:r>
      <w:r w:rsidR="00C65FA5">
        <w:rPr>
          <w:rFonts w:ascii="Angsana New" w:hAnsi="Angsana New" w:hint="cs"/>
          <w:sz w:val="26"/>
          <w:szCs w:val="26"/>
          <w:cs/>
        </w:rPr>
        <w:t>มิถุนายน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66C9EDF" w14:textId="77777777" w:rsidTr="00A7020A">
        <w:tc>
          <w:tcPr>
            <w:tcW w:w="8370" w:type="dxa"/>
          </w:tcPr>
          <w:p w14:paraId="31339F11" w14:textId="0A699F4E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246A207A" w14:textId="48E3BDFC" w:rsidR="001520C4" w:rsidRPr="00E97C60" w:rsidRDefault="00917AE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AEE">
              <w:rPr>
                <w:rFonts w:ascii="Angsana New" w:hAnsi="Angsana New"/>
                <w:sz w:val="26"/>
                <w:szCs w:val="26"/>
              </w:rPr>
              <w:t>724,62</w:t>
            </w:r>
            <w:r w:rsidR="00CA4BC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05C23D01" w:rsidR="006605EA" w:rsidRPr="00292CF9" w:rsidRDefault="0066500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</w:t>
            </w:r>
            <w:r w:rsidR="00F956D4">
              <w:rPr>
                <w:rFonts w:ascii="Angsana New" w:hAnsi="Angsana New"/>
                <w:sz w:val="26"/>
                <w:szCs w:val="26"/>
              </w:rPr>
              <w:t>718</w:t>
            </w:r>
          </w:p>
        </w:tc>
      </w:tr>
      <w:tr w:rsidR="007969FA" w:rsidRPr="00E97C60" w14:paraId="55C53DCC" w14:textId="77777777" w:rsidTr="006605EA">
        <w:tc>
          <w:tcPr>
            <w:tcW w:w="8370" w:type="dxa"/>
          </w:tcPr>
          <w:p w14:paraId="30F11261" w14:textId="1766A470" w:rsidR="007969FA" w:rsidRPr="00E97C60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จำหน่ายและตัดบัญชี </w:t>
            </w:r>
          </w:p>
        </w:tc>
        <w:tc>
          <w:tcPr>
            <w:tcW w:w="1440" w:type="dxa"/>
          </w:tcPr>
          <w:p w14:paraId="2B5ACF08" w14:textId="38DB7018" w:rsidR="007969FA" w:rsidRPr="00EF039D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9FA">
              <w:rPr>
                <w:rFonts w:ascii="Angsana New" w:hAnsi="Angsana New"/>
                <w:sz w:val="26"/>
                <w:szCs w:val="26"/>
              </w:rPr>
              <w:t xml:space="preserve"> (4,520)</w:t>
            </w:r>
          </w:p>
        </w:tc>
      </w:tr>
      <w:tr w:rsidR="007969FA" w:rsidRPr="00E97C60" w14:paraId="45818D0F" w14:textId="77777777" w:rsidTr="00926883">
        <w:tc>
          <w:tcPr>
            <w:tcW w:w="8370" w:type="dxa"/>
          </w:tcPr>
          <w:p w14:paraId="0AE0976D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556818D1" w:rsidR="007969FA" w:rsidRPr="00EF039D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69FA">
              <w:rPr>
                <w:rFonts w:ascii="Angsana New" w:hAnsi="Angsana New"/>
                <w:sz w:val="26"/>
                <w:szCs w:val="26"/>
              </w:rPr>
              <w:t xml:space="preserve"> (18,693)</w:t>
            </w:r>
          </w:p>
        </w:tc>
      </w:tr>
      <w:tr w:rsidR="006605EA" w:rsidRPr="00E97C60" w14:paraId="2200EDE2" w14:textId="77777777" w:rsidTr="006605EA">
        <w:tc>
          <w:tcPr>
            <w:tcW w:w="8370" w:type="dxa"/>
          </w:tcPr>
          <w:p w14:paraId="160D530A" w14:textId="1C41B9D9" w:rsidR="006605EA" w:rsidRPr="00E97C60" w:rsidRDefault="006605E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C65F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707C6F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E97C60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2051FA3E" w:rsidR="006605EA" w:rsidRPr="00EF039D" w:rsidRDefault="007969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919,</w:t>
            </w:r>
            <w:r w:rsidR="00F956D4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A235AD" w:rsidRPr="00E97C60" w14:paraId="1C6A1894" w14:textId="77777777" w:rsidTr="006605EA">
        <w:tc>
          <w:tcPr>
            <w:tcW w:w="8370" w:type="dxa"/>
          </w:tcPr>
          <w:p w14:paraId="18B2C913" w14:textId="77777777" w:rsidR="00A235AD" w:rsidRPr="00E97C60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E97C60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69FA" w:rsidRPr="00E97C60" w14:paraId="0F34EEF2" w14:textId="77777777" w:rsidTr="00910FE7">
        <w:tc>
          <w:tcPr>
            <w:tcW w:w="8370" w:type="dxa"/>
          </w:tcPr>
          <w:p w14:paraId="2D3DB305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0D1ECA9B" w:rsidR="007969FA" w:rsidRPr="00483872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9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65008">
              <w:rPr>
                <w:rFonts w:ascii="Angsana New" w:hAnsi="Angsana New"/>
                <w:sz w:val="26"/>
                <w:szCs w:val="26"/>
              </w:rPr>
              <w:t>895,</w:t>
            </w:r>
            <w:r w:rsidR="00F956D4">
              <w:rPr>
                <w:rFonts w:ascii="Angsana New" w:hAnsi="Angsana New"/>
                <w:sz w:val="26"/>
                <w:szCs w:val="26"/>
              </w:rPr>
              <w:t>521</w:t>
            </w:r>
            <w:r w:rsidRPr="007969F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69FA" w:rsidRPr="00E97C60" w14:paraId="2B7A434C" w14:textId="77777777" w:rsidTr="00910FE7">
        <w:tc>
          <w:tcPr>
            <w:tcW w:w="8370" w:type="dxa"/>
          </w:tcPr>
          <w:p w14:paraId="7CBF6F8F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4C6916B2" w:rsidR="007969FA" w:rsidRPr="00483872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9FA">
              <w:rPr>
                <w:rFonts w:ascii="Angsana New" w:hAnsi="Angsana New"/>
                <w:sz w:val="26"/>
                <w:szCs w:val="26"/>
              </w:rPr>
              <w:t xml:space="preserve"> 23,612 </w:t>
            </w:r>
          </w:p>
        </w:tc>
      </w:tr>
      <w:tr w:rsidR="007969FA" w:rsidRPr="00E97C60" w14:paraId="63C38F12" w14:textId="77777777" w:rsidTr="00910FE7">
        <w:tc>
          <w:tcPr>
            <w:tcW w:w="8370" w:type="dxa"/>
          </w:tcPr>
          <w:p w14:paraId="0C74744F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3F56873E" w:rsidR="007969FA" w:rsidRPr="007969FA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9FA">
              <w:rPr>
                <w:rFonts w:ascii="Angsana New" w:hAnsi="Angsana New"/>
                <w:sz w:val="26"/>
                <w:szCs w:val="26"/>
              </w:rPr>
              <w:t xml:space="preserve"> 919,</w:t>
            </w:r>
            <w:r w:rsidR="00F956D4">
              <w:rPr>
                <w:rFonts w:ascii="Angsana New" w:hAnsi="Angsana New"/>
                <w:sz w:val="26"/>
                <w:szCs w:val="26"/>
              </w:rPr>
              <w:t>133</w:t>
            </w:r>
            <w:r w:rsidRPr="007969F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41A840DC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7969FA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7969FA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7969FA">
        <w:rPr>
          <w:rFonts w:ascii="Angsana New" w:hAnsi="Angsana New" w:hint="cs"/>
          <w:sz w:val="26"/>
          <w:szCs w:val="26"/>
          <w:cs/>
        </w:rPr>
        <w:t>อาคาร</w:t>
      </w:r>
      <w:r w:rsidRPr="007969FA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5FA5" w:rsidRPr="007969FA">
        <w:rPr>
          <w:rFonts w:ascii="Angsana New" w:hAnsi="Angsana New"/>
          <w:sz w:val="26"/>
          <w:szCs w:val="26"/>
        </w:rPr>
        <w:t xml:space="preserve">30 </w:t>
      </w:r>
      <w:r w:rsidR="00C65FA5" w:rsidRPr="007969FA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C65FA5" w:rsidRPr="007969FA">
        <w:rPr>
          <w:rFonts w:ascii="Angsana New" w:hAnsi="Angsana New"/>
          <w:sz w:val="26"/>
          <w:szCs w:val="26"/>
        </w:rPr>
        <w:t>2567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7969FA">
        <w:rPr>
          <w:rFonts w:ascii="Angsana New" w:hAnsi="Angsana New"/>
          <w:sz w:val="26"/>
          <w:szCs w:val="26"/>
        </w:rPr>
        <w:t>31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7969FA">
        <w:rPr>
          <w:rFonts w:ascii="Angsana New" w:hAnsi="Angsana New"/>
          <w:sz w:val="26"/>
          <w:szCs w:val="26"/>
        </w:rPr>
        <w:t>256</w:t>
      </w:r>
      <w:r w:rsidR="00917AEE" w:rsidRPr="007969FA">
        <w:rPr>
          <w:rFonts w:ascii="Angsana New" w:hAnsi="Angsana New"/>
          <w:sz w:val="26"/>
          <w:szCs w:val="26"/>
        </w:rPr>
        <w:t>6</w:t>
      </w:r>
      <w:r w:rsidR="00690488" w:rsidRPr="007969FA">
        <w:rPr>
          <w:rFonts w:ascii="Angsana New" w:hAnsi="Angsana New"/>
          <w:sz w:val="26"/>
          <w:szCs w:val="26"/>
        </w:rPr>
        <w:t xml:space="preserve"> </w:t>
      </w:r>
      <w:r w:rsidRPr="007969FA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7969FA" w:rsidRPr="007969FA">
        <w:rPr>
          <w:rFonts w:ascii="Angsana New" w:hAnsi="Angsana New"/>
          <w:sz w:val="26"/>
          <w:szCs w:val="26"/>
        </w:rPr>
        <w:t>343.7</w:t>
      </w:r>
      <w:r w:rsidR="00AC0C44" w:rsidRPr="007969FA">
        <w:rPr>
          <w:rFonts w:ascii="Angsana New" w:hAnsi="Angsana New" w:hint="cs"/>
          <w:sz w:val="26"/>
          <w:szCs w:val="26"/>
        </w:rPr>
        <w:t xml:space="preserve">   </w:t>
      </w:r>
      <w:r w:rsidRPr="007969FA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917AEE" w:rsidRPr="009D3D20">
        <w:rPr>
          <w:rFonts w:ascii="Angsana New" w:hAnsi="Angsana New"/>
          <w:sz w:val="26"/>
          <w:szCs w:val="26"/>
        </w:rPr>
        <w:t xml:space="preserve">333.1 </w:t>
      </w:r>
      <w:r w:rsidRPr="00E97C60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ได้จำนองเพื่อใช้เป็นหลักทรัพย์ค้ำประกันวงเงินสินเชื่อตามที่กล่าวไว้ในหมายเหตุ </w:t>
      </w:r>
      <w:r w:rsidR="00FE4A2B">
        <w:rPr>
          <w:rFonts w:ascii="Angsana New" w:hAnsi="Angsana New"/>
          <w:sz w:val="26"/>
          <w:szCs w:val="26"/>
        </w:rPr>
        <w:t>11</w:t>
      </w:r>
    </w:p>
    <w:bookmarkEnd w:id="3"/>
    <w:p w14:paraId="4819B89B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63CCFC89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E97C60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665008">
        <w:rPr>
          <w:rFonts w:ascii="Angsana New" w:hAnsi="Angsana New"/>
          <w:sz w:val="26"/>
          <w:szCs w:val="26"/>
        </w:rPr>
        <w:t>2</w:t>
      </w:r>
    </w:p>
    <w:p w14:paraId="2B0B689A" w14:textId="77777777" w:rsidR="003476D3" w:rsidRPr="00E97C60" w:rsidRDefault="003476D3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20A9A7C5" w:rsidR="007F367F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2679224A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C736FC">
        <w:rPr>
          <w:rFonts w:ascii="Angsana New" w:hAnsi="Angsana New" w:hint="cs"/>
          <w:sz w:val="26"/>
          <w:szCs w:val="26"/>
          <w:cs/>
        </w:rPr>
        <w:t>หก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 xml:space="preserve">30 </w:t>
      </w:r>
      <w:r w:rsidR="00C65FA5">
        <w:rPr>
          <w:rFonts w:ascii="Angsana New" w:hAnsi="Angsana New" w:hint="cs"/>
          <w:sz w:val="26"/>
          <w:szCs w:val="26"/>
          <w:cs/>
        </w:rPr>
        <w:t>มิถุนายน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90488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2D8ABF32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792EDCA8" w14:textId="4C1063D3" w:rsidR="001520C4" w:rsidRPr="000D0F15" w:rsidRDefault="00917AE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0F15">
              <w:rPr>
                <w:rFonts w:ascii="Angsana New" w:hAnsi="Angsana New"/>
                <w:sz w:val="26"/>
                <w:szCs w:val="26"/>
              </w:rPr>
              <w:t>31,121</w:t>
            </w:r>
          </w:p>
        </w:tc>
      </w:tr>
      <w:tr w:rsidR="00D113B6" w:rsidRPr="00E97C60" w14:paraId="426FA21F" w14:textId="77777777" w:rsidTr="00CC201D">
        <w:tc>
          <w:tcPr>
            <w:tcW w:w="8370" w:type="dxa"/>
          </w:tcPr>
          <w:p w14:paraId="7F6639C3" w14:textId="06497D02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FC2E248" w14:textId="147A5CE6" w:rsidR="00D113B6" w:rsidRPr="000D0F15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3B6">
              <w:rPr>
                <w:rFonts w:ascii="Angsana New" w:hAnsi="Angsana New"/>
                <w:sz w:val="26"/>
                <w:szCs w:val="26"/>
              </w:rPr>
              <w:t xml:space="preserve"> 3,</w:t>
            </w:r>
            <w:r w:rsidR="00FE4A2B">
              <w:rPr>
                <w:rFonts w:ascii="Angsana New" w:hAnsi="Angsana New"/>
                <w:sz w:val="26"/>
                <w:szCs w:val="26"/>
              </w:rPr>
              <w:t>9</w:t>
            </w:r>
            <w:r w:rsidRPr="00D113B6">
              <w:rPr>
                <w:rFonts w:ascii="Angsana New" w:hAnsi="Angsana New"/>
                <w:sz w:val="26"/>
                <w:szCs w:val="26"/>
              </w:rPr>
              <w:t xml:space="preserve">69 </w:t>
            </w:r>
          </w:p>
        </w:tc>
      </w:tr>
      <w:tr w:rsidR="00D113B6" w:rsidRPr="00E97C60" w14:paraId="061AE741" w14:textId="77777777" w:rsidTr="00CC201D">
        <w:tc>
          <w:tcPr>
            <w:tcW w:w="8370" w:type="dxa"/>
          </w:tcPr>
          <w:p w14:paraId="457B2026" w14:textId="48C72318" w:rsidR="00D113B6" w:rsidRPr="00E97C60" w:rsidRDefault="00D113B6" w:rsidP="00D113B6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1F8D2D98" w14:textId="31C314B9" w:rsidR="00D113B6" w:rsidRPr="000D0F15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3B6">
              <w:rPr>
                <w:rFonts w:ascii="Angsana New" w:hAnsi="Angsana New"/>
                <w:sz w:val="26"/>
                <w:szCs w:val="26"/>
              </w:rPr>
              <w:t xml:space="preserve"> (2)</w:t>
            </w:r>
          </w:p>
        </w:tc>
      </w:tr>
      <w:tr w:rsidR="00D113B6" w:rsidRPr="00E97C60" w14:paraId="19FC010F" w14:textId="77777777" w:rsidTr="00CC201D">
        <w:tc>
          <w:tcPr>
            <w:tcW w:w="8370" w:type="dxa"/>
          </w:tcPr>
          <w:p w14:paraId="0F07A4DE" w14:textId="77777777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23FEC896" w:rsidR="00D113B6" w:rsidRPr="000D0F15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3B6">
              <w:rPr>
                <w:rFonts w:ascii="Angsana New" w:hAnsi="Angsana New"/>
                <w:sz w:val="26"/>
                <w:szCs w:val="26"/>
              </w:rPr>
              <w:t xml:space="preserve"> (1,470)</w:t>
            </w:r>
          </w:p>
        </w:tc>
      </w:tr>
      <w:tr w:rsidR="006D095A" w:rsidRPr="00E97C60" w14:paraId="54811AAF" w14:textId="77777777" w:rsidTr="00CC201D">
        <w:tc>
          <w:tcPr>
            <w:tcW w:w="8370" w:type="dxa"/>
          </w:tcPr>
          <w:p w14:paraId="73C1608E" w14:textId="30CC70D5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C65F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5347EDEA" w:rsidR="006D095A" w:rsidRPr="000D0F15" w:rsidRDefault="00D113B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</w:t>
            </w:r>
            <w:r w:rsidR="00FE4A2B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6D095A" w:rsidRPr="00E97C60" w14:paraId="2E8778F8" w14:textId="77777777" w:rsidTr="00E40AB9">
        <w:tc>
          <w:tcPr>
            <w:tcW w:w="8370" w:type="dxa"/>
          </w:tcPr>
          <w:p w14:paraId="5A28701C" w14:textId="77777777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6D095A" w:rsidRPr="00E97C60" w:rsidRDefault="006D095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6D095A" w:rsidRPr="00E97C60" w14:paraId="6C26840C" w14:textId="77777777" w:rsidTr="00CE4179">
        <w:tc>
          <w:tcPr>
            <w:tcW w:w="8370" w:type="dxa"/>
          </w:tcPr>
          <w:p w14:paraId="19F45D82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69D76116" w:rsidR="006D095A" w:rsidRPr="000D0F15" w:rsidRDefault="00D113B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</w:t>
            </w:r>
            <w:r w:rsidR="00FE4A2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6D095A" w:rsidRPr="00E97C60" w14:paraId="49A836B2" w14:textId="77777777" w:rsidTr="00CE4179">
        <w:tc>
          <w:tcPr>
            <w:tcW w:w="8370" w:type="dxa"/>
          </w:tcPr>
          <w:p w14:paraId="1CA4B673" w14:textId="4B9CF7EB" w:rsidR="006D095A" w:rsidRPr="00E97C60" w:rsidRDefault="001F5306" w:rsidP="00E97C6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1F5306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="006F45D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F45DA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6F45DA"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="00FE4A2B">
              <w:rPr>
                <w:rFonts w:ascii="Angsana New" w:hAnsi="Angsana New"/>
                <w:sz w:val="26"/>
                <w:szCs w:val="26"/>
              </w:rPr>
              <w:t>2</w:t>
            </w:r>
            <w:r w:rsidR="006F45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5F81771" w14:textId="645B9C7D" w:rsidR="006D095A" w:rsidRPr="000D0F15" w:rsidRDefault="00D113B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1,288</w:t>
            </w:r>
          </w:p>
        </w:tc>
      </w:tr>
      <w:tr w:rsidR="006D095A" w:rsidRPr="00E97C60" w14:paraId="7FCB85BA" w14:textId="77777777" w:rsidTr="00CE4179">
        <w:tc>
          <w:tcPr>
            <w:tcW w:w="8370" w:type="dxa"/>
          </w:tcPr>
          <w:p w14:paraId="55473330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5522EA4E" w:rsidR="006D095A" w:rsidRPr="000D0F15" w:rsidRDefault="00D113B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</w:t>
            </w:r>
            <w:r w:rsidR="00FE4A2B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BEABB0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47B2FDC8" w:rsidR="00F70EA3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216E417D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C73FB5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C73FB5">
        <w:rPr>
          <w:rFonts w:ascii="Angsana New" w:hAnsi="Angsana New"/>
          <w:sz w:val="26"/>
          <w:szCs w:val="26"/>
        </w:rPr>
        <w:t xml:space="preserve">30 </w:t>
      </w:r>
      <w:r w:rsidR="00C73FB5">
        <w:rPr>
          <w:rFonts w:ascii="Angsana New" w:hAnsi="Angsana New" w:hint="cs"/>
          <w:sz w:val="26"/>
          <w:szCs w:val="26"/>
          <w:cs/>
        </w:rPr>
        <w:t>มิถุนายน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2352D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2352D" w:rsidRPr="00E97C60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6</w:t>
      </w:r>
      <w:r w:rsidRPr="00E97C60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1A16926D" w14:textId="77777777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C73FB5" w:rsidRPr="00707C6F" w14:paraId="2B026D5A" w14:textId="77777777" w:rsidTr="00EE6220">
        <w:tc>
          <w:tcPr>
            <w:tcW w:w="3870" w:type="dxa"/>
          </w:tcPr>
          <w:p w14:paraId="30ADFC76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1DBB06D9" w14:textId="77777777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E6220" w:rsidRPr="00707C6F" w14:paraId="1FF54159" w14:textId="77777777" w:rsidTr="00EE6220">
        <w:tc>
          <w:tcPr>
            <w:tcW w:w="3870" w:type="dxa"/>
          </w:tcPr>
          <w:p w14:paraId="1729EA38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E0B15A0" w14:textId="77777777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496634" w14:textId="77777777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7CE2B2E0" w14:textId="77777777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EE6220" w:rsidRPr="00707C6F" w14:paraId="6481CCAF" w14:textId="77777777" w:rsidTr="00EE6220">
        <w:tc>
          <w:tcPr>
            <w:tcW w:w="3870" w:type="dxa"/>
          </w:tcPr>
          <w:p w14:paraId="1ED8C47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CF671A8" w14:textId="77777777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573251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D634603" w14:textId="77777777" w:rsidR="00C73FB5" w:rsidRPr="00707C6F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EE6220" w:rsidRPr="006447D2" w14:paraId="33AA378F" w14:textId="77777777" w:rsidTr="00EE6220">
        <w:tc>
          <w:tcPr>
            <w:tcW w:w="3870" w:type="dxa"/>
          </w:tcPr>
          <w:p w14:paraId="62964F7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0FD4" w14:textId="52BAEE72" w:rsidR="00C73FB5" w:rsidRPr="006A269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90124D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1B0F75" w14:textId="6D8F6FEE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12CBC2B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3B8E19" w14:textId="708D1555" w:rsidR="00C73FB5" w:rsidRPr="001C0117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C70BB5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18E230" w14:textId="3A4082C5" w:rsidR="00C73FB5" w:rsidRPr="006447D2" w:rsidRDefault="00C73F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EB04A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E6220" w:rsidRPr="006447D2" w14:paraId="12805A04" w14:textId="77777777" w:rsidTr="00EB04AF">
        <w:tc>
          <w:tcPr>
            <w:tcW w:w="3870" w:type="dxa"/>
          </w:tcPr>
          <w:p w14:paraId="242246FC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0A09D0" w14:textId="77777777" w:rsidR="00C73FB5" w:rsidRPr="006A269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7495A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35E4E7" w14:textId="77777777" w:rsidR="00C73FB5" w:rsidRPr="006447D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9B3847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CAC4C5" w14:textId="77777777" w:rsidR="00C73FB5" w:rsidRPr="001C0117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EBB6A0" w14:textId="77777777" w:rsidR="00C73FB5" w:rsidRPr="006447D2" w:rsidRDefault="00C73F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C9D1C0" w14:textId="77777777" w:rsidR="00C73FB5" w:rsidRPr="006447D2" w:rsidRDefault="00C73FB5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67DD4" w:rsidRPr="006447D2" w14:paraId="30E7637B" w14:textId="77777777" w:rsidTr="00EE6220">
        <w:tc>
          <w:tcPr>
            <w:tcW w:w="3870" w:type="dxa"/>
          </w:tcPr>
          <w:p w14:paraId="68E4709E" w14:textId="3ACBF8D5" w:rsidR="00067DD4" w:rsidRPr="006447D2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1EC150DE" w14:textId="761062A0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F956D4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270" w:type="dxa"/>
          </w:tcPr>
          <w:p w14:paraId="79480499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E56B60" w14:textId="371D4FB5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70" w:type="dxa"/>
          </w:tcPr>
          <w:p w14:paraId="2E551D37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4E8A92" w14:textId="17C82F70" w:rsidR="00067DD4" w:rsidRPr="00EE6220" w:rsidRDefault="00F956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4,933</w:t>
            </w:r>
          </w:p>
        </w:tc>
        <w:tc>
          <w:tcPr>
            <w:tcW w:w="270" w:type="dxa"/>
          </w:tcPr>
          <w:p w14:paraId="6A26B05E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49023A" w14:textId="28428114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8,</w:t>
            </w:r>
            <w:r>
              <w:rPr>
                <w:rFonts w:ascii="Angsana New" w:hAnsi="Angsana New"/>
                <w:sz w:val="26"/>
                <w:szCs w:val="26"/>
              </w:rPr>
              <w:t>515</w:t>
            </w:r>
            <w:r w:rsidRPr="007F7DE3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</w:tr>
      <w:tr w:rsidR="00067DD4" w:rsidRPr="006447D2" w14:paraId="12A9EBA8" w14:textId="77777777" w:rsidTr="00EE6220">
        <w:tc>
          <w:tcPr>
            <w:tcW w:w="3870" w:type="dxa"/>
          </w:tcPr>
          <w:p w14:paraId="37E03B8D" w14:textId="5D4E9C75" w:rsidR="00067DD4" w:rsidRPr="006447D2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0597035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26EE0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D48E79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A7E9D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831E3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EBE0A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FD40C0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7DD4" w:rsidRPr="006447D2" w14:paraId="359ABFB5" w14:textId="77777777" w:rsidTr="00EE6220">
        <w:tc>
          <w:tcPr>
            <w:tcW w:w="3870" w:type="dxa"/>
          </w:tcPr>
          <w:p w14:paraId="409C4608" w14:textId="2BD52220" w:rsidR="00067DD4" w:rsidRPr="00E97C6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46377C2B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3609A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BDCBC2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3ECD2E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5259B7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8B2FF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07C199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7DD4" w:rsidRPr="006447D2" w14:paraId="20CAC1F3" w14:textId="77777777" w:rsidTr="00EE6220">
        <w:tc>
          <w:tcPr>
            <w:tcW w:w="3870" w:type="dxa"/>
          </w:tcPr>
          <w:p w14:paraId="1BC240B5" w14:textId="5F499443" w:rsidR="00067DD4" w:rsidRPr="006447D2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260" w:type="dxa"/>
            <w:shd w:val="clear" w:color="auto" w:fill="auto"/>
          </w:tcPr>
          <w:p w14:paraId="06392DD5" w14:textId="66565E2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(124)</w:t>
            </w:r>
          </w:p>
        </w:tc>
        <w:tc>
          <w:tcPr>
            <w:tcW w:w="270" w:type="dxa"/>
          </w:tcPr>
          <w:p w14:paraId="5AA00232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810C62" w14:textId="4C48A196" w:rsidR="00067DD4" w:rsidRPr="00EE6220" w:rsidRDefault="00067DD4" w:rsidP="00B7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C4EBBC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9466DB" w14:textId="303C5695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</w:tcPr>
          <w:p w14:paraId="7D3ADE69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734FD7" w14:textId="3A101A4A" w:rsidR="00067DD4" w:rsidRPr="00EE6220" w:rsidRDefault="00067DD4" w:rsidP="00B7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67DD4" w:rsidRPr="006447D2" w14:paraId="19478C77" w14:textId="77777777" w:rsidTr="00EE6220">
        <w:tc>
          <w:tcPr>
            <w:tcW w:w="3870" w:type="dxa"/>
          </w:tcPr>
          <w:p w14:paraId="3B7A2252" w14:textId="69FA7F37" w:rsidR="00067DD4" w:rsidRPr="00C73FB5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783868B" w14:textId="1A66F502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2 </w:t>
            </w:r>
          </w:p>
        </w:tc>
        <w:tc>
          <w:tcPr>
            <w:tcW w:w="270" w:type="dxa"/>
          </w:tcPr>
          <w:p w14:paraId="6BCD6BC5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AC4646" w14:textId="7A87A53F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610BFDF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9DC30D" w14:textId="453CD27D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E5098EC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076F59" w14:textId="37EDD4F9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067DD4" w:rsidRPr="006447D2" w14:paraId="40638D58" w14:textId="77777777" w:rsidTr="00EE6220">
        <w:tc>
          <w:tcPr>
            <w:tcW w:w="3870" w:type="dxa"/>
          </w:tcPr>
          <w:p w14:paraId="19474FC5" w14:textId="1F366778" w:rsidR="00067DD4" w:rsidRPr="00C73FB5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  <w:shd w:val="clear" w:color="auto" w:fill="auto"/>
          </w:tcPr>
          <w:p w14:paraId="5FCC0631" w14:textId="69AAEAF1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66689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685C5A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BC695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EE0C74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60C589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86FB4C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7DD4" w:rsidRPr="006447D2" w14:paraId="20B6D97F" w14:textId="77777777" w:rsidTr="00EE6220">
        <w:tc>
          <w:tcPr>
            <w:tcW w:w="3870" w:type="dxa"/>
          </w:tcPr>
          <w:p w14:paraId="3A7DEA64" w14:textId="052C351F" w:rsidR="00067DD4" w:rsidRPr="00E97C6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0B95D39A" w14:textId="2F20896C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(1)</w:t>
            </w:r>
          </w:p>
        </w:tc>
        <w:tc>
          <w:tcPr>
            <w:tcW w:w="270" w:type="dxa"/>
          </w:tcPr>
          <w:p w14:paraId="0DE3632F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60CA4E" w14:textId="40DB6191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073DF013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2FC54B" w14:textId="181F246C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70" w:type="dxa"/>
          </w:tcPr>
          <w:p w14:paraId="39B0B785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7D4B19" w14:textId="7B3A0E8F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166</w:t>
            </w:r>
          </w:p>
        </w:tc>
      </w:tr>
      <w:tr w:rsidR="00067DD4" w:rsidRPr="006447D2" w14:paraId="3F2B3589" w14:textId="77777777" w:rsidTr="00EE6220">
        <w:tc>
          <w:tcPr>
            <w:tcW w:w="3870" w:type="dxa"/>
          </w:tcPr>
          <w:p w14:paraId="463230AD" w14:textId="29176C0B" w:rsidR="00067DD4" w:rsidRPr="00C73FB5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0E82302C" w14:textId="0E44AFA8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(239)</w:t>
            </w:r>
          </w:p>
        </w:tc>
        <w:tc>
          <w:tcPr>
            <w:tcW w:w="270" w:type="dxa"/>
          </w:tcPr>
          <w:p w14:paraId="337EBADD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D37093" w14:textId="3B3ABEEF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(702)</w:t>
            </w:r>
          </w:p>
        </w:tc>
        <w:tc>
          <w:tcPr>
            <w:tcW w:w="270" w:type="dxa"/>
          </w:tcPr>
          <w:p w14:paraId="0D928B66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FA9348" w14:textId="0C94C39D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(244)</w:t>
            </w:r>
          </w:p>
        </w:tc>
        <w:tc>
          <w:tcPr>
            <w:tcW w:w="270" w:type="dxa"/>
          </w:tcPr>
          <w:p w14:paraId="2CF11915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C11FF" w14:textId="7D4D8A98" w:rsidR="00067DD4" w:rsidRPr="00EE6220" w:rsidRDefault="00067DD4" w:rsidP="00B7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(994)</w:t>
            </w:r>
          </w:p>
        </w:tc>
      </w:tr>
      <w:tr w:rsidR="00067DD4" w:rsidRPr="006447D2" w14:paraId="06F221EB" w14:textId="77777777" w:rsidTr="00EE6220">
        <w:tc>
          <w:tcPr>
            <w:tcW w:w="3870" w:type="dxa"/>
          </w:tcPr>
          <w:p w14:paraId="77B190B3" w14:textId="676A2F26" w:rsidR="00067DD4" w:rsidRPr="00C73FB5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shd w:val="clear" w:color="auto" w:fill="auto"/>
          </w:tcPr>
          <w:p w14:paraId="72090B40" w14:textId="7E1598B4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018990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074822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70CA1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5C52E2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46C24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1551DC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7DD4" w:rsidRPr="006447D2" w14:paraId="6B8C8DC5" w14:textId="77777777" w:rsidTr="00EE6220">
        <w:tc>
          <w:tcPr>
            <w:tcW w:w="3870" w:type="dxa"/>
          </w:tcPr>
          <w:p w14:paraId="0EBE4A86" w14:textId="6F9FAB61" w:rsidR="00067DD4" w:rsidRPr="00E97C6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260" w:type="dxa"/>
            <w:shd w:val="clear" w:color="auto" w:fill="auto"/>
          </w:tcPr>
          <w:p w14:paraId="353DC176" w14:textId="04E79BF3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(19)</w:t>
            </w:r>
          </w:p>
        </w:tc>
        <w:tc>
          <w:tcPr>
            <w:tcW w:w="270" w:type="dxa"/>
          </w:tcPr>
          <w:p w14:paraId="1D3389FC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415246" w14:textId="57BBA6B2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2DFE3D71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87F51D" w14:textId="42211D80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270" w:type="dxa"/>
          </w:tcPr>
          <w:p w14:paraId="33D323F1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169630" w14:textId="1CF396EA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</w:tr>
      <w:tr w:rsidR="00067DD4" w:rsidRPr="006447D2" w14:paraId="6BA4F858" w14:textId="77777777" w:rsidTr="00EE6220">
        <w:tc>
          <w:tcPr>
            <w:tcW w:w="3870" w:type="dxa"/>
          </w:tcPr>
          <w:p w14:paraId="3100C54E" w14:textId="4022A8EB" w:rsidR="00067DD4" w:rsidRPr="00C73FB5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ภายใต้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059E0CC1" w14:textId="44566230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4 </w:t>
            </w:r>
          </w:p>
        </w:tc>
        <w:tc>
          <w:tcPr>
            <w:tcW w:w="270" w:type="dxa"/>
          </w:tcPr>
          <w:p w14:paraId="1B5C07EB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A87C41" w14:textId="54F6ECA1" w:rsidR="00067DD4" w:rsidRPr="00EE6220" w:rsidRDefault="00067DD4" w:rsidP="00B7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B39C72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85A6E8" w14:textId="0B758B93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160DA37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031D8" w14:textId="47F14482" w:rsidR="00067DD4" w:rsidRPr="00EE6220" w:rsidRDefault="00067DD4" w:rsidP="00B7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67DD4" w:rsidRPr="006447D2" w14:paraId="034ABCD2" w14:textId="77777777" w:rsidTr="00EB04AF">
        <w:tc>
          <w:tcPr>
            <w:tcW w:w="3870" w:type="dxa"/>
          </w:tcPr>
          <w:p w14:paraId="32D82FBF" w14:textId="6501B8CD" w:rsidR="00067DD4" w:rsidRPr="00C73FB5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AC7BE5" w14:textId="4101AC05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(27)</w:t>
            </w:r>
          </w:p>
        </w:tc>
        <w:tc>
          <w:tcPr>
            <w:tcW w:w="270" w:type="dxa"/>
          </w:tcPr>
          <w:p w14:paraId="3619BAF0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54C40" w14:textId="1FE0C0E5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270" w:type="dxa"/>
          </w:tcPr>
          <w:p w14:paraId="75EAFC87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E6B99C" w14:textId="3778323C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86B652B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15181C" w14:textId="739AA046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</w:tr>
      <w:tr w:rsidR="00067DD4" w:rsidRPr="006447D2" w14:paraId="6ED89411" w14:textId="77777777" w:rsidTr="00EB04AF">
        <w:tc>
          <w:tcPr>
            <w:tcW w:w="3870" w:type="dxa"/>
          </w:tcPr>
          <w:p w14:paraId="653A852D" w14:textId="72C1024D" w:rsidR="00067DD4" w:rsidRPr="006447D2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3F4BB" w14:textId="55CA9D94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F956D4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270" w:type="dxa"/>
          </w:tcPr>
          <w:p w14:paraId="45A06B32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3D3F05" w14:textId="0C54D3F5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3,912</w:t>
            </w:r>
          </w:p>
        </w:tc>
        <w:tc>
          <w:tcPr>
            <w:tcW w:w="270" w:type="dxa"/>
          </w:tcPr>
          <w:p w14:paraId="66A78532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ADBBF6" w14:textId="5EB9C586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F956D4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270" w:type="dxa"/>
          </w:tcPr>
          <w:p w14:paraId="7B109C50" w14:textId="77777777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49A1FF" w14:textId="20BDA6F0" w:rsidR="00067DD4" w:rsidRPr="00EE6220" w:rsidRDefault="00067DD4" w:rsidP="0006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8,857</w:t>
            </w:r>
          </w:p>
        </w:tc>
      </w:tr>
    </w:tbl>
    <w:p w14:paraId="38AA79FC" w14:textId="29AB4FBE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33674C75" w14:textId="6F183765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</w:t>
      </w:r>
      <w:r w:rsidR="00EB04AF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EB04AF">
        <w:rPr>
          <w:rFonts w:ascii="Angsana New" w:hAnsi="Angsana New"/>
          <w:sz w:val="26"/>
          <w:szCs w:val="26"/>
        </w:rPr>
        <w:t>30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EB04AF">
        <w:rPr>
          <w:rFonts w:ascii="Angsana New" w:hAnsi="Angsana New" w:hint="cs"/>
          <w:sz w:val="26"/>
          <w:szCs w:val="26"/>
          <w:cs/>
        </w:rPr>
        <w:t>มิถุนายน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EB04AF">
        <w:rPr>
          <w:rFonts w:ascii="Angsana New" w:hAnsi="Angsana New"/>
          <w:sz w:val="26"/>
          <w:szCs w:val="26"/>
        </w:rPr>
        <w:t>2567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6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260"/>
        <w:gridCol w:w="270"/>
        <w:gridCol w:w="1350"/>
      </w:tblGrid>
      <w:tr w:rsidR="00EB04AF" w:rsidRPr="00707C6F" w14:paraId="6DB32BEB" w14:textId="77777777" w:rsidTr="00EF0C3B">
        <w:tc>
          <w:tcPr>
            <w:tcW w:w="3960" w:type="dxa"/>
          </w:tcPr>
          <w:p w14:paraId="463B44D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ACDA155" w14:textId="77777777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B04AF" w:rsidRPr="00707C6F" w14:paraId="7744C011" w14:textId="77777777" w:rsidTr="00EF0C3B">
        <w:tc>
          <w:tcPr>
            <w:tcW w:w="3960" w:type="dxa"/>
          </w:tcPr>
          <w:p w14:paraId="0DA8C1E6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1E233AD8" w14:textId="77777777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954357" w14:textId="77777777" w:rsidR="00EB04AF" w:rsidRPr="006447D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1453667" w14:textId="77777777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EB04AF" w:rsidRPr="00707C6F" w14:paraId="6D382550" w14:textId="77777777" w:rsidTr="00EF0C3B">
        <w:tc>
          <w:tcPr>
            <w:tcW w:w="3960" w:type="dxa"/>
          </w:tcPr>
          <w:p w14:paraId="2389444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40D84F3" w14:textId="77777777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B255B6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58F157C" w14:textId="77777777" w:rsidR="00EB04AF" w:rsidRPr="00707C6F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EB04AF" w:rsidRPr="006447D2" w14:paraId="0527DE99" w14:textId="77777777" w:rsidTr="00EF0C3B">
        <w:tc>
          <w:tcPr>
            <w:tcW w:w="3960" w:type="dxa"/>
          </w:tcPr>
          <w:p w14:paraId="1DFC6427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AE9D5" w14:textId="1DDC20B9" w:rsidR="00EB04AF" w:rsidRPr="006A269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097D07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0E37B4" w14:textId="033EBE4F" w:rsidR="00EB04AF" w:rsidRPr="006447D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77BDD23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8584" w14:textId="380E5F81" w:rsidR="00EB04AF" w:rsidRPr="001C0117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2184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966C2" w14:textId="3E00ED96" w:rsidR="00EB04AF" w:rsidRPr="006447D2" w:rsidRDefault="00EB04AF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B04AF" w:rsidRPr="006447D2" w14:paraId="22D11E54" w14:textId="77777777" w:rsidTr="00EF0C3B">
        <w:tc>
          <w:tcPr>
            <w:tcW w:w="3960" w:type="dxa"/>
          </w:tcPr>
          <w:p w14:paraId="659336F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BAFD7ED" w14:textId="77777777" w:rsidR="00EB04AF" w:rsidRPr="006A269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B7C2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6FB4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37A9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339101" w14:textId="77777777" w:rsidR="00EB04AF" w:rsidRPr="001C0117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EC781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8682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B04AF" w:rsidRPr="00EE6220" w14:paraId="55D3B63A" w14:textId="77777777" w:rsidTr="00EF0C3B">
        <w:tc>
          <w:tcPr>
            <w:tcW w:w="3960" w:type="dxa"/>
          </w:tcPr>
          <w:p w14:paraId="4B8534C9" w14:textId="4E30F952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046ECAB" w14:textId="47CD5E3A" w:rsidR="00EB04AF" w:rsidRPr="00EE6220" w:rsidRDefault="00067DD4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</w:t>
            </w:r>
            <w:r w:rsidR="00F956D4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270" w:type="dxa"/>
          </w:tcPr>
          <w:p w14:paraId="4BF23A4E" w14:textId="77777777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B3A88A" w14:textId="60A847CD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19,431</w:t>
            </w:r>
          </w:p>
        </w:tc>
        <w:tc>
          <w:tcPr>
            <w:tcW w:w="270" w:type="dxa"/>
          </w:tcPr>
          <w:p w14:paraId="555586AE" w14:textId="77777777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1CA52A" w14:textId="1B6D8CAC" w:rsidR="00EB04AF" w:rsidRPr="00EE6220" w:rsidRDefault="00067DD4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</w:t>
            </w:r>
            <w:r w:rsidR="00F956D4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</w:tcPr>
          <w:p w14:paraId="5EF921EF" w14:textId="77777777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7BA53" w14:textId="417B4876" w:rsidR="00EB04AF" w:rsidRPr="00EE6220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43,475</w:t>
            </w:r>
          </w:p>
        </w:tc>
      </w:tr>
      <w:tr w:rsidR="00EB04AF" w:rsidRPr="00EE6220" w14:paraId="48DF0018" w14:textId="77777777" w:rsidTr="00EF0C3B">
        <w:trPr>
          <w:trHeight w:val="90"/>
        </w:trPr>
        <w:tc>
          <w:tcPr>
            <w:tcW w:w="3960" w:type="dxa"/>
          </w:tcPr>
          <w:p w14:paraId="3602B220" w14:textId="47D99D20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785469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4B115E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E61918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5D6E4E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5D9635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582A00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50050F" w14:textId="77777777" w:rsidR="00EB04AF" w:rsidRPr="00EB04AF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04AF" w:rsidRPr="00EE6220" w14:paraId="5453E4BF" w14:textId="77777777" w:rsidTr="00EF0C3B">
        <w:tc>
          <w:tcPr>
            <w:tcW w:w="3960" w:type="dxa"/>
          </w:tcPr>
          <w:p w14:paraId="2E136512" w14:textId="53F9001A" w:rsidR="00EB04AF" w:rsidRPr="00E97C6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  <w:shd w:val="clear" w:color="auto" w:fill="auto"/>
          </w:tcPr>
          <w:p w14:paraId="391940E7" w14:textId="0DD43F6F" w:rsidR="00EB04AF" w:rsidRPr="00EE6220" w:rsidRDefault="00067DD4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</w:t>
            </w:r>
            <w:r w:rsidR="00F956D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18DB9DD6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42CBE5" w14:textId="6D5DB86C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3,886</w:t>
            </w:r>
          </w:p>
        </w:tc>
        <w:tc>
          <w:tcPr>
            <w:tcW w:w="270" w:type="dxa"/>
          </w:tcPr>
          <w:p w14:paraId="6994F006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8FC3C" w14:textId="223BEC08" w:rsidR="00EB04AF" w:rsidRPr="00EE6220" w:rsidRDefault="00067DD4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F956D4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</w:tcPr>
          <w:p w14:paraId="66814C68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D1DFB" w14:textId="6F50349C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8,695</w:t>
            </w:r>
          </w:p>
        </w:tc>
      </w:tr>
      <w:tr w:rsidR="00EB04AF" w:rsidRPr="00EE6220" w14:paraId="1FFF8AC8" w14:textId="77777777" w:rsidTr="00EF0C3B">
        <w:tc>
          <w:tcPr>
            <w:tcW w:w="3960" w:type="dxa"/>
          </w:tcPr>
          <w:p w14:paraId="317B66ED" w14:textId="2480FB8F" w:rsidR="00EB04AF" w:rsidRPr="006447D2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F956D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956D4">
              <w:rPr>
                <w:rFonts w:ascii="Angsana New" w:hAnsi="Angsana New"/>
                <w:sz w:val="26"/>
                <w:szCs w:val="26"/>
              </w:rPr>
              <w:t>(</w:t>
            </w:r>
            <w:r w:rsidR="00F956D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="00F956D4">
              <w:rPr>
                <w:rFonts w:ascii="Angsana New" w:hAnsi="Angsana New"/>
                <w:sz w:val="26"/>
                <w:szCs w:val="26"/>
              </w:rPr>
              <w:t>)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</w:t>
            </w:r>
            <w:r w:rsidR="00EF0C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F0C3B">
              <w:rPr>
                <w:rFonts w:ascii="Angsana New" w:hAnsi="Angsana New"/>
                <w:sz w:val="26"/>
                <w:szCs w:val="26"/>
              </w:rPr>
              <w:t>(</w:t>
            </w:r>
            <w:r w:rsidR="00EF0C3B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EF0C3B">
              <w:rPr>
                <w:rFonts w:ascii="Angsana New" w:hAnsi="Angsana New"/>
                <w:sz w:val="26"/>
                <w:szCs w:val="26"/>
              </w:rPr>
              <w:t>)</w:t>
            </w:r>
            <w:r w:rsidR="00EF0C3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286F62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5E1E9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88348" w14:textId="2F843272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1409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8B0C2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1E7A1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FEDB8" w14:textId="72EAA9E2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4AF" w:rsidRPr="00EE6220" w14:paraId="2F8EBE73" w14:textId="77777777" w:rsidTr="00EF0C3B">
        <w:tc>
          <w:tcPr>
            <w:tcW w:w="3960" w:type="dxa"/>
          </w:tcPr>
          <w:p w14:paraId="5D76ABF7" w14:textId="0F6FAE30" w:rsidR="00EB04AF" w:rsidRPr="006447D2" w:rsidRDefault="00EF0C3B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ค่าใช้จ่ายได้รับยกเว้นภาษี</w:t>
            </w:r>
            <w:r w:rsidR="00EB04AF"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B004AA" w14:textId="5080B05D" w:rsidR="00EB04AF" w:rsidRPr="00EE6220" w:rsidRDefault="00EF0C3B" w:rsidP="00E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</w:t>
            </w:r>
            <w:r w:rsidR="002A2EA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AFB0B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C51B3" w14:textId="213BE425" w:rsidR="00EB04AF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1B77106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DFB9E" w14:textId="2DBD59B0" w:rsidR="00EB04AF" w:rsidRPr="00EF0C3B" w:rsidRDefault="00EF0C3B" w:rsidP="00EF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0C3B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14:paraId="306AA3F5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0B364" w14:textId="08F710EB" w:rsidR="00EB04AF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EB04AF" w:rsidRPr="00EE6220" w14:paraId="404B1F7F" w14:textId="77777777" w:rsidTr="00EF0C3B">
        <w:tc>
          <w:tcPr>
            <w:tcW w:w="3960" w:type="dxa"/>
          </w:tcPr>
          <w:p w14:paraId="122D0152" w14:textId="647858CF" w:rsidR="00EB04AF" w:rsidRPr="006447D2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85B76" w14:textId="2E21689E" w:rsidR="00EB04AF" w:rsidRPr="00EE6220" w:rsidRDefault="004F1C85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EF0C3B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270" w:type="dxa"/>
          </w:tcPr>
          <w:p w14:paraId="66F9B24E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3A3E85" w14:textId="691586A2" w:rsidR="00EB04AF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3,912</w:t>
            </w:r>
          </w:p>
        </w:tc>
        <w:tc>
          <w:tcPr>
            <w:tcW w:w="270" w:type="dxa"/>
          </w:tcPr>
          <w:p w14:paraId="197D222D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94D21D" w14:textId="745A5629" w:rsidR="00EB04AF" w:rsidRPr="00EE6220" w:rsidRDefault="004F1C85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F956D4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270" w:type="dxa"/>
          </w:tcPr>
          <w:p w14:paraId="184DA477" w14:textId="77777777" w:rsidR="00EB04AF" w:rsidRPr="00EE6220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B1B81" w14:textId="73EFEC87" w:rsidR="00EB04AF" w:rsidRDefault="00EB04AF" w:rsidP="00EB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8,857</w:t>
            </w:r>
          </w:p>
        </w:tc>
      </w:tr>
    </w:tbl>
    <w:p w14:paraId="2EBA3FA9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86D7B2" w14:textId="30DCF2B8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B04AF">
        <w:rPr>
          <w:rFonts w:ascii="Angsana New" w:hAnsi="Angsana New"/>
          <w:sz w:val="26"/>
          <w:szCs w:val="26"/>
        </w:rPr>
        <w:t>30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="00EB04AF">
        <w:rPr>
          <w:rFonts w:ascii="Angsana New" w:hAnsi="Angsana New" w:hint="cs"/>
          <w:sz w:val="26"/>
          <w:szCs w:val="26"/>
          <w:cs/>
        </w:rPr>
        <w:t>มิถุนายน</w:t>
      </w:r>
      <w:r w:rsidR="00C67B43">
        <w:rPr>
          <w:rFonts w:ascii="Angsana New" w:hAnsi="Angsana New"/>
          <w:sz w:val="26"/>
          <w:szCs w:val="26"/>
          <w:cs/>
        </w:rPr>
        <w:t xml:space="preserve"> </w:t>
      </w:r>
      <w:r w:rsidR="00C67B43">
        <w:rPr>
          <w:rFonts w:ascii="Angsana New" w:hAnsi="Angsana New"/>
          <w:sz w:val="26"/>
          <w:szCs w:val="26"/>
        </w:rPr>
        <w:t>256</w:t>
      </w:r>
      <w:r w:rsidR="00917AEE">
        <w:rPr>
          <w:rFonts w:ascii="Angsana New" w:hAnsi="Angsana New"/>
          <w:sz w:val="26"/>
          <w:szCs w:val="26"/>
        </w:rPr>
        <w:t>7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23DED0B6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3BABB487" w:rsidR="00281218" w:rsidRPr="00475A13" w:rsidRDefault="00C640C0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9048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90488">
              <w:rPr>
                <w:rFonts w:ascii="Angsana New" w:hAnsi="Angsana New"/>
                <w:sz w:val="26"/>
                <w:szCs w:val="26"/>
              </w:rPr>
              <w:t>256</w:t>
            </w:r>
            <w:r w:rsidR="00917AE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A0699C" w:rsidRPr="008C4F9A" w14:paraId="3B085CE3" w14:textId="77777777" w:rsidTr="008B6AE6">
        <w:tc>
          <w:tcPr>
            <w:tcW w:w="3780" w:type="dxa"/>
          </w:tcPr>
          <w:p w14:paraId="2FFBCD59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7C6037A4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F9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117</w:t>
            </w:r>
          </w:p>
        </w:tc>
        <w:tc>
          <w:tcPr>
            <w:tcW w:w="270" w:type="dxa"/>
            <w:vAlign w:val="bottom"/>
          </w:tcPr>
          <w:p w14:paraId="588AFF48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71C1483E" w:rsidR="00A0699C" w:rsidRPr="00B01B5E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1B5E">
              <w:rPr>
                <w:rFonts w:ascii="Angsana New" w:hAnsi="Angsana New"/>
                <w:sz w:val="26"/>
                <w:szCs w:val="26"/>
                <w:cs/>
              </w:rPr>
              <w:t>(2)</w:t>
            </w:r>
          </w:p>
        </w:tc>
        <w:tc>
          <w:tcPr>
            <w:tcW w:w="270" w:type="dxa"/>
            <w:vAlign w:val="bottom"/>
          </w:tcPr>
          <w:p w14:paraId="5B8E1D38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436A2B92" w:rsidR="00A0699C" w:rsidRPr="00B01B5E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4766AB" w14:textId="77777777" w:rsidR="00A0699C" w:rsidRPr="008C4F9A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288D0599" w:rsidR="00A0699C" w:rsidRPr="00866C8C" w:rsidRDefault="00B01B5E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A0699C" w:rsidRPr="00475A13" w14:paraId="4513436D" w14:textId="77777777" w:rsidTr="008B6AE6">
        <w:tc>
          <w:tcPr>
            <w:tcW w:w="3780" w:type="dxa"/>
          </w:tcPr>
          <w:p w14:paraId="4AE0462F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A0699C" w:rsidRPr="00B01B5E" w:rsidRDefault="00A0699C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6A0873C" w14:textId="712A3779" w:rsidR="00A0699C" w:rsidRPr="00B01B5E" w:rsidRDefault="00A0699C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A0699C" w:rsidRPr="00866C8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B01B5E" w:rsidRPr="00475A13" w14:paraId="57487ED3" w14:textId="77777777" w:rsidTr="008B6AE6">
        <w:tc>
          <w:tcPr>
            <w:tcW w:w="3780" w:type="dxa"/>
          </w:tcPr>
          <w:p w14:paraId="0F0E8F82" w14:textId="77777777" w:rsidR="00B01B5E" w:rsidRPr="00475A13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43A14DA6" w:rsidR="00B01B5E" w:rsidRPr="00475A13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19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7E54D794" w14:textId="77777777" w:rsidR="00B01B5E" w:rsidRPr="00475A13" w:rsidRDefault="00B01B5E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2BFA6265" w:rsidR="00B01B5E" w:rsidRPr="008C4F9A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 xml:space="preserve"> (13</w:t>
            </w:r>
            <w:r w:rsidR="00CA41D0">
              <w:rPr>
                <w:rFonts w:ascii="Angsana New" w:hAnsi="Angsana New"/>
                <w:sz w:val="26"/>
                <w:szCs w:val="26"/>
              </w:rPr>
              <w:t>0</w:t>
            </w:r>
            <w:r w:rsidRPr="00B01B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CEBDB" w14:textId="77777777" w:rsidR="00B01B5E" w:rsidRPr="008C4F9A" w:rsidRDefault="00B01B5E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00103BFF" w:rsidR="00B01B5E" w:rsidRPr="00B01B5E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155144" w14:textId="77777777" w:rsidR="00B01B5E" w:rsidRPr="008C4F9A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33D0C55D" w:rsidR="00B01B5E" w:rsidRPr="00866C8C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CA41D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01B5E" w:rsidRPr="00475A13" w14:paraId="4889B6F3" w14:textId="77777777" w:rsidTr="008B6AE6">
        <w:tc>
          <w:tcPr>
            <w:tcW w:w="3780" w:type="dxa"/>
          </w:tcPr>
          <w:p w14:paraId="13363A00" w14:textId="77777777" w:rsidR="00B01B5E" w:rsidRPr="00475A13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342F009F" w:rsidR="00B01B5E" w:rsidRPr="00475A13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4,39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270" w:type="dxa"/>
          </w:tcPr>
          <w:p w14:paraId="350FD25D" w14:textId="77777777" w:rsidR="00B01B5E" w:rsidRPr="00475A13" w:rsidRDefault="00B01B5E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1B42F57A" w:rsidR="00B01B5E" w:rsidRPr="00B01B5E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B01B5E">
              <w:rPr>
                <w:rFonts w:ascii="Angsana New" w:hAnsi="Angsana New"/>
                <w:sz w:val="26"/>
                <w:szCs w:val="26"/>
                <w:lang w:val="th-TH"/>
              </w:rPr>
              <w:t xml:space="preserve"> 24</w:t>
            </w:r>
            <w:r w:rsidR="00CA41D0">
              <w:rPr>
                <w:rFonts w:ascii="Angsana New" w:hAnsi="Angsana New"/>
                <w:sz w:val="26"/>
                <w:szCs w:val="26"/>
              </w:rPr>
              <w:t>4</w:t>
            </w:r>
            <w:r w:rsidRPr="00B01B5E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270" w:type="dxa"/>
          </w:tcPr>
          <w:p w14:paraId="73CF8B6C" w14:textId="77777777" w:rsidR="00B01B5E" w:rsidRPr="008C4F9A" w:rsidRDefault="00B01B5E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09DA52BF" w:rsidR="00B01B5E" w:rsidRPr="00B01B5E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7A3972" w14:textId="77777777" w:rsidR="00B01B5E" w:rsidRPr="008C4F9A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37AD0DD6" w:rsidR="00B01B5E" w:rsidRPr="00866C8C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4,63</w:t>
            </w:r>
            <w:r w:rsidR="00CA41D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90488" w:rsidRPr="00475A13" w14:paraId="6BDC0373" w14:textId="77777777" w:rsidTr="008B6AE6">
        <w:tc>
          <w:tcPr>
            <w:tcW w:w="3780" w:type="dxa"/>
          </w:tcPr>
          <w:p w14:paraId="663C6BDB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690488" w:rsidRPr="00B01B5E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387D94F" w14:textId="77777777" w:rsidR="00690488" w:rsidRPr="008C4F9A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B9F12F7" w:rsidR="00690488" w:rsidRPr="00B01B5E" w:rsidRDefault="00690488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8C4F9A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17144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B5E" w:rsidRPr="00475A13" w14:paraId="095A2239" w14:textId="77777777" w:rsidTr="008B6AE6">
        <w:tc>
          <w:tcPr>
            <w:tcW w:w="3780" w:type="dxa"/>
          </w:tcPr>
          <w:p w14:paraId="727D3FDF" w14:textId="77777777" w:rsidR="00B01B5E" w:rsidRPr="00475A13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090A875E" w:rsidR="00B01B5E" w:rsidRPr="00A0699C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B01B5E" w:rsidRPr="00475A13" w:rsidRDefault="00B01B5E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5298FDD5" w:rsidR="00B01B5E" w:rsidRPr="00B01B5E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B01B5E">
              <w:rPr>
                <w:rFonts w:ascii="Angsana New" w:hAnsi="Angsana New"/>
                <w:sz w:val="26"/>
                <w:szCs w:val="26"/>
                <w:lang w:val="th-TH"/>
              </w:rPr>
              <w:t xml:space="preserve"> 38 </w:t>
            </w:r>
          </w:p>
        </w:tc>
        <w:tc>
          <w:tcPr>
            <w:tcW w:w="270" w:type="dxa"/>
          </w:tcPr>
          <w:p w14:paraId="3DF7ED6A" w14:textId="77777777" w:rsidR="00B01B5E" w:rsidRPr="008C4F9A" w:rsidRDefault="00B01B5E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3650D298" w:rsidR="00B01B5E" w:rsidRPr="00B01B5E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B175DC" w14:textId="77777777" w:rsidR="00B01B5E" w:rsidRPr="008C4F9A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0BC5097D" w:rsidR="00B01B5E" w:rsidRPr="00866C8C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B01B5E" w:rsidRPr="00475A13" w14:paraId="020E08C4" w14:textId="77777777" w:rsidTr="008B6AE6">
        <w:tc>
          <w:tcPr>
            <w:tcW w:w="3780" w:type="dxa"/>
          </w:tcPr>
          <w:p w14:paraId="1B3CE4A3" w14:textId="275F7298" w:rsidR="00B01B5E" w:rsidRPr="00475A13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144C5804" w:rsidR="00B01B5E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62892" w14:textId="77777777" w:rsidR="00B01B5E" w:rsidRPr="00475A13" w:rsidRDefault="00B01B5E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BBF6473" w14:textId="1809C745" w:rsidR="00B01B5E" w:rsidRPr="009E3D07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 xml:space="preserve"> (5)</w:t>
            </w:r>
          </w:p>
        </w:tc>
        <w:tc>
          <w:tcPr>
            <w:tcW w:w="270" w:type="dxa"/>
          </w:tcPr>
          <w:p w14:paraId="487D498C" w14:textId="77777777" w:rsidR="00B01B5E" w:rsidRPr="00A0699C" w:rsidRDefault="00B01B5E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97B5B6D" w14:textId="55ABE05C" w:rsidR="00B01B5E" w:rsidRPr="009E3D07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F16B9" w14:textId="77777777" w:rsidR="00B01B5E" w:rsidRPr="00A0699C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2CC7A4E7" w14:textId="2109A979" w:rsidR="00B01B5E" w:rsidRPr="00866C8C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01B5E" w:rsidRPr="00475A13" w14:paraId="32D57A40" w14:textId="77777777" w:rsidTr="00C041D3">
        <w:tc>
          <w:tcPr>
            <w:tcW w:w="3780" w:type="dxa"/>
          </w:tcPr>
          <w:p w14:paraId="64843DEF" w14:textId="28E675CD" w:rsidR="00B01B5E" w:rsidRPr="00475A13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48E532" w14:textId="4FD95A35" w:rsidR="00B01B5E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8D942B" w14:textId="77777777" w:rsidR="00B01B5E" w:rsidRPr="00475A13" w:rsidRDefault="00B01B5E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7A09C5" w14:textId="6693B313" w:rsidR="00B01B5E" w:rsidRPr="009E3D07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1B5E">
              <w:rPr>
                <w:rFonts w:ascii="Angsana New" w:hAnsi="Angsana New"/>
                <w:sz w:val="26"/>
                <w:szCs w:val="26"/>
              </w:rPr>
              <w:t xml:space="preserve"> (3)</w:t>
            </w:r>
          </w:p>
        </w:tc>
        <w:tc>
          <w:tcPr>
            <w:tcW w:w="270" w:type="dxa"/>
          </w:tcPr>
          <w:p w14:paraId="6DD57D5E" w14:textId="77777777" w:rsidR="00B01B5E" w:rsidRPr="00A0699C" w:rsidRDefault="00B01B5E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75ED5" w14:textId="3DCB1A90" w:rsidR="00B01B5E" w:rsidRPr="009E3D07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3DE993" w14:textId="77777777" w:rsidR="00B01B5E" w:rsidRPr="00A0699C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3657DD" w14:textId="0AB74F1E" w:rsidR="00B01B5E" w:rsidRPr="00866C8C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699C" w:rsidRPr="00475A13" w14:paraId="7DC7A23A" w14:textId="77777777" w:rsidTr="002C71BE">
        <w:tc>
          <w:tcPr>
            <w:tcW w:w="3780" w:type="dxa"/>
          </w:tcPr>
          <w:p w14:paraId="2A77441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38A6705E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5,118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33C32E" w14:textId="36C5C739" w:rsidR="00A0699C" w:rsidRPr="00B01B5E" w:rsidRDefault="00B01B5E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B01B5E">
              <w:rPr>
                <w:rFonts w:ascii="Angsana New" w:hAnsi="Angsana New"/>
                <w:sz w:val="26"/>
                <w:szCs w:val="26"/>
                <w:lang w:val="th-TH"/>
              </w:rPr>
              <w:t>142</w:t>
            </w:r>
          </w:p>
        </w:tc>
        <w:tc>
          <w:tcPr>
            <w:tcW w:w="270" w:type="dxa"/>
          </w:tcPr>
          <w:p w14:paraId="22D3B5C5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33C6EACB" w:rsidR="00A0699C" w:rsidRPr="009E3D07" w:rsidRDefault="00B01B5E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D332C3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2693B733" w:rsidR="00A0699C" w:rsidRPr="009E3D07" w:rsidRDefault="00B01B5E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E415D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260</w:t>
            </w:r>
          </w:p>
        </w:tc>
      </w:tr>
      <w:tr w:rsidR="00A0699C" w:rsidRPr="002C3DDF" w14:paraId="59F3D5F3" w14:textId="77777777" w:rsidTr="002C71BE">
        <w:tc>
          <w:tcPr>
            <w:tcW w:w="3780" w:type="dxa"/>
          </w:tcPr>
          <w:p w14:paraId="6EA77A43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2A0A4B76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A0699C" w:rsidRPr="00C041D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</w:tcPr>
          <w:p w14:paraId="0A4B65D0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98D9DFB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60" w:type="dxa"/>
          </w:tcPr>
          <w:p w14:paraId="18F24941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8F7677F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350" w:type="dxa"/>
          </w:tcPr>
          <w:p w14:paraId="364A42DD" w14:textId="77777777" w:rsidR="00A0699C" w:rsidRPr="00C041D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699C" w:rsidRPr="00475A13" w14:paraId="28C2A87B" w14:textId="77777777" w:rsidTr="008B6AE6">
        <w:tc>
          <w:tcPr>
            <w:tcW w:w="3780" w:type="dxa"/>
          </w:tcPr>
          <w:p w14:paraId="7A63B7EC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E67F3" w14:textId="77777777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0D1C380" w14:textId="77777777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A0699C" w:rsidRPr="00A0699C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2B2AEC94" w14:textId="77777777" w:rsidR="00A0699C" w:rsidRPr="009E3D07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1441" w:rsidRPr="00475A13" w14:paraId="19D29877" w14:textId="77777777" w:rsidTr="00C041D3">
        <w:tc>
          <w:tcPr>
            <w:tcW w:w="3780" w:type="dxa"/>
          </w:tcPr>
          <w:p w14:paraId="4E3A5DD9" w14:textId="44259AAD" w:rsidR="00171441" w:rsidRPr="00475A1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6FCB">
              <w:rPr>
                <w:rFonts w:ascii="Angsan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260" w:type="dxa"/>
          </w:tcPr>
          <w:p w14:paraId="302F38FB" w14:textId="153E2769" w:rsidR="00171441" w:rsidRPr="00475A1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28C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  <w:shd w:val="clear" w:color="auto" w:fill="auto"/>
          </w:tcPr>
          <w:p w14:paraId="1EA9C549" w14:textId="77777777" w:rsidR="00171441" w:rsidRPr="00475A13" w:rsidRDefault="00171441" w:rsidP="0017144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023BA9" w14:textId="5F8BDB85" w:rsidR="00171441" w:rsidRPr="009E3D07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14:paraId="5AB7C0CC" w14:textId="77777777" w:rsidR="00171441" w:rsidRPr="008C4F9A" w:rsidRDefault="00171441" w:rsidP="001714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6C3C6E" w14:textId="67D695C1" w:rsidR="00171441" w:rsidRPr="009E3D07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7B7DDBF4" w14:textId="77777777" w:rsidR="00171441" w:rsidRPr="008C4F9A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C0A44" w14:textId="4AE9FE70" w:rsidR="00171441" w:rsidRPr="009E3D07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-</w:t>
            </w:r>
          </w:p>
        </w:tc>
      </w:tr>
      <w:tr w:rsidR="00171441" w:rsidRPr="002C3DDF" w14:paraId="43EBAD4E" w14:textId="77777777" w:rsidTr="00C041D3">
        <w:trPr>
          <w:trHeight w:val="107"/>
        </w:trPr>
        <w:tc>
          <w:tcPr>
            <w:tcW w:w="3780" w:type="dxa"/>
          </w:tcPr>
          <w:p w14:paraId="3F2FC4D4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ECA51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34C43BF9" w14:textId="77777777" w:rsidR="00171441" w:rsidRPr="00C041D3" w:rsidRDefault="00171441" w:rsidP="00171441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3DA249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287BAC3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4A86C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1B8E0D37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DB313" w14:textId="77777777" w:rsidR="00171441" w:rsidRPr="00C041D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71441" w:rsidRPr="00475A13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171441" w:rsidRPr="00475A1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1F13C933" w:rsidR="00171441" w:rsidRPr="00475A13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270" w:type="dxa"/>
          </w:tcPr>
          <w:p w14:paraId="2F024AA7" w14:textId="77777777" w:rsidR="00171441" w:rsidRPr="00475A13" w:rsidRDefault="00171441" w:rsidP="00171441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6AF5DC2E" w:rsidR="00171441" w:rsidRPr="009E3D07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</w:tcPr>
          <w:p w14:paraId="65D8CF2C" w14:textId="77777777" w:rsidR="00171441" w:rsidRPr="00A0699C" w:rsidRDefault="00171441" w:rsidP="001714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0886EEB6" w:rsidR="00171441" w:rsidRPr="009E3D07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3670C558" w14:textId="77777777" w:rsidR="00171441" w:rsidRPr="00A0699C" w:rsidRDefault="00171441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2D7454EC" w:rsidR="00171441" w:rsidRPr="009E3D07" w:rsidRDefault="00171441" w:rsidP="00E2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5,260</w:t>
            </w:r>
          </w:p>
        </w:tc>
      </w:tr>
    </w:tbl>
    <w:p w14:paraId="6F229F1F" w14:textId="77777777" w:rsidR="004C2A30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36EA6870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215DB7" w14:textId="6CB6ABD1" w:rsidR="008711A1" w:rsidRPr="009E631E" w:rsidRDefault="00DD5818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10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>.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D150A26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270"/>
        <w:gridCol w:w="1710"/>
        <w:gridCol w:w="270"/>
        <w:gridCol w:w="1530"/>
        <w:gridCol w:w="270"/>
        <w:gridCol w:w="1458"/>
      </w:tblGrid>
      <w:tr w:rsidR="008711A1" w:rsidRPr="009E631E" w14:paraId="39475360" w14:textId="77777777" w:rsidTr="00AA05B7">
        <w:tc>
          <w:tcPr>
            <w:tcW w:w="2772" w:type="dxa"/>
          </w:tcPr>
          <w:p w14:paraId="0B33376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46E093CD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092FA36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1195C230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711A1" w:rsidRPr="009E631E" w14:paraId="59718800" w14:textId="77777777" w:rsidTr="00AA05B7">
        <w:tc>
          <w:tcPr>
            <w:tcW w:w="2772" w:type="dxa"/>
          </w:tcPr>
          <w:p w14:paraId="00565C9A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B2171" w14:textId="3164E085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DAEA6F2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477149" w14:textId="3C9C2AA8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2FD1F74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83F01" w14:textId="6E85C345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865C58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357C6C8" w14:textId="2E172D42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8711A1" w:rsidRPr="009E631E" w14:paraId="2E5E3C62" w14:textId="77777777" w:rsidTr="003154BC">
        <w:tc>
          <w:tcPr>
            <w:tcW w:w="2772" w:type="dxa"/>
          </w:tcPr>
          <w:p w14:paraId="737B3B51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9F9207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B1FD45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1C4E1B08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6FC90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A7F6065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1B02C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CF06BA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9EB" w:rsidRPr="009E631E" w14:paraId="5A0224FB" w14:textId="77777777" w:rsidTr="003154BC">
        <w:tc>
          <w:tcPr>
            <w:tcW w:w="2772" w:type="dxa"/>
          </w:tcPr>
          <w:p w14:paraId="703F524A" w14:textId="6B79F109" w:rsidR="001F49EB" w:rsidRPr="0021419C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1419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="00FB77C2" w:rsidRPr="00FB77C2">
              <w:rPr>
                <w:rFonts w:ascii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40" w:type="dxa"/>
          </w:tcPr>
          <w:p w14:paraId="4844E727" w14:textId="56229C3E" w:rsidR="001F49EB" w:rsidRPr="00A973AF" w:rsidRDefault="009B0908" w:rsidP="001F49EB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4.8</w:t>
            </w:r>
            <w:r w:rsidR="00E415D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664B031" w14:textId="77777777" w:rsidR="001F49EB" w:rsidRPr="009E631E" w:rsidRDefault="001F49EB" w:rsidP="001F49EB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C8064B" w14:textId="18010006" w:rsidR="001F49EB" w:rsidRPr="009E631E" w:rsidRDefault="001F49EB" w:rsidP="001F49EB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7A63175" w14:textId="77777777" w:rsidR="001F49EB" w:rsidRPr="009E631E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DC4108D" w14:textId="36A26655" w:rsidR="001F49EB" w:rsidRPr="009E631E" w:rsidRDefault="001F49EB" w:rsidP="001F49EB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9E631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55BBA9CB" w14:textId="77777777" w:rsidR="001F49EB" w:rsidRPr="009E631E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B6DAFE8" w14:textId="0940610D" w:rsidR="001F49EB" w:rsidRPr="009E631E" w:rsidRDefault="001F49EB" w:rsidP="001F4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</w:tbl>
    <w:p w14:paraId="2937F4BE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2B4EFF8" w14:textId="11924A7B" w:rsidR="008711A1" w:rsidRPr="009E631E" w:rsidRDefault="008711A1" w:rsidP="008711A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วงเงินสินเชื่อดังกล่าวค้ำประกันโดยหลักประกันตามที่กล่าวไว้ในหมายเหตุ </w:t>
      </w:r>
      <w:r w:rsidRPr="009E631E">
        <w:rPr>
          <w:rFonts w:ascii="Angsana New" w:hAnsi="Angsana New"/>
          <w:sz w:val="26"/>
          <w:szCs w:val="26"/>
        </w:rPr>
        <w:t>1</w:t>
      </w:r>
      <w:r w:rsidR="00DD5818">
        <w:rPr>
          <w:rFonts w:ascii="Angsana New" w:hAnsi="Angsana New"/>
          <w:sz w:val="26"/>
          <w:szCs w:val="26"/>
        </w:rPr>
        <w:t>1</w:t>
      </w:r>
    </w:p>
    <w:p w14:paraId="1E26A157" w14:textId="77777777" w:rsidR="00512895" w:rsidRPr="00512895" w:rsidRDefault="0051289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8E45629" w14:textId="59B55FBC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DD5818">
        <w:rPr>
          <w:rFonts w:ascii="Angsana New" w:hAnsi="Angsana New"/>
          <w:b/>
          <w:bCs/>
          <w:sz w:val="26"/>
          <w:szCs w:val="26"/>
        </w:rPr>
        <w:t>1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512895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B53BF" w14:paraId="25EDC278" w14:textId="77777777" w:rsidTr="009D10ED">
        <w:tc>
          <w:tcPr>
            <w:tcW w:w="351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F6906" w:rsidRPr="004B53BF" w14:paraId="289E41E6" w14:textId="77777777" w:rsidTr="008D6F57">
        <w:tc>
          <w:tcPr>
            <w:tcW w:w="3510" w:type="dxa"/>
          </w:tcPr>
          <w:p w14:paraId="2D4A41A6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33B5E1EA" w:rsidR="00FF6906" w:rsidRPr="004B53BF" w:rsidRDefault="00272F0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F6906"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F6906"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4B2FEFD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9BA056C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24D22289" w:rsidR="00FF6906" w:rsidRPr="004B53BF" w:rsidRDefault="00272F0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A5FDDAA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7E4266B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0699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B53BF" w:rsidRPr="004B53BF" w14:paraId="3D5D6129" w14:textId="77777777" w:rsidTr="00806D40">
        <w:tc>
          <w:tcPr>
            <w:tcW w:w="351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4678C0">
        <w:tc>
          <w:tcPr>
            <w:tcW w:w="351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5FCBD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63367CD4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B8833C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5E2093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0908" w:rsidRPr="004B53BF" w14:paraId="30C138BE" w14:textId="77777777" w:rsidTr="00806D40">
        <w:tc>
          <w:tcPr>
            <w:tcW w:w="3510" w:type="dxa"/>
          </w:tcPr>
          <w:p w14:paraId="618A24CF" w14:textId="4B339C59" w:rsidR="009B0908" w:rsidRPr="004B53BF" w:rsidRDefault="009B0908" w:rsidP="009B0908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เงินกู้ยืมส่วนที่หนึ่ง</w:t>
            </w:r>
          </w:p>
        </w:tc>
        <w:tc>
          <w:tcPr>
            <w:tcW w:w="1350" w:type="dxa"/>
          </w:tcPr>
          <w:p w14:paraId="0BB30C98" w14:textId="3C274AF7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7.05</w:t>
            </w:r>
          </w:p>
        </w:tc>
        <w:tc>
          <w:tcPr>
            <w:tcW w:w="270" w:type="dxa"/>
          </w:tcPr>
          <w:p w14:paraId="6EF6CC34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04CE72" w14:textId="5B4A7B4F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1A64">
              <w:rPr>
                <w:rFonts w:ascii="Angsana New" w:hAnsi="Angsana New"/>
                <w:sz w:val="26"/>
                <w:szCs w:val="26"/>
              </w:rPr>
              <w:t>7</w:t>
            </w:r>
            <w:r w:rsidRPr="006B1A64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6B1A6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0C70A018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BA606E" w14:textId="2CCAF1E7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 xml:space="preserve"> 18,859 </w:t>
            </w:r>
          </w:p>
        </w:tc>
        <w:tc>
          <w:tcPr>
            <w:tcW w:w="270" w:type="dxa"/>
          </w:tcPr>
          <w:p w14:paraId="24124024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33794C" w14:textId="7C1A2389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859</w:t>
            </w:r>
          </w:p>
        </w:tc>
      </w:tr>
      <w:tr w:rsidR="009B0908" w:rsidRPr="004B53BF" w14:paraId="79D77CA2" w14:textId="77777777" w:rsidTr="00A0699C">
        <w:tc>
          <w:tcPr>
            <w:tcW w:w="3510" w:type="dxa"/>
          </w:tcPr>
          <w:p w14:paraId="594BBB71" w14:textId="1601CE9D" w:rsidR="009B0908" w:rsidRPr="004B53BF" w:rsidRDefault="009B0908" w:rsidP="009B0908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350" w:type="dxa"/>
          </w:tcPr>
          <w:p w14:paraId="4962C36E" w14:textId="447ECD23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4.95 – 5.05</w:t>
            </w:r>
          </w:p>
        </w:tc>
        <w:tc>
          <w:tcPr>
            <w:tcW w:w="270" w:type="dxa"/>
          </w:tcPr>
          <w:p w14:paraId="6CF02395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91F60D" w14:textId="5369768A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2199325B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D9A8A" w14:textId="00AF01B0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 xml:space="preserve"> 225,389 </w:t>
            </w:r>
          </w:p>
        </w:tc>
        <w:tc>
          <w:tcPr>
            <w:tcW w:w="270" w:type="dxa"/>
          </w:tcPr>
          <w:p w14:paraId="298E4C91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2580" w14:textId="11D2280C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116,139</w:t>
            </w:r>
          </w:p>
        </w:tc>
      </w:tr>
      <w:tr w:rsidR="009B0908" w:rsidRPr="004B53BF" w14:paraId="5B8F00D3" w14:textId="77777777" w:rsidTr="004678C0">
        <w:tc>
          <w:tcPr>
            <w:tcW w:w="3510" w:type="dxa"/>
          </w:tcPr>
          <w:p w14:paraId="0245D2B7" w14:textId="5E600D10" w:rsidR="009B0908" w:rsidRPr="004B53BF" w:rsidRDefault="009B0908" w:rsidP="009B0908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เงินกู้ยืมส่วนที่สาม</w:t>
            </w:r>
          </w:p>
        </w:tc>
        <w:tc>
          <w:tcPr>
            <w:tcW w:w="1350" w:type="dxa"/>
          </w:tcPr>
          <w:p w14:paraId="4BB163D0" w14:textId="0FAE85C1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5.05</w:t>
            </w:r>
          </w:p>
        </w:tc>
        <w:tc>
          <w:tcPr>
            <w:tcW w:w="270" w:type="dxa"/>
          </w:tcPr>
          <w:p w14:paraId="6F4EF848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97CB35" w14:textId="0FF57B1B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B1A64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</w:tcPr>
          <w:p w14:paraId="315B7D35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DF22A3" w14:textId="54E07D73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 xml:space="preserve"> 169,964 </w:t>
            </w:r>
          </w:p>
        </w:tc>
        <w:tc>
          <w:tcPr>
            <w:tcW w:w="270" w:type="dxa"/>
          </w:tcPr>
          <w:p w14:paraId="14408C87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BCB32" w14:textId="46570FC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  <w:r w:rsidRPr="00CF1D4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  <w:tr w:rsidR="00777CAD" w:rsidRPr="004B53BF" w14:paraId="6093A538" w14:textId="77777777" w:rsidTr="00777CAD">
        <w:tc>
          <w:tcPr>
            <w:tcW w:w="3510" w:type="dxa"/>
          </w:tcPr>
          <w:p w14:paraId="2F2C8AE6" w14:textId="11742185" w:rsidR="00777CAD" w:rsidRDefault="00FD705D" w:rsidP="00777CAD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AD955A5" w14:textId="77777777" w:rsidR="00777CAD" w:rsidRPr="000D0F15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8EB4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EA8195" w14:textId="77777777" w:rsidR="00777CAD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A0413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B29AB" w14:textId="742F8FBC" w:rsidR="00777CAD" w:rsidRPr="000D0F15" w:rsidRDefault="009B0908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>414,212</w:t>
            </w:r>
          </w:p>
        </w:tc>
        <w:tc>
          <w:tcPr>
            <w:tcW w:w="270" w:type="dxa"/>
          </w:tcPr>
          <w:p w14:paraId="767A33A6" w14:textId="77777777" w:rsidR="00777CAD" w:rsidRPr="004B53BF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1C5FCA" w14:textId="3CC4F949" w:rsidR="00777CAD" w:rsidRDefault="00777CAD" w:rsidP="007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259,390</w:t>
            </w:r>
          </w:p>
        </w:tc>
      </w:tr>
      <w:tr w:rsidR="00A0699C" w:rsidRPr="004B53BF" w14:paraId="50F97329" w14:textId="77777777" w:rsidTr="004678C0">
        <w:tc>
          <w:tcPr>
            <w:tcW w:w="3510" w:type="dxa"/>
          </w:tcPr>
          <w:p w14:paraId="55F82747" w14:textId="152867A2" w:rsidR="00A0699C" w:rsidRPr="004B53BF" w:rsidRDefault="00D62395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C07B7C5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8197D" w14:textId="76CB3B8A" w:rsidR="00A0699C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>(1,447)</w:t>
            </w:r>
          </w:p>
        </w:tc>
        <w:tc>
          <w:tcPr>
            <w:tcW w:w="270" w:type="dxa"/>
          </w:tcPr>
          <w:p w14:paraId="2116D616" w14:textId="77777777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FBF45" w14:textId="45E1FB86" w:rsidR="00A0699C" w:rsidRPr="004B53BF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F1D4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1,591</w:t>
            </w:r>
            <w:r w:rsidRPr="00CF1D4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0908" w:rsidRPr="004B53BF" w14:paraId="3B3A3900" w14:textId="77777777" w:rsidTr="004678C0">
        <w:tc>
          <w:tcPr>
            <w:tcW w:w="3510" w:type="dxa"/>
          </w:tcPr>
          <w:p w14:paraId="03EA17E7" w14:textId="448BCAF5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A3AA25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3343F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81074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C1B7E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77316" w14:textId="0F9E6999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 xml:space="preserve"> 412,765 </w:t>
            </w:r>
          </w:p>
        </w:tc>
        <w:tc>
          <w:tcPr>
            <w:tcW w:w="270" w:type="dxa"/>
          </w:tcPr>
          <w:p w14:paraId="4B26E351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697A" w14:textId="097B1DB6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257,799</w:t>
            </w:r>
          </w:p>
        </w:tc>
      </w:tr>
      <w:tr w:rsidR="009B0908" w:rsidRPr="004B53BF" w14:paraId="22942127" w14:textId="77777777" w:rsidTr="004678C0">
        <w:tc>
          <w:tcPr>
            <w:tcW w:w="3510" w:type="dxa"/>
          </w:tcPr>
          <w:p w14:paraId="0CC3D579" w14:textId="5FC7B1A9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AF667" w14:textId="4B45C89B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 xml:space="preserve"> (18,627)</w:t>
            </w:r>
          </w:p>
        </w:tc>
        <w:tc>
          <w:tcPr>
            <w:tcW w:w="270" w:type="dxa"/>
          </w:tcPr>
          <w:p w14:paraId="7D4BB80A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5F33841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(54,59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0908" w:rsidRPr="004B53BF" w14:paraId="23321271" w14:textId="77777777" w:rsidTr="004678C0">
        <w:tc>
          <w:tcPr>
            <w:tcW w:w="3510" w:type="dxa"/>
          </w:tcPr>
          <w:p w14:paraId="27C88712" w14:textId="5504AB5A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4F2DBAB9" w:rsidR="009B0908" w:rsidRPr="000D0F15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0908">
              <w:rPr>
                <w:rFonts w:ascii="Angsana New" w:hAnsi="Angsana New"/>
                <w:sz w:val="26"/>
                <w:szCs w:val="26"/>
              </w:rPr>
              <w:t xml:space="preserve"> 394,138 </w:t>
            </w:r>
          </w:p>
        </w:tc>
        <w:tc>
          <w:tcPr>
            <w:tcW w:w="270" w:type="dxa"/>
          </w:tcPr>
          <w:p w14:paraId="5E73AD1D" w14:textId="77777777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20C3DD9A" w:rsidR="009B0908" w:rsidRPr="004B53BF" w:rsidRDefault="009B0908" w:rsidP="009B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2914">
              <w:rPr>
                <w:rFonts w:ascii="Angsana New" w:hAnsi="Angsana New"/>
                <w:sz w:val="26"/>
                <w:szCs w:val="26"/>
              </w:rPr>
              <w:t>203,208</w:t>
            </w:r>
          </w:p>
        </w:tc>
      </w:tr>
    </w:tbl>
    <w:p w14:paraId="0D9FBD3A" w14:textId="77777777" w:rsidR="008711A1" w:rsidRDefault="008711A1" w:rsidP="00467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F2AFC84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6E0759" w14:textId="5FF3D158" w:rsidR="00512895" w:rsidRDefault="004678C0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72F02">
        <w:rPr>
          <w:rFonts w:ascii="Angsana New" w:hAnsi="Angsana New"/>
          <w:sz w:val="26"/>
          <w:szCs w:val="26"/>
        </w:rPr>
        <w:t xml:space="preserve">30 </w:t>
      </w:r>
      <w:r w:rsidR="00272F02">
        <w:rPr>
          <w:rFonts w:ascii="Angsana New" w:hAnsi="Angsana New" w:hint="cs"/>
          <w:sz w:val="26"/>
          <w:szCs w:val="26"/>
          <w:cs/>
        </w:rPr>
        <w:t>มิถุนายน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Pr="004A7078">
        <w:rPr>
          <w:rFonts w:ascii="Angsana New" w:hAnsi="Angsana New"/>
          <w:sz w:val="26"/>
          <w:szCs w:val="26"/>
        </w:rPr>
        <w:t>256</w:t>
      </w:r>
      <w:r w:rsidR="00025450">
        <w:rPr>
          <w:rFonts w:ascii="Angsana New" w:hAnsi="Angsana New"/>
          <w:sz w:val="26"/>
          <w:szCs w:val="26"/>
        </w:rPr>
        <w:t>7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และ</w:t>
      </w:r>
      <w:r w:rsidR="00E937BD">
        <w:rPr>
          <w:rFonts w:ascii="Angsana New" w:hAnsi="Angsana New"/>
          <w:sz w:val="26"/>
          <w:szCs w:val="26"/>
        </w:rPr>
        <w:t xml:space="preserve"> </w:t>
      </w:r>
      <w:r w:rsidR="00B34C85">
        <w:rPr>
          <w:rFonts w:ascii="Angsana New" w:hAnsi="Angsana New" w:hint="cs"/>
          <w:sz w:val="26"/>
          <w:szCs w:val="26"/>
          <w:cs/>
        </w:rPr>
        <w:t>วันที่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="004F5AA5" w:rsidRPr="004B53BF">
        <w:rPr>
          <w:rFonts w:ascii="Angsana New" w:hAnsi="Angsana New" w:hint="cs"/>
          <w:sz w:val="26"/>
          <w:szCs w:val="26"/>
        </w:rPr>
        <w:t>31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F5AA5" w:rsidRPr="004B53BF">
        <w:rPr>
          <w:rFonts w:ascii="Angsana New" w:hAnsi="Angsana New" w:hint="cs"/>
          <w:sz w:val="26"/>
          <w:szCs w:val="26"/>
        </w:rPr>
        <w:t>256</w:t>
      </w:r>
      <w:r w:rsidR="004F5AA5">
        <w:rPr>
          <w:rFonts w:ascii="Angsana New" w:hAnsi="Angsana New"/>
          <w:sz w:val="26"/>
          <w:szCs w:val="26"/>
        </w:rPr>
        <w:t>6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700B0402" w14:textId="77777777" w:rsidR="00512895" w:rsidRPr="004A7078" w:rsidRDefault="00512895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810"/>
        <w:gridCol w:w="180"/>
        <w:gridCol w:w="4050"/>
        <w:gridCol w:w="180"/>
        <w:gridCol w:w="1530"/>
        <w:gridCol w:w="180"/>
        <w:gridCol w:w="2880"/>
      </w:tblGrid>
      <w:tr w:rsidR="004678C0" w:rsidRPr="004A7078" w14:paraId="4663FE31" w14:textId="77777777" w:rsidTr="00A64761">
        <w:trPr>
          <w:trHeight w:val="20"/>
        </w:trPr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68582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4809D18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3BB87605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94845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0" w:type="dxa"/>
            <w:shd w:val="clear" w:color="auto" w:fill="auto"/>
          </w:tcPr>
          <w:p w14:paraId="12A503D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916F4D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67C426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" w:type="dxa"/>
          </w:tcPr>
          <w:p w14:paraId="4CDCC43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4C6046B9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8611C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707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4678C0" w:rsidRPr="004A7078" w14:paraId="5129F56C" w14:textId="77777777" w:rsidTr="00A64761">
        <w:trPr>
          <w:trHeight w:val="20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51B78E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9FA7E0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</w:tcPr>
          <w:p w14:paraId="69C298C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6C054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1244D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7E8993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014BB9F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17BE049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1B90F0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80" w:type="dxa"/>
          </w:tcPr>
          <w:p w14:paraId="43820F8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F9995C9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80" w:type="dxa"/>
            <w:shd w:val="clear" w:color="auto" w:fill="auto"/>
          </w:tcPr>
          <w:p w14:paraId="72143C9F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</w:tcPr>
          <w:p w14:paraId="0D66A2AA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80" w:type="dxa"/>
          </w:tcPr>
          <w:p w14:paraId="357B13D3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DB444B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4678C0" w:rsidRPr="004A7078" w14:paraId="45AFE26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6FC3E1D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8BBB0A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3759FE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8476E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ED32E4D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6A40F6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7EEF843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B305724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78CB0A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80" w:type="dxa"/>
          </w:tcPr>
          <w:p w14:paraId="3B60E0F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EA31A5B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เงินกู้ยืมเพื่อก่อสร้างโรงงาน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2236D87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30" w:type="dxa"/>
          </w:tcPr>
          <w:p w14:paraId="2D1C45E5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A31E08">
              <w:rPr>
                <w:rFonts w:ascii="Angsana New" w:hAnsi="Angsana New"/>
                <w:sz w:val="26"/>
                <w:szCs w:val="26"/>
              </w:rPr>
              <w:t>,</w:t>
            </w:r>
            <w:r w:rsidRPr="00A31E08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80" w:type="dxa"/>
          </w:tcPr>
          <w:p w14:paraId="30B240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153E97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MLR-2%</w:t>
            </w:r>
          </w:p>
        </w:tc>
      </w:tr>
      <w:tr w:rsidR="004678C0" w:rsidRPr="004A7078" w14:paraId="4D81A174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88BE2E9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8CCE8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9DBC844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9EAD86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573B8D5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386A45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F5B52B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678C0" w:rsidRPr="004A7078" w14:paraId="3E7B41A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11BD0F6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2C1D7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E7375F5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813CE3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F09C2E2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486199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790864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678C0" w:rsidRPr="004A7078" w14:paraId="13034A8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991AB6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469A08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3403C8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5EC6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78F51D2A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E6CC8B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E5C38F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33AE0D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004E15B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80" w:type="dxa"/>
          </w:tcPr>
          <w:p w14:paraId="4EA4326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C2E44E2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153B1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788A28B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FD0896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6E335B1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 MOR-2.57%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MLR-2%</w:t>
            </w:r>
          </w:p>
        </w:tc>
      </w:tr>
      <w:tr w:rsidR="004678C0" w:rsidRPr="004A7078" w14:paraId="4783631E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4D1783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FCDDF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9DB6734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130B0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329A32C1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99E69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B2FE57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3-4 : MLR-1.5%</w:t>
            </w:r>
          </w:p>
        </w:tc>
      </w:tr>
      <w:tr w:rsidR="004678C0" w:rsidRPr="004A7078" w14:paraId="5B58DC2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67E620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98337C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9FF9E98" w14:textId="77777777" w:rsidR="004678C0" w:rsidRPr="004A7078" w:rsidRDefault="004678C0" w:rsidP="00A64761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73E3C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EF5B909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C858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7EA876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5 </w:t>
            </w: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MLR</w:t>
            </w:r>
          </w:p>
        </w:tc>
      </w:tr>
      <w:tr w:rsidR="004678C0" w:rsidRPr="004A7078" w14:paraId="7AA273B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7B0268F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6815FF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C4B3C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49D1D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14034EDE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DF54B9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266137B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51021E4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53E1B5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80" w:type="dxa"/>
          </w:tcPr>
          <w:p w14:paraId="7AAB5C6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B05A58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80" w:type="dxa"/>
            <w:shd w:val="clear" w:color="auto" w:fill="auto"/>
          </w:tcPr>
          <w:p w14:paraId="42ACF80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0B4DECC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35D3E3F2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1CDC785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678C0" w:rsidRPr="004A7078" w14:paraId="139497B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94FDD0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67E077C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9607D7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B9119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7E4E13D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2A1C61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13392D8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2AF5D23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68C579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80" w:type="dxa"/>
          </w:tcPr>
          <w:p w14:paraId="1109F49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5F9BE9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80" w:type="dxa"/>
            <w:shd w:val="clear" w:color="auto" w:fill="auto"/>
          </w:tcPr>
          <w:p w14:paraId="1911905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1DBC34E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76E075C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1C13497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4678C0" w:rsidRPr="004A7078" w14:paraId="3DB45EB9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338E511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75CA83C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52F272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CFD57A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0E17CDAD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23A27E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4C1ADD9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66E6431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BA2A9C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80" w:type="dxa"/>
          </w:tcPr>
          <w:p w14:paraId="3A576D6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70D519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80" w:type="dxa"/>
            <w:shd w:val="clear" w:color="auto" w:fill="auto"/>
          </w:tcPr>
          <w:p w14:paraId="65004F7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57F59638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0390C434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63C3BAE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6CFF4AC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2AA8263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FCEDE8E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0E3CA78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F2E95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4CEF6508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703D25A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8A9967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23EDD37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8E4501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80" w:type="dxa"/>
          </w:tcPr>
          <w:p w14:paraId="09E16B2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7D9A1F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0" w:type="dxa"/>
            <w:shd w:val="clear" w:color="auto" w:fill="auto"/>
          </w:tcPr>
          <w:p w14:paraId="6327944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06FC122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5A50F351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6E934C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1380534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75D7107D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6A0807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66C8B2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22322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3EBC33C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6ADBB6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21FA1EE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4485BFB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3D073F4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80" w:type="dxa"/>
          </w:tcPr>
          <w:p w14:paraId="5A127B8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1218C4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80" w:type="dxa"/>
            <w:shd w:val="clear" w:color="auto" w:fill="auto"/>
          </w:tcPr>
          <w:p w14:paraId="5B24206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3FCA2B5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5DFABA91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76D42B1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6FAEE90D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A1979E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E67186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42097D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6ECEB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32FCABEE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25C897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5311DF43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A7078" w14:paraId="0B3E299C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242F7E2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80" w:type="dxa"/>
          </w:tcPr>
          <w:p w14:paraId="4D075D5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2E94647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80" w:type="dxa"/>
            <w:shd w:val="clear" w:color="auto" w:fill="auto"/>
          </w:tcPr>
          <w:p w14:paraId="0DDDFF5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89A9B75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7E4A96F7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0E8E7C2B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56623C45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6ACEEAAF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1F0E317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7E8B64E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4AA321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</w:tcPr>
          <w:p w14:paraId="50500C65" w14:textId="77777777" w:rsidR="004678C0" w:rsidRPr="00A31E0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9F8647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39323684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4678C0" w:rsidRPr="004A7078" w14:paraId="65B128D7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11AF0680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80" w:type="dxa"/>
          </w:tcPr>
          <w:p w14:paraId="0299116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453D5909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80" w:type="dxa"/>
            <w:shd w:val="clear" w:color="auto" w:fill="auto"/>
          </w:tcPr>
          <w:p w14:paraId="5D8D8616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5DE657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425A641C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20BF4B1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4678C0" w:rsidRPr="004A7078" w14:paraId="08B93573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5878BEBC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B3A0B17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6CC82E3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6A120E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776D84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46B164FA" w14:textId="77777777" w:rsidR="004678C0" w:rsidRPr="004A707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880" w:type="dxa"/>
            <w:shd w:val="clear" w:color="auto" w:fill="auto"/>
          </w:tcPr>
          <w:p w14:paraId="1E7BA6C2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4678C0" w:rsidRPr="00475A13" w14:paraId="194F7082" w14:textId="77777777" w:rsidTr="00A64761">
        <w:trPr>
          <w:trHeight w:val="20"/>
        </w:trPr>
        <w:tc>
          <w:tcPr>
            <w:tcW w:w="810" w:type="dxa"/>
            <w:shd w:val="clear" w:color="auto" w:fill="auto"/>
          </w:tcPr>
          <w:p w14:paraId="44442F8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6DF4095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50" w:type="dxa"/>
            <w:shd w:val="clear" w:color="auto" w:fill="auto"/>
          </w:tcPr>
          <w:p w14:paraId="3DBD4A01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707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1CCD2D8" w14:textId="77777777" w:rsidR="004678C0" w:rsidRPr="004A7078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C17113" w14:textId="77777777" w:rsidR="004678C0" w:rsidRPr="00A31E08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E08"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80" w:type="dxa"/>
          </w:tcPr>
          <w:p w14:paraId="1D1BC01E" w14:textId="77777777" w:rsidR="004678C0" w:rsidRPr="00E37CF7" w:rsidRDefault="004678C0" w:rsidP="00A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4CA60D0C" w14:textId="77777777" w:rsidR="004678C0" w:rsidRPr="00E37CF7" w:rsidRDefault="004678C0" w:rsidP="00A64761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179BFB54" w14:textId="77777777" w:rsidR="004678C0" w:rsidRPr="00C939B4" w:rsidRDefault="004678C0" w:rsidP="004678C0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2"/>
          <w:szCs w:val="22"/>
        </w:rPr>
      </w:pPr>
    </w:p>
    <w:p w14:paraId="2112416E" w14:textId="442B14D0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4DC51896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4CD531CA" w14:textId="77777777" w:rsidR="00835E30" w:rsidRDefault="00835E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A410DAE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3F264565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DD5818">
        <w:rPr>
          <w:rFonts w:ascii="Angsana New" w:hAnsi="Angsana New"/>
          <w:b/>
          <w:bCs/>
          <w:sz w:val="26"/>
          <w:szCs w:val="26"/>
        </w:rPr>
        <w:t>2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6CEB27DF" w:rsidR="002011B9" w:rsidRPr="00475A13" w:rsidRDefault="00272F02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25075E5F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025450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49BC" w:rsidRPr="00475A13" w14:paraId="268A0B4C" w14:textId="77777777" w:rsidTr="00A553F7">
        <w:tc>
          <w:tcPr>
            <w:tcW w:w="6435" w:type="dxa"/>
          </w:tcPr>
          <w:p w14:paraId="186E4A95" w14:textId="4D494C0E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5A2FF6DE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6E2D7E12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2,64</w:t>
            </w:r>
            <w:r w:rsidR="0004060F">
              <w:rPr>
                <w:rFonts w:ascii="Angsana New" w:hAnsi="Angsana New"/>
                <w:sz w:val="26"/>
                <w:szCs w:val="26"/>
              </w:rPr>
              <w:t>6</w:t>
            </w:r>
            <w:r w:rsidRPr="002349B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53E9D39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23212DF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5,31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349BC" w:rsidRPr="00475A13" w14:paraId="6141A805" w14:textId="77777777" w:rsidTr="00A553F7">
        <w:tc>
          <w:tcPr>
            <w:tcW w:w="6435" w:type="dxa"/>
          </w:tcPr>
          <w:p w14:paraId="52286D95" w14:textId="26AEB1B8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7400C8FD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2D1B9B79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5,060 </w:t>
            </w:r>
          </w:p>
        </w:tc>
        <w:tc>
          <w:tcPr>
            <w:tcW w:w="270" w:type="dxa"/>
          </w:tcPr>
          <w:p w14:paraId="69CB08B7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04E9A38A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4,745</w:t>
            </w:r>
          </w:p>
        </w:tc>
      </w:tr>
      <w:tr w:rsidR="002349BC" w:rsidRPr="00475A13" w14:paraId="53D9AE85" w14:textId="77777777" w:rsidTr="00A553F7">
        <w:tc>
          <w:tcPr>
            <w:tcW w:w="6435" w:type="dxa"/>
          </w:tcPr>
          <w:p w14:paraId="2ED7A747" w14:textId="5F4CC4E6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22391201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172842A2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4,885 </w:t>
            </w:r>
          </w:p>
        </w:tc>
        <w:tc>
          <w:tcPr>
            <w:tcW w:w="270" w:type="dxa"/>
          </w:tcPr>
          <w:p w14:paraId="4B822317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61A03CC3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4,583</w:t>
            </w:r>
          </w:p>
        </w:tc>
      </w:tr>
      <w:tr w:rsidR="002349BC" w:rsidRPr="00475A13" w14:paraId="06B0206C" w14:textId="77777777" w:rsidTr="00A553F7">
        <w:tc>
          <w:tcPr>
            <w:tcW w:w="6435" w:type="dxa"/>
          </w:tcPr>
          <w:p w14:paraId="18E023BA" w14:textId="42374CB8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69C74420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7E90F3E0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3,192 </w:t>
            </w:r>
          </w:p>
        </w:tc>
        <w:tc>
          <w:tcPr>
            <w:tcW w:w="270" w:type="dxa"/>
          </w:tcPr>
          <w:p w14:paraId="7831DEEE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349FBEF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3,087</w:t>
            </w:r>
          </w:p>
        </w:tc>
      </w:tr>
      <w:tr w:rsidR="002349BC" w:rsidRPr="00475A13" w14:paraId="6E717946" w14:textId="77777777" w:rsidTr="00A553F7">
        <w:tc>
          <w:tcPr>
            <w:tcW w:w="6435" w:type="dxa"/>
          </w:tcPr>
          <w:p w14:paraId="26F0A58A" w14:textId="7D08F762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790B6902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19E8CCF7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144 </w:t>
            </w:r>
          </w:p>
        </w:tc>
        <w:tc>
          <w:tcPr>
            <w:tcW w:w="270" w:type="dxa"/>
          </w:tcPr>
          <w:p w14:paraId="365742BE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232C3E9B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A10A68">
              <w:rPr>
                <w:rFonts w:ascii="Angsana New" w:hAnsi="Angsana New" w:hint="cs"/>
                <w:sz w:val="26"/>
                <w:szCs w:val="26"/>
                <w:cs/>
              </w:rPr>
              <w:t>144</w:t>
            </w:r>
          </w:p>
        </w:tc>
      </w:tr>
      <w:tr w:rsidR="002349BC" w:rsidRPr="00475A13" w14:paraId="5806566D" w14:textId="77777777" w:rsidTr="00A553F7">
        <w:tc>
          <w:tcPr>
            <w:tcW w:w="6435" w:type="dxa"/>
          </w:tcPr>
          <w:p w14:paraId="2DD88C61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59A8B527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15,92</w:t>
            </w:r>
            <w:r w:rsidR="0004060F">
              <w:rPr>
                <w:rFonts w:ascii="Angsana New" w:hAnsi="Angsana New"/>
                <w:sz w:val="26"/>
                <w:szCs w:val="26"/>
              </w:rPr>
              <w:t>7</w:t>
            </w:r>
            <w:r w:rsidRPr="002349B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EFC6350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57B4A300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17,87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349BC" w:rsidRPr="00475A13" w14:paraId="5B801395" w14:textId="77777777" w:rsidTr="00A553F7">
        <w:tc>
          <w:tcPr>
            <w:tcW w:w="6435" w:type="dxa"/>
          </w:tcPr>
          <w:p w14:paraId="062E7FF3" w14:textId="6CFDE6DD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4B83AA70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(1,081)</w:t>
            </w:r>
          </w:p>
        </w:tc>
        <w:tc>
          <w:tcPr>
            <w:tcW w:w="270" w:type="dxa"/>
          </w:tcPr>
          <w:p w14:paraId="5C8640DF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2C1966B6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(1,333)</w:t>
            </w:r>
          </w:p>
        </w:tc>
      </w:tr>
      <w:tr w:rsidR="002349BC" w:rsidRPr="00475A13" w14:paraId="412029E7" w14:textId="77777777" w:rsidTr="00A553F7">
        <w:tc>
          <w:tcPr>
            <w:tcW w:w="6435" w:type="dxa"/>
          </w:tcPr>
          <w:p w14:paraId="5B7C1E55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152E7709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14,846 </w:t>
            </w:r>
          </w:p>
        </w:tc>
        <w:tc>
          <w:tcPr>
            <w:tcW w:w="270" w:type="dxa"/>
          </w:tcPr>
          <w:p w14:paraId="14A68DCB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66113385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16,53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349BC" w:rsidRPr="00475A13" w14:paraId="6B709F05" w14:textId="77777777" w:rsidTr="00A553F7">
        <w:tc>
          <w:tcPr>
            <w:tcW w:w="6435" w:type="dxa"/>
          </w:tcPr>
          <w:p w14:paraId="09F467C6" w14:textId="638EAAEA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329960C6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(4,573)</w:t>
            </w:r>
          </w:p>
        </w:tc>
        <w:tc>
          <w:tcPr>
            <w:tcW w:w="270" w:type="dxa"/>
          </w:tcPr>
          <w:p w14:paraId="6122A932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3B7F4D6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(4,69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10A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349BC" w:rsidRPr="00475A13" w14:paraId="36C2A444" w14:textId="77777777" w:rsidTr="00A553F7">
        <w:tc>
          <w:tcPr>
            <w:tcW w:w="6435" w:type="dxa"/>
          </w:tcPr>
          <w:p w14:paraId="5A9178E7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412250DD" w:rsidR="002349BC" w:rsidRPr="008D1964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9BC">
              <w:rPr>
                <w:rFonts w:ascii="Angsana New" w:hAnsi="Angsana New"/>
                <w:sz w:val="26"/>
                <w:szCs w:val="26"/>
              </w:rPr>
              <w:t xml:space="preserve"> 10,273 </w:t>
            </w:r>
          </w:p>
        </w:tc>
        <w:tc>
          <w:tcPr>
            <w:tcW w:w="270" w:type="dxa"/>
          </w:tcPr>
          <w:p w14:paraId="45416753" w14:textId="77777777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4EBA5BBB" w:rsidR="002349BC" w:rsidRPr="00475A13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0A68">
              <w:rPr>
                <w:rFonts w:ascii="Angsana New" w:hAnsi="Angsana New"/>
                <w:sz w:val="26"/>
                <w:szCs w:val="26"/>
              </w:rPr>
              <w:t>11,84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108A892A" w14:textId="1DAD742D" w:rsidR="007E0185" w:rsidRDefault="007E0185" w:rsidP="007E018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7</w:t>
      </w:r>
      <w:r w:rsidRPr="004962A0">
        <w:rPr>
          <w:rFonts w:ascii="Angsana New" w:hAnsi="Angsana New" w:hint="cs"/>
          <w:sz w:val="26"/>
          <w:szCs w:val="26"/>
          <w:cs/>
        </w:rPr>
        <w:t xml:space="preserve"> และ </w:t>
      </w:r>
      <w:r>
        <w:rPr>
          <w:rFonts w:ascii="Angsana New" w:hAnsi="Angsana New"/>
          <w:sz w:val="26"/>
          <w:szCs w:val="26"/>
        </w:rPr>
        <w:t>8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โดยมีจำนวนงวดการผ่อนชำระเป็นรายเดือนเป็นระยะเวลา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71A5C1D3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272F02">
        <w:rPr>
          <w:rFonts w:ascii="Angsana New" w:hAnsi="Angsana New" w:hint="cs"/>
          <w:sz w:val="26"/>
          <w:szCs w:val="26"/>
          <w:cs/>
        </w:rPr>
        <w:t>และหกเดือน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272F02">
        <w:rPr>
          <w:rFonts w:ascii="Angsana New" w:hAnsi="Angsana New"/>
          <w:sz w:val="26"/>
          <w:szCs w:val="26"/>
        </w:rPr>
        <w:t xml:space="preserve">30 </w:t>
      </w:r>
      <w:r w:rsidR="00272F02">
        <w:rPr>
          <w:rFonts w:ascii="Angsana New" w:hAnsi="Angsana New" w:hint="cs"/>
          <w:sz w:val="26"/>
          <w:szCs w:val="26"/>
          <w:cs/>
        </w:rPr>
        <w:t>มิถุนายน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>
        <w:rPr>
          <w:rFonts w:ascii="Angsana New" w:hAnsi="Angsana New"/>
          <w:sz w:val="26"/>
          <w:szCs w:val="26"/>
        </w:rPr>
        <w:t xml:space="preserve">7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272F02" w:rsidRPr="00707C6F" w14:paraId="141F9343" w14:textId="77777777" w:rsidTr="0001440F">
        <w:tc>
          <w:tcPr>
            <w:tcW w:w="3870" w:type="dxa"/>
          </w:tcPr>
          <w:p w14:paraId="054AF879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282AFC58" w14:textId="77777777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72F02" w:rsidRPr="00707C6F" w14:paraId="74BAC6D2" w14:textId="77777777" w:rsidTr="0001440F">
        <w:tc>
          <w:tcPr>
            <w:tcW w:w="3870" w:type="dxa"/>
          </w:tcPr>
          <w:p w14:paraId="1A613C45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F51EF1F" w14:textId="77777777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4F39C0" w14:textId="77777777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6B674B25" w14:textId="77777777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272F02" w:rsidRPr="00707C6F" w14:paraId="532DB7BB" w14:textId="77777777" w:rsidTr="0001440F">
        <w:tc>
          <w:tcPr>
            <w:tcW w:w="3870" w:type="dxa"/>
          </w:tcPr>
          <w:p w14:paraId="3C6A5436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62D6113" w14:textId="77777777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F1FE5B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FB7A47A" w14:textId="77777777" w:rsidR="00272F02" w:rsidRPr="00707C6F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272F02" w:rsidRPr="006447D2" w14:paraId="2E66EBBE" w14:textId="77777777" w:rsidTr="0001440F">
        <w:tc>
          <w:tcPr>
            <w:tcW w:w="3870" w:type="dxa"/>
          </w:tcPr>
          <w:p w14:paraId="1BEE71DA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287C5" w14:textId="77777777" w:rsidR="00272F02" w:rsidRPr="006A269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6F66AA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C22FEC" w14:textId="77777777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9B5320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BF0FE" w14:textId="77777777" w:rsidR="00272F02" w:rsidRPr="001C0117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69314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4438" w14:textId="77777777" w:rsidR="00272F02" w:rsidRPr="006447D2" w:rsidRDefault="00272F02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72F02" w:rsidRPr="006447D2" w14:paraId="6C9CCCBD" w14:textId="77777777" w:rsidTr="00272F02">
        <w:tc>
          <w:tcPr>
            <w:tcW w:w="3870" w:type="dxa"/>
          </w:tcPr>
          <w:p w14:paraId="3D6E91D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DED42E" w14:textId="77777777" w:rsidR="00272F02" w:rsidRPr="006A269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EBD14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289655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349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19518D" w14:textId="77777777" w:rsidR="00272F02" w:rsidRPr="001C0117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5A74E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2895F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349BC" w:rsidRPr="00EE6220" w14:paraId="468FBADD" w14:textId="77777777" w:rsidTr="00272F02">
        <w:tc>
          <w:tcPr>
            <w:tcW w:w="3870" w:type="dxa"/>
          </w:tcPr>
          <w:p w14:paraId="56675696" w14:textId="2F01EBFF" w:rsidR="002349BC" w:rsidRPr="006447D2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FB5CDE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5718FEF" w14:textId="39D7574A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7C54" w:rsidRPr="00C10CDE">
              <w:rPr>
                <w:rFonts w:ascii="Angsana New" w:hAnsi="Angsana New"/>
                <w:sz w:val="26"/>
                <w:szCs w:val="26"/>
              </w:rPr>
              <w:t>8</w:t>
            </w:r>
            <w:r w:rsidR="00C10CDE" w:rsidRPr="00C10CDE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</w:tcPr>
          <w:p w14:paraId="00AB9CB2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A6F61C" w14:textId="17B15CB9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7C54" w:rsidRPr="00C10CDE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70" w:type="dxa"/>
          </w:tcPr>
          <w:p w14:paraId="6A3C78C5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218C0" w14:textId="51993E58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7C54" w:rsidRPr="00C10CDE">
              <w:rPr>
                <w:rFonts w:ascii="Angsana New" w:hAnsi="Angsana New"/>
                <w:sz w:val="26"/>
                <w:szCs w:val="26"/>
              </w:rPr>
              <w:t>1,632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EAC48E7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75A6E1" w14:textId="797577B9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7C54" w:rsidRPr="00C10CDE">
              <w:rPr>
                <w:rFonts w:ascii="Angsana New" w:hAnsi="Angsana New"/>
                <w:sz w:val="26"/>
                <w:szCs w:val="26"/>
              </w:rPr>
              <w:t>1,9</w:t>
            </w:r>
            <w:r w:rsidR="00C10CDE" w:rsidRPr="00C10CDE">
              <w:rPr>
                <w:rFonts w:ascii="Angsana New" w:hAnsi="Angsana New"/>
                <w:sz w:val="26"/>
                <w:szCs w:val="26"/>
              </w:rPr>
              <w:t>19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349BC" w:rsidRPr="00EE6220" w14:paraId="2ACABEBC" w14:textId="77777777" w:rsidTr="00272F02">
        <w:trPr>
          <w:trHeight w:val="90"/>
        </w:trPr>
        <w:tc>
          <w:tcPr>
            <w:tcW w:w="3870" w:type="dxa"/>
          </w:tcPr>
          <w:p w14:paraId="130081CF" w14:textId="2F7BA91E" w:rsidR="002349BC" w:rsidRPr="00EB04AF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ค่าตัดจำหน่ายสินทรัพย์ไม่มีตัวตนอื่น</w:t>
            </w:r>
          </w:p>
        </w:tc>
        <w:tc>
          <w:tcPr>
            <w:tcW w:w="1260" w:type="dxa"/>
            <w:shd w:val="clear" w:color="auto" w:fill="auto"/>
          </w:tcPr>
          <w:p w14:paraId="1580ADA8" w14:textId="15266C4B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92B624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6227B9" w14:textId="3E27BA64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9A90DD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B45203" w14:textId="665DF909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B3439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CF67B8" w14:textId="74045C83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760" w:rsidRPr="00EE6220" w14:paraId="38B6511B" w14:textId="77777777" w:rsidTr="00272F02">
        <w:trPr>
          <w:trHeight w:val="90"/>
        </w:trPr>
        <w:tc>
          <w:tcPr>
            <w:tcW w:w="3870" w:type="dxa"/>
          </w:tcPr>
          <w:p w14:paraId="1E7F081C" w14:textId="351B6045" w:rsidR="00721760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ภายใต้หนี้สิน</w:t>
            </w:r>
            <w:r w:rsidRPr="001F5306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B5CDE">
              <w:rPr>
                <w:rFonts w:ascii="Angsana New" w:hAnsi="Angsana New"/>
                <w:sz w:val="26"/>
                <w:szCs w:val="26"/>
              </w:rPr>
              <w:t>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66DC30" w14:textId="35562D6A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50</w:t>
            </w:r>
          </w:p>
        </w:tc>
        <w:tc>
          <w:tcPr>
            <w:tcW w:w="270" w:type="dxa"/>
          </w:tcPr>
          <w:p w14:paraId="2719D1E4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95D100" w14:textId="461914AC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49</w:t>
            </w:r>
          </w:p>
        </w:tc>
        <w:tc>
          <w:tcPr>
            <w:tcW w:w="270" w:type="dxa"/>
          </w:tcPr>
          <w:p w14:paraId="227FB72E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A332CF" w14:textId="4B3AEA2B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99 </w:t>
            </w:r>
          </w:p>
        </w:tc>
        <w:tc>
          <w:tcPr>
            <w:tcW w:w="270" w:type="dxa"/>
          </w:tcPr>
          <w:p w14:paraId="47E0F389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B9B6C" w14:textId="2E364BBD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98 </w:t>
            </w:r>
          </w:p>
        </w:tc>
      </w:tr>
      <w:tr w:rsidR="00721760" w:rsidRPr="00EE6220" w14:paraId="5D1592D0" w14:textId="77777777" w:rsidTr="0001440F">
        <w:tc>
          <w:tcPr>
            <w:tcW w:w="3870" w:type="dxa"/>
          </w:tcPr>
          <w:p w14:paraId="3F03F150" w14:textId="3108625F" w:rsidR="00721760" w:rsidRPr="00E97C60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54D5AB0" w14:textId="42D0AB55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171 </w:t>
            </w:r>
          </w:p>
        </w:tc>
        <w:tc>
          <w:tcPr>
            <w:tcW w:w="270" w:type="dxa"/>
          </w:tcPr>
          <w:p w14:paraId="539CD67F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DDA7B2" w14:textId="74006E9F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70" w:type="dxa"/>
          </w:tcPr>
          <w:p w14:paraId="4C771E2C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D54E8" w14:textId="1E41E552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346 </w:t>
            </w:r>
          </w:p>
        </w:tc>
        <w:tc>
          <w:tcPr>
            <w:tcW w:w="270" w:type="dxa"/>
          </w:tcPr>
          <w:p w14:paraId="303EF05F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826CE" w14:textId="78484DC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>
              <w:rPr>
                <w:rFonts w:ascii="Angsana New" w:hAnsi="Angsana New"/>
                <w:sz w:val="26"/>
                <w:szCs w:val="26"/>
              </w:rPr>
              <w:t>426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21760" w:rsidRPr="00EE6220" w14:paraId="4BA15CDE" w14:textId="77777777" w:rsidTr="0001440F">
        <w:tc>
          <w:tcPr>
            <w:tcW w:w="3870" w:type="dxa"/>
          </w:tcPr>
          <w:p w14:paraId="1FAE17A5" w14:textId="79BEAE7A" w:rsidR="00721760" w:rsidRPr="006447D2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260" w:type="dxa"/>
            <w:shd w:val="clear" w:color="auto" w:fill="auto"/>
          </w:tcPr>
          <w:p w14:paraId="74CDE5DC" w14:textId="5FB4A826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82FB8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B76FD" w14:textId="5E9A4778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0BD40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904F6" w14:textId="6A3A6DFC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101A80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55EC4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760" w:rsidRPr="00EE6220" w14:paraId="031CFAA9" w14:textId="77777777" w:rsidTr="00272F02">
        <w:tc>
          <w:tcPr>
            <w:tcW w:w="3870" w:type="dxa"/>
          </w:tcPr>
          <w:p w14:paraId="281029CD" w14:textId="233868B6" w:rsidR="00721760" w:rsidRPr="00FB5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206BED" w14:textId="3BAD03A9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447 </w:t>
            </w:r>
          </w:p>
        </w:tc>
        <w:tc>
          <w:tcPr>
            <w:tcW w:w="270" w:type="dxa"/>
          </w:tcPr>
          <w:p w14:paraId="69D91D64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96B4E" w14:textId="28E3DED2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>
              <w:rPr>
                <w:rFonts w:ascii="Angsana New" w:hAnsi="Angsana New"/>
                <w:sz w:val="26"/>
                <w:szCs w:val="26"/>
              </w:rPr>
              <w:t>360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0A67158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706ED" w14:textId="6F358DF4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1,313 </w:t>
            </w:r>
          </w:p>
        </w:tc>
        <w:tc>
          <w:tcPr>
            <w:tcW w:w="270" w:type="dxa"/>
          </w:tcPr>
          <w:p w14:paraId="21B1704A" w14:textId="77777777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2D9795" w14:textId="3BF2B113" w:rsidR="00721760" w:rsidRPr="00C10CDE" w:rsidRDefault="00721760" w:rsidP="00721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>
              <w:rPr>
                <w:rFonts w:ascii="Angsana New" w:hAnsi="Angsana New"/>
                <w:sz w:val="26"/>
                <w:szCs w:val="26"/>
              </w:rPr>
              <w:t>1,039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349BC" w:rsidRPr="00EE6220" w14:paraId="7C29FE92" w14:textId="77777777" w:rsidTr="00272F02">
        <w:tc>
          <w:tcPr>
            <w:tcW w:w="3870" w:type="dxa"/>
          </w:tcPr>
          <w:p w14:paraId="08749E6C" w14:textId="35469CDC" w:rsidR="002349BC" w:rsidRPr="006447D2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E4CAE" w14:textId="3D13783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1760" w:rsidRPr="00C10CDE">
              <w:rPr>
                <w:rFonts w:ascii="Angsana New" w:hAnsi="Angsana New"/>
                <w:sz w:val="26"/>
                <w:szCs w:val="26"/>
              </w:rPr>
              <w:t>1</w:t>
            </w:r>
            <w:r w:rsidR="00947C54" w:rsidRPr="00C10CDE">
              <w:rPr>
                <w:rFonts w:ascii="Angsana New" w:hAnsi="Angsana New"/>
                <w:sz w:val="26"/>
                <w:szCs w:val="26"/>
              </w:rPr>
              <w:t>,</w:t>
            </w:r>
            <w:r w:rsidR="00721760" w:rsidRPr="00C10CDE">
              <w:rPr>
                <w:rFonts w:ascii="Angsana New" w:hAnsi="Angsana New"/>
                <w:sz w:val="26"/>
                <w:szCs w:val="26"/>
              </w:rPr>
              <w:t>4</w:t>
            </w:r>
            <w:r w:rsidR="00C10CDE" w:rsidRPr="00C10CDE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5D0098EF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7EE0D" w14:textId="7CEF8E7E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270" w:type="dxa"/>
          </w:tcPr>
          <w:p w14:paraId="147451C6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1E5E1" w14:textId="31F1DA92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1760" w:rsidRPr="00C10CDE">
              <w:rPr>
                <w:rFonts w:ascii="Angsana New" w:hAnsi="Angsana New"/>
                <w:sz w:val="26"/>
                <w:szCs w:val="26"/>
              </w:rPr>
              <w:t>3</w:t>
            </w:r>
            <w:r w:rsidR="00947C54" w:rsidRPr="00C10CDE">
              <w:rPr>
                <w:rFonts w:ascii="Angsana New" w:hAnsi="Angsana New"/>
                <w:sz w:val="26"/>
                <w:szCs w:val="26"/>
              </w:rPr>
              <w:t>,3</w:t>
            </w:r>
            <w:r w:rsidR="00721760" w:rsidRPr="00C10CDE">
              <w:rPr>
                <w:rFonts w:ascii="Angsana New" w:hAnsi="Angsana New"/>
                <w:sz w:val="26"/>
                <w:szCs w:val="26"/>
              </w:rPr>
              <w:t>90</w:t>
            </w: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58CD77C" w14:textId="77777777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33755B" w14:textId="2433D3C0" w:rsidR="002349BC" w:rsidRPr="00C10CDE" w:rsidRDefault="002349BC" w:rsidP="0023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0C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7AE3">
              <w:rPr>
                <w:rFonts w:ascii="Angsana New" w:hAnsi="Angsana New"/>
                <w:sz w:val="26"/>
                <w:szCs w:val="26"/>
              </w:rPr>
              <w:t>3,482</w:t>
            </w:r>
          </w:p>
        </w:tc>
      </w:tr>
    </w:tbl>
    <w:p w14:paraId="6F8B1621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920819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CD2FB3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26750A87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DD5818">
        <w:rPr>
          <w:rFonts w:ascii="Angsana New" w:hAnsi="Angsana New"/>
          <w:b/>
          <w:bCs/>
          <w:sz w:val="26"/>
          <w:szCs w:val="26"/>
        </w:rPr>
        <w:t>3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4C495075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8051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2C96C111" w:rsidR="00E24E1D" w:rsidRPr="0020637C" w:rsidRDefault="00B805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760642FA" w:rsidR="006A427F" w:rsidRPr="00D4124F" w:rsidRDefault="005759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01F5C1D4" w:rsidR="006A427F" w:rsidRPr="00D4124F" w:rsidRDefault="005759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06F75715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72F0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72F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2429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8051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203E3508" w:rsidR="006A427F" w:rsidRPr="00D4124F" w:rsidRDefault="0057596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2,215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7CBA1610" w:rsidR="00043424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BB1617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B1617">
        <w:rPr>
          <w:rFonts w:ascii="Angsana New" w:hAnsi="Angsana New"/>
          <w:sz w:val="26"/>
          <w:szCs w:val="26"/>
        </w:rPr>
        <w:t xml:space="preserve">30 </w:t>
      </w:r>
      <w:r w:rsidR="00BB1617">
        <w:rPr>
          <w:rFonts w:ascii="Angsana New" w:hAnsi="Angsana New" w:hint="cs"/>
          <w:sz w:val="26"/>
          <w:szCs w:val="26"/>
          <w:cs/>
        </w:rPr>
        <w:t>มิถุนายน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4D3C06">
        <w:rPr>
          <w:rFonts w:ascii="Angsana New" w:hAnsi="Angsana New"/>
          <w:sz w:val="26"/>
          <w:szCs w:val="26"/>
        </w:rPr>
        <w:t>256</w:t>
      </w:r>
      <w:r w:rsidR="00B80518">
        <w:rPr>
          <w:rFonts w:ascii="Angsana New" w:hAnsi="Angsana New"/>
          <w:sz w:val="26"/>
          <w:szCs w:val="26"/>
        </w:rPr>
        <w:t>7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B80518">
        <w:rPr>
          <w:rFonts w:ascii="Angsana New" w:hAnsi="Angsana New"/>
          <w:sz w:val="26"/>
          <w:szCs w:val="26"/>
        </w:rPr>
        <w:t>6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4451AB3D" w14:textId="77777777" w:rsidR="00BB1617" w:rsidRPr="004962A0" w:rsidRDefault="00BB1617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BB1617" w:rsidRPr="00707C6F" w14:paraId="44ABD3E7" w14:textId="77777777" w:rsidTr="0001440F">
        <w:tc>
          <w:tcPr>
            <w:tcW w:w="3870" w:type="dxa"/>
          </w:tcPr>
          <w:p w14:paraId="4CC559E1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A15E2D5" w14:textId="77777777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B1617" w:rsidRPr="00707C6F" w14:paraId="642544F9" w14:textId="77777777" w:rsidTr="0001440F">
        <w:tc>
          <w:tcPr>
            <w:tcW w:w="3870" w:type="dxa"/>
          </w:tcPr>
          <w:p w14:paraId="0EED2C8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BD2B25A" w14:textId="77777777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110914" w14:textId="77777777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31960AB3" w14:textId="77777777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BB1617" w:rsidRPr="00707C6F" w14:paraId="1DFA80E1" w14:textId="77777777" w:rsidTr="0001440F">
        <w:tc>
          <w:tcPr>
            <w:tcW w:w="3870" w:type="dxa"/>
          </w:tcPr>
          <w:p w14:paraId="04D3FD65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3ACC59C" w14:textId="77777777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625DB2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555F73C" w14:textId="77777777" w:rsidR="00BB1617" w:rsidRPr="00707C6F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BB1617" w:rsidRPr="006447D2" w14:paraId="784D6997" w14:textId="77777777" w:rsidTr="0001440F">
        <w:tc>
          <w:tcPr>
            <w:tcW w:w="3870" w:type="dxa"/>
          </w:tcPr>
          <w:p w14:paraId="2E2F078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0FDC4" w14:textId="77777777" w:rsidR="00BB1617" w:rsidRPr="006A269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5430BB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E3852" w14:textId="77777777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9237915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E8E58E" w14:textId="77777777" w:rsidR="00BB1617" w:rsidRPr="001C0117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BB6B01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04C6D9" w14:textId="77777777" w:rsidR="00BB1617" w:rsidRPr="006447D2" w:rsidRDefault="00BB161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B1617" w:rsidRPr="006447D2" w14:paraId="69779E0F" w14:textId="77777777" w:rsidTr="0001440F">
        <w:tc>
          <w:tcPr>
            <w:tcW w:w="3870" w:type="dxa"/>
          </w:tcPr>
          <w:p w14:paraId="4CD8C23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A065B8" w14:textId="77777777" w:rsidR="00BB1617" w:rsidRPr="006A269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6B093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DD78C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53221F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100AA" w14:textId="77777777" w:rsidR="00BB1617" w:rsidRPr="001C0117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347E9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A7A6F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B1617" w:rsidRPr="00EE6220" w14:paraId="381E25F9" w14:textId="77777777" w:rsidTr="0001440F">
        <w:tc>
          <w:tcPr>
            <w:tcW w:w="3870" w:type="dxa"/>
          </w:tcPr>
          <w:p w14:paraId="2CF785F5" w14:textId="28FBDB18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EDAE00C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1F03F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A6A18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4DFF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0673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3643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F892A3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1617" w:rsidRPr="00EE6220" w14:paraId="5EE9CCCA" w14:textId="77777777" w:rsidTr="0057596E">
        <w:trPr>
          <w:trHeight w:val="90"/>
        </w:trPr>
        <w:tc>
          <w:tcPr>
            <w:tcW w:w="3870" w:type="dxa"/>
          </w:tcPr>
          <w:p w14:paraId="77A3821F" w14:textId="6416C0E3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6C3C6BD" w14:textId="7A8F4B41" w:rsidR="00BB1617" w:rsidRPr="0057596E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2FAC14A8" w14:textId="77777777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A13C42" w14:textId="6ADF6087" w:rsidR="00BB1617" w:rsidRPr="00BB1617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7F9197E6" w14:textId="77777777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7D505D" w14:textId="4F9C2E30" w:rsidR="00BB1617" w:rsidRPr="0057596E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596E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</w:tcPr>
          <w:p w14:paraId="5580B25C" w14:textId="77777777" w:rsidR="00BB1617" w:rsidRPr="00EB04AF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476490" w14:textId="764F0A0A" w:rsidR="00BB1617" w:rsidRPr="00BB1617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  <w:tr w:rsidR="00BB1617" w:rsidRPr="00EE6220" w14:paraId="60028C98" w14:textId="77777777" w:rsidTr="0057596E">
        <w:tc>
          <w:tcPr>
            <w:tcW w:w="3870" w:type="dxa"/>
          </w:tcPr>
          <w:p w14:paraId="4A62517A" w14:textId="14C0A4B4" w:rsidR="00BB1617" w:rsidRPr="00E97C6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DC84F8" w14:textId="4A04EAC7" w:rsidR="00BB1617" w:rsidRPr="00EE6220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14:paraId="7EE5FB27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E0F7EF" w14:textId="1686FC8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6C9473E6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F23DC" w14:textId="2E726ACA" w:rsidR="00BB1617" w:rsidRPr="00EE6220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297F789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18E73" w14:textId="51410643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BB1617" w:rsidRPr="00EE6220" w14:paraId="038C6A3A" w14:textId="77777777" w:rsidTr="0057596E">
        <w:tc>
          <w:tcPr>
            <w:tcW w:w="3870" w:type="dxa"/>
          </w:tcPr>
          <w:p w14:paraId="5CD8939C" w14:textId="4042CA7B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3B331" w14:textId="2295CD16" w:rsidR="00BB1617" w:rsidRPr="00EE6220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521E51BD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32B213" w14:textId="539286A8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</w:tcPr>
          <w:p w14:paraId="63E66AC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A3EAA" w14:textId="6D154486" w:rsidR="00BB1617" w:rsidRPr="00EE6220" w:rsidRDefault="0057596E" w:rsidP="0057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</w:tcPr>
          <w:p w14:paraId="4D62BD5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06E502" w14:textId="469A1015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</w:tbl>
    <w:p w14:paraId="11CCFBD6" w14:textId="77777777" w:rsidR="0083764A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DD84810" w14:textId="3421527E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B1F1D62" w14:textId="77777777" w:rsidR="008658F6" w:rsidRPr="00475A13" w:rsidRDefault="008658F6" w:rsidP="00865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700"/>
        <w:gridCol w:w="270"/>
        <w:gridCol w:w="3780"/>
      </w:tblGrid>
      <w:tr w:rsidR="00B80518" w:rsidRPr="00475A13" w14:paraId="4BE5FF40" w14:textId="77777777" w:rsidTr="004B53BF">
        <w:tc>
          <w:tcPr>
            <w:tcW w:w="3060" w:type="dxa"/>
            <w:hideMark/>
          </w:tcPr>
          <w:p w14:paraId="584F7E72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7CB2BFBD" w14:textId="703F7440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72BE2D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324CEB27" w14:textId="41844571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3.31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208A1AE7" w14:textId="77777777" w:rsidTr="004B53BF">
        <w:tc>
          <w:tcPr>
            <w:tcW w:w="3060" w:type="dxa"/>
            <w:hideMark/>
          </w:tcPr>
          <w:p w14:paraId="517E0A0C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0" w:type="dxa"/>
          </w:tcPr>
          <w:p w14:paraId="6B54595B" w14:textId="4D5BB229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4E09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6589CF4" w14:textId="74DA81B8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5.00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17E3643B" w14:textId="77777777" w:rsidTr="004B53BF">
        <w:tc>
          <w:tcPr>
            <w:tcW w:w="3060" w:type="dxa"/>
            <w:hideMark/>
          </w:tcPr>
          <w:p w14:paraId="6D36D6B9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BD869FF" w14:textId="51CEB2EC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673FF7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C0DC8F6" w14:textId="4DBDD5D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7.18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="Angsana New" w:hAnsi="Angsana New"/>
                <w:sz w:val="26"/>
                <w:szCs w:val="26"/>
              </w:rPr>
              <w:t>57.30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80518" w:rsidRPr="00475A13" w14:paraId="128F87CE" w14:textId="77777777" w:rsidTr="004B53BF">
        <w:tc>
          <w:tcPr>
            <w:tcW w:w="3060" w:type="dxa"/>
            <w:hideMark/>
          </w:tcPr>
          <w:p w14:paraId="0988DD44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629D2529" w14:textId="01B2F462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A77D39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17BB9B0" w14:textId="6C6E496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07211C">
              <w:rPr>
                <w:rFonts w:ascii="Angsana New" w:hAnsi="Angsana New"/>
                <w:sz w:val="26"/>
                <w:szCs w:val="26"/>
              </w:rPr>
              <w:t>100</w:t>
            </w: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07211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80518" w:rsidRPr="00475A13" w14:paraId="292CF1FD" w14:textId="77777777" w:rsidTr="004B53BF">
        <w:tc>
          <w:tcPr>
            <w:tcW w:w="3060" w:type="dxa"/>
            <w:hideMark/>
          </w:tcPr>
          <w:p w14:paraId="2759AEC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0" w:type="dxa"/>
          </w:tcPr>
          <w:p w14:paraId="3692999A" w14:textId="4956159D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B8136" w14:textId="77777777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0738CD69" w14:textId="552CF960" w:rsidR="00B80518" w:rsidRPr="00475A13" w:rsidRDefault="00B80518" w:rsidP="00B80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211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A4443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</w:tbl>
    <w:p w14:paraId="79CEF234" w14:textId="77777777" w:rsidR="00FD3704" w:rsidRDefault="00FD3704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286030A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CA4CA5" w14:textId="6B13A014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DD5818">
        <w:rPr>
          <w:rFonts w:ascii="Angsana New" w:hAnsi="Angsana New"/>
          <w:b/>
          <w:bCs/>
          <w:sz w:val="26"/>
          <w:szCs w:val="26"/>
        </w:rPr>
        <w:t>4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55E51BCE" w:rsidR="00B80518" w:rsidRDefault="00B80518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งวด</w:t>
      </w:r>
      <w:r w:rsidR="00535A35">
        <w:rPr>
          <w:rFonts w:ascii="Angsana New" w:eastAsia="Times New Roman" w:hAnsi="Angsana New" w:cs="Angsana New" w:hint="cs"/>
          <w:sz w:val="26"/>
          <w:szCs w:val="26"/>
          <w:cs/>
        </w:rPr>
        <w:t>หก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เดือนสิ้นสุดวันที่ </w:t>
      </w:r>
      <w:r w:rsidRPr="00A405C7">
        <w:rPr>
          <w:rFonts w:ascii="Angsana New" w:eastAsia="Times New Roman" w:hAnsi="Angsana New" w:cs="Angsana New"/>
          <w:sz w:val="26"/>
          <w:szCs w:val="26"/>
        </w:rPr>
        <w:t>3</w:t>
      </w:r>
      <w:r w:rsidR="00535A35">
        <w:rPr>
          <w:rFonts w:ascii="Angsana New" w:eastAsia="Times New Roman" w:hAnsi="Angsana New" w:cs="Angsana New"/>
          <w:sz w:val="26"/>
          <w:szCs w:val="26"/>
        </w:rPr>
        <w:t>0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535A35">
        <w:rPr>
          <w:rFonts w:ascii="Angsana New" w:eastAsia="Times New Roman" w:hAnsi="Angsana New" w:cs="Angsana New" w:hint="cs"/>
          <w:sz w:val="26"/>
          <w:szCs w:val="26"/>
          <w:cs/>
        </w:rPr>
        <w:t>มิถุนายน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2567 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A405C7">
        <w:rPr>
          <w:rFonts w:ascii="Angsana New" w:eastAsia="Times New Roman" w:hAnsi="Angsana New" w:cs="Angsana New"/>
          <w:sz w:val="26"/>
          <w:szCs w:val="26"/>
        </w:rPr>
        <w:t>2566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7E51B93A" w14:textId="77777777" w:rsidR="00535A35" w:rsidRPr="00372B95" w:rsidRDefault="00535A35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535A35" w:rsidRPr="00C2345C" w14:paraId="63FD008D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63DEF07D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BCDECC" w14:textId="77777777" w:rsidR="00535A35" w:rsidRPr="00C2345C" w:rsidRDefault="00535A35" w:rsidP="0001440F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3ABC2DD3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036B8EA" w14:textId="33712F06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2E60CADE" w14:textId="77777777" w:rsidR="00535A35" w:rsidRPr="00C2345C" w:rsidRDefault="00535A35" w:rsidP="0001440F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525362AA" w14:textId="7E1498DF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535A35" w:rsidRPr="00C2345C" w14:paraId="0F386E47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7C0B1788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092B557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2743AB0A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A056FB4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9B3AC2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A13AB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441763E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61EA6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69A4D8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8E5B408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535A35" w:rsidRPr="00C2345C" w14:paraId="65FFFFE1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02EB4555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CF6F73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F350A5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69877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367E723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0723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B41DC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A7B80" w14:textId="77777777" w:rsidR="00535A35" w:rsidRPr="00C2345C" w:rsidRDefault="00535A35" w:rsidP="0001440F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4160AA8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47ACC6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5A35" w:rsidRPr="00C2345C" w14:paraId="7CDDC752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90835A1" w14:textId="77777777" w:rsidR="00535A35" w:rsidRPr="00C2345C" w:rsidRDefault="00535A35" w:rsidP="0001440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FE21A1" w14:textId="77777777" w:rsidR="00535A35" w:rsidRPr="00C2345C" w:rsidRDefault="00535A35" w:rsidP="0001440F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5CE38C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92455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7A8EB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0FAB7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5EF85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AAC9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CD44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F17BDE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A35" w:rsidRPr="00C2345C" w14:paraId="26198E03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33484CE" w14:textId="77777777" w:rsidR="00535A35" w:rsidRPr="00C2345C" w:rsidRDefault="00535A35" w:rsidP="00535A35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D7C1F4" w14:textId="77777777" w:rsidR="00535A35" w:rsidRPr="00C2345C" w:rsidRDefault="00535A35" w:rsidP="00535A3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203895CB" w14:textId="77777777" w:rsidR="00535A35" w:rsidRPr="00C2345C" w:rsidRDefault="00535A35" w:rsidP="00535A3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35D752CE" w14:textId="47947625" w:rsidR="00535A35" w:rsidRPr="00C2345C" w:rsidRDefault="0051289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20907C4F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FDA383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76B700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74FBF" w14:textId="2FF1AB88" w:rsidR="00535A35" w:rsidRPr="00C2345C" w:rsidRDefault="00535A3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0B9B1693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57BDC41E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35A35" w:rsidRPr="00CD3B25" w14:paraId="21F30810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D69DE22" w14:textId="77777777" w:rsidR="00535A35" w:rsidRPr="00CD3B25" w:rsidRDefault="00535A35" w:rsidP="00535A35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17B9E69" w14:textId="77777777" w:rsidR="00535A35" w:rsidRPr="00CD3B25" w:rsidRDefault="00535A35" w:rsidP="00535A35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1E78F6BE" w14:textId="77777777" w:rsidR="00535A35" w:rsidRPr="00CD3B25" w:rsidRDefault="00535A35" w:rsidP="00535A3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219E8D46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A9E7D63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D3D1955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018799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BC01D9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9FD90C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03565477" w14:textId="77777777" w:rsidR="00535A35" w:rsidRPr="00CD3B25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5A35" w:rsidRPr="00C2345C" w14:paraId="3D8B373F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03891573" w14:textId="77777777" w:rsidR="00535A35" w:rsidRPr="00C2345C" w:rsidRDefault="00535A35" w:rsidP="00535A35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D0882C4" w14:textId="77777777" w:rsidR="00535A35" w:rsidRPr="00C2345C" w:rsidRDefault="00535A35" w:rsidP="00535A3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A8D7691" w14:textId="77777777" w:rsidR="00535A35" w:rsidRPr="00C2345C" w:rsidRDefault="00535A35" w:rsidP="00535A3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700A5896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7F5705F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E4CC57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803205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0BD2F1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83B52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AF8957A" w14:textId="77777777" w:rsidR="00535A35" w:rsidRPr="00C2345C" w:rsidRDefault="00535A35" w:rsidP="00535A3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895" w:rsidRPr="00C2345C" w14:paraId="64961208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20D34222" w14:textId="77777777" w:rsidR="00512895" w:rsidRPr="00C2345C" w:rsidRDefault="00512895" w:rsidP="00512895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การใช้สิทธิโดยผู้ถือใบสำคัญแสดงสิทธิ</w:t>
            </w:r>
          </w:p>
        </w:tc>
        <w:tc>
          <w:tcPr>
            <w:tcW w:w="1110" w:type="dxa"/>
          </w:tcPr>
          <w:p w14:paraId="639CC873" w14:textId="77777777" w:rsidR="00512895" w:rsidRPr="00C2345C" w:rsidRDefault="00512895" w:rsidP="0051289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10C2C32A" w14:textId="77777777" w:rsidR="00512895" w:rsidRPr="00C2345C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AC5DE81" w14:textId="2911D789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F5AFD7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678EB0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9EFFE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DF6E" w14:textId="079BAF13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(3,184)</w:t>
            </w:r>
          </w:p>
        </w:tc>
        <w:tc>
          <w:tcPr>
            <w:tcW w:w="180" w:type="dxa"/>
          </w:tcPr>
          <w:p w14:paraId="080057FB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03BE392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12895" w:rsidRPr="00CD3B25" w14:paraId="3CCD6EAE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C3EAD5F" w14:textId="77777777" w:rsidR="00512895" w:rsidRPr="00CD3B25" w:rsidRDefault="00512895" w:rsidP="00512895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B8E0801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2D5D6D1" w14:textId="77777777" w:rsidR="00512895" w:rsidRPr="00CD3B25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09F0290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324B12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76B5A6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0237F6A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BE4BD" w14:textId="77777777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E321B2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6906708" w14:textId="77777777" w:rsidR="00512895" w:rsidRPr="00CD3B25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12895" w:rsidRPr="00C2345C" w14:paraId="29A8AF92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01BDBB5" w14:textId="77777777" w:rsidR="00512895" w:rsidRPr="00C2345C" w:rsidRDefault="00512895" w:rsidP="0051289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10" w:type="dxa"/>
          </w:tcPr>
          <w:p w14:paraId="37C88812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18E1CC" w14:textId="77777777" w:rsidR="00512895" w:rsidRPr="00C2345C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C9B1EFD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007527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9B1735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D63561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6CA9E02" w14:textId="77777777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C8F69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0B6A36E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895" w:rsidRPr="00C2345C" w14:paraId="0BD2505A" w14:textId="77777777" w:rsidTr="0001440F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7642A36" w14:textId="77777777" w:rsidR="00512895" w:rsidRPr="00C2345C" w:rsidRDefault="00512895" w:rsidP="00512895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8B43FF8" w14:textId="77777777" w:rsidR="00512895" w:rsidRPr="00C2345C" w:rsidRDefault="00512895" w:rsidP="0051289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6606EB94" w14:textId="77777777" w:rsidR="00512895" w:rsidRPr="00C2345C" w:rsidRDefault="00512895" w:rsidP="0051289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3288687B" w14:textId="71552E31" w:rsidR="00512895" w:rsidRPr="00C2345C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815</w:t>
            </w:r>
          </w:p>
        </w:tc>
        <w:tc>
          <w:tcPr>
            <w:tcW w:w="180" w:type="dxa"/>
            <w:shd w:val="clear" w:color="auto" w:fill="auto"/>
          </w:tcPr>
          <w:p w14:paraId="361CF6C0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32E2D8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3529B3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D7878" w14:textId="3906FD44" w:rsidR="00512895" w:rsidRPr="00CC3BE5" w:rsidRDefault="00512895" w:rsidP="0051289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7B534F29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610C13E" w14:textId="77777777" w:rsidR="00512895" w:rsidRPr="00C2345C" w:rsidRDefault="00512895" w:rsidP="0051289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4CAF6317" w14:textId="77777777" w:rsidR="00535A35" w:rsidRDefault="00535A35" w:rsidP="00535A35">
      <w:pPr>
        <w:jc w:val="thaiDistribute"/>
        <w:rPr>
          <w:rFonts w:ascii="Angsana New" w:hAnsi="Angsana New"/>
          <w:sz w:val="26"/>
          <w:szCs w:val="26"/>
        </w:rPr>
      </w:pPr>
    </w:p>
    <w:p w14:paraId="0B1D72EE" w14:textId="3374F03A" w:rsidR="00535A35" w:rsidRPr="0018593D" w:rsidRDefault="00535A35" w:rsidP="00535A35">
      <w:pPr>
        <w:jc w:val="thaiDistribute"/>
        <w:rPr>
          <w:rFonts w:ascii="Angsana New" w:hAnsi="Angsana New"/>
          <w:sz w:val="26"/>
          <w:szCs w:val="26"/>
          <w:cs/>
        </w:rPr>
      </w:pPr>
      <w:r w:rsidRPr="00C1780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17803">
        <w:rPr>
          <w:rFonts w:ascii="Angsana New" w:hAnsi="Angsana New"/>
          <w:sz w:val="26"/>
          <w:szCs w:val="26"/>
        </w:rPr>
        <w:t xml:space="preserve">31 </w:t>
      </w:r>
      <w:r w:rsidRPr="00C1780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17803">
        <w:rPr>
          <w:rFonts w:ascii="Angsana New" w:hAnsi="Angsana New"/>
          <w:sz w:val="26"/>
          <w:szCs w:val="26"/>
        </w:rPr>
        <w:t xml:space="preserve">2566 </w:t>
      </w:r>
      <w:r w:rsidRPr="00C17803">
        <w:rPr>
          <w:rFonts w:ascii="Angsana New" w:hAnsi="Angsana New" w:hint="cs"/>
          <w:sz w:val="26"/>
          <w:szCs w:val="26"/>
          <w:cs/>
        </w:rPr>
        <w:t>มี</w:t>
      </w:r>
      <w:r w:rsidRPr="00C17803">
        <w:rPr>
          <w:rFonts w:ascii="Angsana New" w:hAnsi="Angsana New"/>
          <w:sz w:val="26"/>
          <w:szCs w:val="26"/>
          <w:cs/>
        </w:rPr>
        <w:t>ผู้ใช้สิทธิ</w:t>
      </w:r>
      <w:r w:rsidRPr="00C1780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C17803">
        <w:rPr>
          <w:rFonts w:ascii="Angsana New" w:hAnsi="Angsana New"/>
          <w:sz w:val="26"/>
          <w:szCs w:val="26"/>
          <w:cs/>
        </w:rPr>
        <w:t>ของบริษัท</w:t>
      </w:r>
      <w:r w:rsidRPr="00C1780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Pr="00C17803">
        <w:rPr>
          <w:rFonts w:ascii="Angsana New" w:hAnsi="Angsana New"/>
          <w:sz w:val="26"/>
          <w:szCs w:val="26"/>
        </w:rPr>
        <w:t xml:space="preserve">CPANEL-W1 </w:t>
      </w:r>
      <w:r w:rsidRPr="00C17803">
        <w:rPr>
          <w:rFonts w:ascii="Angsana New" w:hAnsi="Angsana New"/>
          <w:sz w:val="26"/>
          <w:szCs w:val="26"/>
          <w:cs/>
        </w:rPr>
        <w:t>จำนวน</w:t>
      </w:r>
      <w:r w:rsidRPr="00C17803">
        <w:rPr>
          <w:rFonts w:ascii="Angsana New" w:hAnsi="Angsana New"/>
          <w:sz w:val="26"/>
          <w:szCs w:val="26"/>
        </w:rPr>
        <w:t xml:space="preserve"> 3,183,996 </w:t>
      </w:r>
      <w:r w:rsidRPr="00C17803">
        <w:rPr>
          <w:rFonts w:ascii="Angsana New" w:hAnsi="Angsana New"/>
          <w:sz w:val="26"/>
          <w:szCs w:val="26"/>
          <w:cs/>
        </w:rPr>
        <w:t>หน่วย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>ใน</w:t>
      </w:r>
      <w:r w:rsidRPr="00C17803">
        <w:rPr>
          <w:rFonts w:ascii="Angsana New" w:hAnsi="Angsana New"/>
          <w:sz w:val="26"/>
          <w:szCs w:val="26"/>
          <w:cs/>
        </w:rPr>
        <w:t>ราคา</w:t>
      </w:r>
      <w:r w:rsidRPr="00C17803">
        <w:rPr>
          <w:rFonts w:ascii="Angsana New" w:hAnsi="Angsana New"/>
          <w:sz w:val="26"/>
          <w:szCs w:val="26"/>
        </w:rPr>
        <w:t xml:space="preserve">    </w:t>
      </w:r>
      <w:r w:rsidRPr="00C17803">
        <w:rPr>
          <w:rFonts w:ascii="Angsana New" w:hAnsi="Angsana New"/>
          <w:sz w:val="26"/>
          <w:szCs w:val="26"/>
          <w:cs/>
        </w:rPr>
        <w:t xml:space="preserve">ใช้สิทธิหน่วยละ </w:t>
      </w:r>
      <w:r w:rsidRPr="00C17803">
        <w:rPr>
          <w:rFonts w:ascii="Angsana New" w:hAnsi="Angsana New"/>
          <w:sz w:val="26"/>
          <w:szCs w:val="26"/>
        </w:rPr>
        <w:t>5</w:t>
      </w:r>
      <w:r w:rsidRPr="00C17803">
        <w:rPr>
          <w:rFonts w:ascii="Angsana New" w:hAnsi="Angsana New"/>
          <w:sz w:val="26"/>
          <w:szCs w:val="26"/>
          <w:cs/>
        </w:rPr>
        <w:t xml:space="preserve"> บาท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Pr="00C17803">
        <w:rPr>
          <w:rFonts w:ascii="Angsana New" w:hAnsi="Angsana New"/>
          <w:sz w:val="26"/>
          <w:szCs w:val="26"/>
        </w:rPr>
        <w:t xml:space="preserve">15.9 </w:t>
      </w:r>
      <w:r w:rsidRPr="00C17803">
        <w:rPr>
          <w:rFonts w:ascii="Angsana New" w:hAnsi="Angsana New"/>
          <w:sz w:val="26"/>
          <w:szCs w:val="26"/>
          <w:cs/>
        </w:rPr>
        <w:t>ล้านบาท</w:t>
      </w:r>
      <w:r w:rsidR="00FB747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Pr="00C1780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Pr="00C1780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r w:rsidRPr="00C17803">
        <w:rPr>
          <w:rFonts w:ascii="Angsana New" w:hAnsi="Angsana New"/>
          <w:sz w:val="26"/>
          <w:szCs w:val="26"/>
        </w:rPr>
        <w:t>159,</w:t>
      </w:r>
      <w:r w:rsidRPr="00C17803">
        <w:rPr>
          <w:rFonts w:ascii="Angsana New" w:hAnsi="Angsana New"/>
          <w:sz w:val="26"/>
          <w:szCs w:val="26"/>
          <w:cs/>
        </w:rPr>
        <w:t>994</w:t>
      </w:r>
      <w:r w:rsidRPr="00C17803">
        <w:rPr>
          <w:rFonts w:ascii="Angsana New" w:hAnsi="Angsana New"/>
          <w:sz w:val="26"/>
          <w:szCs w:val="26"/>
        </w:rPr>
        <w:t>,567</w:t>
      </w:r>
      <w:r w:rsidRPr="00C17803">
        <w:rPr>
          <w:rFonts w:ascii="Angsana New" w:hAnsi="Angsana New" w:hint="cs"/>
          <w:sz w:val="26"/>
          <w:szCs w:val="26"/>
          <w:cs/>
        </w:rPr>
        <w:t xml:space="preserve"> บาท </w:t>
      </w:r>
      <w:r w:rsidRPr="00C17803">
        <w:rPr>
          <w:rFonts w:ascii="Angsana New" w:hAnsi="Angsana New"/>
          <w:sz w:val="26"/>
          <w:szCs w:val="26"/>
        </w:rPr>
        <w:t>(</w:t>
      </w:r>
      <w:r w:rsidRPr="00C1780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C17803">
        <w:rPr>
          <w:rFonts w:ascii="Angsana New" w:hAnsi="Angsana New"/>
          <w:sz w:val="26"/>
          <w:szCs w:val="26"/>
        </w:rPr>
        <w:t>159,</w:t>
      </w:r>
      <w:r w:rsidRPr="00C17803">
        <w:rPr>
          <w:rFonts w:ascii="Angsana New" w:hAnsi="Angsana New"/>
          <w:sz w:val="26"/>
          <w:szCs w:val="26"/>
          <w:cs/>
        </w:rPr>
        <w:t>994</w:t>
      </w:r>
      <w:r w:rsidRPr="00C17803">
        <w:rPr>
          <w:rFonts w:ascii="Angsana New" w:hAnsi="Angsana New"/>
          <w:sz w:val="26"/>
          <w:szCs w:val="26"/>
        </w:rPr>
        <w:t>,567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C17803">
        <w:rPr>
          <w:rFonts w:ascii="Angsana New" w:hAnsi="Angsana New"/>
          <w:sz w:val="26"/>
          <w:szCs w:val="26"/>
        </w:rPr>
        <w:t xml:space="preserve">1 </w:t>
      </w:r>
      <w:r w:rsidRPr="00C17803">
        <w:rPr>
          <w:rFonts w:ascii="Angsana New" w:hAnsi="Angsana New"/>
          <w:sz w:val="26"/>
          <w:szCs w:val="26"/>
          <w:cs/>
        </w:rPr>
        <w:t>บาท</w:t>
      </w:r>
      <w:r w:rsidRPr="00C17803">
        <w:rPr>
          <w:rFonts w:ascii="Angsana New" w:hAnsi="Angsana New"/>
          <w:sz w:val="26"/>
          <w:szCs w:val="26"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>) เป็น</w:t>
      </w:r>
      <w:r w:rsidRPr="00C17803">
        <w:rPr>
          <w:rFonts w:ascii="Angsana New" w:hAnsi="Angsana New"/>
          <w:sz w:val="26"/>
          <w:szCs w:val="26"/>
        </w:rPr>
        <w:t xml:space="preserve"> 163,178,563 </w:t>
      </w:r>
      <w:r w:rsidRPr="00C17803">
        <w:rPr>
          <w:rFonts w:ascii="Angsana New" w:hAnsi="Angsana New"/>
          <w:sz w:val="26"/>
          <w:szCs w:val="26"/>
          <w:cs/>
        </w:rPr>
        <w:t xml:space="preserve">บาท </w:t>
      </w:r>
      <w:r w:rsidRPr="00C17803">
        <w:rPr>
          <w:rFonts w:ascii="Angsana New" w:hAnsi="Angsana New"/>
          <w:sz w:val="26"/>
          <w:szCs w:val="26"/>
        </w:rPr>
        <w:t>(</w:t>
      </w:r>
      <w:r w:rsidRPr="00C1780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C17803">
        <w:rPr>
          <w:rFonts w:ascii="Angsana New" w:hAnsi="Angsana New"/>
          <w:sz w:val="26"/>
          <w:szCs w:val="26"/>
        </w:rPr>
        <w:t xml:space="preserve">163,178,563 </w:t>
      </w:r>
      <w:r w:rsidRPr="00C17803">
        <w:rPr>
          <w:rFonts w:ascii="Angsana New" w:hAnsi="Angsana New"/>
          <w:sz w:val="26"/>
          <w:szCs w:val="26"/>
          <w:cs/>
        </w:rPr>
        <w:t>หุ้น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หุ้นละ </w:t>
      </w:r>
      <w:r w:rsidRPr="00C17803">
        <w:rPr>
          <w:rFonts w:ascii="Angsana New" w:hAnsi="Angsana New"/>
          <w:sz w:val="26"/>
          <w:szCs w:val="26"/>
        </w:rPr>
        <w:t xml:space="preserve">1 </w:t>
      </w:r>
      <w:r w:rsidRPr="00C17803">
        <w:rPr>
          <w:rFonts w:ascii="Angsana New" w:hAnsi="Angsana New"/>
          <w:sz w:val="26"/>
          <w:szCs w:val="26"/>
          <w:cs/>
        </w:rPr>
        <w:t>บาท)</w:t>
      </w:r>
      <w:r w:rsidRPr="00C17803">
        <w:rPr>
          <w:rFonts w:ascii="Angsana New" w:hAnsi="Angsana New" w:hint="cs"/>
          <w:sz w:val="26"/>
          <w:szCs w:val="26"/>
          <w:cs/>
        </w:rPr>
        <w:t xml:space="preserve"> </w:t>
      </w:r>
      <w:r w:rsidRPr="00C1780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C17803">
        <w:rPr>
          <w:rFonts w:ascii="Angsana New" w:hAnsi="Angsana New"/>
          <w:sz w:val="26"/>
          <w:szCs w:val="26"/>
        </w:rPr>
        <w:t xml:space="preserve">13 </w:t>
      </w:r>
      <w:r w:rsidRPr="00C17803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C17803">
        <w:rPr>
          <w:rFonts w:ascii="Angsana New" w:hAnsi="Angsana New"/>
          <w:sz w:val="26"/>
          <w:szCs w:val="26"/>
        </w:rPr>
        <w:t>2566</w:t>
      </w:r>
    </w:p>
    <w:p w14:paraId="424726A1" w14:textId="77777777" w:rsidR="00B80518" w:rsidRPr="00535A35" w:rsidRDefault="00B80518" w:rsidP="00B80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489A89" w14:textId="3E095F16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DD5818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065C1192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7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04AF5B63" w14:textId="5F3016AA" w:rsidR="007E77A4" w:rsidRDefault="007E77A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221E1B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025AAC">
        <w:rPr>
          <w:rFonts w:ascii="Angsana New" w:hAnsi="Angsana New" w:hint="cs"/>
          <w:sz w:val="26"/>
          <w:szCs w:val="26"/>
          <w:cs/>
        </w:rPr>
        <w:t>และหกเดือน</w:t>
      </w:r>
      <w:r w:rsidR="00221E1B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025AAC">
        <w:rPr>
          <w:rFonts w:ascii="Angsana New" w:hAnsi="Angsana New" w:hint="cs"/>
          <w:sz w:val="26"/>
          <w:szCs w:val="26"/>
          <w:cs/>
        </w:rPr>
        <w:t xml:space="preserve"> </w:t>
      </w:r>
      <w:r w:rsidR="00025AAC">
        <w:rPr>
          <w:rFonts w:ascii="Angsana New" w:hAnsi="Angsana New"/>
          <w:sz w:val="26"/>
          <w:szCs w:val="26"/>
        </w:rPr>
        <w:t>30</w:t>
      </w:r>
      <w:r w:rsidR="00C67B43" w:rsidRPr="004B53BF">
        <w:rPr>
          <w:rFonts w:ascii="Angsana New" w:hAnsi="Angsana New"/>
          <w:sz w:val="26"/>
          <w:szCs w:val="26"/>
        </w:rPr>
        <w:t xml:space="preserve"> </w:t>
      </w:r>
      <w:r w:rsidR="00025AAC">
        <w:rPr>
          <w:rFonts w:ascii="Angsana New" w:hAnsi="Angsana New" w:hint="cs"/>
          <w:sz w:val="26"/>
          <w:szCs w:val="26"/>
          <w:cs/>
        </w:rPr>
        <w:t>มิถุนายน</w:t>
      </w:r>
      <w:r w:rsidR="004D3C0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C67B43" w:rsidRPr="004B53BF">
        <w:rPr>
          <w:rFonts w:ascii="Angsana New" w:hAnsi="Angsana New"/>
          <w:sz w:val="26"/>
          <w:szCs w:val="26"/>
        </w:rPr>
        <w:t>256</w:t>
      </w:r>
      <w:r w:rsidR="00B80518">
        <w:rPr>
          <w:rFonts w:ascii="Angsana New" w:hAnsi="Angsana New"/>
          <w:sz w:val="26"/>
          <w:szCs w:val="26"/>
        </w:rPr>
        <w:t xml:space="preserve">7 </w:t>
      </w:r>
      <w:r w:rsidR="00B80518">
        <w:rPr>
          <w:rFonts w:ascii="Angsana New" w:hAnsi="Angsana New" w:hint="cs"/>
          <w:sz w:val="26"/>
          <w:szCs w:val="26"/>
          <w:cs/>
        </w:rPr>
        <w:t xml:space="preserve">และ </w:t>
      </w:r>
      <w:r w:rsidR="00B80518">
        <w:rPr>
          <w:rFonts w:ascii="Angsana New" w:hAnsi="Angsana New"/>
          <w:sz w:val="26"/>
          <w:szCs w:val="26"/>
        </w:rPr>
        <w:t xml:space="preserve">2566 </w:t>
      </w:r>
      <w:r w:rsidR="00025AAC">
        <w:rPr>
          <w:rFonts w:ascii="Angsana New" w:hAnsi="Angsana New" w:hint="cs"/>
          <w:sz w:val="26"/>
          <w:szCs w:val="26"/>
          <w:cs/>
        </w:rPr>
        <w:t>ดังนี้</w:t>
      </w:r>
    </w:p>
    <w:p w14:paraId="4A9719CE" w14:textId="77777777" w:rsidR="00025AAC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025AAC" w:rsidRPr="00475A13" w14:paraId="330CA750" w14:textId="77777777" w:rsidTr="0001440F">
        <w:tc>
          <w:tcPr>
            <w:tcW w:w="4050" w:type="dxa"/>
          </w:tcPr>
          <w:p w14:paraId="265FF3E3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4A1C198A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025AAC" w:rsidRPr="00475A13" w14:paraId="54AE349D" w14:textId="77777777" w:rsidTr="0001440F">
        <w:tc>
          <w:tcPr>
            <w:tcW w:w="4050" w:type="dxa"/>
          </w:tcPr>
          <w:p w14:paraId="077B7C49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75BB64B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6D1073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71CBDE7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025AAC" w:rsidRPr="00475A13" w14:paraId="1A5602D1" w14:textId="77777777" w:rsidTr="0001440F">
        <w:tc>
          <w:tcPr>
            <w:tcW w:w="4050" w:type="dxa"/>
          </w:tcPr>
          <w:p w14:paraId="3A2541E1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25D1C38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9107520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76A0BDD" w14:textId="77777777" w:rsidR="00025AAC" w:rsidRPr="00475A13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25AAC" w:rsidRPr="00CF009E" w14:paraId="003B3992" w14:textId="77777777" w:rsidTr="0001440F">
        <w:tc>
          <w:tcPr>
            <w:tcW w:w="4050" w:type="dxa"/>
          </w:tcPr>
          <w:p w14:paraId="70B6C41F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EBBF2" w14:textId="3BAEA0B8" w:rsidR="00025AAC" w:rsidRPr="004E7A19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CCEEEF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70D42" w14:textId="7A9AD836" w:rsidR="00025AAC" w:rsidRPr="00CF009E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04C46CEE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9392AA" w14:textId="51C0EC39" w:rsidR="00025AAC" w:rsidRPr="004E7A19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8A67" w14:textId="77777777" w:rsidR="00025AAC" w:rsidRPr="00CF009E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C07AFD" w14:textId="52A23EF4" w:rsidR="00025AAC" w:rsidRPr="00CF009E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025AAC" w:rsidRPr="004D3C06" w14:paraId="3B76C220" w14:textId="77777777" w:rsidTr="009B7590">
        <w:tc>
          <w:tcPr>
            <w:tcW w:w="4050" w:type="dxa"/>
          </w:tcPr>
          <w:p w14:paraId="7B1C3AAD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03F83D" w14:textId="77777777" w:rsidR="00025AAC" w:rsidRPr="004E7A19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6E18E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17AA34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94768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55BAB" w14:textId="77777777" w:rsidR="00025AAC" w:rsidRPr="004E7A19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A5E66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4607F" w14:textId="77777777" w:rsidR="00025AAC" w:rsidRPr="004D3C06" w:rsidRDefault="00025AA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5AAC" w:rsidRPr="004D3C06" w14:paraId="7D42D483" w14:textId="77777777" w:rsidTr="0001440F">
        <w:tc>
          <w:tcPr>
            <w:tcW w:w="4050" w:type="dxa"/>
          </w:tcPr>
          <w:p w14:paraId="5602253C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5B3FF2" w14:textId="50DFEE44" w:rsidR="00025AAC" w:rsidRPr="00066F57" w:rsidRDefault="00196FBE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66B0F5E3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D5F08A" w14:textId="15FDA7FF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70" w:type="dxa"/>
          </w:tcPr>
          <w:p w14:paraId="0379A744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1299F7" w14:textId="280A08D0" w:rsidR="00025AAC" w:rsidRPr="00066F57" w:rsidRDefault="00196FBE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</w:tcPr>
          <w:p w14:paraId="7DA996C2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97E65" w14:textId="660CEFB3" w:rsidR="00025AAC" w:rsidRPr="004D3C06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</w:tbl>
    <w:p w14:paraId="5249AAC2" w14:textId="77777777" w:rsidR="00025AAC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56B9339A" w14:textId="53AE2B97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DD5818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0F678E2D" w14:textId="77777777" w:rsidR="00025AAC" w:rsidRPr="004B53BF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53B68959" w14:textId="0B80C6E9" w:rsidR="00025AAC" w:rsidRDefault="0002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19A5935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DD5818"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508020B0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77777777" w:rsidR="00DA0162" w:rsidRPr="004B53BF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72785954" w:rsidR="0000761E" w:rsidRPr="004B53BF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025AAC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4D3C06" w:rsidRPr="004B53BF">
        <w:rPr>
          <w:rFonts w:ascii="Angsana New" w:hAnsi="Angsana New"/>
          <w:sz w:val="26"/>
          <w:szCs w:val="26"/>
        </w:rPr>
        <w:t>3</w:t>
      </w:r>
      <w:r w:rsidR="00025AAC">
        <w:rPr>
          <w:rFonts w:ascii="Angsana New" w:hAnsi="Angsana New"/>
          <w:sz w:val="26"/>
          <w:szCs w:val="26"/>
        </w:rPr>
        <w:t>0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025AAC">
        <w:rPr>
          <w:rFonts w:ascii="Angsana New" w:hAnsi="Angsana New" w:hint="cs"/>
          <w:sz w:val="26"/>
          <w:szCs w:val="26"/>
          <w:cs/>
        </w:rPr>
        <w:t>มิถุนายน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7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4044"/>
        <w:gridCol w:w="1258"/>
        <w:gridCol w:w="236"/>
        <w:gridCol w:w="1208"/>
        <w:gridCol w:w="236"/>
        <w:gridCol w:w="1204"/>
        <w:gridCol w:w="270"/>
        <w:gridCol w:w="1207"/>
      </w:tblGrid>
      <w:tr w:rsidR="00051B60" w:rsidRPr="004B53BF" w14:paraId="7A6B640F" w14:textId="77777777" w:rsidTr="0001440F">
        <w:tc>
          <w:tcPr>
            <w:tcW w:w="4044" w:type="dxa"/>
          </w:tcPr>
          <w:p w14:paraId="30EEDEE9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9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6EA6D2E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51B60" w:rsidRPr="004B53BF" w14:paraId="13DF8420" w14:textId="77777777" w:rsidTr="0001440F">
        <w:tc>
          <w:tcPr>
            <w:tcW w:w="4044" w:type="dxa"/>
          </w:tcPr>
          <w:p w14:paraId="04EA984D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6E17766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AE4B17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3836C52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051B60" w:rsidRPr="004B53BF" w14:paraId="63955A4A" w14:textId="77777777" w:rsidTr="0001440F">
        <w:tc>
          <w:tcPr>
            <w:tcW w:w="4044" w:type="dxa"/>
          </w:tcPr>
          <w:p w14:paraId="00DC6D43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584835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CD6DAD2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9566CC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51B60" w:rsidRPr="004B53BF" w14:paraId="7F94DB50" w14:textId="77777777" w:rsidTr="0001440F">
        <w:tc>
          <w:tcPr>
            <w:tcW w:w="4044" w:type="dxa"/>
          </w:tcPr>
          <w:p w14:paraId="73B5B796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0F0D4" w14:textId="5AC4EE50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</w:tcPr>
          <w:p w14:paraId="4533A7E4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CBC7A" w14:textId="53C78450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</w:tcPr>
          <w:p w14:paraId="08978EAF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97471" w14:textId="36300DC4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4D49D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D6267" w14:textId="77847246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051B60" w:rsidRPr="004B53BF" w14:paraId="6F13D182" w14:textId="77777777" w:rsidTr="0001440F">
        <w:tc>
          <w:tcPr>
            <w:tcW w:w="4044" w:type="dxa"/>
          </w:tcPr>
          <w:p w14:paraId="0CAE7A5C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DD4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E0666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87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9B1D07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4951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CA95F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83A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051B60" w:rsidRPr="004B53BF" w14:paraId="7F61E3A3" w14:textId="77777777" w:rsidTr="00051B60">
        <w:tc>
          <w:tcPr>
            <w:tcW w:w="4044" w:type="dxa"/>
            <w:hideMark/>
          </w:tcPr>
          <w:p w14:paraId="66594C41" w14:textId="2B55975C" w:rsidR="00051B60" w:rsidRPr="004B53BF" w:rsidRDefault="00051B60" w:rsidP="00051B6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CF4656" w14:textId="724269BE" w:rsidR="00051B60" w:rsidRPr="00FB5C58" w:rsidRDefault="00225FCA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4CCA1A39" w14:textId="77777777" w:rsidR="00051B60" w:rsidRPr="004B53BF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005CD367" w14:textId="4D2A5C1E" w:rsidR="00051B60" w:rsidRPr="00051B60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0426CFF8" w14:textId="77777777" w:rsidR="00051B60" w:rsidRPr="004B53BF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04FD63" w14:textId="796141C3" w:rsidR="00051B60" w:rsidRPr="00FB5C58" w:rsidRDefault="00225FCA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3A79B231" w14:textId="77777777" w:rsidR="00051B60" w:rsidRPr="004B53BF" w:rsidRDefault="00051B60" w:rsidP="00051B6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69B5D2B9" w14:textId="2B16AA6C" w:rsidR="00051B60" w:rsidRPr="00051B60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4842B9" w:rsidRPr="004B53BF" w14:paraId="00543990" w14:textId="77777777" w:rsidTr="00051B60">
        <w:tc>
          <w:tcPr>
            <w:tcW w:w="4044" w:type="dxa"/>
          </w:tcPr>
          <w:p w14:paraId="0E0A3F2D" w14:textId="3A30E842" w:rsidR="004842B9" w:rsidRPr="004B53BF" w:rsidRDefault="004842B9" w:rsidP="00051B6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2F6FD4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264949" w14:textId="77777777" w:rsidR="004842B9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D6483D" w14:textId="77777777" w:rsidR="004842B9" w:rsidRPr="004B53BF" w:rsidRDefault="004842B9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5C9E3A61" w14:textId="77777777" w:rsidR="004842B9" w:rsidRPr="00FB5C58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327C7F" w14:textId="77777777" w:rsidR="004842B9" w:rsidRPr="004B53BF" w:rsidRDefault="004842B9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DEE522" w14:textId="77777777" w:rsidR="004842B9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930C2" w14:textId="77777777" w:rsidR="004842B9" w:rsidRPr="004B53BF" w:rsidRDefault="004842B9" w:rsidP="00051B6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29A02911" w14:textId="77777777" w:rsidR="004842B9" w:rsidRPr="00FB5C58" w:rsidRDefault="004842B9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FCA" w:rsidRPr="004B53BF" w14:paraId="7AFF3C72" w14:textId="77777777" w:rsidTr="00AA41E2">
        <w:trPr>
          <w:trHeight w:val="139"/>
        </w:trPr>
        <w:tc>
          <w:tcPr>
            <w:tcW w:w="4044" w:type="dxa"/>
          </w:tcPr>
          <w:p w14:paraId="7E19BCE4" w14:textId="6FDBD871" w:rsidR="00225FCA" w:rsidRPr="00CB3035" w:rsidRDefault="004842B9" w:rsidP="00225FC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42B9">
              <w:rPr>
                <w:rFonts w:ascii="Angsana New" w:hAnsi="Angsan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7076F5" w14:textId="2C04B239" w:rsidR="00225FCA" w:rsidRPr="00FB5C58" w:rsidRDefault="00225FCA" w:rsidP="00225FC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905FDC" w14:textId="77777777" w:rsidR="00225FCA" w:rsidRPr="004B53BF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BA4001" w14:textId="055245B7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/>
                <w:sz w:val="26"/>
                <w:szCs w:val="26"/>
              </w:rPr>
              <w:t xml:space="preserve">          1,0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36365256" w14:textId="77777777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5D017D44" w14:textId="52B4578D" w:rsidR="00225FCA" w:rsidRPr="0075230D" w:rsidRDefault="00225FCA" w:rsidP="00225FC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2F733F" w14:textId="77777777" w:rsidR="00225FCA" w:rsidRPr="0075230D" w:rsidRDefault="00225FCA" w:rsidP="00225FC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64EDAF" w14:textId="253A8363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 xml:space="preserve">          5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225FCA" w:rsidRPr="004B53BF" w14:paraId="14CE09BF" w14:textId="77777777" w:rsidTr="009B02C5">
        <w:tc>
          <w:tcPr>
            <w:tcW w:w="4044" w:type="dxa"/>
            <w:hideMark/>
          </w:tcPr>
          <w:p w14:paraId="2CBED481" w14:textId="68CFD96A" w:rsidR="00225FCA" w:rsidRPr="004B53BF" w:rsidRDefault="00225FCA" w:rsidP="00225FC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B32B4" w14:textId="6FE6DE53" w:rsidR="00225FCA" w:rsidRPr="00FB5C58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6D04F50F" w14:textId="77777777" w:rsidR="00225FCA" w:rsidRPr="004B53BF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A4033" w14:textId="502A983B" w:rsidR="00225FCA" w:rsidRPr="00051B60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B5C58">
              <w:rPr>
                <w:rFonts w:ascii="Angsana New" w:hAnsi="Angsana New"/>
                <w:sz w:val="26"/>
                <w:szCs w:val="26"/>
              </w:rPr>
              <w:t>61,0</w:t>
            </w: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3FBDD931" w14:textId="77777777" w:rsidR="00225FCA" w:rsidRPr="004B53BF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1FF98" w14:textId="015114E6" w:rsidR="00225FCA" w:rsidRPr="00FB5C58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0BF75F69" w14:textId="77777777" w:rsidR="00225FCA" w:rsidRPr="004B53BF" w:rsidRDefault="00225FCA" w:rsidP="00225FC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3F5EB" w14:textId="35250056" w:rsidR="00225FCA" w:rsidRPr="00051B60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B5C58">
              <w:rPr>
                <w:rFonts w:ascii="Angsana New" w:hAnsi="Angsana New"/>
                <w:sz w:val="26"/>
                <w:szCs w:val="26"/>
              </w:rPr>
              <w:t>60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</w:tbl>
    <w:p w14:paraId="4B0D9CAC" w14:textId="77777777" w:rsidR="00415252" w:rsidRPr="00051B60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6674043" w14:textId="19A0EDEA" w:rsidR="009D7FF6" w:rsidRPr="004B53BF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กำไรต่อหุ้นปรับลด</w:t>
      </w:r>
    </w:p>
    <w:p w14:paraId="4EB404EC" w14:textId="5596609B" w:rsidR="009D7FF6" w:rsidRPr="004B53BF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77777777" w:rsidR="00DA0162" w:rsidRPr="004B53BF" w:rsidRDefault="00DA0162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</w:t>
      </w:r>
      <w:r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4B53BF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4B53BF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4B53BF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4B53BF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1B657CB4" w:rsidR="001F38C6" w:rsidRPr="004B53BF" w:rsidRDefault="00DA0162" w:rsidP="00FB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  <w:cs/>
        </w:rPr>
      </w:pPr>
      <w:r w:rsidRPr="00B567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051B60">
        <w:rPr>
          <w:rFonts w:ascii="Angsana New" w:hAnsi="Angsana New" w:hint="cs"/>
          <w:sz w:val="26"/>
          <w:szCs w:val="26"/>
          <w:cs/>
          <w:lang w:val="th-TH"/>
        </w:rPr>
        <w:t>และหกเดือน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051B60">
        <w:rPr>
          <w:rFonts w:ascii="Angsana New" w:hAnsi="Angsana New"/>
          <w:sz w:val="26"/>
          <w:szCs w:val="26"/>
        </w:rPr>
        <w:t xml:space="preserve">30 </w:t>
      </w:r>
      <w:r w:rsidR="00051B60">
        <w:rPr>
          <w:rFonts w:ascii="Angsana New" w:hAnsi="Angsana New" w:hint="cs"/>
          <w:sz w:val="26"/>
          <w:szCs w:val="26"/>
          <w:cs/>
        </w:rPr>
        <w:t>มิถุนายน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7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37"/>
        <w:gridCol w:w="1259"/>
        <w:gridCol w:w="236"/>
        <w:gridCol w:w="1204"/>
        <w:gridCol w:w="236"/>
        <w:gridCol w:w="1204"/>
        <w:gridCol w:w="270"/>
        <w:gridCol w:w="1264"/>
      </w:tblGrid>
      <w:tr w:rsidR="00051B60" w:rsidRPr="004B53BF" w14:paraId="16AA7DFE" w14:textId="77777777" w:rsidTr="0001440F">
        <w:tc>
          <w:tcPr>
            <w:tcW w:w="4137" w:type="dxa"/>
          </w:tcPr>
          <w:p w14:paraId="06F3B7C2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D30EB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51B60" w:rsidRPr="004B53BF" w14:paraId="6FA2DEF7" w14:textId="77777777" w:rsidTr="0001440F">
        <w:tc>
          <w:tcPr>
            <w:tcW w:w="4137" w:type="dxa"/>
          </w:tcPr>
          <w:p w14:paraId="25B02BDA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F14F9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478EF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058FD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051B60" w:rsidRPr="004B53BF" w14:paraId="0B10C35B" w14:textId="77777777" w:rsidTr="0001440F">
        <w:tc>
          <w:tcPr>
            <w:tcW w:w="4137" w:type="dxa"/>
          </w:tcPr>
          <w:p w14:paraId="565089B6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FFF2E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62AD6F69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7F7F8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51B60" w:rsidRPr="004B53BF" w14:paraId="37DDB1B3" w14:textId="77777777" w:rsidTr="0001440F">
        <w:tc>
          <w:tcPr>
            <w:tcW w:w="4137" w:type="dxa"/>
          </w:tcPr>
          <w:p w14:paraId="1D2340DE" w14:textId="77777777" w:rsidR="00051B60" w:rsidRPr="004B53BF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C7C5113" w14:textId="2633E832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83F2A3A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2A43FBAB" w14:textId="5EA70240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0D1A87B2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47076" w14:textId="65526399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9EB2C91" w14:textId="77777777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99E60" w14:textId="09832C53" w:rsidR="00051B60" w:rsidRPr="004B53BF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51B60" w:rsidRPr="004B53BF" w14:paraId="26D4A195" w14:textId="77777777" w:rsidTr="0001440F">
        <w:tc>
          <w:tcPr>
            <w:tcW w:w="4137" w:type="dxa"/>
          </w:tcPr>
          <w:p w14:paraId="4EF6FE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9038F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75A739E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</w:tcPr>
          <w:p w14:paraId="7412592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F3F8F2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67C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75287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6D52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051B60" w:rsidRPr="004B53BF" w14:paraId="4FB5AFD1" w14:textId="77777777" w:rsidTr="00051B60">
        <w:tc>
          <w:tcPr>
            <w:tcW w:w="4137" w:type="dxa"/>
            <w:hideMark/>
          </w:tcPr>
          <w:p w14:paraId="46478CD9" w14:textId="77777777" w:rsidR="00051B60" w:rsidRPr="004B53BF" w:rsidRDefault="00051B60" w:rsidP="00051B6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shd w:val="clear" w:color="auto" w:fill="auto"/>
          </w:tcPr>
          <w:p w14:paraId="41F331C1" w14:textId="2475E676" w:rsidR="00051B60" w:rsidRPr="00B232E3" w:rsidRDefault="00225FCA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  <w:shd w:val="clear" w:color="auto" w:fill="auto"/>
          </w:tcPr>
          <w:p w14:paraId="29C8998C" w14:textId="77777777" w:rsidR="00051B60" w:rsidRPr="004B53BF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FB760EF" w14:textId="78EA1E57" w:rsidR="00051B60" w:rsidRPr="0075230D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B5C58">
              <w:rPr>
                <w:rFonts w:ascii="Angsana New" w:hAnsi="Angsana New"/>
                <w:sz w:val="26"/>
                <w:szCs w:val="26"/>
              </w:rPr>
              <w:t>61,0</w:t>
            </w: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090E78D6" w14:textId="77777777" w:rsidR="00051B60" w:rsidRPr="0075230D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B3E4C36" w14:textId="5A16EFE4" w:rsidR="00051B60" w:rsidRPr="0075230D" w:rsidRDefault="00225FCA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  <w:shd w:val="clear" w:color="auto" w:fill="auto"/>
          </w:tcPr>
          <w:p w14:paraId="6FFE7C5F" w14:textId="77777777" w:rsidR="00051B60" w:rsidRPr="0075230D" w:rsidRDefault="00051B60" w:rsidP="00051B6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0F630AA" w14:textId="2D15EB88" w:rsidR="00051B60" w:rsidRPr="0075230D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5230D">
              <w:rPr>
                <w:rFonts w:ascii="Angsana New" w:hAnsi="Angsana New"/>
                <w:sz w:val="26"/>
                <w:szCs w:val="26"/>
              </w:rPr>
              <w:t>60</w:t>
            </w:r>
            <w:r w:rsidRPr="0075230D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522</w:t>
            </w:r>
          </w:p>
        </w:tc>
      </w:tr>
      <w:tr w:rsidR="00051B60" w:rsidRPr="004B53BF" w14:paraId="36A9D0E0" w14:textId="77777777" w:rsidTr="0001440F">
        <w:tc>
          <w:tcPr>
            <w:tcW w:w="4137" w:type="dxa"/>
          </w:tcPr>
          <w:p w14:paraId="0826B866" w14:textId="77777777" w:rsidR="00051B60" w:rsidRPr="004B53BF" w:rsidRDefault="00051B60" w:rsidP="00051B6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259" w:type="dxa"/>
            <w:shd w:val="clear" w:color="auto" w:fill="auto"/>
          </w:tcPr>
          <w:p w14:paraId="507CE1DE" w14:textId="77777777" w:rsidR="00051B60" w:rsidRPr="00B232E3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F1E00E" w14:textId="77777777" w:rsidR="00051B60" w:rsidRPr="004B53BF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2D7432" w14:textId="77777777" w:rsidR="00051B60" w:rsidRPr="0075230D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5CF6659" w14:textId="77777777" w:rsidR="00051B60" w:rsidRPr="0075230D" w:rsidRDefault="00051B60" w:rsidP="00051B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0964969" w14:textId="77777777" w:rsidR="00051B60" w:rsidRPr="0075230D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8B1C41" w14:textId="77777777" w:rsidR="00051B60" w:rsidRPr="0075230D" w:rsidRDefault="00051B60" w:rsidP="00051B60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3C7E505" w14:textId="77777777" w:rsidR="00051B60" w:rsidRPr="0075230D" w:rsidRDefault="00051B60" w:rsidP="0005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FCA" w:rsidRPr="004B53BF" w14:paraId="6AD5542A" w14:textId="77777777" w:rsidTr="0001440F">
        <w:tc>
          <w:tcPr>
            <w:tcW w:w="4137" w:type="dxa"/>
          </w:tcPr>
          <w:p w14:paraId="2BBEF5F8" w14:textId="77777777" w:rsidR="00225FCA" w:rsidRPr="004B53BF" w:rsidRDefault="00225FCA" w:rsidP="00225FC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7EF07B4" w14:textId="221794CA" w:rsidR="00225FCA" w:rsidRPr="00B02B91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2,926</w:t>
            </w:r>
          </w:p>
        </w:tc>
        <w:tc>
          <w:tcPr>
            <w:tcW w:w="236" w:type="dxa"/>
            <w:shd w:val="clear" w:color="auto" w:fill="auto"/>
          </w:tcPr>
          <w:p w14:paraId="080771B7" w14:textId="77777777" w:rsidR="00225FCA" w:rsidRPr="004B53BF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0A22D7C" w14:textId="778D87DF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4,609</w:t>
            </w:r>
          </w:p>
        </w:tc>
        <w:tc>
          <w:tcPr>
            <w:tcW w:w="236" w:type="dxa"/>
            <w:shd w:val="clear" w:color="auto" w:fill="auto"/>
          </w:tcPr>
          <w:p w14:paraId="08B7A3C6" w14:textId="77777777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8129F7A" w14:textId="50A84907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5,261</w:t>
            </w:r>
          </w:p>
        </w:tc>
        <w:tc>
          <w:tcPr>
            <w:tcW w:w="270" w:type="dxa"/>
            <w:shd w:val="clear" w:color="auto" w:fill="auto"/>
          </w:tcPr>
          <w:p w14:paraId="4D7CB5CE" w14:textId="77777777" w:rsidR="00225FCA" w:rsidRPr="0075230D" w:rsidRDefault="00225FCA" w:rsidP="00225FC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457794D" w14:textId="4C912C3A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5,854</w:t>
            </w:r>
          </w:p>
        </w:tc>
      </w:tr>
      <w:tr w:rsidR="00225FCA" w:rsidRPr="004B53BF" w14:paraId="12BAACD7" w14:textId="77777777" w:rsidTr="0001440F">
        <w:tc>
          <w:tcPr>
            <w:tcW w:w="4137" w:type="dxa"/>
            <w:hideMark/>
          </w:tcPr>
          <w:p w14:paraId="150ABD41" w14:textId="77777777" w:rsidR="00225FCA" w:rsidRPr="004B53BF" w:rsidRDefault="00225FCA" w:rsidP="00225FC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0B32F7" w14:textId="4F710BF8" w:rsidR="00225FCA" w:rsidRPr="00B02B91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166,10</w:t>
            </w:r>
            <w:r w:rsidR="008F6AF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0AF0B17" w14:textId="77777777" w:rsidR="00225FCA" w:rsidRPr="004B53BF" w:rsidRDefault="00225FCA" w:rsidP="00225FC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4957A3" w14:textId="7427BBEF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5,653</w:t>
            </w:r>
          </w:p>
        </w:tc>
        <w:tc>
          <w:tcPr>
            <w:tcW w:w="236" w:type="dxa"/>
            <w:shd w:val="clear" w:color="auto" w:fill="auto"/>
          </w:tcPr>
          <w:p w14:paraId="16B3B95F" w14:textId="77777777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DB2AFC" w14:textId="627CE6CD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168,4</w:t>
            </w:r>
            <w:r w:rsidR="008F6AF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E0CC53C" w14:textId="77777777" w:rsidR="00225FCA" w:rsidRPr="0075230D" w:rsidRDefault="00225FCA" w:rsidP="00225FC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AF777C5" w14:textId="41EE21B9" w:rsidR="00225FCA" w:rsidRPr="0075230D" w:rsidRDefault="00225FCA" w:rsidP="0022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6,376</w:t>
            </w:r>
          </w:p>
        </w:tc>
      </w:tr>
    </w:tbl>
    <w:p w14:paraId="0DFB90EE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528769B8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130DADCF" w14:textId="0E5E50EA" w:rsidR="00A67DBB" w:rsidRPr="004B53BF" w:rsidRDefault="00A67DBB" w:rsidP="00A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8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14:paraId="2D28D8B0" w14:textId="77777777" w:rsidR="00A67DBB" w:rsidRDefault="00A67DBB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D0CB003" w14:textId="4172A512" w:rsidR="00A67DBB" w:rsidRPr="004B53BF" w:rsidRDefault="00A67DBB" w:rsidP="00A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4124F">
        <w:rPr>
          <w:rFonts w:ascii="Angsana New" w:hAnsi="Angsana New" w:hint="cs"/>
          <w:sz w:val="26"/>
          <w:szCs w:val="26"/>
          <w:cs/>
        </w:rPr>
        <w:t xml:space="preserve">ในที่ประชุมใหญ่สามัญผู้ถือหุ้นของบริษัทเมื่อวันที่ </w:t>
      </w:r>
      <w:r w:rsidRPr="00D4124F">
        <w:rPr>
          <w:rFonts w:ascii="Angsana New" w:hAnsi="Angsana New" w:hint="cs"/>
          <w:sz w:val="26"/>
          <w:szCs w:val="26"/>
        </w:rPr>
        <w:t>2</w:t>
      </w:r>
      <w:r w:rsidR="004E45A6">
        <w:rPr>
          <w:rFonts w:ascii="Angsana New" w:hAnsi="Angsana New"/>
          <w:sz w:val="26"/>
          <w:szCs w:val="26"/>
        </w:rPr>
        <w:t>5</w:t>
      </w:r>
      <w:r w:rsidRPr="00D4124F">
        <w:rPr>
          <w:rFonts w:ascii="Angsana New" w:hAnsi="Angsana New" w:hint="cs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D4124F">
        <w:rPr>
          <w:rFonts w:ascii="Angsana New" w:hAnsi="Angsana New" w:hint="cs"/>
          <w:sz w:val="26"/>
          <w:szCs w:val="26"/>
        </w:rPr>
        <w:t>256</w:t>
      </w:r>
      <w:r w:rsidRPr="00D4124F">
        <w:rPr>
          <w:rFonts w:ascii="Angsana New" w:hAnsi="Angsana New"/>
          <w:sz w:val="26"/>
          <w:szCs w:val="26"/>
        </w:rPr>
        <w:t>7</w:t>
      </w:r>
      <w:r w:rsidRPr="00D4124F">
        <w:rPr>
          <w:rFonts w:ascii="Angsana New" w:hAnsi="Angsana New" w:hint="cs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D4124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D4124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D4124F">
        <w:rPr>
          <w:rFonts w:ascii="Angsana New" w:hAnsi="Angsana New"/>
          <w:sz w:val="26"/>
          <w:szCs w:val="26"/>
        </w:rPr>
        <w:t xml:space="preserve">2566          </w:t>
      </w:r>
      <w:r w:rsidRPr="00D4124F">
        <w:rPr>
          <w:rFonts w:ascii="Angsana New" w:hAnsi="Angsana New"/>
          <w:sz w:val="26"/>
          <w:szCs w:val="26"/>
          <w:cs/>
        </w:rPr>
        <w:t>ในอัตราหุ้นละ</w:t>
      </w:r>
      <w:r w:rsidRPr="00D4124F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0</w:t>
      </w:r>
      <w:r w:rsidRPr="00D4124F">
        <w:rPr>
          <w:rFonts w:ascii="Angsana New" w:hAnsi="Angsana New"/>
          <w:sz w:val="26"/>
          <w:szCs w:val="26"/>
        </w:rPr>
        <w:t>.</w:t>
      </w:r>
      <w:r>
        <w:rPr>
          <w:rFonts w:ascii="Angsana New" w:hAnsi="Angsana New"/>
          <w:sz w:val="26"/>
          <w:szCs w:val="26"/>
        </w:rPr>
        <w:t>16</w:t>
      </w:r>
      <w:r w:rsidRPr="00D4124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Pr="00D4124F">
        <w:rPr>
          <w:rFonts w:ascii="Angsana New" w:hAnsi="Angsana New"/>
          <w:spacing w:val="-6"/>
          <w:sz w:val="26"/>
          <w:szCs w:val="26"/>
        </w:rPr>
        <w:t xml:space="preserve">163,178,563 </w:t>
      </w:r>
      <w:r w:rsidRPr="00D4124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 w:rsidRPr="00D4124F">
        <w:rPr>
          <w:rFonts w:ascii="Angsana New" w:hAnsi="Angsana New"/>
          <w:sz w:val="26"/>
          <w:szCs w:val="26"/>
        </w:rPr>
        <w:t xml:space="preserve">26.1 </w:t>
      </w:r>
      <w:r w:rsidRPr="00D4124F">
        <w:rPr>
          <w:rFonts w:ascii="Angsana New" w:hAnsi="Angsana New" w:hint="cs"/>
          <w:sz w:val="26"/>
          <w:szCs w:val="26"/>
          <w:cs/>
        </w:rPr>
        <w:t>ล้านบาท</w:t>
      </w:r>
      <w:r w:rsidRPr="00D4124F">
        <w:rPr>
          <w:rFonts w:ascii="Angsana New" w:hAnsi="Angsana New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ซึ่งเงินปันผลดังกล่าวจ่ายให้แก่ผู้ถือหุ้นในวันที่ </w:t>
      </w:r>
      <w:r w:rsidRPr="00D4124F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4</w:t>
      </w:r>
      <w:r w:rsidRPr="00D4124F">
        <w:rPr>
          <w:rFonts w:ascii="Angsana New" w:hAnsi="Angsana New"/>
          <w:sz w:val="26"/>
          <w:szCs w:val="26"/>
        </w:rPr>
        <w:t xml:space="preserve"> </w:t>
      </w:r>
      <w:r w:rsidRPr="00D4124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D4124F">
        <w:rPr>
          <w:rFonts w:ascii="Angsana New" w:hAnsi="Angsana New"/>
          <w:sz w:val="26"/>
          <w:szCs w:val="26"/>
        </w:rPr>
        <w:t>2567</w:t>
      </w:r>
    </w:p>
    <w:p w14:paraId="210E33F2" w14:textId="77777777" w:rsidR="00A67DBB" w:rsidRDefault="00A67DBB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B64F5B7" w14:textId="2E210E87" w:rsidR="00372855" w:rsidRPr="004B53BF" w:rsidRDefault="0030763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A67DBB">
        <w:rPr>
          <w:rFonts w:ascii="Angsana New" w:hAnsi="Angsana New"/>
          <w:b/>
          <w:bCs/>
          <w:sz w:val="26"/>
          <w:szCs w:val="26"/>
        </w:rPr>
        <w:t>9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C4B6B4B" w14:textId="325BF580" w:rsidR="00493C4A" w:rsidRPr="008906D8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051B60" w:rsidRPr="008906D8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051B60"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C67B43"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7D7397" w:rsidRPr="008906D8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บริษัทมีรายได้จากลูกค้า</w:t>
      </w:r>
      <w:r w:rsidR="007D7397" w:rsidRPr="008906D8">
        <w:rPr>
          <w:rFonts w:ascii="Angsana New" w:hAnsi="Angsana New"/>
          <w:sz w:val="26"/>
          <w:szCs w:val="26"/>
        </w:rPr>
        <w:t xml:space="preserve"> </w:t>
      </w:r>
      <w:r w:rsidR="00A37755" w:rsidRPr="008906D8">
        <w:rPr>
          <w:rFonts w:ascii="Angsana New" w:hAnsi="Angsana New"/>
          <w:sz w:val="26"/>
          <w:szCs w:val="26"/>
        </w:rPr>
        <w:t>2</w:t>
      </w:r>
      <w:r w:rsidR="00C4342D" w:rsidRPr="008906D8">
        <w:rPr>
          <w:rFonts w:ascii="Angsana New" w:hAnsi="Angsana New"/>
          <w:sz w:val="26"/>
          <w:szCs w:val="26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="00816187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A37755" w:rsidRPr="008906D8">
        <w:rPr>
          <w:rFonts w:ascii="Angsana New" w:hAnsi="Angsana New"/>
          <w:snapToGrid w:val="0"/>
          <w:sz w:val="26"/>
          <w:szCs w:val="26"/>
          <w:lang w:eastAsia="th-TH"/>
        </w:rPr>
        <w:t>54.3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7D7397" w:rsidRPr="008906D8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051B60" w:rsidRPr="008906D8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051B60" w:rsidRPr="008906D8">
        <w:rPr>
          <w:rFonts w:ascii="Angsana New" w:hAnsi="Angsana New"/>
          <w:sz w:val="26"/>
          <w:szCs w:val="26"/>
        </w:rPr>
        <w:t>41.1</w:t>
      </w:r>
      <w:r w:rsidR="00415252" w:rsidRPr="008906D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4C0EC5F7" w14:textId="77777777" w:rsidR="00051B60" w:rsidRPr="008906D8" w:rsidRDefault="00051B60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90B41C3" w14:textId="5AFFED97" w:rsidR="00051B60" w:rsidRPr="006447D2" w:rsidRDefault="00051B60" w:rsidP="00051B60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</w:t>
      </w:r>
      <w:r w:rsidRPr="008906D8">
        <w:rPr>
          <w:rFonts w:ascii="Angsana New" w:hAnsi="Angsana New" w:hint="cs"/>
          <w:sz w:val="26"/>
          <w:szCs w:val="26"/>
          <w:cs/>
        </w:rPr>
        <w:t>หก</w:t>
      </w:r>
      <w:r w:rsidRPr="008906D8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2567 </w:t>
      </w:r>
      <w:r w:rsidRPr="008906D8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Pr="008906D8">
        <w:rPr>
          <w:rFonts w:ascii="Angsana New" w:hAnsi="Angsana New"/>
          <w:sz w:val="26"/>
          <w:szCs w:val="26"/>
        </w:rPr>
        <w:t xml:space="preserve">2 </w:t>
      </w:r>
      <w:r w:rsidRPr="008906D8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A37755" w:rsidRPr="008906D8">
        <w:rPr>
          <w:rFonts w:ascii="Angsana New" w:hAnsi="Angsana New"/>
          <w:snapToGrid w:val="0"/>
          <w:sz w:val="26"/>
          <w:szCs w:val="26"/>
          <w:lang w:eastAsia="th-TH"/>
        </w:rPr>
        <w:t>70.9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(2566: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2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54.4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79ECBFD" w14:textId="77777777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445FD24" w14:textId="6472B57B" w:rsidR="00BB60D5" w:rsidRPr="004B53BF" w:rsidRDefault="00A67DBB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60E6C2CB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7D2C37">
        <w:rPr>
          <w:rFonts w:ascii="Angsana New" w:hAnsi="Angsana New"/>
          <w:sz w:val="26"/>
          <w:szCs w:val="26"/>
        </w:rPr>
        <w:t xml:space="preserve">30 </w:t>
      </w:r>
      <w:r w:rsidR="007D2C37">
        <w:rPr>
          <w:rFonts w:ascii="Angsana New" w:hAnsi="Angsana New" w:hint="cs"/>
          <w:sz w:val="26"/>
          <w:szCs w:val="26"/>
          <w:cs/>
        </w:rPr>
        <w:t>มิถุนายน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7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7D7397">
        <w:rPr>
          <w:rFonts w:ascii="Angsana New" w:hAnsi="Angsana New"/>
          <w:sz w:val="26"/>
          <w:szCs w:val="26"/>
        </w:rPr>
        <w:t>6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371F6A31" w:rsidR="004167F6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3A6DB5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03665" w:rsidRPr="003A6DB5">
        <w:rPr>
          <w:rFonts w:ascii="Angsana New" w:hAnsi="Angsana New" w:hint="cs"/>
          <w:sz w:val="26"/>
          <w:szCs w:val="26"/>
        </w:rPr>
        <w:t xml:space="preserve"> </w:t>
      </w:r>
      <w:r w:rsidR="003A6DB5" w:rsidRPr="003A6DB5">
        <w:rPr>
          <w:rFonts w:ascii="Angsana New" w:hAnsi="Angsana New"/>
          <w:snapToGrid w:val="0"/>
          <w:sz w:val="26"/>
          <w:szCs w:val="26"/>
          <w:lang w:eastAsia="th-TH"/>
        </w:rPr>
        <w:t>53.</w:t>
      </w:r>
      <w:r w:rsidR="00CA2AA2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F50B93" w:rsidRPr="003A6DB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3A6DB5">
        <w:rPr>
          <w:rFonts w:ascii="Angsana New" w:hAnsi="Angsana New" w:hint="cs"/>
          <w:sz w:val="26"/>
          <w:szCs w:val="26"/>
          <w:cs/>
        </w:rPr>
        <w:t>ล้านบาท และ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3033DF">
        <w:rPr>
          <w:rFonts w:ascii="Angsana New" w:hAnsi="Angsana New"/>
          <w:sz w:val="26"/>
          <w:szCs w:val="26"/>
        </w:rPr>
        <w:t>55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7D7397">
        <w:rPr>
          <w:rFonts w:ascii="Angsana New" w:hAnsi="Angsana New"/>
          <w:sz w:val="26"/>
          <w:szCs w:val="26"/>
        </w:rPr>
        <w:t>7</w:t>
      </w:r>
      <w:r w:rsidR="001601B3" w:rsidRPr="004B53BF">
        <w:rPr>
          <w:rFonts w:ascii="Angsana New" w:hAnsi="Angsana New" w:hint="cs"/>
          <w:sz w:val="26"/>
          <w:szCs w:val="26"/>
        </w:rPr>
        <w:t xml:space="preserve"> </w:t>
      </w:r>
      <w:r w:rsidR="006B3226"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B53BF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B53BF">
        <w:rPr>
          <w:rFonts w:ascii="Angsana New" w:hAnsi="Angsana New" w:hint="cs"/>
          <w:sz w:val="26"/>
          <w:szCs w:val="26"/>
        </w:rPr>
        <w:t>1</w:t>
      </w:r>
      <w:r w:rsidR="00C50025">
        <w:rPr>
          <w:rFonts w:ascii="Angsana New" w:hAnsi="Angsana New"/>
          <w:sz w:val="26"/>
          <w:szCs w:val="26"/>
        </w:rPr>
        <w:t>1</w:t>
      </w:r>
    </w:p>
    <w:p w14:paraId="2EE8655B" w14:textId="77777777" w:rsidR="006D7426" w:rsidRPr="004B53BF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35D6008A" w14:textId="1AC0A734" w:rsidR="0029045B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39477489"/>
      <w:r w:rsidRPr="004B53BF">
        <w:rPr>
          <w:rFonts w:ascii="Angsana New" w:hAnsi="Angsana New" w:hint="cs"/>
          <w:sz w:val="26"/>
          <w:szCs w:val="26"/>
          <w:cs/>
        </w:rPr>
        <w:t>ข)</w:t>
      </w:r>
      <w:r w:rsidRPr="004B53BF">
        <w:rPr>
          <w:rFonts w:ascii="Angsana New" w:hAnsi="Angsana New" w:hint="cs"/>
          <w:sz w:val="26"/>
          <w:szCs w:val="26"/>
          <w:cs/>
        </w:rPr>
        <w:tab/>
      </w:r>
      <w:r w:rsidR="006D7426" w:rsidRPr="004B53BF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B53BF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F654F7">
        <w:rPr>
          <w:rFonts w:ascii="Angsana New" w:hAnsi="Angsana New" w:hint="cs"/>
          <w:sz w:val="26"/>
          <w:szCs w:val="26"/>
          <w:cs/>
        </w:rPr>
        <w:t>และสินทรัพย์ไม่มี</w:t>
      </w:r>
      <w:r w:rsidR="00F654F7" w:rsidRPr="00F40B1C">
        <w:rPr>
          <w:rFonts w:ascii="Angsana New" w:hAnsi="Angsana New" w:hint="cs"/>
          <w:sz w:val="26"/>
          <w:szCs w:val="26"/>
          <w:cs/>
        </w:rPr>
        <w:t>ตัวตน</w:t>
      </w:r>
      <w:r w:rsidR="00964EBF" w:rsidRPr="00F40B1C">
        <w:rPr>
          <w:rFonts w:ascii="Angsana New" w:hAnsi="Angsana New" w:hint="cs"/>
          <w:sz w:val="26"/>
          <w:szCs w:val="26"/>
          <w:cs/>
        </w:rPr>
        <w:t>จำนวนเงิน</w:t>
      </w:r>
      <w:r w:rsidR="00F654F7" w:rsidRPr="00F40B1C">
        <w:rPr>
          <w:rFonts w:ascii="Angsana New" w:hAnsi="Angsana New" w:hint="cs"/>
          <w:sz w:val="26"/>
          <w:szCs w:val="26"/>
          <w:cs/>
        </w:rPr>
        <w:t>รวม</w:t>
      </w:r>
      <w:r w:rsidR="009372E1" w:rsidRPr="00F40B1C">
        <w:rPr>
          <w:rFonts w:ascii="Angsana New" w:hAnsi="Angsana New" w:hint="cs"/>
          <w:sz w:val="26"/>
          <w:szCs w:val="26"/>
        </w:rPr>
        <w:t xml:space="preserve"> </w:t>
      </w:r>
      <w:r w:rsidR="00F40B1C" w:rsidRPr="00F40B1C">
        <w:rPr>
          <w:rFonts w:ascii="Angsana New" w:hAnsi="Angsana New"/>
          <w:snapToGrid w:val="0"/>
          <w:sz w:val="26"/>
          <w:szCs w:val="26"/>
          <w:lang w:eastAsia="th-TH"/>
        </w:rPr>
        <w:t>123.9</w:t>
      </w:r>
      <w:r w:rsidR="00CE3F92" w:rsidRPr="00F40B1C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F40B1C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7D7397">
        <w:rPr>
          <w:rFonts w:ascii="Angsana New" w:hAnsi="Angsana New"/>
          <w:sz w:val="26"/>
          <w:szCs w:val="26"/>
        </w:rPr>
        <w:t>2</w:t>
      </w:r>
      <w:r w:rsidR="00F654F7">
        <w:rPr>
          <w:rFonts w:ascii="Angsana New" w:hAnsi="Angsana New"/>
          <w:sz w:val="26"/>
          <w:szCs w:val="26"/>
        </w:rPr>
        <w:t>45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F654F7">
        <w:rPr>
          <w:rFonts w:ascii="Angsana New" w:hAnsi="Angsana New"/>
          <w:sz w:val="26"/>
          <w:szCs w:val="26"/>
        </w:rPr>
        <w:t>5</w:t>
      </w:r>
      <w:r w:rsidR="00C774BD" w:rsidRPr="004B53BF">
        <w:rPr>
          <w:rFonts w:ascii="Angsana New" w:hAnsi="Angsana New" w:hint="cs"/>
          <w:sz w:val="26"/>
          <w:szCs w:val="26"/>
        </w:rPr>
        <w:t xml:space="preserve"> </w:t>
      </w:r>
      <w:r w:rsidR="00964EBF" w:rsidRPr="004B53BF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4B53BF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4ABF971F" w:rsidR="003E6889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</w:t>
      </w:r>
      <w:r w:rsidRPr="004B53BF">
        <w:rPr>
          <w:rFonts w:ascii="Angsana New" w:hAnsi="Angsana New"/>
          <w:sz w:val="26"/>
          <w:szCs w:val="26"/>
        </w:rPr>
        <w:t>)</w:t>
      </w:r>
      <w:r w:rsidRPr="004B53BF">
        <w:rPr>
          <w:rFonts w:ascii="Angsana New" w:hAnsi="Angsana New"/>
          <w:sz w:val="26"/>
          <w:szCs w:val="26"/>
        </w:rPr>
        <w:tab/>
      </w:r>
      <w:r w:rsidRPr="004B53BF">
        <w:rPr>
          <w:rFonts w:ascii="Angsana New" w:hAnsi="Angsana New"/>
          <w:sz w:val="26"/>
          <w:szCs w:val="26"/>
          <w:cs/>
        </w:rPr>
        <w:t>ภาระผูกพัน</w:t>
      </w:r>
      <w:r w:rsidRPr="004B53BF">
        <w:rPr>
          <w:rFonts w:ascii="Angsana New" w:hAnsi="Angsana New" w:hint="cs"/>
          <w:sz w:val="26"/>
          <w:szCs w:val="26"/>
          <w:cs/>
        </w:rPr>
        <w:t>ตามสัญญาซื้อ</w:t>
      </w:r>
      <w:r w:rsidRPr="003A6DB5">
        <w:rPr>
          <w:rFonts w:ascii="Angsana New" w:hAnsi="Angsana New" w:hint="cs"/>
          <w:sz w:val="26"/>
          <w:szCs w:val="26"/>
          <w:cs/>
        </w:rPr>
        <w:t xml:space="preserve">วัตถุดิบจำนวนเงิน </w:t>
      </w:r>
      <w:r w:rsidR="003A6DB5" w:rsidRPr="003A6DB5">
        <w:rPr>
          <w:rFonts w:ascii="Angsana New" w:hAnsi="Angsana New"/>
          <w:sz w:val="26"/>
          <w:szCs w:val="26"/>
        </w:rPr>
        <w:t>12.9</w:t>
      </w:r>
      <w:r w:rsidRPr="003A6DB5">
        <w:rPr>
          <w:rFonts w:ascii="Angsana New" w:hAnsi="Angsana New" w:hint="cs"/>
          <w:sz w:val="26"/>
          <w:szCs w:val="26"/>
        </w:rPr>
        <w:t xml:space="preserve"> </w:t>
      </w:r>
      <w:r w:rsidRPr="003A6DB5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3A6DB5">
        <w:rPr>
          <w:rFonts w:ascii="Angsana New" w:hAnsi="Angsana New"/>
          <w:sz w:val="26"/>
          <w:szCs w:val="26"/>
        </w:rPr>
        <w:t xml:space="preserve"> </w:t>
      </w:r>
      <w:r w:rsidR="007A02D5" w:rsidRPr="003A6DB5">
        <w:rPr>
          <w:rFonts w:ascii="Angsana New" w:hAnsi="Angsana New" w:hint="cs"/>
          <w:sz w:val="26"/>
          <w:szCs w:val="26"/>
          <w:cs/>
        </w:rPr>
        <w:t xml:space="preserve">และ </w:t>
      </w:r>
      <w:r w:rsidR="003033DF" w:rsidRPr="003A6DB5">
        <w:rPr>
          <w:rFonts w:ascii="Angsana New" w:hAnsi="Angsana New"/>
          <w:sz w:val="26"/>
          <w:szCs w:val="26"/>
        </w:rPr>
        <w:t>1</w:t>
      </w:r>
      <w:r w:rsidR="007D7397" w:rsidRPr="003A6DB5">
        <w:rPr>
          <w:rFonts w:ascii="Angsana New" w:hAnsi="Angsana New"/>
          <w:sz w:val="26"/>
          <w:szCs w:val="26"/>
        </w:rPr>
        <w:t>2.</w:t>
      </w:r>
      <w:r w:rsidR="003033DF">
        <w:rPr>
          <w:rFonts w:ascii="Angsana New" w:hAnsi="Angsana New"/>
          <w:sz w:val="26"/>
          <w:szCs w:val="26"/>
        </w:rPr>
        <w:t>1</w:t>
      </w:r>
      <w:r w:rsidR="007A02D5" w:rsidRPr="004B53BF">
        <w:rPr>
          <w:rFonts w:ascii="Angsana New" w:hAnsi="Angsana New"/>
          <w:sz w:val="26"/>
          <w:szCs w:val="26"/>
        </w:rPr>
        <w:t xml:space="preserve"> </w:t>
      </w:r>
      <w:r w:rsidR="007A02D5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78D8788" w14:textId="77777777" w:rsidR="00DA0162" w:rsidRDefault="00DA016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57C8F6E" w14:textId="4B359FA7" w:rsidR="00DA0162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963D9">
        <w:rPr>
          <w:rFonts w:ascii="Angsana New" w:hAnsi="Angsana New" w:hint="cs"/>
          <w:sz w:val="26"/>
          <w:szCs w:val="26"/>
          <w:cs/>
        </w:rPr>
        <w:t>ง</w:t>
      </w:r>
      <w:r w:rsidRPr="00F963D9">
        <w:rPr>
          <w:rFonts w:ascii="Angsana New" w:hAnsi="Angsana New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 </w:t>
      </w:r>
      <w:r w:rsidRPr="001E1739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</w:t>
      </w:r>
      <w:r>
        <w:rPr>
          <w:rFonts w:ascii="Angsana New" w:hAnsi="Angsana New"/>
          <w:sz w:val="26"/>
          <w:szCs w:val="26"/>
          <w:cs/>
        </w:rPr>
        <w:t>ับสถาบันการเงินในประเทศ</w:t>
      </w:r>
      <w:r w:rsidRPr="001E1739">
        <w:rPr>
          <w:rFonts w:ascii="Angsana New" w:hAnsi="Angsana New"/>
          <w:sz w:val="26"/>
          <w:szCs w:val="26"/>
          <w:cs/>
        </w:rPr>
        <w:t>เพื</w:t>
      </w:r>
      <w:r w:rsidRPr="001E1739">
        <w:rPr>
          <w:rFonts w:ascii="Angsana New" w:hAnsi="Angsana New" w:hint="cs"/>
          <w:sz w:val="26"/>
          <w:szCs w:val="26"/>
          <w:cs/>
        </w:rPr>
        <w:t>่</w:t>
      </w:r>
      <w:r w:rsidRPr="001E1739">
        <w:rPr>
          <w:rFonts w:ascii="Angsana New" w:hAnsi="Angsana New"/>
          <w:sz w:val="26"/>
          <w:szCs w:val="26"/>
          <w:cs/>
        </w:rPr>
        <w:t>อคุ้มครอง</w:t>
      </w:r>
      <w:r>
        <w:rPr>
          <w:rFonts w:ascii="Angsana New" w:hAnsi="Angsana New" w:hint="cs"/>
          <w:sz w:val="26"/>
          <w:szCs w:val="26"/>
          <w:cs/>
        </w:rPr>
        <w:t>เจ้า</w:t>
      </w:r>
      <w:r w:rsidRPr="001E1739">
        <w:rPr>
          <w:rFonts w:ascii="Angsana New" w:hAnsi="Angsana New"/>
          <w:sz w:val="26"/>
          <w:szCs w:val="26"/>
          <w:cs/>
        </w:rPr>
        <w:t>หนี</w:t>
      </w:r>
      <w:r w:rsidRPr="001E1739">
        <w:rPr>
          <w:rFonts w:ascii="Angsana New" w:hAnsi="Angsana New" w:hint="cs"/>
          <w:sz w:val="26"/>
          <w:szCs w:val="26"/>
          <w:cs/>
        </w:rPr>
        <w:t>้</w:t>
      </w:r>
      <w:r w:rsidRPr="001E1739">
        <w:rPr>
          <w:rFonts w:ascii="Angsana New" w:hAnsi="Angsana New"/>
          <w:sz w:val="26"/>
          <w:szCs w:val="26"/>
          <w:cs/>
        </w:rPr>
        <w:t>ท</w:t>
      </w:r>
      <w:r w:rsidRPr="001E1739">
        <w:rPr>
          <w:rFonts w:ascii="Angsana New" w:hAnsi="Angsana New" w:hint="cs"/>
          <w:sz w:val="26"/>
          <w:szCs w:val="26"/>
          <w:cs/>
        </w:rPr>
        <w:t>ี่</w:t>
      </w:r>
      <w:r w:rsidRPr="001E1739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>
        <w:rPr>
          <w:rFonts w:ascii="Angsana New" w:hAnsi="Angsana New"/>
          <w:sz w:val="26"/>
          <w:szCs w:val="26"/>
        </w:rPr>
        <w:t xml:space="preserve">                 </w:t>
      </w:r>
      <w:r>
        <w:rPr>
          <w:rFonts w:ascii="Angsana New" w:hAnsi="Angsana New"/>
          <w:sz w:val="26"/>
          <w:szCs w:val="26"/>
          <w:cs/>
        </w:rPr>
        <w:t>ซื้อสิน</w:t>
      </w:r>
      <w:r>
        <w:rPr>
          <w:rFonts w:ascii="Angsana New" w:hAnsi="Angsana New" w:hint="cs"/>
          <w:sz w:val="26"/>
          <w:szCs w:val="26"/>
          <w:cs/>
        </w:rPr>
        <w:t xml:space="preserve">ทรัพย์ถาวร </w:t>
      </w:r>
      <w:r w:rsidRPr="00327D56">
        <w:rPr>
          <w:rFonts w:ascii="Angsana New" w:hAnsi="Angsana New"/>
          <w:sz w:val="26"/>
          <w:szCs w:val="26"/>
        </w:rPr>
        <w:t xml:space="preserve">0.3 </w:t>
      </w:r>
      <w:r w:rsidRPr="00327D56">
        <w:rPr>
          <w:rFonts w:ascii="Angsana New" w:hAnsi="Angsana New"/>
          <w:sz w:val="26"/>
          <w:szCs w:val="26"/>
          <w:cs/>
        </w:rPr>
        <w:t>ล้าน</w:t>
      </w:r>
      <w:r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3B4276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10</w:t>
      </w:r>
      <w:r w:rsidRPr="003B4276">
        <w:rPr>
          <w:rFonts w:ascii="Angsana New" w:hAnsi="Angsana New" w:hint="cs"/>
          <w:sz w:val="26"/>
          <w:szCs w:val="26"/>
          <w:cs/>
        </w:rPr>
        <w:t>.8</w:t>
      </w:r>
      <w:r w:rsidRPr="003B4276">
        <w:rPr>
          <w:rFonts w:ascii="Angsana New" w:hAnsi="Angsana New"/>
          <w:sz w:val="26"/>
          <w:szCs w:val="26"/>
        </w:rPr>
        <w:t xml:space="preserve"> </w:t>
      </w:r>
      <w:r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152BC">
        <w:rPr>
          <w:rFonts w:ascii="Angsana New" w:hAnsi="Angsana New"/>
          <w:sz w:val="26"/>
          <w:szCs w:val="26"/>
        </w:rPr>
        <w:t>(2567:</w:t>
      </w:r>
      <w:r w:rsidR="00C152BC">
        <w:rPr>
          <w:rFonts w:ascii="Angsana New" w:hAnsi="Angsana New" w:hint="cs"/>
          <w:sz w:val="26"/>
          <w:szCs w:val="26"/>
          <w:cs/>
        </w:rPr>
        <w:t>ไม่มี</w:t>
      </w:r>
      <w:r w:rsidR="00C152BC">
        <w:rPr>
          <w:rFonts w:ascii="Angsana New" w:hAnsi="Angsana New"/>
          <w:sz w:val="26"/>
          <w:szCs w:val="26"/>
        </w:rPr>
        <w:t>)</w:t>
      </w:r>
    </w:p>
    <w:bookmarkEnd w:id="8"/>
    <w:p w14:paraId="047D15E1" w14:textId="03985F90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7909B285" w14:textId="10E6E1E6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A67DBB">
        <w:rPr>
          <w:rFonts w:ascii="Angsana New" w:hAnsi="Angsana New"/>
          <w:b/>
          <w:bCs/>
          <w:sz w:val="26"/>
          <w:szCs w:val="26"/>
        </w:rPr>
        <w:t>1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2E3BA380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</w:t>
      </w:r>
      <w:r w:rsidR="002A0113" w:rsidRPr="00300777">
        <w:rPr>
          <w:rFonts w:ascii="Angsana New" w:hAnsi="Angsana New" w:hint="cs"/>
          <w:sz w:val="26"/>
          <w:szCs w:val="26"/>
          <w:cs/>
        </w:rPr>
        <w:t>อนุมัติให้ออกงบการเงิน</w:t>
      </w:r>
      <w:r w:rsidR="00CD658D" w:rsidRPr="0030077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300777">
        <w:rPr>
          <w:rFonts w:ascii="Angsana New" w:hAnsi="Angsana New" w:hint="cs"/>
          <w:sz w:val="26"/>
          <w:szCs w:val="26"/>
          <w:cs/>
        </w:rPr>
        <w:t>นี้</w:t>
      </w:r>
      <w:r w:rsidR="00E92B49" w:rsidRPr="0030077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30077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300777">
        <w:rPr>
          <w:rFonts w:ascii="Angsana New" w:hAnsi="Angsana New" w:hint="cs"/>
          <w:sz w:val="26"/>
          <w:szCs w:val="26"/>
        </w:rPr>
        <w:t xml:space="preserve"> </w:t>
      </w:r>
      <w:r w:rsidR="007A71B7">
        <w:rPr>
          <w:rFonts w:ascii="Angsana New" w:hAnsi="Angsana New"/>
          <w:sz w:val="26"/>
          <w:szCs w:val="26"/>
        </w:rPr>
        <w:t>7</w:t>
      </w:r>
      <w:r w:rsidR="00CE3F92" w:rsidRPr="00300777">
        <w:rPr>
          <w:rFonts w:ascii="Angsana New" w:hAnsi="Angsana New" w:hint="cs"/>
          <w:sz w:val="26"/>
          <w:szCs w:val="26"/>
        </w:rPr>
        <w:t xml:space="preserve"> </w:t>
      </w:r>
      <w:r w:rsidR="0057596E" w:rsidRPr="00300777">
        <w:rPr>
          <w:rFonts w:ascii="Angsana New" w:hAnsi="Angsana New" w:hint="cs"/>
          <w:sz w:val="26"/>
          <w:szCs w:val="26"/>
          <w:cs/>
        </w:rPr>
        <w:t>สิงหาคม</w:t>
      </w:r>
      <w:r w:rsidR="00415252" w:rsidRPr="00300777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300777">
        <w:rPr>
          <w:rFonts w:ascii="Angsana New" w:hAnsi="Angsana New" w:hint="cs"/>
          <w:sz w:val="26"/>
          <w:szCs w:val="26"/>
        </w:rPr>
        <w:t>256</w:t>
      </w:r>
      <w:r w:rsidR="007D7397" w:rsidRPr="00300777">
        <w:rPr>
          <w:rFonts w:ascii="Angsana New" w:hAnsi="Angsana New"/>
          <w:sz w:val="26"/>
          <w:szCs w:val="26"/>
        </w:rPr>
        <w:t>7</w:t>
      </w:r>
    </w:p>
    <w:sectPr w:rsidR="00907883" w:rsidRPr="004B53BF" w:rsidSect="00B551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3D38B" w14:textId="77777777" w:rsidR="002A132C" w:rsidRDefault="002A132C">
      <w:r>
        <w:separator/>
      </w:r>
    </w:p>
  </w:endnote>
  <w:endnote w:type="continuationSeparator" w:id="0">
    <w:p w14:paraId="1AD81440" w14:textId="77777777" w:rsidR="002A132C" w:rsidRDefault="002A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258BF" w14:textId="77777777" w:rsidR="002A132C" w:rsidRDefault="002A132C">
      <w:r>
        <w:separator/>
      </w:r>
    </w:p>
  </w:footnote>
  <w:footnote w:type="continuationSeparator" w:id="0">
    <w:p w14:paraId="0F0258CC" w14:textId="77777777" w:rsidR="002A132C" w:rsidRDefault="002A1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4D7739A8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E1EC9">
      <w:rPr>
        <w:rFonts w:ascii="Angsana New" w:hAnsi="Angsana New"/>
        <w:b/>
        <w:bCs/>
        <w:sz w:val="26"/>
        <w:szCs w:val="26"/>
      </w:rPr>
      <w:t xml:space="preserve">30 </w:t>
    </w:r>
    <w:r w:rsidR="007E1EC9">
      <w:rPr>
        <w:rFonts w:ascii="Angsana New" w:hAnsi="Angsana New" w:hint="cs"/>
        <w:b/>
        <w:bCs/>
        <w:sz w:val="26"/>
        <w:szCs w:val="26"/>
        <w:cs/>
      </w:rPr>
      <w:t>มิถุนายน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A0162">
      <w:rPr>
        <w:rFonts w:ascii="Angsana New" w:hAnsi="Angsana New"/>
        <w:b/>
        <w:bCs/>
        <w:sz w:val="26"/>
        <w:szCs w:val="26"/>
      </w:rPr>
      <w:t>7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3E68715E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3466C">
      <w:rPr>
        <w:rFonts w:ascii="Angsana New" w:hAnsi="Angsana New"/>
        <w:b/>
        <w:bCs/>
        <w:sz w:val="26"/>
        <w:szCs w:val="26"/>
      </w:rPr>
      <w:t xml:space="preserve">30 </w:t>
    </w:r>
    <w:r w:rsidR="0073466C">
      <w:rPr>
        <w:rFonts w:ascii="Angsana New" w:hAnsi="Angsana New" w:hint="cs"/>
        <w:b/>
        <w:bCs/>
        <w:sz w:val="26"/>
        <w:szCs w:val="26"/>
        <w:cs/>
      </w:rPr>
      <w:t>มิถุนายน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A0162">
      <w:rPr>
        <w:rFonts w:ascii="Angsana New" w:hAnsi="Angsana New"/>
        <w:b/>
        <w:bCs/>
        <w:sz w:val="26"/>
        <w:szCs w:val="26"/>
      </w:rPr>
      <w:t>7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AAC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CFE"/>
    <w:rsid w:val="00031180"/>
    <w:rsid w:val="0003156E"/>
    <w:rsid w:val="0003165E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025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60F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60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95D"/>
    <w:rsid w:val="00067CFF"/>
    <w:rsid w:val="00067DD4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9C6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710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4C97"/>
    <w:rsid w:val="0014593C"/>
    <w:rsid w:val="00145D46"/>
    <w:rsid w:val="00146590"/>
    <w:rsid w:val="00146978"/>
    <w:rsid w:val="0014711E"/>
    <w:rsid w:val="00147473"/>
    <w:rsid w:val="001476A8"/>
    <w:rsid w:val="001477CA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441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899"/>
    <w:rsid w:val="00183FA6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87F56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6FBE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5AEF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9EB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5D1"/>
    <w:rsid w:val="0020594E"/>
    <w:rsid w:val="00205F57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19C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72"/>
    <w:rsid w:val="00225727"/>
    <w:rsid w:val="00225F14"/>
    <w:rsid w:val="00225FCA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49BC"/>
    <w:rsid w:val="002355D3"/>
    <w:rsid w:val="002358F8"/>
    <w:rsid w:val="0023591D"/>
    <w:rsid w:val="00235BBE"/>
    <w:rsid w:val="00235CFD"/>
    <w:rsid w:val="00235F78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C1D"/>
    <w:rsid w:val="00263DAC"/>
    <w:rsid w:val="00263E09"/>
    <w:rsid w:val="002645BA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2F02"/>
    <w:rsid w:val="00273164"/>
    <w:rsid w:val="002731CB"/>
    <w:rsid w:val="00273760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34B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132C"/>
    <w:rsid w:val="002A2782"/>
    <w:rsid w:val="002A2EAD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1BE"/>
    <w:rsid w:val="002C77FF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777"/>
    <w:rsid w:val="00300857"/>
    <w:rsid w:val="003013D7"/>
    <w:rsid w:val="00301457"/>
    <w:rsid w:val="0030148E"/>
    <w:rsid w:val="00301A50"/>
    <w:rsid w:val="00301BE2"/>
    <w:rsid w:val="00301EA1"/>
    <w:rsid w:val="003027E5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4BC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1B6"/>
    <w:rsid w:val="00326338"/>
    <w:rsid w:val="003265D0"/>
    <w:rsid w:val="00326C1C"/>
    <w:rsid w:val="003270DE"/>
    <w:rsid w:val="00327D56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E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D51"/>
    <w:rsid w:val="003A56B6"/>
    <w:rsid w:val="003A581C"/>
    <w:rsid w:val="003A5B53"/>
    <w:rsid w:val="003A5CDE"/>
    <w:rsid w:val="003A6334"/>
    <w:rsid w:val="003A68D5"/>
    <w:rsid w:val="003A6AF8"/>
    <w:rsid w:val="003A6DB5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6EB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5B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30293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0C88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40D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2B9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176F"/>
    <w:rsid w:val="004E1801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5A6"/>
    <w:rsid w:val="004E498E"/>
    <w:rsid w:val="004E4C4A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C85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1B7B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895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A35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96E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50F"/>
    <w:rsid w:val="00583A94"/>
    <w:rsid w:val="0058459E"/>
    <w:rsid w:val="00584D5C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1F9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5847"/>
    <w:rsid w:val="005A58FB"/>
    <w:rsid w:val="005A5E17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D0"/>
    <w:rsid w:val="005D03EF"/>
    <w:rsid w:val="005D07E4"/>
    <w:rsid w:val="005D0816"/>
    <w:rsid w:val="005D148D"/>
    <w:rsid w:val="005D1594"/>
    <w:rsid w:val="005D167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0CF8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9BD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4F9"/>
    <w:rsid w:val="0065354B"/>
    <w:rsid w:val="00653A11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008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38B8"/>
    <w:rsid w:val="006843F1"/>
    <w:rsid w:val="00684401"/>
    <w:rsid w:val="006844DE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7A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70E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8D7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760"/>
    <w:rsid w:val="00721963"/>
    <w:rsid w:val="00722745"/>
    <w:rsid w:val="00722EA2"/>
    <w:rsid w:val="00722EF9"/>
    <w:rsid w:val="0072352D"/>
    <w:rsid w:val="00723AAB"/>
    <w:rsid w:val="00723D6B"/>
    <w:rsid w:val="00723E19"/>
    <w:rsid w:val="00723FD7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66C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77CAD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1C3"/>
    <w:rsid w:val="00793201"/>
    <w:rsid w:val="00793AAB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69FA"/>
    <w:rsid w:val="00797D20"/>
    <w:rsid w:val="007A02D5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1B7"/>
    <w:rsid w:val="007A7234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62E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49BF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2C37"/>
    <w:rsid w:val="007D304C"/>
    <w:rsid w:val="007D3312"/>
    <w:rsid w:val="007D3C1F"/>
    <w:rsid w:val="007D4A64"/>
    <w:rsid w:val="007D5105"/>
    <w:rsid w:val="007D5A6A"/>
    <w:rsid w:val="007D61C1"/>
    <w:rsid w:val="007D6CEC"/>
    <w:rsid w:val="007D7397"/>
    <w:rsid w:val="007D7C04"/>
    <w:rsid w:val="007D7CE4"/>
    <w:rsid w:val="007E0185"/>
    <w:rsid w:val="007E0394"/>
    <w:rsid w:val="007E09F0"/>
    <w:rsid w:val="007E0E76"/>
    <w:rsid w:val="007E0FA7"/>
    <w:rsid w:val="007E162D"/>
    <w:rsid w:val="007E17DF"/>
    <w:rsid w:val="007E1C3E"/>
    <w:rsid w:val="007E1EC9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6B36"/>
    <w:rsid w:val="007F7057"/>
    <w:rsid w:val="007F757A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878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1DDA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48C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67D78"/>
    <w:rsid w:val="0087054C"/>
    <w:rsid w:val="00870A62"/>
    <w:rsid w:val="00870B9C"/>
    <w:rsid w:val="008711A1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D8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40C"/>
    <w:rsid w:val="008C0987"/>
    <w:rsid w:val="008C0A3E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1964"/>
    <w:rsid w:val="008D2CF5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9A8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6AF5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17AEE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3C4"/>
    <w:rsid w:val="00934857"/>
    <w:rsid w:val="00934AA1"/>
    <w:rsid w:val="00934DC2"/>
    <w:rsid w:val="00935902"/>
    <w:rsid w:val="00935A77"/>
    <w:rsid w:val="00935EA4"/>
    <w:rsid w:val="0093686F"/>
    <w:rsid w:val="009372E1"/>
    <w:rsid w:val="00937909"/>
    <w:rsid w:val="00937A88"/>
    <w:rsid w:val="00937D7D"/>
    <w:rsid w:val="00940093"/>
    <w:rsid w:val="009401FB"/>
    <w:rsid w:val="009407DD"/>
    <w:rsid w:val="0094099B"/>
    <w:rsid w:val="00940ADA"/>
    <w:rsid w:val="00940C9E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C54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1F0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8AE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0908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59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013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1E08"/>
    <w:rsid w:val="00A32053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755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67DBB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3AF"/>
    <w:rsid w:val="00A97768"/>
    <w:rsid w:val="00A97A6F"/>
    <w:rsid w:val="00A97B1D"/>
    <w:rsid w:val="00A97D84"/>
    <w:rsid w:val="00AA05A3"/>
    <w:rsid w:val="00AA05B7"/>
    <w:rsid w:val="00AA0F15"/>
    <w:rsid w:val="00AA14EC"/>
    <w:rsid w:val="00AA1502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6BA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5F9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D89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B5E"/>
    <w:rsid w:val="00B01EED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6AC"/>
    <w:rsid w:val="00B06715"/>
    <w:rsid w:val="00B06C02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7FA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4C85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170"/>
    <w:rsid w:val="00B55A63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46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3FE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041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617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AC7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397"/>
    <w:rsid w:val="00C10C05"/>
    <w:rsid w:val="00C10CDE"/>
    <w:rsid w:val="00C122B4"/>
    <w:rsid w:val="00C1269E"/>
    <w:rsid w:val="00C1359E"/>
    <w:rsid w:val="00C13C24"/>
    <w:rsid w:val="00C13D06"/>
    <w:rsid w:val="00C1413C"/>
    <w:rsid w:val="00C142B4"/>
    <w:rsid w:val="00C14418"/>
    <w:rsid w:val="00C149D2"/>
    <w:rsid w:val="00C14A04"/>
    <w:rsid w:val="00C14B68"/>
    <w:rsid w:val="00C15171"/>
    <w:rsid w:val="00C152BC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803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25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1CB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3831"/>
    <w:rsid w:val="00C640C0"/>
    <w:rsid w:val="00C64262"/>
    <w:rsid w:val="00C65A83"/>
    <w:rsid w:val="00C65FA5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6FC"/>
    <w:rsid w:val="00C7373B"/>
    <w:rsid w:val="00C73FB5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AA2"/>
    <w:rsid w:val="00CA2EAF"/>
    <w:rsid w:val="00CA368C"/>
    <w:rsid w:val="00CA3A4B"/>
    <w:rsid w:val="00CA3CFB"/>
    <w:rsid w:val="00CA4132"/>
    <w:rsid w:val="00CA41D0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007"/>
    <w:rsid w:val="00CB07B7"/>
    <w:rsid w:val="00CB15CB"/>
    <w:rsid w:val="00CB1BB8"/>
    <w:rsid w:val="00CB1BB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5CA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2AA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71D"/>
    <w:rsid w:val="00CF7862"/>
    <w:rsid w:val="00CF7970"/>
    <w:rsid w:val="00CF7A73"/>
    <w:rsid w:val="00CF7E87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E6"/>
    <w:rsid w:val="00D04A24"/>
    <w:rsid w:val="00D055BD"/>
    <w:rsid w:val="00D057BC"/>
    <w:rsid w:val="00D05C66"/>
    <w:rsid w:val="00D05F5B"/>
    <w:rsid w:val="00D06A07"/>
    <w:rsid w:val="00D0780E"/>
    <w:rsid w:val="00D102C7"/>
    <w:rsid w:val="00D10A34"/>
    <w:rsid w:val="00D10E9C"/>
    <w:rsid w:val="00D10F5F"/>
    <w:rsid w:val="00D1112D"/>
    <w:rsid w:val="00D113B6"/>
    <w:rsid w:val="00D113EB"/>
    <w:rsid w:val="00D11567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02C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C64"/>
    <w:rsid w:val="00D32106"/>
    <w:rsid w:val="00D32398"/>
    <w:rsid w:val="00D32685"/>
    <w:rsid w:val="00D3274B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09A"/>
    <w:rsid w:val="00D371AF"/>
    <w:rsid w:val="00D372CE"/>
    <w:rsid w:val="00D37D4D"/>
    <w:rsid w:val="00D408C8"/>
    <w:rsid w:val="00D40B23"/>
    <w:rsid w:val="00D40B6D"/>
    <w:rsid w:val="00D40C5A"/>
    <w:rsid w:val="00D40C67"/>
    <w:rsid w:val="00D40CC1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AE3"/>
    <w:rsid w:val="00D57B85"/>
    <w:rsid w:val="00D57F32"/>
    <w:rsid w:val="00D60596"/>
    <w:rsid w:val="00D60E22"/>
    <w:rsid w:val="00D61456"/>
    <w:rsid w:val="00D61547"/>
    <w:rsid w:val="00D61D21"/>
    <w:rsid w:val="00D62395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554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18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6E"/>
    <w:rsid w:val="00E22594"/>
    <w:rsid w:val="00E22F75"/>
    <w:rsid w:val="00E23235"/>
    <w:rsid w:val="00E232C0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5D4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7BD"/>
    <w:rsid w:val="00E93ACA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4AF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461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220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39D"/>
    <w:rsid w:val="00EF040C"/>
    <w:rsid w:val="00EF0492"/>
    <w:rsid w:val="00EF0C3B"/>
    <w:rsid w:val="00EF0CB8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F9F"/>
    <w:rsid w:val="00F04A04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3AA5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E93"/>
    <w:rsid w:val="00F373FD"/>
    <w:rsid w:val="00F37D26"/>
    <w:rsid w:val="00F400D5"/>
    <w:rsid w:val="00F40AAA"/>
    <w:rsid w:val="00F40B1C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6452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3DB9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E4D"/>
    <w:rsid w:val="00F95362"/>
    <w:rsid w:val="00F9547E"/>
    <w:rsid w:val="00F956D4"/>
    <w:rsid w:val="00F95969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8A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FB1"/>
    <w:rsid w:val="00FB7473"/>
    <w:rsid w:val="00FB772D"/>
    <w:rsid w:val="00FB77C2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05D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A2B"/>
    <w:rsid w:val="00FE4B1A"/>
    <w:rsid w:val="00FE4D57"/>
    <w:rsid w:val="00FE4DDB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6ccc6-55a9-489a-946f-1c56b05a8995">
      <Terms xmlns="http://schemas.microsoft.com/office/infopath/2007/PartnerControls"/>
    </lcf76f155ced4ddcb4097134ff3c332f>
    <TaxCatchAll xmlns="942d4e81-0105-4131-b47d-d89059c935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4505A772CAC4CADACE6817A41875C" ma:contentTypeVersion="16" ma:contentTypeDescription="Create a new document." ma:contentTypeScope="" ma:versionID="a5658db142a0e793483e6d30d68dbea2">
  <xsd:schema xmlns:xsd="http://www.w3.org/2001/XMLSchema" xmlns:xs="http://www.w3.org/2001/XMLSchema" xmlns:p="http://schemas.microsoft.com/office/2006/metadata/properties" xmlns:ns2="d476ccc6-55a9-489a-946f-1c56b05a8995" xmlns:ns3="942d4e81-0105-4131-b47d-d89059c935d4" targetNamespace="http://schemas.microsoft.com/office/2006/metadata/properties" ma:root="true" ma:fieldsID="2ccda956a2c9eb0bb66c1a6edbeee48f" ns2:_="" ns3:_="">
    <xsd:import namespace="d476ccc6-55a9-489a-946f-1c56b05a8995"/>
    <xsd:import namespace="942d4e81-0105-4131-b47d-d89059c93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6ccc6-55a9-489a-946f-1c56b05a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fc080f-f364-4b2d-8d6e-faa31e5b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d4e81-0105-4131-b47d-d89059c935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8b8d85c-2c89-4d55-a84f-749b01e46623}" ma:internalName="TaxCatchAll" ma:showField="CatchAllData" ma:web="942d4e81-0105-4131-b47d-d89059c93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99851-970C-498C-85FD-A6E8A5F9AE03}">
  <ds:schemaRefs>
    <ds:schemaRef ds:uri="http://schemas.microsoft.com/office/2006/metadata/properties"/>
    <ds:schemaRef ds:uri="http://schemas.microsoft.com/office/infopath/2007/PartnerControls"/>
    <ds:schemaRef ds:uri="d476ccc6-55a9-489a-946f-1c56b05a8995"/>
    <ds:schemaRef ds:uri="942d4e81-0105-4131-b47d-d89059c935d4"/>
  </ds:schemaRefs>
</ds:datastoreItem>
</file>

<file path=customXml/itemProps2.xml><?xml version="1.0" encoding="utf-8"?>
<ds:datastoreItem xmlns:ds="http://schemas.openxmlformats.org/officeDocument/2006/customXml" ds:itemID="{CF798F67-C16A-4D62-853D-78645D047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CCD46-E666-4898-9792-5175DCB1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6ccc6-55a9-489a-946f-1c56b05a8995"/>
    <ds:schemaRef ds:uri="942d4e81-0105-4131-b47d-d89059c93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17286</TotalTime>
  <Pages>6</Pages>
  <Words>3117</Words>
  <Characters>17772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944</cp:revision>
  <cp:lastPrinted>2024-07-26T09:07:00Z</cp:lastPrinted>
  <dcterms:created xsi:type="dcterms:W3CDTF">2020-05-08T11:31:00Z</dcterms:created>
  <dcterms:modified xsi:type="dcterms:W3CDTF">2024-08-06T09:36:00Z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0x0101001EC4505A772CAC4CADACE6817A41875C</vt:lpwstr>
  </property>
</Properties>
</file>