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F11650" w14:paraId="7E72BB16" w14:textId="77777777" w:rsidTr="00F81F92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F11650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F11650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F11650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F11650" w14:paraId="0D0CCEE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F11650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F11650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F11650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7C31E0" w:rsidRPr="00F11650" w14:paraId="3E124E0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7777777" w:rsidR="007C31E0" w:rsidRPr="00F11650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7C31E0" w:rsidRPr="00F11650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3A5DB05C" w:rsidR="007C31E0" w:rsidRPr="00F11650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45A14" w:rsidRPr="00F11650" w14:paraId="1DA51F6A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74A2E36" w14:textId="42D8BB88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DBAC7B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D749C83" w14:textId="1997AFD2" w:rsidR="00545A14" w:rsidRPr="00F11650" w:rsidRDefault="00474755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545A14" w:rsidRPr="00F11650" w14:paraId="71F73290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4702134" w14:textId="0F9F283A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B698F6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41703BD" w14:textId="435659B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  <w:r w:rsidRPr="00F1165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รวมถึงการซื้อธุรกิจภายใต้การควบคุมเดียวกัน</w:t>
            </w:r>
          </w:p>
        </w:tc>
      </w:tr>
      <w:tr w:rsidR="00545A14" w:rsidRPr="00F11650" w14:paraId="075B5CA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9231DD9" w14:textId="67D6E80C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3D0F88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9BE6D" w14:textId="766EE3AD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45A14" w:rsidRPr="00F11650" w14:paraId="1B1B21D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3A91104B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0BA82C7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6692614B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45A14" w:rsidRPr="00F11650" w14:paraId="24E5B24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E51C69C" w14:textId="6A2AD15B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23D0692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A31D5D9" w14:textId="03719761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545A14" w:rsidRPr="00F11650" w14:paraId="35249EC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07AE6E2C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3DE667C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37D38256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545A14" w:rsidRPr="00F11650" w14:paraId="4F02822C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321665" w14:textId="49C546DB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91E182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4F045" w14:textId="3D4C6BC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 (ขาดทุน) ต่อหุ้น</w:t>
            </w:r>
          </w:p>
        </w:tc>
      </w:tr>
      <w:tr w:rsidR="00545A14" w:rsidRPr="00F11650" w14:paraId="3C2912C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303C143B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EE0294E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30F6BF11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45A14" w:rsidRPr="00F11650" w14:paraId="321053F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363BC5C" w14:textId="0BE0D8A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43DCB4C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ACED17" w14:textId="70DE2124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45A14" w:rsidRPr="00F11650" w14:paraId="47B8669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479D1F5D" w:rsidR="00545A14" w:rsidRPr="00F11650" w:rsidRDefault="00474755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0F94AEF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466148D3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545A14" w:rsidRPr="00F11650" w14:paraId="5AE56FE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0B9D31E3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BA8AA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29891952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45A14" w:rsidRPr="00F11650" w14:paraId="61DBCC6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6A2FF0DC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A4809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093A7581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45A14" w:rsidRPr="00F11650" w14:paraId="3E7BFAD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AE2C0" w14:textId="50B3947E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9BE28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FA0FFA3" w14:textId="0A328F64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45A14" w:rsidRPr="00F11650" w14:paraId="75FC254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E5F17E7" w14:textId="1D6D6E70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4D575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7D1DA97D" w14:textId="130E0F4B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45A14" w:rsidRPr="00F11650" w14:paraId="1F15D2C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ECCB8F" w14:textId="17E09035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9CDB2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964E79A" w14:textId="04B7BD29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45A14" w:rsidRPr="00F11650" w14:paraId="0D6239F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3810C4" w14:textId="5D00FB6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7F58F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C45E4B" w14:textId="7140C636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45A14" w:rsidRPr="00F11650" w14:paraId="17C563D8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BABAB7A" w14:textId="6DFD035D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E32ED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E546C23" w14:textId="38FA1B7B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45A14" w:rsidRPr="00F11650" w14:paraId="018DC2E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725A92" w14:textId="78A24016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97784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453AF31F" w14:textId="76821D12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45A14" w:rsidRPr="00F11650" w14:paraId="14BB1F4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67A0AAE" w14:textId="5C439983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87FFF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1252FCDB" w14:textId="07920B39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45A14" w:rsidRPr="00F11650" w14:paraId="2E6BDC7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AB965F" w14:textId="23BC681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4A176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0AA31BBD" w14:textId="2B63839A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45A14" w:rsidRPr="00F11650" w14:paraId="7093B74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7AF624B6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B45A3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FDB713C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45A14" w:rsidRPr="00F11650" w14:paraId="7C1BDC4A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6DEC0120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42815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5EB2600E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45A14" w:rsidRPr="00F11650" w14:paraId="5BD8703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3DEEF9A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D65E" w14:textId="77777777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1E8B73" w14:textId="63FBFAEF" w:rsidR="00545A14" w:rsidRPr="00F11650" w:rsidRDefault="00545A14" w:rsidP="00545A1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F2AF557" w14:textId="77777777" w:rsidR="003A5057" w:rsidRPr="00F11650" w:rsidRDefault="00E6228A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2"/>
          <w:szCs w:val="32"/>
          <w:cs/>
        </w:rPr>
        <w:br w:type="page"/>
      </w:r>
      <w:r w:rsidR="003A5057" w:rsidRPr="00F1165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E12D32C" w14:textId="77777777" w:rsidR="003A5057" w:rsidRPr="00F11650" w:rsidRDefault="003A5057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3C28EE" w14:textId="51C2773C" w:rsidR="003A5057" w:rsidRPr="00F11650" w:rsidRDefault="003A5057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CC5C07" w:rsidRPr="00F11650">
        <w:rPr>
          <w:rFonts w:asciiTheme="majorBidi" w:hAnsiTheme="majorBidi" w:cstheme="majorBidi"/>
          <w:sz w:val="30"/>
          <w:szCs w:val="30"/>
        </w:rPr>
        <w:t xml:space="preserve"> 14 </w:t>
      </w:r>
      <w:r w:rsidR="00637237" w:rsidRPr="00F11650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030A61" w:rsidRPr="00F11650">
        <w:rPr>
          <w:rFonts w:asciiTheme="majorBidi" w:hAnsiTheme="majorBidi" w:cstheme="majorBidi"/>
          <w:sz w:val="30"/>
          <w:szCs w:val="30"/>
        </w:rPr>
        <w:t xml:space="preserve"> 2567</w:t>
      </w:r>
    </w:p>
    <w:p w14:paraId="5D585882" w14:textId="09A5F815" w:rsidR="00200B9A" w:rsidRPr="00F11650" w:rsidRDefault="00200B9A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369F3" w14:textId="32523A6F" w:rsidR="00A1742E" w:rsidRPr="00F11650" w:rsidRDefault="007C31E0" w:rsidP="00F23500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11650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F11650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 w:rsidRPr="00F11650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  <w:r w:rsidR="00D77282" w:rsidRPr="00F1165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41479AC" w14:textId="77777777" w:rsidR="00A92F34" w:rsidRPr="00F11650" w:rsidRDefault="00A92F34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0B543" w14:textId="0138DBF8" w:rsidR="009F3FAC" w:rsidRPr="00F11650" w:rsidRDefault="0055497F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22455" w:rsidRPr="00F11650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11650">
        <w:rPr>
          <w:rFonts w:asciiTheme="majorBidi" w:hAnsiTheme="majorBidi" w:cstheme="majorBidi"/>
          <w:sz w:val="30"/>
          <w:szCs w:val="30"/>
        </w:rPr>
        <w:t>34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F1165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0C2C46" w:rsidRPr="00F11650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5780" w:rsidRPr="00F11650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6708D7" w:rsidRPr="00F11650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F35780" w:rsidRPr="00F11650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F35780" w:rsidRPr="00F11650">
        <w:rPr>
          <w:rFonts w:asciiTheme="majorBidi" w:hAnsiTheme="majorBidi" w:cstheme="majorBidi"/>
          <w:sz w:val="30"/>
          <w:szCs w:val="30"/>
        </w:rPr>
        <w:t xml:space="preserve"> 31 </w:t>
      </w:r>
      <w:r w:rsidR="00F35780" w:rsidRPr="00F1165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5780" w:rsidRPr="00F11650">
        <w:rPr>
          <w:rFonts w:asciiTheme="majorBidi" w:hAnsiTheme="majorBidi" w:cstheme="majorBidi"/>
          <w:sz w:val="30"/>
          <w:szCs w:val="30"/>
        </w:rPr>
        <w:t>256</w:t>
      </w:r>
      <w:r w:rsidR="00030A61" w:rsidRPr="00F11650">
        <w:rPr>
          <w:rFonts w:asciiTheme="majorBidi" w:hAnsiTheme="majorBidi" w:cstheme="majorBidi"/>
          <w:sz w:val="30"/>
          <w:szCs w:val="30"/>
        </w:rPr>
        <w:t>6</w:t>
      </w:r>
    </w:p>
    <w:p w14:paraId="1CA98CF8" w14:textId="0C0A707F" w:rsidR="009007E1" w:rsidRPr="00F11650" w:rsidRDefault="009007E1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78A7B21" w14:textId="6A66B848" w:rsidR="00A2413E" w:rsidRPr="00F11650" w:rsidRDefault="00A2413E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F64D78" w:rsidRPr="00F11650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11650">
        <w:rPr>
          <w:rFonts w:asciiTheme="majorBidi" w:hAnsiTheme="majorBidi" w:cstheme="majorBidi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F5EEA" w:rsidRPr="00F1165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11650">
        <w:rPr>
          <w:rFonts w:asciiTheme="majorBidi" w:hAnsiTheme="majorBidi" w:cstheme="majorBidi"/>
          <w:sz w:val="30"/>
          <w:szCs w:val="30"/>
        </w:rPr>
        <w:t xml:space="preserve">31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11650">
        <w:rPr>
          <w:rFonts w:asciiTheme="majorBidi" w:hAnsiTheme="majorBidi" w:cstheme="majorBidi"/>
          <w:sz w:val="30"/>
          <w:szCs w:val="30"/>
        </w:rPr>
        <w:t>256</w:t>
      </w:r>
      <w:r w:rsidR="00030A61" w:rsidRPr="00F11650">
        <w:rPr>
          <w:rFonts w:asciiTheme="majorBidi" w:hAnsiTheme="majorBidi" w:cstheme="majorBidi"/>
          <w:sz w:val="30"/>
          <w:szCs w:val="30"/>
        </w:rPr>
        <w:t>6</w:t>
      </w:r>
    </w:p>
    <w:p w14:paraId="435005D9" w14:textId="77777777" w:rsidR="00EA0058" w:rsidRPr="00F11650" w:rsidRDefault="00EA0058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75E4D" w14:textId="570561E5" w:rsidR="00EA0058" w:rsidRPr="00F11650" w:rsidRDefault="00EA0058" w:rsidP="00EA0058">
      <w:pPr>
        <w:tabs>
          <w:tab w:val="left" w:pos="562"/>
        </w:tabs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F11650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F11650">
        <w:rPr>
          <w:rFonts w:asciiTheme="majorBidi" w:hAnsiTheme="majorBidi" w:cstheme="majorBidi"/>
          <w:b/>
          <w:bCs/>
          <w:sz w:val="30"/>
          <w:szCs w:val="30"/>
        </w:rPr>
        <w:tab/>
      </w:r>
      <w:r w:rsidR="006D1E1A" w:rsidRPr="00F11650">
        <w:rPr>
          <w:rFonts w:asciiTheme="majorBidi" w:hAnsiTheme="majorBidi" w:cs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09FBC598" w14:textId="77777777" w:rsidR="00CF4676" w:rsidRPr="00F11650" w:rsidRDefault="00CF4676" w:rsidP="00450059">
      <w:pPr>
        <w:tabs>
          <w:tab w:val="left" w:pos="562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E68BD11" w14:textId="48A2B318" w:rsidR="00450059" w:rsidRPr="00F11650" w:rsidRDefault="00450059" w:rsidP="00450059">
      <w:pPr>
        <w:tabs>
          <w:tab w:val="left" w:pos="562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 w:hint="cs"/>
          <w:sz w:val="30"/>
          <w:szCs w:val="30"/>
          <w:cs/>
        </w:rPr>
        <w:t>กลุ่มบริษัทได้ถือปฏิบัติตามการปรับปรุงมาตรฐานการบัญชีฉบับที่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</w:rPr>
        <w:t>12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</w:rPr>
        <w:t>1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</w:rPr>
        <w:t>2567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เช่น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สัญญาเช่าและประมาณการค่ารื้อถอน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วันดังกล่าว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โดยก่อนหน้านี้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632A0007" w14:textId="77777777" w:rsidR="00450059" w:rsidRPr="00F11650" w:rsidRDefault="00450059" w:rsidP="00450059">
      <w:pPr>
        <w:tabs>
          <w:tab w:val="left" w:pos="562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6FBCDA7" w14:textId="114C344D" w:rsidR="00450059" w:rsidRPr="00F11650" w:rsidRDefault="00450059" w:rsidP="00450059">
      <w:pPr>
        <w:tabs>
          <w:tab w:val="left" w:pos="562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 w:hint="cs"/>
          <w:sz w:val="30"/>
          <w:szCs w:val="30"/>
          <w:cs/>
        </w:rPr>
        <w:lastRenderedPageBreak/>
        <w:t>จากการปรับปรุงดังกล่าว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การรับรู้รายการดังกล่าวไม่มีผลกระทบต่องบฐานะการเงิน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เนื่องจากยอดคงเหลือเข้าเงื่อนไขการหักกลบกันรายการของมาตรฐานการบัญชี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ฉบับที่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</w:rPr>
        <w:t xml:space="preserve">12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และการปรับปรุงดังกล่าวไม่มีผลกระทบต่อกำไรสะสมยกมา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925" w:rsidRPr="00F11650">
        <w:rPr>
          <w:rFonts w:asciiTheme="majorBidi" w:hAnsiTheme="majorBidi" w:cstheme="majorBidi"/>
          <w:sz w:val="30"/>
          <w:szCs w:val="30"/>
        </w:rPr>
        <w:br/>
      </w:r>
      <w:r w:rsidRPr="00F11650">
        <w:rPr>
          <w:rFonts w:asciiTheme="majorBidi" w:hAnsiTheme="majorBidi" w:cstheme="majorBidi"/>
          <w:sz w:val="30"/>
          <w:szCs w:val="30"/>
        </w:rPr>
        <w:t xml:space="preserve">1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</w:rPr>
        <w:t xml:space="preserve">2566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ซึ่งการเปิดเผยเรื่องดังกล่าวจะถูกนำเสนอในงบการเงินประจำปี</w:t>
      </w:r>
    </w:p>
    <w:p w14:paraId="6771F2C9" w14:textId="77777777" w:rsidR="00EA0058" w:rsidRPr="00F11650" w:rsidRDefault="00EA0058" w:rsidP="00EA0058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042F30C" w14:textId="47DC7478" w:rsidR="005F2EB9" w:rsidRPr="00F11650" w:rsidRDefault="00474755" w:rsidP="005F2EB9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1165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5F2EB9" w:rsidRPr="00F11650">
        <w:rPr>
          <w:rFonts w:asciiTheme="majorBidi" w:hAnsiTheme="majorBidi" w:cstheme="majorBidi"/>
          <w:b/>
          <w:bCs/>
          <w:sz w:val="30"/>
          <w:szCs w:val="30"/>
        </w:rPr>
        <w:tab/>
      </w:r>
      <w:r w:rsidR="00693251" w:rsidRPr="00F11650">
        <w:rPr>
          <w:rFonts w:asciiTheme="majorBidi" w:hAnsiTheme="majorBidi" w:cs="Angsana New" w:hint="cs"/>
          <w:b/>
          <w:bCs/>
          <w:sz w:val="30"/>
          <w:szCs w:val="30"/>
          <w:cs/>
        </w:rPr>
        <w:t>การซื้อธุรกิจรวมถึงการซื้อธุรกิจภายใต้การควบคุมเดียวกัน</w:t>
      </w:r>
    </w:p>
    <w:p w14:paraId="7C08D827" w14:textId="77777777" w:rsidR="005F2EB9" w:rsidRPr="00F11650" w:rsidRDefault="005F2EB9" w:rsidP="009F3F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5C7E4" w14:textId="56A31985" w:rsidR="005F2EB9" w:rsidRPr="00F11650" w:rsidRDefault="005F2EB9" w:rsidP="005F2EB9">
      <w:pPr>
        <w:pStyle w:val="FSContent"/>
        <w:numPr>
          <w:ilvl w:val="0"/>
          <w:numId w:val="46"/>
        </w:numPr>
        <w:ind w:left="539" w:hanging="539"/>
        <w:rPr>
          <w:rFonts w:asciiTheme="majorBidi" w:hAnsiTheme="majorBidi" w:cstheme="majorBidi"/>
          <w:i/>
          <w:iCs/>
          <w:cs/>
          <w:lang w:val="en-US"/>
        </w:rPr>
      </w:pPr>
      <w:r w:rsidRPr="00F11650">
        <w:rPr>
          <w:rFonts w:asciiTheme="majorBidi" w:hAnsiTheme="majorBidi" w:cstheme="majorBidi"/>
          <w:i/>
          <w:iCs/>
          <w:cs/>
          <w:lang w:val="en-US"/>
        </w:rPr>
        <w:t>บริษัท เกรซ วอเทอร์ เมด จำกัด</w:t>
      </w:r>
    </w:p>
    <w:p w14:paraId="4DA6F2B1" w14:textId="77777777" w:rsidR="005F2EB9" w:rsidRPr="00F11650" w:rsidRDefault="005F2EB9" w:rsidP="009F3F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3FA97C" w14:textId="02106E47" w:rsidR="005F2EB9" w:rsidRPr="00F11650" w:rsidRDefault="009475F6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650">
        <w:rPr>
          <w:rFonts w:asciiTheme="majorBidi" w:hAnsiTheme="majorBidi" w:cstheme="majorBidi"/>
          <w:sz w:val="30"/>
          <w:szCs w:val="30"/>
        </w:rPr>
        <w:t xml:space="preserve">23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11650">
        <w:rPr>
          <w:rFonts w:asciiTheme="majorBidi" w:hAnsiTheme="majorBidi" w:cstheme="majorBidi"/>
          <w:sz w:val="30"/>
          <w:szCs w:val="30"/>
        </w:rPr>
        <w:t>2566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0215" w:rsidRPr="00F11650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11650">
        <w:rPr>
          <w:rFonts w:asciiTheme="majorBidi" w:hAnsiTheme="majorBidi" w:cstheme="majorBidi"/>
          <w:sz w:val="30"/>
          <w:szCs w:val="30"/>
          <w:cs/>
        </w:rPr>
        <w:t>บริษัทได้มาซึ่งอำนาจควบคุมในบริษัท เกรซ วอเทอร์ เมด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>จำกัด ซึ่งเป็นผู้ผลิตและจำหน่ายน้ำยาและอุปกรณ์ที่เกี่ยวกับการฟอกไต โดย</w:t>
      </w:r>
      <w:r w:rsidR="00130AC9" w:rsidRPr="00F1165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11650">
        <w:rPr>
          <w:rFonts w:asciiTheme="majorBidi" w:hAnsiTheme="majorBidi" w:cstheme="majorBidi"/>
          <w:sz w:val="30"/>
          <w:szCs w:val="30"/>
          <w:cs/>
        </w:rPr>
        <w:t>ซื้อหุ้น</w:t>
      </w:r>
      <w:r w:rsidR="00130AC9" w:rsidRPr="00F11650">
        <w:rPr>
          <w:rFonts w:asciiTheme="majorBidi" w:hAnsiTheme="majorBidi" w:cstheme="majorBidi"/>
          <w:sz w:val="30"/>
          <w:szCs w:val="30"/>
          <w:cs/>
        </w:rPr>
        <w:t>สามัญจำนวน</w:t>
      </w:r>
      <w:r w:rsidR="00B15E9F" w:rsidRPr="00F11650">
        <w:rPr>
          <w:rFonts w:asciiTheme="majorBidi" w:hAnsiTheme="majorBidi" w:cstheme="majorBidi"/>
          <w:sz w:val="30"/>
          <w:szCs w:val="30"/>
        </w:rPr>
        <w:t xml:space="preserve"> 21,118 </w:t>
      </w:r>
      <w:r w:rsidR="00130AC9" w:rsidRPr="00F11650">
        <w:rPr>
          <w:rFonts w:asciiTheme="majorBidi" w:hAnsiTheme="majorBidi" w:cstheme="majorBidi"/>
          <w:sz w:val="30"/>
          <w:szCs w:val="30"/>
          <w:cs/>
        </w:rPr>
        <w:t>หุ้นในราคาหุ้นล</w:t>
      </w:r>
      <w:r w:rsidR="00B15E9F" w:rsidRPr="00F11650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B15E9F" w:rsidRPr="00F11650">
        <w:rPr>
          <w:rFonts w:asciiTheme="majorBidi" w:hAnsiTheme="majorBidi" w:cstheme="majorBidi"/>
          <w:sz w:val="30"/>
          <w:szCs w:val="30"/>
        </w:rPr>
        <w:t xml:space="preserve">2,078.8 </w:t>
      </w:r>
      <w:r w:rsidR="00130AC9" w:rsidRPr="00F11650">
        <w:rPr>
          <w:rFonts w:asciiTheme="majorBidi" w:hAnsiTheme="majorBidi" w:cstheme="majorBidi"/>
          <w:sz w:val="30"/>
          <w:szCs w:val="30"/>
          <w:cs/>
        </w:rPr>
        <w:t xml:space="preserve">บาท เป็นจำนวน </w:t>
      </w:r>
      <w:r w:rsidR="00B15E9F" w:rsidRPr="00F11650">
        <w:rPr>
          <w:rFonts w:asciiTheme="majorBidi" w:hAnsiTheme="majorBidi" w:cstheme="majorBidi"/>
          <w:sz w:val="30"/>
          <w:szCs w:val="30"/>
        </w:rPr>
        <w:t xml:space="preserve">43.9 </w:t>
      </w:r>
      <w:r w:rsidR="00130AC9" w:rsidRPr="00F11650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คิดเป็นอัตราการถือหุ้นร้อยละ </w:t>
      </w:r>
      <w:r w:rsidRPr="00F11650">
        <w:rPr>
          <w:rFonts w:asciiTheme="majorBidi" w:hAnsiTheme="majorBidi" w:cstheme="majorBidi"/>
          <w:sz w:val="30"/>
          <w:szCs w:val="30"/>
        </w:rPr>
        <w:t>52.8</w:t>
      </w:r>
      <w:r w:rsidR="00130AC9" w:rsidRPr="00F11650">
        <w:rPr>
          <w:rFonts w:asciiTheme="majorBidi" w:hAnsiTheme="majorBidi" w:cstheme="majorBidi"/>
          <w:sz w:val="30"/>
          <w:szCs w:val="30"/>
          <w:cs/>
        </w:rPr>
        <w:t xml:space="preserve"> ของหุ้นสามัญทั้งหมด</w:t>
      </w:r>
    </w:p>
    <w:p w14:paraId="4E3797F6" w14:textId="7DE01934" w:rsidR="0021611A" w:rsidRPr="00F11650" w:rsidRDefault="0021611A">
      <w:pPr>
        <w:rPr>
          <w:rFonts w:asciiTheme="majorBidi" w:hAnsiTheme="majorBidi" w:cstheme="majorBidi"/>
          <w:sz w:val="30"/>
          <w:szCs w:val="30"/>
          <w:cs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94C9606" w14:textId="1402435B" w:rsidR="00E0160E" w:rsidRPr="00F11650" w:rsidRDefault="00F53B02" w:rsidP="00A1336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 w:hint="cs"/>
          <w:sz w:val="30"/>
          <w:szCs w:val="30"/>
          <w:cs/>
        </w:rPr>
        <w:lastRenderedPageBreak/>
        <w:t>ในเดือน</w:t>
      </w:r>
      <w:r w:rsidR="00A35E8E" w:rsidRPr="00F1165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F11650">
        <w:rPr>
          <w:rFonts w:asciiTheme="majorBidi" w:hAnsiTheme="majorBidi" w:cstheme="majorBidi"/>
          <w:sz w:val="30"/>
          <w:szCs w:val="30"/>
        </w:rPr>
        <w:t xml:space="preserve">2567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การประเมิน</w:t>
      </w:r>
      <w:r w:rsidR="005C6FF9" w:rsidRPr="00F11650">
        <w:rPr>
          <w:rFonts w:asciiTheme="majorBidi" w:hAnsiTheme="majorBidi" w:cstheme="majorBidi" w:hint="cs"/>
          <w:sz w:val="30"/>
          <w:szCs w:val="30"/>
          <w:cs/>
        </w:rPr>
        <w:t>มูลค่ายุติธรรมโดยผู้ประเมินราคาอิสระได้แล้วเสร็จ และมีการบันทึกรายการปรับปรุง</w:t>
      </w:r>
      <w:r w:rsidR="001A021A" w:rsidRPr="00F11650">
        <w:rPr>
          <w:rFonts w:asciiTheme="majorBidi" w:hAnsiTheme="majorBidi" w:cstheme="majorBidi" w:hint="cs"/>
          <w:sz w:val="30"/>
          <w:szCs w:val="30"/>
          <w:cs/>
        </w:rPr>
        <w:t>สินทรัพย์ที่ได้มาและหนี้สินที่รับมาเป็นมูลค่ายุติธรรมเรียบร้อยแล้ว ดังนี้</w:t>
      </w:r>
    </w:p>
    <w:p w14:paraId="28A96214" w14:textId="098A68D8" w:rsidR="00B83525" w:rsidRPr="00F11650" w:rsidRDefault="00B83525" w:rsidP="00030A6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10"/>
        <w:gridCol w:w="239"/>
        <w:gridCol w:w="1521"/>
        <w:gridCol w:w="296"/>
        <w:gridCol w:w="1316"/>
        <w:gridCol w:w="274"/>
        <w:gridCol w:w="1363"/>
      </w:tblGrid>
      <w:tr w:rsidR="005F422F" w:rsidRPr="00F11650" w14:paraId="67164236" w14:textId="77777777" w:rsidTr="000E56BF">
        <w:trPr>
          <w:trHeight w:val="409"/>
          <w:tblHeader/>
        </w:trPr>
        <w:tc>
          <w:tcPr>
            <w:tcW w:w="3910" w:type="dxa"/>
            <w:vAlign w:val="bottom"/>
          </w:tcPr>
          <w:p w14:paraId="07E3F75D" w14:textId="61B6EFAB" w:rsidR="005F422F" w:rsidRPr="00F11650" w:rsidRDefault="000E56BF" w:rsidP="000E56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39" w:type="dxa"/>
          </w:tcPr>
          <w:p w14:paraId="529D3B36" w14:textId="77777777" w:rsidR="005F422F" w:rsidRPr="00F11650" w:rsidRDefault="005F422F" w:rsidP="00624D2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bottom"/>
          </w:tcPr>
          <w:p w14:paraId="1A294C0B" w14:textId="39998C04" w:rsidR="005F422F" w:rsidRPr="00F11650" w:rsidRDefault="005F422F" w:rsidP="00624D2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F116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เดิมที่รับรู้</w:t>
            </w:r>
          </w:p>
        </w:tc>
        <w:tc>
          <w:tcPr>
            <w:tcW w:w="296" w:type="dxa"/>
          </w:tcPr>
          <w:p w14:paraId="50902B07" w14:textId="1B189C1A" w:rsidR="005F422F" w:rsidRPr="00F11650" w:rsidRDefault="005F422F" w:rsidP="00624D2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4F9569A6" w14:textId="4005DD69" w:rsidR="005F422F" w:rsidRPr="00F11650" w:rsidRDefault="005F422F" w:rsidP="004928C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4" w:type="dxa"/>
            <w:vAlign w:val="bottom"/>
          </w:tcPr>
          <w:p w14:paraId="3202EE5B" w14:textId="0F7B5C2E" w:rsidR="005F422F" w:rsidRPr="00F11650" w:rsidRDefault="005F422F" w:rsidP="00624D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357EE5DC" w14:textId="70C2E546" w:rsidR="005F422F" w:rsidRPr="00F11650" w:rsidRDefault="005F422F" w:rsidP="00624D2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F116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หลังปรับปรุง</w:t>
            </w:r>
          </w:p>
        </w:tc>
      </w:tr>
      <w:tr w:rsidR="005F422F" w:rsidRPr="00F11650" w14:paraId="4BEEBE1A" w14:textId="77777777" w:rsidTr="00B84F54">
        <w:trPr>
          <w:trHeight w:val="384"/>
          <w:tblHeader/>
        </w:trPr>
        <w:tc>
          <w:tcPr>
            <w:tcW w:w="3910" w:type="dxa"/>
          </w:tcPr>
          <w:p w14:paraId="5BF705D4" w14:textId="77777777" w:rsidR="005F422F" w:rsidRPr="00F11650" w:rsidRDefault="005F422F" w:rsidP="00624D2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2AA0E9" w14:textId="77777777" w:rsidR="005F422F" w:rsidRPr="00F11650" w:rsidRDefault="005F422F" w:rsidP="00DE346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1DA71800" w14:textId="441F69CC" w:rsidR="005F422F" w:rsidRPr="00F11650" w:rsidRDefault="005F422F" w:rsidP="00DE346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4F54" w:rsidRPr="00F11650" w14:paraId="7DC93DB1" w14:textId="77777777" w:rsidTr="005F422F">
        <w:trPr>
          <w:trHeight w:val="75"/>
        </w:trPr>
        <w:tc>
          <w:tcPr>
            <w:tcW w:w="3910" w:type="dxa"/>
          </w:tcPr>
          <w:p w14:paraId="20FFDB64" w14:textId="77777777" w:rsidR="00B84F54" w:rsidRPr="00F11650" w:rsidRDefault="00B84F54" w:rsidP="00B84F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9" w:type="dxa"/>
          </w:tcPr>
          <w:p w14:paraId="0B1F5B6D" w14:textId="7777777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48AB83A4" w14:textId="4707A3AF" w:rsidR="00B84F54" w:rsidRPr="00F11650" w:rsidRDefault="00B84F54" w:rsidP="00FD5F9F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  <w:tc>
          <w:tcPr>
            <w:tcW w:w="296" w:type="dxa"/>
          </w:tcPr>
          <w:p w14:paraId="0A830025" w14:textId="5868D475" w:rsidR="00B84F54" w:rsidRPr="00F11650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12904D0B" w14:textId="110032A5" w:rsidR="00B84F54" w:rsidRPr="00F11650" w:rsidRDefault="00664DB7" w:rsidP="00446046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4E85DF0" w14:textId="77777777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216889D8" w14:textId="75D205F8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</w:tr>
      <w:tr w:rsidR="00B84F54" w:rsidRPr="00F11650" w14:paraId="21E0537D" w14:textId="77777777" w:rsidTr="005F422F">
        <w:trPr>
          <w:trHeight w:val="396"/>
        </w:trPr>
        <w:tc>
          <w:tcPr>
            <w:tcW w:w="3910" w:type="dxa"/>
          </w:tcPr>
          <w:p w14:paraId="2C50A191" w14:textId="77777777" w:rsidR="00B84F54" w:rsidRPr="00F11650" w:rsidRDefault="00B84F54" w:rsidP="00B84F5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9" w:type="dxa"/>
          </w:tcPr>
          <w:p w14:paraId="1EAFAE00" w14:textId="7777777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411935E5" w14:textId="39F59DB3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38,756</w:t>
            </w:r>
          </w:p>
        </w:tc>
        <w:tc>
          <w:tcPr>
            <w:tcW w:w="296" w:type="dxa"/>
          </w:tcPr>
          <w:p w14:paraId="4828D587" w14:textId="2D917A9A" w:rsidR="00B84F54" w:rsidRPr="00F11650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2C5311AB" w14:textId="38B49DAB" w:rsidR="00B84F54" w:rsidRPr="00F11650" w:rsidRDefault="002B57F9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9D9865F" w14:textId="77777777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7904954B" w14:textId="153BE319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38,756</w:t>
            </w:r>
          </w:p>
        </w:tc>
      </w:tr>
      <w:tr w:rsidR="00B84F54" w:rsidRPr="00F11650" w14:paraId="6917AF81" w14:textId="77777777" w:rsidTr="005F422F">
        <w:trPr>
          <w:trHeight w:val="384"/>
        </w:trPr>
        <w:tc>
          <w:tcPr>
            <w:tcW w:w="3910" w:type="dxa"/>
          </w:tcPr>
          <w:p w14:paraId="35EFA2C6" w14:textId="77777777" w:rsidR="00B84F54" w:rsidRPr="00F11650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39" w:type="dxa"/>
          </w:tcPr>
          <w:p w14:paraId="22BBC546" w14:textId="7777777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94F13F6" w14:textId="31C11C1F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296" w:type="dxa"/>
          </w:tcPr>
          <w:p w14:paraId="529DE6C4" w14:textId="20D227D7" w:rsidR="00B84F54" w:rsidRPr="00F11650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454460E5" w14:textId="282FD614" w:rsidR="00B84F54" w:rsidRPr="00F11650" w:rsidRDefault="00EF1AB0" w:rsidP="00EF1AB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B45F84C" w14:textId="77777777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765363E8" w14:textId="0ADD315A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EF1AB0" w:rsidRPr="00F1165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B84F54" w:rsidRPr="00F11650" w14:paraId="72FAC59C" w14:textId="77777777" w:rsidTr="005F422F">
        <w:trPr>
          <w:trHeight w:val="384"/>
        </w:trPr>
        <w:tc>
          <w:tcPr>
            <w:tcW w:w="3910" w:type="dxa"/>
          </w:tcPr>
          <w:p w14:paraId="4CB4D5DC" w14:textId="77777777" w:rsidR="00B84F54" w:rsidRPr="00F11650" w:rsidRDefault="00B84F54" w:rsidP="00B84F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39" w:type="dxa"/>
          </w:tcPr>
          <w:p w14:paraId="20B40BA4" w14:textId="7777777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691E3F6D" w14:textId="4E57FDE5" w:rsidR="00B84F54" w:rsidRPr="00F11650" w:rsidRDefault="00B84F54" w:rsidP="00FD5F9F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5,721</w:t>
            </w:r>
          </w:p>
        </w:tc>
        <w:tc>
          <w:tcPr>
            <w:tcW w:w="296" w:type="dxa"/>
          </w:tcPr>
          <w:p w14:paraId="6AFBCBDD" w14:textId="63BD1D69" w:rsidR="00B84F54" w:rsidRPr="00F11650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507D2546" w14:textId="46ECFEB0" w:rsidR="00B84F54" w:rsidRPr="00F11650" w:rsidRDefault="002B57F9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C0BCBCA" w14:textId="77777777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1B95EAAA" w14:textId="230B08F3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5,721</w:t>
            </w:r>
          </w:p>
        </w:tc>
      </w:tr>
      <w:tr w:rsidR="00B84F54" w:rsidRPr="00F11650" w14:paraId="76B3386A" w14:textId="77777777" w:rsidTr="005F422F">
        <w:trPr>
          <w:trHeight w:val="384"/>
        </w:trPr>
        <w:tc>
          <w:tcPr>
            <w:tcW w:w="3910" w:type="dxa"/>
          </w:tcPr>
          <w:p w14:paraId="560EB0F2" w14:textId="77777777" w:rsidR="00B84F54" w:rsidRPr="00F11650" w:rsidRDefault="00B84F54" w:rsidP="00B84F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39" w:type="dxa"/>
          </w:tcPr>
          <w:p w14:paraId="2609A7E7" w14:textId="7777777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43EF4535" w14:textId="2CEC4D1B" w:rsidR="00B84F54" w:rsidRPr="00F11650" w:rsidRDefault="008971D3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B84F54" w:rsidRPr="00F116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96" w:type="dxa"/>
          </w:tcPr>
          <w:p w14:paraId="22D6D65A" w14:textId="59C05E52" w:rsidR="00B84F54" w:rsidRPr="00F11650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0CA71D6B" w14:textId="5B4A9CAE" w:rsidR="00B84F54" w:rsidRPr="00F11650" w:rsidRDefault="002B57F9" w:rsidP="0044604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EF1AB0" w:rsidRPr="00F11650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74" w:type="dxa"/>
          </w:tcPr>
          <w:p w14:paraId="02203BC3" w14:textId="0A8C13B3" w:rsidR="00B84F54" w:rsidRPr="00F11650" w:rsidRDefault="00B84F54" w:rsidP="00B84F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29A1498F" w14:textId="7EFC5ABE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54,</w:t>
            </w:r>
            <w:r w:rsidR="00EF1AB0" w:rsidRPr="00F1165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F1AB0" w:rsidRPr="00F1165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84F54" w:rsidRPr="00F11650" w14:paraId="3C11CD47" w14:textId="77777777" w:rsidTr="005F422F">
        <w:trPr>
          <w:trHeight w:val="396"/>
        </w:trPr>
        <w:tc>
          <w:tcPr>
            <w:tcW w:w="3910" w:type="dxa"/>
          </w:tcPr>
          <w:p w14:paraId="548824D5" w14:textId="77777777" w:rsidR="00B84F54" w:rsidRPr="00F11650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9" w:type="dxa"/>
          </w:tcPr>
          <w:p w14:paraId="3655941A" w14:textId="7777777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2DD8F71" w14:textId="6222B58E" w:rsidR="00B84F54" w:rsidRPr="00F11650" w:rsidRDefault="008971D3" w:rsidP="00694256">
            <w:pPr>
              <w:tabs>
                <w:tab w:val="decimal" w:pos="13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1,523</w:t>
            </w:r>
          </w:p>
        </w:tc>
        <w:tc>
          <w:tcPr>
            <w:tcW w:w="296" w:type="dxa"/>
          </w:tcPr>
          <w:p w14:paraId="4A7CD1F6" w14:textId="147BF7C9" w:rsidR="00B84F54" w:rsidRPr="00F11650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05F9CFA2" w14:textId="1ECA51DB" w:rsidR="00B84F54" w:rsidRPr="00F11650" w:rsidRDefault="00DF772B" w:rsidP="00FD5F9F">
            <w:pPr>
              <w:tabs>
                <w:tab w:val="decimal" w:pos="109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318F" w:rsidRPr="00F11650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EF1AB0" w:rsidRPr="00F11650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5B9F1B91" w14:textId="77777777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1F17FD8" w14:textId="544834C6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F1AB0" w:rsidRPr="00F11650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B84F54" w:rsidRPr="00F11650" w14:paraId="6F6A7FB5" w14:textId="77777777" w:rsidTr="005F422F">
        <w:trPr>
          <w:trHeight w:val="384"/>
        </w:trPr>
        <w:tc>
          <w:tcPr>
            <w:tcW w:w="3910" w:type="dxa"/>
          </w:tcPr>
          <w:p w14:paraId="11FCE8C6" w14:textId="7640E33F" w:rsidR="00B84F54" w:rsidRPr="00F11650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</w:t>
            </w:r>
            <w:r w:rsidR="00306681"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วียนอื่น</w:t>
            </w:r>
          </w:p>
        </w:tc>
        <w:tc>
          <w:tcPr>
            <w:tcW w:w="239" w:type="dxa"/>
          </w:tcPr>
          <w:p w14:paraId="0455F866" w14:textId="7777777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0ED8CBFB" w14:textId="525E3CF9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96" w:type="dxa"/>
          </w:tcPr>
          <w:p w14:paraId="777771CB" w14:textId="14795C5B" w:rsidR="00B84F54" w:rsidRPr="00F11650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2E7AAE73" w14:textId="40789F83" w:rsidR="00B84F54" w:rsidRPr="00F11650" w:rsidRDefault="0098318F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383464C" w14:textId="77777777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4E2CA740" w14:textId="4FD28E8F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B84F54" w:rsidRPr="00F11650" w14:paraId="772DF9CF" w14:textId="77777777" w:rsidTr="005F422F">
        <w:trPr>
          <w:trHeight w:val="384"/>
        </w:trPr>
        <w:tc>
          <w:tcPr>
            <w:tcW w:w="3910" w:type="dxa"/>
          </w:tcPr>
          <w:p w14:paraId="63B22DD3" w14:textId="77777777" w:rsidR="00B84F54" w:rsidRPr="00F11650" w:rsidRDefault="00B84F54" w:rsidP="00B84F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39" w:type="dxa"/>
          </w:tcPr>
          <w:p w14:paraId="09B564F4" w14:textId="7777777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65A400A" w14:textId="014330D7" w:rsidR="00B84F54" w:rsidRPr="00F11650" w:rsidRDefault="00B84F54" w:rsidP="00456094">
            <w:pPr>
              <w:tabs>
                <w:tab w:val="decimal" w:pos="1322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(18,077)</w:t>
            </w:r>
          </w:p>
        </w:tc>
        <w:tc>
          <w:tcPr>
            <w:tcW w:w="296" w:type="dxa"/>
          </w:tcPr>
          <w:p w14:paraId="37DFF3ED" w14:textId="5ADE89D3" w:rsidR="00B84F54" w:rsidRPr="00F11650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4594E738" w14:textId="6E8C4E29" w:rsidR="00B84F54" w:rsidRPr="00F11650" w:rsidRDefault="0098318F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C773AF0" w14:textId="77777777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51D031A" w14:textId="5BB3E01C" w:rsidR="00B84F54" w:rsidRPr="00F11650" w:rsidRDefault="00B84F54" w:rsidP="00694256">
            <w:pPr>
              <w:tabs>
                <w:tab w:val="decimal" w:pos="116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(18,077)</w:t>
            </w:r>
          </w:p>
        </w:tc>
      </w:tr>
      <w:tr w:rsidR="00B84F54" w:rsidRPr="00F11650" w14:paraId="5CF4DA3A" w14:textId="77777777" w:rsidTr="005F422F">
        <w:trPr>
          <w:trHeight w:val="396"/>
        </w:trPr>
        <w:tc>
          <w:tcPr>
            <w:tcW w:w="3910" w:type="dxa"/>
          </w:tcPr>
          <w:p w14:paraId="39D568F2" w14:textId="77777777" w:rsidR="00B84F54" w:rsidRPr="00F11650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39" w:type="dxa"/>
          </w:tcPr>
          <w:p w14:paraId="6AE18132" w14:textId="7777777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5EDDAEFB" w14:textId="002A1E85" w:rsidR="00B84F54" w:rsidRPr="00F11650" w:rsidRDefault="00B84F54" w:rsidP="00456094">
            <w:pPr>
              <w:tabs>
                <w:tab w:val="decimal" w:pos="1307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(2,745)</w:t>
            </w:r>
          </w:p>
        </w:tc>
        <w:tc>
          <w:tcPr>
            <w:tcW w:w="296" w:type="dxa"/>
          </w:tcPr>
          <w:p w14:paraId="3CDFE9BA" w14:textId="1CF78608" w:rsidR="00B84F54" w:rsidRPr="00F11650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4B27D15F" w14:textId="179F787A" w:rsidR="00B84F54" w:rsidRPr="00F11650" w:rsidRDefault="0098318F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19811F6" w14:textId="77777777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51F5EC26" w14:textId="1EA97C0C" w:rsidR="00B84F54" w:rsidRPr="00F11650" w:rsidRDefault="00B84F54" w:rsidP="00694256">
            <w:pPr>
              <w:tabs>
                <w:tab w:val="decimal" w:pos="116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(2,745)</w:t>
            </w:r>
          </w:p>
        </w:tc>
      </w:tr>
      <w:tr w:rsidR="00B84F54" w:rsidRPr="00F11650" w14:paraId="04668D29" w14:textId="77777777" w:rsidTr="005F422F">
        <w:trPr>
          <w:trHeight w:val="384"/>
        </w:trPr>
        <w:tc>
          <w:tcPr>
            <w:tcW w:w="3910" w:type="dxa"/>
          </w:tcPr>
          <w:p w14:paraId="5E9CFDEA" w14:textId="77777777" w:rsidR="00B84F54" w:rsidRPr="00F11650" w:rsidRDefault="00B84F54" w:rsidP="00B84F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39" w:type="dxa"/>
          </w:tcPr>
          <w:p w14:paraId="747C3AF6" w14:textId="7777777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583888C6" w14:textId="6EE8CFE3" w:rsidR="00B84F54" w:rsidRPr="00F11650" w:rsidRDefault="00B84F54" w:rsidP="00456094">
            <w:pPr>
              <w:tabs>
                <w:tab w:val="decimal" w:pos="1322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  <w:tc>
          <w:tcPr>
            <w:tcW w:w="296" w:type="dxa"/>
          </w:tcPr>
          <w:p w14:paraId="14C2281E" w14:textId="4406E97F" w:rsidR="00B84F54" w:rsidRPr="00F11650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47C5E082" w14:textId="5BDDA447" w:rsidR="00B84F54" w:rsidRPr="00F11650" w:rsidRDefault="0098318F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D42C7A7" w14:textId="77777777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55F1FEC6" w14:textId="6708A515" w:rsidR="00B84F54" w:rsidRPr="00F11650" w:rsidRDefault="00B84F54" w:rsidP="00694256">
            <w:pPr>
              <w:tabs>
                <w:tab w:val="decimal" w:pos="116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</w:tr>
      <w:tr w:rsidR="00B84F54" w:rsidRPr="00F11650" w14:paraId="2550F835" w14:textId="77777777" w:rsidTr="005F422F">
        <w:trPr>
          <w:trHeight w:val="384"/>
        </w:trPr>
        <w:tc>
          <w:tcPr>
            <w:tcW w:w="3910" w:type="dxa"/>
          </w:tcPr>
          <w:p w14:paraId="6D42157D" w14:textId="77777777" w:rsidR="00B84F54" w:rsidRPr="00F11650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9" w:type="dxa"/>
          </w:tcPr>
          <w:p w14:paraId="1C3B4CA3" w14:textId="7777777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501D47A8" w14:textId="0D6FFCA0" w:rsidR="00B84F54" w:rsidRPr="00F11650" w:rsidRDefault="00B84F54" w:rsidP="00456094">
            <w:pPr>
              <w:tabs>
                <w:tab w:val="decimal" w:pos="1322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(21,491)</w:t>
            </w:r>
          </w:p>
        </w:tc>
        <w:tc>
          <w:tcPr>
            <w:tcW w:w="296" w:type="dxa"/>
          </w:tcPr>
          <w:p w14:paraId="60BB17B2" w14:textId="7FF0B359" w:rsidR="00B84F54" w:rsidRPr="00F11650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</w:tcPr>
          <w:p w14:paraId="1B3F5413" w14:textId="60F42E54" w:rsidR="00B84F54" w:rsidRPr="00F11650" w:rsidRDefault="0098318F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7891386" w14:textId="77777777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10BEE57B" w14:textId="51B216D5" w:rsidR="00B84F54" w:rsidRPr="00F11650" w:rsidRDefault="00B84F54" w:rsidP="00694256">
            <w:pPr>
              <w:tabs>
                <w:tab w:val="decimal" w:pos="116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(21,491)</w:t>
            </w:r>
          </w:p>
        </w:tc>
      </w:tr>
      <w:tr w:rsidR="00B84F54" w:rsidRPr="00F11650" w14:paraId="5274C233" w14:textId="77777777" w:rsidTr="005F422F">
        <w:trPr>
          <w:trHeight w:val="155"/>
        </w:trPr>
        <w:tc>
          <w:tcPr>
            <w:tcW w:w="3910" w:type="dxa"/>
          </w:tcPr>
          <w:p w14:paraId="2E4ED323" w14:textId="54E43498" w:rsidR="0001382C" w:rsidRPr="00F11650" w:rsidRDefault="00B84F54" w:rsidP="0001382C">
            <w:pPr>
              <w:ind w:left="256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CC5668" w:rsidRPr="00F1165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39" w:type="dxa"/>
          </w:tcPr>
          <w:p w14:paraId="04B0FB27" w14:textId="7777777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E528400" w14:textId="77777777" w:rsidR="00CC5668" w:rsidRPr="00F11650" w:rsidRDefault="00CC5668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667301" w14:textId="1D1EAB7B" w:rsidR="00B84F54" w:rsidRPr="00F11650" w:rsidRDefault="00B84F54" w:rsidP="00456094">
            <w:pPr>
              <w:tabs>
                <w:tab w:val="decimal" w:pos="1307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3A4A" w:rsidRPr="00F11650"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6" w:type="dxa"/>
          </w:tcPr>
          <w:p w14:paraId="399D298E" w14:textId="06F905F6" w:rsidR="00B84F54" w:rsidRPr="00F11650" w:rsidRDefault="00B84F54" w:rsidP="00B84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67D02B2" w14:textId="77777777" w:rsidR="006B1682" w:rsidRPr="00F11650" w:rsidRDefault="006B1682" w:rsidP="0044604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06B3F1" w14:textId="403AFC9E" w:rsidR="00B84F54" w:rsidRPr="00F11650" w:rsidRDefault="00EF1AB0" w:rsidP="00EF1AB0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931F04E" w14:textId="77777777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147F4DE" w14:textId="77777777" w:rsidR="00CC5668" w:rsidRPr="00F11650" w:rsidRDefault="00CC5668" w:rsidP="00694256">
            <w:pPr>
              <w:tabs>
                <w:tab w:val="decimal" w:pos="1096"/>
                <w:tab w:val="decimal" w:pos="116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B59F2" w14:textId="0E246824" w:rsidR="00B84F54" w:rsidRPr="00F11650" w:rsidRDefault="00B84F54" w:rsidP="00694256">
            <w:pPr>
              <w:tabs>
                <w:tab w:val="decimal" w:pos="116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F1AB0" w:rsidRPr="00F11650"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4F54" w:rsidRPr="00F11650" w14:paraId="3AA4383E" w14:textId="77777777" w:rsidTr="005F422F">
        <w:trPr>
          <w:trHeight w:val="396"/>
        </w:trPr>
        <w:tc>
          <w:tcPr>
            <w:tcW w:w="3910" w:type="dxa"/>
          </w:tcPr>
          <w:p w14:paraId="644B1091" w14:textId="77777777" w:rsidR="00B84F54" w:rsidRPr="00F11650" w:rsidRDefault="00B84F54" w:rsidP="00B84F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39" w:type="dxa"/>
          </w:tcPr>
          <w:p w14:paraId="0099EEEE" w14:textId="7777777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428BF8B" w14:textId="45B641ED" w:rsidR="00B84F54" w:rsidRPr="00F11650" w:rsidRDefault="00293A4A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B84F54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296" w:type="dxa"/>
          </w:tcPr>
          <w:p w14:paraId="05472B62" w14:textId="0EE9A341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2EC7760D" w14:textId="649E58C1" w:rsidR="00B84F54" w:rsidRPr="00F11650" w:rsidRDefault="006B1682" w:rsidP="0044604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EF1AB0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</w:t>
            </w:r>
          </w:p>
        </w:tc>
        <w:tc>
          <w:tcPr>
            <w:tcW w:w="274" w:type="dxa"/>
          </w:tcPr>
          <w:p w14:paraId="35088F5D" w14:textId="77777777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470B6EE" w14:textId="2007304C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EF1AB0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,153</w:t>
            </w:r>
          </w:p>
        </w:tc>
      </w:tr>
      <w:tr w:rsidR="00550F8E" w:rsidRPr="00F11650" w14:paraId="69BC65C6" w14:textId="77777777">
        <w:trPr>
          <w:trHeight w:val="384"/>
        </w:trPr>
        <w:tc>
          <w:tcPr>
            <w:tcW w:w="4149" w:type="dxa"/>
            <w:gridSpan w:val="2"/>
          </w:tcPr>
          <w:p w14:paraId="0C8944AC" w14:textId="3CEDAA2F" w:rsidR="00550F8E" w:rsidRPr="00F11650" w:rsidRDefault="00550F8E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หัก</w:t>
            </w:r>
            <w:r w:rsidRPr="00F1165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F1165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47.2)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22E1D0B" w14:textId="7F764786" w:rsidR="00550F8E" w:rsidRPr="00F11650" w:rsidRDefault="00550F8E" w:rsidP="00456094">
            <w:pPr>
              <w:tabs>
                <w:tab w:val="decimal" w:pos="1307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3A4A" w:rsidRPr="00F1165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3A4A" w:rsidRPr="00F11650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6" w:type="dxa"/>
          </w:tcPr>
          <w:p w14:paraId="05CCEBA7" w14:textId="458D8B84" w:rsidR="00550F8E" w:rsidRPr="00F11650" w:rsidRDefault="00550F8E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8BDB060" w14:textId="06451E28" w:rsidR="00550F8E" w:rsidRPr="00F11650" w:rsidRDefault="000A362F" w:rsidP="00FD5F9F">
            <w:pPr>
              <w:tabs>
                <w:tab w:val="decimal" w:pos="109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(2,1</w:t>
            </w:r>
            <w:r w:rsidR="005A6D3A" w:rsidRPr="00F1165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274" w:type="dxa"/>
          </w:tcPr>
          <w:p w14:paraId="30242C6A" w14:textId="77777777" w:rsidR="00550F8E" w:rsidRPr="00F11650" w:rsidRDefault="00550F8E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6C8BAAB" w14:textId="5DB712AF" w:rsidR="00550F8E" w:rsidRPr="00F11650" w:rsidRDefault="00550F8E" w:rsidP="00694256">
            <w:pPr>
              <w:tabs>
                <w:tab w:val="decimal" w:pos="116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(20,3</w:t>
            </w:r>
            <w:r w:rsidR="005A6D3A" w:rsidRPr="00F11650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4F54" w:rsidRPr="00F11650" w14:paraId="2A6BEF00" w14:textId="77777777" w:rsidTr="005F422F">
        <w:trPr>
          <w:trHeight w:val="396"/>
        </w:trPr>
        <w:tc>
          <w:tcPr>
            <w:tcW w:w="3910" w:type="dxa"/>
          </w:tcPr>
          <w:p w14:paraId="7B9954F6" w14:textId="77777777" w:rsidR="00B84F54" w:rsidRPr="00F11650" w:rsidRDefault="00B84F54" w:rsidP="00B84F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39" w:type="dxa"/>
          </w:tcPr>
          <w:p w14:paraId="4ED24E3C" w14:textId="7777777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12A4B0FB" w14:textId="406B002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93A4A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3A4A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296" w:type="dxa"/>
          </w:tcPr>
          <w:p w14:paraId="21AD11F8" w14:textId="311BCD6E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45D611F" w14:textId="6649D498" w:rsidR="00B84F54" w:rsidRPr="00F11650" w:rsidRDefault="000A362F" w:rsidP="0044604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5A6D3A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274" w:type="dxa"/>
          </w:tcPr>
          <w:p w14:paraId="4D63B090" w14:textId="77777777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0479570A" w14:textId="68691AF4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</w:t>
            </w:r>
            <w:r w:rsidR="005A6D3A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</w:tr>
      <w:tr w:rsidR="00B84F54" w:rsidRPr="00F11650" w14:paraId="39535927" w14:textId="77777777" w:rsidTr="005F422F">
        <w:trPr>
          <w:trHeight w:val="396"/>
        </w:trPr>
        <w:tc>
          <w:tcPr>
            <w:tcW w:w="3910" w:type="dxa"/>
          </w:tcPr>
          <w:p w14:paraId="09BC9B62" w14:textId="77777777" w:rsidR="00B84F54" w:rsidRPr="00F11650" w:rsidRDefault="00B84F54" w:rsidP="00B84F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39" w:type="dxa"/>
          </w:tcPr>
          <w:p w14:paraId="22D34143" w14:textId="7777777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226CA34" w14:textId="3F195366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C7557" w:rsidRPr="00F116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7557" w:rsidRPr="00F11650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96" w:type="dxa"/>
          </w:tcPr>
          <w:p w14:paraId="2BFD6910" w14:textId="6347BCE7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3A1C3EA" w14:textId="41BCDD6E" w:rsidR="00B84F54" w:rsidRPr="00F11650" w:rsidRDefault="000A362F" w:rsidP="00FD5F9F">
            <w:pPr>
              <w:tabs>
                <w:tab w:val="decimal" w:pos="109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E521B6" w:rsidRPr="00F11650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0FE59C29" w14:textId="77777777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6A4948D" w14:textId="6A4AD38F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21,1</w:t>
            </w:r>
            <w:r w:rsidR="00E521B6" w:rsidRPr="00F11650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B84F54" w:rsidRPr="00F11650" w14:paraId="31976F85" w14:textId="77777777" w:rsidTr="005F422F">
        <w:trPr>
          <w:trHeight w:val="396"/>
        </w:trPr>
        <w:tc>
          <w:tcPr>
            <w:tcW w:w="3910" w:type="dxa"/>
          </w:tcPr>
          <w:p w14:paraId="4D8FF5A0" w14:textId="77777777" w:rsidR="00B84F54" w:rsidRPr="00F11650" w:rsidRDefault="00B84F54" w:rsidP="00B84F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39" w:type="dxa"/>
          </w:tcPr>
          <w:p w14:paraId="02962AE7" w14:textId="7777777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0741AEC0" w14:textId="7A50A350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43,900</w:t>
            </w:r>
          </w:p>
        </w:tc>
        <w:tc>
          <w:tcPr>
            <w:tcW w:w="296" w:type="dxa"/>
          </w:tcPr>
          <w:p w14:paraId="625948C7" w14:textId="7B36FAD5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26CEC767" w14:textId="2C13E78E" w:rsidR="00B84F54" w:rsidRPr="00F11650" w:rsidRDefault="00446046" w:rsidP="00F441EB">
            <w:pPr>
              <w:ind w:right="2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5C490CF" w14:textId="77777777" w:rsidR="00B84F54" w:rsidRPr="00F11650" w:rsidRDefault="00B84F54" w:rsidP="00B84F5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40F43F99" w14:textId="716D530B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43,900</w:t>
            </w:r>
          </w:p>
        </w:tc>
      </w:tr>
      <w:tr w:rsidR="00B84F54" w:rsidRPr="00F11650" w14:paraId="03452AE6" w14:textId="77777777" w:rsidTr="005F422F">
        <w:trPr>
          <w:trHeight w:val="18"/>
        </w:trPr>
        <w:tc>
          <w:tcPr>
            <w:tcW w:w="3910" w:type="dxa"/>
          </w:tcPr>
          <w:p w14:paraId="199E0295" w14:textId="77777777" w:rsidR="00B84F54" w:rsidRPr="00F11650" w:rsidRDefault="00B84F54" w:rsidP="00B84F5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14:paraId="03FE45CC" w14:textId="77777777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14:paraId="584CC57C" w14:textId="4047225E" w:rsidR="00B84F54" w:rsidRPr="00F11650" w:rsidRDefault="00B84F54" w:rsidP="00B84F54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" w:type="dxa"/>
          </w:tcPr>
          <w:p w14:paraId="692C2019" w14:textId="75A1B940" w:rsidR="00B84F54" w:rsidRPr="00F11650" w:rsidRDefault="00B84F54" w:rsidP="00B84F54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5DD5C99F" w14:textId="67F62667" w:rsidR="00B84F54" w:rsidRPr="00F11650" w:rsidRDefault="00B84F54" w:rsidP="00446046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6DA4BB24" w14:textId="77777777" w:rsidR="00B84F54" w:rsidRPr="00F11650" w:rsidRDefault="00B84F54" w:rsidP="00B84F54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</w:tcPr>
          <w:p w14:paraId="63AC40DF" w14:textId="77777777" w:rsidR="00B84F54" w:rsidRPr="00F11650" w:rsidRDefault="00B84F54" w:rsidP="00B84F54">
            <w:pPr>
              <w:pStyle w:val="NoSpacing"/>
              <w:tabs>
                <w:tab w:val="decimal" w:pos="122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F444D" w:rsidRPr="00F11650" w14:paraId="0CC90AB3" w14:textId="77777777" w:rsidTr="005F422F">
        <w:trPr>
          <w:trHeight w:val="384"/>
        </w:trPr>
        <w:tc>
          <w:tcPr>
            <w:tcW w:w="3910" w:type="dxa"/>
          </w:tcPr>
          <w:p w14:paraId="0F8B5B47" w14:textId="77777777" w:rsidR="00AF444D" w:rsidRPr="00F11650" w:rsidRDefault="00AF444D" w:rsidP="00AF444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9" w:type="dxa"/>
          </w:tcPr>
          <w:p w14:paraId="35A46496" w14:textId="77777777" w:rsidR="00AF444D" w:rsidRPr="00F11650" w:rsidRDefault="00AF444D" w:rsidP="00AF444D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63F4487D" w14:textId="32C7CA30" w:rsidR="00AF444D" w:rsidRPr="00F11650" w:rsidRDefault="00AF444D" w:rsidP="00AF444D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  <w:tc>
          <w:tcPr>
            <w:tcW w:w="296" w:type="dxa"/>
          </w:tcPr>
          <w:p w14:paraId="02121F47" w14:textId="2CD78ACB" w:rsidR="00AF444D" w:rsidRPr="00F11650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14:paraId="70395C3A" w14:textId="12A6FB0B" w:rsidR="00AF444D" w:rsidRPr="00F11650" w:rsidRDefault="00446046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3941F12" w14:textId="77777777" w:rsidR="00AF444D" w:rsidRPr="00F11650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4478D513" w14:textId="17D985E9" w:rsidR="00AF444D" w:rsidRPr="00F11650" w:rsidRDefault="00AF444D" w:rsidP="00AF444D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</w:tr>
      <w:tr w:rsidR="00AF444D" w:rsidRPr="00F11650" w14:paraId="5B253067" w14:textId="77777777" w:rsidTr="005F422F">
        <w:trPr>
          <w:trHeight w:val="384"/>
        </w:trPr>
        <w:tc>
          <w:tcPr>
            <w:tcW w:w="3910" w:type="dxa"/>
          </w:tcPr>
          <w:p w14:paraId="17AC3B76" w14:textId="77777777" w:rsidR="00AF444D" w:rsidRPr="00F11650" w:rsidRDefault="00AF444D" w:rsidP="00AF444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39" w:type="dxa"/>
          </w:tcPr>
          <w:p w14:paraId="070A5FBC" w14:textId="77777777" w:rsidR="00AF444D" w:rsidRPr="00F11650" w:rsidRDefault="00AF444D" w:rsidP="00AF444D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F8D1807" w14:textId="3EB37E8B" w:rsidR="00AF444D" w:rsidRPr="00F11650" w:rsidRDefault="00AF444D" w:rsidP="00D87F89">
            <w:pPr>
              <w:tabs>
                <w:tab w:val="decimal" w:pos="1307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(43,900)</w:t>
            </w:r>
          </w:p>
        </w:tc>
        <w:tc>
          <w:tcPr>
            <w:tcW w:w="296" w:type="dxa"/>
          </w:tcPr>
          <w:p w14:paraId="25DCCC21" w14:textId="4ACC6D62" w:rsidR="00AF444D" w:rsidRPr="00F11650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571EDD1" w14:textId="2AF9A146" w:rsidR="00AF444D" w:rsidRPr="00F11650" w:rsidRDefault="00446046" w:rsidP="00F441EB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EBD3D7F" w14:textId="77777777" w:rsidR="00AF444D" w:rsidRPr="00F11650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CED116B" w14:textId="0EF2EF46" w:rsidR="00AF444D" w:rsidRPr="00F11650" w:rsidRDefault="00AF444D" w:rsidP="00694256">
            <w:pPr>
              <w:tabs>
                <w:tab w:val="decimal" w:pos="116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(43,900)</w:t>
            </w:r>
          </w:p>
        </w:tc>
      </w:tr>
      <w:tr w:rsidR="00AF444D" w:rsidRPr="00F11650" w14:paraId="657E665C" w14:textId="77777777" w:rsidTr="005F422F">
        <w:trPr>
          <w:trHeight w:val="409"/>
        </w:trPr>
        <w:tc>
          <w:tcPr>
            <w:tcW w:w="3910" w:type="dxa"/>
          </w:tcPr>
          <w:p w14:paraId="3CBEC7F2" w14:textId="77777777" w:rsidR="00AF444D" w:rsidRPr="00F11650" w:rsidRDefault="00AF444D" w:rsidP="00AF444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39" w:type="dxa"/>
          </w:tcPr>
          <w:p w14:paraId="3BA4886F" w14:textId="77777777" w:rsidR="00AF444D" w:rsidRPr="00F11650" w:rsidRDefault="00AF444D" w:rsidP="00AF444D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30B40AAA" w14:textId="042C8986" w:rsidR="00AF444D" w:rsidRPr="00F11650" w:rsidRDefault="00AF444D" w:rsidP="00D87F89">
            <w:pPr>
              <w:tabs>
                <w:tab w:val="decimal" w:pos="1307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(41,593)</w:t>
            </w:r>
          </w:p>
        </w:tc>
        <w:tc>
          <w:tcPr>
            <w:tcW w:w="296" w:type="dxa"/>
          </w:tcPr>
          <w:p w14:paraId="3803BFD9" w14:textId="1B8AA3A1" w:rsidR="00AF444D" w:rsidRPr="00F11650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7E09514C" w14:textId="45ACD0D2" w:rsidR="00AF444D" w:rsidRPr="00F11650" w:rsidRDefault="00446046" w:rsidP="00F441EB">
            <w:pPr>
              <w:ind w:right="2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680CE44" w14:textId="77777777" w:rsidR="00AF444D" w:rsidRPr="00F11650" w:rsidRDefault="00AF444D" w:rsidP="00AF444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5675D1B5" w14:textId="18D209AD" w:rsidR="00AF444D" w:rsidRPr="00F11650" w:rsidRDefault="00AF444D" w:rsidP="00694256">
            <w:pPr>
              <w:tabs>
                <w:tab w:val="decimal" w:pos="1160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(41,593)</w:t>
            </w:r>
          </w:p>
        </w:tc>
      </w:tr>
    </w:tbl>
    <w:p w14:paraId="2A0A091A" w14:textId="349A0D2B" w:rsidR="00FA1741" w:rsidRPr="00F11650" w:rsidRDefault="00FA1741" w:rsidP="002E499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0ABF7" w14:textId="527D8ED1" w:rsidR="001E45A0" w:rsidRPr="00F11650" w:rsidRDefault="001E45A0" w:rsidP="002E499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>ค่าความนิยมส่วนใหญ่เนื่องมาจากทักษะและความสามารถทางเทคนิคในการทำงานของ</w:t>
      </w:r>
      <w:r w:rsidR="00B435A1" w:rsidRPr="00F11650">
        <w:rPr>
          <w:rFonts w:asciiTheme="majorBidi" w:hAnsiTheme="majorBidi" w:cstheme="majorBidi"/>
          <w:sz w:val="30"/>
          <w:szCs w:val="30"/>
          <w:cs/>
        </w:rPr>
        <w:t>บริษัท เกรซ วอเทอร์ เมด</w:t>
      </w:r>
      <w:r w:rsidR="00B435A1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B435A1" w:rsidRPr="00F11650">
        <w:rPr>
          <w:rFonts w:asciiTheme="majorBidi" w:hAnsiTheme="majorBidi" w:cstheme="majorBidi"/>
          <w:sz w:val="30"/>
          <w:szCs w:val="30"/>
          <w:cs/>
        </w:rPr>
        <w:t>จำกัด</w:t>
      </w:r>
      <w:r w:rsidR="00B435A1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>ในธุรกิจ</w:t>
      </w:r>
      <w:r w:rsidR="00B435A1" w:rsidRPr="00F11650">
        <w:rPr>
          <w:rFonts w:asciiTheme="majorBidi" w:hAnsiTheme="majorBidi" w:cstheme="majorBidi"/>
          <w:sz w:val="30"/>
          <w:szCs w:val="30"/>
          <w:cs/>
        </w:rPr>
        <w:t>ผลิตและจำหน่ายน้ำยาและอุปกรณ์ที่เกี่ยวกับการฟอกไต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ทั้งนี้ไม่มีค่าความนิยมที่คาดว่าจะนำมาหักเป็นค่าใช้จ่ายทางภาษีเงินได้</w:t>
      </w:r>
    </w:p>
    <w:p w14:paraId="656E5711" w14:textId="3BD6DE2A" w:rsidR="009475F6" w:rsidRPr="00F11650" w:rsidRDefault="009475F6" w:rsidP="009475F6">
      <w:pPr>
        <w:pStyle w:val="FSContent"/>
        <w:numPr>
          <w:ilvl w:val="0"/>
          <w:numId w:val="46"/>
        </w:numPr>
        <w:ind w:left="539" w:hanging="539"/>
        <w:rPr>
          <w:rFonts w:asciiTheme="majorBidi" w:hAnsiTheme="majorBidi" w:cstheme="majorBidi"/>
          <w:i/>
          <w:iCs/>
          <w:cs/>
          <w:lang w:val="en-US"/>
        </w:rPr>
      </w:pPr>
      <w:r w:rsidRPr="00F11650">
        <w:rPr>
          <w:rFonts w:asciiTheme="majorBidi" w:hAnsiTheme="majorBidi" w:cstheme="majorBidi"/>
          <w:i/>
          <w:iCs/>
          <w:cs/>
          <w:lang w:val="en-US"/>
        </w:rPr>
        <w:lastRenderedPageBreak/>
        <w:t>บริษัท วารี เมดิคอล จำกัด</w:t>
      </w:r>
    </w:p>
    <w:p w14:paraId="550F049C" w14:textId="77777777" w:rsidR="009475F6" w:rsidRPr="00F11650" w:rsidRDefault="009475F6" w:rsidP="009475F6">
      <w:pPr>
        <w:ind w:left="540"/>
        <w:jc w:val="thaiDistribute"/>
        <w:rPr>
          <w:rFonts w:asciiTheme="majorBidi" w:hAnsiTheme="majorBidi" w:cstheme="majorBidi"/>
        </w:rPr>
      </w:pPr>
    </w:p>
    <w:p w14:paraId="3FE86707" w14:textId="78832A81" w:rsidR="00012E00" w:rsidRPr="00F11650" w:rsidRDefault="009475F6" w:rsidP="004E1F34">
      <w:pPr>
        <w:pStyle w:val="FSContent"/>
        <w:tabs>
          <w:tab w:val="left" w:pos="540"/>
        </w:tabs>
        <w:rPr>
          <w:rFonts w:asciiTheme="majorBidi" w:hAnsiTheme="majorBidi" w:cstheme="majorBidi"/>
        </w:rPr>
      </w:pPr>
      <w:bookmarkStart w:id="0" w:name="_Hlk149318028"/>
      <w:r w:rsidRPr="00F11650">
        <w:rPr>
          <w:rFonts w:asciiTheme="majorBidi" w:hAnsiTheme="majorBidi" w:cstheme="majorBidi"/>
          <w:cs/>
        </w:rPr>
        <w:t xml:space="preserve">เมื่อวันที่ </w:t>
      </w:r>
      <w:r w:rsidRPr="00F11650">
        <w:rPr>
          <w:rFonts w:asciiTheme="majorBidi" w:hAnsiTheme="majorBidi" w:cstheme="majorBidi"/>
        </w:rPr>
        <w:t xml:space="preserve">23 </w:t>
      </w:r>
      <w:r w:rsidRPr="00F11650">
        <w:rPr>
          <w:rFonts w:asciiTheme="majorBidi" w:hAnsiTheme="majorBidi" w:cstheme="majorBidi"/>
          <w:cs/>
        </w:rPr>
        <w:t xml:space="preserve">พฤษภาคม </w:t>
      </w:r>
      <w:r w:rsidRPr="00F11650">
        <w:rPr>
          <w:rFonts w:asciiTheme="majorBidi" w:hAnsiTheme="majorBidi" w:cstheme="majorBidi"/>
        </w:rPr>
        <w:t>2566</w:t>
      </w:r>
      <w:r w:rsidRPr="00F11650">
        <w:rPr>
          <w:rFonts w:asciiTheme="majorBidi" w:hAnsiTheme="majorBidi" w:cstheme="majorBidi"/>
          <w:cs/>
        </w:rPr>
        <w:t xml:space="preserve"> </w:t>
      </w:r>
      <w:r w:rsidR="00E0160E" w:rsidRPr="00F11650">
        <w:rPr>
          <w:rFonts w:asciiTheme="majorBidi" w:hAnsiTheme="majorBidi" w:cstheme="majorBidi"/>
          <w:cs/>
          <w:lang w:val="en-US"/>
        </w:rPr>
        <w:t>บริษัท เกรซ วอเทอร์ เมด จำกัด ซึ่งเป็นบริษัทย่อยของ</w:t>
      </w:r>
      <w:r w:rsidR="00667B83" w:rsidRPr="00F11650">
        <w:rPr>
          <w:rFonts w:asciiTheme="majorBidi" w:hAnsiTheme="majorBidi" w:cstheme="majorBidi"/>
          <w:cs/>
          <w:lang w:val="en-US"/>
        </w:rPr>
        <w:t>บริษัท ได้ดำเนินการ</w:t>
      </w:r>
      <w:r w:rsidR="00667B83" w:rsidRPr="00F11650">
        <w:rPr>
          <w:rFonts w:asciiTheme="majorBidi" w:hAnsiTheme="majorBidi" w:cstheme="majorBidi"/>
          <w:cs/>
        </w:rPr>
        <w:t>ซื้อหุ้น</w:t>
      </w:r>
      <w:r w:rsidR="003B1B83" w:rsidRPr="00F11650">
        <w:rPr>
          <w:rFonts w:asciiTheme="majorBidi" w:hAnsiTheme="majorBidi" w:cstheme="majorBidi"/>
          <w:cs/>
        </w:rPr>
        <w:t>สามัญของบริษัท วารี เมดิคอล</w:t>
      </w:r>
      <w:r w:rsidR="003B1B83" w:rsidRPr="00F11650">
        <w:rPr>
          <w:rFonts w:asciiTheme="majorBidi" w:hAnsiTheme="majorBidi" w:cstheme="majorBidi"/>
        </w:rPr>
        <w:t xml:space="preserve"> </w:t>
      </w:r>
      <w:r w:rsidR="003B1B83" w:rsidRPr="00F11650">
        <w:rPr>
          <w:rFonts w:asciiTheme="majorBidi" w:hAnsiTheme="majorBidi" w:cstheme="majorBidi"/>
          <w:cs/>
        </w:rPr>
        <w:t>จำกัด ซึ่งเป็นผู้ผลิตและจำหน่ายระบบน้ำบริสุทธิ์เพื่อใช้ในอุตสาหกรรม</w:t>
      </w:r>
      <w:r w:rsidR="003B1B83" w:rsidRPr="00F11650">
        <w:rPr>
          <w:rFonts w:asciiTheme="majorBidi" w:hAnsiTheme="majorBidi" w:cstheme="majorBidi"/>
          <w:lang w:val="en-US"/>
        </w:rPr>
        <w:t xml:space="preserve"> </w:t>
      </w:r>
      <w:r w:rsidR="00667B83" w:rsidRPr="00F11650">
        <w:rPr>
          <w:rFonts w:asciiTheme="majorBidi" w:hAnsiTheme="majorBidi" w:cstheme="majorBidi"/>
          <w:cs/>
        </w:rPr>
        <w:t>จำนวน</w:t>
      </w:r>
      <w:r w:rsidR="003579C4" w:rsidRPr="00F11650">
        <w:rPr>
          <w:rFonts w:asciiTheme="majorBidi" w:hAnsiTheme="majorBidi" w:cstheme="majorBidi"/>
          <w:lang w:val="en-US"/>
        </w:rPr>
        <w:t xml:space="preserve"> </w:t>
      </w:r>
      <w:r w:rsidR="003579C4" w:rsidRPr="00F11650">
        <w:rPr>
          <w:rFonts w:asciiTheme="majorBidi" w:hAnsiTheme="majorBidi" w:cstheme="majorBidi"/>
          <w:cs/>
        </w:rPr>
        <w:t>4</w:t>
      </w:r>
      <w:r w:rsidR="003848B8" w:rsidRPr="00F11650">
        <w:rPr>
          <w:rFonts w:asciiTheme="majorBidi" w:hAnsiTheme="majorBidi" w:cstheme="majorBidi"/>
          <w:lang w:val="en-US"/>
        </w:rPr>
        <w:t>,999</w:t>
      </w:r>
      <w:r w:rsidR="0016653A" w:rsidRPr="00F11650">
        <w:rPr>
          <w:rFonts w:asciiTheme="majorBidi" w:hAnsiTheme="majorBidi" w:cstheme="majorBidi"/>
          <w:lang w:val="en-US"/>
        </w:rPr>
        <w:t xml:space="preserve"> </w:t>
      </w:r>
      <w:r w:rsidR="00667B83" w:rsidRPr="00F11650">
        <w:rPr>
          <w:rFonts w:asciiTheme="majorBidi" w:hAnsiTheme="majorBidi" w:cstheme="majorBidi"/>
          <w:cs/>
        </w:rPr>
        <w:t xml:space="preserve">หุ้นในราคาหุ้นละ </w:t>
      </w:r>
      <w:r w:rsidR="003848B8" w:rsidRPr="00F11650">
        <w:rPr>
          <w:rFonts w:asciiTheme="majorBidi" w:hAnsiTheme="majorBidi" w:cstheme="majorBidi"/>
          <w:lang w:val="en-US"/>
        </w:rPr>
        <w:t>3,760.</w:t>
      </w:r>
      <w:r w:rsidR="003C40B7" w:rsidRPr="00F11650">
        <w:rPr>
          <w:rFonts w:asciiTheme="majorBidi" w:hAnsiTheme="majorBidi" w:cstheme="majorBidi"/>
          <w:lang w:val="en-US"/>
        </w:rPr>
        <w:t>8</w:t>
      </w:r>
      <w:r w:rsidR="003579C4" w:rsidRPr="00F11650">
        <w:rPr>
          <w:rFonts w:asciiTheme="majorBidi" w:hAnsiTheme="majorBidi" w:cstheme="majorBidi"/>
          <w:lang w:val="en-US"/>
        </w:rPr>
        <w:t xml:space="preserve"> </w:t>
      </w:r>
      <w:r w:rsidR="00667B83" w:rsidRPr="00F11650">
        <w:rPr>
          <w:rFonts w:asciiTheme="majorBidi" w:hAnsiTheme="majorBidi" w:cstheme="majorBidi"/>
          <w:cs/>
        </w:rPr>
        <w:t xml:space="preserve">บาท เป็นจำนวน </w:t>
      </w:r>
      <w:r w:rsidR="003579C4" w:rsidRPr="00F11650">
        <w:rPr>
          <w:rFonts w:asciiTheme="majorBidi" w:hAnsiTheme="majorBidi" w:cstheme="majorBidi"/>
          <w:lang w:val="en-US"/>
        </w:rPr>
        <w:t xml:space="preserve">18.8 </w:t>
      </w:r>
      <w:r w:rsidR="00667B83" w:rsidRPr="00F11650">
        <w:rPr>
          <w:rFonts w:asciiTheme="majorBidi" w:hAnsiTheme="majorBidi" w:cstheme="majorBidi"/>
          <w:cs/>
        </w:rPr>
        <w:t xml:space="preserve">ล้านบาท คิดเป็นอัตราการถือหุ้นร้อยละ </w:t>
      </w:r>
      <w:r w:rsidR="00365765" w:rsidRPr="00F11650">
        <w:rPr>
          <w:rFonts w:asciiTheme="majorBidi" w:hAnsiTheme="majorBidi" w:cstheme="majorBidi"/>
          <w:lang w:val="en-US"/>
        </w:rPr>
        <w:t>99</w:t>
      </w:r>
      <w:r w:rsidR="00667B83" w:rsidRPr="00F11650">
        <w:rPr>
          <w:rFonts w:asciiTheme="majorBidi" w:hAnsiTheme="majorBidi" w:cstheme="majorBidi"/>
        </w:rPr>
        <w:t>.</w:t>
      </w:r>
      <w:r w:rsidR="00365765" w:rsidRPr="00F11650">
        <w:rPr>
          <w:rFonts w:asciiTheme="majorBidi" w:hAnsiTheme="majorBidi" w:cstheme="majorBidi"/>
          <w:lang w:val="en-US"/>
        </w:rPr>
        <w:t>9</w:t>
      </w:r>
      <w:r w:rsidR="00667B83" w:rsidRPr="00F11650">
        <w:rPr>
          <w:rFonts w:asciiTheme="majorBidi" w:hAnsiTheme="majorBidi" w:cstheme="majorBidi"/>
          <w:cs/>
        </w:rPr>
        <w:t xml:space="preserve"> ของหุ้นสามัญทั้งหมด</w:t>
      </w:r>
    </w:p>
    <w:p w14:paraId="0B311288" w14:textId="77777777" w:rsidR="004E1F34" w:rsidRPr="00F11650" w:rsidRDefault="004E1F34" w:rsidP="004E1F34">
      <w:pPr>
        <w:pStyle w:val="FSContent"/>
        <w:tabs>
          <w:tab w:val="left" w:pos="540"/>
        </w:tabs>
        <w:rPr>
          <w:rFonts w:asciiTheme="majorBidi" w:hAnsiTheme="majorBidi" w:cstheme="majorBidi"/>
          <w:cs/>
        </w:rPr>
      </w:pPr>
    </w:p>
    <w:bookmarkEnd w:id="0"/>
    <w:p w14:paraId="4E480D58" w14:textId="430A5C42" w:rsidR="008354CA" w:rsidRPr="00F11650" w:rsidRDefault="006E4568" w:rsidP="006E456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A35E8E" w:rsidRPr="00F1165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F11650">
        <w:rPr>
          <w:rFonts w:asciiTheme="majorBidi" w:hAnsiTheme="majorBidi" w:cstheme="majorBidi"/>
          <w:sz w:val="30"/>
          <w:szCs w:val="30"/>
        </w:rPr>
        <w:t xml:space="preserve">2567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การประเมินมูลค่ายุติธรรมโดยผู้ประเมินราคาอิสระได้แล้วเสร็จ และมีการบันทึกรายการปรับปรุงสินทรัพย์ที่ได้มาและหนี้สินที่รับมาเป็นมูลค่ายุติธรรมเรียบร้อยแล้ว ดังนี้</w:t>
      </w:r>
    </w:p>
    <w:p w14:paraId="4776009B" w14:textId="35748FA0" w:rsidR="0086639E" w:rsidRPr="00F11650" w:rsidRDefault="0086639E" w:rsidP="00F80215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41"/>
        <w:gridCol w:w="1429"/>
        <w:gridCol w:w="253"/>
        <w:gridCol w:w="1317"/>
        <w:gridCol w:w="282"/>
        <w:gridCol w:w="1518"/>
      </w:tblGrid>
      <w:tr w:rsidR="005F422F" w:rsidRPr="00F11650" w14:paraId="7DB12704" w14:textId="14A2A0BE" w:rsidTr="000E56BF">
        <w:trPr>
          <w:trHeight w:val="404"/>
          <w:tblHeader/>
        </w:trPr>
        <w:tc>
          <w:tcPr>
            <w:tcW w:w="3870" w:type="dxa"/>
            <w:vAlign w:val="bottom"/>
          </w:tcPr>
          <w:p w14:paraId="1EBCD46B" w14:textId="2DFDA017" w:rsidR="005F422F" w:rsidRPr="00F11650" w:rsidRDefault="000E56BF" w:rsidP="000E56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41" w:type="dxa"/>
          </w:tcPr>
          <w:p w14:paraId="57A062F6" w14:textId="77777777" w:rsidR="005F422F" w:rsidRPr="00F11650" w:rsidRDefault="005F422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6CB21D49" w14:textId="77777777" w:rsidR="00240493" w:rsidRPr="00F11650" w:rsidRDefault="00240493" w:rsidP="00240493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14:paraId="4F83D168" w14:textId="081A5FA7" w:rsidR="005F422F" w:rsidRPr="00F11650" w:rsidRDefault="00240493" w:rsidP="0024049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เดิมที่รับรู้</w:t>
            </w:r>
          </w:p>
        </w:tc>
        <w:tc>
          <w:tcPr>
            <w:tcW w:w="253" w:type="dxa"/>
            <w:vAlign w:val="bottom"/>
          </w:tcPr>
          <w:p w14:paraId="6F9D837A" w14:textId="77777777" w:rsidR="005F422F" w:rsidRPr="00F11650" w:rsidRDefault="005F42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vAlign w:val="bottom"/>
          </w:tcPr>
          <w:p w14:paraId="02AF9847" w14:textId="7924972B" w:rsidR="005F422F" w:rsidRPr="00F11650" w:rsidRDefault="00240493" w:rsidP="0024049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82" w:type="dxa"/>
          </w:tcPr>
          <w:p w14:paraId="5EBA9BA2" w14:textId="77777777" w:rsidR="005F422F" w:rsidRPr="00F11650" w:rsidRDefault="005F422F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14:paraId="1FCE87B2" w14:textId="77777777" w:rsidR="00240493" w:rsidRPr="00F11650" w:rsidRDefault="00240493" w:rsidP="00240493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14:paraId="3DFD6214" w14:textId="51386944" w:rsidR="005F422F" w:rsidRPr="00F11650" w:rsidRDefault="00240493" w:rsidP="00240493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เดิมที่รับรู้</w:t>
            </w:r>
          </w:p>
        </w:tc>
      </w:tr>
      <w:tr w:rsidR="00240493" w:rsidRPr="00F11650" w14:paraId="71E061D9" w14:textId="333DF47F" w:rsidTr="00240493">
        <w:trPr>
          <w:trHeight w:val="404"/>
          <w:tblHeader/>
        </w:trPr>
        <w:tc>
          <w:tcPr>
            <w:tcW w:w="3870" w:type="dxa"/>
          </w:tcPr>
          <w:p w14:paraId="1032B79F" w14:textId="77777777" w:rsidR="00240493" w:rsidRPr="00F11650" w:rsidRDefault="002404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D716D78" w14:textId="77777777" w:rsidR="00240493" w:rsidRPr="00F11650" w:rsidRDefault="0024049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9" w:type="dxa"/>
            <w:gridSpan w:val="5"/>
          </w:tcPr>
          <w:p w14:paraId="6AD98D77" w14:textId="76FB98AE" w:rsidR="00240493" w:rsidRPr="00F11650" w:rsidRDefault="00240493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441EB" w:rsidRPr="00F11650" w14:paraId="30B6A833" w14:textId="4BFB3D80" w:rsidTr="00240493">
        <w:trPr>
          <w:trHeight w:val="78"/>
        </w:trPr>
        <w:tc>
          <w:tcPr>
            <w:tcW w:w="3870" w:type="dxa"/>
          </w:tcPr>
          <w:p w14:paraId="4816C255" w14:textId="77777777" w:rsidR="00F441EB" w:rsidRPr="00F11650" w:rsidRDefault="00F441EB" w:rsidP="00F441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41" w:type="dxa"/>
          </w:tcPr>
          <w:p w14:paraId="6CEEAA5D" w14:textId="77777777" w:rsidR="00F441EB" w:rsidRPr="00F11650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738B33C2" w14:textId="03B461F1" w:rsidR="00F441EB" w:rsidRPr="00F11650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  <w:tc>
          <w:tcPr>
            <w:tcW w:w="253" w:type="dxa"/>
          </w:tcPr>
          <w:p w14:paraId="67C7125F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24441655" w14:textId="4FBE1BF2" w:rsidR="00F441EB" w:rsidRPr="00F11650" w:rsidRDefault="00CF4F1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1ABC5EE" w14:textId="77777777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0733A7C" w14:textId="5DE2F304" w:rsidR="00F441EB" w:rsidRPr="00F11650" w:rsidRDefault="00F441EB" w:rsidP="00FD5F9F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</w:tr>
      <w:tr w:rsidR="00F441EB" w:rsidRPr="00F11650" w14:paraId="2B6D2C0B" w14:textId="280C6E81" w:rsidTr="00240493">
        <w:trPr>
          <w:trHeight w:val="392"/>
        </w:trPr>
        <w:tc>
          <w:tcPr>
            <w:tcW w:w="3870" w:type="dxa"/>
          </w:tcPr>
          <w:p w14:paraId="6A5F82C4" w14:textId="77777777" w:rsidR="00F441EB" w:rsidRPr="00F11650" w:rsidRDefault="00F441EB" w:rsidP="00F441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1" w:type="dxa"/>
          </w:tcPr>
          <w:p w14:paraId="5DD189DD" w14:textId="77777777" w:rsidR="00F441EB" w:rsidRPr="00F11650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93C0C31" w14:textId="3A1E1A04" w:rsidR="00F441EB" w:rsidRPr="00F11650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1,593</w:t>
            </w:r>
          </w:p>
        </w:tc>
        <w:tc>
          <w:tcPr>
            <w:tcW w:w="253" w:type="dxa"/>
          </w:tcPr>
          <w:p w14:paraId="49F697ED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0B76406A" w14:textId="4B42E14A" w:rsidR="00F441EB" w:rsidRPr="00F11650" w:rsidRDefault="00CF4F1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144D62E" w14:textId="77777777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7FF806F4" w14:textId="6691D438" w:rsidR="00F441EB" w:rsidRPr="00F11650" w:rsidRDefault="00F441EB" w:rsidP="00FD5F9F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1,593</w:t>
            </w:r>
          </w:p>
        </w:tc>
      </w:tr>
      <w:tr w:rsidR="00F441EB" w:rsidRPr="00F11650" w14:paraId="438190A9" w14:textId="45B9127D" w:rsidTr="00240493">
        <w:trPr>
          <w:trHeight w:val="404"/>
        </w:trPr>
        <w:tc>
          <w:tcPr>
            <w:tcW w:w="3870" w:type="dxa"/>
          </w:tcPr>
          <w:p w14:paraId="163F7A1D" w14:textId="77777777" w:rsidR="00F441EB" w:rsidRPr="00F11650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41" w:type="dxa"/>
          </w:tcPr>
          <w:p w14:paraId="620EB564" w14:textId="77777777" w:rsidR="00F441EB" w:rsidRPr="00F11650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CDD9851" w14:textId="2FD8DF86" w:rsidR="00F441EB" w:rsidRPr="00F11650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  <w:tc>
          <w:tcPr>
            <w:tcW w:w="253" w:type="dxa"/>
          </w:tcPr>
          <w:p w14:paraId="56704269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1556BF47" w14:textId="5FC9AD92" w:rsidR="00F441EB" w:rsidRPr="00F11650" w:rsidRDefault="00CF4F1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843FACC" w14:textId="77777777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68071E0C" w14:textId="03874B2E" w:rsidR="00F441EB" w:rsidRPr="00F11650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</w:tr>
      <w:tr w:rsidR="00F441EB" w:rsidRPr="00F11650" w14:paraId="48D72729" w14:textId="7BB5D4AD" w:rsidTr="00240493">
        <w:trPr>
          <w:trHeight w:val="392"/>
        </w:trPr>
        <w:tc>
          <w:tcPr>
            <w:tcW w:w="3870" w:type="dxa"/>
          </w:tcPr>
          <w:p w14:paraId="5C977D3B" w14:textId="77777777" w:rsidR="00F441EB" w:rsidRPr="00F11650" w:rsidRDefault="00F441EB" w:rsidP="00F441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41" w:type="dxa"/>
          </w:tcPr>
          <w:p w14:paraId="199CACE2" w14:textId="77777777" w:rsidR="00F441EB" w:rsidRPr="00F11650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02BF1025" w14:textId="2E03E9E1" w:rsidR="00F441EB" w:rsidRPr="00F11650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3,936</w:t>
            </w:r>
          </w:p>
        </w:tc>
        <w:tc>
          <w:tcPr>
            <w:tcW w:w="253" w:type="dxa"/>
          </w:tcPr>
          <w:p w14:paraId="7BFF2CFB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305AF58E" w14:textId="5714A423" w:rsidR="00F441EB" w:rsidRPr="00F11650" w:rsidRDefault="00CF4F1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6ABF3E0C" w14:textId="77777777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9ACFBFE" w14:textId="785BC739" w:rsidR="00F441EB" w:rsidRPr="00F11650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3,936</w:t>
            </w:r>
          </w:p>
        </w:tc>
      </w:tr>
      <w:tr w:rsidR="00F441EB" w:rsidRPr="00F11650" w14:paraId="0F70EE2C" w14:textId="3C634059" w:rsidTr="00240493">
        <w:trPr>
          <w:trHeight w:val="392"/>
        </w:trPr>
        <w:tc>
          <w:tcPr>
            <w:tcW w:w="3870" w:type="dxa"/>
          </w:tcPr>
          <w:p w14:paraId="661AB6ED" w14:textId="77777777" w:rsidR="00F441EB" w:rsidRPr="00F11650" w:rsidRDefault="00F441EB" w:rsidP="00F441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1" w:type="dxa"/>
          </w:tcPr>
          <w:p w14:paraId="7A777498" w14:textId="77777777" w:rsidR="00F441EB" w:rsidRPr="00F11650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AA01A02" w14:textId="1E2463DD" w:rsidR="00F441EB" w:rsidRPr="00F11650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E3808" w:rsidRPr="00F11650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253" w:type="dxa"/>
          </w:tcPr>
          <w:p w14:paraId="58E720D7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72D4CD50" w14:textId="15B76713" w:rsidR="00F441EB" w:rsidRPr="00F11650" w:rsidRDefault="007F6930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82" w:type="dxa"/>
          </w:tcPr>
          <w:p w14:paraId="05D40F75" w14:textId="77777777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46A87963" w14:textId="73F6D9A7" w:rsidR="00F441EB" w:rsidRPr="00F11650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1,844</w:t>
            </w:r>
          </w:p>
        </w:tc>
      </w:tr>
      <w:tr w:rsidR="00F441EB" w:rsidRPr="00F11650" w14:paraId="3D0933CC" w14:textId="69085566" w:rsidTr="00240493">
        <w:trPr>
          <w:trHeight w:val="392"/>
        </w:trPr>
        <w:tc>
          <w:tcPr>
            <w:tcW w:w="3870" w:type="dxa"/>
          </w:tcPr>
          <w:p w14:paraId="232121D3" w14:textId="18640E4E" w:rsidR="00F441EB" w:rsidRPr="00F11650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41" w:type="dxa"/>
          </w:tcPr>
          <w:p w14:paraId="23F0DF8C" w14:textId="77777777" w:rsidR="00F441EB" w:rsidRPr="00F11650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2E25937C" w14:textId="7D3FD67E" w:rsidR="00F441EB" w:rsidRPr="00F11650" w:rsidRDefault="00EF1AB0" w:rsidP="00FA0876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C6620BB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35028731" w14:textId="7CD9E228" w:rsidR="00F441EB" w:rsidRPr="00F11650" w:rsidRDefault="00EF1AB0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4B71" w:rsidRPr="00F116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82" w:type="dxa"/>
          </w:tcPr>
          <w:p w14:paraId="4D7EF0C0" w14:textId="77777777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7FC11101" w14:textId="6008D6EC" w:rsidR="00F441EB" w:rsidRPr="00F11650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1,528</w:t>
            </w:r>
          </w:p>
        </w:tc>
      </w:tr>
      <w:tr w:rsidR="00EF1AB0" w:rsidRPr="00F11650" w14:paraId="0D2F2BA7" w14:textId="77777777" w:rsidTr="00240493">
        <w:trPr>
          <w:trHeight w:val="392"/>
        </w:trPr>
        <w:tc>
          <w:tcPr>
            <w:tcW w:w="3870" w:type="dxa"/>
          </w:tcPr>
          <w:p w14:paraId="36CD0AA8" w14:textId="2E13657C" w:rsidR="00EF1AB0" w:rsidRPr="00F11650" w:rsidRDefault="00EF1AB0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1" w:type="dxa"/>
          </w:tcPr>
          <w:p w14:paraId="731EAFB0" w14:textId="77777777" w:rsidR="00EF1AB0" w:rsidRPr="00F11650" w:rsidRDefault="00EF1AB0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7B46D8E9" w14:textId="18136475" w:rsidR="00EF1AB0" w:rsidRPr="00F11650" w:rsidRDefault="00EF1AB0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53" w:type="dxa"/>
          </w:tcPr>
          <w:p w14:paraId="67FC6B16" w14:textId="77777777" w:rsidR="00EF1AB0" w:rsidRPr="00F11650" w:rsidRDefault="00EF1AB0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59A5225A" w14:textId="5B9573A9" w:rsidR="00EF1AB0" w:rsidRPr="00F11650" w:rsidRDefault="00EF1AB0" w:rsidP="00FD5F9F">
            <w:pPr>
              <w:tabs>
                <w:tab w:val="decimal" w:pos="1329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(81)</w:t>
            </w:r>
          </w:p>
        </w:tc>
        <w:tc>
          <w:tcPr>
            <w:tcW w:w="282" w:type="dxa"/>
          </w:tcPr>
          <w:p w14:paraId="2F23BE19" w14:textId="77777777" w:rsidR="00EF1AB0" w:rsidRPr="00F11650" w:rsidRDefault="00EF1AB0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9409209" w14:textId="0F82EEC4" w:rsidR="00EF1AB0" w:rsidRPr="00F11650" w:rsidRDefault="00EF1AB0" w:rsidP="00DA54B5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41EB" w:rsidRPr="00F11650" w14:paraId="0BAB5FC7" w14:textId="52E9EA6D" w:rsidTr="00240493">
        <w:trPr>
          <w:trHeight w:val="392"/>
        </w:trPr>
        <w:tc>
          <w:tcPr>
            <w:tcW w:w="3870" w:type="dxa"/>
          </w:tcPr>
          <w:p w14:paraId="336CFBAF" w14:textId="77777777" w:rsidR="00F441EB" w:rsidRPr="00F11650" w:rsidRDefault="00F441EB" w:rsidP="00F441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41" w:type="dxa"/>
          </w:tcPr>
          <w:p w14:paraId="56A5F693" w14:textId="77777777" w:rsidR="00F441EB" w:rsidRPr="00F11650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6BBCF673" w14:textId="4D27E684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(763)</w:t>
            </w:r>
          </w:p>
        </w:tc>
        <w:tc>
          <w:tcPr>
            <w:tcW w:w="253" w:type="dxa"/>
          </w:tcPr>
          <w:p w14:paraId="5EDE5B3D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25549EDC" w14:textId="1540D6BA" w:rsidR="00F441EB" w:rsidRPr="00F11650" w:rsidRDefault="007F693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9F5C813" w14:textId="77777777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72D3431E" w14:textId="4E2A144B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(763)</w:t>
            </w:r>
          </w:p>
        </w:tc>
      </w:tr>
      <w:tr w:rsidR="00F441EB" w:rsidRPr="00F11650" w14:paraId="4A9EF5AA" w14:textId="1C9C6262" w:rsidTr="00240493">
        <w:trPr>
          <w:trHeight w:val="392"/>
        </w:trPr>
        <w:tc>
          <w:tcPr>
            <w:tcW w:w="3870" w:type="dxa"/>
          </w:tcPr>
          <w:p w14:paraId="48860FA9" w14:textId="77777777" w:rsidR="00F441EB" w:rsidRPr="00F11650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41" w:type="dxa"/>
          </w:tcPr>
          <w:p w14:paraId="431A2CB2" w14:textId="77777777" w:rsidR="00F441EB" w:rsidRPr="00F11650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49E8F679" w14:textId="0EC32FA5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(813)</w:t>
            </w:r>
          </w:p>
        </w:tc>
        <w:tc>
          <w:tcPr>
            <w:tcW w:w="253" w:type="dxa"/>
          </w:tcPr>
          <w:p w14:paraId="40D3EE7E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6F88CAC6" w14:textId="737A6C9E" w:rsidR="00F441EB" w:rsidRPr="00F11650" w:rsidRDefault="007F693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6411252E" w14:textId="77777777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36771A00" w14:textId="3F59650D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(813)</w:t>
            </w:r>
          </w:p>
        </w:tc>
      </w:tr>
      <w:tr w:rsidR="00F441EB" w:rsidRPr="00F11650" w14:paraId="5AE62F15" w14:textId="5CC4BB42" w:rsidTr="00F0179D">
        <w:trPr>
          <w:trHeight w:val="404"/>
        </w:trPr>
        <w:tc>
          <w:tcPr>
            <w:tcW w:w="3870" w:type="dxa"/>
          </w:tcPr>
          <w:p w14:paraId="4F435A5E" w14:textId="77777777" w:rsidR="00F441EB" w:rsidRPr="00F11650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41" w:type="dxa"/>
          </w:tcPr>
          <w:p w14:paraId="238D1293" w14:textId="77777777" w:rsidR="00F441EB" w:rsidRPr="00F11650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64374B88" w14:textId="710790AD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(2,109)</w:t>
            </w:r>
          </w:p>
        </w:tc>
        <w:tc>
          <w:tcPr>
            <w:tcW w:w="253" w:type="dxa"/>
          </w:tcPr>
          <w:p w14:paraId="0D7BC796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5091C272" w14:textId="3AA5DB71" w:rsidR="00F441EB" w:rsidRPr="00F11650" w:rsidRDefault="007F6930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5FB57EEB" w14:textId="77777777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250B49D" w14:textId="63867B76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(2,109)</w:t>
            </w:r>
          </w:p>
        </w:tc>
      </w:tr>
      <w:tr w:rsidR="00F441EB" w:rsidRPr="00F11650" w14:paraId="04D2A16F" w14:textId="7C078FC5" w:rsidTr="009D3F09">
        <w:trPr>
          <w:trHeight w:val="404"/>
        </w:trPr>
        <w:tc>
          <w:tcPr>
            <w:tcW w:w="3870" w:type="dxa"/>
          </w:tcPr>
          <w:p w14:paraId="37A9849C" w14:textId="3B254768" w:rsidR="00F441EB" w:rsidRPr="00F11650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1" w:type="dxa"/>
          </w:tcPr>
          <w:p w14:paraId="76AA38EE" w14:textId="77777777" w:rsidR="00F441EB" w:rsidRPr="00F11650" w:rsidRDefault="00F441EB" w:rsidP="00F441E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7B4664AC" w14:textId="3BE8FE39" w:rsidR="00F441EB" w:rsidRPr="00F11650" w:rsidRDefault="001F765D" w:rsidP="00FA0876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2EBCE5E7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1FCC89E4" w14:textId="5D0EE7D3" w:rsidR="00F441EB" w:rsidRPr="00F11650" w:rsidRDefault="007F6930" w:rsidP="00EA706A">
            <w:pPr>
              <w:tabs>
                <w:tab w:val="decimal" w:pos="1329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D74C65" w:rsidRPr="00F11650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2" w:type="dxa"/>
          </w:tcPr>
          <w:p w14:paraId="54F3835C" w14:textId="77777777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49237300" w14:textId="1EF25C54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D74C65" w:rsidRPr="00F11650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41EB" w:rsidRPr="00F11650" w14:paraId="11004C7A" w14:textId="1F3033C5" w:rsidTr="00F0179D">
        <w:trPr>
          <w:trHeight w:val="404"/>
        </w:trPr>
        <w:tc>
          <w:tcPr>
            <w:tcW w:w="3870" w:type="dxa"/>
          </w:tcPr>
          <w:p w14:paraId="0D7A39CB" w14:textId="77777777" w:rsidR="00F441EB" w:rsidRPr="00F11650" w:rsidRDefault="00F441EB" w:rsidP="00F441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41" w:type="dxa"/>
          </w:tcPr>
          <w:p w14:paraId="21C4575E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2BC06537" w14:textId="067C8B75" w:rsidR="00F441EB" w:rsidRPr="00F11650" w:rsidRDefault="008830D6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441EB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253" w:type="dxa"/>
          </w:tcPr>
          <w:p w14:paraId="3AACE620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3F464824" w14:textId="0F5F382A" w:rsidR="00F441EB" w:rsidRPr="00F11650" w:rsidRDefault="00D83C43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</w:t>
            </w:r>
            <w:r w:rsidR="00D74C65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148F0E6F" w14:textId="77777777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173EC344" w14:textId="2C7A9BF0" w:rsidR="00F441EB" w:rsidRPr="00F11650" w:rsidRDefault="00F441EB" w:rsidP="00EA706A">
            <w:pPr>
              <w:tabs>
                <w:tab w:val="decimal" w:pos="1329"/>
              </w:tabs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</w:t>
            </w:r>
            <w:r w:rsidR="00D74C65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</w:tr>
      <w:tr w:rsidR="00BD195B" w:rsidRPr="00F11650" w14:paraId="4A618FE5" w14:textId="2B520C89">
        <w:trPr>
          <w:trHeight w:val="392"/>
        </w:trPr>
        <w:tc>
          <w:tcPr>
            <w:tcW w:w="4111" w:type="dxa"/>
            <w:gridSpan w:val="2"/>
          </w:tcPr>
          <w:p w14:paraId="0C9FC492" w14:textId="0F18D030" w:rsidR="00BD195B" w:rsidRPr="00F11650" w:rsidRDefault="00BD195B" w:rsidP="00BD195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1165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ส่วนได้เสียที่ไม่มีอำนาจควบคุม</w:t>
            </w:r>
            <w:r w:rsidRPr="00F116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F1165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(ร้อยละ </w:t>
            </w:r>
            <w:r w:rsidRPr="00F116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0.02)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4C4CA4D" w14:textId="0F8A3190" w:rsidR="00BD195B" w:rsidRPr="00F11650" w:rsidRDefault="00BD195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53" w:type="dxa"/>
          </w:tcPr>
          <w:p w14:paraId="40216F5A" w14:textId="77777777" w:rsidR="00BD195B" w:rsidRPr="00F11650" w:rsidRDefault="00BD195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7577B5F6" w14:textId="31EEEE70" w:rsidR="00BD195B" w:rsidRPr="00F11650" w:rsidRDefault="00BD195B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19C8FCFD" w14:textId="77777777" w:rsidR="00BD195B" w:rsidRPr="00F11650" w:rsidRDefault="00BD195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05B7B1A0" w14:textId="3B3D69BC" w:rsidR="00BD195B" w:rsidRPr="00F11650" w:rsidRDefault="00BD195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F441EB" w:rsidRPr="00F11650" w14:paraId="3DDA0946" w14:textId="06C7AF48" w:rsidTr="00F0179D">
        <w:trPr>
          <w:trHeight w:val="404"/>
        </w:trPr>
        <w:tc>
          <w:tcPr>
            <w:tcW w:w="3870" w:type="dxa"/>
          </w:tcPr>
          <w:p w14:paraId="1BDA2A9F" w14:textId="77777777" w:rsidR="00F441EB" w:rsidRPr="00F11650" w:rsidRDefault="00F441EB" w:rsidP="00F441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41" w:type="dxa"/>
          </w:tcPr>
          <w:p w14:paraId="39A13FC4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15AD92CE" w14:textId="1FA652C4" w:rsidR="00F441EB" w:rsidRPr="00F11650" w:rsidRDefault="008830D6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441EB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253" w:type="dxa"/>
          </w:tcPr>
          <w:p w14:paraId="2A6F86CA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48E38AB1" w14:textId="1052D337" w:rsidR="00F441EB" w:rsidRPr="00F11650" w:rsidRDefault="00D83C43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</w:t>
            </w:r>
            <w:r w:rsidR="00E2635E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78210F15" w14:textId="77777777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359C23E4" w14:textId="706F342B" w:rsidR="00F441EB" w:rsidRPr="00F11650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</w:t>
            </w:r>
            <w:r w:rsidR="00E2635E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</w:tr>
      <w:tr w:rsidR="00F441EB" w:rsidRPr="00F11650" w14:paraId="237903D5" w14:textId="6C5AA2DF" w:rsidTr="00F0179D">
        <w:trPr>
          <w:trHeight w:val="404"/>
        </w:trPr>
        <w:tc>
          <w:tcPr>
            <w:tcW w:w="3870" w:type="dxa"/>
          </w:tcPr>
          <w:p w14:paraId="70A28EDB" w14:textId="77777777" w:rsidR="00F441EB" w:rsidRPr="00F11650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41" w:type="dxa"/>
          </w:tcPr>
          <w:p w14:paraId="34F15B8A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7A70ACE" w14:textId="4FB2AAEA" w:rsidR="00F441EB" w:rsidRPr="00F11650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30D6" w:rsidRPr="00F116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30D6" w:rsidRPr="00F11650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53" w:type="dxa"/>
          </w:tcPr>
          <w:p w14:paraId="2A470CDE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26FC5BAF" w14:textId="3DF484D6" w:rsidR="00F441EB" w:rsidRPr="00F11650" w:rsidRDefault="00D83C43" w:rsidP="00EA706A">
            <w:pPr>
              <w:tabs>
                <w:tab w:val="decimal" w:pos="1329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(1,8</w:t>
            </w:r>
            <w:r w:rsidR="00E2635E" w:rsidRPr="00F1165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2" w:type="dxa"/>
          </w:tcPr>
          <w:p w14:paraId="08B1779F" w14:textId="77777777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6C2746DC" w14:textId="7761D829" w:rsidR="00F441EB" w:rsidRPr="00F11650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11,4</w:t>
            </w:r>
            <w:r w:rsidR="00E2635E" w:rsidRPr="00F1165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F441EB" w:rsidRPr="00F11650" w14:paraId="472B05BE" w14:textId="7831BBE5" w:rsidTr="00F0179D">
        <w:trPr>
          <w:trHeight w:val="392"/>
        </w:trPr>
        <w:tc>
          <w:tcPr>
            <w:tcW w:w="3870" w:type="dxa"/>
          </w:tcPr>
          <w:p w14:paraId="7494D59F" w14:textId="77777777" w:rsidR="00F441EB" w:rsidRPr="00F11650" w:rsidRDefault="00F441EB" w:rsidP="00F441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41" w:type="dxa"/>
          </w:tcPr>
          <w:p w14:paraId="4127AB12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8567447" w14:textId="01410F5E" w:rsidR="00F441EB" w:rsidRPr="00F11650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18,800</w:t>
            </w:r>
          </w:p>
        </w:tc>
        <w:tc>
          <w:tcPr>
            <w:tcW w:w="253" w:type="dxa"/>
          </w:tcPr>
          <w:p w14:paraId="42DE669D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666957D" w14:textId="78DD8419" w:rsidR="00F441EB" w:rsidRPr="00F11650" w:rsidRDefault="00D83C43" w:rsidP="00D83C43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B1BD194" w14:textId="77777777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</w:tcPr>
          <w:p w14:paraId="27022DD0" w14:textId="2F8546FC" w:rsidR="00F441EB" w:rsidRPr="00F11650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18,800</w:t>
            </w:r>
          </w:p>
        </w:tc>
      </w:tr>
      <w:tr w:rsidR="00F441EB" w:rsidRPr="00F11650" w14:paraId="35D12298" w14:textId="671F1D2D" w:rsidTr="009D3F09">
        <w:trPr>
          <w:trHeight w:val="50"/>
        </w:trPr>
        <w:tc>
          <w:tcPr>
            <w:tcW w:w="3870" w:type="dxa"/>
          </w:tcPr>
          <w:p w14:paraId="4B90BBF8" w14:textId="77777777" w:rsidR="00F441EB" w:rsidRPr="00F11650" w:rsidRDefault="00F441EB" w:rsidP="004930EB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1" w:type="dxa"/>
          </w:tcPr>
          <w:p w14:paraId="1E9DD94A" w14:textId="77777777" w:rsidR="00F441EB" w:rsidRPr="00F11650" w:rsidRDefault="00F441EB" w:rsidP="004930EB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</w:tcPr>
          <w:p w14:paraId="666BBD83" w14:textId="10797583" w:rsidR="00F441EB" w:rsidRPr="00F11650" w:rsidRDefault="00F441EB" w:rsidP="004930EB">
            <w:pPr>
              <w:tabs>
                <w:tab w:val="decimal" w:pos="132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3" w:type="dxa"/>
          </w:tcPr>
          <w:p w14:paraId="1E7C6C9C" w14:textId="77777777" w:rsidR="00F441EB" w:rsidRPr="00F11650" w:rsidRDefault="00F441EB" w:rsidP="004930EB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7" w:type="dxa"/>
          </w:tcPr>
          <w:p w14:paraId="265F6C79" w14:textId="77777777" w:rsidR="00F441EB" w:rsidRPr="00F11650" w:rsidRDefault="00F441EB" w:rsidP="004930EB">
            <w:pPr>
              <w:tabs>
                <w:tab w:val="decimal" w:pos="132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2" w:type="dxa"/>
          </w:tcPr>
          <w:p w14:paraId="68478A12" w14:textId="77777777" w:rsidR="00F441EB" w:rsidRPr="00F11650" w:rsidRDefault="00F441EB" w:rsidP="004930EB">
            <w:pPr>
              <w:tabs>
                <w:tab w:val="decimal" w:pos="132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8" w:type="dxa"/>
          </w:tcPr>
          <w:p w14:paraId="2FAF30D9" w14:textId="52D24901" w:rsidR="00F441EB" w:rsidRPr="00F11650" w:rsidRDefault="00F441EB" w:rsidP="004930EB">
            <w:pPr>
              <w:tabs>
                <w:tab w:val="decimal" w:pos="132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41EB" w:rsidRPr="00F11650" w14:paraId="25D93464" w14:textId="6263DC10" w:rsidTr="00D663A7">
        <w:trPr>
          <w:trHeight w:val="392"/>
        </w:trPr>
        <w:tc>
          <w:tcPr>
            <w:tcW w:w="3870" w:type="dxa"/>
          </w:tcPr>
          <w:p w14:paraId="1DE19FDE" w14:textId="77777777" w:rsidR="00F441EB" w:rsidRPr="00F11650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41" w:type="dxa"/>
          </w:tcPr>
          <w:p w14:paraId="1FF51685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9F48722" w14:textId="37F732CF" w:rsidR="00F441EB" w:rsidRPr="00F11650" w:rsidRDefault="00F441EB" w:rsidP="00EA706A">
            <w:pPr>
              <w:tabs>
                <w:tab w:val="decimal" w:pos="1329"/>
              </w:tabs>
              <w:ind w:right="35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  <w:tc>
          <w:tcPr>
            <w:tcW w:w="253" w:type="dxa"/>
          </w:tcPr>
          <w:p w14:paraId="78DB1840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</w:tcPr>
          <w:p w14:paraId="4200A3C7" w14:textId="5865286E" w:rsidR="00F441EB" w:rsidRPr="00F11650" w:rsidRDefault="00DA54B5" w:rsidP="00DA54B5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58A6A922" w14:textId="77777777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</w:tcPr>
          <w:p w14:paraId="2BFE4AC0" w14:textId="27010060" w:rsidR="00F441EB" w:rsidRPr="00F11650" w:rsidRDefault="00F441EB" w:rsidP="00EA706A">
            <w:pPr>
              <w:tabs>
                <w:tab w:val="decimal" w:pos="12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</w:tr>
      <w:tr w:rsidR="00F441EB" w:rsidRPr="00F11650" w14:paraId="1F416D68" w14:textId="6B999202" w:rsidTr="00D663A7">
        <w:trPr>
          <w:trHeight w:val="404"/>
        </w:trPr>
        <w:tc>
          <w:tcPr>
            <w:tcW w:w="3870" w:type="dxa"/>
          </w:tcPr>
          <w:p w14:paraId="18BB9947" w14:textId="77777777" w:rsidR="00F441EB" w:rsidRPr="00F11650" w:rsidRDefault="00F441EB" w:rsidP="00F44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41" w:type="dxa"/>
          </w:tcPr>
          <w:p w14:paraId="75112DCA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F88D9FC" w14:textId="216508BE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(18,800)</w:t>
            </w:r>
          </w:p>
        </w:tc>
        <w:tc>
          <w:tcPr>
            <w:tcW w:w="253" w:type="dxa"/>
          </w:tcPr>
          <w:p w14:paraId="7C00E1A2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494BDA8A" w14:textId="3BCCF64D" w:rsidR="00F441EB" w:rsidRPr="00F11650" w:rsidRDefault="00DA54B5" w:rsidP="00DA54B5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2613C2FD" w14:textId="77777777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7D83452B" w14:textId="6C7819A5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(18,800)</w:t>
            </w:r>
          </w:p>
        </w:tc>
      </w:tr>
      <w:tr w:rsidR="00F441EB" w:rsidRPr="00F11650" w14:paraId="40E3DA22" w14:textId="02BB51D9" w:rsidTr="00D663A7">
        <w:trPr>
          <w:trHeight w:val="404"/>
        </w:trPr>
        <w:tc>
          <w:tcPr>
            <w:tcW w:w="3870" w:type="dxa"/>
          </w:tcPr>
          <w:p w14:paraId="2C0EE22F" w14:textId="77777777" w:rsidR="00F441EB" w:rsidRPr="00F11650" w:rsidRDefault="00F441EB" w:rsidP="00F441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41" w:type="dxa"/>
          </w:tcPr>
          <w:p w14:paraId="5108429F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10333E2" w14:textId="3C0D2249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(17,293)</w:t>
            </w:r>
          </w:p>
        </w:tc>
        <w:tc>
          <w:tcPr>
            <w:tcW w:w="253" w:type="dxa"/>
          </w:tcPr>
          <w:p w14:paraId="158682CE" w14:textId="77777777" w:rsidR="00F441EB" w:rsidRPr="00F11650" w:rsidRDefault="00F441EB" w:rsidP="00F441E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7C1A133" w14:textId="6A73C384" w:rsidR="00F441EB" w:rsidRPr="00F11650" w:rsidRDefault="00DA54B5" w:rsidP="00DA54B5">
            <w:pPr>
              <w:tabs>
                <w:tab w:val="decimal" w:pos="1329"/>
              </w:tabs>
              <w:ind w:right="2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0D5BAD2" w14:textId="77777777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</w:tcPr>
          <w:p w14:paraId="673FB0D8" w14:textId="567CC6AD" w:rsidR="00F441EB" w:rsidRPr="00F11650" w:rsidRDefault="00F441EB" w:rsidP="00F441EB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(17,293)</w:t>
            </w:r>
          </w:p>
        </w:tc>
      </w:tr>
    </w:tbl>
    <w:p w14:paraId="5E160635" w14:textId="554BBF94" w:rsidR="00012E00" w:rsidRPr="00F11650" w:rsidRDefault="000B4F4C" w:rsidP="004E1F3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lastRenderedPageBreak/>
        <w:t>ค่าความนิยมส่วนใหญ่เนื่องมาจากทักษะและความสามารถทางเทคนิคในการทำงานของบริษั</w:t>
      </w:r>
      <w:r w:rsidR="007D712C" w:rsidRPr="00F11650">
        <w:rPr>
          <w:rFonts w:asciiTheme="majorBidi" w:hAnsiTheme="majorBidi" w:cstheme="majorBidi"/>
          <w:sz w:val="30"/>
          <w:szCs w:val="30"/>
          <w:cs/>
        </w:rPr>
        <w:t xml:space="preserve">ท </w:t>
      </w:r>
      <w:r w:rsidRPr="00F11650">
        <w:rPr>
          <w:rFonts w:asciiTheme="majorBidi" w:hAnsiTheme="majorBidi" w:cstheme="majorBidi"/>
          <w:sz w:val="30"/>
          <w:szCs w:val="30"/>
          <w:cs/>
        </w:rPr>
        <w:t>วารี เมดิคอล จำกัด ในธุรกิจผลิตและจำหน่ายระบบน้ำบริสุทธิ์เพื่อใช้ในอุตสาหกรรม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14:paraId="11B69337" w14:textId="77777777" w:rsidR="004E1F34" w:rsidRPr="00F11650" w:rsidRDefault="004E1F34" w:rsidP="004E1F3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2307E2" w14:textId="77777777" w:rsidR="00C378C5" w:rsidRPr="00F11650" w:rsidRDefault="00C378C5" w:rsidP="00C378C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1650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2CF25141" w14:textId="77777777" w:rsidR="00C378C5" w:rsidRPr="00F11650" w:rsidRDefault="00C378C5" w:rsidP="00C378C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488CCB" w14:textId="1E354D8A" w:rsidR="00B31FBD" w:rsidRPr="00F11650" w:rsidRDefault="00C378C5" w:rsidP="006A2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>กลุ่มบริษัทมีค่าใช้จ่ายที่เกี่ยวข้องกับการซื้อบริษัท เกรซ วอเทอร์ เมด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และบริษัท วารี เมดิคอล จำกัด เป็นจำนวนเงิน </w:t>
      </w:r>
      <w:r w:rsidRPr="00F11650">
        <w:rPr>
          <w:rFonts w:asciiTheme="majorBidi" w:hAnsiTheme="majorBidi" w:cstheme="majorBidi"/>
          <w:sz w:val="30"/>
          <w:szCs w:val="30"/>
        </w:rPr>
        <w:t xml:space="preserve">3.1 </w:t>
      </w:r>
      <w:r w:rsidRPr="00F1165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23043"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>โดยได้ถูกรวมอยู่ในต้นทุนที่เกี่ยวข้องกับการซื้อบริษัทย่อยในงบกำไรขาดทุนเบ็ดเสร็จรวมของกลุ่มบริษัท</w:t>
      </w:r>
      <w:r w:rsidR="00030A61" w:rsidRPr="00F11650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030A61" w:rsidRPr="00F11650">
        <w:rPr>
          <w:rFonts w:asciiTheme="majorBidi" w:hAnsiTheme="majorBidi" w:cstheme="majorBidi"/>
          <w:sz w:val="30"/>
          <w:szCs w:val="30"/>
        </w:rPr>
        <w:t xml:space="preserve">31 </w:t>
      </w:r>
      <w:r w:rsidR="00030A61" w:rsidRPr="00F1165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30A61" w:rsidRPr="00F11650">
        <w:rPr>
          <w:rFonts w:asciiTheme="majorBidi" w:hAnsiTheme="majorBidi" w:cstheme="majorBidi"/>
          <w:sz w:val="30"/>
          <w:szCs w:val="30"/>
        </w:rPr>
        <w:t>2566</w:t>
      </w:r>
    </w:p>
    <w:p w14:paraId="7E2BED2A" w14:textId="77777777" w:rsidR="009E7121" w:rsidRPr="00F11650" w:rsidRDefault="009E7121" w:rsidP="00637237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987ABA" w14:textId="4C97FD4C" w:rsidR="00821023" w:rsidRPr="00F11650" w:rsidRDefault="00821023" w:rsidP="0082102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165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01E54522" w14:textId="77777777" w:rsidR="006A2A71" w:rsidRPr="00F11650" w:rsidRDefault="006A2A71" w:rsidP="006A2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709AE" w14:textId="461EBF18" w:rsidR="00261062" w:rsidRPr="00F11650" w:rsidRDefault="00261062" w:rsidP="00261062">
      <w:pPr>
        <w:pStyle w:val="FSContent"/>
        <w:numPr>
          <w:ilvl w:val="0"/>
          <w:numId w:val="46"/>
        </w:numPr>
        <w:ind w:left="539" w:hanging="539"/>
        <w:rPr>
          <w:rFonts w:asciiTheme="majorBidi" w:hAnsiTheme="majorBidi" w:cstheme="majorBidi"/>
          <w:i/>
          <w:iCs/>
          <w:cs/>
          <w:lang w:val="en-US"/>
        </w:rPr>
      </w:pPr>
      <w:r w:rsidRPr="00F11650">
        <w:rPr>
          <w:rFonts w:asciiTheme="majorBidi" w:hAnsiTheme="majorBidi" w:cstheme="majorBidi"/>
          <w:i/>
          <w:iCs/>
          <w:cs/>
          <w:lang w:val="en-US"/>
        </w:rPr>
        <w:t xml:space="preserve">บริษัท ซีดีไอพี (ประเทศไทย) จำกัด (มหาชน) </w:t>
      </w:r>
      <w:r w:rsidR="009E2E1E" w:rsidRPr="00F11650">
        <w:rPr>
          <w:rFonts w:asciiTheme="majorBidi" w:hAnsiTheme="majorBidi" w:cstheme="majorBidi"/>
          <w:i/>
          <w:iCs/>
          <w:cs/>
          <w:lang w:val="en-US"/>
        </w:rPr>
        <w:t>(“ซีดีไอพี”)</w:t>
      </w:r>
    </w:p>
    <w:p w14:paraId="51A5BB44" w14:textId="77777777" w:rsidR="00261062" w:rsidRPr="00F11650" w:rsidRDefault="00261062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29506F" w14:textId="497E7FF0" w:rsidR="00491CD6" w:rsidRPr="00F11650" w:rsidRDefault="009E2E1E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650">
        <w:rPr>
          <w:rFonts w:asciiTheme="majorBidi" w:hAnsiTheme="majorBidi" w:cstheme="majorBidi"/>
          <w:sz w:val="30"/>
          <w:szCs w:val="30"/>
        </w:rPr>
        <w:t xml:space="preserve">24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F11650">
        <w:rPr>
          <w:rFonts w:asciiTheme="majorBidi" w:hAnsiTheme="majorBidi" w:cstheme="majorBidi"/>
          <w:sz w:val="30"/>
          <w:szCs w:val="30"/>
        </w:rPr>
        <w:t xml:space="preserve">2566 </w:t>
      </w:r>
      <w:r w:rsidRPr="00F11650">
        <w:rPr>
          <w:rFonts w:asciiTheme="majorBidi" w:hAnsiTheme="majorBidi" w:cstheme="majorBidi"/>
          <w:sz w:val="30"/>
          <w:szCs w:val="30"/>
          <w:cs/>
        </w:rPr>
        <w:t>บริษัท เจเอสพี ฟาร์มา โฮลดิ้ง</w:t>
      </w:r>
      <w:r w:rsidR="00821023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>จำกัด</w:t>
      </w:r>
      <w:r w:rsidR="00821023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ซึ่งเป็นบริษัทย่อยของบริษัท ได้ดำเนินการซื้อหุ้นสามัญของบริษัท ซีดีไอพี (ประเทศไทย) จำกัด (มหาชน) ซึ่งดำเนินธุรกิจเกี่ยวกับการรับจ้างวิจัยเชิงวิชาการในห้องปฏิบัติการ รับจ้างทดสอบและวิเคราะห์ผลทางวิทยาศาสตร์ ส่วนงานฝึกอบรมและสัมมนา และส่วนงานให้คำปรึกษายื่นขอทุนวิจัย</w:t>
      </w:r>
      <w:r w:rsidR="007421F1" w:rsidRPr="00F11650">
        <w:rPr>
          <w:rFonts w:asciiTheme="majorBidi" w:hAnsiTheme="majorBidi" w:cstheme="majorBidi"/>
          <w:sz w:val="30"/>
          <w:szCs w:val="30"/>
          <w:cs/>
        </w:rPr>
        <w:t>จากผู้ถือหุ้นรายใหญ่ของบริษัทใหญ่ในลำดับสูงสุด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F11650">
        <w:rPr>
          <w:rFonts w:asciiTheme="majorBidi" w:hAnsiTheme="majorBidi" w:cstheme="majorBidi"/>
          <w:sz w:val="30"/>
          <w:szCs w:val="30"/>
        </w:rPr>
        <w:t xml:space="preserve">156.0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ล้านหุ้นในราคาหุ้นละ </w:t>
      </w:r>
      <w:r w:rsidRPr="00F11650">
        <w:rPr>
          <w:rFonts w:asciiTheme="majorBidi" w:hAnsiTheme="majorBidi" w:cstheme="majorBidi"/>
          <w:sz w:val="30"/>
          <w:szCs w:val="30"/>
        </w:rPr>
        <w:t xml:space="preserve">1.3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บาท เป็นจำนวน </w:t>
      </w:r>
      <w:r w:rsidRPr="00F11650">
        <w:rPr>
          <w:rFonts w:asciiTheme="majorBidi" w:hAnsiTheme="majorBidi" w:cstheme="majorBidi"/>
          <w:sz w:val="30"/>
          <w:szCs w:val="30"/>
        </w:rPr>
        <w:t xml:space="preserve">200.0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คิดเป็นอัตราการถือหุ้นร้อยละ </w:t>
      </w:r>
      <w:r w:rsidRPr="00F11650">
        <w:rPr>
          <w:rFonts w:asciiTheme="majorBidi" w:hAnsiTheme="majorBidi" w:cstheme="majorBidi"/>
          <w:sz w:val="30"/>
          <w:szCs w:val="30"/>
        </w:rPr>
        <w:t xml:space="preserve">65.0 </w:t>
      </w:r>
      <w:r w:rsidRPr="00F11650">
        <w:rPr>
          <w:rFonts w:asciiTheme="majorBidi" w:hAnsiTheme="majorBidi" w:cstheme="majorBidi"/>
          <w:sz w:val="30"/>
          <w:szCs w:val="30"/>
          <w:cs/>
        </w:rPr>
        <w:t>ของหุ้นสามัญทั้งหมด</w:t>
      </w:r>
    </w:p>
    <w:p w14:paraId="0987D67E" w14:textId="77777777" w:rsidR="00174324" w:rsidRPr="00F11650" w:rsidRDefault="00174324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A4248" w14:textId="0CB57393" w:rsidR="00012E00" w:rsidRPr="00F11650" w:rsidRDefault="009E2E1E" w:rsidP="00E9649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421F1" w:rsidRPr="00F11650">
        <w:rPr>
          <w:rFonts w:asciiTheme="majorBidi" w:hAnsiTheme="majorBidi" w:cstheme="majorBidi"/>
          <w:sz w:val="30"/>
          <w:szCs w:val="30"/>
          <w:cs/>
        </w:rPr>
        <w:t>และ</w:t>
      </w:r>
      <w:r w:rsidRPr="00F11650">
        <w:rPr>
          <w:rFonts w:asciiTheme="majorBidi" w:hAnsiTheme="majorBidi" w:cstheme="majorBidi"/>
          <w:sz w:val="30"/>
          <w:szCs w:val="30"/>
          <w:cs/>
        </w:rPr>
        <w:t>ซีดีไอพีอยู่ภายใต้การควบคุมของผู้ถือหุ้นในลำดับสูงสุดเดียวกัน ดังนั้นกลุ่มบริษัทได้มาซึ่งอำนาจควบคุมในซีดีไอพี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>ณ วันที่ซื้อธุรกิจ และงบการเงินรวมได้ถูกจัดทำขึ้นตามเกณฑ์การรวมธุรกิจ</w:t>
      </w:r>
      <w:r w:rsidR="007421F1" w:rsidRPr="00F11650">
        <w:rPr>
          <w:rFonts w:asciiTheme="majorBidi" w:hAnsiTheme="majorBidi" w:cstheme="majorBidi"/>
          <w:sz w:val="30"/>
          <w:szCs w:val="30"/>
          <w:cs/>
        </w:rPr>
        <w:t>ของกิจการ</w:t>
      </w:r>
      <w:r w:rsidRPr="00F11650">
        <w:rPr>
          <w:rFonts w:asciiTheme="majorBidi" w:hAnsiTheme="majorBidi" w:cstheme="majorBidi"/>
          <w:sz w:val="30"/>
          <w:szCs w:val="30"/>
          <w:cs/>
        </w:rPr>
        <w:t>ภายใต้การควบคุมเดียวกัน ในการนี้</w:t>
      </w:r>
      <w:r w:rsidR="007421F1" w:rsidRPr="00F11650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11650">
        <w:rPr>
          <w:rFonts w:asciiTheme="majorBidi" w:hAnsiTheme="majorBidi" w:cstheme="majorBidi"/>
          <w:sz w:val="30"/>
          <w:szCs w:val="30"/>
          <w:cs/>
        </w:rPr>
        <w:t>บริษัทได้จัดทำงบการเงินรวมตามวิธีเสมือนว่าเป็นวิธีการรวมส่วนได้เสียโดยรวมงบการเงินของ</w:t>
      </w:r>
      <w:r w:rsidR="00B31FBD" w:rsidRPr="00F11650">
        <w:rPr>
          <w:rFonts w:asciiTheme="majorBidi" w:hAnsiTheme="majorBidi" w:cstheme="majorBidi"/>
          <w:sz w:val="30"/>
          <w:szCs w:val="30"/>
          <w:cs/>
        </w:rPr>
        <w:t>ซีดีไอพี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ตั้งแต่ก่อนวันที่ </w:t>
      </w:r>
      <w:r w:rsidRPr="00F11650">
        <w:rPr>
          <w:rFonts w:asciiTheme="majorBidi" w:hAnsiTheme="majorBidi" w:cstheme="majorBidi"/>
          <w:sz w:val="30"/>
          <w:szCs w:val="30"/>
        </w:rPr>
        <w:t>1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F11650">
        <w:rPr>
          <w:rFonts w:asciiTheme="majorBidi" w:hAnsiTheme="majorBidi" w:cstheme="majorBidi"/>
          <w:sz w:val="30"/>
          <w:szCs w:val="30"/>
        </w:rPr>
        <w:t>256</w:t>
      </w:r>
      <w:r w:rsidR="00703678" w:rsidRPr="00F11650">
        <w:rPr>
          <w:rFonts w:asciiTheme="majorBidi" w:hAnsiTheme="majorBidi" w:cstheme="majorBidi"/>
          <w:sz w:val="30"/>
          <w:szCs w:val="30"/>
        </w:rPr>
        <w:t>6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ซึ่งการนำเสนอข้อมูลดังกล่าวจะสะท้อนเนื้อหาทางเศรษฐกิจของ</w:t>
      </w:r>
      <w:r w:rsidR="00184F07" w:rsidRPr="00F11650">
        <w:rPr>
          <w:rFonts w:asciiTheme="majorBidi" w:hAnsiTheme="majorBidi" w:cstheme="majorBidi"/>
          <w:sz w:val="30"/>
          <w:szCs w:val="30"/>
          <w:cs/>
        </w:rPr>
        <w:t>ซีดีไอพี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เสมือนว่าบริษัทในกลุ่มได้ดำเนินธุรกิจเป็นหน่วยเศรษฐกิจเดียวกันตั้งแต่ก่อนวันที่ </w:t>
      </w:r>
      <w:r w:rsidRPr="00F11650">
        <w:rPr>
          <w:rFonts w:asciiTheme="majorBidi" w:hAnsiTheme="majorBidi" w:cstheme="majorBidi"/>
          <w:sz w:val="30"/>
          <w:szCs w:val="30"/>
        </w:rPr>
        <w:t>1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F11650">
        <w:rPr>
          <w:rFonts w:asciiTheme="majorBidi" w:hAnsiTheme="majorBidi" w:cstheme="majorBidi"/>
          <w:sz w:val="30"/>
          <w:szCs w:val="30"/>
        </w:rPr>
        <w:t>256</w:t>
      </w:r>
      <w:r w:rsidR="00703678" w:rsidRPr="00F11650">
        <w:rPr>
          <w:rFonts w:asciiTheme="majorBidi" w:hAnsiTheme="majorBidi" w:cstheme="majorBidi"/>
          <w:sz w:val="30"/>
          <w:szCs w:val="30"/>
        </w:rPr>
        <w:t>6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ถึงแม้ว่าความสัมพันธ์ของ</w:t>
      </w:r>
      <w:r w:rsidR="00184F07" w:rsidRPr="00F11650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1165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84F07" w:rsidRPr="00F11650">
        <w:rPr>
          <w:rFonts w:asciiTheme="majorBidi" w:hAnsiTheme="majorBidi" w:cstheme="majorBidi"/>
          <w:sz w:val="30"/>
          <w:szCs w:val="30"/>
          <w:cs/>
        </w:rPr>
        <w:t>กับ</w:t>
      </w:r>
      <w:r w:rsidR="00B31FBD" w:rsidRPr="00F11650">
        <w:rPr>
          <w:rFonts w:asciiTheme="majorBidi" w:hAnsiTheme="majorBidi" w:cstheme="majorBidi"/>
          <w:sz w:val="30"/>
          <w:szCs w:val="30"/>
          <w:cs/>
        </w:rPr>
        <w:t>ซีดีไอพี</w:t>
      </w:r>
      <w:r w:rsidRPr="00F11650">
        <w:rPr>
          <w:rFonts w:asciiTheme="majorBidi" w:hAnsiTheme="majorBidi" w:cstheme="majorBidi"/>
          <w:sz w:val="30"/>
          <w:szCs w:val="30"/>
          <w:cs/>
        </w:rPr>
        <w:t>ทางกฎหมายจะเกิดขึ้นในภายหลัง</w:t>
      </w:r>
    </w:p>
    <w:p w14:paraId="5F417E51" w14:textId="77777777" w:rsidR="00E96492" w:rsidRPr="00F11650" w:rsidRDefault="00E96492" w:rsidP="00E9649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1E39C6" w14:textId="06038AFE" w:rsidR="009E2E1E" w:rsidRPr="00F11650" w:rsidRDefault="009E2E1E" w:rsidP="009E2E1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>ข้อมูลของ</w:t>
      </w:r>
      <w:r w:rsidR="00184F07" w:rsidRPr="00F11650">
        <w:rPr>
          <w:rFonts w:asciiTheme="majorBidi" w:hAnsiTheme="majorBidi" w:cstheme="majorBidi"/>
          <w:sz w:val="30"/>
          <w:szCs w:val="30"/>
          <w:cs/>
        </w:rPr>
        <w:t>มูลค่าตามบัญชีของ</w:t>
      </w:r>
      <w:r w:rsidRPr="00F11650">
        <w:rPr>
          <w:rFonts w:asciiTheme="majorBidi" w:hAnsiTheme="majorBidi" w:cstheme="majorBidi"/>
          <w:sz w:val="30"/>
          <w:szCs w:val="30"/>
          <w:cs/>
        </w:rPr>
        <w:t>สินทรัพย์ที่ได้มาและหนี้สินที่รับมาแต่ละประเภทที่สำคัญที่รับรู้ ณ วันที่</w:t>
      </w:r>
      <w:r w:rsidR="00184F07" w:rsidRPr="00F11650">
        <w:rPr>
          <w:rFonts w:asciiTheme="majorBidi" w:hAnsiTheme="majorBidi" w:cstheme="majorBidi"/>
          <w:sz w:val="30"/>
          <w:szCs w:val="30"/>
          <w:cs/>
        </w:rPr>
        <w:t>รวมธุรกิจภายใต้การควบคุมเดียวกัน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E7EBFCD" w14:textId="77777777" w:rsidR="00261062" w:rsidRPr="00F11650" w:rsidRDefault="00261062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46" w:type="dxa"/>
        <w:tblInd w:w="450" w:type="dxa"/>
        <w:tblLook w:val="01E0" w:firstRow="1" w:lastRow="1" w:firstColumn="1" w:lastColumn="1" w:noHBand="0" w:noVBand="0"/>
      </w:tblPr>
      <w:tblGrid>
        <w:gridCol w:w="6055"/>
        <w:gridCol w:w="994"/>
        <w:gridCol w:w="271"/>
        <w:gridCol w:w="1626"/>
      </w:tblGrid>
      <w:tr w:rsidR="006F7A62" w:rsidRPr="00F11650" w14:paraId="05346214" w14:textId="77777777">
        <w:trPr>
          <w:trHeight w:val="404"/>
          <w:tblHeader/>
        </w:trPr>
        <w:tc>
          <w:tcPr>
            <w:tcW w:w="6055" w:type="dxa"/>
          </w:tcPr>
          <w:p w14:paraId="3BF3BA13" w14:textId="75FEFC9B" w:rsidR="006F7A62" w:rsidRPr="00F11650" w:rsidRDefault="00EE23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994" w:type="dxa"/>
            <w:vAlign w:val="bottom"/>
          </w:tcPr>
          <w:p w14:paraId="10363E60" w14:textId="6523E297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0C03A9B1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vAlign w:val="bottom"/>
          </w:tcPr>
          <w:p w14:paraId="0391A35A" w14:textId="1D8F107E" w:rsidR="006F7A62" w:rsidRPr="00F11650" w:rsidRDefault="006F7A6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</w:tr>
      <w:tr w:rsidR="006F7A62" w:rsidRPr="00F11650" w14:paraId="3B62031A" w14:textId="77777777">
        <w:trPr>
          <w:trHeight w:val="404"/>
          <w:tblHeader/>
        </w:trPr>
        <w:tc>
          <w:tcPr>
            <w:tcW w:w="6055" w:type="dxa"/>
          </w:tcPr>
          <w:p w14:paraId="45A35D73" w14:textId="77777777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2744E9DC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9CC51AD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4E660887" w14:textId="77777777" w:rsidR="006F7A62" w:rsidRPr="00F11650" w:rsidRDefault="006F7A62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7A62" w:rsidRPr="00F11650" w14:paraId="098CBB78" w14:textId="77777777">
        <w:trPr>
          <w:trHeight w:val="78"/>
        </w:trPr>
        <w:tc>
          <w:tcPr>
            <w:tcW w:w="6055" w:type="dxa"/>
          </w:tcPr>
          <w:p w14:paraId="3A1DD10A" w14:textId="77777777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</w:tcPr>
          <w:p w14:paraId="24E9493F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4ABBCD9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B7884D4" w14:textId="4C4F259B" w:rsidR="006F7A62" w:rsidRPr="00F11650" w:rsidRDefault="006F7A62" w:rsidP="00FD5F9F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3,146</w:t>
            </w:r>
          </w:p>
        </w:tc>
      </w:tr>
      <w:tr w:rsidR="006F7A62" w:rsidRPr="00F11650" w14:paraId="2B581C48" w14:textId="77777777">
        <w:trPr>
          <w:trHeight w:val="392"/>
        </w:trPr>
        <w:tc>
          <w:tcPr>
            <w:tcW w:w="6055" w:type="dxa"/>
          </w:tcPr>
          <w:p w14:paraId="7700A735" w14:textId="675E14C4" w:rsidR="006F7A62" w:rsidRPr="00F11650" w:rsidRDefault="006F7A6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4" w:type="dxa"/>
          </w:tcPr>
          <w:p w14:paraId="6F1B9A6E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10069AC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7E29AC3" w14:textId="22A25385" w:rsidR="006F7A62" w:rsidRPr="00F11650" w:rsidRDefault="001264F3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1264F3" w:rsidRPr="00F11650" w14:paraId="30069B59" w14:textId="77777777">
        <w:trPr>
          <w:trHeight w:val="392"/>
        </w:trPr>
        <w:tc>
          <w:tcPr>
            <w:tcW w:w="6055" w:type="dxa"/>
          </w:tcPr>
          <w:p w14:paraId="2392DF23" w14:textId="2357EF4E" w:rsidR="001264F3" w:rsidRPr="00F11650" w:rsidRDefault="001264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ลูกหนี้ตามสัญญาเช่าการเงิน</w:t>
            </w:r>
            <w:r w:rsidR="00177879" w:rsidRPr="00F11650">
              <w:rPr>
                <w:rFonts w:asciiTheme="majorBidi" w:hAnsiTheme="majorBidi" w:cs="Angsana New"/>
                <w:sz w:val="30"/>
                <w:szCs w:val="30"/>
              </w:rPr>
              <w:t xml:space="preserve"> - </w:t>
            </w:r>
            <w:r w:rsidRPr="00F11650">
              <w:rPr>
                <w:rFonts w:asciiTheme="majorBidi" w:hAnsiTheme="majorBidi" w:cs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94" w:type="dxa"/>
          </w:tcPr>
          <w:p w14:paraId="5486FA49" w14:textId="77777777" w:rsidR="001264F3" w:rsidRPr="00F11650" w:rsidRDefault="001264F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93CA1AD" w14:textId="77777777" w:rsidR="001264F3" w:rsidRPr="00F11650" w:rsidRDefault="001264F3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06135DEA" w14:textId="65554667" w:rsidR="001264F3" w:rsidRPr="00F11650" w:rsidRDefault="001264F3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2,498</w:t>
            </w:r>
          </w:p>
        </w:tc>
      </w:tr>
      <w:tr w:rsidR="006F7A62" w:rsidRPr="00F11650" w14:paraId="1363457E" w14:textId="77777777">
        <w:trPr>
          <w:trHeight w:val="404"/>
        </w:trPr>
        <w:tc>
          <w:tcPr>
            <w:tcW w:w="6055" w:type="dxa"/>
          </w:tcPr>
          <w:p w14:paraId="6E41D025" w14:textId="77777777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4" w:type="dxa"/>
          </w:tcPr>
          <w:p w14:paraId="6DDAFB0C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4DDF2E0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1BB240F" w14:textId="750151DF" w:rsidR="006F7A62" w:rsidRPr="00F11650" w:rsidRDefault="006F7A62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2,097</w:t>
            </w:r>
          </w:p>
        </w:tc>
      </w:tr>
      <w:tr w:rsidR="006F7A62" w:rsidRPr="00F11650" w14:paraId="10C1A54C" w14:textId="77777777">
        <w:trPr>
          <w:trHeight w:val="392"/>
        </w:trPr>
        <w:tc>
          <w:tcPr>
            <w:tcW w:w="6055" w:type="dxa"/>
          </w:tcPr>
          <w:p w14:paraId="626DB7C8" w14:textId="77777777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4" w:type="dxa"/>
          </w:tcPr>
          <w:p w14:paraId="263058A9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7C61F8A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76B4CA4B" w14:textId="7DD0FBE1" w:rsidR="006F7A62" w:rsidRPr="00F11650" w:rsidRDefault="006F7A62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6F7A62" w:rsidRPr="00F11650" w14:paraId="07E3983C" w14:textId="77777777">
        <w:trPr>
          <w:trHeight w:val="392"/>
        </w:trPr>
        <w:tc>
          <w:tcPr>
            <w:tcW w:w="6055" w:type="dxa"/>
          </w:tcPr>
          <w:p w14:paraId="112FA358" w14:textId="4D90186D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994" w:type="dxa"/>
          </w:tcPr>
          <w:p w14:paraId="6B9A2382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3512971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BAF873A" w14:textId="17473102" w:rsidR="006F7A62" w:rsidRPr="00F11650" w:rsidRDefault="006F7A62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6F7A62" w:rsidRPr="00F11650" w14:paraId="0CB5515D" w14:textId="77777777">
        <w:trPr>
          <w:trHeight w:val="392"/>
        </w:trPr>
        <w:tc>
          <w:tcPr>
            <w:tcW w:w="6055" w:type="dxa"/>
          </w:tcPr>
          <w:p w14:paraId="4A00D9E3" w14:textId="612B436E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4" w:type="dxa"/>
          </w:tcPr>
          <w:p w14:paraId="1DB3A96A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0771A15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4430518C" w14:textId="449C9337" w:rsidR="006F7A62" w:rsidRPr="00F11650" w:rsidRDefault="006F7A62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5,989</w:t>
            </w:r>
          </w:p>
        </w:tc>
      </w:tr>
      <w:tr w:rsidR="006F7A62" w:rsidRPr="00F11650" w14:paraId="51791D82" w14:textId="77777777">
        <w:trPr>
          <w:trHeight w:val="392"/>
        </w:trPr>
        <w:tc>
          <w:tcPr>
            <w:tcW w:w="6055" w:type="dxa"/>
          </w:tcPr>
          <w:p w14:paraId="5726E248" w14:textId="3C3FF437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994" w:type="dxa"/>
          </w:tcPr>
          <w:p w14:paraId="09C3D71A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91FA5FC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0E2F8E77" w14:textId="1134206A" w:rsidR="006F7A62" w:rsidRPr="00F11650" w:rsidRDefault="006F7A62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132,144</w:t>
            </w:r>
          </w:p>
        </w:tc>
      </w:tr>
      <w:tr w:rsidR="001264F3" w:rsidRPr="00F11650" w14:paraId="4E3E9749" w14:textId="77777777">
        <w:trPr>
          <w:trHeight w:val="392"/>
        </w:trPr>
        <w:tc>
          <w:tcPr>
            <w:tcW w:w="6055" w:type="dxa"/>
          </w:tcPr>
          <w:p w14:paraId="75A499BC" w14:textId="1D2FDB28" w:rsidR="001264F3" w:rsidRPr="00F11650" w:rsidRDefault="001264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ลูกหนี้ตามสัญญาเช่าการเงิน</w:t>
            </w:r>
            <w:r w:rsidR="00177879"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7879" w:rsidRPr="00F11650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="00177879"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994" w:type="dxa"/>
          </w:tcPr>
          <w:p w14:paraId="46AAAB65" w14:textId="77777777" w:rsidR="001264F3" w:rsidRPr="00F11650" w:rsidRDefault="001264F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C7E2353" w14:textId="77777777" w:rsidR="001264F3" w:rsidRPr="00F11650" w:rsidRDefault="001264F3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E1DF4A1" w14:textId="241DFD97" w:rsidR="001264F3" w:rsidRPr="00F11650" w:rsidRDefault="001264F3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6,329</w:t>
            </w:r>
          </w:p>
        </w:tc>
      </w:tr>
      <w:tr w:rsidR="006F7A62" w:rsidRPr="00F11650" w14:paraId="4397FFAD" w14:textId="77777777">
        <w:trPr>
          <w:trHeight w:val="392"/>
        </w:trPr>
        <w:tc>
          <w:tcPr>
            <w:tcW w:w="6055" w:type="dxa"/>
          </w:tcPr>
          <w:p w14:paraId="279E3F39" w14:textId="1800F177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เงินให้กู้ยืมระยะยาวแก่บุคคลและกิจการที่</w:t>
            </w:r>
            <w:r w:rsidR="00AC58CC"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94" w:type="dxa"/>
          </w:tcPr>
          <w:p w14:paraId="7CEC3B1B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DA46D01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77F66BF1" w14:textId="7CB1459E" w:rsidR="006F7A62" w:rsidRPr="00F11650" w:rsidRDefault="00AC58CC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AC58CC" w:rsidRPr="00F11650" w14:paraId="7D07E6C9" w14:textId="77777777">
        <w:trPr>
          <w:trHeight w:val="392"/>
        </w:trPr>
        <w:tc>
          <w:tcPr>
            <w:tcW w:w="6055" w:type="dxa"/>
          </w:tcPr>
          <w:p w14:paraId="7BC76D5A" w14:textId="29051192" w:rsidR="00AC58CC" w:rsidRPr="00F11650" w:rsidRDefault="00AC58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เงินให้กู้ยืมระยะยาวแก่บุคคลและกิจการที่เกี่ยวข้องกัน</w:t>
            </w:r>
          </w:p>
        </w:tc>
        <w:tc>
          <w:tcPr>
            <w:tcW w:w="994" w:type="dxa"/>
          </w:tcPr>
          <w:p w14:paraId="2CBAFD66" w14:textId="77777777" w:rsidR="00AC58CC" w:rsidRPr="00F11650" w:rsidRDefault="00AC58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C97F485" w14:textId="77777777" w:rsidR="00AC58CC" w:rsidRPr="00F11650" w:rsidRDefault="00AC58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0C8C4A37" w14:textId="33AE9FCF" w:rsidR="00AC58CC" w:rsidRPr="00F11650" w:rsidRDefault="00AC58CC" w:rsidP="00FD5F9F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8,372</w:t>
            </w:r>
          </w:p>
        </w:tc>
      </w:tr>
      <w:tr w:rsidR="006F7A62" w:rsidRPr="00F11650" w14:paraId="3AA8408B" w14:textId="77777777">
        <w:trPr>
          <w:trHeight w:val="392"/>
        </w:trPr>
        <w:tc>
          <w:tcPr>
            <w:tcW w:w="6055" w:type="dxa"/>
          </w:tcPr>
          <w:p w14:paraId="6FEF066F" w14:textId="77777777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4" w:type="dxa"/>
          </w:tcPr>
          <w:p w14:paraId="3FD6C882" w14:textId="6F9B2D91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DD70A8E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DBCAF92" w14:textId="175417E4" w:rsidR="006F7A62" w:rsidRPr="00F11650" w:rsidRDefault="006F7A62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31FBD" w:rsidRPr="00F11650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6F7A62" w:rsidRPr="00F11650" w14:paraId="7D3684B2" w14:textId="77777777">
        <w:trPr>
          <w:trHeight w:val="404"/>
        </w:trPr>
        <w:tc>
          <w:tcPr>
            <w:tcW w:w="6055" w:type="dxa"/>
          </w:tcPr>
          <w:p w14:paraId="63C0D96E" w14:textId="77777777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4" w:type="dxa"/>
          </w:tcPr>
          <w:p w14:paraId="78622EFE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9B1C4E6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3DBAADB" w14:textId="3761F387" w:rsidR="006F7A62" w:rsidRPr="00F11650" w:rsidRDefault="006F7A62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</w:tr>
      <w:tr w:rsidR="006F7A62" w:rsidRPr="00F11650" w14:paraId="600DB751" w14:textId="77777777">
        <w:trPr>
          <w:trHeight w:val="404"/>
        </w:trPr>
        <w:tc>
          <w:tcPr>
            <w:tcW w:w="6055" w:type="dxa"/>
          </w:tcPr>
          <w:p w14:paraId="2953C217" w14:textId="0B4C2B6A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4" w:type="dxa"/>
          </w:tcPr>
          <w:p w14:paraId="0D49A814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DC1BD53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C89083B" w14:textId="0B073B22" w:rsidR="006F7A62" w:rsidRPr="00F11650" w:rsidRDefault="006F7A62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31FBD" w:rsidRPr="00F1165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2612C" w:rsidRPr="00F11650" w14:paraId="62F147C3" w14:textId="77777777">
        <w:trPr>
          <w:trHeight w:val="404"/>
        </w:trPr>
        <w:tc>
          <w:tcPr>
            <w:tcW w:w="6055" w:type="dxa"/>
          </w:tcPr>
          <w:p w14:paraId="2C8E923B" w14:textId="40CB48A1" w:rsidR="00B2612C" w:rsidRPr="00F11650" w:rsidRDefault="00B261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4" w:type="dxa"/>
          </w:tcPr>
          <w:p w14:paraId="748CAAEF" w14:textId="77777777" w:rsidR="00B2612C" w:rsidRPr="00F11650" w:rsidRDefault="00B2612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3869A4B" w14:textId="77777777" w:rsidR="00B2612C" w:rsidRPr="00F11650" w:rsidRDefault="00B2612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DDA18AB" w14:textId="16DD0501" w:rsidR="00B2612C" w:rsidRPr="00F11650" w:rsidRDefault="00B2612C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(18,668)</w:t>
            </w:r>
          </w:p>
        </w:tc>
      </w:tr>
      <w:tr w:rsidR="006F7A62" w:rsidRPr="00F11650" w14:paraId="79F1BC89" w14:textId="77777777">
        <w:trPr>
          <w:trHeight w:val="392"/>
        </w:trPr>
        <w:tc>
          <w:tcPr>
            <w:tcW w:w="6055" w:type="dxa"/>
          </w:tcPr>
          <w:p w14:paraId="2F8DAB82" w14:textId="77777777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4" w:type="dxa"/>
          </w:tcPr>
          <w:p w14:paraId="68F96407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27F5D86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B33B69F" w14:textId="0515B62C" w:rsidR="006F7A62" w:rsidRPr="00F11650" w:rsidRDefault="006F7A62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(405)</w:t>
            </w:r>
          </w:p>
        </w:tc>
      </w:tr>
      <w:tr w:rsidR="006F7A62" w:rsidRPr="00F11650" w14:paraId="7B685294" w14:textId="77777777">
        <w:trPr>
          <w:trHeight w:val="392"/>
        </w:trPr>
        <w:tc>
          <w:tcPr>
            <w:tcW w:w="6055" w:type="dxa"/>
          </w:tcPr>
          <w:p w14:paraId="49DADE9D" w14:textId="77777777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4" w:type="dxa"/>
          </w:tcPr>
          <w:p w14:paraId="6C9AF6D6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FFC6CBA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1E3CE25" w14:textId="44896D64" w:rsidR="006F7A62" w:rsidRPr="00F11650" w:rsidRDefault="006F7A62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(16,4</w:t>
            </w:r>
            <w:r w:rsidR="003723AF" w:rsidRPr="00F11650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F7A62" w:rsidRPr="00F11650" w14:paraId="7E0A8FAF" w14:textId="77777777">
        <w:trPr>
          <w:trHeight w:val="392"/>
        </w:trPr>
        <w:tc>
          <w:tcPr>
            <w:tcW w:w="6055" w:type="dxa"/>
          </w:tcPr>
          <w:p w14:paraId="2AEE0C5B" w14:textId="5E48B34F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994" w:type="dxa"/>
          </w:tcPr>
          <w:p w14:paraId="095CB83C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514799D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D8A4F22" w14:textId="2A3533EF" w:rsidR="006F7A62" w:rsidRPr="00F11650" w:rsidRDefault="006F7A62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(2,738)</w:t>
            </w:r>
          </w:p>
        </w:tc>
      </w:tr>
      <w:tr w:rsidR="006F7A62" w:rsidRPr="00F11650" w14:paraId="2EFDE266" w14:textId="77777777">
        <w:trPr>
          <w:trHeight w:val="392"/>
        </w:trPr>
        <w:tc>
          <w:tcPr>
            <w:tcW w:w="6055" w:type="dxa"/>
          </w:tcPr>
          <w:p w14:paraId="12DCA5A2" w14:textId="1D8CA0C1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B2612C"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  <w:r w:rsidR="00B2612C"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994" w:type="dxa"/>
          </w:tcPr>
          <w:p w14:paraId="35CAE4BC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3B5D291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15BEF73" w14:textId="24A4F21B" w:rsidR="006F7A62" w:rsidRPr="00F11650" w:rsidRDefault="006F7A62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612C" w:rsidRPr="00F11650"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F7A62" w:rsidRPr="00F11650" w14:paraId="653D6E5D" w14:textId="77777777">
        <w:trPr>
          <w:trHeight w:val="392"/>
        </w:trPr>
        <w:tc>
          <w:tcPr>
            <w:tcW w:w="6055" w:type="dxa"/>
          </w:tcPr>
          <w:p w14:paraId="157CA60C" w14:textId="4018FECB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69FAD2DA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677F3C0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2CEDE92" w14:textId="38045264" w:rsidR="006F7A62" w:rsidRPr="00F11650" w:rsidRDefault="006F7A62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(5,305)</w:t>
            </w:r>
          </w:p>
        </w:tc>
      </w:tr>
      <w:tr w:rsidR="006F7A62" w:rsidRPr="00F11650" w14:paraId="2121B8A9" w14:textId="77777777">
        <w:trPr>
          <w:trHeight w:val="404"/>
        </w:trPr>
        <w:tc>
          <w:tcPr>
            <w:tcW w:w="6055" w:type="dxa"/>
          </w:tcPr>
          <w:p w14:paraId="6C35029B" w14:textId="67F3DDCC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="00BC6A77"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994" w:type="dxa"/>
          </w:tcPr>
          <w:p w14:paraId="48B1E47A" w14:textId="77777777" w:rsidR="006F7A62" w:rsidRPr="00F11650" w:rsidRDefault="006F7A6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B96F303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18F59A00" w14:textId="39ED11B7" w:rsidR="006F7A62" w:rsidRPr="00F11650" w:rsidRDefault="006F7A62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(546)</w:t>
            </w:r>
          </w:p>
        </w:tc>
      </w:tr>
      <w:tr w:rsidR="006F7A62" w:rsidRPr="00F11650" w14:paraId="1836A700" w14:textId="77777777">
        <w:trPr>
          <w:trHeight w:val="404"/>
        </w:trPr>
        <w:tc>
          <w:tcPr>
            <w:tcW w:w="6055" w:type="dxa"/>
          </w:tcPr>
          <w:p w14:paraId="25B5E9E3" w14:textId="77777777" w:rsidR="006F7A62" w:rsidRPr="00F11650" w:rsidRDefault="006F7A6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994" w:type="dxa"/>
          </w:tcPr>
          <w:p w14:paraId="4EDA6FAC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CFAFAE5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3377DBC3" w14:textId="4C809B9C" w:rsidR="006F7A62" w:rsidRPr="00F11650" w:rsidRDefault="00B31FBD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124,90</w:t>
            </w:r>
            <w:r w:rsidR="00FF5AED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6F7A62" w:rsidRPr="00F11650" w14:paraId="0D4BF974" w14:textId="77777777">
        <w:trPr>
          <w:trHeight w:val="392"/>
        </w:trPr>
        <w:tc>
          <w:tcPr>
            <w:tcW w:w="6055" w:type="dxa"/>
          </w:tcPr>
          <w:p w14:paraId="03B178B4" w14:textId="28C83BCF" w:rsidR="006F7A62" w:rsidRPr="00F11650" w:rsidRDefault="006F7A6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="00B31FBD" w:rsidRPr="00F11650">
              <w:rPr>
                <w:rFonts w:asciiTheme="majorBidi" w:hAnsiTheme="majorBidi" w:cstheme="majorBidi"/>
                <w:sz w:val="30"/>
                <w:szCs w:val="30"/>
              </w:rPr>
              <w:t>35.0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4" w:type="dxa"/>
          </w:tcPr>
          <w:p w14:paraId="4A7052BA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2229265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13570AF4" w14:textId="2DA371E9" w:rsidR="006F7A62" w:rsidRPr="00F11650" w:rsidRDefault="006F7A62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1FBD" w:rsidRPr="00F11650">
              <w:rPr>
                <w:rFonts w:asciiTheme="majorBidi" w:hAnsiTheme="majorBidi" w:cstheme="majorBidi"/>
                <w:sz w:val="30"/>
                <w:szCs w:val="30"/>
              </w:rPr>
              <w:t>43,718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F7A62" w:rsidRPr="00F11650" w14:paraId="671174A3" w14:textId="77777777">
        <w:trPr>
          <w:trHeight w:val="404"/>
        </w:trPr>
        <w:tc>
          <w:tcPr>
            <w:tcW w:w="6055" w:type="dxa"/>
          </w:tcPr>
          <w:p w14:paraId="36AD7D35" w14:textId="16367E55" w:rsidR="006F7A62" w:rsidRPr="00F11650" w:rsidRDefault="006F7A6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รวมสินทรัพย์สุทธิที่ได้รับ</w:t>
            </w:r>
          </w:p>
        </w:tc>
        <w:tc>
          <w:tcPr>
            <w:tcW w:w="994" w:type="dxa"/>
          </w:tcPr>
          <w:p w14:paraId="38A91838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A12FE80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55BA4C64" w14:textId="1A1BB1F2" w:rsidR="006F7A62" w:rsidRPr="00F11650" w:rsidRDefault="00B31FBD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81,19</w:t>
            </w:r>
            <w:r w:rsidR="00FF5AED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6F7A62" w:rsidRPr="00F11650" w14:paraId="71C2DAB9" w14:textId="77777777">
        <w:trPr>
          <w:trHeight w:val="404"/>
        </w:trPr>
        <w:tc>
          <w:tcPr>
            <w:tcW w:w="6055" w:type="dxa"/>
          </w:tcPr>
          <w:p w14:paraId="23B48907" w14:textId="4EE94E9C" w:rsidR="006F7A62" w:rsidRPr="00F11650" w:rsidRDefault="00062D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</w:t>
            </w:r>
            <w:r w:rsidR="00B31FBD"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994" w:type="dxa"/>
          </w:tcPr>
          <w:p w14:paraId="5FF99607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4FD6523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081D93FC" w14:textId="600F2AFB" w:rsidR="006F7A62" w:rsidRPr="00F11650" w:rsidRDefault="00B31FBD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118,8</w:t>
            </w:r>
            <w:r w:rsidR="003723AF" w:rsidRPr="00F1165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6F7A62" w:rsidRPr="00F11650" w14:paraId="4CE90915" w14:textId="77777777">
        <w:trPr>
          <w:trHeight w:val="392"/>
        </w:trPr>
        <w:tc>
          <w:tcPr>
            <w:tcW w:w="6055" w:type="dxa"/>
          </w:tcPr>
          <w:p w14:paraId="5B4DE38A" w14:textId="77777777" w:rsidR="006F7A62" w:rsidRPr="00F11650" w:rsidRDefault="006F7A6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4" w:type="dxa"/>
          </w:tcPr>
          <w:p w14:paraId="561F1A8B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24A388B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7467CB24" w14:textId="0E74F0A9" w:rsidR="006F7A62" w:rsidRPr="00F11650" w:rsidRDefault="00B31FBD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</w:tr>
      <w:tr w:rsidR="00F61113" w:rsidRPr="00F11650" w14:paraId="5E81BB19" w14:textId="77777777">
        <w:trPr>
          <w:trHeight w:val="404"/>
          <w:tblHeader/>
        </w:trPr>
        <w:tc>
          <w:tcPr>
            <w:tcW w:w="6055" w:type="dxa"/>
          </w:tcPr>
          <w:p w14:paraId="1D56CAD1" w14:textId="77777777" w:rsidR="00F61113" w:rsidRPr="00F11650" w:rsidRDefault="00F611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25AF7A10" w14:textId="77777777" w:rsidR="00F61113" w:rsidRPr="00F11650" w:rsidRDefault="00F6111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7EA6BE3" w14:textId="77777777" w:rsidR="00F61113" w:rsidRPr="00F11650" w:rsidRDefault="00F61113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739C685" w14:textId="0C267D19" w:rsidR="00F61113" w:rsidRPr="00F11650" w:rsidRDefault="00F61113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F7A62" w:rsidRPr="00F11650" w14:paraId="422DF197" w14:textId="77777777">
        <w:trPr>
          <w:trHeight w:val="392"/>
        </w:trPr>
        <w:tc>
          <w:tcPr>
            <w:tcW w:w="6055" w:type="dxa"/>
          </w:tcPr>
          <w:p w14:paraId="585C8448" w14:textId="48C76483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</w:t>
            </w:r>
            <w:r w:rsidR="00184F07"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รวมธุรกิจภายใต้การควบคุมเดียวกัน</w:t>
            </w:r>
          </w:p>
        </w:tc>
        <w:tc>
          <w:tcPr>
            <w:tcW w:w="994" w:type="dxa"/>
          </w:tcPr>
          <w:p w14:paraId="704BAC00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21260C8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61797F9" w14:textId="1BD64A4B" w:rsidR="006F7A62" w:rsidRPr="00F11650" w:rsidRDefault="00B31FBD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3,146</w:t>
            </w:r>
          </w:p>
        </w:tc>
      </w:tr>
      <w:tr w:rsidR="006F7A62" w:rsidRPr="00F11650" w14:paraId="4F03A39F" w14:textId="77777777">
        <w:trPr>
          <w:trHeight w:val="404"/>
        </w:trPr>
        <w:tc>
          <w:tcPr>
            <w:tcW w:w="6055" w:type="dxa"/>
          </w:tcPr>
          <w:p w14:paraId="779A084A" w14:textId="77777777" w:rsidR="006F7A62" w:rsidRPr="00F11650" w:rsidRDefault="006F7A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994" w:type="dxa"/>
          </w:tcPr>
          <w:p w14:paraId="6B3D084D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F7450E9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4C50B384" w14:textId="2FC7EF43" w:rsidR="006F7A62" w:rsidRPr="00F11650" w:rsidRDefault="00B31FBD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(200,000)</w:t>
            </w:r>
          </w:p>
        </w:tc>
      </w:tr>
      <w:tr w:rsidR="006F7A62" w:rsidRPr="00F11650" w14:paraId="751E448A" w14:textId="77777777">
        <w:trPr>
          <w:trHeight w:val="404"/>
        </w:trPr>
        <w:tc>
          <w:tcPr>
            <w:tcW w:w="6055" w:type="dxa"/>
          </w:tcPr>
          <w:p w14:paraId="59A8EE57" w14:textId="77777777" w:rsidR="006F7A62" w:rsidRPr="00F11650" w:rsidRDefault="006F7A6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4" w:type="dxa"/>
          </w:tcPr>
          <w:p w14:paraId="40CC68CE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CDD8192" w14:textId="77777777" w:rsidR="006F7A62" w:rsidRPr="00F11650" w:rsidRDefault="006F7A6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58C0BCF7" w14:textId="5897C9CB" w:rsidR="006F7A62" w:rsidRPr="00F11650" w:rsidRDefault="006F7A62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31FBD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196,854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6BDAB63" w14:textId="20E26B6F" w:rsidR="00AF39B6" w:rsidRPr="00F11650" w:rsidRDefault="00AF39B6" w:rsidP="00AF39B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1650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การปรับปรุงงบการเงินงวดก่อน</w:t>
      </w:r>
    </w:p>
    <w:p w14:paraId="5564B182" w14:textId="77777777" w:rsidR="00AF39B6" w:rsidRPr="00F11650" w:rsidRDefault="00AF39B6" w:rsidP="00AF39B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FA9914" w14:textId="2C652572" w:rsidR="00AF39B6" w:rsidRPr="00F11650" w:rsidRDefault="00AF39B6" w:rsidP="00AF39B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 w:hint="cs"/>
          <w:sz w:val="30"/>
          <w:szCs w:val="30"/>
          <w:cs/>
        </w:rPr>
        <w:t xml:space="preserve">งบฐานะการเงินรวม ณ วันที่ </w:t>
      </w:r>
      <w:r w:rsidRPr="00F11650">
        <w:rPr>
          <w:rFonts w:asciiTheme="majorBidi" w:hAnsiTheme="majorBidi" w:cstheme="majorBidi"/>
          <w:sz w:val="30"/>
          <w:szCs w:val="30"/>
        </w:rPr>
        <w:t>31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F11650">
        <w:rPr>
          <w:rFonts w:asciiTheme="majorBidi" w:hAnsiTheme="majorBidi" w:cstheme="majorBidi"/>
          <w:sz w:val="30"/>
          <w:szCs w:val="30"/>
        </w:rPr>
        <w:t>2566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 xml:space="preserve"> และงบกำไรขาดทุนเบ็ดเสร็จรวมสำหรับงวดสามเดือนและ</w:t>
      </w:r>
      <w:r w:rsidR="00CC5C07" w:rsidRPr="00F11650">
        <w:rPr>
          <w:rFonts w:asciiTheme="majorBidi" w:hAnsiTheme="majorBidi" w:cstheme="majorBidi"/>
          <w:sz w:val="30"/>
          <w:szCs w:val="30"/>
        </w:rPr>
        <w:br/>
      </w:r>
      <w:r w:rsidRPr="00F11650">
        <w:rPr>
          <w:rFonts w:asciiTheme="majorBidi" w:hAnsiTheme="majorBidi" w:cstheme="majorBidi" w:hint="cs"/>
          <w:sz w:val="30"/>
          <w:szCs w:val="30"/>
          <w:cs/>
        </w:rPr>
        <w:t xml:space="preserve">หกเดือนสิ้นสุดวันที่ </w:t>
      </w:r>
      <w:r w:rsidRPr="00F11650">
        <w:rPr>
          <w:rFonts w:asciiTheme="majorBidi" w:hAnsiTheme="majorBidi" w:cstheme="majorBidi"/>
          <w:sz w:val="30"/>
          <w:szCs w:val="30"/>
        </w:rPr>
        <w:t xml:space="preserve">30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F11650">
        <w:rPr>
          <w:rFonts w:asciiTheme="majorBidi" w:hAnsiTheme="majorBidi" w:cstheme="majorBidi"/>
          <w:sz w:val="30"/>
          <w:szCs w:val="30"/>
        </w:rPr>
        <w:t xml:space="preserve">2566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ที่แสดงเปรียบเทียบอยู่ในงบการเงินนี้ ได้ถูกปรับปรุงจากงบการเงินที่ได้จัดทำไว้เดิม ซึ่งการปรับปรุงดังกล่าวเป็นไปตามเงื่อนไขการปรับปรุงบัญชีเกี่ยวกับการซื้อธุรกิจ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4310C6F7" w14:textId="77777777" w:rsidR="00AF39B6" w:rsidRPr="00F11650" w:rsidRDefault="00AF39B6" w:rsidP="0011752C">
      <w:pPr>
        <w:ind w:left="540" w:firstLine="11"/>
        <w:jc w:val="thaiDistribute"/>
        <w:rPr>
          <w:rFonts w:asciiTheme="majorBidi" w:hAnsiTheme="majorBidi" w:cstheme="majorBidi"/>
          <w:sz w:val="30"/>
          <w:szCs w:val="30"/>
        </w:rPr>
      </w:pPr>
    </w:p>
    <w:p w14:paraId="57ED1599" w14:textId="77777777" w:rsidR="00AF39B6" w:rsidRPr="00F11650" w:rsidRDefault="00AF39B6" w:rsidP="00AF39B6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 w:hint="cs"/>
          <w:sz w:val="30"/>
          <w:szCs w:val="30"/>
          <w:cs/>
        </w:rPr>
        <w:t xml:space="preserve">ผลกระทบต่องบฐานะการเงินรวม ณ วันที่ </w:t>
      </w:r>
      <w:r w:rsidRPr="00F11650">
        <w:rPr>
          <w:rFonts w:asciiTheme="majorBidi" w:hAnsiTheme="majorBidi" w:cstheme="majorBidi"/>
          <w:sz w:val="30"/>
          <w:szCs w:val="30"/>
        </w:rPr>
        <w:t xml:space="preserve">31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F11650">
        <w:rPr>
          <w:rFonts w:asciiTheme="majorBidi" w:hAnsiTheme="majorBidi" w:cstheme="majorBidi"/>
          <w:sz w:val="30"/>
          <w:szCs w:val="30"/>
        </w:rPr>
        <w:t>2566</w:t>
      </w:r>
    </w:p>
    <w:p w14:paraId="3D62814C" w14:textId="77777777" w:rsidR="00AF39B6" w:rsidRPr="00F11650" w:rsidRDefault="00AF39B6" w:rsidP="00AF39B6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584"/>
        <w:gridCol w:w="270"/>
        <w:gridCol w:w="1584"/>
        <w:gridCol w:w="272"/>
        <w:gridCol w:w="1584"/>
      </w:tblGrid>
      <w:tr w:rsidR="00DF034B" w:rsidRPr="00F11650" w14:paraId="7139874A" w14:textId="77777777" w:rsidTr="00D422CE">
        <w:trPr>
          <w:trHeight w:val="388"/>
          <w:tblHeader/>
        </w:trPr>
        <w:tc>
          <w:tcPr>
            <w:tcW w:w="3780" w:type="dxa"/>
          </w:tcPr>
          <w:p w14:paraId="65159BDD" w14:textId="77777777" w:rsidR="00DF034B" w:rsidRPr="00F11650" w:rsidRDefault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090955D0" w14:textId="77777777" w:rsidR="00DF034B" w:rsidRPr="00F11650" w:rsidRDefault="00DF034B" w:rsidP="00AF39B6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62DCEF3" w14:textId="77777777" w:rsidR="00DF034B" w:rsidRPr="00F11650" w:rsidRDefault="00DF034B" w:rsidP="00AF39B6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66691791" w14:textId="3C3FADB1" w:rsidR="00DF034B" w:rsidRPr="00F11650" w:rsidRDefault="00DF034B" w:rsidP="00AF39B6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68BA06F7" w14:textId="77777777" w:rsidR="00DF034B" w:rsidRPr="00F11650" w:rsidRDefault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3AA2425" w14:textId="77777777" w:rsidR="00DF034B" w:rsidRPr="00F11650" w:rsidRDefault="00DF034B" w:rsidP="00DF034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F034B" w:rsidRPr="00F11650" w14:paraId="78240582" w14:textId="77777777" w:rsidTr="00D422CE">
        <w:trPr>
          <w:trHeight w:val="388"/>
          <w:tblHeader/>
        </w:trPr>
        <w:tc>
          <w:tcPr>
            <w:tcW w:w="3780" w:type="dxa"/>
          </w:tcPr>
          <w:p w14:paraId="0BE67D56" w14:textId="77777777" w:rsidR="00DF034B" w:rsidRPr="00F11650" w:rsidRDefault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67C46861" w14:textId="7FAE608C" w:rsidR="00DF034B" w:rsidRPr="00F11650" w:rsidRDefault="00DF034B" w:rsidP="00AF39B6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บริษัท เกรซ </w:t>
            </w: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วอเทอร์ เมด จำกัด</w:t>
            </w:r>
          </w:p>
        </w:tc>
        <w:tc>
          <w:tcPr>
            <w:tcW w:w="270" w:type="dxa"/>
          </w:tcPr>
          <w:p w14:paraId="26D9FB69" w14:textId="77777777" w:rsidR="00DF034B" w:rsidRPr="00F11650" w:rsidRDefault="00DF034B" w:rsidP="00AF39B6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2462F814" w14:textId="310AAA0C" w:rsidR="00DF034B" w:rsidRPr="00F11650" w:rsidRDefault="00DF034B" w:rsidP="00AF39B6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บริษัท วารี </w:t>
            </w: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เมดิคอล จำกัด</w:t>
            </w:r>
          </w:p>
        </w:tc>
        <w:tc>
          <w:tcPr>
            <w:tcW w:w="272" w:type="dxa"/>
          </w:tcPr>
          <w:p w14:paraId="03D3D4B6" w14:textId="77777777" w:rsidR="00DF034B" w:rsidRPr="00F11650" w:rsidRDefault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093FB7E" w14:textId="1EF41D9D" w:rsidR="00DF034B" w:rsidRPr="00F11650" w:rsidRDefault="00DF034B" w:rsidP="00DF034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DF034B" w:rsidRPr="00F11650" w14:paraId="32833383" w14:textId="77777777" w:rsidTr="00D422CE">
        <w:trPr>
          <w:trHeight w:val="388"/>
          <w:tblHeader/>
        </w:trPr>
        <w:tc>
          <w:tcPr>
            <w:tcW w:w="3780" w:type="dxa"/>
          </w:tcPr>
          <w:p w14:paraId="31F125D0" w14:textId="77777777" w:rsidR="00DF034B" w:rsidRPr="00F11650" w:rsidRDefault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0B4474AF" w14:textId="77777777" w:rsidR="00DF034B" w:rsidRPr="00F11650" w:rsidRDefault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3D0210" w14:textId="77777777" w:rsidR="00DF034B" w:rsidRPr="00F11650" w:rsidRDefault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center"/>
          </w:tcPr>
          <w:p w14:paraId="2B850B43" w14:textId="6D3B72CD" w:rsidR="00DF034B" w:rsidRPr="00F11650" w:rsidRDefault="00DF034B" w:rsidP="00DF034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2" w:type="dxa"/>
          </w:tcPr>
          <w:p w14:paraId="2A0DCEF3" w14:textId="77777777" w:rsidR="00DF034B" w:rsidRPr="00F11650" w:rsidRDefault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EC9104C" w14:textId="77777777" w:rsidR="00DF034B" w:rsidRPr="00F11650" w:rsidRDefault="00DF034B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34B" w:rsidRPr="00F11650" w14:paraId="362A7B45" w14:textId="77777777" w:rsidTr="00CE5CF6">
        <w:trPr>
          <w:trHeight w:val="388"/>
        </w:trPr>
        <w:tc>
          <w:tcPr>
            <w:tcW w:w="3780" w:type="dxa"/>
          </w:tcPr>
          <w:p w14:paraId="29EF2418" w14:textId="77777777" w:rsidR="00DF034B" w:rsidRPr="00F11650" w:rsidRDefault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84" w:type="dxa"/>
          </w:tcPr>
          <w:p w14:paraId="00522FDD" w14:textId="77777777" w:rsidR="00DF034B" w:rsidRPr="00F11650" w:rsidRDefault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065336" w14:textId="77777777" w:rsidR="00DF034B" w:rsidRPr="00F11650" w:rsidRDefault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5648832F" w14:textId="40136494" w:rsidR="00DF034B" w:rsidRPr="00F11650" w:rsidRDefault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6DD9371" w14:textId="77777777" w:rsidR="00DF034B" w:rsidRPr="00F11650" w:rsidRDefault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D6E2912" w14:textId="77777777" w:rsidR="00DF034B" w:rsidRPr="00F11650" w:rsidRDefault="00DF034B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34B" w:rsidRPr="00F11650" w14:paraId="3A337ED3" w14:textId="77777777" w:rsidTr="00CE5CF6">
        <w:trPr>
          <w:trHeight w:val="388"/>
        </w:trPr>
        <w:tc>
          <w:tcPr>
            <w:tcW w:w="3780" w:type="dxa"/>
          </w:tcPr>
          <w:p w14:paraId="16C7D6EB" w14:textId="77777777" w:rsidR="00DF034B" w:rsidRPr="00F11650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อาคารและอุปกรณ์เพิ่มขึ้น</w:t>
            </w:r>
          </w:p>
        </w:tc>
        <w:tc>
          <w:tcPr>
            <w:tcW w:w="1584" w:type="dxa"/>
          </w:tcPr>
          <w:p w14:paraId="43B339AC" w14:textId="70BCA669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4,903</w:t>
            </w:r>
          </w:p>
        </w:tc>
        <w:tc>
          <w:tcPr>
            <w:tcW w:w="270" w:type="dxa"/>
          </w:tcPr>
          <w:p w14:paraId="484A94D2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B8CA87A" w14:textId="5EB3F9C6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F11650">
              <w:rPr>
                <w:rFonts w:asciiTheme="majorBidi" w:hAnsiTheme="majorBidi"/>
                <w:sz w:val="28"/>
                <w:lang w:val="en-US"/>
              </w:rPr>
              <w:t>801</w:t>
            </w:r>
          </w:p>
        </w:tc>
        <w:tc>
          <w:tcPr>
            <w:tcW w:w="272" w:type="dxa"/>
          </w:tcPr>
          <w:p w14:paraId="2E27FF27" w14:textId="77777777" w:rsidR="00DF034B" w:rsidRPr="00F11650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F7442CC" w14:textId="44B12CCF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color w:val="000000" w:themeColor="text1"/>
                <w:sz w:val="28"/>
                <w:lang w:val="en-US"/>
              </w:rPr>
            </w:pPr>
            <w:r w:rsidRPr="00F11650">
              <w:rPr>
                <w:rFonts w:asciiTheme="majorBidi" w:hAnsiTheme="majorBidi" w:cs="Angsana New"/>
                <w:sz w:val="28"/>
                <w:lang w:val="en-US" w:bidi="th-TH"/>
              </w:rPr>
              <w:t>5,704</w:t>
            </w:r>
          </w:p>
        </w:tc>
      </w:tr>
      <w:tr w:rsidR="00DF034B" w:rsidRPr="00F11650" w14:paraId="60988FE8" w14:textId="77777777" w:rsidTr="00CE5CF6">
        <w:trPr>
          <w:trHeight w:val="388"/>
        </w:trPr>
        <w:tc>
          <w:tcPr>
            <w:tcW w:w="3780" w:type="dxa"/>
          </w:tcPr>
          <w:p w14:paraId="64954203" w14:textId="77777777" w:rsidR="00DF034B" w:rsidRPr="00F11650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ค่าความนิยมลดลง</w:t>
            </w:r>
          </w:p>
        </w:tc>
        <w:tc>
          <w:tcPr>
            <w:tcW w:w="1584" w:type="dxa"/>
          </w:tcPr>
          <w:p w14:paraId="333B2800" w14:textId="1048F67E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(2,443)</w:t>
            </w:r>
          </w:p>
        </w:tc>
        <w:tc>
          <w:tcPr>
            <w:tcW w:w="270" w:type="dxa"/>
          </w:tcPr>
          <w:p w14:paraId="49E23BEA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D12535E" w14:textId="4A5BAACA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F11650">
              <w:rPr>
                <w:rFonts w:asciiTheme="majorBidi" w:hAnsiTheme="majorBidi"/>
                <w:sz w:val="28"/>
                <w:lang w:val="en-US"/>
              </w:rPr>
              <w:t>(1,</w:t>
            </w:r>
            <w:r w:rsidRPr="00F11650">
              <w:rPr>
                <w:rFonts w:asciiTheme="majorBidi" w:hAnsiTheme="majorBidi"/>
                <w:sz w:val="28"/>
              </w:rPr>
              <w:t>825</w:t>
            </w:r>
            <w:r w:rsidRPr="00F11650">
              <w:rPr>
                <w:rFonts w:asciiTheme="majorBidi" w:hAnsiTheme="majorBidi"/>
                <w:sz w:val="28"/>
                <w:lang w:val="en-US"/>
              </w:rPr>
              <w:t>)</w:t>
            </w:r>
          </w:p>
        </w:tc>
        <w:tc>
          <w:tcPr>
            <w:tcW w:w="272" w:type="dxa"/>
          </w:tcPr>
          <w:p w14:paraId="531514AA" w14:textId="77777777" w:rsidR="00DF034B" w:rsidRPr="00F11650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AC69D97" w14:textId="45DD84C3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pacing w:val="2"/>
                <w:sz w:val="28"/>
                <w:lang w:val="en-US"/>
              </w:rPr>
            </w:pPr>
            <w:r w:rsidRPr="00F11650">
              <w:rPr>
                <w:rFonts w:asciiTheme="majorBidi" w:hAnsiTheme="majorBidi"/>
                <w:sz w:val="28"/>
              </w:rPr>
              <w:t>(4,268)</w:t>
            </w:r>
          </w:p>
        </w:tc>
      </w:tr>
      <w:tr w:rsidR="00DF034B" w:rsidRPr="00F11650" w14:paraId="52C06564" w14:textId="77777777" w:rsidTr="00CE5CF6">
        <w:trPr>
          <w:trHeight w:val="388"/>
        </w:trPr>
        <w:tc>
          <w:tcPr>
            <w:tcW w:w="3780" w:type="dxa"/>
          </w:tcPr>
          <w:p w14:paraId="09BDF6F2" w14:textId="470E9813" w:rsidR="00DF034B" w:rsidRPr="00F11650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สินทรัพย์ไม่มีตัวตนเพิ่มขึ้น</w:t>
            </w:r>
          </w:p>
        </w:tc>
        <w:tc>
          <w:tcPr>
            <w:tcW w:w="1584" w:type="dxa"/>
          </w:tcPr>
          <w:p w14:paraId="10EC361D" w14:textId="5A250C6C" w:rsidR="00DF034B" w:rsidRPr="00F11650" w:rsidRDefault="00DF034B" w:rsidP="00DF034B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455B8F5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</w:tcPr>
          <w:p w14:paraId="57B766B2" w14:textId="466C4704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  <w:r w:rsidRPr="00F11650">
              <w:rPr>
                <w:rFonts w:asciiTheme="majorBidi" w:hAnsiTheme="majorBidi"/>
                <w:sz w:val="28"/>
                <w:lang w:val="en-US"/>
              </w:rPr>
              <w:t>1,296</w:t>
            </w:r>
          </w:p>
        </w:tc>
        <w:tc>
          <w:tcPr>
            <w:tcW w:w="272" w:type="dxa"/>
          </w:tcPr>
          <w:p w14:paraId="31EBB120" w14:textId="77777777" w:rsidR="00DF034B" w:rsidRPr="00F11650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9F6F922" w14:textId="48576F88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pacing w:val="2"/>
                <w:sz w:val="28"/>
                <w:lang w:val="en-US"/>
              </w:rPr>
            </w:pPr>
            <w:r w:rsidRPr="00F11650">
              <w:rPr>
                <w:rFonts w:asciiTheme="majorBidi" w:hAnsiTheme="majorBidi"/>
                <w:sz w:val="28"/>
              </w:rPr>
              <w:t>1,296</w:t>
            </w:r>
          </w:p>
        </w:tc>
      </w:tr>
      <w:tr w:rsidR="00DF034B" w:rsidRPr="00F11650" w14:paraId="269EE149" w14:textId="77777777" w:rsidTr="00CE5CF6">
        <w:trPr>
          <w:trHeight w:val="388"/>
        </w:trPr>
        <w:tc>
          <w:tcPr>
            <w:tcW w:w="3780" w:type="dxa"/>
          </w:tcPr>
          <w:p w14:paraId="57D5A068" w14:textId="77777777" w:rsidR="00DF034B" w:rsidRPr="00F11650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สินทรัพย์ภาษีเงินได้รอการตัดบัญชีลดลง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11B7296" w14:textId="5A5A8478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(980)</w:t>
            </w:r>
          </w:p>
        </w:tc>
        <w:tc>
          <w:tcPr>
            <w:tcW w:w="270" w:type="dxa"/>
          </w:tcPr>
          <w:p w14:paraId="6ADFEFC0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977898D" w14:textId="4312DD8C" w:rsidR="00DF034B" w:rsidRPr="00F11650" w:rsidRDefault="005864FF" w:rsidP="005864FF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F11650">
              <w:rPr>
                <w:rFonts w:asciiTheme="majorBidi" w:hAnsiTheme="majorBidi"/>
                <w:sz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39E4C2E9" w14:textId="77777777" w:rsidR="00DF034B" w:rsidRPr="00F11650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8163293" w14:textId="02CD10DE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pacing w:val="2"/>
                <w:sz w:val="28"/>
                <w:lang w:val="en-US"/>
              </w:rPr>
            </w:pPr>
            <w:r w:rsidRPr="00F11650">
              <w:rPr>
                <w:rFonts w:asciiTheme="majorBidi" w:hAnsiTheme="majorBidi"/>
                <w:sz w:val="28"/>
              </w:rPr>
              <w:t>(</w:t>
            </w:r>
            <w:r w:rsidR="005864FF" w:rsidRPr="00F11650">
              <w:rPr>
                <w:rFonts w:asciiTheme="majorBidi" w:hAnsiTheme="majorBidi"/>
                <w:sz w:val="28"/>
              </w:rPr>
              <w:t>980</w:t>
            </w:r>
            <w:r w:rsidRPr="00F11650">
              <w:rPr>
                <w:rFonts w:asciiTheme="majorBidi" w:hAnsiTheme="majorBidi"/>
                <w:sz w:val="28"/>
              </w:rPr>
              <w:t>)</w:t>
            </w:r>
          </w:p>
        </w:tc>
      </w:tr>
      <w:tr w:rsidR="00DF034B" w:rsidRPr="00F11650" w14:paraId="6D4C89CB" w14:textId="77777777" w:rsidTr="00CE5CF6">
        <w:trPr>
          <w:trHeight w:val="388"/>
        </w:trPr>
        <w:tc>
          <w:tcPr>
            <w:tcW w:w="3780" w:type="dxa"/>
          </w:tcPr>
          <w:p w14:paraId="3835639E" w14:textId="77777777" w:rsidR="00DF034B" w:rsidRPr="00F11650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670C55D" w14:textId="5D98C563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1,480</w:t>
            </w:r>
          </w:p>
        </w:tc>
        <w:tc>
          <w:tcPr>
            <w:tcW w:w="270" w:type="dxa"/>
          </w:tcPr>
          <w:p w14:paraId="362A50B5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33B83C8" w14:textId="37037765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  <w:cs/>
              </w:rPr>
            </w:pPr>
            <w:r w:rsidRPr="00F11650">
              <w:rPr>
                <w:rFonts w:asciiTheme="majorBidi" w:hAnsiTheme="majorBidi"/>
                <w:b/>
                <w:sz w:val="28"/>
              </w:rPr>
              <w:t>2</w:t>
            </w:r>
            <w:r w:rsidR="005864FF" w:rsidRPr="00F11650">
              <w:rPr>
                <w:rFonts w:asciiTheme="majorBidi" w:hAnsiTheme="majorBidi"/>
                <w:b/>
                <w:sz w:val="28"/>
              </w:rPr>
              <w:t>72</w:t>
            </w:r>
          </w:p>
        </w:tc>
        <w:tc>
          <w:tcPr>
            <w:tcW w:w="272" w:type="dxa"/>
          </w:tcPr>
          <w:p w14:paraId="4D3B7243" w14:textId="77777777" w:rsidR="00DF034B" w:rsidRPr="00F11650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C9B4FAD" w14:textId="64489885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/>
                <w:b/>
                <w:sz w:val="28"/>
              </w:rPr>
            </w:pPr>
            <w:r w:rsidRPr="00F11650">
              <w:rPr>
                <w:rFonts w:asciiTheme="majorBidi" w:hAnsiTheme="majorBidi"/>
                <w:b/>
                <w:sz w:val="28"/>
              </w:rPr>
              <w:t>1,7</w:t>
            </w:r>
            <w:r w:rsidR="005864FF" w:rsidRPr="00F11650">
              <w:rPr>
                <w:rFonts w:asciiTheme="majorBidi" w:hAnsiTheme="majorBidi"/>
                <w:b/>
                <w:sz w:val="28"/>
              </w:rPr>
              <w:t>5</w:t>
            </w:r>
            <w:r w:rsidRPr="00F11650">
              <w:rPr>
                <w:rFonts w:asciiTheme="majorBidi" w:hAnsiTheme="majorBidi"/>
                <w:b/>
                <w:sz w:val="28"/>
              </w:rPr>
              <w:t>2</w:t>
            </w:r>
          </w:p>
        </w:tc>
      </w:tr>
      <w:tr w:rsidR="00DF034B" w:rsidRPr="00F11650" w14:paraId="7818934D" w14:textId="77777777" w:rsidTr="00CE5CF6">
        <w:trPr>
          <w:trHeight w:val="388"/>
        </w:trPr>
        <w:tc>
          <w:tcPr>
            <w:tcW w:w="3780" w:type="dxa"/>
          </w:tcPr>
          <w:p w14:paraId="3E1E43E3" w14:textId="77777777" w:rsidR="00DF034B" w:rsidRPr="00F11650" w:rsidRDefault="00DF034B" w:rsidP="00DF034B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0B88BD15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7CEAD18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2A1F3A2D" w14:textId="1066EE3F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0B079A9B" w14:textId="77777777" w:rsidR="00DF034B" w:rsidRPr="00F11650" w:rsidRDefault="00DF034B" w:rsidP="00DF034B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3DC2E002" w14:textId="77777777" w:rsidR="00DF034B" w:rsidRPr="00F11650" w:rsidRDefault="00DF034B" w:rsidP="00DF034B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34B" w:rsidRPr="00F11650" w14:paraId="2FEEEA4C" w14:textId="77777777" w:rsidTr="00CE5CF6">
        <w:trPr>
          <w:trHeight w:val="388"/>
        </w:trPr>
        <w:tc>
          <w:tcPr>
            <w:tcW w:w="3780" w:type="dxa"/>
          </w:tcPr>
          <w:p w14:paraId="6A597356" w14:textId="5F0B271A" w:rsidR="00DF034B" w:rsidRPr="00F11650" w:rsidRDefault="00DF034B" w:rsidP="00DF034B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84" w:type="dxa"/>
          </w:tcPr>
          <w:p w14:paraId="4DD74406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C28D18E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04AA96AB" w14:textId="2ED35320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1F62CB3B" w14:textId="77777777" w:rsidR="00DF034B" w:rsidRPr="00F11650" w:rsidRDefault="00DF034B" w:rsidP="00DF034B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C1B5740" w14:textId="77777777" w:rsidR="00DF034B" w:rsidRPr="00F11650" w:rsidRDefault="00DF034B" w:rsidP="00DF034B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34B" w:rsidRPr="00F11650" w14:paraId="06D03228" w14:textId="77777777" w:rsidTr="00CE5CF6">
        <w:trPr>
          <w:trHeight w:val="388"/>
        </w:trPr>
        <w:tc>
          <w:tcPr>
            <w:tcW w:w="3780" w:type="dxa"/>
          </w:tcPr>
          <w:p w14:paraId="71A72993" w14:textId="5A7B4777" w:rsidR="00DF034B" w:rsidRPr="00F11650" w:rsidRDefault="00DF034B" w:rsidP="00DF034B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1D7A76" w14:textId="48D93FFB" w:rsidR="00DF034B" w:rsidRPr="00F11650" w:rsidRDefault="00DF034B" w:rsidP="00DF034B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4E1206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F2EB08" w14:textId="284CE11B" w:rsidR="00DF034B" w:rsidRPr="00F11650" w:rsidRDefault="005864FF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F11650">
              <w:rPr>
                <w:rFonts w:asciiTheme="majorBidi" w:hAnsiTheme="majorBidi"/>
                <w:sz w:val="28"/>
                <w:lang w:val="en-US"/>
              </w:rPr>
              <w:t>419</w:t>
            </w:r>
          </w:p>
        </w:tc>
        <w:tc>
          <w:tcPr>
            <w:tcW w:w="272" w:type="dxa"/>
          </w:tcPr>
          <w:p w14:paraId="662F6AD8" w14:textId="77777777" w:rsidR="00DF034B" w:rsidRPr="00F11650" w:rsidRDefault="00DF034B" w:rsidP="00DF034B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22D19C" w14:textId="064B99AE" w:rsidR="00DF034B" w:rsidRPr="00F11650" w:rsidRDefault="005864FF" w:rsidP="0069425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650">
              <w:rPr>
                <w:rFonts w:asciiTheme="majorBidi" w:hAnsiTheme="majorBidi"/>
                <w:sz w:val="28"/>
              </w:rPr>
              <w:t>419</w:t>
            </w:r>
          </w:p>
        </w:tc>
      </w:tr>
      <w:tr w:rsidR="00DF034B" w:rsidRPr="00F11650" w14:paraId="66B80134" w14:textId="77777777" w:rsidTr="00CE5CF6">
        <w:trPr>
          <w:trHeight w:val="388"/>
        </w:trPr>
        <w:tc>
          <w:tcPr>
            <w:tcW w:w="3780" w:type="dxa"/>
          </w:tcPr>
          <w:p w14:paraId="723C6200" w14:textId="55364248" w:rsidR="00DF034B" w:rsidRPr="00F11650" w:rsidRDefault="00DF034B" w:rsidP="00DF034B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5FCE213" w14:textId="517851EE" w:rsidR="00DF034B" w:rsidRPr="00F11650" w:rsidRDefault="00DF034B" w:rsidP="00DF034B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98D25B8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889782" w14:textId="03AFF430" w:rsidR="00DF034B" w:rsidRPr="00F11650" w:rsidRDefault="005864FF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  <w:szCs w:val="24"/>
                <w:cs/>
                <w:lang w:val="en-US"/>
              </w:rPr>
            </w:pPr>
            <w:r w:rsidRPr="00F11650">
              <w:rPr>
                <w:rFonts w:asciiTheme="majorBidi" w:hAnsiTheme="majorBidi"/>
                <w:b/>
                <w:sz w:val="28"/>
                <w:lang w:val="en-US"/>
              </w:rPr>
              <w:t>419</w:t>
            </w:r>
          </w:p>
        </w:tc>
        <w:tc>
          <w:tcPr>
            <w:tcW w:w="272" w:type="dxa"/>
          </w:tcPr>
          <w:p w14:paraId="4029134B" w14:textId="77777777" w:rsidR="00DF034B" w:rsidRPr="00F11650" w:rsidRDefault="00DF034B" w:rsidP="00DF034B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D5FF83" w14:textId="27F61EE4" w:rsidR="00DF034B" w:rsidRPr="00F11650" w:rsidRDefault="005864FF" w:rsidP="0069425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1650">
              <w:rPr>
                <w:rFonts w:asciiTheme="majorBidi" w:hAnsiTheme="majorBidi"/>
                <w:b/>
                <w:sz w:val="28"/>
              </w:rPr>
              <w:t>419</w:t>
            </w:r>
          </w:p>
        </w:tc>
      </w:tr>
      <w:tr w:rsidR="00DF034B" w:rsidRPr="00F11650" w14:paraId="7A9BCC81" w14:textId="77777777" w:rsidTr="00A0377F">
        <w:trPr>
          <w:trHeight w:val="388"/>
        </w:trPr>
        <w:tc>
          <w:tcPr>
            <w:tcW w:w="3780" w:type="dxa"/>
          </w:tcPr>
          <w:p w14:paraId="2C4F2AF5" w14:textId="77777777" w:rsidR="00DF034B" w:rsidRPr="00F11650" w:rsidRDefault="00DF034B" w:rsidP="00DF034B">
            <w:pPr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3B42A915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E87691C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742FB65E" w14:textId="36ED0938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65742B48" w14:textId="77777777" w:rsidR="00DF034B" w:rsidRPr="00F11650" w:rsidRDefault="00DF034B" w:rsidP="00DF034B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34AD622B" w14:textId="77777777" w:rsidR="00DF034B" w:rsidRPr="00F11650" w:rsidRDefault="00DF034B" w:rsidP="00DF034B">
            <w:pPr>
              <w:tabs>
                <w:tab w:val="decimal" w:pos="1236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034B" w:rsidRPr="00F11650" w14:paraId="1EAD539B" w14:textId="77777777" w:rsidTr="00CE5CF6">
        <w:trPr>
          <w:trHeight w:val="388"/>
        </w:trPr>
        <w:tc>
          <w:tcPr>
            <w:tcW w:w="3780" w:type="dxa"/>
          </w:tcPr>
          <w:p w14:paraId="46017C9B" w14:textId="77777777" w:rsidR="00DF034B" w:rsidRPr="00F11650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84" w:type="dxa"/>
          </w:tcPr>
          <w:p w14:paraId="21607536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6D4DD3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42161702" w14:textId="6BD820C0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647D7341" w14:textId="77777777" w:rsidR="00DF034B" w:rsidRPr="00F11650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3BBB620D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</w:rPr>
            </w:pPr>
          </w:p>
        </w:tc>
      </w:tr>
      <w:tr w:rsidR="00DF034B" w:rsidRPr="00F11650" w14:paraId="54058923" w14:textId="77777777" w:rsidTr="00CE5CF6">
        <w:trPr>
          <w:trHeight w:val="388"/>
        </w:trPr>
        <w:tc>
          <w:tcPr>
            <w:tcW w:w="3780" w:type="dxa"/>
          </w:tcPr>
          <w:p w14:paraId="7A6D34B3" w14:textId="77777777" w:rsidR="00DF034B" w:rsidRPr="00F11650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ขาดทุนสะสมเพิ่มขึ้น</w:t>
            </w:r>
          </w:p>
        </w:tc>
        <w:tc>
          <w:tcPr>
            <w:tcW w:w="1584" w:type="dxa"/>
          </w:tcPr>
          <w:p w14:paraId="402D2BC0" w14:textId="0FEBF7D2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(372)</w:t>
            </w:r>
          </w:p>
        </w:tc>
        <w:tc>
          <w:tcPr>
            <w:tcW w:w="270" w:type="dxa"/>
          </w:tcPr>
          <w:p w14:paraId="157C6C88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A8BBD99" w14:textId="32ED1088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F11650">
              <w:rPr>
                <w:rFonts w:asciiTheme="majorBidi" w:hAnsiTheme="majorBidi"/>
                <w:sz w:val="28"/>
                <w:lang w:val="en-US"/>
              </w:rPr>
              <w:t>(78)</w:t>
            </w:r>
          </w:p>
        </w:tc>
        <w:tc>
          <w:tcPr>
            <w:tcW w:w="272" w:type="dxa"/>
          </w:tcPr>
          <w:p w14:paraId="6DF5791C" w14:textId="77777777" w:rsidR="00DF034B" w:rsidRPr="00F11650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7D3421E7" w14:textId="1851CA28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pacing w:val="2"/>
                <w:sz w:val="28"/>
                <w:lang w:val="en-US"/>
              </w:rPr>
            </w:pPr>
            <w:r w:rsidRPr="00F11650">
              <w:rPr>
                <w:rFonts w:asciiTheme="majorBidi" w:hAnsiTheme="majorBidi"/>
                <w:spacing w:val="2"/>
                <w:sz w:val="28"/>
                <w:lang w:val="en-US"/>
              </w:rPr>
              <w:t>(450)</w:t>
            </w:r>
          </w:p>
        </w:tc>
      </w:tr>
      <w:tr w:rsidR="00DF034B" w:rsidRPr="00F11650" w14:paraId="15D84650" w14:textId="77777777" w:rsidTr="00CE5CF6">
        <w:trPr>
          <w:trHeight w:val="388"/>
        </w:trPr>
        <w:tc>
          <w:tcPr>
            <w:tcW w:w="3780" w:type="dxa"/>
          </w:tcPr>
          <w:p w14:paraId="736AE50B" w14:textId="12963591" w:rsidR="00DF034B" w:rsidRPr="00F11650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ส่วนได้เสียที่ไม่มีอำนาจควบคุมเพิ่มขึ้น </w:t>
            </w:r>
            <w:r w:rsidRPr="00F11650">
              <w:rPr>
                <w:rFonts w:asciiTheme="majorBidi" w:hAnsiTheme="majorBidi" w:cstheme="majorBidi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4301D6" w14:textId="6A8EFD64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1,852</w:t>
            </w:r>
          </w:p>
        </w:tc>
        <w:tc>
          <w:tcPr>
            <w:tcW w:w="270" w:type="dxa"/>
          </w:tcPr>
          <w:p w14:paraId="3027224A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E1D553" w14:textId="56943948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cs/>
                <w:lang w:val="en-US"/>
              </w:rPr>
            </w:pPr>
            <w:r w:rsidRPr="00F11650">
              <w:rPr>
                <w:rFonts w:asciiTheme="majorBidi" w:hAnsiTheme="majorBidi"/>
                <w:sz w:val="28"/>
                <w:lang w:val="en-US"/>
              </w:rPr>
              <w:t>(69)</w:t>
            </w:r>
          </w:p>
        </w:tc>
        <w:tc>
          <w:tcPr>
            <w:tcW w:w="272" w:type="dxa"/>
          </w:tcPr>
          <w:p w14:paraId="00C1B496" w14:textId="77777777" w:rsidR="00DF034B" w:rsidRPr="00F11650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399365" w14:textId="4BED4060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  <w:r w:rsidRPr="00F11650">
              <w:rPr>
                <w:rFonts w:asciiTheme="majorBidi" w:hAnsiTheme="majorBidi"/>
                <w:sz w:val="28"/>
                <w:lang w:val="en-US"/>
              </w:rPr>
              <w:t>1,783</w:t>
            </w:r>
          </w:p>
        </w:tc>
      </w:tr>
      <w:tr w:rsidR="00DF034B" w:rsidRPr="00F11650" w14:paraId="5BDF2F93" w14:textId="77777777" w:rsidTr="00CE5CF6">
        <w:trPr>
          <w:trHeight w:val="388"/>
        </w:trPr>
        <w:tc>
          <w:tcPr>
            <w:tcW w:w="3780" w:type="dxa"/>
          </w:tcPr>
          <w:p w14:paraId="250E2805" w14:textId="77777777" w:rsidR="00DF034B" w:rsidRPr="00F11650" w:rsidRDefault="00DF034B" w:rsidP="00DF034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3D6DE07" w14:textId="0A9BD7D2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1,480</w:t>
            </w:r>
          </w:p>
        </w:tc>
        <w:tc>
          <w:tcPr>
            <w:tcW w:w="270" w:type="dxa"/>
          </w:tcPr>
          <w:p w14:paraId="0E68CE40" w14:textId="77777777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B220572" w14:textId="6517B8CE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/>
                <w:b/>
                <w:sz w:val="28"/>
                <w:cs/>
                <w:lang w:val="en-US"/>
              </w:rPr>
            </w:pPr>
            <w:r w:rsidRPr="00F11650">
              <w:rPr>
                <w:rFonts w:asciiTheme="majorBidi" w:hAnsiTheme="majorBidi"/>
                <w:b/>
                <w:sz w:val="28"/>
                <w:lang w:val="en-US"/>
              </w:rPr>
              <w:t>(147)</w:t>
            </w:r>
          </w:p>
        </w:tc>
        <w:tc>
          <w:tcPr>
            <w:tcW w:w="272" w:type="dxa"/>
          </w:tcPr>
          <w:p w14:paraId="5337BC65" w14:textId="77777777" w:rsidR="00DF034B" w:rsidRPr="00F11650" w:rsidRDefault="00DF034B" w:rsidP="00DF034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C4345F3" w14:textId="17BBD15A" w:rsidR="00DF034B" w:rsidRPr="00F11650" w:rsidRDefault="00DF034B" w:rsidP="00DF034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11650">
              <w:rPr>
                <w:rFonts w:asciiTheme="majorBidi" w:hAnsiTheme="majorBidi"/>
                <w:b/>
                <w:sz w:val="28"/>
                <w:lang w:val="en-US"/>
              </w:rPr>
              <w:t>1,333</w:t>
            </w:r>
          </w:p>
        </w:tc>
      </w:tr>
    </w:tbl>
    <w:p w14:paraId="1AB471D3" w14:textId="6685C8C6" w:rsidR="00D40E67" w:rsidRPr="00F11650" w:rsidRDefault="00D40E67" w:rsidP="00AF39B6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cs/>
        </w:rPr>
      </w:pPr>
    </w:p>
    <w:p w14:paraId="357446B9" w14:textId="77777777" w:rsidR="00D40E67" w:rsidRPr="00F11650" w:rsidRDefault="00D40E67">
      <w:pPr>
        <w:rPr>
          <w:rFonts w:asciiTheme="majorBidi" w:hAnsiTheme="majorBidi" w:cstheme="majorBidi"/>
          <w:cs/>
        </w:rPr>
      </w:pPr>
      <w:r w:rsidRPr="00F11650">
        <w:rPr>
          <w:rFonts w:asciiTheme="majorBidi" w:hAnsiTheme="majorBidi" w:cstheme="majorBidi"/>
          <w:cs/>
        </w:rPr>
        <w:br w:type="page"/>
      </w:r>
    </w:p>
    <w:p w14:paraId="7659BBA3" w14:textId="19BB320F" w:rsidR="000B50BA" w:rsidRPr="00F11650" w:rsidRDefault="006528EC" w:rsidP="00AF39B6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 w:hint="cs"/>
          <w:sz w:val="30"/>
          <w:szCs w:val="30"/>
          <w:cs/>
        </w:rPr>
        <w:lastRenderedPageBreak/>
        <w:t>ผลกระทบ</w:t>
      </w:r>
      <w:r w:rsidR="00276094" w:rsidRPr="00F11650">
        <w:rPr>
          <w:rFonts w:asciiTheme="majorBidi" w:hAnsiTheme="majorBidi" w:cstheme="majorBidi" w:hint="cs"/>
          <w:sz w:val="30"/>
          <w:szCs w:val="30"/>
          <w:cs/>
        </w:rPr>
        <w:t>ของการปรับปรุงใหม่</w:t>
      </w:r>
      <w:r w:rsidR="0054347F" w:rsidRPr="00F11650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 xml:space="preserve">งบกำไรขาดทุนเบ็ดเสร็จรวมสำหรับงวดสามเดือนและหกเดือนสิ้นสุดวันที่ </w:t>
      </w:r>
      <w:r w:rsidRPr="00F11650">
        <w:rPr>
          <w:rFonts w:asciiTheme="majorBidi" w:hAnsiTheme="majorBidi" w:cstheme="majorBidi"/>
          <w:sz w:val="30"/>
          <w:szCs w:val="30"/>
        </w:rPr>
        <w:t xml:space="preserve">30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F11650">
        <w:rPr>
          <w:rFonts w:asciiTheme="majorBidi" w:hAnsiTheme="majorBidi" w:cstheme="majorBidi"/>
          <w:sz w:val="30"/>
          <w:szCs w:val="30"/>
        </w:rPr>
        <w:t xml:space="preserve">2566 </w:t>
      </w:r>
      <w:r w:rsidR="0054347F" w:rsidRPr="00F11650">
        <w:rPr>
          <w:rFonts w:asciiTheme="majorBidi" w:hAnsiTheme="majorBidi" w:cstheme="majorBidi" w:hint="cs"/>
          <w:sz w:val="30"/>
          <w:szCs w:val="30"/>
          <w:cs/>
        </w:rPr>
        <w:t>ของกลุ่มบริษัทมีดังนี้</w:t>
      </w:r>
    </w:p>
    <w:p w14:paraId="5087FD6D" w14:textId="77777777" w:rsidR="00365689" w:rsidRPr="00F11650" w:rsidRDefault="00365689" w:rsidP="00AF39B6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430"/>
        <w:gridCol w:w="713"/>
        <w:gridCol w:w="367"/>
        <w:gridCol w:w="272"/>
        <w:gridCol w:w="1078"/>
        <w:gridCol w:w="272"/>
        <w:gridCol w:w="1078"/>
        <w:gridCol w:w="272"/>
        <w:gridCol w:w="1254"/>
        <w:gridCol w:w="272"/>
        <w:gridCol w:w="1082"/>
      </w:tblGrid>
      <w:tr w:rsidR="00224AAD" w:rsidRPr="00F11650" w14:paraId="307673C6" w14:textId="77777777" w:rsidTr="00DC3471">
        <w:trPr>
          <w:trHeight w:val="388"/>
          <w:tblHeader/>
        </w:trPr>
        <w:tc>
          <w:tcPr>
            <w:tcW w:w="2430" w:type="dxa"/>
            <w:vAlign w:val="bottom"/>
          </w:tcPr>
          <w:p w14:paraId="12EFA1E0" w14:textId="77777777" w:rsidR="00224AAD" w:rsidRPr="00F11650" w:rsidRDefault="00224AAD" w:rsidP="006528EC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660" w:type="dxa"/>
            <w:gridSpan w:val="10"/>
            <w:vAlign w:val="bottom"/>
          </w:tcPr>
          <w:p w14:paraId="7EE19DFA" w14:textId="6AB0E167" w:rsidR="00224AAD" w:rsidRPr="00F11650" w:rsidRDefault="00224AAD" w:rsidP="00365689">
            <w:pPr>
              <w:tabs>
                <w:tab w:val="decimal" w:pos="975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24AAD" w:rsidRPr="00F11650" w14:paraId="5615418E" w14:textId="77777777" w:rsidTr="00DC3471">
        <w:trPr>
          <w:trHeight w:val="388"/>
          <w:tblHeader/>
        </w:trPr>
        <w:tc>
          <w:tcPr>
            <w:tcW w:w="2430" w:type="dxa"/>
            <w:vAlign w:val="bottom"/>
          </w:tcPr>
          <w:p w14:paraId="5A463787" w14:textId="77777777" w:rsidR="00224AAD" w:rsidRPr="00F11650" w:rsidRDefault="00224AAD" w:rsidP="006528EC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660" w:type="dxa"/>
            <w:gridSpan w:val="10"/>
            <w:vAlign w:val="bottom"/>
          </w:tcPr>
          <w:p w14:paraId="455E84B1" w14:textId="5E889545" w:rsidR="00224AAD" w:rsidRPr="00F11650" w:rsidRDefault="00224AAD" w:rsidP="00365689">
            <w:pPr>
              <w:tabs>
                <w:tab w:val="decimal" w:pos="975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  <w:cs/>
              </w:rPr>
              <w:t>รายการปรับปรุง</w:t>
            </w:r>
          </w:p>
        </w:tc>
      </w:tr>
      <w:tr w:rsidR="00365689" w:rsidRPr="00F11650" w14:paraId="1DDF4E13" w14:textId="77777777" w:rsidTr="00DC3471">
        <w:trPr>
          <w:trHeight w:val="388"/>
          <w:tblHeader/>
        </w:trPr>
        <w:tc>
          <w:tcPr>
            <w:tcW w:w="2430" w:type="dxa"/>
            <w:vAlign w:val="bottom"/>
          </w:tcPr>
          <w:p w14:paraId="573602B0" w14:textId="1281C8CF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สำหรับงวดสามเดือนสิ้นสุด</w:t>
            </w:r>
            <w:r w:rsidR="00260203" w:rsidRPr="00F11650">
              <w:rPr>
                <w:rFonts w:asciiTheme="majorBidi" w:hAnsiTheme="majorBidi" w:cstheme="majorBidi"/>
                <w:b/>
                <w:bCs/>
                <w:i/>
                <w:iCs/>
              </w:rPr>
              <w:br/>
              <w:t xml:space="preserve">  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มิถุนายน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080" w:type="dxa"/>
            <w:gridSpan w:val="2"/>
            <w:vAlign w:val="bottom"/>
          </w:tcPr>
          <w:p w14:paraId="4E11F49A" w14:textId="2A648D4C" w:rsidR="00365689" w:rsidRPr="00F11650" w:rsidRDefault="00365689" w:rsidP="0036568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ที่รายงาน</w:t>
            </w:r>
            <w:r w:rsidR="00224AAD" w:rsidRPr="00F11650">
              <w:rPr>
                <w:rFonts w:asciiTheme="majorBidi" w:hAnsiTheme="majorBidi" w:cstheme="majorBidi"/>
              </w:rPr>
              <w:br/>
            </w:r>
            <w:r w:rsidRPr="00F11650">
              <w:rPr>
                <w:rFonts w:asciiTheme="majorBidi" w:hAnsiTheme="majorBidi" w:cstheme="majorBidi"/>
                <w:cs/>
              </w:rPr>
              <w:t>ไว้เดิม</w:t>
            </w:r>
          </w:p>
        </w:tc>
        <w:tc>
          <w:tcPr>
            <w:tcW w:w="272" w:type="dxa"/>
            <w:vAlign w:val="bottom"/>
          </w:tcPr>
          <w:p w14:paraId="21E1898B" w14:textId="77777777" w:rsidR="00365689" w:rsidRPr="00F11650" w:rsidRDefault="00365689" w:rsidP="0036568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64666BEA" w14:textId="54DBD0AD" w:rsidR="00365689" w:rsidRPr="00F11650" w:rsidRDefault="00365689" w:rsidP="00224AAD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  <w:cs/>
              </w:rPr>
              <w:t xml:space="preserve">การซื้อธุรกิจบริษัท เกรซ </w:t>
            </w:r>
            <w:r w:rsidRPr="00F11650">
              <w:rPr>
                <w:rFonts w:asciiTheme="majorBidi" w:hAnsiTheme="majorBidi" w:cstheme="majorBidi"/>
                <w:cs/>
              </w:rPr>
              <w:br/>
              <w:t>วอเทอร์ เมด จำกัด</w:t>
            </w:r>
          </w:p>
        </w:tc>
        <w:tc>
          <w:tcPr>
            <w:tcW w:w="272" w:type="dxa"/>
            <w:vAlign w:val="bottom"/>
          </w:tcPr>
          <w:p w14:paraId="4846E8B8" w14:textId="77777777" w:rsidR="00365689" w:rsidRPr="00F11650" w:rsidRDefault="00365689" w:rsidP="00365689">
            <w:pPr>
              <w:tabs>
                <w:tab w:val="decimal" w:pos="975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635AA638" w14:textId="0FE1520B" w:rsidR="00365689" w:rsidRPr="00F11650" w:rsidRDefault="00365689" w:rsidP="00224AAD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  <w:cs/>
              </w:rPr>
              <w:t xml:space="preserve">การซื้อธุรกิจบริษัท วารี </w:t>
            </w:r>
            <w:r w:rsidRPr="00F11650">
              <w:rPr>
                <w:rFonts w:asciiTheme="majorBidi" w:hAnsiTheme="majorBidi" w:cstheme="majorBidi"/>
                <w:cs/>
              </w:rPr>
              <w:br/>
              <w:t>เมดิคอล จำกัด</w:t>
            </w:r>
          </w:p>
        </w:tc>
        <w:tc>
          <w:tcPr>
            <w:tcW w:w="272" w:type="dxa"/>
            <w:vAlign w:val="bottom"/>
          </w:tcPr>
          <w:p w14:paraId="27A7A835" w14:textId="77777777" w:rsidR="00365689" w:rsidRPr="00F11650" w:rsidRDefault="00365689" w:rsidP="00365689">
            <w:pPr>
              <w:tabs>
                <w:tab w:val="decimal" w:pos="975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65ECC860" w14:textId="521537A0" w:rsidR="00365689" w:rsidRPr="00F11650" w:rsidRDefault="00365689" w:rsidP="00A8258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  <w:cs/>
              </w:rPr>
              <w:t>การรวมธุรกิจภายใต้การควบคุมเดียวกันบริษัท ซีดีไอพี (ประเทศไทย) จำกัด (มหาชน)</w:t>
            </w:r>
          </w:p>
        </w:tc>
        <w:tc>
          <w:tcPr>
            <w:tcW w:w="272" w:type="dxa"/>
            <w:vAlign w:val="bottom"/>
          </w:tcPr>
          <w:p w14:paraId="47D003E2" w14:textId="77777777" w:rsidR="00365689" w:rsidRPr="00F11650" w:rsidRDefault="00365689" w:rsidP="00365689">
            <w:pPr>
              <w:tabs>
                <w:tab w:val="decimal" w:pos="975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vAlign w:val="bottom"/>
          </w:tcPr>
          <w:p w14:paraId="1231DC5B" w14:textId="1303E7D8" w:rsidR="00365689" w:rsidRPr="00F11650" w:rsidRDefault="00365689" w:rsidP="00365689">
            <w:pPr>
              <w:tabs>
                <w:tab w:val="decimal" w:pos="975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  <w:cs/>
              </w:rPr>
              <w:t>ปรับปรุงใหม่</w:t>
            </w:r>
          </w:p>
        </w:tc>
      </w:tr>
      <w:tr w:rsidR="00365689" w:rsidRPr="00F11650" w14:paraId="26FC63C4" w14:textId="77777777" w:rsidTr="00DC3471">
        <w:trPr>
          <w:trHeight w:val="388"/>
          <w:tblHeader/>
        </w:trPr>
        <w:tc>
          <w:tcPr>
            <w:tcW w:w="2430" w:type="dxa"/>
            <w:vAlign w:val="bottom"/>
          </w:tcPr>
          <w:p w14:paraId="19A40BA3" w14:textId="77777777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660" w:type="dxa"/>
            <w:gridSpan w:val="10"/>
            <w:vAlign w:val="bottom"/>
          </w:tcPr>
          <w:p w14:paraId="2DAB7D8D" w14:textId="7A8A68FC" w:rsidR="00365689" w:rsidRPr="00F11650" w:rsidRDefault="00365689" w:rsidP="00365689">
            <w:pPr>
              <w:tabs>
                <w:tab w:val="decimal" w:pos="975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11650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365689" w:rsidRPr="00F11650" w14:paraId="07C2D3F9" w14:textId="01B4995A" w:rsidTr="00DC3471">
        <w:trPr>
          <w:trHeight w:val="388"/>
        </w:trPr>
        <w:tc>
          <w:tcPr>
            <w:tcW w:w="2430" w:type="dxa"/>
            <w:vAlign w:val="bottom"/>
          </w:tcPr>
          <w:p w14:paraId="461632B8" w14:textId="1DEC3136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รายได้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color w:val="FF0000"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5CA48A78" w14:textId="77777777" w:rsidR="00365689" w:rsidRPr="00F11650" w:rsidRDefault="00365689" w:rsidP="00365689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" w:type="dxa"/>
          </w:tcPr>
          <w:p w14:paraId="2F60FE54" w14:textId="77777777" w:rsidR="00365689" w:rsidRPr="00F11650" w:rsidRDefault="00365689" w:rsidP="00365689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3709A319" w14:textId="77777777" w:rsidR="00365689" w:rsidRPr="00F11650" w:rsidRDefault="00365689" w:rsidP="00365689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</w:tcPr>
          <w:p w14:paraId="0EFD9033" w14:textId="77777777" w:rsidR="00365689" w:rsidRPr="00F11650" w:rsidRDefault="00365689" w:rsidP="00365689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59D338DC" w14:textId="77777777" w:rsidR="00365689" w:rsidRPr="00F11650" w:rsidRDefault="00365689" w:rsidP="00365689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</w:tcPr>
          <w:p w14:paraId="02DABE96" w14:textId="77777777" w:rsidR="00365689" w:rsidRPr="00F11650" w:rsidRDefault="00365689" w:rsidP="00365689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</w:tcPr>
          <w:p w14:paraId="50147354" w14:textId="77777777" w:rsidR="00365689" w:rsidRPr="00F11650" w:rsidRDefault="00365689" w:rsidP="00365689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</w:tcPr>
          <w:p w14:paraId="55EE0A6D" w14:textId="77777777" w:rsidR="00365689" w:rsidRPr="00F11650" w:rsidRDefault="00365689" w:rsidP="00365689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086BC5ED" w14:textId="77777777" w:rsidR="00365689" w:rsidRPr="00F11650" w:rsidRDefault="00365689" w:rsidP="00365689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</w:tr>
      <w:tr w:rsidR="00365689" w:rsidRPr="00F11650" w14:paraId="2161DF70" w14:textId="2994B95E" w:rsidTr="00DC3471">
        <w:trPr>
          <w:trHeight w:val="388"/>
        </w:trPr>
        <w:tc>
          <w:tcPr>
            <w:tcW w:w="2430" w:type="dxa"/>
            <w:vAlign w:val="bottom"/>
          </w:tcPr>
          <w:p w14:paraId="584A9B6C" w14:textId="0928989F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080" w:type="dxa"/>
            <w:gridSpan w:val="2"/>
            <w:vAlign w:val="bottom"/>
          </w:tcPr>
          <w:p w14:paraId="41395F44" w14:textId="7FE26233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111,900</w:t>
            </w:r>
          </w:p>
        </w:tc>
        <w:tc>
          <w:tcPr>
            <w:tcW w:w="272" w:type="dxa"/>
            <w:vAlign w:val="bottom"/>
          </w:tcPr>
          <w:p w14:paraId="51089628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5175704B" w14:textId="67007FF9" w:rsidR="00365689" w:rsidRPr="00F11650" w:rsidRDefault="00EC7CDA" w:rsidP="004C446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5E432768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0B5C5D77" w14:textId="68E48B2A" w:rsidR="00365689" w:rsidRPr="00F11650" w:rsidRDefault="00EC7CDA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2E561B24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0296B116" w14:textId="7EA22A3A" w:rsidR="00365689" w:rsidRPr="00F11650" w:rsidRDefault="0026489F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</w:t>
            </w:r>
          </w:p>
        </w:tc>
        <w:tc>
          <w:tcPr>
            <w:tcW w:w="272" w:type="dxa"/>
            <w:vAlign w:val="bottom"/>
          </w:tcPr>
          <w:p w14:paraId="7691B4FE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49981252" w14:textId="342D6061" w:rsidR="00365689" w:rsidRPr="00F11650" w:rsidRDefault="0026489F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>111,915</w:t>
            </w:r>
          </w:p>
        </w:tc>
      </w:tr>
      <w:tr w:rsidR="00365689" w:rsidRPr="00F11650" w14:paraId="63DC5CF7" w14:textId="6A03B3CF" w:rsidTr="00DC3471">
        <w:trPr>
          <w:trHeight w:val="388"/>
        </w:trPr>
        <w:tc>
          <w:tcPr>
            <w:tcW w:w="2430" w:type="dxa"/>
            <w:vAlign w:val="bottom"/>
          </w:tcPr>
          <w:p w14:paraId="42C59EA2" w14:textId="7573C17B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gridSpan w:val="2"/>
            <w:vAlign w:val="bottom"/>
          </w:tcPr>
          <w:p w14:paraId="3263899D" w14:textId="05B9D73A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8,726</w:t>
            </w:r>
          </w:p>
        </w:tc>
        <w:tc>
          <w:tcPr>
            <w:tcW w:w="272" w:type="dxa"/>
            <w:vAlign w:val="bottom"/>
          </w:tcPr>
          <w:p w14:paraId="2FA320EE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20331C96" w14:textId="193A6BB8" w:rsidR="00365689" w:rsidRPr="00F11650" w:rsidRDefault="00EC7CDA" w:rsidP="004C446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5D1B700F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7F01A2E0" w14:textId="22BBB40F" w:rsidR="00365689" w:rsidRPr="00F11650" w:rsidRDefault="00EC7CDA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3A3EF3B4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2511A870" w14:textId="090C8575" w:rsidR="00365689" w:rsidRPr="00F11650" w:rsidRDefault="0026489F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3,482</w:t>
            </w:r>
          </w:p>
        </w:tc>
        <w:tc>
          <w:tcPr>
            <w:tcW w:w="272" w:type="dxa"/>
            <w:vAlign w:val="bottom"/>
          </w:tcPr>
          <w:p w14:paraId="05CF4FA9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2B15F074" w14:textId="547FBE85" w:rsidR="00365689" w:rsidRPr="00F11650" w:rsidRDefault="0026489F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>12,208</w:t>
            </w:r>
          </w:p>
        </w:tc>
      </w:tr>
      <w:tr w:rsidR="00365689" w:rsidRPr="00F11650" w14:paraId="10F7D3DC" w14:textId="03B66D55" w:rsidTr="00DC3471">
        <w:trPr>
          <w:trHeight w:val="388"/>
        </w:trPr>
        <w:tc>
          <w:tcPr>
            <w:tcW w:w="2430" w:type="dxa"/>
            <w:vAlign w:val="bottom"/>
          </w:tcPr>
          <w:p w14:paraId="17E74B98" w14:textId="74D294F3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1F4BD439" w14:textId="7304F41C" w:rsidR="00365689" w:rsidRPr="00F11650" w:rsidRDefault="00365689" w:rsidP="002239A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1,878</w:t>
            </w:r>
          </w:p>
        </w:tc>
        <w:tc>
          <w:tcPr>
            <w:tcW w:w="272" w:type="dxa"/>
            <w:vAlign w:val="bottom"/>
          </w:tcPr>
          <w:p w14:paraId="3B19458E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38E30ED" w14:textId="714339C6" w:rsidR="00365689" w:rsidRPr="00F11650" w:rsidRDefault="00EC7CDA" w:rsidP="004C446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1E7E5444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3016D745" w14:textId="15F76936" w:rsidR="00365689" w:rsidRPr="00F11650" w:rsidRDefault="00EC7CDA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6511CB53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53D37160" w14:textId="35332517" w:rsidR="00365689" w:rsidRPr="00F11650" w:rsidRDefault="0026489F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351</w:t>
            </w:r>
          </w:p>
        </w:tc>
        <w:tc>
          <w:tcPr>
            <w:tcW w:w="272" w:type="dxa"/>
            <w:vAlign w:val="bottom"/>
          </w:tcPr>
          <w:p w14:paraId="29B5A04D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88D0B88" w14:textId="79BB78C6" w:rsidR="00365689" w:rsidRPr="00F11650" w:rsidRDefault="0026489F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>2,229</w:t>
            </w:r>
          </w:p>
        </w:tc>
      </w:tr>
      <w:tr w:rsidR="00365689" w:rsidRPr="00F11650" w14:paraId="4EB361AC" w14:textId="260015FB" w:rsidTr="00DC3471">
        <w:trPr>
          <w:trHeight w:val="388"/>
        </w:trPr>
        <w:tc>
          <w:tcPr>
            <w:tcW w:w="2430" w:type="dxa"/>
            <w:vAlign w:val="bottom"/>
          </w:tcPr>
          <w:p w14:paraId="0E8757A5" w14:textId="4DA9257D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A1BAC" w14:textId="77C58024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122,504</w:t>
            </w:r>
          </w:p>
        </w:tc>
        <w:tc>
          <w:tcPr>
            <w:tcW w:w="272" w:type="dxa"/>
            <w:vAlign w:val="bottom"/>
          </w:tcPr>
          <w:p w14:paraId="4544814E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175DC" w14:textId="3B0C4928" w:rsidR="00365689" w:rsidRPr="00F11650" w:rsidRDefault="00EC7CDA" w:rsidP="004C446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3BBDCF60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BCA9B" w14:textId="4F8BF437" w:rsidR="00365689" w:rsidRPr="00F11650" w:rsidRDefault="00EC7CDA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2C230F7E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E11E5" w14:textId="255429C1" w:rsidR="00365689" w:rsidRPr="00F11650" w:rsidRDefault="0026489F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3,848</w:t>
            </w:r>
          </w:p>
        </w:tc>
        <w:tc>
          <w:tcPr>
            <w:tcW w:w="272" w:type="dxa"/>
            <w:vAlign w:val="bottom"/>
          </w:tcPr>
          <w:p w14:paraId="43728DEA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81326" w14:textId="1C421A82" w:rsidR="00365689" w:rsidRPr="00F11650" w:rsidRDefault="0026489F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b/>
                <w:bCs/>
                <w:spacing w:val="2"/>
              </w:rPr>
            </w:pPr>
            <w:r w:rsidRPr="00F11650">
              <w:rPr>
                <w:rFonts w:asciiTheme="majorBidi" w:hAnsiTheme="majorBidi" w:cstheme="majorBidi"/>
                <w:b/>
                <w:bCs/>
              </w:rPr>
              <w:t>126</w:t>
            </w:r>
            <w:r w:rsidRPr="00F11650">
              <w:rPr>
                <w:rFonts w:asciiTheme="majorBidi" w:hAnsiTheme="majorBidi" w:cstheme="majorBidi"/>
                <w:b/>
                <w:bCs/>
                <w:spacing w:val="2"/>
              </w:rPr>
              <w:t>,352</w:t>
            </w:r>
          </w:p>
        </w:tc>
      </w:tr>
      <w:tr w:rsidR="00365689" w:rsidRPr="00F11650" w14:paraId="027078A8" w14:textId="09E39843" w:rsidTr="00DC3471">
        <w:trPr>
          <w:trHeight w:val="40"/>
        </w:trPr>
        <w:tc>
          <w:tcPr>
            <w:tcW w:w="2430" w:type="dxa"/>
            <w:vAlign w:val="bottom"/>
          </w:tcPr>
          <w:p w14:paraId="52B6DAED" w14:textId="36902098" w:rsidR="00365689" w:rsidRPr="00F11650" w:rsidRDefault="00365689" w:rsidP="00224AAD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4BF98EF6" w14:textId="20DC17F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2" w:type="dxa"/>
            <w:vAlign w:val="bottom"/>
          </w:tcPr>
          <w:p w14:paraId="3FEE5D8A" w14:textId="77777777" w:rsidR="00365689" w:rsidRPr="00F11650" w:rsidRDefault="00365689" w:rsidP="00224AAD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36875FBC" w14:textId="76867FA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76153C16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0613C72C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62CB33F3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6E13ED0E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51C5943A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B54F4C3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65689" w:rsidRPr="00F11650" w14:paraId="639A1B6C" w14:textId="053EE669" w:rsidTr="00DC3471">
        <w:trPr>
          <w:trHeight w:val="388"/>
        </w:trPr>
        <w:tc>
          <w:tcPr>
            <w:tcW w:w="2430" w:type="dxa"/>
            <w:vAlign w:val="bottom"/>
          </w:tcPr>
          <w:p w14:paraId="2FD171D7" w14:textId="6D1005F2" w:rsidR="00365689" w:rsidRPr="00F11650" w:rsidRDefault="00365689" w:rsidP="00365689">
            <w:pPr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ค่าใช้จ่าย</w:t>
            </w:r>
          </w:p>
        </w:tc>
        <w:tc>
          <w:tcPr>
            <w:tcW w:w="1080" w:type="dxa"/>
            <w:gridSpan w:val="2"/>
            <w:vAlign w:val="bottom"/>
          </w:tcPr>
          <w:p w14:paraId="1109106A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2" w:type="dxa"/>
            <w:vAlign w:val="bottom"/>
          </w:tcPr>
          <w:p w14:paraId="23C76BAE" w14:textId="77777777" w:rsidR="00365689" w:rsidRPr="00F11650" w:rsidRDefault="00365689" w:rsidP="00224AAD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347ABC64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  <w:vAlign w:val="bottom"/>
          </w:tcPr>
          <w:p w14:paraId="01461EAD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282D8D99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  <w:vAlign w:val="bottom"/>
          </w:tcPr>
          <w:p w14:paraId="74939244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247D8BE8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  <w:vAlign w:val="bottom"/>
          </w:tcPr>
          <w:p w14:paraId="26312C4C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vAlign w:val="bottom"/>
          </w:tcPr>
          <w:p w14:paraId="591A1080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</w:tr>
      <w:tr w:rsidR="00365689" w:rsidRPr="00F11650" w14:paraId="746BA53B" w14:textId="57F7EDD8" w:rsidTr="00DC3471">
        <w:trPr>
          <w:trHeight w:val="388"/>
        </w:trPr>
        <w:tc>
          <w:tcPr>
            <w:tcW w:w="2430" w:type="dxa"/>
            <w:vAlign w:val="bottom"/>
          </w:tcPr>
          <w:p w14:paraId="2A1AE8EF" w14:textId="1AC11771" w:rsidR="00365689" w:rsidRPr="00F11650" w:rsidRDefault="00365689" w:rsidP="00365689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1080" w:type="dxa"/>
            <w:gridSpan w:val="2"/>
            <w:vAlign w:val="bottom"/>
          </w:tcPr>
          <w:p w14:paraId="6566E579" w14:textId="734C5B5F" w:rsidR="00365689" w:rsidRPr="00F11650" w:rsidRDefault="00224AAD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93,967</w:t>
            </w:r>
          </w:p>
        </w:tc>
        <w:tc>
          <w:tcPr>
            <w:tcW w:w="272" w:type="dxa"/>
            <w:vAlign w:val="bottom"/>
          </w:tcPr>
          <w:p w14:paraId="377E4C31" w14:textId="77777777" w:rsidR="00365689" w:rsidRPr="00F11650" w:rsidRDefault="00365689" w:rsidP="00224AAD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033DC999" w14:textId="46747B7E" w:rsidR="00365689" w:rsidRPr="00F11650" w:rsidRDefault="00EC7CDA" w:rsidP="005C751F">
            <w:pPr>
              <w:tabs>
                <w:tab w:val="decimal" w:pos="1236"/>
              </w:tabs>
              <w:ind w:right="42"/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272" w:type="dxa"/>
            <w:vAlign w:val="bottom"/>
          </w:tcPr>
          <w:p w14:paraId="5A850AC8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26076678" w14:textId="7ACE0614" w:rsidR="00365689" w:rsidRPr="00F11650" w:rsidRDefault="00EC7CDA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4CCB235F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159EBB7C" w14:textId="1B4BFCD4" w:rsidR="00365689" w:rsidRPr="00F11650" w:rsidRDefault="008171C0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272" w:type="dxa"/>
            <w:vAlign w:val="bottom"/>
          </w:tcPr>
          <w:p w14:paraId="26A7E9C4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vAlign w:val="bottom"/>
          </w:tcPr>
          <w:p w14:paraId="5D6C4E29" w14:textId="76F79D2D" w:rsidR="00365689" w:rsidRPr="00F11650" w:rsidRDefault="0026489F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>94,0</w:t>
            </w:r>
            <w:r w:rsidR="008171C0" w:rsidRPr="00F11650">
              <w:rPr>
                <w:rFonts w:asciiTheme="majorBidi" w:hAnsiTheme="majorBidi" w:cstheme="majorBidi"/>
              </w:rPr>
              <w:t>63</w:t>
            </w:r>
          </w:p>
        </w:tc>
      </w:tr>
      <w:tr w:rsidR="00365689" w:rsidRPr="00F11650" w14:paraId="3849032C" w14:textId="1EFF5ACE" w:rsidTr="00DC3471">
        <w:trPr>
          <w:trHeight w:val="388"/>
        </w:trPr>
        <w:tc>
          <w:tcPr>
            <w:tcW w:w="2430" w:type="dxa"/>
            <w:vAlign w:val="bottom"/>
          </w:tcPr>
          <w:p w14:paraId="60AEC08B" w14:textId="7CAD0DB5" w:rsidR="00365689" w:rsidRPr="00F11650" w:rsidRDefault="00365689" w:rsidP="00365689">
            <w:pPr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ต้นทุนการให้บริการ</w:t>
            </w:r>
          </w:p>
        </w:tc>
        <w:tc>
          <w:tcPr>
            <w:tcW w:w="1080" w:type="dxa"/>
            <w:gridSpan w:val="2"/>
            <w:vAlign w:val="bottom"/>
          </w:tcPr>
          <w:p w14:paraId="2B1D8BDC" w14:textId="7935C4B9" w:rsidR="00365689" w:rsidRPr="00F11650" w:rsidRDefault="00224AAD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7,565</w:t>
            </w:r>
          </w:p>
        </w:tc>
        <w:tc>
          <w:tcPr>
            <w:tcW w:w="272" w:type="dxa"/>
            <w:vAlign w:val="bottom"/>
          </w:tcPr>
          <w:p w14:paraId="278B37F6" w14:textId="77777777" w:rsidR="00365689" w:rsidRPr="00F11650" w:rsidRDefault="00365689" w:rsidP="00224AAD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22EEA552" w14:textId="615F507B" w:rsidR="00365689" w:rsidRPr="00F11650" w:rsidRDefault="00EC7CDA" w:rsidP="004C446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16467716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72CD04DC" w14:textId="147E43F6" w:rsidR="00365689" w:rsidRPr="00F11650" w:rsidRDefault="0026489F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>(</w:t>
            </w:r>
            <w:r w:rsidR="00EC7CDA" w:rsidRPr="00F11650">
              <w:rPr>
                <w:rFonts w:asciiTheme="majorBidi" w:hAnsiTheme="majorBidi" w:cstheme="majorBidi"/>
              </w:rPr>
              <w:t>8</w:t>
            </w:r>
            <w:r w:rsidRPr="00F1165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2" w:type="dxa"/>
            <w:vAlign w:val="bottom"/>
          </w:tcPr>
          <w:p w14:paraId="5C485352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482029E3" w14:textId="56DB45CC" w:rsidR="00365689" w:rsidRPr="00F11650" w:rsidRDefault="008171C0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339</w:t>
            </w:r>
          </w:p>
        </w:tc>
        <w:tc>
          <w:tcPr>
            <w:tcW w:w="272" w:type="dxa"/>
            <w:vAlign w:val="bottom"/>
          </w:tcPr>
          <w:p w14:paraId="63AAF534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vAlign w:val="bottom"/>
          </w:tcPr>
          <w:p w14:paraId="454B577E" w14:textId="27F8ADE5" w:rsidR="00365689" w:rsidRPr="00F11650" w:rsidRDefault="0026489F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>7,8</w:t>
            </w:r>
            <w:r w:rsidR="008171C0" w:rsidRPr="00F11650">
              <w:rPr>
                <w:rFonts w:asciiTheme="majorBidi" w:hAnsiTheme="majorBidi" w:cstheme="majorBidi"/>
              </w:rPr>
              <w:t>96</w:t>
            </w:r>
          </w:p>
        </w:tc>
      </w:tr>
      <w:tr w:rsidR="00365689" w:rsidRPr="00F11650" w14:paraId="258564DB" w14:textId="766861A0" w:rsidTr="00DC3471">
        <w:trPr>
          <w:trHeight w:val="388"/>
        </w:trPr>
        <w:tc>
          <w:tcPr>
            <w:tcW w:w="2430" w:type="dxa"/>
            <w:vAlign w:val="bottom"/>
          </w:tcPr>
          <w:p w14:paraId="640B744B" w14:textId="15F3D9C9" w:rsidR="00365689" w:rsidRPr="00F11650" w:rsidRDefault="00365689" w:rsidP="00365689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gridSpan w:val="2"/>
            <w:vAlign w:val="bottom"/>
          </w:tcPr>
          <w:p w14:paraId="26793BC3" w14:textId="658B2712" w:rsidR="00365689" w:rsidRPr="00F11650" w:rsidRDefault="00224AAD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11,620</w:t>
            </w:r>
          </w:p>
        </w:tc>
        <w:tc>
          <w:tcPr>
            <w:tcW w:w="272" w:type="dxa"/>
            <w:vAlign w:val="bottom"/>
          </w:tcPr>
          <w:p w14:paraId="13F66B81" w14:textId="77777777" w:rsidR="00365689" w:rsidRPr="00F11650" w:rsidRDefault="00365689" w:rsidP="00224AAD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6F86E829" w14:textId="6960B868" w:rsidR="00365689" w:rsidRPr="00F11650" w:rsidRDefault="00EC7CDA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>(21)</w:t>
            </w:r>
          </w:p>
        </w:tc>
        <w:tc>
          <w:tcPr>
            <w:tcW w:w="272" w:type="dxa"/>
            <w:vAlign w:val="bottom"/>
          </w:tcPr>
          <w:p w14:paraId="1E4704A0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4578BC4A" w14:textId="4CCC31F7" w:rsidR="00365689" w:rsidRPr="00F11650" w:rsidRDefault="00EC7CDA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777A1DC9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670B53D5" w14:textId="48DEBF6A" w:rsidR="00365689" w:rsidRPr="00F11650" w:rsidRDefault="0026489F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274</w:t>
            </w:r>
          </w:p>
        </w:tc>
        <w:tc>
          <w:tcPr>
            <w:tcW w:w="272" w:type="dxa"/>
            <w:vAlign w:val="bottom"/>
          </w:tcPr>
          <w:p w14:paraId="483524E9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vAlign w:val="bottom"/>
          </w:tcPr>
          <w:p w14:paraId="1D7623B3" w14:textId="3B096EC2" w:rsidR="00365689" w:rsidRPr="00F11650" w:rsidRDefault="006F1FB1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>11,873</w:t>
            </w:r>
          </w:p>
        </w:tc>
      </w:tr>
      <w:tr w:rsidR="00365689" w:rsidRPr="00F11650" w14:paraId="00AE68D0" w14:textId="58444525" w:rsidTr="00DC3471">
        <w:trPr>
          <w:trHeight w:val="388"/>
        </w:trPr>
        <w:tc>
          <w:tcPr>
            <w:tcW w:w="2430" w:type="dxa"/>
            <w:vAlign w:val="bottom"/>
          </w:tcPr>
          <w:p w14:paraId="097AF80F" w14:textId="46F69F67" w:rsidR="00365689" w:rsidRPr="00F11650" w:rsidRDefault="00365689" w:rsidP="00365689">
            <w:pPr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4D8B0A66" w14:textId="73F7784D" w:rsidR="00365689" w:rsidRPr="00F11650" w:rsidRDefault="00224AAD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23,023</w:t>
            </w:r>
          </w:p>
        </w:tc>
        <w:tc>
          <w:tcPr>
            <w:tcW w:w="272" w:type="dxa"/>
            <w:vAlign w:val="bottom"/>
          </w:tcPr>
          <w:p w14:paraId="6A1AD8AC" w14:textId="77777777" w:rsidR="00365689" w:rsidRPr="00F11650" w:rsidRDefault="00365689" w:rsidP="00224AAD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2F734B9" w14:textId="209F6D6E" w:rsidR="00365689" w:rsidRPr="00F11650" w:rsidRDefault="00EC7CDA" w:rsidP="004C446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1DCBA9B7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4122B5E" w14:textId="5F8A7FC7" w:rsidR="00365689" w:rsidRPr="00F11650" w:rsidRDefault="0026489F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272" w:type="dxa"/>
            <w:vAlign w:val="bottom"/>
          </w:tcPr>
          <w:p w14:paraId="7636ABF8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54BB843C" w14:textId="584E7C08" w:rsidR="00365689" w:rsidRPr="00F11650" w:rsidRDefault="0026489F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3,067</w:t>
            </w:r>
          </w:p>
        </w:tc>
        <w:tc>
          <w:tcPr>
            <w:tcW w:w="272" w:type="dxa"/>
            <w:vAlign w:val="bottom"/>
          </w:tcPr>
          <w:p w14:paraId="5DD30837" w14:textId="77777777" w:rsidR="00365689" w:rsidRPr="00F11650" w:rsidRDefault="00365689" w:rsidP="00224AAD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E1D8258" w14:textId="18D52A32" w:rsidR="00365689" w:rsidRPr="00F11650" w:rsidRDefault="006F1FB1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>26,129</w:t>
            </w:r>
          </w:p>
        </w:tc>
      </w:tr>
      <w:tr w:rsidR="00365689" w:rsidRPr="00F11650" w14:paraId="40A49C29" w14:textId="5D1E4501" w:rsidTr="00DC3471">
        <w:trPr>
          <w:trHeight w:val="388"/>
        </w:trPr>
        <w:tc>
          <w:tcPr>
            <w:tcW w:w="2430" w:type="dxa"/>
            <w:vAlign w:val="bottom"/>
          </w:tcPr>
          <w:p w14:paraId="3DF7B19B" w14:textId="7E4E12C6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54A12" w14:textId="1C154654" w:rsidR="00365689" w:rsidRPr="00F11650" w:rsidRDefault="00224AAD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136,175</w:t>
            </w:r>
          </w:p>
        </w:tc>
        <w:tc>
          <w:tcPr>
            <w:tcW w:w="272" w:type="dxa"/>
            <w:vAlign w:val="bottom"/>
          </w:tcPr>
          <w:p w14:paraId="62D773C5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14798" w14:textId="6C2DC964" w:rsidR="00365689" w:rsidRPr="00F11650" w:rsidRDefault="00EC7CDA" w:rsidP="005C751F">
            <w:pPr>
              <w:tabs>
                <w:tab w:val="decimal" w:pos="1236"/>
              </w:tabs>
              <w:ind w:right="42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F11650">
              <w:rPr>
                <w:rFonts w:asciiTheme="majorBidi" w:hAnsiTheme="majorBidi" w:cstheme="majorBidi"/>
                <w:b/>
                <w:bCs/>
              </w:rPr>
              <w:t>61</w:t>
            </w:r>
          </w:p>
        </w:tc>
        <w:tc>
          <w:tcPr>
            <w:tcW w:w="272" w:type="dxa"/>
            <w:vAlign w:val="bottom"/>
          </w:tcPr>
          <w:p w14:paraId="49330CD3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DD56A" w14:textId="58C56188" w:rsidR="00365689" w:rsidRPr="00F11650" w:rsidRDefault="0026489F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F11650">
              <w:rPr>
                <w:rFonts w:asciiTheme="majorBidi" w:hAnsiTheme="majorBidi" w:cstheme="majorBidi"/>
                <w:b/>
                <w:bCs/>
              </w:rPr>
              <w:t>31</w:t>
            </w:r>
          </w:p>
        </w:tc>
        <w:tc>
          <w:tcPr>
            <w:tcW w:w="272" w:type="dxa"/>
            <w:vAlign w:val="bottom"/>
          </w:tcPr>
          <w:p w14:paraId="316252CD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3807A" w14:textId="310E05E3" w:rsidR="00365689" w:rsidRPr="00F11650" w:rsidRDefault="0026489F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3,694</w:t>
            </w:r>
          </w:p>
        </w:tc>
        <w:tc>
          <w:tcPr>
            <w:tcW w:w="272" w:type="dxa"/>
            <w:vAlign w:val="bottom"/>
          </w:tcPr>
          <w:p w14:paraId="048DD94F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A2BCD" w14:textId="667E5C77" w:rsidR="00365689" w:rsidRPr="00F11650" w:rsidRDefault="006F1FB1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F11650">
              <w:rPr>
                <w:rFonts w:asciiTheme="majorBidi" w:hAnsiTheme="majorBidi" w:cstheme="majorBidi"/>
                <w:b/>
                <w:bCs/>
              </w:rPr>
              <w:t>139,9</w:t>
            </w:r>
            <w:r w:rsidR="00633F71" w:rsidRPr="00F11650">
              <w:rPr>
                <w:rFonts w:asciiTheme="majorBidi" w:hAnsiTheme="majorBidi" w:cstheme="majorBidi"/>
                <w:b/>
                <w:bCs/>
              </w:rPr>
              <w:t>61</w:t>
            </w:r>
          </w:p>
        </w:tc>
      </w:tr>
      <w:tr w:rsidR="00365689" w:rsidRPr="00F11650" w14:paraId="76D677F3" w14:textId="77777777" w:rsidTr="00DC3471">
        <w:trPr>
          <w:trHeight w:val="40"/>
        </w:trPr>
        <w:tc>
          <w:tcPr>
            <w:tcW w:w="2430" w:type="dxa"/>
            <w:vAlign w:val="bottom"/>
          </w:tcPr>
          <w:p w14:paraId="2ED3D232" w14:textId="77777777" w:rsidR="00365689" w:rsidRPr="00F11650" w:rsidRDefault="00365689" w:rsidP="00224AAD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0F339F9C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2" w:type="dxa"/>
            <w:vAlign w:val="bottom"/>
          </w:tcPr>
          <w:p w14:paraId="4A7ED62C" w14:textId="77777777" w:rsidR="00365689" w:rsidRPr="00F11650" w:rsidRDefault="00365689" w:rsidP="00224AAD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EEB4027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22092722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542F0CB5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2C074EED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2F6BA567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4FB528F3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3F0C585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</w:tr>
      <w:tr w:rsidR="00365689" w:rsidRPr="00F11650" w14:paraId="4D388411" w14:textId="517F3BA7" w:rsidTr="00DC3471">
        <w:trPr>
          <w:trHeight w:val="388"/>
        </w:trPr>
        <w:tc>
          <w:tcPr>
            <w:tcW w:w="2430" w:type="dxa"/>
            <w:vAlign w:val="bottom"/>
          </w:tcPr>
          <w:p w14:paraId="0607BA2C" w14:textId="434B7482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กำไร (ขาดทุน) จากกิจกรรม</w:t>
            </w:r>
            <w:r w:rsidR="00224AAD" w:rsidRPr="00F11650">
              <w:rPr>
                <w:rFonts w:asciiTheme="majorBidi" w:hAnsiTheme="majorBidi" w:cstheme="majorBidi"/>
                <w:b/>
                <w:bCs/>
                <w:cs/>
              </w:rPr>
              <w:br/>
              <w:t xml:space="preserve">   </w:t>
            </w: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ดำเนินงาน</w:t>
            </w:r>
          </w:p>
        </w:tc>
        <w:tc>
          <w:tcPr>
            <w:tcW w:w="1080" w:type="dxa"/>
            <w:gridSpan w:val="2"/>
            <w:vAlign w:val="bottom"/>
          </w:tcPr>
          <w:p w14:paraId="717DE553" w14:textId="4EA9A1D5" w:rsidR="00224AAD" w:rsidRPr="00F11650" w:rsidRDefault="00224AAD" w:rsidP="0027782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(13,671)</w:t>
            </w:r>
          </w:p>
        </w:tc>
        <w:tc>
          <w:tcPr>
            <w:tcW w:w="272" w:type="dxa"/>
            <w:vAlign w:val="bottom"/>
          </w:tcPr>
          <w:p w14:paraId="05D39BF7" w14:textId="77777777" w:rsidR="00365689" w:rsidRPr="00F11650" w:rsidRDefault="00365689" w:rsidP="00224AAD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2212FB1E" w14:textId="7C14361E" w:rsidR="00365689" w:rsidRPr="00F11650" w:rsidRDefault="00EC7CDA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(61)</w:t>
            </w:r>
          </w:p>
        </w:tc>
        <w:tc>
          <w:tcPr>
            <w:tcW w:w="272" w:type="dxa"/>
            <w:vAlign w:val="bottom"/>
          </w:tcPr>
          <w:p w14:paraId="326C2769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33B2FE9A" w14:textId="32CDF48A" w:rsidR="00365689" w:rsidRPr="00F11650" w:rsidRDefault="00EC7CDA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</w:t>
            </w:r>
            <w:r w:rsidR="0026489F"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31</w:t>
            </w: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7C6959D3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2AA749BB" w14:textId="73143926" w:rsidR="00365689" w:rsidRPr="00F11650" w:rsidRDefault="0026489F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154</w:t>
            </w:r>
          </w:p>
        </w:tc>
        <w:tc>
          <w:tcPr>
            <w:tcW w:w="272" w:type="dxa"/>
            <w:vAlign w:val="bottom"/>
          </w:tcPr>
          <w:p w14:paraId="4919E986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92049F7" w14:textId="63BF9E80" w:rsidR="00365689" w:rsidRPr="00F11650" w:rsidRDefault="006F1FB1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(13,</w:t>
            </w:r>
            <w:r w:rsidR="008819E3"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609</w:t>
            </w: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)</w:t>
            </w:r>
          </w:p>
        </w:tc>
      </w:tr>
      <w:tr w:rsidR="00365689" w:rsidRPr="00F11650" w14:paraId="1570C216" w14:textId="06C24979" w:rsidTr="00DC3471">
        <w:trPr>
          <w:trHeight w:val="388"/>
        </w:trPr>
        <w:tc>
          <w:tcPr>
            <w:tcW w:w="2430" w:type="dxa"/>
            <w:vAlign w:val="bottom"/>
          </w:tcPr>
          <w:p w14:paraId="2D919F2F" w14:textId="0954E343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46948FDC" w14:textId="7E9BE8A4" w:rsidR="00365689" w:rsidRPr="00F11650" w:rsidRDefault="00224AAD" w:rsidP="0027782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-1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(2,455)</w:t>
            </w:r>
          </w:p>
        </w:tc>
        <w:tc>
          <w:tcPr>
            <w:tcW w:w="272" w:type="dxa"/>
            <w:vAlign w:val="bottom"/>
          </w:tcPr>
          <w:p w14:paraId="4C5FD731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13CF5EB3" w14:textId="2E6D1BD4" w:rsidR="00365689" w:rsidRPr="00F11650" w:rsidRDefault="00EC7CDA" w:rsidP="004C446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397FAB34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083F5CAF" w14:textId="3A8B5288" w:rsidR="00365689" w:rsidRPr="00F11650" w:rsidRDefault="00EC7CDA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779EBA94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7C4CF4C6" w14:textId="06A3A6E9" w:rsidR="00365689" w:rsidRPr="00F11650" w:rsidRDefault="0026489F" w:rsidP="0027782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-19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(580)</w:t>
            </w:r>
          </w:p>
        </w:tc>
        <w:tc>
          <w:tcPr>
            <w:tcW w:w="272" w:type="dxa"/>
            <w:vAlign w:val="bottom"/>
          </w:tcPr>
          <w:p w14:paraId="34F0BC33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66895808" w14:textId="4D94A032" w:rsidR="00365689" w:rsidRPr="00F11650" w:rsidRDefault="006F1FB1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(3,035)</w:t>
            </w:r>
          </w:p>
        </w:tc>
      </w:tr>
      <w:tr w:rsidR="00365689" w:rsidRPr="00F11650" w14:paraId="67203095" w14:textId="3E032A23" w:rsidTr="00DC3471">
        <w:trPr>
          <w:trHeight w:val="388"/>
        </w:trPr>
        <w:tc>
          <w:tcPr>
            <w:tcW w:w="2430" w:type="dxa"/>
            <w:vAlign w:val="bottom"/>
          </w:tcPr>
          <w:p w14:paraId="6913A97C" w14:textId="66B5F9C7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ผลกำไร (ขาดทุน) จากการ</w:t>
            </w:r>
            <w:r w:rsidRPr="00F11650">
              <w:rPr>
                <w:rFonts w:asciiTheme="majorBidi" w:hAnsiTheme="majorBidi" w:cstheme="majorBidi"/>
                <w:cs/>
              </w:rPr>
              <w:br/>
              <w:t xml:space="preserve">   วัดมูลค่าสินทรัพย์ทางการเงิน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3259DD54" w14:textId="5D4B158B" w:rsidR="00224AAD" w:rsidRPr="00F11650" w:rsidRDefault="00224AAD" w:rsidP="0027782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-1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(73)</w:t>
            </w:r>
          </w:p>
        </w:tc>
        <w:tc>
          <w:tcPr>
            <w:tcW w:w="272" w:type="dxa"/>
            <w:vAlign w:val="bottom"/>
          </w:tcPr>
          <w:p w14:paraId="3C8CACD8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7BCF9F53" w14:textId="2AD16278" w:rsidR="00365689" w:rsidRPr="00F11650" w:rsidRDefault="00EC7CDA" w:rsidP="004C446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7EEC9E0C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262AC89" w14:textId="0DE9F8A9" w:rsidR="00365689" w:rsidRPr="00F11650" w:rsidRDefault="00EC7CDA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108DDF5C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44E06C22" w14:textId="4D1E4CF7" w:rsidR="00365689" w:rsidRPr="00F11650" w:rsidRDefault="0026489F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2,912</w:t>
            </w:r>
          </w:p>
        </w:tc>
        <w:tc>
          <w:tcPr>
            <w:tcW w:w="272" w:type="dxa"/>
            <w:vAlign w:val="bottom"/>
          </w:tcPr>
          <w:p w14:paraId="09CBBAF3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A744487" w14:textId="181ED3F9" w:rsidR="00365689" w:rsidRPr="00F11650" w:rsidRDefault="006F1FB1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>2,839</w:t>
            </w:r>
          </w:p>
        </w:tc>
      </w:tr>
      <w:tr w:rsidR="00365689" w:rsidRPr="00F11650" w14:paraId="28BFFE52" w14:textId="7975B147" w:rsidTr="00DC3471">
        <w:trPr>
          <w:trHeight w:val="388"/>
        </w:trPr>
        <w:tc>
          <w:tcPr>
            <w:tcW w:w="2430" w:type="dxa"/>
            <w:vAlign w:val="bottom"/>
          </w:tcPr>
          <w:p w14:paraId="15365774" w14:textId="160ECD29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กลับรายการขาดทุนจากการ</w:t>
            </w:r>
            <w:r w:rsidRPr="00F11650">
              <w:rPr>
                <w:rFonts w:asciiTheme="majorBidi" w:hAnsiTheme="majorBidi" w:cstheme="majorBidi"/>
                <w:cs/>
              </w:rPr>
              <w:br/>
              <w:t xml:space="preserve">   ด้อยค่าซึ่งเป็นไปตาม </w:t>
            </w:r>
            <w:r w:rsidRPr="00F11650">
              <w:rPr>
                <w:rFonts w:asciiTheme="majorBidi" w:hAnsiTheme="majorBidi" w:cstheme="majorBidi"/>
              </w:rPr>
              <w:t>TFRS 9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60C5BC4E" w14:textId="16282CC8" w:rsidR="00224AAD" w:rsidRPr="00F11650" w:rsidRDefault="00224AAD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72" w:type="dxa"/>
            <w:vAlign w:val="bottom"/>
          </w:tcPr>
          <w:p w14:paraId="1CD5DAE6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33B65DF" w14:textId="3DBB4FE3" w:rsidR="00365689" w:rsidRPr="00F11650" w:rsidRDefault="00EC7CDA" w:rsidP="004C446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5D9D0005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678D9DA" w14:textId="63F52949" w:rsidR="00365689" w:rsidRPr="00F11650" w:rsidRDefault="00EC7CDA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03AFE487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6FFA9C0D" w14:textId="5C0EA0A1" w:rsidR="00365689" w:rsidRPr="00F11650" w:rsidRDefault="0026489F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777</w:t>
            </w:r>
          </w:p>
        </w:tc>
        <w:tc>
          <w:tcPr>
            <w:tcW w:w="272" w:type="dxa"/>
            <w:vAlign w:val="bottom"/>
          </w:tcPr>
          <w:p w14:paraId="282E52EA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331EE083" w14:textId="09B577DA" w:rsidR="00365689" w:rsidRPr="00F11650" w:rsidRDefault="006F1FB1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>785</w:t>
            </w:r>
          </w:p>
        </w:tc>
      </w:tr>
      <w:tr w:rsidR="00365689" w:rsidRPr="00F11650" w14:paraId="67BF4CED" w14:textId="77777777" w:rsidTr="0054347F">
        <w:trPr>
          <w:trHeight w:val="388"/>
        </w:trPr>
        <w:tc>
          <w:tcPr>
            <w:tcW w:w="2430" w:type="dxa"/>
            <w:vAlign w:val="bottom"/>
          </w:tcPr>
          <w:p w14:paraId="5D3EA7B7" w14:textId="505D7B8C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 xml:space="preserve">กำไร </w:t>
            </w:r>
            <w:r w:rsidRPr="00F11650">
              <w:rPr>
                <w:rFonts w:asciiTheme="majorBidi" w:hAnsiTheme="majorBidi" w:cstheme="majorBidi"/>
                <w:b/>
                <w:bCs/>
              </w:rPr>
              <w:t>(</w:t>
            </w: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ขาดทุน) ก่อนภาษีเงินได้</w:t>
            </w:r>
          </w:p>
        </w:tc>
        <w:tc>
          <w:tcPr>
            <w:tcW w:w="1080" w:type="dxa"/>
            <w:gridSpan w:val="2"/>
            <w:vAlign w:val="bottom"/>
          </w:tcPr>
          <w:p w14:paraId="47B50600" w14:textId="6D31431E" w:rsidR="00365689" w:rsidRPr="00F11650" w:rsidRDefault="00224AAD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(16,191)</w:t>
            </w:r>
          </w:p>
        </w:tc>
        <w:tc>
          <w:tcPr>
            <w:tcW w:w="272" w:type="dxa"/>
            <w:vAlign w:val="bottom"/>
          </w:tcPr>
          <w:p w14:paraId="06B404C5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4327BA14" w14:textId="170DC2F9" w:rsidR="00365689" w:rsidRPr="00F11650" w:rsidRDefault="00EC7CDA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(61)</w:t>
            </w:r>
          </w:p>
        </w:tc>
        <w:tc>
          <w:tcPr>
            <w:tcW w:w="272" w:type="dxa"/>
            <w:vAlign w:val="bottom"/>
          </w:tcPr>
          <w:p w14:paraId="661A7A2A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0CD827D" w14:textId="69D8E871" w:rsidR="00365689" w:rsidRPr="00F11650" w:rsidRDefault="00EC7CDA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</w:t>
            </w:r>
            <w:r w:rsidR="0026489F"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31</w:t>
            </w: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0713B81A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1A8A63E3" w14:textId="2CC34FB7" w:rsidR="00365689" w:rsidRPr="00F11650" w:rsidRDefault="0026489F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3,263</w:t>
            </w:r>
          </w:p>
        </w:tc>
        <w:tc>
          <w:tcPr>
            <w:tcW w:w="272" w:type="dxa"/>
            <w:vAlign w:val="bottom"/>
          </w:tcPr>
          <w:p w14:paraId="4A26B5E9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4A1D7932" w14:textId="2D859438" w:rsidR="00365689" w:rsidRPr="00F11650" w:rsidRDefault="006F1FB1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(1</w:t>
            </w:r>
            <w:r w:rsidR="00F70F3A"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3</w:t>
            </w: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,</w:t>
            </w:r>
            <w:r w:rsidR="008819E3"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020</w:t>
            </w: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)</w:t>
            </w:r>
          </w:p>
        </w:tc>
      </w:tr>
      <w:tr w:rsidR="00625364" w:rsidRPr="00F11650" w14:paraId="4A23BD27" w14:textId="77777777" w:rsidTr="0054347F">
        <w:trPr>
          <w:trHeight w:val="388"/>
        </w:trPr>
        <w:tc>
          <w:tcPr>
            <w:tcW w:w="2430" w:type="dxa"/>
            <w:vAlign w:val="bottom"/>
          </w:tcPr>
          <w:p w14:paraId="5D733DFB" w14:textId="77777777" w:rsidR="00625364" w:rsidRPr="00F11650" w:rsidRDefault="00625364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1DB501" w14:textId="77777777" w:rsidR="00625364" w:rsidRPr="00F11650" w:rsidRDefault="00625364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73B5B3A3" w14:textId="77777777" w:rsidR="00625364" w:rsidRPr="00F11650" w:rsidRDefault="00625364" w:rsidP="00224AA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1CB970F9" w14:textId="77777777" w:rsidR="00625364" w:rsidRPr="00F11650" w:rsidRDefault="00625364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12FC492" w14:textId="77777777" w:rsidR="00625364" w:rsidRPr="00F11650" w:rsidRDefault="00625364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7094CCC8" w14:textId="77777777" w:rsidR="00625364" w:rsidRPr="00F11650" w:rsidRDefault="00625364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7811A42" w14:textId="77777777" w:rsidR="00625364" w:rsidRPr="00F11650" w:rsidRDefault="00625364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4ED9045B" w14:textId="77777777" w:rsidR="00625364" w:rsidRPr="00F11650" w:rsidRDefault="00625364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7689019B" w14:textId="77777777" w:rsidR="00625364" w:rsidRPr="00F11650" w:rsidRDefault="00625364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010F7C64" w14:textId="77777777" w:rsidR="00625364" w:rsidRPr="00F11650" w:rsidRDefault="00625364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</w:tr>
      <w:tr w:rsidR="00625364" w:rsidRPr="00F11650" w14:paraId="6233D65F" w14:textId="77777777" w:rsidTr="0054347F">
        <w:trPr>
          <w:trHeight w:val="388"/>
        </w:trPr>
        <w:tc>
          <w:tcPr>
            <w:tcW w:w="2430" w:type="dxa"/>
            <w:vAlign w:val="bottom"/>
          </w:tcPr>
          <w:p w14:paraId="7A23700D" w14:textId="77777777" w:rsidR="00625364" w:rsidRPr="00F11650" w:rsidRDefault="00625364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8EAC71" w14:textId="77777777" w:rsidR="00625364" w:rsidRPr="00F11650" w:rsidRDefault="00625364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487A3F7F" w14:textId="77777777" w:rsidR="00625364" w:rsidRPr="00F11650" w:rsidRDefault="00625364" w:rsidP="00224AA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14E2B9D0" w14:textId="77777777" w:rsidR="00625364" w:rsidRPr="00F11650" w:rsidRDefault="00625364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58FF2FC3" w14:textId="77777777" w:rsidR="00625364" w:rsidRPr="00F11650" w:rsidRDefault="00625364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50D82574" w14:textId="77777777" w:rsidR="00625364" w:rsidRPr="00F11650" w:rsidRDefault="00625364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0F21B646" w14:textId="77777777" w:rsidR="00625364" w:rsidRPr="00F11650" w:rsidRDefault="00625364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1B5A5AD2" w14:textId="77777777" w:rsidR="00625364" w:rsidRPr="00F11650" w:rsidRDefault="00625364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745AF763" w14:textId="77777777" w:rsidR="00625364" w:rsidRPr="00F11650" w:rsidRDefault="00625364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60D18DA5" w14:textId="77777777" w:rsidR="00625364" w:rsidRPr="00F11650" w:rsidRDefault="00625364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</w:tr>
      <w:tr w:rsidR="00365689" w:rsidRPr="00F11650" w14:paraId="06536138" w14:textId="77777777" w:rsidTr="00DC3471">
        <w:trPr>
          <w:trHeight w:val="388"/>
        </w:trPr>
        <w:tc>
          <w:tcPr>
            <w:tcW w:w="2430" w:type="dxa"/>
            <w:vAlign w:val="bottom"/>
          </w:tcPr>
          <w:p w14:paraId="489F4032" w14:textId="2D59796F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lastRenderedPageBreak/>
              <w:t>รายได้ (ค่าใช้จ่าย)</w:t>
            </w:r>
            <w:r w:rsidRPr="00F11650">
              <w:rPr>
                <w:rFonts w:asciiTheme="majorBidi" w:hAnsiTheme="majorBidi" w:cstheme="majorBidi"/>
              </w:rPr>
              <w:t xml:space="preserve"> </w:t>
            </w:r>
            <w:r w:rsidRPr="00F11650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206E8A25" w14:textId="1130972A" w:rsidR="00365689" w:rsidRPr="00F11650" w:rsidRDefault="00224AAD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3,403</w:t>
            </w:r>
          </w:p>
        </w:tc>
        <w:tc>
          <w:tcPr>
            <w:tcW w:w="272" w:type="dxa"/>
            <w:vAlign w:val="bottom"/>
          </w:tcPr>
          <w:p w14:paraId="4BB667F6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FBF1CE3" w14:textId="15EBDE13" w:rsidR="00365689" w:rsidRPr="00F11650" w:rsidRDefault="00EC7CDA" w:rsidP="005C751F">
            <w:pPr>
              <w:tabs>
                <w:tab w:val="decimal" w:pos="1236"/>
              </w:tabs>
              <w:ind w:right="42"/>
              <w:contextualSpacing/>
              <w:rPr>
                <w:rFonts w:asciiTheme="majorBidi" w:hAnsiTheme="majorBidi" w:cstheme="majorBidi"/>
                <w:spacing w:val="2"/>
              </w:rPr>
            </w:pPr>
            <w:r w:rsidRPr="00F11650">
              <w:rPr>
                <w:rFonts w:asciiTheme="majorBidi" w:hAnsiTheme="majorBidi" w:cstheme="majorBidi"/>
                <w:spacing w:val="2"/>
              </w:rPr>
              <w:t>12</w:t>
            </w:r>
          </w:p>
        </w:tc>
        <w:tc>
          <w:tcPr>
            <w:tcW w:w="272" w:type="dxa"/>
            <w:vAlign w:val="bottom"/>
          </w:tcPr>
          <w:p w14:paraId="51C4061B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82B2B3F" w14:textId="3D43DB02" w:rsidR="00365689" w:rsidRPr="00F11650" w:rsidRDefault="00EC7CDA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spacing w:val="2"/>
              </w:rPr>
            </w:pPr>
            <w:r w:rsidRPr="00F11650">
              <w:rPr>
                <w:rFonts w:asciiTheme="majorBidi" w:hAnsiTheme="majorBidi" w:cstheme="majorBidi"/>
                <w:spacing w:val="2"/>
              </w:rPr>
              <w:t>6</w:t>
            </w:r>
          </w:p>
        </w:tc>
        <w:tc>
          <w:tcPr>
            <w:tcW w:w="272" w:type="dxa"/>
            <w:vAlign w:val="bottom"/>
          </w:tcPr>
          <w:p w14:paraId="5B27103D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04A6D3C6" w14:textId="3FA1A82D" w:rsidR="00365689" w:rsidRPr="00F11650" w:rsidRDefault="0026489F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(1,009)</w:t>
            </w:r>
          </w:p>
        </w:tc>
        <w:tc>
          <w:tcPr>
            <w:tcW w:w="272" w:type="dxa"/>
            <w:vAlign w:val="bottom"/>
          </w:tcPr>
          <w:p w14:paraId="0F16FDB8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0102476" w14:textId="646804D9" w:rsidR="00365689" w:rsidRPr="00F11650" w:rsidRDefault="006F1FB1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spacing w:val="2"/>
              </w:rPr>
            </w:pPr>
            <w:r w:rsidRPr="00F11650">
              <w:rPr>
                <w:rFonts w:asciiTheme="majorBidi" w:hAnsiTheme="majorBidi" w:cstheme="majorBidi"/>
                <w:spacing w:val="2"/>
              </w:rPr>
              <w:t>2,412</w:t>
            </w:r>
          </w:p>
        </w:tc>
      </w:tr>
      <w:tr w:rsidR="00365689" w:rsidRPr="00F11650" w14:paraId="1A597AC9" w14:textId="450DAD08" w:rsidTr="00B3696B">
        <w:trPr>
          <w:trHeight w:val="388"/>
        </w:trPr>
        <w:tc>
          <w:tcPr>
            <w:tcW w:w="2430" w:type="dxa"/>
            <w:vAlign w:val="bottom"/>
          </w:tcPr>
          <w:p w14:paraId="768A7104" w14:textId="49D99409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สำหรับงวด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381EA47C" w14:textId="34414E64" w:rsidR="00365689" w:rsidRPr="00F11650" w:rsidRDefault="00224AAD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(12,788)</w:t>
            </w:r>
          </w:p>
        </w:tc>
        <w:tc>
          <w:tcPr>
            <w:tcW w:w="272" w:type="dxa"/>
            <w:vAlign w:val="bottom"/>
          </w:tcPr>
          <w:p w14:paraId="0A98F09B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28532FB2" w14:textId="130766AC" w:rsidR="00365689" w:rsidRPr="00F11650" w:rsidRDefault="00EC7CDA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(49)</w:t>
            </w:r>
          </w:p>
        </w:tc>
        <w:tc>
          <w:tcPr>
            <w:tcW w:w="272" w:type="dxa"/>
            <w:vAlign w:val="bottom"/>
          </w:tcPr>
          <w:p w14:paraId="3B5F960A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7052A0F3" w14:textId="3AFB61D3" w:rsidR="00365689" w:rsidRPr="00F11650" w:rsidRDefault="0026489F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(25)</w:t>
            </w:r>
          </w:p>
        </w:tc>
        <w:tc>
          <w:tcPr>
            <w:tcW w:w="272" w:type="dxa"/>
            <w:vAlign w:val="bottom"/>
          </w:tcPr>
          <w:p w14:paraId="30D504AB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39FBA2CA" w14:textId="01695B18" w:rsidR="00365689" w:rsidRPr="00F11650" w:rsidRDefault="0026489F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2,254</w:t>
            </w:r>
          </w:p>
        </w:tc>
        <w:tc>
          <w:tcPr>
            <w:tcW w:w="272" w:type="dxa"/>
            <w:vAlign w:val="bottom"/>
          </w:tcPr>
          <w:p w14:paraId="7B92FCAF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38B3E213" w14:textId="6FE90459" w:rsidR="00365689" w:rsidRPr="00F11650" w:rsidRDefault="006F1FB1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(10,608)</w:t>
            </w:r>
          </w:p>
        </w:tc>
      </w:tr>
      <w:tr w:rsidR="00DA0A86" w:rsidRPr="00F11650" w14:paraId="3AE01293" w14:textId="77777777" w:rsidTr="00DC3471">
        <w:trPr>
          <w:trHeight w:val="20"/>
        </w:trPr>
        <w:tc>
          <w:tcPr>
            <w:tcW w:w="2430" w:type="dxa"/>
            <w:vAlign w:val="bottom"/>
          </w:tcPr>
          <w:p w14:paraId="5D8D81F9" w14:textId="77777777" w:rsidR="00DA0A86" w:rsidRPr="00F11650" w:rsidRDefault="00DA0A86" w:rsidP="00DA0A86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18C01BC1" w14:textId="77777777" w:rsidR="00DA0A86" w:rsidRPr="00F11650" w:rsidRDefault="00DA0A86" w:rsidP="00DA0A8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CF57CFA" w14:textId="77777777" w:rsidR="00DA0A86" w:rsidRPr="00F11650" w:rsidRDefault="00DA0A86" w:rsidP="00DA0A86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10C84FB3" w14:textId="77777777" w:rsidR="00DA0A86" w:rsidRPr="00F11650" w:rsidRDefault="00DA0A86" w:rsidP="00DA0A8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6FA64770" w14:textId="77777777" w:rsidR="00DA0A86" w:rsidRPr="00F11650" w:rsidRDefault="00DA0A86" w:rsidP="00DA0A8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590F837B" w14:textId="77777777" w:rsidR="00DA0A86" w:rsidRPr="00F11650" w:rsidRDefault="00DA0A86" w:rsidP="00DA0A8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4333DFD3" w14:textId="77777777" w:rsidR="00DA0A86" w:rsidRPr="00F11650" w:rsidRDefault="00DA0A86" w:rsidP="00DA0A8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vAlign w:val="bottom"/>
          </w:tcPr>
          <w:p w14:paraId="381E68D6" w14:textId="77777777" w:rsidR="00DA0A86" w:rsidRPr="00F11650" w:rsidRDefault="00DA0A86" w:rsidP="00DA0A8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01A8A2A7" w14:textId="77777777" w:rsidR="00DA0A86" w:rsidRPr="00F11650" w:rsidRDefault="00DA0A86" w:rsidP="00DA0A8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3D748A07" w14:textId="77777777" w:rsidR="00DA0A86" w:rsidRPr="00F11650" w:rsidRDefault="00DA0A86" w:rsidP="00DA0A8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</w:tr>
      <w:tr w:rsidR="00365689" w:rsidRPr="00F11650" w14:paraId="3E6005C5" w14:textId="67F4C865" w:rsidTr="00DC3471">
        <w:trPr>
          <w:trHeight w:val="388"/>
        </w:trPr>
        <w:tc>
          <w:tcPr>
            <w:tcW w:w="2430" w:type="dxa"/>
            <w:vAlign w:val="bottom"/>
          </w:tcPr>
          <w:p w14:paraId="20370FAF" w14:textId="3C70E47F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กำไร (ขาดทุน)</w:t>
            </w:r>
            <w:r w:rsidRPr="00F1165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11650">
              <w:rPr>
                <w:rFonts w:asciiTheme="majorBidi" w:hAnsiTheme="majorBidi" w:cstheme="majorBidi"/>
                <w:b/>
                <w:bCs/>
                <w:cs/>
              </w:rPr>
              <w:t>เบ็ดเสร็จ</w:t>
            </w:r>
            <w:r w:rsidR="0026489F" w:rsidRPr="00F1165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F11650">
              <w:rPr>
                <w:rFonts w:asciiTheme="majorBidi" w:hAnsiTheme="majorBidi" w:cstheme="majorBidi"/>
                <w:b/>
                <w:bCs/>
                <w:cs/>
              </w:rPr>
              <w:br/>
              <w:t xml:space="preserve">   สำหรับงวด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7B6166B7" w14:textId="2FC70952" w:rsidR="00365689" w:rsidRPr="00F11650" w:rsidRDefault="00224AAD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(12,788)</w:t>
            </w:r>
          </w:p>
        </w:tc>
        <w:tc>
          <w:tcPr>
            <w:tcW w:w="272" w:type="dxa"/>
            <w:vAlign w:val="bottom"/>
          </w:tcPr>
          <w:p w14:paraId="62AE78E2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5A60606C" w14:textId="4D1DFBF0" w:rsidR="00365689" w:rsidRPr="00F11650" w:rsidRDefault="00EC7CDA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(49)</w:t>
            </w:r>
          </w:p>
        </w:tc>
        <w:tc>
          <w:tcPr>
            <w:tcW w:w="272" w:type="dxa"/>
            <w:vAlign w:val="bottom"/>
          </w:tcPr>
          <w:p w14:paraId="2C3EB8A5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60B7BA7C" w14:textId="566D12F7" w:rsidR="00365689" w:rsidRPr="00F11650" w:rsidRDefault="0026489F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(25)</w:t>
            </w:r>
          </w:p>
        </w:tc>
        <w:tc>
          <w:tcPr>
            <w:tcW w:w="272" w:type="dxa"/>
            <w:vAlign w:val="bottom"/>
          </w:tcPr>
          <w:p w14:paraId="420B8DEF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0A85FCE4" w14:textId="2612491D" w:rsidR="00365689" w:rsidRPr="00F11650" w:rsidRDefault="0026489F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2,254</w:t>
            </w:r>
          </w:p>
        </w:tc>
        <w:tc>
          <w:tcPr>
            <w:tcW w:w="272" w:type="dxa"/>
            <w:vAlign w:val="bottom"/>
          </w:tcPr>
          <w:p w14:paraId="59DE2ED5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34B8AE32" w14:textId="6672175E" w:rsidR="00365689" w:rsidRPr="00F11650" w:rsidRDefault="006F1FB1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(10,608)</w:t>
            </w:r>
          </w:p>
        </w:tc>
      </w:tr>
      <w:tr w:rsidR="00365689" w:rsidRPr="00F11650" w14:paraId="06AF518C" w14:textId="2BFF9666" w:rsidTr="00DC3471">
        <w:trPr>
          <w:trHeight w:val="50"/>
        </w:trPr>
        <w:tc>
          <w:tcPr>
            <w:tcW w:w="2430" w:type="dxa"/>
            <w:vAlign w:val="bottom"/>
          </w:tcPr>
          <w:p w14:paraId="1A38C8C4" w14:textId="77777777" w:rsidR="00365689" w:rsidRPr="00F11650" w:rsidRDefault="00365689" w:rsidP="00365689">
            <w:pPr>
              <w:ind w:left="90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0F7AB644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2" w:type="dxa"/>
            <w:vAlign w:val="bottom"/>
          </w:tcPr>
          <w:p w14:paraId="71AEF583" w14:textId="77777777" w:rsidR="00365689" w:rsidRPr="00F11650" w:rsidRDefault="00365689" w:rsidP="00224AAD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600DA63D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5D273B6F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7B5E2C2D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472725DD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vAlign w:val="bottom"/>
          </w:tcPr>
          <w:p w14:paraId="2579BFAB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0913041D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07397F8E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</w:tr>
      <w:tr w:rsidR="00365689" w:rsidRPr="00F11650" w14:paraId="231FC860" w14:textId="43DF1C6A" w:rsidTr="00DC3471">
        <w:trPr>
          <w:trHeight w:val="388"/>
        </w:trPr>
        <w:tc>
          <w:tcPr>
            <w:tcW w:w="2430" w:type="dxa"/>
            <w:vAlign w:val="bottom"/>
          </w:tcPr>
          <w:p w14:paraId="5F04A815" w14:textId="1699AB30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การแบ่งปันกำไร</w:t>
            </w:r>
            <w:r w:rsidRPr="00F11650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ขาดทุน)</w:t>
            </w:r>
          </w:p>
        </w:tc>
        <w:tc>
          <w:tcPr>
            <w:tcW w:w="1080" w:type="dxa"/>
            <w:gridSpan w:val="2"/>
            <w:vAlign w:val="bottom"/>
          </w:tcPr>
          <w:p w14:paraId="50B116AB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2" w:type="dxa"/>
            <w:vAlign w:val="bottom"/>
          </w:tcPr>
          <w:p w14:paraId="34BF8200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31EB18B6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74BB79DC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154DB7CD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2F0EA65D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7C994819" w14:textId="5CADF0F2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F44951E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6151E054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</w:tr>
      <w:tr w:rsidR="00365689" w:rsidRPr="00F11650" w14:paraId="628BEDCB" w14:textId="77777777" w:rsidTr="00DC3471">
        <w:trPr>
          <w:trHeight w:val="388"/>
        </w:trPr>
        <w:tc>
          <w:tcPr>
            <w:tcW w:w="2430" w:type="dxa"/>
            <w:vAlign w:val="bottom"/>
          </w:tcPr>
          <w:p w14:paraId="4BD930C1" w14:textId="68230453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 xml:space="preserve">     </w:t>
            </w:r>
            <w:r w:rsidRPr="00F11650">
              <w:rPr>
                <w:rFonts w:asciiTheme="majorBidi" w:hAnsiTheme="majorBidi" w:cstheme="majorBidi"/>
                <w:cs/>
              </w:rPr>
              <w:t>ส่วนที่เป็นของบริษัทใหญ่</w:t>
            </w:r>
          </w:p>
        </w:tc>
        <w:tc>
          <w:tcPr>
            <w:tcW w:w="1080" w:type="dxa"/>
            <w:gridSpan w:val="2"/>
            <w:vAlign w:val="bottom"/>
          </w:tcPr>
          <w:p w14:paraId="66304A8E" w14:textId="3F0B2A5A" w:rsidR="00365689" w:rsidRPr="00F11650" w:rsidRDefault="00224AAD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(13,326)</w:t>
            </w:r>
          </w:p>
        </w:tc>
        <w:tc>
          <w:tcPr>
            <w:tcW w:w="272" w:type="dxa"/>
            <w:vAlign w:val="bottom"/>
          </w:tcPr>
          <w:p w14:paraId="65A91FBF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2433CD63" w14:textId="45DD60C4" w:rsidR="00365689" w:rsidRPr="00F11650" w:rsidRDefault="00EC7CDA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</w:t>
            </w:r>
            <w:r w:rsidR="000F2182"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27</w:t>
            </w: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725B1120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AACE160" w14:textId="28CAC9D3" w:rsidR="00365689" w:rsidRPr="00F11650" w:rsidRDefault="00EC7CDA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(1</w:t>
            </w:r>
            <w:r w:rsidR="000F2182"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5</w:t>
            </w: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454EF751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0172B74B" w14:textId="18016309" w:rsidR="00365689" w:rsidRPr="00F11650" w:rsidRDefault="0026489F" w:rsidP="00C060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8EE7C0F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601A0DAF" w14:textId="0BE4AFCD" w:rsidR="00365689" w:rsidRPr="00F11650" w:rsidRDefault="006F1FB1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(13,36</w:t>
            </w:r>
            <w:r w:rsidR="000F2182"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8</w:t>
            </w: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)</w:t>
            </w:r>
          </w:p>
        </w:tc>
      </w:tr>
      <w:tr w:rsidR="00365689" w:rsidRPr="00F11650" w14:paraId="56A8EE37" w14:textId="06C1C7A5" w:rsidTr="00DC3471">
        <w:trPr>
          <w:trHeight w:val="388"/>
        </w:trPr>
        <w:tc>
          <w:tcPr>
            <w:tcW w:w="2430" w:type="dxa"/>
            <w:vAlign w:val="bottom"/>
          </w:tcPr>
          <w:p w14:paraId="0B60F7E4" w14:textId="30096B85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</w:rPr>
              <w:t xml:space="preserve">     </w:t>
            </w:r>
            <w:r w:rsidRPr="00F11650">
              <w:rPr>
                <w:rFonts w:asciiTheme="majorBidi" w:hAnsiTheme="majorBidi" w:cstheme="majorBidi"/>
                <w:cs/>
              </w:rPr>
              <w:t>ส่วนที่เป็นของส่วนได้</w:t>
            </w:r>
            <w:r w:rsidR="00DA0A86" w:rsidRPr="00F11650">
              <w:rPr>
                <w:rFonts w:asciiTheme="majorBidi" w:hAnsiTheme="majorBidi" w:cstheme="majorBidi" w:hint="cs"/>
                <w:cs/>
              </w:rPr>
              <w:t>เสีย</w:t>
            </w:r>
            <w:r w:rsidRPr="00F11650">
              <w:rPr>
                <w:rFonts w:asciiTheme="majorBidi" w:hAnsiTheme="majorBidi" w:cstheme="majorBidi"/>
                <w:cs/>
              </w:rPr>
              <w:br/>
            </w:r>
            <w:r w:rsidRPr="00F11650">
              <w:rPr>
                <w:rFonts w:asciiTheme="majorBidi" w:hAnsiTheme="majorBidi" w:cstheme="majorBidi"/>
              </w:rPr>
              <w:t xml:space="preserve">        </w:t>
            </w:r>
            <w:r w:rsidRPr="00F11650">
              <w:rPr>
                <w:rFonts w:asciiTheme="majorBidi" w:hAnsiTheme="majorBidi" w:cstheme="majorBidi"/>
                <w:cs/>
              </w:rPr>
              <w:t>ที่ไม่มีอำนาจควบคุม</w:t>
            </w:r>
          </w:p>
        </w:tc>
        <w:tc>
          <w:tcPr>
            <w:tcW w:w="1080" w:type="dxa"/>
            <w:gridSpan w:val="2"/>
            <w:vAlign w:val="bottom"/>
          </w:tcPr>
          <w:p w14:paraId="2212A6A5" w14:textId="5D7B607A" w:rsidR="00365689" w:rsidRPr="00F11650" w:rsidRDefault="00224AAD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538</w:t>
            </w:r>
          </w:p>
        </w:tc>
        <w:tc>
          <w:tcPr>
            <w:tcW w:w="272" w:type="dxa"/>
            <w:vAlign w:val="bottom"/>
          </w:tcPr>
          <w:p w14:paraId="408FBFFD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65C521A7" w14:textId="2793EDB8" w:rsidR="00365689" w:rsidRPr="00F11650" w:rsidRDefault="00EC7CDA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(2</w:t>
            </w:r>
            <w:r w:rsidR="000F2182"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2</w:t>
            </w: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41D21B48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36B0FED8" w14:textId="13A08BE6" w:rsidR="00365689" w:rsidRPr="00F11650" w:rsidRDefault="00EC7CDA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(1</w:t>
            </w:r>
            <w:r w:rsidR="000F2182"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0</w:t>
            </w: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1F0D3B6C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5B7AC732" w14:textId="0841120F" w:rsidR="00365689" w:rsidRPr="00F11650" w:rsidRDefault="0026489F" w:rsidP="00C060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0714B77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5314C9E0" w14:textId="7983EC89" w:rsidR="00365689" w:rsidRPr="00F11650" w:rsidRDefault="006F1FB1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spacing w:val="2"/>
              </w:rPr>
            </w:pPr>
            <w:r w:rsidRPr="00F11650">
              <w:rPr>
                <w:rFonts w:asciiTheme="majorBidi" w:hAnsiTheme="majorBidi" w:cstheme="majorBidi"/>
                <w:spacing w:val="2"/>
              </w:rPr>
              <w:t>50</w:t>
            </w:r>
            <w:r w:rsidR="000F2182" w:rsidRPr="00F11650">
              <w:rPr>
                <w:rFonts w:asciiTheme="majorBidi" w:hAnsiTheme="majorBidi" w:cstheme="majorBidi"/>
                <w:spacing w:val="2"/>
              </w:rPr>
              <w:t>6</w:t>
            </w:r>
          </w:p>
        </w:tc>
      </w:tr>
      <w:tr w:rsidR="00365689" w:rsidRPr="00F11650" w14:paraId="23E679E9" w14:textId="5F917469" w:rsidTr="00DC3471">
        <w:trPr>
          <w:trHeight w:val="388"/>
        </w:trPr>
        <w:tc>
          <w:tcPr>
            <w:tcW w:w="2430" w:type="dxa"/>
            <w:vAlign w:val="bottom"/>
          </w:tcPr>
          <w:p w14:paraId="3BCCC6A5" w14:textId="67BF5A00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</w:rPr>
              <w:t xml:space="preserve">     </w:t>
            </w:r>
            <w:r w:rsidRPr="00F11650">
              <w:rPr>
                <w:rFonts w:asciiTheme="majorBidi" w:hAnsiTheme="majorBidi" w:cstheme="majorBidi"/>
                <w:cs/>
              </w:rPr>
              <w:t>ส่วนที่เป็นของบริษัทอื่น</w:t>
            </w:r>
            <w:r w:rsidRPr="00F11650">
              <w:rPr>
                <w:rFonts w:asciiTheme="majorBidi" w:hAnsiTheme="majorBidi" w:cstheme="majorBidi"/>
                <w:cs/>
              </w:rPr>
              <w:br/>
            </w:r>
            <w:r w:rsidRPr="00F11650">
              <w:rPr>
                <w:rFonts w:asciiTheme="majorBidi" w:hAnsiTheme="majorBidi" w:cstheme="majorBidi"/>
              </w:rPr>
              <w:t xml:space="preserve">        </w:t>
            </w:r>
            <w:r w:rsidRPr="00F11650">
              <w:rPr>
                <w:rFonts w:asciiTheme="majorBidi" w:hAnsiTheme="majorBidi" w:cstheme="majorBidi"/>
                <w:cs/>
              </w:rPr>
              <w:t>ในกลุ่มก่อน</w:t>
            </w:r>
            <w:r w:rsidRPr="00F11650">
              <w:rPr>
                <w:rFonts w:asciiTheme="majorBidi" w:hAnsiTheme="majorBidi" w:cstheme="majorBidi"/>
              </w:rPr>
              <w:br/>
              <w:t xml:space="preserve">        </w:t>
            </w:r>
            <w:r w:rsidRPr="00F11650">
              <w:rPr>
                <w:rFonts w:asciiTheme="majorBidi" w:hAnsiTheme="majorBidi" w:cstheme="majorBidi"/>
                <w:cs/>
              </w:rPr>
              <w:t>การจัดโครงสร้างธุรกิจ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9ED6C20" w14:textId="6131047B" w:rsidR="00365689" w:rsidRPr="00F11650" w:rsidRDefault="00224AAD" w:rsidP="004C446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6459ECB4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8DA9080" w14:textId="1257142F" w:rsidR="00365689" w:rsidRPr="00F11650" w:rsidRDefault="00EC7CDA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5BC13FD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F7E8C6E" w14:textId="1BBE77B0" w:rsidR="00365689" w:rsidRPr="00F11650" w:rsidRDefault="0026489F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D57946B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6944FE5A" w14:textId="02377639" w:rsidR="00365689" w:rsidRPr="00F11650" w:rsidRDefault="00EC7CDA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2,254</w:t>
            </w:r>
          </w:p>
        </w:tc>
        <w:tc>
          <w:tcPr>
            <w:tcW w:w="272" w:type="dxa"/>
            <w:vAlign w:val="bottom"/>
          </w:tcPr>
          <w:p w14:paraId="70495659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A2BB868" w14:textId="2596F05F" w:rsidR="00365689" w:rsidRPr="00F11650" w:rsidRDefault="006F1FB1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spacing w:val="2"/>
              </w:rPr>
            </w:pPr>
            <w:r w:rsidRPr="00F11650">
              <w:rPr>
                <w:rFonts w:asciiTheme="majorBidi" w:hAnsiTheme="majorBidi" w:cstheme="majorBidi"/>
                <w:spacing w:val="2"/>
              </w:rPr>
              <w:t>2,254</w:t>
            </w:r>
          </w:p>
        </w:tc>
      </w:tr>
      <w:tr w:rsidR="00365689" w:rsidRPr="00F11650" w14:paraId="1F34E551" w14:textId="77777777" w:rsidTr="00DC3471">
        <w:trPr>
          <w:trHeight w:val="388"/>
        </w:trPr>
        <w:tc>
          <w:tcPr>
            <w:tcW w:w="2430" w:type="dxa"/>
            <w:vAlign w:val="bottom"/>
          </w:tcPr>
          <w:p w14:paraId="7DE99CC1" w14:textId="77777777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F9240" w14:textId="12308BF2" w:rsidR="00365689" w:rsidRPr="00F11650" w:rsidRDefault="00224AAD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(12,788)</w:t>
            </w:r>
          </w:p>
        </w:tc>
        <w:tc>
          <w:tcPr>
            <w:tcW w:w="272" w:type="dxa"/>
            <w:vAlign w:val="bottom"/>
          </w:tcPr>
          <w:p w14:paraId="6A0A57B8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43012" w14:textId="3DC073BF" w:rsidR="00365689" w:rsidRPr="00F11650" w:rsidRDefault="00EC7CDA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(49)</w:t>
            </w:r>
          </w:p>
        </w:tc>
        <w:tc>
          <w:tcPr>
            <w:tcW w:w="272" w:type="dxa"/>
            <w:vAlign w:val="bottom"/>
          </w:tcPr>
          <w:p w14:paraId="4C44F08A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CBB59" w14:textId="395E272D" w:rsidR="00365689" w:rsidRPr="00F11650" w:rsidRDefault="0026489F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(25)</w:t>
            </w:r>
          </w:p>
        </w:tc>
        <w:tc>
          <w:tcPr>
            <w:tcW w:w="272" w:type="dxa"/>
            <w:vAlign w:val="bottom"/>
          </w:tcPr>
          <w:p w14:paraId="483BF74F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B7175" w14:textId="4F6A9BF5" w:rsidR="00365689" w:rsidRPr="00F11650" w:rsidRDefault="0026489F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2,254</w:t>
            </w:r>
          </w:p>
        </w:tc>
        <w:tc>
          <w:tcPr>
            <w:tcW w:w="272" w:type="dxa"/>
            <w:vAlign w:val="bottom"/>
          </w:tcPr>
          <w:p w14:paraId="638C7496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18B97" w14:textId="32A97A94" w:rsidR="00365689" w:rsidRPr="00F11650" w:rsidRDefault="006F1FB1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(10,608)</w:t>
            </w:r>
          </w:p>
        </w:tc>
      </w:tr>
      <w:tr w:rsidR="00365689" w:rsidRPr="00F11650" w14:paraId="26ADF424" w14:textId="2A4E6CF0" w:rsidTr="00A01383">
        <w:trPr>
          <w:trHeight w:val="50"/>
        </w:trPr>
        <w:tc>
          <w:tcPr>
            <w:tcW w:w="2430" w:type="dxa"/>
            <w:vAlign w:val="bottom"/>
          </w:tcPr>
          <w:p w14:paraId="1792B7A3" w14:textId="77777777" w:rsidR="00365689" w:rsidRPr="00F11650" w:rsidRDefault="00365689" w:rsidP="00365689">
            <w:pPr>
              <w:ind w:left="90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729B9DF0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2" w:type="dxa"/>
            <w:vAlign w:val="bottom"/>
          </w:tcPr>
          <w:p w14:paraId="5706E317" w14:textId="77777777" w:rsidR="00365689" w:rsidRPr="00F11650" w:rsidRDefault="00365689" w:rsidP="00224AAD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3E42E091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6F749FF1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1D541E30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30E53011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vAlign w:val="bottom"/>
          </w:tcPr>
          <w:p w14:paraId="75E89CC6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50297FDA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1DB5F008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</w:tr>
      <w:tr w:rsidR="00365689" w:rsidRPr="00F11650" w14:paraId="38045DA9" w14:textId="67C62943" w:rsidTr="00DC3471">
        <w:trPr>
          <w:trHeight w:val="388"/>
        </w:trPr>
        <w:tc>
          <w:tcPr>
            <w:tcW w:w="3143" w:type="dxa"/>
            <w:gridSpan w:val="2"/>
            <w:vAlign w:val="bottom"/>
          </w:tcPr>
          <w:p w14:paraId="37B3D48C" w14:textId="47FAEFCF" w:rsidR="00365689" w:rsidRPr="00F11650" w:rsidRDefault="00365689" w:rsidP="00365689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การแบ่งปันกำไร</w:t>
            </w:r>
            <w:r w:rsidRPr="00F11650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ขาดทุน) เบ็ดเสร็จรวม</w:t>
            </w:r>
          </w:p>
        </w:tc>
        <w:tc>
          <w:tcPr>
            <w:tcW w:w="367" w:type="dxa"/>
            <w:vAlign w:val="bottom"/>
          </w:tcPr>
          <w:p w14:paraId="08EDD242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2" w:type="dxa"/>
            <w:vAlign w:val="bottom"/>
          </w:tcPr>
          <w:p w14:paraId="26A7E7D3" w14:textId="77777777" w:rsidR="00365689" w:rsidRPr="00F11650" w:rsidRDefault="00365689" w:rsidP="00224AA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127545D3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0246293F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69EBD3BC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E326B66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00B54FDE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037583F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3829DEAF" w14:textId="77777777" w:rsidR="00365689" w:rsidRPr="00F11650" w:rsidRDefault="00365689" w:rsidP="00224AAD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</w:tr>
      <w:tr w:rsidR="000F2182" w:rsidRPr="00F11650" w14:paraId="515E0B20" w14:textId="77777777" w:rsidTr="00DC3471">
        <w:trPr>
          <w:trHeight w:val="388"/>
        </w:trPr>
        <w:tc>
          <w:tcPr>
            <w:tcW w:w="2430" w:type="dxa"/>
            <w:vAlign w:val="bottom"/>
          </w:tcPr>
          <w:p w14:paraId="77E94891" w14:textId="190D5ACE" w:rsidR="000F2182" w:rsidRPr="00F11650" w:rsidRDefault="000F2182" w:rsidP="000F2182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 xml:space="preserve">     </w:t>
            </w:r>
            <w:r w:rsidRPr="00F11650">
              <w:rPr>
                <w:rFonts w:asciiTheme="majorBidi" w:hAnsiTheme="majorBidi" w:cstheme="majorBidi"/>
                <w:cs/>
              </w:rPr>
              <w:t>ส่วนที่เป็นของบริษัทใหญ่</w:t>
            </w:r>
          </w:p>
        </w:tc>
        <w:tc>
          <w:tcPr>
            <w:tcW w:w="1080" w:type="dxa"/>
            <w:gridSpan w:val="2"/>
            <w:vAlign w:val="bottom"/>
          </w:tcPr>
          <w:p w14:paraId="4B91E07B" w14:textId="63684E2B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(13,326)</w:t>
            </w:r>
          </w:p>
        </w:tc>
        <w:tc>
          <w:tcPr>
            <w:tcW w:w="272" w:type="dxa"/>
            <w:vAlign w:val="bottom"/>
          </w:tcPr>
          <w:p w14:paraId="365DA7A0" w14:textId="77777777" w:rsidR="000F2182" w:rsidRPr="00F11650" w:rsidRDefault="000F2182" w:rsidP="000F2182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41F46FE7" w14:textId="793541AC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(27)</w:t>
            </w:r>
          </w:p>
        </w:tc>
        <w:tc>
          <w:tcPr>
            <w:tcW w:w="272" w:type="dxa"/>
            <w:vAlign w:val="bottom"/>
          </w:tcPr>
          <w:p w14:paraId="5975D565" w14:textId="77777777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188873C9" w14:textId="31604BDD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(15)</w:t>
            </w:r>
          </w:p>
        </w:tc>
        <w:tc>
          <w:tcPr>
            <w:tcW w:w="272" w:type="dxa"/>
            <w:vAlign w:val="bottom"/>
          </w:tcPr>
          <w:p w14:paraId="45CEB5AB" w14:textId="77777777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261C3E2F" w14:textId="1B0AE0C7" w:rsidR="000F2182" w:rsidRPr="00F11650" w:rsidRDefault="000F2182" w:rsidP="00C060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48A5B7B" w14:textId="77777777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6AE43F52" w14:textId="2FC83FC3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(13,368)</w:t>
            </w:r>
          </w:p>
        </w:tc>
      </w:tr>
      <w:tr w:rsidR="000F2182" w:rsidRPr="00F11650" w14:paraId="159CEE72" w14:textId="3FA203B1" w:rsidTr="00DC3471">
        <w:trPr>
          <w:trHeight w:val="388"/>
        </w:trPr>
        <w:tc>
          <w:tcPr>
            <w:tcW w:w="2430" w:type="dxa"/>
            <w:vAlign w:val="bottom"/>
          </w:tcPr>
          <w:p w14:paraId="47CF7467" w14:textId="357D4005" w:rsidR="000F2182" w:rsidRPr="00F11650" w:rsidRDefault="000F2182" w:rsidP="000F2182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</w:rPr>
              <w:t xml:space="preserve">     </w:t>
            </w:r>
            <w:r w:rsidRPr="00F11650">
              <w:rPr>
                <w:rFonts w:asciiTheme="majorBidi" w:hAnsiTheme="majorBidi" w:cstheme="majorBidi"/>
                <w:cs/>
              </w:rPr>
              <w:t>ส่วนที่เป็นของส่วนได้</w:t>
            </w:r>
            <w:r w:rsidR="00DA0A86" w:rsidRPr="00F11650">
              <w:rPr>
                <w:rFonts w:asciiTheme="majorBidi" w:hAnsiTheme="majorBidi" w:cstheme="majorBidi" w:hint="cs"/>
                <w:cs/>
              </w:rPr>
              <w:t>เสีย</w:t>
            </w:r>
            <w:r w:rsidRPr="00F11650">
              <w:rPr>
                <w:rFonts w:asciiTheme="majorBidi" w:hAnsiTheme="majorBidi" w:cstheme="majorBidi"/>
                <w:cs/>
              </w:rPr>
              <w:br/>
            </w:r>
            <w:r w:rsidRPr="00F11650">
              <w:rPr>
                <w:rFonts w:asciiTheme="majorBidi" w:hAnsiTheme="majorBidi" w:cstheme="majorBidi"/>
              </w:rPr>
              <w:t xml:space="preserve">        </w:t>
            </w:r>
            <w:r w:rsidRPr="00F11650">
              <w:rPr>
                <w:rFonts w:asciiTheme="majorBidi" w:hAnsiTheme="majorBidi" w:cstheme="majorBidi"/>
                <w:cs/>
              </w:rPr>
              <w:t>ที่ไม่มีอำนาจควบคุม</w:t>
            </w:r>
          </w:p>
        </w:tc>
        <w:tc>
          <w:tcPr>
            <w:tcW w:w="1080" w:type="dxa"/>
            <w:gridSpan w:val="2"/>
            <w:vAlign w:val="bottom"/>
          </w:tcPr>
          <w:p w14:paraId="7CB16D8E" w14:textId="338BB7CA" w:rsidR="000F2182" w:rsidRPr="00F11650" w:rsidRDefault="000F2182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538</w:t>
            </w:r>
          </w:p>
        </w:tc>
        <w:tc>
          <w:tcPr>
            <w:tcW w:w="272" w:type="dxa"/>
            <w:vAlign w:val="bottom"/>
          </w:tcPr>
          <w:p w14:paraId="3DC4CE22" w14:textId="77777777" w:rsidR="000F2182" w:rsidRPr="00F11650" w:rsidRDefault="000F2182" w:rsidP="000F2182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4224B768" w14:textId="1031AFEB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(22)</w:t>
            </w:r>
          </w:p>
        </w:tc>
        <w:tc>
          <w:tcPr>
            <w:tcW w:w="272" w:type="dxa"/>
            <w:vAlign w:val="bottom"/>
          </w:tcPr>
          <w:p w14:paraId="3B5C1395" w14:textId="77777777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63D9E461" w14:textId="0DF4261A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(10)</w:t>
            </w:r>
          </w:p>
        </w:tc>
        <w:tc>
          <w:tcPr>
            <w:tcW w:w="272" w:type="dxa"/>
            <w:vAlign w:val="bottom"/>
          </w:tcPr>
          <w:p w14:paraId="0FC6C481" w14:textId="77777777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4C1FA9E8" w14:textId="78363E7F" w:rsidR="000F2182" w:rsidRPr="00F11650" w:rsidRDefault="000F2182" w:rsidP="00C060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72D6A53" w14:textId="77777777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45748227" w14:textId="63587EAB" w:rsidR="000F2182" w:rsidRPr="00F11650" w:rsidRDefault="000F2182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spacing w:val="2"/>
              </w:rPr>
            </w:pPr>
            <w:r w:rsidRPr="00F11650">
              <w:rPr>
                <w:rFonts w:asciiTheme="majorBidi" w:hAnsiTheme="majorBidi" w:cstheme="majorBidi"/>
                <w:spacing w:val="2"/>
              </w:rPr>
              <w:t>506</w:t>
            </w:r>
          </w:p>
        </w:tc>
      </w:tr>
      <w:tr w:rsidR="000F2182" w:rsidRPr="00F11650" w14:paraId="7EEA088E" w14:textId="21B1FEBE" w:rsidTr="00DC3471">
        <w:trPr>
          <w:trHeight w:val="388"/>
        </w:trPr>
        <w:tc>
          <w:tcPr>
            <w:tcW w:w="2430" w:type="dxa"/>
            <w:vAlign w:val="bottom"/>
          </w:tcPr>
          <w:p w14:paraId="5F5F426E" w14:textId="7BD25F8A" w:rsidR="000F2182" w:rsidRPr="00F11650" w:rsidRDefault="000F2182" w:rsidP="000F2182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</w:rPr>
              <w:t xml:space="preserve">     </w:t>
            </w:r>
            <w:r w:rsidRPr="00F11650">
              <w:rPr>
                <w:rFonts w:asciiTheme="majorBidi" w:hAnsiTheme="majorBidi" w:cstheme="majorBidi"/>
                <w:cs/>
              </w:rPr>
              <w:t>ส่วนที่เป็นของบริษัทอื่น</w:t>
            </w:r>
            <w:r w:rsidRPr="00F11650">
              <w:rPr>
                <w:rFonts w:asciiTheme="majorBidi" w:hAnsiTheme="majorBidi" w:cstheme="majorBidi"/>
                <w:cs/>
              </w:rPr>
              <w:br/>
            </w:r>
            <w:r w:rsidRPr="00F11650">
              <w:rPr>
                <w:rFonts w:asciiTheme="majorBidi" w:hAnsiTheme="majorBidi" w:cstheme="majorBidi"/>
              </w:rPr>
              <w:t xml:space="preserve">        </w:t>
            </w:r>
            <w:r w:rsidRPr="00F11650">
              <w:rPr>
                <w:rFonts w:asciiTheme="majorBidi" w:hAnsiTheme="majorBidi" w:cstheme="majorBidi"/>
                <w:cs/>
              </w:rPr>
              <w:t>ในกลุ่มก่อน</w:t>
            </w:r>
            <w:r w:rsidRPr="00F11650">
              <w:rPr>
                <w:rFonts w:asciiTheme="majorBidi" w:hAnsiTheme="majorBidi" w:cstheme="majorBidi"/>
              </w:rPr>
              <w:br/>
              <w:t xml:space="preserve">        </w:t>
            </w:r>
            <w:r w:rsidRPr="00F11650">
              <w:rPr>
                <w:rFonts w:asciiTheme="majorBidi" w:hAnsiTheme="majorBidi" w:cstheme="majorBidi"/>
                <w:cs/>
              </w:rPr>
              <w:t>การจัดโครงสร้างธุรกิจ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648469A6" w14:textId="12169701" w:rsidR="000F2182" w:rsidRPr="00F11650" w:rsidRDefault="000F2182" w:rsidP="004C446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46D5F087" w14:textId="77777777" w:rsidR="000F2182" w:rsidRPr="00F11650" w:rsidRDefault="000F2182" w:rsidP="000F2182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879421D" w14:textId="099F0422" w:rsidR="000F2182" w:rsidRPr="00F11650" w:rsidRDefault="000F2182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E5BA968" w14:textId="77777777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7756565" w14:textId="03BBE364" w:rsidR="000F2182" w:rsidRPr="00F11650" w:rsidRDefault="000F2182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617F71D" w14:textId="77777777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4AEDD15A" w14:textId="12929B89" w:rsidR="000F2182" w:rsidRPr="00F11650" w:rsidRDefault="000F2182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2,254</w:t>
            </w:r>
          </w:p>
        </w:tc>
        <w:tc>
          <w:tcPr>
            <w:tcW w:w="272" w:type="dxa"/>
            <w:vAlign w:val="bottom"/>
          </w:tcPr>
          <w:p w14:paraId="0184DF15" w14:textId="77777777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4867A11" w14:textId="5E6F2249" w:rsidR="000F2182" w:rsidRPr="00F11650" w:rsidRDefault="000F2182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spacing w:val="2"/>
              </w:rPr>
            </w:pPr>
            <w:r w:rsidRPr="00F11650">
              <w:rPr>
                <w:rFonts w:asciiTheme="majorBidi" w:hAnsiTheme="majorBidi" w:cstheme="majorBidi"/>
                <w:spacing w:val="2"/>
              </w:rPr>
              <w:t>2,254</w:t>
            </w:r>
          </w:p>
        </w:tc>
      </w:tr>
      <w:tr w:rsidR="000F2182" w:rsidRPr="00F11650" w14:paraId="521DC97B" w14:textId="77777777" w:rsidTr="00DC3471">
        <w:trPr>
          <w:trHeight w:val="388"/>
        </w:trPr>
        <w:tc>
          <w:tcPr>
            <w:tcW w:w="2430" w:type="dxa"/>
            <w:vAlign w:val="bottom"/>
          </w:tcPr>
          <w:p w14:paraId="7A7E5A15" w14:textId="77777777" w:rsidR="000F2182" w:rsidRPr="00F11650" w:rsidRDefault="000F2182" w:rsidP="000F2182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2CA45" w14:textId="07ABB3F2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(12,788)</w:t>
            </w:r>
          </w:p>
        </w:tc>
        <w:tc>
          <w:tcPr>
            <w:tcW w:w="272" w:type="dxa"/>
            <w:vAlign w:val="bottom"/>
          </w:tcPr>
          <w:p w14:paraId="6F268F9B" w14:textId="77777777" w:rsidR="000F2182" w:rsidRPr="00F11650" w:rsidRDefault="000F2182" w:rsidP="000F2182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025A5" w14:textId="0D162C91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(49)</w:t>
            </w:r>
          </w:p>
        </w:tc>
        <w:tc>
          <w:tcPr>
            <w:tcW w:w="272" w:type="dxa"/>
            <w:vAlign w:val="bottom"/>
          </w:tcPr>
          <w:p w14:paraId="4490F9FE" w14:textId="77777777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350F4" w14:textId="0D90778A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(25)</w:t>
            </w:r>
          </w:p>
        </w:tc>
        <w:tc>
          <w:tcPr>
            <w:tcW w:w="272" w:type="dxa"/>
            <w:vAlign w:val="bottom"/>
          </w:tcPr>
          <w:p w14:paraId="2DD565A7" w14:textId="77777777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9764E" w14:textId="02A7F633" w:rsidR="000F2182" w:rsidRPr="00F11650" w:rsidRDefault="000F2182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2,254</w:t>
            </w:r>
          </w:p>
        </w:tc>
        <w:tc>
          <w:tcPr>
            <w:tcW w:w="272" w:type="dxa"/>
            <w:vAlign w:val="bottom"/>
          </w:tcPr>
          <w:p w14:paraId="762C88D7" w14:textId="77777777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8A9FB6" w14:textId="1846C74C" w:rsidR="000F2182" w:rsidRPr="00F11650" w:rsidRDefault="000F2182" w:rsidP="000F2182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(10,608)</w:t>
            </w:r>
          </w:p>
        </w:tc>
      </w:tr>
      <w:tr w:rsidR="006F1FB1" w:rsidRPr="00F11650" w14:paraId="10023772" w14:textId="7605BD1B" w:rsidTr="00DC3471">
        <w:trPr>
          <w:trHeight w:val="50"/>
        </w:trPr>
        <w:tc>
          <w:tcPr>
            <w:tcW w:w="2430" w:type="dxa"/>
            <w:vAlign w:val="bottom"/>
          </w:tcPr>
          <w:p w14:paraId="1D55E65D" w14:textId="77777777" w:rsidR="006F1FB1" w:rsidRPr="00F11650" w:rsidRDefault="006F1FB1" w:rsidP="006F1FB1">
            <w:pPr>
              <w:ind w:left="90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03734DE3" w14:textId="77777777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2" w:type="dxa"/>
            <w:vAlign w:val="bottom"/>
          </w:tcPr>
          <w:p w14:paraId="797FB79B" w14:textId="77777777" w:rsidR="006F1FB1" w:rsidRPr="00F11650" w:rsidRDefault="006F1FB1" w:rsidP="006F1FB1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33B3B3B7" w14:textId="77777777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902833B" w14:textId="77777777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630E4B6A" w14:textId="77777777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4E6B8AA5" w14:textId="77777777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vAlign w:val="bottom"/>
          </w:tcPr>
          <w:p w14:paraId="34EC9FE3" w14:textId="77777777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7518A851" w14:textId="77777777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5534BA54" w14:textId="77777777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</w:tr>
      <w:tr w:rsidR="006F1FB1" w:rsidRPr="00F11650" w14:paraId="65233907" w14:textId="77777777" w:rsidTr="00DC3471">
        <w:trPr>
          <w:trHeight w:val="50"/>
        </w:trPr>
        <w:tc>
          <w:tcPr>
            <w:tcW w:w="2430" w:type="dxa"/>
            <w:vAlign w:val="bottom"/>
          </w:tcPr>
          <w:p w14:paraId="58B73D26" w14:textId="646C67D7" w:rsidR="006F1FB1" w:rsidRPr="00F11650" w:rsidRDefault="006F1FB1" w:rsidP="006F1FB1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ขาดทุนต่อหุ้นขั้นพื้นฐาน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(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บาท)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08B1ADAE" w14:textId="474D95DA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(0.03)</w:t>
            </w:r>
          </w:p>
        </w:tc>
        <w:tc>
          <w:tcPr>
            <w:tcW w:w="272" w:type="dxa"/>
            <w:vAlign w:val="bottom"/>
          </w:tcPr>
          <w:p w14:paraId="23609BA5" w14:textId="77777777" w:rsidR="006F1FB1" w:rsidRPr="00F11650" w:rsidRDefault="006F1FB1" w:rsidP="006F1FB1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4C3FBB98" w14:textId="676A148C" w:rsidR="006F1FB1" w:rsidRPr="00F11650" w:rsidRDefault="00A47DF0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40C87F7" w14:textId="77777777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2FC8EF17" w14:textId="6BA32BCE" w:rsidR="006F1FB1" w:rsidRPr="00F11650" w:rsidRDefault="00A47DF0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A890F76" w14:textId="77777777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0722EE00" w14:textId="33855F00" w:rsidR="006F1FB1" w:rsidRPr="00F11650" w:rsidRDefault="006F1FB1" w:rsidP="00C060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2111817" w14:textId="77777777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44D61CFF" w14:textId="36F2DB8D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(0.03)</w:t>
            </w:r>
          </w:p>
        </w:tc>
      </w:tr>
      <w:tr w:rsidR="006F1FB1" w:rsidRPr="00F11650" w14:paraId="37797A63" w14:textId="77777777" w:rsidTr="00DC3471">
        <w:trPr>
          <w:trHeight w:val="50"/>
        </w:trPr>
        <w:tc>
          <w:tcPr>
            <w:tcW w:w="2430" w:type="dxa"/>
            <w:vAlign w:val="bottom"/>
          </w:tcPr>
          <w:p w14:paraId="2AC78F9E" w14:textId="52651BFE" w:rsidR="006F1FB1" w:rsidRPr="00F11650" w:rsidRDefault="006F1FB1" w:rsidP="006F1FB1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ขาดทุนต่อหุ้นปรับลด</w:t>
            </w:r>
            <w:r w:rsidRPr="00F1165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</w:rPr>
              <w:t>(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บาท)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44DD74D8" w14:textId="76BF6A36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(0.02)</w:t>
            </w:r>
          </w:p>
        </w:tc>
        <w:tc>
          <w:tcPr>
            <w:tcW w:w="272" w:type="dxa"/>
            <w:vAlign w:val="bottom"/>
          </w:tcPr>
          <w:p w14:paraId="7ED85124" w14:textId="77777777" w:rsidR="006F1FB1" w:rsidRPr="00F11650" w:rsidRDefault="006F1FB1" w:rsidP="006F1FB1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4BADC7A4" w14:textId="63E17724" w:rsidR="006F1FB1" w:rsidRPr="00F11650" w:rsidRDefault="00E9502D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(0.006)</w:t>
            </w:r>
          </w:p>
        </w:tc>
        <w:tc>
          <w:tcPr>
            <w:tcW w:w="272" w:type="dxa"/>
            <w:vAlign w:val="bottom"/>
          </w:tcPr>
          <w:p w14:paraId="64D0B844" w14:textId="77777777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3639F2CD" w14:textId="69B779C1" w:rsidR="006F1FB1" w:rsidRPr="00F11650" w:rsidRDefault="00E9502D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(0.004)</w:t>
            </w:r>
          </w:p>
        </w:tc>
        <w:tc>
          <w:tcPr>
            <w:tcW w:w="272" w:type="dxa"/>
            <w:vAlign w:val="bottom"/>
          </w:tcPr>
          <w:p w14:paraId="6824841A" w14:textId="77777777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5BECCD48" w14:textId="1E9A5E44" w:rsidR="006F1FB1" w:rsidRPr="00F11650" w:rsidRDefault="006F1FB1" w:rsidP="00C060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68C3C51" w14:textId="77777777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6CF2BE3F" w14:textId="207BE467" w:rsidR="006F1FB1" w:rsidRPr="00F11650" w:rsidRDefault="006F1FB1" w:rsidP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(0.0</w:t>
            </w:r>
            <w:r w:rsidR="00A47DF0"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3</w:t>
            </w: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7C3E196F" w14:textId="77777777" w:rsidR="000B50BA" w:rsidRPr="00F11650" w:rsidRDefault="000B50BA" w:rsidP="00AF39B6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09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428"/>
        <w:gridCol w:w="712"/>
        <w:gridCol w:w="367"/>
        <w:gridCol w:w="272"/>
        <w:gridCol w:w="1078"/>
        <w:gridCol w:w="272"/>
        <w:gridCol w:w="1081"/>
        <w:gridCol w:w="272"/>
        <w:gridCol w:w="1257"/>
        <w:gridCol w:w="263"/>
        <w:gridCol w:w="1091"/>
      </w:tblGrid>
      <w:tr w:rsidR="006F1FB1" w:rsidRPr="00F11650" w14:paraId="5EE9DCE6" w14:textId="77777777" w:rsidTr="00F71410">
        <w:trPr>
          <w:trHeight w:val="388"/>
          <w:tblHeader/>
        </w:trPr>
        <w:tc>
          <w:tcPr>
            <w:tcW w:w="2428" w:type="dxa"/>
            <w:vAlign w:val="bottom"/>
          </w:tcPr>
          <w:p w14:paraId="148F62AF" w14:textId="77777777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665" w:type="dxa"/>
            <w:gridSpan w:val="10"/>
            <w:vAlign w:val="bottom"/>
          </w:tcPr>
          <w:p w14:paraId="5BC991C3" w14:textId="77777777" w:rsidR="006F1FB1" w:rsidRPr="00F11650" w:rsidRDefault="006F1FB1">
            <w:pPr>
              <w:tabs>
                <w:tab w:val="decimal" w:pos="975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F1FB1" w:rsidRPr="00F11650" w14:paraId="792A1913" w14:textId="77777777" w:rsidTr="00F71410">
        <w:trPr>
          <w:trHeight w:val="388"/>
          <w:tblHeader/>
        </w:trPr>
        <w:tc>
          <w:tcPr>
            <w:tcW w:w="2428" w:type="dxa"/>
            <w:vAlign w:val="bottom"/>
          </w:tcPr>
          <w:p w14:paraId="4CCC5572" w14:textId="77777777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665" w:type="dxa"/>
            <w:gridSpan w:val="10"/>
            <w:vAlign w:val="bottom"/>
          </w:tcPr>
          <w:p w14:paraId="55F6D3D9" w14:textId="77777777" w:rsidR="006F1FB1" w:rsidRPr="00F11650" w:rsidRDefault="006F1FB1">
            <w:pPr>
              <w:tabs>
                <w:tab w:val="decimal" w:pos="975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  <w:cs/>
              </w:rPr>
              <w:t>รายการปรับปรุง</w:t>
            </w:r>
          </w:p>
        </w:tc>
      </w:tr>
      <w:tr w:rsidR="006F1FB1" w:rsidRPr="00F11650" w14:paraId="123C7ADC" w14:textId="77777777" w:rsidTr="00F71410">
        <w:trPr>
          <w:trHeight w:val="388"/>
          <w:tblHeader/>
        </w:trPr>
        <w:tc>
          <w:tcPr>
            <w:tcW w:w="2428" w:type="dxa"/>
            <w:vAlign w:val="bottom"/>
          </w:tcPr>
          <w:p w14:paraId="5F10E7A9" w14:textId="429D07D4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F1165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</w:t>
            </w:r>
            <w:r w:rsidR="00CA3382" w:rsidRPr="00F116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br/>
            </w:r>
            <w:r w:rsidR="00CA3382" w:rsidRPr="00F1165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มิถุนายน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079" w:type="dxa"/>
            <w:gridSpan w:val="2"/>
            <w:vAlign w:val="bottom"/>
          </w:tcPr>
          <w:p w14:paraId="26941EAE" w14:textId="77777777" w:rsidR="006F1FB1" w:rsidRPr="00F11650" w:rsidRDefault="006F1FB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ที่รายงาน</w:t>
            </w:r>
            <w:r w:rsidRPr="00F11650">
              <w:rPr>
                <w:rFonts w:asciiTheme="majorBidi" w:hAnsiTheme="majorBidi" w:cstheme="majorBidi"/>
              </w:rPr>
              <w:br/>
            </w:r>
            <w:r w:rsidRPr="00F11650">
              <w:rPr>
                <w:rFonts w:asciiTheme="majorBidi" w:hAnsiTheme="majorBidi" w:cstheme="majorBidi"/>
                <w:cs/>
              </w:rPr>
              <w:t>ไว้เดิม</w:t>
            </w:r>
          </w:p>
        </w:tc>
        <w:tc>
          <w:tcPr>
            <w:tcW w:w="272" w:type="dxa"/>
            <w:vAlign w:val="bottom"/>
          </w:tcPr>
          <w:p w14:paraId="1B69BC59" w14:textId="77777777" w:rsidR="006F1FB1" w:rsidRPr="00F11650" w:rsidRDefault="006F1FB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426B7295" w14:textId="77777777" w:rsidR="006F1FB1" w:rsidRPr="00F11650" w:rsidRDefault="006F1FB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  <w:cs/>
              </w:rPr>
              <w:t xml:space="preserve">การซื้อธุรกิจบริษัท เกรซ </w:t>
            </w:r>
            <w:r w:rsidRPr="00F11650">
              <w:rPr>
                <w:rFonts w:asciiTheme="majorBidi" w:hAnsiTheme="majorBidi" w:cstheme="majorBidi"/>
                <w:cs/>
              </w:rPr>
              <w:br/>
              <w:t>วอเทอร์ เมด จำกัด</w:t>
            </w:r>
          </w:p>
        </w:tc>
        <w:tc>
          <w:tcPr>
            <w:tcW w:w="272" w:type="dxa"/>
            <w:vAlign w:val="bottom"/>
          </w:tcPr>
          <w:p w14:paraId="2F178636" w14:textId="77777777" w:rsidR="006F1FB1" w:rsidRPr="00F11650" w:rsidRDefault="006F1FB1">
            <w:pPr>
              <w:tabs>
                <w:tab w:val="decimal" w:pos="975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3484956B" w14:textId="72315BBC" w:rsidR="006F1FB1" w:rsidRPr="00F11650" w:rsidRDefault="0053147C" w:rsidP="0053147C">
            <w:pPr>
              <w:spacing w:line="360" w:lineRule="exact"/>
              <w:ind w:left="-115" w:right="-112" w:firstLine="115"/>
              <w:contextualSpacing/>
              <w:jc w:val="center"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  <w:cs/>
              </w:rPr>
              <w:t>การซื้อธุรกิจ</w:t>
            </w:r>
            <w:r w:rsidRPr="00F11650">
              <w:rPr>
                <w:rFonts w:asciiTheme="majorBidi" w:hAnsiTheme="majorBidi" w:cstheme="majorBidi"/>
              </w:rPr>
              <w:br/>
            </w:r>
            <w:r w:rsidRPr="00F11650">
              <w:rPr>
                <w:rFonts w:asciiTheme="majorBidi" w:hAnsiTheme="majorBidi" w:cstheme="majorBidi"/>
                <w:cs/>
              </w:rPr>
              <w:t xml:space="preserve">บริษัท วารี </w:t>
            </w:r>
            <w:r w:rsidRPr="00F11650">
              <w:rPr>
                <w:rFonts w:asciiTheme="majorBidi" w:hAnsiTheme="majorBidi" w:cstheme="majorBidi"/>
                <w:cs/>
              </w:rPr>
              <w:br/>
              <w:t>เมดิคอล</w:t>
            </w:r>
            <w:r w:rsidRPr="00F11650">
              <w:rPr>
                <w:rFonts w:asciiTheme="majorBidi" w:hAnsiTheme="majorBidi" w:cstheme="majorBidi"/>
              </w:rPr>
              <w:br/>
            </w:r>
            <w:r w:rsidRPr="00F11650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272" w:type="dxa"/>
            <w:vAlign w:val="bottom"/>
          </w:tcPr>
          <w:p w14:paraId="5D64EE81" w14:textId="77777777" w:rsidR="006F1FB1" w:rsidRPr="00F11650" w:rsidRDefault="006F1FB1">
            <w:pPr>
              <w:tabs>
                <w:tab w:val="decimal" w:pos="975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7" w:type="dxa"/>
            <w:vAlign w:val="bottom"/>
          </w:tcPr>
          <w:p w14:paraId="041EB364" w14:textId="77777777" w:rsidR="006F1FB1" w:rsidRPr="00F11650" w:rsidRDefault="006F1FB1" w:rsidP="00A8258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  <w:cs/>
              </w:rPr>
              <w:t>การรวมธุรกิจภายใต้การควบคุมเดียวกันบริษัท ซีดีไอพี (ประเทศไทย) จำกัด (มหาชน)</w:t>
            </w:r>
          </w:p>
        </w:tc>
        <w:tc>
          <w:tcPr>
            <w:tcW w:w="263" w:type="dxa"/>
            <w:vAlign w:val="bottom"/>
          </w:tcPr>
          <w:p w14:paraId="28D4C5B7" w14:textId="77777777" w:rsidR="006F1FB1" w:rsidRPr="00F11650" w:rsidRDefault="006F1FB1">
            <w:pPr>
              <w:tabs>
                <w:tab w:val="decimal" w:pos="975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vAlign w:val="bottom"/>
          </w:tcPr>
          <w:p w14:paraId="05B1D4C7" w14:textId="77777777" w:rsidR="006F1FB1" w:rsidRPr="00F11650" w:rsidRDefault="006F1FB1">
            <w:pPr>
              <w:tabs>
                <w:tab w:val="decimal" w:pos="975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  <w:cs/>
              </w:rPr>
              <w:t>ปรับปรุงใหม่</w:t>
            </w:r>
          </w:p>
        </w:tc>
      </w:tr>
      <w:tr w:rsidR="006F1FB1" w:rsidRPr="00F11650" w14:paraId="360A7C19" w14:textId="77777777" w:rsidTr="00F71410">
        <w:trPr>
          <w:trHeight w:val="388"/>
          <w:tblHeader/>
        </w:trPr>
        <w:tc>
          <w:tcPr>
            <w:tcW w:w="2428" w:type="dxa"/>
            <w:vAlign w:val="bottom"/>
          </w:tcPr>
          <w:p w14:paraId="354215FA" w14:textId="77777777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665" w:type="dxa"/>
            <w:gridSpan w:val="10"/>
            <w:vAlign w:val="bottom"/>
          </w:tcPr>
          <w:p w14:paraId="4351D94F" w14:textId="77777777" w:rsidR="006F1FB1" w:rsidRPr="00F11650" w:rsidRDefault="006F1FB1">
            <w:pPr>
              <w:tabs>
                <w:tab w:val="decimal" w:pos="975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11650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6F1FB1" w:rsidRPr="00F11650" w14:paraId="7DC08214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4B47A119" w14:textId="77777777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รายได้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color w:val="FF0000"/>
              </w:rPr>
              <w:t xml:space="preserve"> </w:t>
            </w:r>
          </w:p>
        </w:tc>
        <w:tc>
          <w:tcPr>
            <w:tcW w:w="1079" w:type="dxa"/>
            <w:gridSpan w:val="2"/>
          </w:tcPr>
          <w:p w14:paraId="15FC2A01" w14:textId="77777777" w:rsidR="006F1FB1" w:rsidRPr="00F11650" w:rsidRDefault="006F1FB1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" w:type="dxa"/>
          </w:tcPr>
          <w:p w14:paraId="05E42DC0" w14:textId="77777777" w:rsidR="006F1FB1" w:rsidRPr="00F11650" w:rsidRDefault="006F1FB1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1DBBD9DF" w14:textId="77777777" w:rsidR="006F1FB1" w:rsidRPr="00F11650" w:rsidRDefault="006F1FB1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</w:tcPr>
          <w:p w14:paraId="4AA1FF8D" w14:textId="77777777" w:rsidR="006F1FB1" w:rsidRPr="00F11650" w:rsidRDefault="006F1FB1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43D59F43" w14:textId="77777777" w:rsidR="006F1FB1" w:rsidRPr="00F11650" w:rsidRDefault="006F1FB1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</w:tcPr>
          <w:p w14:paraId="754B9B6A" w14:textId="77777777" w:rsidR="006F1FB1" w:rsidRPr="00F11650" w:rsidRDefault="006F1FB1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57" w:type="dxa"/>
          </w:tcPr>
          <w:p w14:paraId="709615AF" w14:textId="77777777" w:rsidR="006F1FB1" w:rsidRPr="00F11650" w:rsidRDefault="006F1FB1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63" w:type="dxa"/>
          </w:tcPr>
          <w:p w14:paraId="48CAD53B" w14:textId="77777777" w:rsidR="006F1FB1" w:rsidRPr="00F11650" w:rsidRDefault="006F1FB1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14:paraId="28631F9D" w14:textId="77777777" w:rsidR="006F1FB1" w:rsidRPr="00F11650" w:rsidRDefault="006F1FB1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</w:tr>
      <w:tr w:rsidR="006F1FB1" w:rsidRPr="00F11650" w14:paraId="0CB09844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5D4B345F" w14:textId="77777777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079" w:type="dxa"/>
            <w:gridSpan w:val="2"/>
            <w:vAlign w:val="bottom"/>
          </w:tcPr>
          <w:p w14:paraId="29250B23" w14:textId="03D6A674" w:rsidR="006F1FB1" w:rsidRPr="00F11650" w:rsidRDefault="002239A1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231,850</w:t>
            </w:r>
          </w:p>
        </w:tc>
        <w:tc>
          <w:tcPr>
            <w:tcW w:w="272" w:type="dxa"/>
            <w:vAlign w:val="bottom"/>
          </w:tcPr>
          <w:p w14:paraId="0D290367" w14:textId="77777777" w:rsidR="006F1FB1" w:rsidRPr="00F11650" w:rsidRDefault="006F1FB1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7974370B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7A709CC6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4D3B5AD4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79185D70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36C59D81" w14:textId="71F40FFE" w:rsidR="006F1FB1" w:rsidRPr="00F11650" w:rsidRDefault="00666134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210</w:t>
            </w:r>
          </w:p>
        </w:tc>
        <w:tc>
          <w:tcPr>
            <w:tcW w:w="263" w:type="dxa"/>
            <w:vAlign w:val="bottom"/>
          </w:tcPr>
          <w:p w14:paraId="5638359A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456D49AF" w14:textId="2D036667" w:rsidR="006F1FB1" w:rsidRPr="00F11650" w:rsidRDefault="004930EB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</w:rPr>
              <w:t>232,060</w:t>
            </w:r>
          </w:p>
        </w:tc>
      </w:tr>
      <w:tr w:rsidR="006F1FB1" w:rsidRPr="00F11650" w14:paraId="7E925421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6DCE2C70" w14:textId="77777777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</w:p>
        </w:tc>
        <w:tc>
          <w:tcPr>
            <w:tcW w:w="1079" w:type="dxa"/>
            <w:gridSpan w:val="2"/>
            <w:vAlign w:val="bottom"/>
          </w:tcPr>
          <w:p w14:paraId="198BA652" w14:textId="247614C8" w:rsidR="006F1FB1" w:rsidRPr="00F11650" w:rsidRDefault="002239A1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8,726</w:t>
            </w:r>
          </w:p>
        </w:tc>
        <w:tc>
          <w:tcPr>
            <w:tcW w:w="272" w:type="dxa"/>
            <w:vAlign w:val="bottom"/>
          </w:tcPr>
          <w:p w14:paraId="1D786558" w14:textId="77777777" w:rsidR="006F1FB1" w:rsidRPr="00F11650" w:rsidRDefault="006F1FB1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2ED4945F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C4CCB37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191CDA7E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2F6E1A1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543A8666" w14:textId="375931D5" w:rsidR="006F1FB1" w:rsidRPr="00F11650" w:rsidRDefault="00666134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4,515</w:t>
            </w:r>
          </w:p>
        </w:tc>
        <w:tc>
          <w:tcPr>
            <w:tcW w:w="263" w:type="dxa"/>
            <w:vAlign w:val="bottom"/>
          </w:tcPr>
          <w:p w14:paraId="6442D7A3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73577E39" w14:textId="3CD724C7" w:rsidR="006F1FB1" w:rsidRPr="00F11650" w:rsidRDefault="004930EB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</w:rPr>
              <w:t>13,241</w:t>
            </w:r>
          </w:p>
        </w:tc>
      </w:tr>
      <w:tr w:rsidR="006F1FB1" w:rsidRPr="00F11650" w14:paraId="28847F53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4EB266E8" w14:textId="77777777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2D22A1EE" w14:textId="480C3116" w:rsidR="006F1FB1" w:rsidRPr="00F11650" w:rsidRDefault="002239A1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4,567</w:t>
            </w:r>
          </w:p>
        </w:tc>
        <w:tc>
          <w:tcPr>
            <w:tcW w:w="272" w:type="dxa"/>
            <w:vAlign w:val="bottom"/>
          </w:tcPr>
          <w:p w14:paraId="24AB0486" w14:textId="77777777" w:rsidR="006F1FB1" w:rsidRPr="00F11650" w:rsidRDefault="006F1FB1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FD95315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5F5534A1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2D0E2D2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29A866F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D23F243" w14:textId="66CB8A0C" w:rsidR="006F1FB1" w:rsidRPr="00F11650" w:rsidRDefault="00666134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731</w:t>
            </w:r>
          </w:p>
        </w:tc>
        <w:tc>
          <w:tcPr>
            <w:tcW w:w="263" w:type="dxa"/>
            <w:vAlign w:val="bottom"/>
          </w:tcPr>
          <w:p w14:paraId="6711FF68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8802E7F" w14:textId="692C8369" w:rsidR="006F1FB1" w:rsidRPr="00F11650" w:rsidRDefault="004930EB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</w:rPr>
              <w:t>5,298</w:t>
            </w:r>
          </w:p>
        </w:tc>
      </w:tr>
      <w:tr w:rsidR="006F1FB1" w:rsidRPr="00F11650" w14:paraId="1CB191B0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7E156E09" w14:textId="77777777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B5C23" w14:textId="3DAD2D76" w:rsidR="006F1FB1" w:rsidRPr="00F11650" w:rsidRDefault="002239A1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245,143</w:t>
            </w:r>
          </w:p>
        </w:tc>
        <w:tc>
          <w:tcPr>
            <w:tcW w:w="272" w:type="dxa"/>
            <w:vAlign w:val="bottom"/>
          </w:tcPr>
          <w:p w14:paraId="757A70C5" w14:textId="77777777" w:rsidR="006F1FB1" w:rsidRPr="00F11650" w:rsidRDefault="006F1FB1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52F66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7A384361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DCCA8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42142F2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1DF56" w14:textId="5EA8C810" w:rsidR="006F1FB1" w:rsidRPr="00F11650" w:rsidRDefault="00666134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5,456</w:t>
            </w:r>
          </w:p>
        </w:tc>
        <w:tc>
          <w:tcPr>
            <w:tcW w:w="263" w:type="dxa"/>
            <w:vAlign w:val="bottom"/>
          </w:tcPr>
          <w:p w14:paraId="47B19A2B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438BE" w14:textId="6BB47767" w:rsidR="006F1FB1" w:rsidRPr="00F11650" w:rsidRDefault="004930EB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250,599</w:t>
            </w:r>
          </w:p>
        </w:tc>
      </w:tr>
      <w:tr w:rsidR="006F1FB1" w:rsidRPr="00F11650" w14:paraId="330461B1" w14:textId="77777777" w:rsidTr="00F71410">
        <w:trPr>
          <w:trHeight w:val="40"/>
        </w:trPr>
        <w:tc>
          <w:tcPr>
            <w:tcW w:w="2428" w:type="dxa"/>
            <w:vAlign w:val="bottom"/>
          </w:tcPr>
          <w:p w14:paraId="632EDD69" w14:textId="77777777" w:rsidR="006F1FB1" w:rsidRPr="00F11650" w:rsidRDefault="006F1FB1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17F0E222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2" w:type="dxa"/>
            <w:vAlign w:val="bottom"/>
          </w:tcPr>
          <w:p w14:paraId="0F1FF5CA" w14:textId="77777777" w:rsidR="006F1FB1" w:rsidRPr="00F11650" w:rsidRDefault="006F1FB1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58250C24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04F9F0A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99513EF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572A6E5F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1D91558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dxa"/>
            <w:vAlign w:val="bottom"/>
          </w:tcPr>
          <w:p w14:paraId="50149AD9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4185546B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F1FB1" w:rsidRPr="00F11650" w14:paraId="57F07252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4A248E74" w14:textId="77777777" w:rsidR="006F1FB1" w:rsidRPr="00F11650" w:rsidRDefault="006F1FB1">
            <w:pPr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ค่าใช้จ่าย</w:t>
            </w:r>
          </w:p>
        </w:tc>
        <w:tc>
          <w:tcPr>
            <w:tcW w:w="1079" w:type="dxa"/>
            <w:gridSpan w:val="2"/>
            <w:vAlign w:val="bottom"/>
          </w:tcPr>
          <w:p w14:paraId="7779D918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2" w:type="dxa"/>
            <w:vAlign w:val="bottom"/>
          </w:tcPr>
          <w:p w14:paraId="188A6F92" w14:textId="77777777" w:rsidR="006F1FB1" w:rsidRPr="00F11650" w:rsidRDefault="006F1FB1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11E705A4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  <w:vAlign w:val="bottom"/>
          </w:tcPr>
          <w:p w14:paraId="66D010A2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571B0F8F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4430D2B1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57" w:type="dxa"/>
            <w:vAlign w:val="bottom"/>
          </w:tcPr>
          <w:p w14:paraId="200F9FCD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63" w:type="dxa"/>
            <w:vAlign w:val="bottom"/>
          </w:tcPr>
          <w:p w14:paraId="12724A9A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vAlign w:val="bottom"/>
          </w:tcPr>
          <w:p w14:paraId="45A4A23A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</w:tr>
      <w:tr w:rsidR="006F1FB1" w:rsidRPr="00F11650" w14:paraId="770E8C07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3E5E992B" w14:textId="77777777" w:rsidR="006F1FB1" w:rsidRPr="00F11650" w:rsidRDefault="006F1FB1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1079" w:type="dxa"/>
            <w:gridSpan w:val="2"/>
            <w:vAlign w:val="bottom"/>
          </w:tcPr>
          <w:p w14:paraId="4E26D73E" w14:textId="5833FF16" w:rsidR="006F1FB1" w:rsidRPr="00F11650" w:rsidRDefault="002239A1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179,516</w:t>
            </w:r>
          </w:p>
        </w:tc>
        <w:tc>
          <w:tcPr>
            <w:tcW w:w="272" w:type="dxa"/>
            <w:vAlign w:val="bottom"/>
          </w:tcPr>
          <w:p w14:paraId="431C5072" w14:textId="77777777" w:rsidR="006F1FB1" w:rsidRPr="00F11650" w:rsidRDefault="006F1FB1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304706F9" w14:textId="77777777" w:rsidR="006F1FB1" w:rsidRPr="00F11650" w:rsidRDefault="006F1FB1" w:rsidP="005C751F">
            <w:pPr>
              <w:tabs>
                <w:tab w:val="decimal" w:pos="1236"/>
              </w:tabs>
              <w:ind w:right="42"/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272" w:type="dxa"/>
            <w:vAlign w:val="bottom"/>
          </w:tcPr>
          <w:p w14:paraId="2FE344F7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3CD98EA6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14244C2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57" w:type="dxa"/>
            <w:vAlign w:val="bottom"/>
          </w:tcPr>
          <w:p w14:paraId="665480C5" w14:textId="401422E8" w:rsidR="006F1FB1" w:rsidRPr="00F11650" w:rsidRDefault="00666134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2</w:t>
            </w:r>
            <w:r w:rsidR="00BA145F"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63" w:type="dxa"/>
            <w:vAlign w:val="bottom"/>
          </w:tcPr>
          <w:p w14:paraId="52DCEB8B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vAlign w:val="bottom"/>
          </w:tcPr>
          <w:p w14:paraId="004520F8" w14:textId="54FE593F" w:rsidR="006F1FB1" w:rsidRPr="00F11650" w:rsidRDefault="004930EB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</w:rPr>
              <w:t>179,8</w:t>
            </w:r>
            <w:r w:rsidR="00BA145F" w:rsidRPr="00F11650">
              <w:rPr>
                <w:rFonts w:asciiTheme="majorBidi" w:hAnsiTheme="majorBidi" w:cstheme="majorBidi"/>
                <w:color w:val="000000" w:themeColor="text1"/>
              </w:rPr>
              <w:t>48</w:t>
            </w:r>
          </w:p>
        </w:tc>
      </w:tr>
      <w:tr w:rsidR="006F1FB1" w:rsidRPr="00F11650" w14:paraId="5C2E6FBC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041EE2C2" w14:textId="77777777" w:rsidR="006F1FB1" w:rsidRPr="00F11650" w:rsidRDefault="006F1FB1">
            <w:pPr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ต้นทุนการให้บริการ</w:t>
            </w:r>
          </w:p>
        </w:tc>
        <w:tc>
          <w:tcPr>
            <w:tcW w:w="1079" w:type="dxa"/>
            <w:gridSpan w:val="2"/>
            <w:vAlign w:val="bottom"/>
          </w:tcPr>
          <w:p w14:paraId="2FEDD1DE" w14:textId="1377DFE8" w:rsidR="006F1FB1" w:rsidRPr="00F11650" w:rsidRDefault="002239A1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7,565</w:t>
            </w:r>
          </w:p>
        </w:tc>
        <w:tc>
          <w:tcPr>
            <w:tcW w:w="272" w:type="dxa"/>
            <w:vAlign w:val="bottom"/>
          </w:tcPr>
          <w:p w14:paraId="5198FDA0" w14:textId="77777777" w:rsidR="006F1FB1" w:rsidRPr="00F11650" w:rsidRDefault="006F1FB1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7546C401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36DA553F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1052787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272" w:type="dxa"/>
            <w:vAlign w:val="bottom"/>
          </w:tcPr>
          <w:p w14:paraId="6DCA577B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57" w:type="dxa"/>
            <w:vAlign w:val="bottom"/>
          </w:tcPr>
          <w:p w14:paraId="068B0A30" w14:textId="08C3D704" w:rsidR="006F1FB1" w:rsidRPr="00F11650" w:rsidRDefault="00666134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1,</w:t>
            </w:r>
            <w:r w:rsidR="00BA145F"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263" w:type="dxa"/>
            <w:vAlign w:val="bottom"/>
          </w:tcPr>
          <w:p w14:paraId="1F129AB2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vAlign w:val="bottom"/>
          </w:tcPr>
          <w:p w14:paraId="27C56E8A" w14:textId="77CF49E1" w:rsidR="006F1FB1" w:rsidRPr="00F11650" w:rsidRDefault="004930EB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</w:rPr>
              <w:t>8,7</w:t>
            </w:r>
            <w:r w:rsidR="00BA145F" w:rsidRPr="00F11650">
              <w:rPr>
                <w:rFonts w:asciiTheme="majorBidi" w:hAnsiTheme="majorBidi" w:cstheme="majorBidi"/>
                <w:color w:val="000000" w:themeColor="text1"/>
              </w:rPr>
              <w:t>74</w:t>
            </w:r>
          </w:p>
        </w:tc>
      </w:tr>
      <w:tr w:rsidR="006F1FB1" w:rsidRPr="00F11650" w14:paraId="1E3B4595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7C8163B3" w14:textId="77777777" w:rsidR="006F1FB1" w:rsidRPr="00F11650" w:rsidRDefault="006F1FB1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079" w:type="dxa"/>
            <w:gridSpan w:val="2"/>
            <w:vAlign w:val="bottom"/>
          </w:tcPr>
          <w:p w14:paraId="0ADAB328" w14:textId="4E43C370" w:rsidR="006F1FB1" w:rsidRPr="00F11650" w:rsidRDefault="002239A1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21,376</w:t>
            </w:r>
          </w:p>
        </w:tc>
        <w:tc>
          <w:tcPr>
            <w:tcW w:w="272" w:type="dxa"/>
            <w:vAlign w:val="bottom"/>
          </w:tcPr>
          <w:p w14:paraId="0317B304" w14:textId="77777777" w:rsidR="006F1FB1" w:rsidRPr="00F11650" w:rsidRDefault="006F1FB1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3F3B5DBF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>(21)</w:t>
            </w:r>
          </w:p>
        </w:tc>
        <w:tc>
          <w:tcPr>
            <w:tcW w:w="272" w:type="dxa"/>
            <w:vAlign w:val="bottom"/>
          </w:tcPr>
          <w:p w14:paraId="63883231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AFA6F6B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7491521B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57" w:type="dxa"/>
            <w:vAlign w:val="bottom"/>
          </w:tcPr>
          <w:p w14:paraId="0607C7EE" w14:textId="11C52B9F" w:rsidR="006F1FB1" w:rsidRPr="00F11650" w:rsidRDefault="00666134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636</w:t>
            </w:r>
          </w:p>
        </w:tc>
        <w:tc>
          <w:tcPr>
            <w:tcW w:w="263" w:type="dxa"/>
            <w:vAlign w:val="bottom"/>
          </w:tcPr>
          <w:p w14:paraId="738D9B26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vAlign w:val="bottom"/>
          </w:tcPr>
          <w:p w14:paraId="1A85E8A8" w14:textId="63C23595" w:rsidR="006F1FB1" w:rsidRPr="00F11650" w:rsidRDefault="004930EB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</w:rPr>
              <w:t>21,991</w:t>
            </w:r>
          </w:p>
        </w:tc>
      </w:tr>
      <w:tr w:rsidR="006F1FB1" w:rsidRPr="00F11650" w14:paraId="33FBDD48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62E922B8" w14:textId="77777777" w:rsidR="006F1FB1" w:rsidRPr="00F11650" w:rsidRDefault="006F1FB1">
            <w:pPr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24E5D286" w14:textId="5AD77B2F" w:rsidR="006F1FB1" w:rsidRPr="00F11650" w:rsidRDefault="002239A1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46,299</w:t>
            </w:r>
          </w:p>
        </w:tc>
        <w:tc>
          <w:tcPr>
            <w:tcW w:w="272" w:type="dxa"/>
            <w:vAlign w:val="bottom"/>
          </w:tcPr>
          <w:p w14:paraId="1FCA24D1" w14:textId="77777777" w:rsidR="006F1FB1" w:rsidRPr="00F11650" w:rsidRDefault="006F1FB1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8F31A01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1139550F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F80D8DE" w14:textId="77777777" w:rsidR="006F1FB1" w:rsidRPr="00F11650" w:rsidRDefault="006F1FB1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272" w:type="dxa"/>
            <w:vAlign w:val="bottom"/>
          </w:tcPr>
          <w:p w14:paraId="6D0CB43B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B6B37BE" w14:textId="4612AFED" w:rsidR="006F1FB1" w:rsidRPr="00F11650" w:rsidRDefault="00666134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7,019</w:t>
            </w:r>
          </w:p>
        </w:tc>
        <w:tc>
          <w:tcPr>
            <w:tcW w:w="263" w:type="dxa"/>
            <w:vAlign w:val="bottom"/>
          </w:tcPr>
          <w:p w14:paraId="7B4634AF" w14:textId="77777777" w:rsidR="006F1FB1" w:rsidRPr="00F11650" w:rsidRDefault="006F1FB1">
            <w:pPr>
              <w:tabs>
                <w:tab w:val="decimal" w:pos="1236"/>
              </w:tabs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4F601469" w14:textId="023DFB48" w:rsidR="006F1FB1" w:rsidRPr="00F11650" w:rsidRDefault="004930EB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</w:rPr>
              <w:t>53,357</w:t>
            </w:r>
          </w:p>
        </w:tc>
      </w:tr>
      <w:tr w:rsidR="006F1FB1" w:rsidRPr="00F11650" w14:paraId="65BC42BB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6064E487" w14:textId="77777777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FF2ED" w14:textId="7F3BD8C7" w:rsidR="006F1FB1" w:rsidRPr="00F11650" w:rsidRDefault="002239A1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254,756</w:t>
            </w:r>
          </w:p>
        </w:tc>
        <w:tc>
          <w:tcPr>
            <w:tcW w:w="272" w:type="dxa"/>
            <w:vAlign w:val="bottom"/>
          </w:tcPr>
          <w:p w14:paraId="28372672" w14:textId="77777777" w:rsidR="006F1FB1" w:rsidRPr="00F11650" w:rsidRDefault="006F1FB1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AADAA" w14:textId="77777777" w:rsidR="006F1FB1" w:rsidRPr="00F11650" w:rsidRDefault="006F1FB1" w:rsidP="005C751F">
            <w:pPr>
              <w:tabs>
                <w:tab w:val="decimal" w:pos="1236"/>
              </w:tabs>
              <w:ind w:right="42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F11650">
              <w:rPr>
                <w:rFonts w:asciiTheme="majorBidi" w:hAnsiTheme="majorBidi" w:cstheme="majorBidi"/>
                <w:b/>
                <w:bCs/>
              </w:rPr>
              <w:t>61</w:t>
            </w:r>
          </w:p>
        </w:tc>
        <w:tc>
          <w:tcPr>
            <w:tcW w:w="272" w:type="dxa"/>
            <w:vAlign w:val="bottom"/>
          </w:tcPr>
          <w:p w14:paraId="08755330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518A7" w14:textId="77777777" w:rsidR="006F1FB1" w:rsidRPr="00F11650" w:rsidRDefault="006F1FB1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F11650">
              <w:rPr>
                <w:rFonts w:asciiTheme="majorBidi" w:hAnsiTheme="majorBidi" w:cstheme="majorBidi"/>
                <w:b/>
                <w:bCs/>
              </w:rPr>
              <w:t>31</w:t>
            </w:r>
          </w:p>
        </w:tc>
        <w:tc>
          <w:tcPr>
            <w:tcW w:w="272" w:type="dxa"/>
            <w:vAlign w:val="bottom"/>
          </w:tcPr>
          <w:p w14:paraId="168F8BB2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EFB04" w14:textId="5CC3B558" w:rsidR="006F1FB1" w:rsidRPr="00F11650" w:rsidRDefault="00666134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9,122</w:t>
            </w:r>
          </w:p>
        </w:tc>
        <w:tc>
          <w:tcPr>
            <w:tcW w:w="263" w:type="dxa"/>
            <w:vAlign w:val="bottom"/>
          </w:tcPr>
          <w:p w14:paraId="3A2089A4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D3378" w14:textId="78EA82BE" w:rsidR="006F1FB1" w:rsidRPr="00F11650" w:rsidRDefault="004930EB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F11650">
              <w:rPr>
                <w:rFonts w:asciiTheme="majorBidi" w:hAnsiTheme="majorBidi" w:cstheme="majorBidi"/>
                <w:b/>
                <w:bCs/>
              </w:rPr>
              <w:t>263,970</w:t>
            </w:r>
          </w:p>
        </w:tc>
      </w:tr>
      <w:tr w:rsidR="006F1FB1" w:rsidRPr="00F11650" w14:paraId="7D473852" w14:textId="77777777" w:rsidTr="00F71410">
        <w:trPr>
          <w:trHeight w:val="40"/>
        </w:trPr>
        <w:tc>
          <w:tcPr>
            <w:tcW w:w="2428" w:type="dxa"/>
            <w:vAlign w:val="bottom"/>
          </w:tcPr>
          <w:p w14:paraId="0258EC5C" w14:textId="77777777" w:rsidR="006F1FB1" w:rsidRPr="00F11650" w:rsidRDefault="006F1FB1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28703288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2" w:type="dxa"/>
            <w:vAlign w:val="bottom"/>
          </w:tcPr>
          <w:p w14:paraId="734F4C38" w14:textId="77777777" w:rsidR="006F1FB1" w:rsidRPr="00F11650" w:rsidRDefault="006F1FB1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442BF5C2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657FDF3A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5A3A668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2233EB07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CCC4023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02C55B55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684D6C78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</w:tr>
      <w:tr w:rsidR="006F1FB1" w:rsidRPr="00F11650" w14:paraId="270757CA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304894E1" w14:textId="72799A4F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ขาดทุนจากกิจกรรม</w:t>
            </w:r>
            <w:r w:rsidRPr="00F11650">
              <w:rPr>
                <w:rFonts w:asciiTheme="majorBidi" w:hAnsiTheme="majorBidi" w:cstheme="majorBidi"/>
                <w:b/>
                <w:bCs/>
                <w:cs/>
              </w:rPr>
              <w:br/>
              <w:t xml:space="preserve">   ดำเนินงาน</w:t>
            </w:r>
          </w:p>
        </w:tc>
        <w:tc>
          <w:tcPr>
            <w:tcW w:w="1079" w:type="dxa"/>
            <w:gridSpan w:val="2"/>
            <w:vAlign w:val="bottom"/>
          </w:tcPr>
          <w:p w14:paraId="6B845593" w14:textId="4E11B649" w:rsidR="006F1FB1" w:rsidRPr="00F11650" w:rsidRDefault="002239A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(9,613)</w:t>
            </w:r>
          </w:p>
        </w:tc>
        <w:tc>
          <w:tcPr>
            <w:tcW w:w="272" w:type="dxa"/>
            <w:vAlign w:val="bottom"/>
          </w:tcPr>
          <w:p w14:paraId="4ED3E070" w14:textId="77777777" w:rsidR="006F1FB1" w:rsidRPr="00F11650" w:rsidRDefault="006F1FB1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3156023A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(61)</w:t>
            </w:r>
          </w:p>
        </w:tc>
        <w:tc>
          <w:tcPr>
            <w:tcW w:w="272" w:type="dxa"/>
            <w:vAlign w:val="bottom"/>
          </w:tcPr>
          <w:p w14:paraId="4BA0473B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5ED98C4E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(31)</w:t>
            </w:r>
          </w:p>
        </w:tc>
        <w:tc>
          <w:tcPr>
            <w:tcW w:w="272" w:type="dxa"/>
            <w:vAlign w:val="bottom"/>
          </w:tcPr>
          <w:p w14:paraId="5AE87F6D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246D5270" w14:textId="3576824F" w:rsidR="006F1FB1" w:rsidRPr="00F11650" w:rsidRDefault="0066613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(3,666)</w:t>
            </w:r>
          </w:p>
        </w:tc>
        <w:tc>
          <w:tcPr>
            <w:tcW w:w="263" w:type="dxa"/>
            <w:vAlign w:val="bottom"/>
          </w:tcPr>
          <w:p w14:paraId="1100645D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5716F6CF" w14:textId="4B8AA07A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(13,</w:t>
            </w:r>
            <w:r w:rsidR="004930EB"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371</w:t>
            </w: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)</w:t>
            </w:r>
          </w:p>
        </w:tc>
      </w:tr>
      <w:tr w:rsidR="006F1FB1" w:rsidRPr="00F11650" w14:paraId="273049EF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5FBFAC22" w14:textId="77777777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079" w:type="dxa"/>
            <w:gridSpan w:val="2"/>
            <w:vAlign w:val="bottom"/>
          </w:tcPr>
          <w:p w14:paraId="573B86B1" w14:textId="3FDEBAEE" w:rsidR="006F1FB1" w:rsidRPr="00F11650" w:rsidRDefault="002239A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(4,376)</w:t>
            </w:r>
          </w:p>
        </w:tc>
        <w:tc>
          <w:tcPr>
            <w:tcW w:w="272" w:type="dxa"/>
            <w:vAlign w:val="bottom"/>
          </w:tcPr>
          <w:p w14:paraId="21AB152F" w14:textId="77777777" w:rsidR="006F1FB1" w:rsidRPr="00F11650" w:rsidRDefault="006F1FB1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3B588098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4D4A1CDC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2F42155D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153A6AC7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7D1F0D89" w14:textId="1BCB4F96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</w:t>
            </w:r>
            <w:r w:rsidR="00666134"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1,167</w:t>
            </w: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2B573848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4C16F135" w14:textId="51460E0E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</w:t>
            </w:r>
            <w:r w:rsidR="004930EB"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5</w:t>
            </w: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,</w:t>
            </w:r>
            <w:r w:rsidR="004930EB"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543</w:t>
            </w: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)</w:t>
            </w:r>
          </w:p>
        </w:tc>
      </w:tr>
      <w:tr w:rsidR="006F1FB1" w:rsidRPr="00F11650" w14:paraId="7F67ED3F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02911AD6" w14:textId="5D3574EC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ผลกำไร (ขาดทุน) จากการ</w:t>
            </w:r>
            <w:r w:rsidRPr="00F11650">
              <w:rPr>
                <w:rFonts w:asciiTheme="majorBidi" w:hAnsiTheme="majorBidi" w:cstheme="majorBidi"/>
                <w:cs/>
              </w:rPr>
              <w:br/>
              <w:t xml:space="preserve">   วัดมูลค่าสินทรัพย์ทางการเงิน</w:t>
            </w:r>
          </w:p>
        </w:tc>
        <w:tc>
          <w:tcPr>
            <w:tcW w:w="1079" w:type="dxa"/>
            <w:gridSpan w:val="2"/>
            <w:vAlign w:val="bottom"/>
          </w:tcPr>
          <w:p w14:paraId="13BF4263" w14:textId="3200BFA4" w:rsidR="006F1FB1" w:rsidRPr="00F11650" w:rsidRDefault="002239A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(80)</w:t>
            </w:r>
          </w:p>
        </w:tc>
        <w:tc>
          <w:tcPr>
            <w:tcW w:w="272" w:type="dxa"/>
            <w:vAlign w:val="bottom"/>
          </w:tcPr>
          <w:p w14:paraId="2B627DC0" w14:textId="77777777" w:rsidR="006F1FB1" w:rsidRPr="00F11650" w:rsidRDefault="006F1FB1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7C7EF88D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2E123634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0BB641D6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6A085328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5C6B0A02" w14:textId="284ED56D" w:rsidR="006F1FB1" w:rsidRPr="00F11650" w:rsidRDefault="00666134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4,796</w:t>
            </w:r>
          </w:p>
        </w:tc>
        <w:tc>
          <w:tcPr>
            <w:tcW w:w="263" w:type="dxa"/>
            <w:vAlign w:val="bottom"/>
          </w:tcPr>
          <w:p w14:paraId="116BDED3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724FEDEF" w14:textId="1BDC9E3C" w:rsidR="006F1FB1" w:rsidRPr="00F11650" w:rsidRDefault="004930EB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</w:rPr>
              <w:t>4,716</w:t>
            </w:r>
          </w:p>
        </w:tc>
      </w:tr>
      <w:tr w:rsidR="006F1FB1" w:rsidRPr="00F11650" w14:paraId="362E42E6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51057ACE" w14:textId="71E6D98E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กลับรายการขาดทุนจากการ</w:t>
            </w:r>
            <w:r w:rsidRPr="00F11650">
              <w:rPr>
                <w:rFonts w:asciiTheme="majorBidi" w:hAnsiTheme="majorBidi" w:cstheme="majorBidi"/>
                <w:cs/>
              </w:rPr>
              <w:br/>
              <w:t xml:space="preserve">   ด้อยค่าซึ่งเป็นไปตาม </w:t>
            </w:r>
            <w:r w:rsidRPr="00F11650">
              <w:rPr>
                <w:rFonts w:asciiTheme="majorBidi" w:hAnsiTheme="majorBidi" w:cstheme="majorBidi"/>
              </w:rPr>
              <w:t>TFRS 9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5A45007C" w14:textId="534C0F45" w:rsidR="006F1FB1" w:rsidRPr="00F11650" w:rsidRDefault="002239A1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272" w:type="dxa"/>
            <w:vAlign w:val="bottom"/>
          </w:tcPr>
          <w:p w14:paraId="2430721C" w14:textId="77777777" w:rsidR="006F1FB1" w:rsidRPr="00F11650" w:rsidRDefault="006F1FB1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1966693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31E9FD67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8AB36C0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5B6057E3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A188E49" w14:textId="77777777" w:rsidR="006F1FB1" w:rsidRPr="00F11650" w:rsidRDefault="006F1FB1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777</w:t>
            </w:r>
          </w:p>
        </w:tc>
        <w:tc>
          <w:tcPr>
            <w:tcW w:w="263" w:type="dxa"/>
            <w:vAlign w:val="bottom"/>
          </w:tcPr>
          <w:p w14:paraId="3B1752CC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08D03281" w14:textId="7685969A" w:rsidR="006F1FB1" w:rsidRPr="00F11650" w:rsidRDefault="004930EB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</w:rPr>
              <w:t>859</w:t>
            </w:r>
          </w:p>
        </w:tc>
      </w:tr>
      <w:tr w:rsidR="006F1FB1" w:rsidRPr="00F11650" w14:paraId="6DD9A8DA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27C948B3" w14:textId="77777777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 xml:space="preserve">กำไร </w:t>
            </w:r>
            <w:r w:rsidRPr="00F11650">
              <w:rPr>
                <w:rFonts w:asciiTheme="majorBidi" w:hAnsiTheme="majorBidi" w:cstheme="majorBidi"/>
                <w:b/>
                <w:bCs/>
              </w:rPr>
              <w:t>(</w:t>
            </w: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ขาดทุน) ก่อนภาษีเงินได้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6FF6B804" w14:textId="054033CD" w:rsidR="006F1FB1" w:rsidRPr="00F11650" w:rsidRDefault="002239A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(13,987)</w:t>
            </w:r>
          </w:p>
        </w:tc>
        <w:tc>
          <w:tcPr>
            <w:tcW w:w="272" w:type="dxa"/>
            <w:vAlign w:val="bottom"/>
          </w:tcPr>
          <w:p w14:paraId="66FE6C1C" w14:textId="77777777" w:rsidR="006F1FB1" w:rsidRPr="00F11650" w:rsidRDefault="006F1FB1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49865559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(61)</w:t>
            </w:r>
          </w:p>
        </w:tc>
        <w:tc>
          <w:tcPr>
            <w:tcW w:w="272" w:type="dxa"/>
            <w:vAlign w:val="bottom"/>
          </w:tcPr>
          <w:p w14:paraId="418515BE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99FEEC5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(31)</w:t>
            </w:r>
          </w:p>
        </w:tc>
        <w:tc>
          <w:tcPr>
            <w:tcW w:w="272" w:type="dxa"/>
            <w:vAlign w:val="bottom"/>
          </w:tcPr>
          <w:p w14:paraId="7797BFC0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3A40DD5" w14:textId="3BB72588" w:rsidR="006F1FB1" w:rsidRPr="00F11650" w:rsidRDefault="00666134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740</w:t>
            </w:r>
          </w:p>
        </w:tc>
        <w:tc>
          <w:tcPr>
            <w:tcW w:w="263" w:type="dxa"/>
            <w:vAlign w:val="bottom"/>
          </w:tcPr>
          <w:p w14:paraId="17B35935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5671FBE7" w14:textId="7591EA29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(1</w:t>
            </w:r>
            <w:r w:rsidR="004930EB"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3</w:t>
            </w: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,</w:t>
            </w:r>
            <w:r w:rsidR="004930EB"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339</w:t>
            </w: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)</w:t>
            </w:r>
          </w:p>
        </w:tc>
      </w:tr>
      <w:tr w:rsidR="006F1FB1" w:rsidRPr="00F11650" w14:paraId="1A1CC196" w14:textId="77777777" w:rsidTr="00645770">
        <w:trPr>
          <w:trHeight w:val="388"/>
        </w:trPr>
        <w:tc>
          <w:tcPr>
            <w:tcW w:w="2428" w:type="dxa"/>
            <w:vAlign w:val="bottom"/>
          </w:tcPr>
          <w:p w14:paraId="522FAE87" w14:textId="77777777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F11650">
              <w:rPr>
                <w:rFonts w:asciiTheme="majorBidi" w:hAnsiTheme="majorBidi" w:cstheme="majorBidi"/>
                <w:cs/>
              </w:rPr>
              <w:t>รายได้ (ค่าใช้จ่าย)</w:t>
            </w:r>
            <w:r w:rsidRPr="00F11650">
              <w:rPr>
                <w:rFonts w:asciiTheme="majorBidi" w:hAnsiTheme="majorBidi" w:cstheme="majorBidi"/>
              </w:rPr>
              <w:t xml:space="preserve"> </w:t>
            </w:r>
            <w:r w:rsidRPr="00F11650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0A474A49" w14:textId="2B76FDEA" w:rsidR="006F1FB1" w:rsidRPr="00F11650" w:rsidRDefault="002239A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3,056</w:t>
            </w:r>
          </w:p>
        </w:tc>
        <w:tc>
          <w:tcPr>
            <w:tcW w:w="272" w:type="dxa"/>
            <w:vAlign w:val="bottom"/>
          </w:tcPr>
          <w:p w14:paraId="6BF992CE" w14:textId="77777777" w:rsidR="006F1FB1" w:rsidRPr="00F11650" w:rsidRDefault="006F1FB1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081E331" w14:textId="77777777" w:rsidR="006F1FB1" w:rsidRPr="00F11650" w:rsidRDefault="006F1FB1" w:rsidP="005C751F">
            <w:pPr>
              <w:tabs>
                <w:tab w:val="decimal" w:pos="1236"/>
              </w:tabs>
              <w:ind w:right="42"/>
              <w:contextualSpacing/>
              <w:rPr>
                <w:rFonts w:asciiTheme="majorBidi" w:hAnsiTheme="majorBidi" w:cstheme="majorBidi"/>
                <w:spacing w:val="2"/>
              </w:rPr>
            </w:pPr>
            <w:r w:rsidRPr="00F11650">
              <w:rPr>
                <w:rFonts w:asciiTheme="majorBidi" w:hAnsiTheme="majorBidi" w:cstheme="majorBidi"/>
                <w:spacing w:val="2"/>
              </w:rPr>
              <w:t>12</w:t>
            </w:r>
          </w:p>
        </w:tc>
        <w:tc>
          <w:tcPr>
            <w:tcW w:w="272" w:type="dxa"/>
            <w:vAlign w:val="bottom"/>
          </w:tcPr>
          <w:p w14:paraId="71F5C077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BE5841F" w14:textId="77777777" w:rsidR="006F1FB1" w:rsidRPr="00F11650" w:rsidRDefault="006F1FB1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spacing w:val="2"/>
              </w:rPr>
            </w:pPr>
            <w:r w:rsidRPr="00F11650">
              <w:rPr>
                <w:rFonts w:asciiTheme="majorBidi" w:hAnsiTheme="majorBidi" w:cstheme="majorBidi"/>
                <w:spacing w:val="2"/>
              </w:rPr>
              <w:t>6</w:t>
            </w:r>
          </w:p>
        </w:tc>
        <w:tc>
          <w:tcPr>
            <w:tcW w:w="272" w:type="dxa"/>
            <w:vAlign w:val="bottom"/>
          </w:tcPr>
          <w:p w14:paraId="2F0A92DF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43B1475C" w14:textId="0405CAC6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</w:t>
            </w:r>
            <w:r w:rsidR="00666134"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91</w:t>
            </w:r>
            <w:r w:rsidR="004930EB"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5</w:t>
            </w: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030B5FCE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6670AF8" w14:textId="3A8F91ED" w:rsidR="006F1FB1" w:rsidRPr="00F11650" w:rsidRDefault="006F1FB1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spacing w:val="2"/>
              </w:rPr>
            </w:pPr>
            <w:r w:rsidRPr="00F11650">
              <w:rPr>
                <w:rFonts w:asciiTheme="majorBidi" w:hAnsiTheme="majorBidi" w:cstheme="majorBidi"/>
                <w:spacing w:val="2"/>
              </w:rPr>
              <w:t>2,</w:t>
            </w:r>
            <w:r w:rsidR="004930EB" w:rsidRPr="00F11650">
              <w:rPr>
                <w:rFonts w:asciiTheme="majorBidi" w:hAnsiTheme="majorBidi" w:cstheme="majorBidi"/>
                <w:spacing w:val="2"/>
              </w:rPr>
              <w:t>159</w:t>
            </w:r>
          </w:p>
        </w:tc>
      </w:tr>
      <w:tr w:rsidR="006F1FB1" w:rsidRPr="00F11650" w14:paraId="13B0CEDB" w14:textId="77777777" w:rsidTr="00645770">
        <w:trPr>
          <w:trHeight w:val="388"/>
        </w:trPr>
        <w:tc>
          <w:tcPr>
            <w:tcW w:w="2428" w:type="dxa"/>
            <w:vAlign w:val="bottom"/>
          </w:tcPr>
          <w:p w14:paraId="5C3B5AC7" w14:textId="6DA93DC5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6627A" w14:textId="3DDAD7A9" w:rsidR="006F1FB1" w:rsidRPr="00F11650" w:rsidRDefault="002239A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(10,931)</w:t>
            </w:r>
          </w:p>
        </w:tc>
        <w:tc>
          <w:tcPr>
            <w:tcW w:w="272" w:type="dxa"/>
            <w:vAlign w:val="bottom"/>
          </w:tcPr>
          <w:p w14:paraId="31CCC886" w14:textId="77777777" w:rsidR="006F1FB1" w:rsidRPr="00F11650" w:rsidRDefault="006F1FB1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58D3B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(49)</w:t>
            </w:r>
          </w:p>
        </w:tc>
        <w:tc>
          <w:tcPr>
            <w:tcW w:w="272" w:type="dxa"/>
            <w:vAlign w:val="bottom"/>
          </w:tcPr>
          <w:p w14:paraId="5977CE06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7A1DB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(25)</w:t>
            </w:r>
          </w:p>
        </w:tc>
        <w:tc>
          <w:tcPr>
            <w:tcW w:w="272" w:type="dxa"/>
            <w:vAlign w:val="bottom"/>
          </w:tcPr>
          <w:p w14:paraId="5F793B0E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B6286" w14:textId="656005F2" w:rsidR="006F1FB1" w:rsidRPr="00F11650" w:rsidRDefault="00666134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(17</w:t>
            </w:r>
            <w:r w:rsidR="004930EB"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5</w:t>
            </w: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235F91BD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6B815" w14:textId="2AFAD54D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(1</w:t>
            </w:r>
            <w:r w:rsidR="004930EB"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1</w:t>
            </w: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,</w:t>
            </w:r>
            <w:r w:rsidR="004930EB"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180</w:t>
            </w: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)</w:t>
            </w:r>
          </w:p>
        </w:tc>
      </w:tr>
      <w:tr w:rsidR="00645770" w:rsidRPr="00F11650" w14:paraId="16B3C1B5" w14:textId="77777777" w:rsidTr="00645770">
        <w:trPr>
          <w:trHeight w:val="388"/>
        </w:trPr>
        <w:tc>
          <w:tcPr>
            <w:tcW w:w="2428" w:type="dxa"/>
            <w:vAlign w:val="bottom"/>
          </w:tcPr>
          <w:p w14:paraId="1163DA8E" w14:textId="77777777" w:rsidR="00645770" w:rsidRPr="00F11650" w:rsidRDefault="00645770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3EC43441" w14:textId="77777777" w:rsidR="00645770" w:rsidRPr="00F11650" w:rsidRDefault="006457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08158413" w14:textId="77777777" w:rsidR="00645770" w:rsidRPr="00F11650" w:rsidRDefault="00645770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3C7873F1" w14:textId="77777777" w:rsidR="00645770" w:rsidRPr="00F11650" w:rsidRDefault="006457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7404B060" w14:textId="77777777" w:rsidR="00645770" w:rsidRPr="00F11650" w:rsidRDefault="006457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2EF4C2E" w14:textId="77777777" w:rsidR="00645770" w:rsidRPr="00F11650" w:rsidRDefault="006457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614A83E9" w14:textId="77777777" w:rsidR="00645770" w:rsidRPr="00F11650" w:rsidRDefault="006457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02B35D96" w14:textId="77777777" w:rsidR="00645770" w:rsidRPr="00F11650" w:rsidRDefault="006457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3619F219" w14:textId="77777777" w:rsidR="00645770" w:rsidRPr="00F11650" w:rsidRDefault="006457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1C69822D" w14:textId="77777777" w:rsidR="00645770" w:rsidRPr="00F11650" w:rsidRDefault="0064577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</w:tr>
      <w:tr w:rsidR="006F1FB1" w:rsidRPr="00F11650" w14:paraId="46F5CB4A" w14:textId="77777777" w:rsidTr="00645770">
        <w:trPr>
          <w:trHeight w:val="388"/>
        </w:trPr>
        <w:tc>
          <w:tcPr>
            <w:tcW w:w="2428" w:type="dxa"/>
            <w:vAlign w:val="bottom"/>
          </w:tcPr>
          <w:p w14:paraId="00FC5724" w14:textId="29951D64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ขาดทุนเบ็ดเสร็จรวม</w:t>
            </w:r>
            <w:r w:rsidRPr="00F11650">
              <w:rPr>
                <w:rFonts w:asciiTheme="majorBidi" w:hAnsiTheme="majorBidi" w:cstheme="majorBidi"/>
                <w:b/>
                <w:bCs/>
                <w:cs/>
              </w:rPr>
              <w:br/>
              <w:t xml:space="preserve">   สำหรับงวด</w:t>
            </w: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vAlign w:val="bottom"/>
          </w:tcPr>
          <w:p w14:paraId="6BA7C0AA" w14:textId="59661AC9" w:rsidR="006F1FB1" w:rsidRPr="00F11650" w:rsidRDefault="002239A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(10,931)</w:t>
            </w:r>
          </w:p>
        </w:tc>
        <w:tc>
          <w:tcPr>
            <w:tcW w:w="272" w:type="dxa"/>
            <w:vAlign w:val="bottom"/>
          </w:tcPr>
          <w:p w14:paraId="1D9729A1" w14:textId="77777777" w:rsidR="006F1FB1" w:rsidRPr="00F11650" w:rsidRDefault="006F1FB1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4B24CBD8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(49)</w:t>
            </w:r>
          </w:p>
        </w:tc>
        <w:tc>
          <w:tcPr>
            <w:tcW w:w="272" w:type="dxa"/>
            <w:vAlign w:val="bottom"/>
          </w:tcPr>
          <w:p w14:paraId="5DAD0CD0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2D15E41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(25)</w:t>
            </w:r>
          </w:p>
        </w:tc>
        <w:tc>
          <w:tcPr>
            <w:tcW w:w="272" w:type="dxa"/>
            <w:vAlign w:val="bottom"/>
          </w:tcPr>
          <w:p w14:paraId="4519C386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086EB257" w14:textId="04C1152A" w:rsidR="006F1FB1" w:rsidRPr="00F11650" w:rsidRDefault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(175)</w:t>
            </w:r>
          </w:p>
        </w:tc>
        <w:tc>
          <w:tcPr>
            <w:tcW w:w="263" w:type="dxa"/>
            <w:vAlign w:val="bottom"/>
          </w:tcPr>
          <w:p w14:paraId="19BC7219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6D71EF4A" w14:textId="63F40CA2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</w:t>
            </w:r>
            <w:r w:rsidR="004930EB"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11</w:t>
            </w: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,</w:t>
            </w:r>
            <w:r w:rsidR="004930EB"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180</w:t>
            </w: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)</w:t>
            </w:r>
          </w:p>
        </w:tc>
      </w:tr>
      <w:tr w:rsidR="006F1FB1" w:rsidRPr="00F11650" w14:paraId="61CE2A5D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4CD4D508" w14:textId="77777777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การแบ่งปันกำไร</w:t>
            </w:r>
            <w:r w:rsidRPr="00F11650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ขาดทุน)</w:t>
            </w:r>
          </w:p>
        </w:tc>
        <w:tc>
          <w:tcPr>
            <w:tcW w:w="1079" w:type="dxa"/>
            <w:gridSpan w:val="2"/>
            <w:vAlign w:val="bottom"/>
          </w:tcPr>
          <w:p w14:paraId="1BFD771D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2" w:type="dxa"/>
            <w:vAlign w:val="bottom"/>
          </w:tcPr>
          <w:p w14:paraId="65CF59E4" w14:textId="77777777" w:rsidR="006F1FB1" w:rsidRPr="00F11650" w:rsidRDefault="006F1FB1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5EB86F2C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648DC1AD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2D4BE9C2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54537E22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221AC335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77BF8E75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0AC92647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</w:tr>
      <w:tr w:rsidR="004930EB" w:rsidRPr="00F11650" w14:paraId="305724B6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3D3C10F2" w14:textId="77777777" w:rsidR="004930EB" w:rsidRPr="00F11650" w:rsidRDefault="004930EB" w:rsidP="004930E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 xml:space="preserve">     </w:t>
            </w:r>
            <w:r w:rsidRPr="00F11650">
              <w:rPr>
                <w:rFonts w:asciiTheme="majorBidi" w:hAnsiTheme="majorBidi" w:cstheme="majorBidi"/>
                <w:cs/>
              </w:rPr>
              <w:t>ส่วนที่เป็นของบริษัทใหญ่</w:t>
            </w:r>
          </w:p>
        </w:tc>
        <w:tc>
          <w:tcPr>
            <w:tcW w:w="1079" w:type="dxa"/>
            <w:gridSpan w:val="2"/>
            <w:vAlign w:val="bottom"/>
          </w:tcPr>
          <w:p w14:paraId="4462E19D" w14:textId="5A3C6CE2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(11,469)</w:t>
            </w:r>
          </w:p>
        </w:tc>
        <w:tc>
          <w:tcPr>
            <w:tcW w:w="272" w:type="dxa"/>
            <w:vAlign w:val="bottom"/>
          </w:tcPr>
          <w:p w14:paraId="20762BBD" w14:textId="77777777" w:rsidR="004930EB" w:rsidRPr="00F11650" w:rsidRDefault="004930EB" w:rsidP="004930E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7078B41E" w14:textId="7CBB5B9B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(27)</w:t>
            </w:r>
          </w:p>
        </w:tc>
        <w:tc>
          <w:tcPr>
            <w:tcW w:w="272" w:type="dxa"/>
            <w:vAlign w:val="bottom"/>
          </w:tcPr>
          <w:p w14:paraId="61A2E785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4198C6A3" w14:textId="7B9CB606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(15)</w:t>
            </w:r>
          </w:p>
        </w:tc>
        <w:tc>
          <w:tcPr>
            <w:tcW w:w="272" w:type="dxa"/>
            <w:vAlign w:val="bottom"/>
          </w:tcPr>
          <w:p w14:paraId="1D093595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05594ADB" w14:textId="77777777" w:rsidR="004930EB" w:rsidRPr="00F11650" w:rsidRDefault="004930EB" w:rsidP="00C060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4D99701A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126E664C" w14:textId="68C360BD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(11,511)</w:t>
            </w:r>
          </w:p>
        </w:tc>
      </w:tr>
      <w:tr w:rsidR="004930EB" w:rsidRPr="00F11650" w14:paraId="3E7D7AD1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1A282F50" w14:textId="7AB66851" w:rsidR="004930EB" w:rsidRPr="00F11650" w:rsidRDefault="004930EB" w:rsidP="004930E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</w:rPr>
              <w:t xml:space="preserve">     </w:t>
            </w:r>
            <w:r w:rsidRPr="00F11650">
              <w:rPr>
                <w:rFonts w:asciiTheme="majorBidi" w:hAnsiTheme="majorBidi" w:cstheme="majorBidi"/>
                <w:cs/>
              </w:rPr>
              <w:t>ส่วนที่เป็นของส่วนได้</w:t>
            </w:r>
            <w:r w:rsidR="00DA0A86" w:rsidRPr="00F11650">
              <w:rPr>
                <w:rFonts w:asciiTheme="majorBidi" w:hAnsiTheme="majorBidi" w:cstheme="majorBidi" w:hint="cs"/>
                <w:cs/>
              </w:rPr>
              <w:t>เสีย</w:t>
            </w:r>
            <w:r w:rsidRPr="00F11650">
              <w:rPr>
                <w:rFonts w:asciiTheme="majorBidi" w:hAnsiTheme="majorBidi" w:cstheme="majorBidi"/>
                <w:cs/>
              </w:rPr>
              <w:br/>
            </w:r>
            <w:r w:rsidRPr="00F11650">
              <w:rPr>
                <w:rFonts w:asciiTheme="majorBidi" w:hAnsiTheme="majorBidi" w:cstheme="majorBidi"/>
              </w:rPr>
              <w:t xml:space="preserve">        </w:t>
            </w:r>
            <w:r w:rsidRPr="00F11650">
              <w:rPr>
                <w:rFonts w:asciiTheme="majorBidi" w:hAnsiTheme="majorBidi" w:cstheme="majorBidi"/>
                <w:cs/>
              </w:rPr>
              <w:t>ที่ไม่มีอำนาจควบคุม</w:t>
            </w:r>
          </w:p>
        </w:tc>
        <w:tc>
          <w:tcPr>
            <w:tcW w:w="1079" w:type="dxa"/>
            <w:gridSpan w:val="2"/>
            <w:vAlign w:val="bottom"/>
          </w:tcPr>
          <w:p w14:paraId="12ABD7B2" w14:textId="1D4220DE" w:rsidR="004930EB" w:rsidRPr="00F11650" w:rsidRDefault="004930EB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</w:t>
            </w:r>
            <w:r w:rsidR="008F1FE0"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72" w:type="dxa"/>
            <w:vAlign w:val="bottom"/>
          </w:tcPr>
          <w:p w14:paraId="657E9404" w14:textId="77777777" w:rsidR="004930EB" w:rsidRPr="00F11650" w:rsidRDefault="004930EB" w:rsidP="004930E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44013AD0" w14:textId="096D18A9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(22)</w:t>
            </w:r>
          </w:p>
        </w:tc>
        <w:tc>
          <w:tcPr>
            <w:tcW w:w="272" w:type="dxa"/>
            <w:vAlign w:val="bottom"/>
          </w:tcPr>
          <w:p w14:paraId="7E3A23D6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177DC6A0" w14:textId="7678E039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(10)</w:t>
            </w:r>
          </w:p>
        </w:tc>
        <w:tc>
          <w:tcPr>
            <w:tcW w:w="272" w:type="dxa"/>
            <w:vAlign w:val="bottom"/>
          </w:tcPr>
          <w:p w14:paraId="4F39A198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70F92A45" w14:textId="77777777" w:rsidR="004930EB" w:rsidRPr="00F11650" w:rsidRDefault="004930EB" w:rsidP="00C060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21D7820B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63A4A5E7" w14:textId="0CF397C1" w:rsidR="004930EB" w:rsidRPr="00F11650" w:rsidRDefault="004930EB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spacing w:val="2"/>
              </w:rPr>
            </w:pPr>
            <w:r w:rsidRPr="00F11650">
              <w:rPr>
                <w:rFonts w:asciiTheme="majorBidi" w:hAnsiTheme="majorBidi" w:cstheme="majorBidi"/>
                <w:spacing w:val="2"/>
              </w:rPr>
              <w:t>50</w:t>
            </w:r>
            <w:r w:rsidR="008F1FE0" w:rsidRPr="00F11650">
              <w:rPr>
                <w:rFonts w:asciiTheme="majorBidi" w:hAnsiTheme="majorBidi" w:cstheme="majorBidi"/>
                <w:spacing w:val="2"/>
              </w:rPr>
              <w:t>6</w:t>
            </w:r>
          </w:p>
        </w:tc>
      </w:tr>
      <w:tr w:rsidR="004930EB" w:rsidRPr="00F11650" w14:paraId="362F4DA5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6EDD6CFA" w14:textId="77777777" w:rsidR="004930EB" w:rsidRPr="00F11650" w:rsidRDefault="004930EB" w:rsidP="004930E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</w:rPr>
              <w:t xml:space="preserve">     </w:t>
            </w:r>
            <w:r w:rsidRPr="00F11650">
              <w:rPr>
                <w:rFonts w:asciiTheme="majorBidi" w:hAnsiTheme="majorBidi" w:cstheme="majorBidi"/>
                <w:cs/>
              </w:rPr>
              <w:t>ส่วนที่เป็นของบริษัทอื่น</w:t>
            </w:r>
            <w:r w:rsidRPr="00F11650">
              <w:rPr>
                <w:rFonts w:asciiTheme="majorBidi" w:hAnsiTheme="majorBidi" w:cstheme="majorBidi"/>
                <w:cs/>
              </w:rPr>
              <w:br/>
            </w:r>
            <w:r w:rsidRPr="00F11650">
              <w:rPr>
                <w:rFonts w:asciiTheme="majorBidi" w:hAnsiTheme="majorBidi" w:cstheme="majorBidi"/>
              </w:rPr>
              <w:t xml:space="preserve">        </w:t>
            </w:r>
            <w:r w:rsidRPr="00F11650">
              <w:rPr>
                <w:rFonts w:asciiTheme="majorBidi" w:hAnsiTheme="majorBidi" w:cstheme="majorBidi"/>
                <w:cs/>
              </w:rPr>
              <w:t>ในกลุ่มก่อน</w:t>
            </w:r>
            <w:r w:rsidRPr="00F11650">
              <w:rPr>
                <w:rFonts w:asciiTheme="majorBidi" w:hAnsiTheme="majorBidi" w:cstheme="majorBidi"/>
              </w:rPr>
              <w:br/>
              <w:t xml:space="preserve">        </w:t>
            </w:r>
            <w:r w:rsidRPr="00F11650">
              <w:rPr>
                <w:rFonts w:asciiTheme="majorBidi" w:hAnsiTheme="majorBidi" w:cstheme="majorBidi"/>
                <w:cs/>
              </w:rPr>
              <w:t>การจัดโครงสร้างธุรกิจ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3FAAB6D8" w14:textId="2A6085B5" w:rsidR="004930EB" w:rsidRPr="00F11650" w:rsidRDefault="004930EB" w:rsidP="00C0606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13355869" w14:textId="77777777" w:rsidR="004930EB" w:rsidRPr="00F11650" w:rsidRDefault="004930EB" w:rsidP="004930E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08D62C1" w14:textId="067921D0" w:rsidR="004930EB" w:rsidRPr="00F11650" w:rsidRDefault="004930EB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4B1238D7" w14:textId="77777777" w:rsidR="004930EB" w:rsidRPr="00F11650" w:rsidRDefault="004930EB" w:rsidP="00C06067">
            <w:pPr>
              <w:pStyle w:val="acctfourfigures"/>
              <w:tabs>
                <w:tab w:val="clear" w:pos="765"/>
                <w:tab w:val="decimal" w:pos="696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151B68D3" w14:textId="1DEC64AE" w:rsidR="004930EB" w:rsidRPr="00F11650" w:rsidRDefault="004930EB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579127FD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6B7FDBB" w14:textId="3BD048FF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(175)</w:t>
            </w:r>
          </w:p>
        </w:tc>
        <w:tc>
          <w:tcPr>
            <w:tcW w:w="263" w:type="dxa"/>
            <w:vAlign w:val="bottom"/>
          </w:tcPr>
          <w:p w14:paraId="0B8DF38F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FC57BE8" w14:textId="4471CBDD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(175)</w:t>
            </w:r>
          </w:p>
        </w:tc>
      </w:tr>
      <w:tr w:rsidR="004930EB" w:rsidRPr="00F11650" w14:paraId="2F460C55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4FC28F07" w14:textId="77777777" w:rsidR="004930EB" w:rsidRPr="00F11650" w:rsidRDefault="004930EB" w:rsidP="004930E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5E272" w14:textId="0F6C35B6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(10,931)</w:t>
            </w:r>
          </w:p>
        </w:tc>
        <w:tc>
          <w:tcPr>
            <w:tcW w:w="272" w:type="dxa"/>
            <w:vAlign w:val="bottom"/>
          </w:tcPr>
          <w:p w14:paraId="74FD269F" w14:textId="77777777" w:rsidR="004930EB" w:rsidRPr="00F11650" w:rsidRDefault="004930EB" w:rsidP="004930E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FA1AA" w14:textId="5AB65C1B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(49)</w:t>
            </w:r>
          </w:p>
        </w:tc>
        <w:tc>
          <w:tcPr>
            <w:tcW w:w="272" w:type="dxa"/>
            <w:vAlign w:val="bottom"/>
          </w:tcPr>
          <w:p w14:paraId="08A9D300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04B1D" w14:textId="75BC6CCC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(25)</w:t>
            </w:r>
          </w:p>
        </w:tc>
        <w:tc>
          <w:tcPr>
            <w:tcW w:w="272" w:type="dxa"/>
            <w:vAlign w:val="bottom"/>
          </w:tcPr>
          <w:p w14:paraId="6A1E8680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ADD27" w14:textId="08619D2C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(175)</w:t>
            </w:r>
          </w:p>
        </w:tc>
        <w:tc>
          <w:tcPr>
            <w:tcW w:w="263" w:type="dxa"/>
            <w:vAlign w:val="bottom"/>
          </w:tcPr>
          <w:p w14:paraId="11A2F64A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F358C" w14:textId="29C56386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(11,180)</w:t>
            </w:r>
          </w:p>
        </w:tc>
      </w:tr>
      <w:tr w:rsidR="006F1FB1" w:rsidRPr="00F11650" w14:paraId="37231A90" w14:textId="77777777" w:rsidTr="00F71410">
        <w:trPr>
          <w:trHeight w:val="50"/>
        </w:trPr>
        <w:tc>
          <w:tcPr>
            <w:tcW w:w="2428" w:type="dxa"/>
            <w:vAlign w:val="bottom"/>
          </w:tcPr>
          <w:p w14:paraId="2D53F5DE" w14:textId="77777777" w:rsidR="006F1FB1" w:rsidRPr="00F11650" w:rsidRDefault="006F1FB1">
            <w:pPr>
              <w:ind w:left="90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090C0916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2" w:type="dxa"/>
            <w:vAlign w:val="bottom"/>
          </w:tcPr>
          <w:p w14:paraId="2DC556C0" w14:textId="77777777" w:rsidR="006F1FB1" w:rsidRPr="00F11650" w:rsidRDefault="006F1FB1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069DE1B7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71E8D469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C29C36C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393AC2B4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1E4C3D46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6DD75DA6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7A30A47C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</w:tr>
      <w:tr w:rsidR="006F1FB1" w:rsidRPr="00F11650" w14:paraId="0FFDE6B5" w14:textId="77777777" w:rsidTr="00F71410">
        <w:trPr>
          <w:trHeight w:val="388"/>
        </w:trPr>
        <w:tc>
          <w:tcPr>
            <w:tcW w:w="3140" w:type="dxa"/>
            <w:gridSpan w:val="2"/>
            <w:vAlign w:val="bottom"/>
          </w:tcPr>
          <w:p w14:paraId="58BEE758" w14:textId="77777777" w:rsidR="006F1FB1" w:rsidRPr="00F11650" w:rsidRDefault="006F1FB1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การแบ่งปันกำไร</w:t>
            </w:r>
            <w:r w:rsidRPr="00F11650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ขาดทุน) เบ็ดเสร็จรวม</w:t>
            </w:r>
          </w:p>
        </w:tc>
        <w:tc>
          <w:tcPr>
            <w:tcW w:w="367" w:type="dxa"/>
            <w:vAlign w:val="bottom"/>
          </w:tcPr>
          <w:p w14:paraId="2EBDFD6D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2" w:type="dxa"/>
            <w:vAlign w:val="bottom"/>
          </w:tcPr>
          <w:p w14:paraId="49B00C00" w14:textId="77777777" w:rsidR="006F1FB1" w:rsidRPr="00F11650" w:rsidRDefault="006F1FB1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01C927D5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D09C2F7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1A893422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CA1C1E3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0497EA86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530CCDFA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2D46CB9C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</w:tr>
      <w:tr w:rsidR="004930EB" w:rsidRPr="00F11650" w14:paraId="36049EA6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1A8868BA" w14:textId="77777777" w:rsidR="004930EB" w:rsidRPr="00F11650" w:rsidRDefault="004930EB" w:rsidP="004930E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</w:rPr>
            </w:pPr>
            <w:r w:rsidRPr="00F11650">
              <w:rPr>
                <w:rFonts w:asciiTheme="majorBidi" w:hAnsiTheme="majorBidi" w:cstheme="majorBidi"/>
              </w:rPr>
              <w:t xml:space="preserve">     </w:t>
            </w:r>
            <w:r w:rsidRPr="00F11650">
              <w:rPr>
                <w:rFonts w:asciiTheme="majorBidi" w:hAnsiTheme="majorBidi" w:cstheme="majorBidi"/>
                <w:cs/>
              </w:rPr>
              <w:t>ส่วนที่เป็นของบริษัทใหญ่</w:t>
            </w:r>
          </w:p>
        </w:tc>
        <w:tc>
          <w:tcPr>
            <w:tcW w:w="1079" w:type="dxa"/>
            <w:gridSpan w:val="2"/>
            <w:vAlign w:val="bottom"/>
          </w:tcPr>
          <w:p w14:paraId="7E26592B" w14:textId="4CB6993F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(11,469)</w:t>
            </w:r>
          </w:p>
        </w:tc>
        <w:tc>
          <w:tcPr>
            <w:tcW w:w="272" w:type="dxa"/>
            <w:vAlign w:val="bottom"/>
          </w:tcPr>
          <w:p w14:paraId="2037D044" w14:textId="77777777" w:rsidR="004930EB" w:rsidRPr="00F11650" w:rsidRDefault="004930EB" w:rsidP="004930E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183D8E1B" w14:textId="734B8BD5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(27)</w:t>
            </w:r>
          </w:p>
        </w:tc>
        <w:tc>
          <w:tcPr>
            <w:tcW w:w="272" w:type="dxa"/>
            <w:vAlign w:val="bottom"/>
          </w:tcPr>
          <w:p w14:paraId="0C816DA4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5C57D929" w14:textId="264E4791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(15)</w:t>
            </w:r>
          </w:p>
        </w:tc>
        <w:tc>
          <w:tcPr>
            <w:tcW w:w="272" w:type="dxa"/>
            <w:vAlign w:val="bottom"/>
          </w:tcPr>
          <w:p w14:paraId="3132D6A8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0661BFEE" w14:textId="69F47CE6" w:rsidR="004930EB" w:rsidRPr="00F11650" w:rsidRDefault="004930EB" w:rsidP="00C060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6F0CB937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562A762E" w14:textId="37FE846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(11,511)</w:t>
            </w:r>
          </w:p>
        </w:tc>
      </w:tr>
      <w:tr w:rsidR="004930EB" w:rsidRPr="00F11650" w14:paraId="07589FA4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6A471B45" w14:textId="50D0658F" w:rsidR="004930EB" w:rsidRPr="00F11650" w:rsidRDefault="004930EB" w:rsidP="004930E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</w:rPr>
              <w:t xml:space="preserve">     </w:t>
            </w:r>
            <w:r w:rsidRPr="00F11650">
              <w:rPr>
                <w:rFonts w:asciiTheme="majorBidi" w:hAnsiTheme="majorBidi" w:cstheme="majorBidi"/>
                <w:cs/>
              </w:rPr>
              <w:t>ส่วนที่เป็นของส่วนได้</w:t>
            </w:r>
            <w:r w:rsidR="00DA0A86" w:rsidRPr="00F11650">
              <w:rPr>
                <w:rFonts w:asciiTheme="majorBidi" w:hAnsiTheme="majorBidi" w:cstheme="majorBidi" w:hint="cs"/>
                <w:cs/>
              </w:rPr>
              <w:t>เสีย</w:t>
            </w:r>
            <w:r w:rsidRPr="00F11650">
              <w:rPr>
                <w:rFonts w:asciiTheme="majorBidi" w:hAnsiTheme="majorBidi" w:cstheme="majorBidi"/>
                <w:cs/>
              </w:rPr>
              <w:br/>
            </w:r>
            <w:r w:rsidRPr="00F11650">
              <w:rPr>
                <w:rFonts w:asciiTheme="majorBidi" w:hAnsiTheme="majorBidi" w:cstheme="majorBidi"/>
              </w:rPr>
              <w:t xml:space="preserve">        </w:t>
            </w:r>
            <w:r w:rsidRPr="00F11650">
              <w:rPr>
                <w:rFonts w:asciiTheme="majorBidi" w:hAnsiTheme="majorBidi" w:cstheme="majorBidi"/>
                <w:cs/>
              </w:rPr>
              <w:t>ที่ไม่มีอำนาจควบคุม</w:t>
            </w:r>
          </w:p>
        </w:tc>
        <w:tc>
          <w:tcPr>
            <w:tcW w:w="1079" w:type="dxa"/>
            <w:gridSpan w:val="2"/>
            <w:vAlign w:val="bottom"/>
          </w:tcPr>
          <w:p w14:paraId="44EE2585" w14:textId="781175F1" w:rsidR="004930EB" w:rsidRPr="00F11650" w:rsidRDefault="004930EB" w:rsidP="005C751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</w:t>
            </w:r>
            <w:r w:rsidR="008F1FE0"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72" w:type="dxa"/>
            <w:vAlign w:val="bottom"/>
          </w:tcPr>
          <w:p w14:paraId="7F223807" w14:textId="77777777" w:rsidR="004930EB" w:rsidRPr="00F11650" w:rsidRDefault="004930EB" w:rsidP="004930E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5ECC6724" w14:textId="3E4F0874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(22)</w:t>
            </w:r>
          </w:p>
        </w:tc>
        <w:tc>
          <w:tcPr>
            <w:tcW w:w="272" w:type="dxa"/>
            <w:vAlign w:val="bottom"/>
          </w:tcPr>
          <w:p w14:paraId="629DC0FE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5901C636" w14:textId="3015D826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(10)</w:t>
            </w:r>
          </w:p>
        </w:tc>
        <w:tc>
          <w:tcPr>
            <w:tcW w:w="272" w:type="dxa"/>
            <w:vAlign w:val="bottom"/>
          </w:tcPr>
          <w:p w14:paraId="341DDBB6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vAlign w:val="bottom"/>
          </w:tcPr>
          <w:p w14:paraId="7882A3A4" w14:textId="38D83CFF" w:rsidR="004930EB" w:rsidRPr="00F11650" w:rsidRDefault="004930EB" w:rsidP="00C060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bottom"/>
          </w:tcPr>
          <w:p w14:paraId="46CCB234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35DD56D3" w14:textId="50E68C8B" w:rsidR="004930EB" w:rsidRPr="00F11650" w:rsidRDefault="004930EB" w:rsidP="005C751F">
            <w:pPr>
              <w:tabs>
                <w:tab w:val="decimal" w:pos="1236"/>
              </w:tabs>
              <w:ind w:right="43"/>
              <w:contextualSpacing/>
              <w:rPr>
                <w:rFonts w:asciiTheme="majorBidi" w:hAnsiTheme="majorBidi" w:cstheme="majorBidi"/>
                <w:spacing w:val="2"/>
              </w:rPr>
            </w:pPr>
            <w:r w:rsidRPr="00F11650">
              <w:rPr>
                <w:rFonts w:asciiTheme="majorBidi" w:hAnsiTheme="majorBidi" w:cstheme="majorBidi"/>
                <w:spacing w:val="2"/>
              </w:rPr>
              <w:t>50</w:t>
            </w:r>
            <w:r w:rsidR="008F1FE0" w:rsidRPr="00F11650">
              <w:rPr>
                <w:rFonts w:asciiTheme="majorBidi" w:hAnsiTheme="majorBidi" w:cstheme="majorBidi"/>
                <w:spacing w:val="2"/>
              </w:rPr>
              <w:t>6</w:t>
            </w:r>
          </w:p>
        </w:tc>
      </w:tr>
      <w:tr w:rsidR="004930EB" w:rsidRPr="00F11650" w14:paraId="0D128BCC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6DF118E3" w14:textId="77777777" w:rsidR="004930EB" w:rsidRPr="00F11650" w:rsidRDefault="004930EB" w:rsidP="004930E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cs/>
              </w:rPr>
            </w:pPr>
            <w:r w:rsidRPr="00F11650">
              <w:rPr>
                <w:rFonts w:asciiTheme="majorBidi" w:hAnsiTheme="majorBidi" w:cstheme="majorBidi"/>
              </w:rPr>
              <w:t xml:space="preserve">     </w:t>
            </w:r>
            <w:r w:rsidRPr="00F11650">
              <w:rPr>
                <w:rFonts w:asciiTheme="majorBidi" w:hAnsiTheme="majorBidi" w:cstheme="majorBidi"/>
                <w:cs/>
              </w:rPr>
              <w:t>ส่วนที่เป็นของบริษัทอื่น</w:t>
            </w:r>
            <w:r w:rsidRPr="00F11650">
              <w:rPr>
                <w:rFonts w:asciiTheme="majorBidi" w:hAnsiTheme="majorBidi" w:cstheme="majorBidi"/>
                <w:cs/>
              </w:rPr>
              <w:br/>
            </w:r>
            <w:r w:rsidRPr="00F11650">
              <w:rPr>
                <w:rFonts w:asciiTheme="majorBidi" w:hAnsiTheme="majorBidi" w:cstheme="majorBidi"/>
              </w:rPr>
              <w:t xml:space="preserve">        </w:t>
            </w:r>
            <w:r w:rsidRPr="00F11650">
              <w:rPr>
                <w:rFonts w:asciiTheme="majorBidi" w:hAnsiTheme="majorBidi" w:cstheme="majorBidi"/>
                <w:cs/>
              </w:rPr>
              <w:t>ในกลุ่มก่อน</w:t>
            </w:r>
            <w:r w:rsidRPr="00F11650">
              <w:rPr>
                <w:rFonts w:asciiTheme="majorBidi" w:hAnsiTheme="majorBidi" w:cstheme="majorBidi"/>
              </w:rPr>
              <w:br/>
              <w:t xml:space="preserve">        </w:t>
            </w:r>
            <w:r w:rsidRPr="00F11650">
              <w:rPr>
                <w:rFonts w:asciiTheme="majorBidi" w:hAnsiTheme="majorBidi" w:cstheme="majorBidi"/>
                <w:cs/>
              </w:rPr>
              <w:t>การจัดโครงสร้างธุรกิจ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5554B326" w14:textId="535F2FD8" w:rsidR="004930EB" w:rsidRPr="00F11650" w:rsidRDefault="004930EB" w:rsidP="00C0606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2D69AE38" w14:textId="77777777" w:rsidR="004930EB" w:rsidRPr="00F11650" w:rsidRDefault="004930EB" w:rsidP="004930E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A4D6605" w14:textId="7E8C98A0" w:rsidR="004930EB" w:rsidRPr="00F11650" w:rsidRDefault="004930EB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164FB931" w14:textId="77777777" w:rsidR="004930EB" w:rsidRPr="00F11650" w:rsidRDefault="004930EB" w:rsidP="00C06067">
            <w:pPr>
              <w:pStyle w:val="acctfourfigures"/>
              <w:tabs>
                <w:tab w:val="clear" w:pos="765"/>
                <w:tab w:val="decimal" w:pos="696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B804B72" w14:textId="03C42356" w:rsidR="004930EB" w:rsidRPr="00F11650" w:rsidRDefault="004930EB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53DB0232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3F01155" w14:textId="2193C63D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(175)</w:t>
            </w:r>
          </w:p>
        </w:tc>
        <w:tc>
          <w:tcPr>
            <w:tcW w:w="263" w:type="dxa"/>
            <w:vAlign w:val="bottom"/>
          </w:tcPr>
          <w:p w14:paraId="7BD5A332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4DE2B3A4" w14:textId="63F2E4B1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pacing w:val="2"/>
                <w:sz w:val="24"/>
                <w:szCs w:val="24"/>
                <w:lang w:val="en-US" w:bidi="th-TH"/>
              </w:rPr>
              <w:t>(175)</w:t>
            </w:r>
          </w:p>
        </w:tc>
      </w:tr>
      <w:tr w:rsidR="004930EB" w:rsidRPr="00F11650" w14:paraId="5806C2F5" w14:textId="77777777" w:rsidTr="00F71410">
        <w:trPr>
          <w:trHeight w:val="388"/>
        </w:trPr>
        <w:tc>
          <w:tcPr>
            <w:tcW w:w="2428" w:type="dxa"/>
            <w:vAlign w:val="bottom"/>
          </w:tcPr>
          <w:p w14:paraId="1B89D632" w14:textId="77777777" w:rsidR="004930EB" w:rsidRPr="00F11650" w:rsidRDefault="004930EB" w:rsidP="004930E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B01C7" w14:textId="394A1382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(10,931)</w:t>
            </w:r>
          </w:p>
        </w:tc>
        <w:tc>
          <w:tcPr>
            <w:tcW w:w="272" w:type="dxa"/>
            <w:vAlign w:val="bottom"/>
          </w:tcPr>
          <w:p w14:paraId="7FAFD8F3" w14:textId="77777777" w:rsidR="004930EB" w:rsidRPr="00F11650" w:rsidRDefault="004930EB" w:rsidP="004930E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2E22F" w14:textId="1A79AB6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(49)</w:t>
            </w:r>
          </w:p>
        </w:tc>
        <w:tc>
          <w:tcPr>
            <w:tcW w:w="272" w:type="dxa"/>
            <w:vAlign w:val="bottom"/>
          </w:tcPr>
          <w:p w14:paraId="0D4BDAF3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B66C2" w14:textId="54D1ED7F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(25)</w:t>
            </w:r>
          </w:p>
        </w:tc>
        <w:tc>
          <w:tcPr>
            <w:tcW w:w="272" w:type="dxa"/>
            <w:vAlign w:val="bottom"/>
          </w:tcPr>
          <w:p w14:paraId="6041E915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7A4D7" w14:textId="1D31E9DE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(175)</w:t>
            </w:r>
          </w:p>
        </w:tc>
        <w:tc>
          <w:tcPr>
            <w:tcW w:w="263" w:type="dxa"/>
            <w:vAlign w:val="bottom"/>
          </w:tcPr>
          <w:p w14:paraId="639BC09E" w14:textId="77777777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9588B" w14:textId="6D393EB8" w:rsidR="004930EB" w:rsidRPr="00F11650" w:rsidRDefault="004930EB" w:rsidP="004930E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(11,180)</w:t>
            </w:r>
          </w:p>
        </w:tc>
      </w:tr>
      <w:tr w:rsidR="006F1FB1" w:rsidRPr="00F11650" w14:paraId="4ACEB6FA" w14:textId="77777777" w:rsidTr="00F71410">
        <w:trPr>
          <w:trHeight w:val="50"/>
        </w:trPr>
        <w:tc>
          <w:tcPr>
            <w:tcW w:w="2428" w:type="dxa"/>
            <w:vAlign w:val="bottom"/>
          </w:tcPr>
          <w:p w14:paraId="16721184" w14:textId="77777777" w:rsidR="006F1FB1" w:rsidRPr="00F11650" w:rsidRDefault="006F1FB1">
            <w:pPr>
              <w:ind w:left="90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3116A6A2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2" w:type="dxa"/>
            <w:vAlign w:val="bottom"/>
          </w:tcPr>
          <w:p w14:paraId="4D0358BC" w14:textId="77777777" w:rsidR="006F1FB1" w:rsidRPr="00F11650" w:rsidRDefault="006F1FB1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147013DE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2AB6F0E2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743E1A6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2346517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7F16D747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2A4DBA47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02EFF676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</w:tr>
      <w:tr w:rsidR="006F1FB1" w:rsidRPr="00F11650" w14:paraId="4993AF08" w14:textId="77777777" w:rsidTr="00F71410">
        <w:trPr>
          <w:trHeight w:val="50"/>
        </w:trPr>
        <w:tc>
          <w:tcPr>
            <w:tcW w:w="2428" w:type="dxa"/>
            <w:vAlign w:val="bottom"/>
          </w:tcPr>
          <w:p w14:paraId="774E71CE" w14:textId="77777777" w:rsidR="006F1FB1" w:rsidRPr="00F11650" w:rsidRDefault="006F1FB1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ขาดทุนต่อหุ้นขั้นพื้นฐาน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(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บาท)</w:t>
            </w: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vAlign w:val="bottom"/>
          </w:tcPr>
          <w:p w14:paraId="1770ECA4" w14:textId="46B79F15" w:rsidR="006F1FB1" w:rsidRPr="00F11650" w:rsidRDefault="002239A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(0.02)</w:t>
            </w:r>
          </w:p>
        </w:tc>
        <w:tc>
          <w:tcPr>
            <w:tcW w:w="272" w:type="dxa"/>
            <w:vAlign w:val="bottom"/>
          </w:tcPr>
          <w:p w14:paraId="62330C58" w14:textId="77777777" w:rsidR="006F1FB1" w:rsidRPr="00F11650" w:rsidRDefault="006F1FB1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5B6D71B8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10B09350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1101404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40DCC0E2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6FE0795D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119CC7C5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46A88218" w14:textId="46022B59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(0.0</w:t>
            </w:r>
            <w:r w:rsidR="004930EB"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2</w:t>
            </w: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)</w:t>
            </w:r>
          </w:p>
        </w:tc>
      </w:tr>
      <w:tr w:rsidR="006F1FB1" w:rsidRPr="00F11650" w14:paraId="1302235C" w14:textId="77777777" w:rsidTr="00F71410">
        <w:trPr>
          <w:trHeight w:val="50"/>
        </w:trPr>
        <w:tc>
          <w:tcPr>
            <w:tcW w:w="2428" w:type="dxa"/>
            <w:vAlign w:val="bottom"/>
          </w:tcPr>
          <w:p w14:paraId="15759380" w14:textId="77777777" w:rsidR="006F1FB1" w:rsidRPr="00F11650" w:rsidRDefault="006F1FB1">
            <w:pPr>
              <w:ind w:left="90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s/>
              </w:rPr>
              <w:t>ขาดทุนต่อหุ้นปรับลด</w:t>
            </w:r>
            <w:r w:rsidRPr="00F1165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</w:rPr>
              <w:t>(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บาท)</w:t>
            </w: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vAlign w:val="bottom"/>
          </w:tcPr>
          <w:p w14:paraId="5AA8520A" w14:textId="3D6352E6" w:rsidR="006F1FB1" w:rsidRPr="00F11650" w:rsidRDefault="002239A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(0.02)</w:t>
            </w:r>
          </w:p>
        </w:tc>
        <w:tc>
          <w:tcPr>
            <w:tcW w:w="272" w:type="dxa"/>
            <w:vAlign w:val="bottom"/>
          </w:tcPr>
          <w:p w14:paraId="066040D9" w14:textId="77777777" w:rsidR="006F1FB1" w:rsidRPr="00F11650" w:rsidRDefault="006F1FB1">
            <w:pPr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35A477EF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0199E106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075A4474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2D00BC22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103E26DB" w14:textId="77777777" w:rsidR="006F1FB1" w:rsidRPr="00F11650" w:rsidRDefault="006F1FB1" w:rsidP="00C0606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3B6547C2" w14:textId="77777777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377EB568" w14:textId="7B944EE3" w:rsidR="006F1FB1" w:rsidRPr="00F11650" w:rsidRDefault="006F1FB1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(0.0</w:t>
            </w:r>
            <w:r w:rsidR="004930EB"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2</w:t>
            </w:r>
            <w:r w:rsidRPr="00F11650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30215532" w14:textId="77777777" w:rsidR="006F1FB1" w:rsidRPr="00F11650" w:rsidRDefault="006F1FB1" w:rsidP="00AF39B6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7DFED2A2" w14:textId="77777777" w:rsidR="004930EB" w:rsidRPr="00F11650" w:rsidRDefault="004930EB" w:rsidP="00A82584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C99C5" w14:textId="77777777" w:rsidR="004930EB" w:rsidRPr="00F11650" w:rsidRDefault="004930EB" w:rsidP="004930EB">
      <w:pPr>
        <w:tabs>
          <w:tab w:val="left" w:pos="562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596BE" w14:textId="77777777" w:rsidR="00DA0A86" w:rsidRPr="00F11650" w:rsidRDefault="00DA0A86" w:rsidP="004930EB">
      <w:pPr>
        <w:tabs>
          <w:tab w:val="left" w:pos="562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283CCDAB" w14:textId="77777777" w:rsidR="00DA0A86" w:rsidRPr="00F11650" w:rsidRDefault="00DA0A86" w:rsidP="004930EB">
      <w:pPr>
        <w:tabs>
          <w:tab w:val="left" w:pos="562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BB758" w14:textId="77777777" w:rsidR="0015260F" w:rsidRPr="00F11650" w:rsidRDefault="0015260F" w:rsidP="004930EB">
      <w:pPr>
        <w:tabs>
          <w:tab w:val="left" w:pos="562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F35EA" w14:textId="45A0C6DB" w:rsidR="00B80112" w:rsidRPr="00F11650" w:rsidRDefault="00474755" w:rsidP="007E17E2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11650"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7E17E2" w:rsidRPr="00F11650">
        <w:rPr>
          <w:rFonts w:asciiTheme="majorBidi" w:hAnsiTheme="majorBidi" w:cstheme="majorBidi"/>
          <w:b/>
          <w:bCs/>
          <w:sz w:val="30"/>
          <w:szCs w:val="30"/>
        </w:rPr>
        <w:tab/>
      </w:r>
      <w:r w:rsidR="002B43CC" w:rsidRPr="00F11650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9CB19E3" w14:textId="05226689" w:rsidR="00577854" w:rsidRPr="00F11650" w:rsidRDefault="00577854" w:rsidP="00F50D58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p w14:paraId="44835CCA" w14:textId="73F69365" w:rsidR="00FC480B" w:rsidRPr="00F11650" w:rsidRDefault="00F50D58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  <w:r w:rsidRPr="00F11650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ไม่มีการเปลี่ยนแปลงความสัมพันธ์กับผู้บริหารสำคัญและบุคคลหรือกิจการอื่นที่เกี่ยวข้องกันอย่างมีสาระสำคัญจากงบการเงินสำหรับปีสิ้นสุดวันที่</w:t>
      </w:r>
      <w:r w:rsidRPr="00F116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11650">
        <w:rPr>
          <w:rFonts w:asciiTheme="majorBidi" w:hAnsiTheme="majorBidi" w:cs="Angsana New"/>
          <w:sz w:val="30"/>
          <w:szCs w:val="30"/>
        </w:rPr>
        <w:t>31</w:t>
      </w:r>
      <w:r w:rsidRPr="00F116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11650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F116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11650">
        <w:rPr>
          <w:rFonts w:asciiTheme="majorBidi" w:hAnsiTheme="majorBidi" w:cs="Angsana New"/>
          <w:sz w:val="30"/>
          <w:szCs w:val="30"/>
        </w:rPr>
        <w:t>2566</w:t>
      </w:r>
      <w:r w:rsidR="00F56061" w:rsidRPr="00F11650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7E634D6B" w14:textId="4D976633" w:rsidR="00DD5DB2" w:rsidRPr="00F11650" w:rsidRDefault="00DD5DB2" w:rsidP="00F50D58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1"/>
        <w:gridCol w:w="1083"/>
        <w:gridCol w:w="269"/>
        <w:gridCol w:w="991"/>
        <w:gridCol w:w="269"/>
        <w:gridCol w:w="985"/>
      </w:tblGrid>
      <w:tr w:rsidR="00207AAC" w:rsidRPr="00F11650" w14:paraId="5A86F364" w14:textId="77777777" w:rsidTr="00AD3FAF">
        <w:trPr>
          <w:tblHeader/>
        </w:trPr>
        <w:tc>
          <w:tcPr>
            <w:tcW w:w="2278" w:type="pct"/>
          </w:tcPr>
          <w:p w14:paraId="1472882C" w14:textId="5CDE2472" w:rsidR="00207AAC" w:rsidRPr="00F11650" w:rsidRDefault="00AD3FAF" w:rsidP="005A7B6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9" w:type="pct"/>
            <w:gridSpan w:val="3"/>
            <w:vAlign w:val="bottom"/>
          </w:tcPr>
          <w:p w14:paraId="08DEB5DD" w14:textId="4C13183C" w:rsidR="00207AAC" w:rsidRPr="00F11650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2F38366" w14:textId="77777777" w:rsidR="00207AAC" w:rsidRPr="00F11650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vAlign w:val="bottom"/>
          </w:tcPr>
          <w:p w14:paraId="3304CF06" w14:textId="6EA9F6F2" w:rsidR="00207AAC" w:rsidRPr="00F11650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B66" w:rsidRPr="00F11650" w14:paraId="47092CB9" w14:textId="77777777" w:rsidTr="00AD3FAF">
        <w:trPr>
          <w:tblHeader/>
        </w:trPr>
        <w:tc>
          <w:tcPr>
            <w:tcW w:w="2278" w:type="pct"/>
          </w:tcPr>
          <w:p w14:paraId="7AA6E18F" w14:textId="092BC0E0" w:rsidR="005A7B66" w:rsidRPr="00F11650" w:rsidRDefault="005A7B66" w:rsidP="005A7B6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56061" w:rsidRPr="00F116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50D58"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56061"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F56061" w:rsidRPr="00F116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4" w:type="pct"/>
          </w:tcPr>
          <w:p w14:paraId="4B2FE8FF" w14:textId="397AD886" w:rsidR="005A7B66" w:rsidRPr="00F11650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0D58" w:rsidRPr="00F1165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593AFF79" w14:textId="68A63443" w:rsidR="005A7B66" w:rsidRPr="00F11650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FB1A825" w14:textId="54F7C6BF" w:rsidR="005A7B66" w:rsidRPr="00F11650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0D58" w:rsidRPr="00F116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4D8C63FD" w14:textId="77777777" w:rsidR="005A7B66" w:rsidRPr="00F11650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DE4C4DE" w14:textId="7EACAF8D" w:rsidR="005A7B66" w:rsidRPr="00F11650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0D58" w:rsidRPr="00F1165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6C6137F6" w14:textId="77777777" w:rsidR="005A7B66" w:rsidRPr="00F11650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8ACC4DC" w14:textId="08462CF9" w:rsidR="005A7B66" w:rsidRPr="00F11650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0D58" w:rsidRPr="00F116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16D0A" w:rsidRPr="00F11650" w14:paraId="549F0A55" w14:textId="77777777" w:rsidTr="00716D0A">
        <w:trPr>
          <w:tblHeader/>
        </w:trPr>
        <w:tc>
          <w:tcPr>
            <w:tcW w:w="2278" w:type="pct"/>
          </w:tcPr>
          <w:p w14:paraId="6DF3C37B" w14:textId="77777777" w:rsidR="00716D0A" w:rsidRPr="00F11650" w:rsidRDefault="00716D0A" w:rsidP="005A7B6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B9F4690" w14:textId="77777777" w:rsidR="00716D0A" w:rsidRPr="00F11650" w:rsidRDefault="00716D0A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  <w:gridSpan w:val="3"/>
          </w:tcPr>
          <w:p w14:paraId="4AAAC2DC" w14:textId="2BA9A10D" w:rsidR="00716D0A" w:rsidRPr="00F11650" w:rsidRDefault="00716D0A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45" w:type="pct"/>
          </w:tcPr>
          <w:p w14:paraId="14024459" w14:textId="77777777" w:rsidR="00716D0A" w:rsidRPr="00F11650" w:rsidRDefault="00716D0A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04B651" w14:textId="77777777" w:rsidR="00716D0A" w:rsidRPr="00F11650" w:rsidRDefault="00716D0A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DD30CCD" w14:textId="77777777" w:rsidR="00716D0A" w:rsidRPr="00F11650" w:rsidRDefault="00716D0A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B66" w:rsidRPr="00F11650" w14:paraId="5C9699D9" w14:textId="77777777" w:rsidTr="00AD3FAF">
        <w:trPr>
          <w:tblHeader/>
        </w:trPr>
        <w:tc>
          <w:tcPr>
            <w:tcW w:w="2278" w:type="pct"/>
          </w:tcPr>
          <w:p w14:paraId="46059843" w14:textId="77777777" w:rsidR="005A7B66" w:rsidRPr="00F11650" w:rsidRDefault="005A7B66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7"/>
          </w:tcPr>
          <w:p w14:paraId="5FAF211F" w14:textId="4767A996" w:rsidR="005A7B66" w:rsidRPr="00F11650" w:rsidRDefault="005A7B66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7B66" w:rsidRPr="00F11650" w14:paraId="0BC2761D" w14:textId="77777777" w:rsidTr="00AD3FAF">
        <w:tc>
          <w:tcPr>
            <w:tcW w:w="2278" w:type="pct"/>
          </w:tcPr>
          <w:p w14:paraId="1898EFC7" w14:textId="126ACB83" w:rsidR="005A7B66" w:rsidRPr="00F11650" w:rsidRDefault="005A7B66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067F6B" w:rsidRPr="00F116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94" w:type="pct"/>
          </w:tcPr>
          <w:p w14:paraId="7FD1B9DE" w14:textId="77777777" w:rsidR="005A7B66" w:rsidRPr="00F11650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53D2DB" w14:textId="6CFB4D4F" w:rsidR="005A7B66" w:rsidRPr="00F11650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CC136B" w14:textId="643C674D" w:rsidR="005A7B66" w:rsidRPr="00F11650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11B2EE" w14:textId="77777777" w:rsidR="005A7B66" w:rsidRPr="00F11650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C0A441C" w14:textId="77777777" w:rsidR="005A7B66" w:rsidRPr="00F11650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E38C04" w14:textId="77777777" w:rsidR="005A7B66" w:rsidRPr="00F11650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47F1E84" w14:textId="77777777" w:rsidR="005A7B66" w:rsidRPr="00F11650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B66" w:rsidRPr="00F11650" w14:paraId="1851D4A6" w14:textId="77777777" w:rsidTr="00AD3FAF">
        <w:tc>
          <w:tcPr>
            <w:tcW w:w="2278" w:type="pct"/>
          </w:tcPr>
          <w:p w14:paraId="3E39F271" w14:textId="77777777" w:rsidR="005A7B66" w:rsidRPr="00F11650" w:rsidRDefault="005A7B66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138C9857" w14:textId="497E5C39" w:rsidR="005A7B66" w:rsidRPr="00F11650" w:rsidRDefault="00184BD6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149" w:type="pct"/>
          </w:tcPr>
          <w:p w14:paraId="735BD448" w14:textId="2BD488B0" w:rsidR="005A7B66" w:rsidRPr="00F11650" w:rsidRDefault="005A7B66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3A4D469" w14:textId="2CD390AC" w:rsidR="005A7B66" w:rsidRPr="00F11650" w:rsidRDefault="00F5606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590</w:t>
            </w:r>
          </w:p>
        </w:tc>
        <w:tc>
          <w:tcPr>
            <w:tcW w:w="148" w:type="pct"/>
          </w:tcPr>
          <w:p w14:paraId="65756A1A" w14:textId="77777777" w:rsidR="005A7B66" w:rsidRPr="00F11650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4745CDB" w14:textId="71CB2231" w:rsidR="005A7B66" w:rsidRPr="00F11650" w:rsidRDefault="00184BD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148" w:type="pct"/>
          </w:tcPr>
          <w:p w14:paraId="5F1B2F99" w14:textId="77777777" w:rsidR="005A7B66" w:rsidRPr="00F11650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0FDEBF5" w14:textId="49C98D07" w:rsidR="005A7B66" w:rsidRPr="00F11650" w:rsidRDefault="00F56061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590</w:t>
            </w:r>
          </w:p>
        </w:tc>
      </w:tr>
      <w:tr w:rsidR="00FA1741" w:rsidRPr="00F11650" w14:paraId="6DC634B4" w14:textId="77777777" w:rsidTr="00AD3FAF">
        <w:tc>
          <w:tcPr>
            <w:tcW w:w="2278" w:type="pct"/>
          </w:tcPr>
          <w:p w14:paraId="3E86B815" w14:textId="77777777" w:rsidR="00FA1741" w:rsidRPr="00F11650" w:rsidRDefault="00FA1741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5150C389" w14:textId="77777777" w:rsidR="00FA1741" w:rsidRPr="00F11650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26A4AAB" w14:textId="77777777" w:rsidR="00FA1741" w:rsidRPr="00F11650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2BF4B2D" w14:textId="77777777" w:rsidR="00FA1741" w:rsidRPr="00F11650" w:rsidRDefault="00FA174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B3DB02" w14:textId="77777777" w:rsidR="00FA1741" w:rsidRPr="00F11650" w:rsidRDefault="00FA1741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1E5B784" w14:textId="77777777" w:rsidR="00FA1741" w:rsidRPr="00F11650" w:rsidRDefault="00FA1741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4BE09FC" w14:textId="77777777" w:rsidR="00FA1741" w:rsidRPr="00F11650" w:rsidRDefault="00FA1741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991E9E0" w14:textId="77777777" w:rsidR="00FA1741" w:rsidRPr="00F11650" w:rsidRDefault="00FA1741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7B66" w:rsidRPr="00F11650" w14:paraId="4777B7BC" w14:textId="77777777" w:rsidTr="00AD3FAF">
        <w:tc>
          <w:tcPr>
            <w:tcW w:w="2278" w:type="pct"/>
          </w:tcPr>
          <w:p w14:paraId="57597D33" w14:textId="77777777" w:rsidR="005A7B66" w:rsidRPr="00F11650" w:rsidRDefault="005A7B66" w:rsidP="0051042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2C7172AC" w14:textId="77777777" w:rsidR="005A7B66" w:rsidRPr="00F11650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D0896AE" w14:textId="21C562F1" w:rsidR="005A7B66" w:rsidRPr="00F11650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C9D2048" w14:textId="29CB0842" w:rsidR="005A7B66" w:rsidRPr="00F11650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EC3BD5" w14:textId="77777777" w:rsidR="005A7B66" w:rsidRPr="00F11650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BC00D67" w14:textId="77777777" w:rsidR="005A7B66" w:rsidRPr="00F11650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1CF1D01" w14:textId="77777777" w:rsidR="005A7B66" w:rsidRPr="00F11650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98A17B" w14:textId="77777777" w:rsidR="005A7B66" w:rsidRPr="00F11650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3E94" w:rsidRPr="00F11650" w14:paraId="61BBB1E0" w14:textId="77777777" w:rsidTr="00AD3FAF">
        <w:tc>
          <w:tcPr>
            <w:tcW w:w="2278" w:type="pct"/>
          </w:tcPr>
          <w:p w14:paraId="2B9C45D8" w14:textId="0A8E02D9" w:rsidR="00E43E94" w:rsidRPr="00F11650" w:rsidRDefault="00E43E94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25302E09" w14:textId="099D6A7D" w:rsidR="00E43E94" w:rsidRPr="00F11650" w:rsidRDefault="008A4242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462DC72" w14:textId="77777777" w:rsidR="00E43E94" w:rsidRPr="00F11650" w:rsidRDefault="00E43E94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FAFDEB4" w14:textId="5FE8EE72" w:rsidR="00E43E94" w:rsidRPr="00F11650" w:rsidRDefault="00206E61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FF5856" w14:textId="77777777" w:rsidR="00E43E94" w:rsidRPr="00F11650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6ECB6E1" w14:textId="784E8FC0" w:rsidR="00E43E94" w:rsidRPr="00F11650" w:rsidRDefault="00184BD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1,583</w:t>
            </w:r>
          </w:p>
        </w:tc>
        <w:tc>
          <w:tcPr>
            <w:tcW w:w="148" w:type="pct"/>
          </w:tcPr>
          <w:p w14:paraId="3230B533" w14:textId="77777777" w:rsidR="00E43E94" w:rsidRPr="00F11650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1A428BE" w14:textId="01352987" w:rsidR="00E43E94" w:rsidRPr="00F11650" w:rsidRDefault="00E43E94" w:rsidP="00510429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7B66" w:rsidRPr="00F11650" w14:paraId="62285FB4" w14:textId="77777777" w:rsidTr="00AD3FAF">
        <w:tc>
          <w:tcPr>
            <w:tcW w:w="2278" w:type="pct"/>
          </w:tcPr>
          <w:p w14:paraId="56D08F25" w14:textId="77777777" w:rsidR="005A7B66" w:rsidRPr="00F11650" w:rsidRDefault="005A7B66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642CF137" w14:textId="770AE0D9" w:rsidR="005A7B66" w:rsidRPr="00F11650" w:rsidRDefault="008A4242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E22B93F" w14:textId="1748F007" w:rsidR="005A7B66" w:rsidRPr="00F11650" w:rsidRDefault="005A7B66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BAAF33" w14:textId="7D897A38" w:rsidR="005A7B66" w:rsidRPr="00F11650" w:rsidRDefault="005A7B66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E02346" w14:textId="77777777" w:rsidR="005A7B66" w:rsidRPr="00F11650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6B615E9" w14:textId="2568D14C" w:rsidR="005A7B66" w:rsidRPr="00F11650" w:rsidRDefault="00184BD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3,550</w:t>
            </w:r>
          </w:p>
        </w:tc>
        <w:tc>
          <w:tcPr>
            <w:tcW w:w="148" w:type="pct"/>
          </w:tcPr>
          <w:p w14:paraId="7273718B" w14:textId="77777777" w:rsidR="005A7B66" w:rsidRPr="00F11650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1D7E2E6" w14:textId="3C7AD94F" w:rsidR="005A7B66" w:rsidRPr="00F11650" w:rsidRDefault="00F56061" w:rsidP="00206E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742</w:t>
            </w:r>
          </w:p>
        </w:tc>
      </w:tr>
      <w:tr w:rsidR="00F56061" w:rsidRPr="00F11650" w14:paraId="040F43C3" w14:textId="77777777" w:rsidTr="00AD3FAF">
        <w:tc>
          <w:tcPr>
            <w:tcW w:w="2278" w:type="pct"/>
          </w:tcPr>
          <w:p w14:paraId="0C691360" w14:textId="60A57A9F" w:rsidR="00F56061" w:rsidRPr="00F11650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14:paraId="3618F93B" w14:textId="7760E1CF" w:rsidR="00F56061" w:rsidRPr="00F11650" w:rsidRDefault="008A4242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71E1E7A" w14:textId="77777777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9842A8D" w14:textId="2B690210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61435B" w14:textId="77777777" w:rsidR="00F56061" w:rsidRPr="00F11650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461D59F" w14:textId="7CA0038C" w:rsidR="00F56061" w:rsidRPr="00F11650" w:rsidRDefault="00184BD6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48" w:type="pct"/>
          </w:tcPr>
          <w:p w14:paraId="284D0D41" w14:textId="77777777" w:rsidR="00F56061" w:rsidRPr="00F11650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F023DF2" w14:textId="7814205A" w:rsidR="00F56061" w:rsidRPr="00F11650" w:rsidRDefault="00A85EC5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02D5" w:rsidRPr="00F1165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56061" w:rsidRPr="00F11650" w14:paraId="055E8230" w14:textId="77777777" w:rsidTr="00AD3FAF">
        <w:tc>
          <w:tcPr>
            <w:tcW w:w="2278" w:type="pct"/>
          </w:tcPr>
          <w:p w14:paraId="3A93785F" w14:textId="01BBEAFF" w:rsidR="00F56061" w:rsidRPr="00F11650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3B72500D" w14:textId="5AC3C180" w:rsidR="00F56061" w:rsidRPr="00F11650" w:rsidRDefault="008A4242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03900BC" w14:textId="2B2EBF6C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67DA80F" w14:textId="352965F4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5DA50F3B" w14:textId="77777777" w:rsidR="00F56061" w:rsidRPr="00F11650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04624B9" w14:textId="25A30738" w:rsidR="00F56061" w:rsidRPr="00F11650" w:rsidRDefault="00184BD6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48" w:type="pct"/>
          </w:tcPr>
          <w:p w14:paraId="3DFBA253" w14:textId="77777777" w:rsidR="00F56061" w:rsidRPr="00F11650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98F312D" w14:textId="5B5A4995" w:rsidR="00F56061" w:rsidRPr="00F11650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56061" w:rsidRPr="00F11650" w14:paraId="6647235A" w14:textId="77777777" w:rsidTr="00AD3FAF">
        <w:tc>
          <w:tcPr>
            <w:tcW w:w="2278" w:type="pct"/>
          </w:tcPr>
          <w:p w14:paraId="2CB177DE" w14:textId="29C3FACE" w:rsidR="00F56061" w:rsidRPr="00F11650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2F505CB6" w14:textId="22E33CB8" w:rsidR="00F56061" w:rsidRPr="00F11650" w:rsidRDefault="008A4242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9017C86" w14:textId="77777777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912E252" w14:textId="0610713F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4811BC3" w14:textId="77777777" w:rsidR="00F56061" w:rsidRPr="00F11650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812D59D" w14:textId="56519C69" w:rsidR="00F56061" w:rsidRPr="00F11650" w:rsidRDefault="00184BD6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48" w:type="pct"/>
          </w:tcPr>
          <w:p w14:paraId="6599D6B4" w14:textId="77777777" w:rsidR="00F56061" w:rsidRPr="00F11650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9CE9C18" w14:textId="17FD3F37" w:rsidR="00F56061" w:rsidRPr="00F11650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6061" w:rsidRPr="00F11650" w14:paraId="47EE18BF" w14:textId="77777777" w:rsidTr="00AD3FAF">
        <w:tc>
          <w:tcPr>
            <w:tcW w:w="2278" w:type="pct"/>
          </w:tcPr>
          <w:p w14:paraId="34474028" w14:textId="77777777" w:rsidR="00F56061" w:rsidRPr="00F11650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C7510CE" w14:textId="77777777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212733F" w14:textId="77777777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8DC0B82" w14:textId="77777777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B248F9" w14:textId="77777777" w:rsidR="00F56061" w:rsidRPr="00F11650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EA674FE" w14:textId="77777777" w:rsidR="00F56061" w:rsidRPr="00F11650" w:rsidRDefault="00F56061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E2E38E" w14:textId="77777777" w:rsidR="00F56061" w:rsidRPr="00F11650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54089A9" w14:textId="77777777" w:rsidR="00F56061" w:rsidRPr="00F11650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6061" w:rsidRPr="00F11650" w14:paraId="2D86665D" w14:textId="77777777" w:rsidTr="00AD3FAF">
        <w:tc>
          <w:tcPr>
            <w:tcW w:w="2278" w:type="pct"/>
          </w:tcPr>
          <w:p w14:paraId="0FAE0479" w14:textId="2A3A3225" w:rsidR="00F56061" w:rsidRPr="00F11650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</w:tcPr>
          <w:p w14:paraId="21EE544D" w14:textId="77777777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F24C63E" w14:textId="77777777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0D6222C" w14:textId="77777777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1E9D02B" w14:textId="77777777" w:rsidR="00F56061" w:rsidRPr="00F11650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1E3E7D3" w14:textId="77777777" w:rsidR="00F56061" w:rsidRPr="00F11650" w:rsidRDefault="00F56061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415A33" w14:textId="77777777" w:rsidR="00F56061" w:rsidRPr="00F11650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92E3A7B" w14:textId="77777777" w:rsidR="00F56061" w:rsidRPr="00F11650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6061" w:rsidRPr="00F11650" w14:paraId="666503BD" w14:textId="77777777" w:rsidTr="00AD3FAF">
        <w:tc>
          <w:tcPr>
            <w:tcW w:w="2278" w:type="pct"/>
          </w:tcPr>
          <w:p w14:paraId="73D7B56B" w14:textId="14DB46E3" w:rsidR="00F56061" w:rsidRPr="00F11650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3557B64B" w14:textId="055E19DC" w:rsidR="00F56061" w:rsidRPr="00F11650" w:rsidRDefault="00465936" w:rsidP="00F56061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49" w:type="pct"/>
          </w:tcPr>
          <w:p w14:paraId="00F92ECC" w14:textId="77777777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7284E986" w14:textId="08FFD083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FFFBA55" w14:textId="77777777" w:rsidR="00F56061" w:rsidRPr="00F11650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09C2F9D" w14:textId="0C195635" w:rsidR="00F56061" w:rsidRPr="00F11650" w:rsidRDefault="00184BD6" w:rsidP="00F56061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2DB60B1" w14:textId="77777777" w:rsidR="00F56061" w:rsidRPr="00F11650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5194B27" w14:textId="79ABA614" w:rsidR="00F56061" w:rsidRPr="00F11650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6061" w:rsidRPr="00F11650" w14:paraId="4414C0AA" w14:textId="77777777" w:rsidTr="00AD3FAF">
        <w:tc>
          <w:tcPr>
            <w:tcW w:w="2278" w:type="pct"/>
          </w:tcPr>
          <w:p w14:paraId="601B7689" w14:textId="70D150ED" w:rsidR="00F56061" w:rsidRPr="00F11650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189F49F4" w14:textId="76FE3EC4" w:rsidR="00F56061" w:rsidRPr="00F11650" w:rsidRDefault="00465936" w:rsidP="00F56061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49" w:type="pct"/>
          </w:tcPr>
          <w:p w14:paraId="31E4C37F" w14:textId="77777777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02CBF45" w14:textId="1841621D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FB295A1" w14:textId="77777777" w:rsidR="00F56061" w:rsidRPr="00F11650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12319FB" w14:textId="430CF038" w:rsidR="00F56061" w:rsidRPr="00F11650" w:rsidRDefault="00184BD6" w:rsidP="00F56061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A87983" w14:textId="77777777" w:rsidR="00F56061" w:rsidRPr="00F11650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C4A93CC" w14:textId="20FD19EF" w:rsidR="00F56061" w:rsidRPr="00F11650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6061" w:rsidRPr="00F11650" w14:paraId="6EBC50A4" w14:textId="77777777" w:rsidTr="00AD3FAF">
        <w:tc>
          <w:tcPr>
            <w:tcW w:w="2278" w:type="pct"/>
          </w:tcPr>
          <w:p w14:paraId="1B818E02" w14:textId="587CA226" w:rsidR="00F56061" w:rsidRPr="00F11650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FA04E9"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594" w:type="pct"/>
          </w:tcPr>
          <w:p w14:paraId="54319EE5" w14:textId="105C75D0" w:rsidR="00F56061" w:rsidRPr="00F11650" w:rsidRDefault="00964F68" w:rsidP="00F56061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149" w:type="pct"/>
          </w:tcPr>
          <w:p w14:paraId="0EA98B90" w14:textId="77777777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95BDB06" w14:textId="36D08649" w:rsidR="00F56061" w:rsidRPr="00F11650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3EE2222" w14:textId="77777777" w:rsidR="00F56061" w:rsidRPr="00F11650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1A071F5" w14:textId="62685A53" w:rsidR="00F56061" w:rsidRPr="00F11650" w:rsidRDefault="00184BD6" w:rsidP="00F56061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340845E" w14:textId="77777777" w:rsidR="00F56061" w:rsidRPr="00F11650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D22E51C" w14:textId="6D34E333" w:rsidR="00F56061" w:rsidRPr="00F11650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F11650" w14:paraId="02B8A57A" w14:textId="77777777" w:rsidTr="00AD3FAF">
        <w:tc>
          <w:tcPr>
            <w:tcW w:w="2278" w:type="pct"/>
          </w:tcPr>
          <w:p w14:paraId="1C998270" w14:textId="54A042FC" w:rsidR="00C161E7" w:rsidRPr="00F11650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482DCBF8" w14:textId="18443047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49" w:type="pct"/>
          </w:tcPr>
          <w:p w14:paraId="1FF6B54C" w14:textId="77777777" w:rsidR="00C161E7" w:rsidRPr="00F11650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695F408" w14:textId="5B422155" w:rsidR="00C161E7" w:rsidRPr="00F11650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1BFC56D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505BD5D" w14:textId="1305A52E" w:rsidR="00C161E7" w:rsidRPr="00F11650" w:rsidRDefault="00C161E7" w:rsidP="00C161E7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83E7FAA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0B45F4B" w14:textId="5A9E8D62" w:rsidR="00C161E7" w:rsidRPr="00F11650" w:rsidRDefault="00C161E7" w:rsidP="002214EB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F11650" w14:paraId="42E00502" w14:textId="77777777" w:rsidTr="00AD3FAF">
        <w:tc>
          <w:tcPr>
            <w:tcW w:w="2278" w:type="pct"/>
          </w:tcPr>
          <w:p w14:paraId="2A132D27" w14:textId="77777777" w:rsidR="00C161E7" w:rsidRPr="00F11650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CB7F86D" w14:textId="77777777" w:rsidR="00C161E7" w:rsidRPr="00F11650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8C23D78" w14:textId="77777777" w:rsidR="00C161E7" w:rsidRPr="00F11650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EBD168F" w14:textId="77777777" w:rsidR="00C161E7" w:rsidRPr="00F11650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717506E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47555B0" w14:textId="77777777" w:rsidR="00C161E7" w:rsidRPr="00F11650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46536F4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9F9E557" w14:textId="77777777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61E7" w:rsidRPr="00F11650" w14:paraId="7C643FC5" w14:textId="77777777" w:rsidTr="00AD3FAF">
        <w:tc>
          <w:tcPr>
            <w:tcW w:w="2278" w:type="pct"/>
            <w:shd w:val="clear" w:color="auto" w:fill="FFFFFF"/>
          </w:tcPr>
          <w:p w14:paraId="5EA67D49" w14:textId="77777777" w:rsidR="00C161E7" w:rsidRPr="00F11650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94" w:type="pct"/>
          </w:tcPr>
          <w:p w14:paraId="571F8B34" w14:textId="77777777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F95E462" w14:textId="0A040424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42152D4" w14:textId="15B8049E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736BC6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FFA8630" w14:textId="77777777" w:rsidR="00C161E7" w:rsidRPr="00F11650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FAB1A2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47D77A8" w14:textId="77777777" w:rsidR="00C161E7" w:rsidRPr="00F11650" w:rsidRDefault="00C161E7" w:rsidP="00C161E7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61E7" w:rsidRPr="00F11650" w14:paraId="74F20BF5" w14:textId="77777777" w:rsidTr="00AD3FAF">
        <w:tc>
          <w:tcPr>
            <w:tcW w:w="2278" w:type="pct"/>
            <w:shd w:val="clear" w:color="auto" w:fill="FFFFFF"/>
          </w:tcPr>
          <w:p w14:paraId="2CEF5D4E" w14:textId="77777777" w:rsidR="00C161E7" w:rsidRPr="00F11650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6B5D4C55" w14:textId="5A2BBB7A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8,123</w:t>
            </w:r>
          </w:p>
        </w:tc>
        <w:tc>
          <w:tcPr>
            <w:tcW w:w="149" w:type="pct"/>
          </w:tcPr>
          <w:p w14:paraId="4EB1B01E" w14:textId="702C3795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5DB532C" w14:textId="0A958DB3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2,983</w:t>
            </w:r>
          </w:p>
        </w:tc>
        <w:tc>
          <w:tcPr>
            <w:tcW w:w="148" w:type="pct"/>
          </w:tcPr>
          <w:p w14:paraId="7A12B704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B04145B" w14:textId="585E1504" w:rsidR="00C161E7" w:rsidRPr="00F11650" w:rsidRDefault="00C161E7" w:rsidP="00C161E7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68DC34C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78A0517" w14:textId="1E1D60DB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F11650" w14:paraId="13BCEEFB" w14:textId="77777777" w:rsidTr="00AD3FAF">
        <w:tc>
          <w:tcPr>
            <w:tcW w:w="2278" w:type="pct"/>
            <w:shd w:val="clear" w:color="auto" w:fill="FFFFFF"/>
          </w:tcPr>
          <w:p w14:paraId="13DFBB3E" w14:textId="77777777" w:rsidR="00C161E7" w:rsidRPr="00F11650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4801394C" w14:textId="27745D95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49" w:type="pct"/>
          </w:tcPr>
          <w:p w14:paraId="4C923218" w14:textId="1E65F1FD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91EFAA4" w14:textId="5C411BBB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8" w:type="pct"/>
          </w:tcPr>
          <w:p w14:paraId="04821323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D24E9FA" w14:textId="2C5925C1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30E181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A47E8DB" w14:textId="1B593ED6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F11650" w14:paraId="244A22CF" w14:textId="77777777" w:rsidTr="00AD3FAF">
        <w:tc>
          <w:tcPr>
            <w:tcW w:w="2278" w:type="pct"/>
            <w:shd w:val="clear" w:color="auto" w:fill="FFFFFF"/>
          </w:tcPr>
          <w:p w14:paraId="49131F16" w14:textId="792C55E5" w:rsidR="00C161E7" w:rsidRPr="00F11650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7D9C63CF" w14:textId="149D7F61" w:rsidR="00C161E7" w:rsidRPr="00F11650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3ADEDB6" w14:textId="77777777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2856683" w14:textId="1923FC94" w:rsidR="00C161E7" w:rsidRPr="00F11650" w:rsidRDefault="00C161E7" w:rsidP="00716D0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2BA9220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A8483B5" w14:textId="56DDE195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BD856E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9B4B329" w14:textId="5B152FF6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61E7" w:rsidRPr="00F11650" w14:paraId="0854B5C7" w14:textId="77777777" w:rsidTr="00AD3FAF">
        <w:tc>
          <w:tcPr>
            <w:tcW w:w="2278" w:type="pct"/>
            <w:shd w:val="clear" w:color="auto" w:fill="FFFFFF"/>
          </w:tcPr>
          <w:p w14:paraId="6BDDF085" w14:textId="77777777" w:rsidR="00C161E7" w:rsidRPr="00F11650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C610CB0" w14:textId="77777777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23084D7" w14:textId="77777777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A652231" w14:textId="77777777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4DD95D5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3C9D2A9" w14:textId="77777777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0A385C5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C4FB162" w14:textId="77777777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61E7" w:rsidRPr="00F11650" w14:paraId="2DF06B7D" w14:textId="77777777" w:rsidTr="00AD3FAF">
        <w:tc>
          <w:tcPr>
            <w:tcW w:w="2278" w:type="pct"/>
            <w:shd w:val="clear" w:color="auto" w:fill="FFFFFF"/>
          </w:tcPr>
          <w:p w14:paraId="4120E293" w14:textId="77777777" w:rsidR="00C161E7" w:rsidRPr="00F11650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5A0EBA9" w14:textId="77777777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97D6619" w14:textId="77777777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AC28D4C" w14:textId="77777777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4B369A3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1E86191" w14:textId="77777777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F3B8DE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307D12D" w14:textId="77777777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61E7" w:rsidRPr="00F11650" w14:paraId="12762DE3" w14:textId="77777777" w:rsidTr="00AD3FAF">
        <w:tc>
          <w:tcPr>
            <w:tcW w:w="2278" w:type="pct"/>
            <w:shd w:val="clear" w:color="auto" w:fill="FFFFFF"/>
          </w:tcPr>
          <w:p w14:paraId="4B35183B" w14:textId="77777777" w:rsidR="00C161E7" w:rsidRPr="00F11650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4EEF696C" w14:textId="77777777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1AC33D8" w14:textId="77777777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64DB69D" w14:textId="77777777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E639A5F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E261995" w14:textId="77777777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B058B3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6479043" w14:textId="77777777" w:rsidR="00C161E7" w:rsidRPr="00F11650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61E7" w:rsidRPr="00F11650" w14:paraId="3E2D7610" w14:textId="77777777" w:rsidTr="00AD3FAF">
        <w:tc>
          <w:tcPr>
            <w:tcW w:w="2278" w:type="pct"/>
            <w:shd w:val="clear" w:color="auto" w:fill="FFFFFF"/>
          </w:tcPr>
          <w:p w14:paraId="14226083" w14:textId="77777777" w:rsidR="00C161E7" w:rsidRPr="00F11650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94" w:type="pct"/>
          </w:tcPr>
          <w:p w14:paraId="4E3D28F4" w14:textId="77777777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AD32FB" w14:textId="4B3BBFE2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8A9FF80" w14:textId="2D069C76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BB95E8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372DF43" w14:textId="77777777" w:rsidR="00C161E7" w:rsidRPr="00F11650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8EC0275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26F262" w14:textId="77777777" w:rsidR="00C161E7" w:rsidRPr="00F11650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61E7" w:rsidRPr="00F11650" w14:paraId="2EC46E3B" w14:textId="77777777" w:rsidTr="00AD3FAF">
        <w:tc>
          <w:tcPr>
            <w:tcW w:w="2278" w:type="pct"/>
            <w:shd w:val="clear" w:color="auto" w:fill="FFFFFF"/>
          </w:tcPr>
          <w:p w14:paraId="71172332" w14:textId="77777777" w:rsidR="00C161E7" w:rsidRPr="00F11650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406372F3" w14:textId="6C4FFC85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1,513</w:t>
            </w:r>
          </w:p>
        </w:tc>
        <w:tc>
          <w:tcPr>
            <w:tcW w:w="149" w:type="pct"/>
          </w:tcPr>
          <w:p w14:paraId="6A740C93" w14:textId="1B59000B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7F76DE" w14:textId="5E3D3BD0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1,542</w:t>
            </w:r>
          </w:p>
        </w:tc>
        <w:tc>
          <w:tcPr>
            <w:tcW w:w="148" w:type="pct"/>
          </w:tcPr>
          <w:p w14:paraId="5BFFF67E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5A0236F" w14:textId="6E548B6B" w:rsidR="00C161E7" w:rsidRPr="00F11650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1,513</w:t>
            </w:r>
          </w:p>
        </w:tc>
        <w:tc>
          <w:tcPr>
            <w:tcW w:w="148" w:type="pct"/>
          </w:tcPr>
          <w:p w14:paraId="6B7BFCC3" w14:textId="77777777" w:rsidR="00C161E7" w:rsidRPr="00F11650" w:rsidRDefault="00C161E7" w:rsidP="00C161E7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E9CC1D3" w14:textId="23B2D8F5" w:rsidR="00C161E7" w:rsidRPr="00F11650" w:rsidRDefault="00C161E7" w:rsidP="00C161E7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1,542</w:t>
            </w:r>
          </w:p>
        </w:tc>
      </w:tr>
      <w:tr w:rsidR="00C161E7" w:rsidRPr="00F11650" w14:paraId="6429B251" w14:textId="77777777" w:rsidTr="00AD3FAF">
        <w:tc>
          <w:tcPr>
            <w:tcW w:w="2278" w:type="pct"/>
            <w:shd w:val="clear" w:color="auto" w:fill="FFFFFF"/>
          </w:tcPr>
          <w:p w14:paraId="4B966F7F" w14:textId="5265365D" w:rsidR="00C161E7" w:rsidRPr="00F11650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50AFC4B4" w14:textId="4FF24499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49" w:type="pct"/>
          </w:tcPr>
          <w:p w14:paraId="5DE439DF" w14:textId="423D9CA9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5403DE4" w14:textId="6A560AC8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48" w:type="pct"/>
          </w:tcPr>
          <w:p w14:paraId="6C933D1A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79BF026" w14:textId="3C75780A" w:rsidR="00C161E7" w:rsidRPr="00F11650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58DC9C" w14:textId="77777777" w:rsidR="00C161E7" w:rsidRPr="00F11650" w:rsidRDefault="00C161E7" w:rsidP="00C161E7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01441B6" w14:textId="6BC75037" w:rsidR="00C161E7" w:rsidRPr="00F11650" w:rsidRDefault="00C161E7" w:rsidP="009D0BDB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F11650" w14:paraId="4496084E" w14:textId="77777777" w:rsidTr="00AD3FAF">
        <w:tc>
          <w:tcPr>
            <w:tcW w:w="2278" w:type="pct"/>
            <w:shd w:val="clear" w:color="auto" w:fill="FFFFFF"/>
          </w:tcPr>
          <w:p w14:paraId="402D5680" w14:textId="77777777" w:rsidR="00C161E7" w:rsidRPr="00F11650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3BAE12F1" w14:textId="77777777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65CDD34" w14:textId="021A07E8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9138B77" w14:textId="178CF9EE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DA472B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9E92F0A" w14:textId="77777777" w:rsidR="00C161E7" w:rsidRPr="00F11650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1BE5432" w14:textId="77777777" w:rsidR="00C161E7" w:rsidRPr="00F11650" w:rsidRDefault="00C161E7" w:rsidP="00C161E7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DB0D988" w14:textId="77777777" w:rsidR="00C161E7" w:rsidRPr="00F11650" w:rsidRDefault="00C161E7" w:rsidP="00C161E7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61E7" w:rsidRPr="00F11650" w14:paraId="5501C0DC" w14:textId="77777777" w:rsidTr="00AD3FAF">
        <w:tc>
          <w:tcPr>
            <w:tcW w:w="2278" w:type="pct"/>
            <w:shd w:val="clear" w:color="auto" w:fill="FFFFFF"/>
          </w:tcPr>
          <w:p w14:paraId="4AC96044" w14:textId="77777777" w:rsidR="00C161E7" w:rsidRPr="00F11650" w:rsidRDefault="00C161E7" w:rsidP="00C161E7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0DA56095" w14:textId="6251E97B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13,321</w:t>
            </w:r>
          </w:p>
        </w:tc>
        <w:tc>
          <w:tcPr>
            <w:tcW w:w="149" w:type="pct"/>
          </w:tcPr>
          <w:p w14:paraId="01300656" w14:textId="20198238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027BE04" w14:textId="584A6A17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10,874</w:t>
            </w:r>
          </w:p>
        </w:tc>
        <w:tc>
          <w:tcPr>
            <w:tcW w:w="148" w:type="pct"/>
          </w:tcPr>
          <w:p w14:paraId="1FB18F40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9D13E06" w14:textId="34DEAD3A" w:rsidR="00C161E7" w:rsidRPr="00F11650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12,102</w:t>
            </w:r>
          </w:p>
        </w:tc>
        <w:tc>
          <w:tcPr>
            <w:tcW w:w="148" w:type="pct"/>
          </w:tcPr>
          <w:p w14:paraId="6B4559B9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E8FFDA0" w14:textId="17AE5D4F" w:rsidR="00C161E7" w:rsidRPr="00F11650" w:rsidRDefault="00C161E7" w:rsidP="00C161E7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10,667</w:t>
            </w:r>
          </w:p>
        </w:tc>
      </w:tr>
      <w:tr w:rsidR="00C161E7" w:rsidRPr="00F11650" w14:paraId="57ACCA00" w14:textId="77777777" w:rsidTr="00AD3FAF">
        <w:tc>
          <w:tcPr>
            <w:tcW w:w="2278" w:type="pct"/>
            <w:shd w:val="clear" w:color="auto" w:fill="FFFFFF"/>
          </w:tcPr>
          <w:p w14:paraId="3F509AAD" w14:textId="77777777" w:rsidR="00C161E7" w:rsidRPr="00F11650" w:rsidRDefault="00C161E7" w:rsidP="00C161E7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BE75138" w14:textId="44E1BE28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49" w:type="pct"/>
          </w:tcPr>
          <w:p w14:paraId="1D0E5631" w14:textId="1C76FD7C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4D2B489" w14:textId="2ADFA3AF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48" w:type="pct"/>
          </w:tcPr>
          <w:p w14:paraId="3264E0CF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63113466" w14:textId="70626C96" w:rsidR="00C161E7" w:rsidRPr="00F11650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148" w:type="pct"/>
          </w:tcPr>
          <w:p w14:paraId="261406AC" w14:textId="77777777" w:rsidR="00C161E7" w:rsidRPr="00F11650" w:rsidRDefault="00C161E7" w:rsidP="00C161E7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950B140" w14:textId="73A7DF1C" w:rsidR="00C161E7" w:rsidRPr="00F11650" w:rsidRDefault="00C161E7" w:rsidP="00C161E7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</w:tr>
      <w:tr w:rsidR="00C161E7" w:rsidRPr="00F11650" w14:paraId="777C1066" w14:textId="77777777" w:rsidTr="00AD3FAF">
        <w:tc>
          <w:tcPr>
            <w:tcW w:w="2278" w:type="pct"/>
            <w:shd w:val="clear" w:color="auto" w:fill="FFFFFF"/>
          </w:tcPr>
          <w:p w14:paraId="1ACE5578" w14:textId="77777777" w:rsidR="00C161E7" w:rsidRPr="00F11650" w:rsidRDefault="00C161E7" w:rsidP="00C161E7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53D54D6" w14:textId="002EE7DF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13,665</w:t>
            </w:r>
          </w:p>
        </w:tc>
        <w:tc>
          <w:tcPr>
            <w:tcW w:w="149" w:type="pct"/>
          </w:tcPr>
          <w:p w14:paraId="7CCAB2FD" w14:textId="14239CA6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91C8438" w14:textId="0249A1F4" w:rsidR="00C161E7" w:rsidRPr="00F11650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11,088</w:t>
            </w:r>
          </w:p>
        </w:tc>
        <w:tc>
          <w:tcPr>
            <w:tcW w:w="148" w:type="pct"/>
          </w:tcPr>
          <w:p w14:paraId="6609424A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C410AF2" w14:textId="5CEFE18B" w:rsidR="00C161E7" w:rsidRPr="00F11650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12,331</w:t>
            </w:r>
          </w:p>
        </w:tc>
        <w:tc>
          <w:tcPr>
            <w:tcW w:w="148" w:type="pct"/>
          </w:tcPr>
          <w:p w14:paraId="364D9545" w14:textId="77777777" w:rsidR="00C161E7" w:rsidRPr="00F11650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9644A1D" w14:textId="27F6387A" w:rsidR="00C161E7" w:rsidRPr="00F11650" w:rsidRDefault="00C161E7" w:rsidP="00C161E7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10,877</w:t>
            </w:r>
          </w:p>
        </w:tc>
      </w:tr>
    </w:tbl>
    <w:p w14:paraId="26C51371" w14:textId="77777777" w:rsidR="00FA1741" w:rsidRPr="00F11650" w:rsidRDefault="00FA1741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BC171DA" w14:textId="6DC2C390" w:rsidR="00AD5FBE" w:rsidRPr="00F11650" w:rsidRDefault="00AD5FBE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F56061" w:rsidRPr="00F11650">
        <w:rPr>
          <w:rFonts w:asciiTheme="majorBidi" w:hAnsiTheme="majorBidi" w:cstheme="majorBidi"/>
          <w:sz w:val="30"/>
          <w:szCs w:val="30"/>
        </w:rPr>
        <w:t>30</w:t>
      </w:r>
      <w:r w:rsidR="00326E07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F56061" w:rsidRPr="00F1165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</w:rPr>
        <w:t>256</w:t>
      </w:r>
      <w:r w:rsidR="000D569E" w:rsidRPr="00F11650">
        <w:rPr>
          <w:rFonts w:asciiTheme="majorBidi" w:hAnsiTheme="majorBidi" w:cstheme="majorBidi"/>
          <w:sz w:val="30"/>
          <w:szCs w:val="30"/>
        </w:rPr>
        <w:t>7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>และ</w:t>
      </w:r>
      <w:r w:rsidRPr="00F11650">
        <w:rPr>
          <w:rFonts w:asciiTheme="majorBidi" w:hAnsiTheme="majorBidi" w:cstheme="majorBidi"/>
          <w:sz w:val="30"/>
          <w:szCs w:val="30"/>
        </w:rPr>
        <w:t xml:space="preserve"> 31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11650">
        <w:rPr>
          <w:rFonts w:asciiTheme="majorBidi" w:hAnsiTheme="majorBidi" w:cstheme="majorBidi"/>
          <w:sz w:val="30"/>
          <w:szCs w:val="30"/>
        </w:rPr>
        <w:t>256</w:t>
      </w:r>
      <w:r w:rsidR="000D569E" w:rsidRPr="00F11650">
        <w:rPr>
          <w:rFonts w:asciiTheme="majorBidi" w:hAnsiTheme="majorBidi" w:cstheme="majorBidi"/>
          <w:sz w:val="30"/>
          <w:szCs w:val="30"/>
        </w:rPr>
        <w:t>6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7085621" w14:textId="6790EBBE" w:rsidR="002C4FD1" w:rsidRPr="00F11650" w:rsidRDefault="002C4FD1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72"/>
        <w:gridCol w:w="1080"/>
        <w:gridCol w:w="275"/>
        <w:gridCol w:w="992"/>
        <w:gridCol w:w="272"/>
        <w:gridCol w:w="1071"/>
      </w:tblGrid>
      <w:tr w:rsidR="0092202C" w:rsidRPr="00F11650" w14:paraId="590D8CA3" w14:textId="77777777" w:rsidTr="0063300F">
        <w:trPr>
          <w:tblHeader/>
        </w:trPr>
        <w:tc>
          <w:tcPr>
            <w:tcW w:w="2254" w:type="pct"/>
          </w:tcPr>
          <w:p w14:paraId="697420C5" w14:textId="77777777" w:rsidR="0092202C" w:rsidRPr="00F11650" w:rsidRDefault="0092202C" w:rsidP="006330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  <w:vAlign w:val="bottom"/>
          </w:tcPr>
          <w:p w14:paraId="0A0310AB" w14:textId="10EEB39C" w:rsidR="0092202C" w:rsidRPr="00F11650" w:rsidRDefault="0092202C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2A32E2A" w14:textId="77777777" w:rsidR="0092202C" w:rsidRPr="00F11650" w:rsidRDefault="0092202C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vAlign w:val="bottom"/>
          </w:tcPr>
          <w:p w14:paraId="1B4FA22E" w14:textId="4236EF45" w:rsidR="0092202C" w:rsidRPr="00F11650" w:rsidRDefault="0092202C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569E" w:rsidRPr="00F11650" w14:paraId="79853CAD" w14:textId="77777777" w:rsidTr="0063300F">
        <w:trPr>
          <w:tblHeader/>
        </w:trPr>
        <w:tc>
          <w:tcPr>
            <w:tcW w:w="2254" w:type="pct"/>
          </w:tcPr>
          <w:p w14:paraId="7F25077E" w14:textId="523F0C56" w:rsidR="000D569E" w:rsidRPr="00F11650" w:rsidRDefault="000D569E" w:rsidP="006330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0EA0F67" w14:textId="1C412447" w:rsidR="000D569E" w:rsidRPr="00F11650" w:rsidRDefault="008A4242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35F2D134" w14:textId="359A0622" w:rsidR="000D569E" w:rsidRPr="00F11650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50B8F7" w14:textId="4F60D0CC" w:rsidR="000D569E" w:rsidRPr="00F11650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23D4B51F" w14:textId="77777777" w:rsidR="000D569E" w:rsidRPr="00F11650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235347D" w14:textId="1033973D" w:rsidR="000D569E" w:rsidRPr="00F11650" w:rsidRDefault="008A4242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3E2B6B2A" w14:textId="77777777" w:rsidR="000D569E" w:rsidRPr="00F11650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BAF63D" w14:textId="10EC3F24" w:rsidR="000D569E" w:rsidRPr="00F11650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D569E" w:rsidRPr="00F11650" w14:paraId="24D8FBCB" w14:textId="77777777" w:rsidTr="0063300F">
        <w:trPr>
          <w:tblHeader/>
        </w:trPr>
        <w:tc>
          <w:tcPr>
            <w:tcW w:w="2254" w:type="pct"/>
          </w:tcPr>
          <w:p w14:paraId="19F861F5" w14:textId="57C92B4A" w:rsidR="000D569E" w:rsidRPr="00F11650" w:rsidRDefault="000D569E" w:rsidP="006330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535E58FD" w14:textId="35473878" w:rsidR="000D569E" w:rsidRPr="00F11650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0F6C9632" w14:textId="5E5DE671" w:rsidR="000D569E" w:rsidRPr="00F11650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406BB5" w14:textId="741776D3" w:rsidR="000D569E" w:rsidRPr="00F11650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1E70B647" w14:textId="77777777" w:rsidR="000D569E" w:rsidRPr="00F11650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50D8C1F" w14:textId="5F793AD9" w:rsidR="000D569E" w:rsidRPr="00F11650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3C5624B" w14:textId="77777777" w:rsidR="000D569E" w:rsidRPr="00F11650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658B9B3" w14:textId="1A0ACA35" w:rsidR="000D569E" w:rsidRPr="00F11650" w:rsidRDefault="000D569E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10429" w:rsidRPr="00F11650" w14:paraId="57ACD72D" w14:textId="77777777" w:rsidTr="0063300F">
        <w:trPr>
          <w:tblHeader/>
        </w:trPr>
        <w:tc>
          <w:tcPr>
            <w:tcW w:w="2254" w:type="pct"/>
          </w:tcPr>
          <w:p w14:paraId="7DEF5B43" w14:textId="77777777" w:rsidR="00510429" w:rsidRPr="00F11650" w:rsidRDefault="00510429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628D095B" w14:textId="53CAC691" w:rsidR="00510429" w:rsidRPr="00F11650" w:rsidRDefault="00510429" w:rsidP="0063300F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3FAF" w:rsidRPr="00F11650" w14:paraId="38546117" w14:textId="77777777" w:rsidTr="0063300F">
        <w:tc>
          <w:tcPr>
            <w:tcW w:w="2254" w:type="pct"/>
          </w:tcPr>
          <w:p w14:paraId="78432D2D" w14:textId="565870DC" w:rsidR="0023503E" w:rsidRPr="00F11650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</w:tcPr>
          <w:p w14:paraId="44290019" w14:textId="77777777" w:rsidR="0023503E" w:rsidRPr="00F11650" w:rsidRDefault="0023503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F59685" w14:textId="77777777" w:rsidR="0023503E" w:rsidRPr="00F11650" w:rsidRDefault="0023503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9C6B8C" w14:textId="77777777" w:rsidR="0023503E" w:rsidRPr="00F11650" w:rsidRDefault="0023503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D69DD2" w14:textId="77777777" w:rsidR="0023503E" w:rsidRPr="00F11650" w:rsidRDefault="0023503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A715177" w14:textId="77777777" w:rsidR="0023503E" w:rsidRPr="00F11650" w:rsidRDefault="0023503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4F0358" w14:textId="77777777" w:rsidR="0023503E" w:rsidRPr="00F11650" w:rsidRDefault="0023503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A401AE3" w14:textId="77777777" w:rsidR="0023503E" w:rsidRPr="00F11650" w:rsidRDefault="0023503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F11650" w14:paraId="4A0D08B1" w14:textId="77777777" w:rsidTr="0063300F">
        <w:tc>
          <w:tcPr>
            <w:tcW w:w="2254" w:type="pct"/>
          </w:tcPr>
          <w:p w14:paraId="1B1E01BB" w14:textId="0399EDAC" w:rsidR="0061374E" w:rsidRPr="00F11650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6935326E" w14:textId="3A274EE5" w:rsidR="0061374E" w:rsidRPr="00F11650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DC9B73" w14:textId="77777777" w:rsidR="0061374E" w:rsidRPr="00F11650" w:rsidRDefault="0061374E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445D6D" w14:textId="12AC20BC" w:rsidR="0061374E" w:rsidRPr="00F11650" w:rsidRDefault="0061374E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3C0DF7D" w14:textId="77777777" w:rsidR="0061374E" w:rsidRPr="00F11650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94A7D6D" w14:textId="7F86CD18" w:rsidR="0061374E" w:rsidRPr="00F11650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1,393</w:t>
            </w:r>
          </w:p>
        </w:tc>
        <w:tc>
          <w:tcPr>
            <w:tcW w:w="148" w:type="pct"/>
          </w:tcPr>
          <w:p w14:paraId="69BAA639" w14:textId="77777777" w:rsidR="0061374E" w:rsidRPr="00F11650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887BA90" w14:textId="1F44B705" w:rsidR="0061374E" w:rsidRPr="00F11650" w:rsidRDefault="000D569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AD3FAF" w:rsidRPr="00F11650" w14:paraId="75717604" w14:textId="77777777" w:rsidTr="0063300F">
        <w:tc>
          <w:tcPr>
            <w:tcW w:w="2254" w:type="pct"/>
          </w:tcPr>
          <w:p w14:paraId="4920F737" w14:textId="2E2987CD" w:rsidR="0061374E" w:rsidRPr="00F11650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</w:tcPr>
          <w:p w14:paraId="10B8D465" w14:textId="50171433" w:rsidR="0061374E" w:rsidRPr="00F11650" w:rsidRDefault="0046593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2,937</w:t>
            </w:r>
          </w:p>
        </w:tc>
        <w:tc>
          <w:tcPr>
            <w:tcW w:w="148" w:type="pct"/>
          </w:tcPr>
          <w:p w14:paraId="1DB8F13F" w14:textId="77777777" w:rsidR="0061374E" w:rsidRPr="00F11650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B0BCD76" w14:textId="18CBEB41" w:rsidR="0061374E" w:rsidRPr="00F11650" w:rsidRDefault="000D569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3,681</w:t>
            </w:r>
          </w:p>
        </w:tc>
        <w:tc>
          <w:tcPr>
            <w:tcW w:w="150" w:type="pct"/>
          </w:tcPr>
          <w:p w14:paraId="6ED5FDF5" w14:textId="77777777" w:rsidR="0061374E" w:rsidRPr="00F11650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7C94E5" w14:textId="717712BE" w:rsidR="0061374E" w:rsidRPr="00F11650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68D675" w14:textId="77777777" w:rsidR="0061374E" w:rsidRPr="00F11650" w:rsidRDefault="0061374E" w:rsidP="0063300F">
            <w:pPr>
              <w:pStyle w:val="BodyText"/>
              <w:tabs>
                <w:tab w:val="decimal" w:pos="34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0F801FF" w14:textId="3AE3BE9B" w:rsidR="0061374E" w:rsidRPr="00F11650" w:rsidRDefault="0061374E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F11650" w14:paraId="35DCC736" w14:textId="77777777" w:rsidTr="0063300F">
        <w:tc>
          <w:tcPr>
            <w:tcW w:w="2254" w:type="pct"/>
          </w:tcPr>
          <w:p w14:paraId="4100C2D0" w14:textId="77777777" w:rsidR="0061374E" w:rsidRPr="00F11650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53E81CC" w14:textId="689715B8" w:rsidR="0061374E" w:rsidRPr="00F11650" w:rsidRDefault="0046593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2,937</w:t>
            </w:r>
          </w:p>
        </w:tc>
        <w:tc>
          <w:tcPr>
            <w:tcW w:w="148" w:type="pct"/>
          </w:tcPr>
          <w:p w14:paraId="5A065FF3" w14:textId="77777777" w:rsidR="0061374E" w:rsidRPr="00F11650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19BDC3F" w14:textId="3DF0E1F3" w:rsidR="0061374E" w:rsidRPr="00F11650" w:rsidRDefault="000D569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3,681</w:t>
            </w:r>
          </w:p>
        </w:tc>
        <w:tc>
          <w:tcPr>
            <w:tcW w:w="150" w:type="pct"/>
          </w:tcPr>
          <w:p w14:paraId="135D371A" w14:textId="77777777" w:rsidR="0061374E" w:rsidRPr="00F11650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A17AE98" w14:textId="23279BD0" w:rsidR="0061374E" w:rsidRPr="00F11650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1,393</w:t>
            </w:r>
          </w:p>
        </w:tc>
        <w:tc>
          <w:tcPr>
            <w:tcW w:w="148" w:type="pct"/>
          </w:tcPr>
          <w:p w14:paraId="7991E85D" w14:textId="77777777" w:rsidR="0061374E" w:rsidRPr="00F11650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D8C2E65" w14:textId="1451B1BF" w:rsidR="0061374E" w:rsidRPr="00F11650" w:rsidRDefault="000D569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</w:p>
        </w:tc>
      </w:tr>
      <w:tr w:rsidR="00AD3FAF" w:rsidRPr="00F11650" w14:paraId="4ACC6775" w14:textId="77777777" w:rsidTr="0063300F">
        <w:trPr>
          <w:trHeight w:val="170"/>
        </w:trPr>
        <w:tc>
          <w:tcPr>
            <w:tcW w:w="2254" w:type="pct"/>
          </w:tcPr>
          <w:p w14:paraId="367C4E08" w14:textId="77777777" w:rsidR="0061374E" w:rsidRPr="00F11650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59CA6451" w14:textId="77777777" w:rsidR="0061374E" w:rsidRPr="00F11650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776858" w14:textId="77777777" w:rsidR="0061374E" w:rsidRPr="00F11650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3EAC78B" w14:textId="77777777" w:rsidR="0061374E" w:rsidRPr="00F11650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0F5F597" w14:textId="77777777" w:rsidR="0061374E" w:rsidRPr="00F11650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06DB7062" w14:textId="77777777" w:rsidR="0061374E" w:rsidRPr="00F11650" w:rsidRDefault="0061374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7320DE" w14:textId="77777777" w:rsidR="0061374E" w:rsidRPr="00F11650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AC0A023" w14:textId="77777777" w:rsidR="0061374E" w:rsidRPr="00F11650" w:rsidRDefault="0061374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F11650" w14:paraId="263D80A1" w14:textId="77777777" w:rsidTr="0063300F">
        <w:trPr>
          <w:trHeight w:val="170"/>
        </w:trPr>
        <w:tc>
          <w:tcPr>
            <w:tcW w:w="2254" w:type="pct"/>
          </w:tcPr>
          <w:p w14:paraId="7E3F67C2" w14:textId="68987BCA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9" w:type="pct"/>
          </w:tcPr>
          <w:p w14:paraId="617C7EA7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0013AC35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0DC21113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915B2A2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</w:tcPr>
          <w:p w14:paraId="0072E936" w14:textId="77777777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53695D49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0C2C9ADB" w14:textId="77777777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</w:tr>
      <w:tr w:rsidR="00FA1741" w:rsidRPr="00F11650" w14:paraId="7A1CFF16" w14:textId="77777777" w:rsidTr="0063300F">
        <w:tc>
          <w:tcPr>
            <w:tcW w:w="2254" w:type="pct"/>
          </w:tcPr>
          <w:p w14:paraId="11C7AD32" w14:textId="5D1CB61D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D66892C" w14:textId="548A2D3F" w:rsidR="00FA1741" w:rsidRPr="00F11650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BEA7DA" w14:textId="552BD3BB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AA76B54" w14:textId="1547C935" w:rsidR="00FA1741" w:rsidRPr="00F11650" w:rsidRDefault="00FA1741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3CD6037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8F0EAA1" w14:textId="47DD514E" w:rsidR="00FA1741" w:rsidRPr="00F11650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124,800</w:t>
            </w:r>
          </w:p>
        </w:tc>
        <w:tc>
          <w:tcPr>
            <w:tcW w:w="148" w:type="pct"/>
          </w:tcPr>
          <w:p w14:paraId="7D661BB8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1425E00" w14:textId="2CED862D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89,800</w:t>
            </w:r>
          </w:p>
        </w:tc>
      </w:tr>
      <w:tr w:rsidR="00FA1741" w:rsidRPr="00F11650" w14:paraId="53E387D0" w14:textId="77777777" w:rsidTr="0063300F">
        <w:tc>
          <w:tcPr>
            <w:tcW w:w="2254" w:type="pct"/>
          </w:tcPr>
          <w:p w14:paraId="43F8A3FD" w14:textId="75D2753F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15BC8D6" w14:textId="53F6B269" w:rsidR="00FA1741" w:rsidRPr="00F11650" w:rsidRDefault="008A4242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B0F934" w14:textId="31A92777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E9A8867" w14:textId="52733C53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96FB4C7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D771C92" w14:textId="2151A741" w:rsidR="00FA1741" w:rsidRPr="00F11650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124,800</w:t>
            </w:r>
          </w:p>
        </w:tc>
        <w:tc>
          <w:tcPr>
            <w:tcW w:w="148" w:type="pct"/>
          </w:tcPr>
          <w:p w14:paraId="6D8FE4A1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442DB4A" w14:textId="18C6477E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89,800</w:t>
            </w:r>
          </w:p>
        </w:tc>
      </w:tr>
      <w:tr w:rsidR="00FA1741" w:rsidRPr="00F11650" w14:paraId="3E2786F9" w14:textId="77777777" w:rsidTr="0063300F">
        <w:tc>
          <w:tcPr>
            <w:tcW w:w="2254" w:type="pct"/>
          </w:tcPr>
          <w:p w14:paraId="318047B2" w14:textId="09B15F81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11CEC27" w14:textId="74A98A36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480E455" w14:textId="793493F4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5789E57" w14:textId="27283C38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F5F2327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7FD48E2B" w14:textId="4D9AFAE6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85F0355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00F8329" w14:textId="4D981921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1741" w:rsidRPr="00F11650" w14:paraId="32839F13" w14:textId="77777777" w:rsidTr="0063300F">
        <w:tc>
          <w:tcPr>
            <w:tcW w:w="2254" w:type="pct"/>
          </w:tcPr>
          <w:p w14:paraId="1E5667DB" w14:textId="5F08DD14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9" w:type="pct"/>
          </w:tcPr>
          <w:p w14:paraId="73DB03AA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3428790F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0FB9084C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488008E7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</w:tcPr>
          <w:p w14:paraId="72E24FB8" w14:textId="77777777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6F1942D2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37257198" w14:textId="77777777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</w:tr>
      <w:tr w:rsidR="00FA1741" w:rsidRPr="00F11650" w14:paraId="4242BD3B" w14:textId="77777777" w:rsidTr="0063300F">
        <w:tc>
          <w:tcPr>
            <w:tcW w:w="2254" w:type="pct"/>
          </w:tcPr>
          <w:p w14:paraId="491FEDE3" w14:textId="5A34E8CB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8F5F3EE" w14:textId="56BB42AD" w:rsidR="00FA1741" w:rsidRPr="00F11650" w:rsidRDefault="0046593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3E9BE2D4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D59B208" w14:textId="6221F732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50" w:type="pct"/>
          </w:tcPr>
          <w:p w14:paraId="750FE6FF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E1DBBD8" w14:textId="110A7E7C" w:rsidR="00FA1741" w:rsidRPr="00F11650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BC4D5F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3F111C0" w14:textId="61C0056D" w:rsidR="00FA1741" w:rsidRPr="00F11650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F11650" w14:paraId="2D250C00" w14:textId="77777777" w:rsidTr="0063300F">
        <w:tc>
          <w:tcPr>
            <w:tcW w:w="2254" w:type="pct"/>
          </w:tcPr>
          <w:p w14:paraId="105D6E27" w14:textId="0C486AC5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B5776C7" w14:textId="777765E9" w:rsidR="00FA1741" w:rsidRPr="00F11650" w:rsidRDefault="0046593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15749B5E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5792E5B" w14:textId="5027CA56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50" w:type="pct"/>
          </w:tcPr>
          <w:p w14:paraId="04F41E4C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43AF6CB" w14:textId="5AA325F9" w:rsidR="00FA1741" w:rsidRPr="00F11650" w:rsidRDefault="008A4242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51A9188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74DC254" w14:textId="3470D1AF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3300F" w:rsidRPr="00F11650" w14:paraId="654F4DCE" w14:textId="77777777" w:rsidTr="0063300F">
        <w:tc>
          <w:tcPr>
            <w:tcW w:w="2254" w:type="pct"/>
          </w:tcPr>
          <w:p w14:paraId="1B738EFB" w14:textId="77777777" w:rsidR="0063300F" w:rsidRPr="00F11650" w:rsidRDefault="0063300F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3B40E71C" w14:textId="77777777" w:rsidR="0063300F" w:rsidRPr="00F11650" w:rsidRDefault="0063300F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3EEF24A" w14:textId="77777777" w:rsidR="0063300F" w:rsidRPr="00F11650" w:rsidRDefault="0063300F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D1E7E9" w14:textId="77777777" w:rsidR="0063300F" w:rsidRPr="00F11650" w:rsidRDefault="0063300F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FBAA61E" w14:textId="77777777" w:rsidR="0063300F" w:rsidRPr="00F11650" w:rsidRDefault="0063300F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683A9E2" w14:textId="77777777" w:rsidR="0063300F" w:rsidRPr="00F11650" w:rsidRDefault="0063300F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4192CE6" w14:textId="77777777" w:rsidR="0063300F" w:rsidRPr="00F11650" w:rsidRDefault="0063300F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DC5FAE" w14:textId="77777777" w:rsidR="0063300F" w:rsidRPr="00F11650" w:rsidRDefault="0063300F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A1741" w:rsidRPr="00F11650" w14:paraId="56BBC67E" w14:textId="77777777" w:rsidTr="0063300F">
        <w:tc>
          <w:tcPr>
            <w:tcW w:w="2254" w:type="pct"/>
          </w:tcPr>
          <w:p w14:paraId="594611C6" w14:textId="04BD861D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589" w:type="pct"/>
          </w:tcPr>
          <w:p w14:paraId="7024AF3F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A63E751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ADE9C3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BEDC7CA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5C16643A" w14:textId="77777777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20FE8B9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75FF161" w14:textId="77777777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A1741" w:rsidRPr="00F11650" w14:paraId="3AE1B315" w14:textId="77777777" w:rsidTr="0063300F">
        <w:tc>
          <w:tcPr>
            <w:tcW w:w="2254" w:type="pct"/>
          </w:tcPr>
          <w:p w14:paraId="355579EC" w14:textId="191B9BBC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2B3330D9" w14:textId="1C49A447" w:rsidR="00FA1741" w:rsidRPr="00F11650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E5ADB3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45A70F" w14:textId="4A528FE8" w:rsidR="00FA1741" w:rsidRPr="00F11650" w:rsidRDefault="00FA1741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626CE08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9BACBBF" w14:textId="512D4157" w:rsidR="00FA1741" w:rsidRPr="00F11650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3,833</w:t>
            </w:r>
          </w:p>
        </w:tc>
        <w:tc>
          <w:tcPr>
            <w:tcW w:w="148" w:type="pct"/>
          </w:tcPr>
          <w:p w14:paraId="2E2712C3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C079B68" w14:textId="0E2B4D6F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734</w:t>
            </w:r>
          </w:p>
        </w:tc>
      </w:tr>
      <w:tr w:rsidR="00FA1741" w:rsidRPr="00F11650" w14:paraId="5A2BB7CA" w14:textId="77777777" w:rsidTr="0063300F">
        <w:tc>
          <w:tcPr>
            <w:tcW w:w="2254" w:type="pct"/>
          </w:tcPr>
          <w:p w14:paraId="7CE0317F" w14:textId="5BFECC7C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FD7C0A9" w14:textId="0A888299" w:rsidR="00FA1741" w:rsidRPr="00F11650" w:rsidRDefault="00A82584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4,605</w:t>
            </w:r>
          </w:p>
        </w:tc>
        <w:tc>
          <w:tcPr>
            <w:tcW w:w="148" w:type="pct"/>
          </w:tcPr>
          <w:p w14:paraId="5306E00C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9CDFF3B" w14:textId="6F5F2E91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2,172</w:t>
            </w:r>
          </w:p>
        </w:tc>
        <w:tc>
          <w:tcPr>
            <w:tcW w:w="150" w:type="pct"/>
          </w:tcPr>
          <w:p w14:paraId="7EC55039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2A39A15" w14:textId="4587CA38" w:rsidR="00FA1741" w:rsidRPr="00F11650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148" w:type="pct"/>
          </w:tcPr>
          <w:p w14:paraId="095B0FBE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577A619" w14:textId="5F9358ED" w:rsidR="00FA1741" w:rsidRPr="00F11650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F11650" w14:paraId="2BB1F7A1" w14:textId="77777777" w:rsidTr="0063300F">
        <w:tc>
          <w:tcPr>
            <w:tcW w:w="2254" w:type="pct"/>
          </w:tcPr>
          <w:p w14:paraId="40A79740" w14:textId="2549BD93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86249FD" w14:textId="3206CE79" w:rsidR="00FA1741" w:rsidRPr="00F11650" w:rsidRDefault="00A82584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4,605</w:t>
            </w:r>
          </w:p>
        </w:tc>
        <w:tc>
          <w:tcPr>
            <w:tcW w:w="148" w:type="pct"/>
          </w:tcPr>
          <w:p w14:paraId="6DBD63A5" w14:textId="77777777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5A4B126" w14:textId="7A15984D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2,172</w:t>
            </w:r>
          </w:p>
        </w:tc>
        <w:tc>
          <w:tcPr>
            <w:tcW w:w="150" w:type="pct"/>
          </w:tcPr>
          <w:p w14:paraId="6A2CAA30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E89D3CB" w14:textId="543E4DB2" w:rsidR="00FA1741" w:rsidRPr="00F11650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5,633</w:t>
            </w:r>
          </w:p>
        </w:tc>
        <w:tc>
          <w:tcPr>
            <w:tcW w:w="148" w:type="pct"/>
          </w:tcPr>
          <w:p w14:paraId="188F0337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17B211C" w14:textId="29ED661F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734</w:t>
            </w:r>
          </w:p>
        </w:tc>
      </w:tr>
      <w:tr w:rsidR="00FA1741" w:rsidRPr="00F11650" w14:paraId="5342D5CB" w14:textId="77777777" w:rsidTr="0063300F">
        <w:tc>
          <w:tcPr>
            <w:tcW w:w="2254" w:type="pct"/>
          </w:tcPr>
          <w:p w14:paraId="5775E434" w14:textId="13738982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60C0786E" w14:textId="526EF653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D8F01F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6780BF22" w14:textId="05ECAD8A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316E71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7066BEE3" w14:textId="63CA4360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B60280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18AC20A" w14:textId="61879536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F11650" w14:paraId="170AC070" w14:textId="77777777" w:rsidTr="0063300F">
        <w:tc>
          <w:tcPr>
            <w:tcW w:w="2254" w:type="pct"/>
          </w:tcPr>
          <w:p w14:paraId="5E41DCE0" w14:textId="29742291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9" w:type="pct"/>
          </w:tcPr>
          <w:p w14:paraId="1FC373D7" w14:textId="6263EB34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3FB940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B2A44B" w14:textId="2E4321DA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3559521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547028F" w14:textId="60767A9D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039ED43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4FD77D" w14:textId="3C4AD1BF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F11650" w14:paraId="720540DD" w14:textId="77777777" w:rsidTr="0063300F">
        <w:tc>
          <w:tcPr>
            <w:tcW w:w="2254" w:type="pct"/>
          </w:tcPr>
          <w:p w14:paraId="48E741FE" w14:textId="3F055A3B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6ADB95A5" w14:textId="7917ACB5" w:rsidR="00FA1741" w:rsidRPr="00F11650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508DC1F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F14A6F" w14:textId="3DB9538D" w:rsidR="00FA1741" w:rsidRPr="00F11650" w:rsidRDefault="00FA1741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6C14E81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0ED7DF5" w14:textId="13312771" w:rsidR="00FA1741" w:rsidRPr="00F11650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48" w:type="pct"/>
          </w:tcPr>
          <w:p w14:paraId="12060AB4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D5680C" w14:textId="385E46E1" w:rsidR="00FA1741" w:rsidRPr="00F11650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F11650" w14:paraId="0E1133FE" w14:textId="77777777" w:rsidTr="0063300F">
        <w:tc>
          <w:tcPr>
            <w:tcW w:w="2254" w:type="pct"/>
          </w:tcPr>
          <w:p w14:paraId="3ABF783B" w14:textId="7B4F1689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</w:tcPr>
          <w:p w14:paraId="5E743BC9" w14:textId="49EF090A" w:rsidR="00FA1741" w:rsidRPr="00F11650" w:rsidRDefault="00DA0A8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48" w:type="pct"/>
          </w:tcPr>
          <w:p w14:paraId="2C266B62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F24E84" w14:textId="2C14B64E" w:rsidR="00FA1741" w:rsidRPr="00F11650" w:rsidRDefault="00FA1741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2BAF578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967DC6E" w14:textId="5FC2DC83" w:rsidR="00FA1741" w:rsidRPr="00F11650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08027A6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F7DF448" w14:textId="07D63BD6" w:rsidR="00FA1741" w:rsidRPr="00F11650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F11650" w14:paraId="2C92C7FA" w14:textId="77777777" w:rsidTr="0063300F">
        <w:tc>
          <w:tcPr>
            <w:tcW w:w="2254" w:type="pct"/>
          </w:tcPr>
          <w:p w14:paraId="2C918AA1" w14:textId="77B89EBA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67FFA88" w14:textId="6AA39FB0" w:rsidR="00FA1741" w:rsidRPr="00F11650" w:rsidRDefault="00DA0A86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148" w:type="pct"/>
          </w:tcPr>
          <w:p w14:paraId="56BB2E83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5F44223" w14:textId="51D89D9C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69A1DCB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175CFDC" w14:textId="33705FCB" w:rsidR="00FA1741" w:rsidRPr="00F11650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148" w:type="pct"/>
          </w:tcPr>
          <w:p w14:paraId="5FB3FFF7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76F86CB" w14:textId="48E837C7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A1741" w:rsidRPr="00F11650" w14:paraId="07E5D040" w14:textId="77777777" w:rsidTr="0063300F">
        <w:tc>
          <w:tcPr>
            <w:tcW w:w="2254" w:type="pct"/>
          </w:tcPr>
          <w:p w14:paraId="39C48172" w14:textId="77777777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2A6D565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5555B83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A45F93" w14:textId="77777777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AF3399B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FF5D9C9" w14:textId="77777777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B0ABD7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5BD3D4F" w14:textId="77777777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F11650" w14:paraId="5F7B1D68" w14:textId="77777777" w:rsidTr="0063300F">
        <w:tc>
          <w:tcPr>
            <w:tcW w:w="2254" w:type="pct"/>
          </w:tcPr>
          <w:p w14:paraId="545D5C32" w14:textId="2AA25C57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9" w:type="pct"/>
          </w:tcPr>
          <w:p w14:paraId="1CA6C02F" w14:textId="08623894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42792A1" w14:textId="77777777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D31163C" w14:textId="3B213B6B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F2EDD48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63EBD2B2" w14:textId="04F138F3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8FED1B3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2BFB478" w14:textId="35227F92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1741" w:rsidRPr="00F11650" w14:paraId="282E8B28" w14:textId="77777777" w:rsidTr="0063300F">
        <w:tc>
          <w:tcPr>
            <w:tcW w:w="2254" w:type="pct"/>
          </w:tcPr>
          <w:p w14:paraId="5C75CE95" w14:textId="449B113C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2E830684" w14:textId="02E8DAC4" w:rsidR="00FA1741" w:rsidRPr="00F11650" w:rsidRDefault="00DA0A8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148" w:type="pct"/>
          </w:tcPr>
          <w:p w14:paraId="739DCE5E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802D2E1" w14:textId="398AC488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1,788</w:t>
            </w:r>
          </w:p>
        </w:tc>
        <w:tc>
          <w:tcPr>
            <w:tcW w:w="150" w:type="pct"/>
          </w:tcPr>
          <w:p w14:paraId="6F60B669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C42CE95" w14:textId="370749AD" w:rsidR="00FA1741" w:rsidRPr="00F11650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48" w:type="pct"/>
          </w:tcPr>
          <w:p w14:paraId="59FC0E75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5C380BC" w14:textId="41F1714A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</w:tr>
      <w:tr w:rsidR="00FA1741" w:rsidRPr="00F11650" w14:paraId="4FD268FF" w14:textId="77777777" w:rsidTr="0063300F">
        <w:tc>
          <w:tcPr>
            <w:tcW w:w="2254" w:type="pct"/>
          </w:tcPr>
          <w:p w14:paraId="1CC7C180" w14:textId="5905F685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5D829FE" w14:textId="42CA7A4A" w:rsidR="00FA1741" w:rsidRPr="00F11650" w:rsidRDefault="00DA0A8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8" w:type="pct"/>
          </w:tcPr>
          <w:p w14:paraId="7947CE84" w14:textId="107EA6F8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0911244" w14:textId="221D090A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0" w:type="pct"/>
          </w:tcPr>
          <w:p w14:paraId="6876985D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8C00393" w14:textId="2DA23715" w:rsidR="00FA1741" w:rsidRPr="00F11650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955E56F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F4FB4A9" w14:textId="51A06013" w:rsidR="00FA1741" w:rsidRPr="00F11650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F11650" w14:paraId="2BFC9655" w14:textId="77777777" w:rsidTr="0063300F">
        <w:tc>
          <w:tcPr>
            <w:tcW w:w="2254" w:type="pct"/>
          </w:tcPr>
          <w:p w14:paraId="5612E1EA" w14:textId="647E58E3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4E0DCCE" w14:textId="63C6FF5E" w:rsidR="00FA1741" w:rsidRPr="00F11650" w:rsidRDefault="00DA0A86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148" w:type="pct"/>
          </w:tcPr>
          <w:p w14:paraId="3E37037D" w14:textId="30CFF46E" w:rsidR="00FA1741" w:rsidRPr="00F11650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1C83F89" w14:textId="21D787CA" w:rsidR="00FA1741" w:rsidRPr="00F11650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1,807</w:t>
            </w:r>
          </w:p>
        </w:tc>
        <w:tc>
          <w:tcPr>
            <w:tcW w:w="150" w:type="pct"/>
          </w:tcPr>
          <w:p w14:paraId="7A3A20CB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308F28A" w14:textId="1C900E48" w:rsidR="00FA1741" w:rsidRPr="00F11650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</w:t>
            </w:r>
          </w:p>
        </w:tc>
        <w:tc>
          <w:tcPr>
            <w:tcW w:w="148" w:type="pct"/>
          </w:tcPr>
          <w:p w14:paraId="294D53DA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696A31F" w14:textId="151385AA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1,600</w:t>
            </w:r>
          </w:p>
        </w:tc>
      </w:tr>
      <w:tr w:rsidR="00FA1741" w:rsidRPr="00F11650" w14:paraId="4B82518D" w14:textId="77777777" w:rsidTr="0063300F">
        <w:tc>
          <w:tcPr>
            <w:tcW w:w="2254" w:type="pct"/>
          </w:tcPr>
          <w:p w14:paraId="274FF578" w14:textId="28FB9517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188BEC1" w14:textId="56936507" w:rsidR="00FA1741" w:rsidRPr="00F11650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0ADADD" w14:textId="77777777" w:rsidR="00FA1741" w:rsidRPr="00F11650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7B2793" w14:textId="6F9796EE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4AA23B1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E282FB7" w14:textId="25861D0D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BB6755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77F86E" w14:textId="2515477A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F11650" w14:paraId="4859DA9E" w14:textId="77777777" w:rsidTr="0063300F">
        <w:tc>
          <w:tcPr>
            <w:tcW w:w="2254" w:type="pct"/>
          </w:tcPr>
          <w:p w14:paraId="50BC1225" w14:textId="3C63DF4C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89" w:type="pct"/>
          </w:tcPr>
          <w:p w14:paraId="1F65F426" w14:textId="3B026CA0" w:rsidR="00FA1741" w:rsidRPr="00F11650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82D0F65" w14:textId="31839132" w:rsidR="00FA1741" w:rsidRPr="00F11650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05F48CC" w14:textId="670DFB82" w:rsidR="00FA1741" w:rsidRPr="00F11650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27864BF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4FBDB46D" w14:textId="1E768BB6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BBF868D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D99979B" w14:textId="44DA84A8" w:rsidR="00FA1741" w:rsidRPr="00F11650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1741" w:rsidRPr="00F11650" w14:paraId="5BC0D3AF" w14:textId="77777777" w:rsidTr="0063300F">
        <w:tc>
          <w:tcPr>
            <w:tcW w:w="2254" w:type="pct"/>
          </w:tcPr>
          <w:p w14:paraId="6401ACEA" w14:textId="1415814C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2F5375C2" w14:textId="24B5F322" w:rsidR="00FA1741" w:rsidRPr="00F11650" w:rsidRDefault="00DA0A8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48" w:type="pct"/>
          </w:tcPr>
          <w:p w14:paraId="2FD96AC5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E1D27F" w14:textId="69B8C8E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50" w:type="pct"/>
          </w:tcPr>
          <w:p w14:paraId="6C551E30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873FF4A" w14:textId="5D808EFC" w:rsidR="00FA1741" w:rsidRPr="00F11650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5158A6F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66C81EB" w14:textId="3294A4AD" w:rsidR="00FA1741" w:rsidRPr="00F11650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F11650" w14:paraId="407DF894" w14:textId="77777777" w:rsidTr="0063300F">
        <w:tc>
          <w:tcPr>
            <w:tcW w:w="2254" w:type="pct"/>
          </w:tcPr>
          <w:p w14:paraId="366D48AB" w14:textId="081C729D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9898D82" w14:textId="3F496469" w:rsidR="00FA1741" w:rsidRPr="00F11650" w:rsidRDefault="00DA0A86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8" w:type="pct"/>
          </w:tcPr>
          <w:p w14:paraId="4D066F58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EA68E0" w14:textId="5138D8CB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50" w:type="pct"/>
          </w:tcPr>
          <w:p w14:paraId="5DC60E0C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215D6CD" w14:textId="27FA478B" w:rsidR="00FA1741" w:rsidRPr="00F11650" w:rsidRDefault="008A4242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ADE3449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988CF1A" w14:textId="2AA07578" w:rsidR="00FA1741" w:rsidRPr="00F11650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F11650" w14:paraId="187B1255" w14:textId="77777777" w:rsidTr="0063300F">
        <w:tc>
          <w:tcPr>
            <w:tcW w:w="2254" w:type="pct"/>
          </w:tcPr>
          <w:p w14:paraId="3BB62154" w14:textId="3DC825FC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5296C01" w14:textId="35F5782C" w:rsidR="00FA1741" w:rsidRPr="00F11650" w:rsidRDefault="00DA0A86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8" w:type="pct"/>
          </w:tcPr>
          <w:p w14:paraId="3121500F" w14:textId="77777777" w:rsidR="00FA1741" w:rsidRPr="00F11650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609264A" w14:textId="7F3D6D60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50" w:type="pct"/>
          </w:tcPr>
          <w:p w14:paraId="080ED2BB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BB70E59" w14:textId="47976BD9" w:rsidR="00FA1741" w:rsidRPr="00F11650" w:rsidRDefault="008A4242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8AE51EF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28A235A" w14:textId="12ECA386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A1741" w:rsidRPr="00F11650" w14:paraId="5419D0E3" w14:textId="77777777" w:rsidTr="0063300F">
        <w:tc>
          <w:tcPr>
            <w:tcW w:w="2254" w:type="pct"/>
          </w:tcPr>
          <w:p w14:paraId="447B0A2A" w14:textId="1B4A10FE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F41CB71" w14:textId="037A946D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A269440" w14:textId="77777777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512522A" w14:textId="109CDD43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AE6D2D8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33B484" w14:textId="6CE107A3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A0CBCC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9B73285" w14:textId="0FEEF02E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F11650" w14:paraId="5E276F47" w14:textId="77777777" w:rsidTr="0063300F">
        <w:tc>
          <w:tcPr>
            <w:tcW w:w="2254" w:type="pct"/>
          </w:tcPr>
          <w:p w14:paraId="7D6F739F" w14:textId="5C80C0D8" w:rsidR="00FA1741" w:rsidRPr="00F11650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9" w:type="pct"/>
          </w:tcPr>
          <w:p w14:paraId="37B38ED4" w14:textId="6AD629E2" w:rsidR="00FA1741" w:rsidRPr="00F11650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E7B1C6D" w14:textId="77777777" w:rsidR="00FA1741" w:rsidRPr="00F11650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3FE7164" w14:textId="3511AF4D" w:rsidR="00FA1741" w:rsidRPr="00F11650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350E377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313339C7" w14:textId="027EDB8B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53C5033" w14:textId="77777777" w:rsidR="00FA1741" w:rsidRPr="00F11650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5DD8440" w14:textId="57B90A4F" w:rsidR="00FA1741" w:rsidRPr="00F11650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4242" w:rsidRPr="00F11650" w14:paraId="25A89B64" w14:textId="77777777" w:rsidTr="0063300F">
        <w:trPr>
          <w:trHeight w:val="191"/>
        </w:trPr>
        <w:tc>
          <w:tcPr>
            <w:tcW w:w="2254" w:type="pct"/>
          </w:tcPr>
          <w:p w14:paraId="607CB9A8" w14:textId="47B53465" w:rsidR="008A4242" w:rsidRPr="00F11650" w:rsidRDefault="008A4242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589" w:type="pct"/>
          </w:tcPr>
          <w:p w14:paraId="2BEB5CB1" w14:textId="69ED3BFB" w:rsidR="008A4242" w:rsidRPr="00F11650" w:rsidRDefault="008A4242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25,988</w:t>
            </w:r>
          </w:p>
        </w:tc>
        <w:tc>
          <w:tcPr>
            <w:tcW w:w="148" w:type="pct"/>
          </w:tcPr>
          <w:p w14:paraId="7F4FB309" w14:textId="77777777" w:rsidR="008A4242" w:rsidRPr="00F11650" w:rsidRDefault="008A4242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945E13" w14:textId="0A709BBA" w:rsidR="008A4242" w:rsidRPr="00F11650" w:rsidRDefault="008A4242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26,363</w:t>
            </w:r>
          </w:p>
        </w:tc>
        <w:tc>
          <w:tcPr>
            <w:tcW w:w="150" w:type="pct"/>
          </w:tcPr>
          <w:p w14:paraId="69E9D7D7" w14:textId="77777777" w:rsidR="008A4242" w:rsidRPr="00F11650" w:rsidRDefault="008A4242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B0A443F" w14:textId="434AA5D8" w:rsidR="008A4242" w:rsidRPr="00F11650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25,988</w:t>
            </w:r>
          </w:p>
        </w:tc>
        <w:tc>
          <w:tcPr>
            <w:tcW w:w="148" w:type="pct"/>
          </w:tcPr>
          <w:p w14:paraId="63E9095D" w14:textId="77777777" w:rsidR="008A4242" w:rsidRPr="00F11650" w:rsidRDefault="008A4242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1924E0" w14:textId="7A0C05CB" w:rsidR="008A4242" w:rsidRPr="00F11650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26,363</w:t>
            </w:r>
          </w:p>
        </w:tc>
      </w:tr>
      <w:tr w:rsidR="008A4242" w:rsidRPr="00F11650" w14:paraId="281640DC" w14:textId="77777777" w:rsidTr="0063300F">
        <w:tc>
          <w:tcPr>
            <w:tcW w:w="2254" w:type="pct"/>
          </w:tcPr>
          <w:p w14:paraId="4AD1CF9A" w14:textId="59113293" w:rsidR="008A4242" w:rsidRPr="00F11650" w:rsidRDefault="008A4242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E1616E4" w14:textId="4D22F47C" w:rsidR="008A4242" w:rsidRPr="00F11650" w:rsidRDefault="008A4242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67,879</w:t>
            </w:r>
          </w:p>
        </w:tc>
        <w:tc>
          <w:tcPr>
            <w:tcW w:w="148" w:type="pct"/>
          </w:tcPr>
          <w:p w14:paraId="607921C3" w14:textId="77777777" w:rsidR="008A4242" w:rsidRPr="00F11650" w:rsidRDefault="008A4242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111646" w14:textId="67225949" w:rsidR="008A4242" w:rsidRPr="00F11650" w:rsidRDefault="008A4242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68,856</w:t>
            </w:r>
          </w:p>
        </w:tc>
        <w:tc>
          <w:tcPr>
            <w:tcW w:w="150" w:type="pct"/>
          </w:tcPr>
          <w:p w14:paraId="04904C82" w14:textId="77777777" w:rsidR="008A4242" w:rsidRPr="00F11650" w:rsidRDefault="008A4242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ED3B8DF" w14:textId="7EF76F1E" w:rsidR="008A4242" w:rsidRPr="00F11650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67,879</w:t>
            </w:r>
          </w:p>
        </w:tc>
        <w:tc>
          <w:tcPr>
            <w:tcW w:w="148" w:type="pct"/>
          </w:tcPr>
          <w:p w14:paraId="0B680BD8" w14:textId="77777777" w:rsidR="008A4242" w:rsidRPr="00F11650" w:rsidRDefault="008A4242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9B263A" w14:textId="36F6786B" w:rsidR="008A4242" w:rsidRPr="00F11650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68,856</w:t>
            </w:r>
          </w:p>
        </w:tc>
      </w:tr>
      <w:tr w:rsidR="008A4242" w:rsidRPr="00F11650" w14:paraId="0FD04202" w14:textId="77777777" w:rsidTr="0063300F">
        <w:tc>
          <w:tcPr>
            <w:tcW w:w="2254" w:type="pct"/>
          </w:tcPr>
          <w:p w14:paraId="79FBB6E5" w14:textId="60BF32C9" w:rsidR="008A4242" w:rsidRPr="00F11650" w:rsidRDefault="008A4242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283255" w14:textId="510A0CE4" w:rsidR="008A4242" w:rsidRPr="00F11650" w:rsidRDefault="008A4242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93,867</w:t>
            </w:r>
          </w:p>
        </w:tc>
        <w:tc>
          <w:tcPr>
            <w:tcW w:w="148" w:type="pct"/>
          </w:tcPr>
          <w:p w14:paraId="08C157E3" w14:textId="60488521" w:rsidR="008A4242" w:rsidRPr="00F11650" w:rsidRDefault="008A4242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0E72735" w14:textId="4C3C5E28" w:rsidR="008A4242" w:rsidRPr="00F11650" w:rsidRDefault="008A4242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95,219</w:t>
            </w:r>
          </w:p>
        </w:tc>
        <w:tc>
          <w:tcPr>
            <w:tcW w:w="150" w:type="pct"/>
          </w:tcPr>
          <w:p w14:paraId="2ED7F9B1" w14:textId="77777777" w:rsidR="008A4242" w:rsidRPr="00F11650" w:rsidRDefault="008A4242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E92C22F" w14:textId="7572410D" w:rsidR="008A4242" w:rsidRPr="00F11650" w:rsidRDefault="008A4242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93,867</w:t>
            </w:r>
          </w:p>
        </w:tc>
        <w:tc>
          <w:tcPr>
            <w:tcW w:w="148" w:type="pct"/>
          </w:tcPr>
          <w:p w14:paraId="4F305878" w14:textId="77777777" w:rsidR="008A4242" w:rsidRPr="00F11650" w:rsidRDefault="008A4242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CBED3CE" w14:textId="35FA1CD7" w:rsidR="008A4242" w:rsidRPr="00F11650" w:rsidRDefault="008A4242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95,219</w:t>
            </w:r>
          </w:p>
        </w:tc>
      </w:tr>
    </w:tbl>
    <w:p w14:paraId="10D587E7" w14:textId="6304B3C9" w:rsidR="00CF4108" w:rsidRPr="00F11650" w:rsidRDefault="00CF4108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74EA86" w14:textId="77777777" w:rsidR="00F56061" w:rsidRPr="00F11650" w:rsidRDefault="00F56061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BEABC" w14:textId="5521DB77" w:rsidR="002C4FD1" w:rsidRPr="00F11650" w:rsidRDefault="00D164D9" w:rsidP="007860C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</w:rPr>
        <w:br w:type="page"/>
      </w:r>
      <w:r w:rsidR="002C4FD1" w:rsidRPr="00F1165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</w:t>
      </w:r>
      <w:r w:rsidR="000C68D6" w:rsidRPr="00F1165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</w:p>
    <w:p w14:paraId="3A0127DE" w14:textId="135D9EF1" w:rsidR="000C68D6" w:rsidRPr="00F11650" w:rsidRDefault="000C68D6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BFFE71" w14:textId="3AD4412B" w:rsidR="00CF4108" w:rsidRPr="00F11650" w:rsidRDefault="00114F6B" w:rsidP="00CF410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FC4103" w:rsidRPr="00F11650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C4103" w:rsidRPr="00F11650">
        <w:rPr>
          <w:rFonts w:asciiTheme="majorBidi" w:hAnsiTheme="majorBidi" w:cstheme="majorBidi"/>
          <w:sz w:val="30"/>
          <w:szCs w:val="30"/>
        </w:rPr>
        <w:t xml:space="preserve">30 </w:t>
      </w:r>
      <w:r w:rsidR="00FC4103" w:rsidRPr="00F1165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0933E9" w:rsidRPr="00F116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33E9" w:rsidRPr="00F11650">
        <w:rPr>
          <w:rFonts w:asciiTheme="majorBidi" w:hAnsiTheme="majorBidi" w:cstheme="majorBidi"/>
          <w:sz w:val="30"/>
          <w:szCs w:val="30"/>
        </w:rPr>
        <w:t>2567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2F5B1C" w:rsidRPr="00F116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11650">
        <w:rPr>
          <w:rFonts w:asciiTheme="majorBidi" w:hAnsiTheme="majorBidi" w:cstheme="majorBidi"/>
          <w:sz w:val="30"/>
          <w:szCs w:val="30"/>
          <w:cs/>
        </w:rPr>
        <w:t>บริษัทมีสัญญาที่สำคัญที่เกิดขึ้นใหม่กับบุคคลและกิจการที่เกี่ยวข้องกัน ดังนี้</w:t>
      </w:r>
    </w:p>
    <w:p w14:paraId="6E6848DC" w14:textId="77777777" w:rsidR="00CF4108" w:rsidRPr="00F11650" w:rsidRDefault="00CF4108" w:rsidP="00CF410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FFBDC6" w14:textId="6EBD7289" w:rsidR="0098297E" w:rsidRPr="00F11650" w:rsidRDefault="0098297E" w:rsidP="0098297E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165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สัญญาให้กู้ยืมเงินระยะสั้น</w:t>
      </w:r>
    </w:p>
    <w:p w14:paraId="594C5EB1" w14:textId="77777777" w:rsidR="00114F6B" w:rsidRPr="00F11650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457DB5" w14:textId="6DBDCD15" w:rsidR="00114F6B" w:rsidRPr="00F11650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1650">
        <w:rPr>
          <w:rFonts w:asciiTheme="majorBidi" w:hAnsiTheme="majorBidi" w:cstheme="majorBidi"/>
          <w:b/>
          <w:bCs/>
          <w:sz w:val="30"/>
          <w:szCs w:val="30"/>
          <w:cs/>
        </w:rPr>
        <w:t>บริษัทย่อย</w:t>
      </w:r>
    </w:p>
    <w:p w14:paraId="1C07F3D1" w14:textId="77777777" w:rsidR="00CB22B1" w:rsidRPr="00F11650" w:rsidRDefault="00CB22B1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C03DCA" w14:textId="3EDD9B0D" w:rsidR="00CB22B1" w:rsidRPr="00F11650" w:rsidRDefault="00CB22B1" w:rsidP="00CB22B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11650">
        <w:rPr>
          <w:rFonts w:asciiTheme="majorBidi" w:hAnsiTheme="majorBidi" w:cstheme="majorBidi"/>
          <w:sz w:val="30"/>
          <w:szCs w:val="30"/>
        </w:rPr>
        <w:t xml:space="preserve">5 </w:t>
      </w:r>
      <w:r w:rsidR="008A7EFE" w:rsidRPr="00F1165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</w:rPr>
        <w:t>256</w:t>
      </w:r>
      <w:r w:rsidR="008A7EFE" w:rsidRPr="00F11650">
        <w:rPr>
          <w:rFonts w:asciiTheme="majorBidi" w:hAnsiTheme="majorBidi" w:cstheme="majorBidi"/>
          <w:sz w:val="30"/>
          <w:szCs w:val="30"/>
        </w:rPr>
        <w:t>7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>บริษัทในฐานะผู้ให้กู้ได้ทำสัญญาให้กู้ยืมเงินระยะสั้น ประเภทตั๋วสัญญาใช้เงินกับ</w:t>
      </w:r>
      <w:r w:rsidR="00FC4103" w:rsidRPr="00F11650">
        <w:rPr>
          <w:rFonts w:asciiTheme="majorBidi" w:hAnsiTheme="majorBidi" w:cstheme="majorBidi"/>
          <w:sz w:val="30"/>
          <w:szCs w:val="30"/>
          <w:cs/>
        </w:rPr>
        <w:br/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บริษัทย่อยเพื่อใช้ในการดำเนินงานในจำนวนเงินรวมไม่เกิน </w:t>
      </w:r>
      <w:r w:rsidR="000933E9" w:rsidRPr="00F11650">
        <w:rPr>
          <w:rFonts w:asciiTheme="majorBidi" w:hAnsiTheme="majorBidi" w:cstheme="majorBidi"/>
          <w:sz w:val="30"/>
          <w:szCs w:val="30"/>
        </w:rPr>
        <w:t>2</w:t>
      </w:r>
      <w:r w:rsidRPr="00F11650">
        <w:rPr>
          <w:rFonts w:asciiTheme="majorBidi" w:hAnsiTheme="majorBidi" w:cstheme="majorBidi"/>
          <w:sz w:val="30"/>
          <w:szCs w:val="30"/>
        </w:rPr>
        <w:t xml:space="preserve">0.0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โดยมีอัตราดอกเบี้ยเป็นอัตราดอกเบี้ยขั้นต่ำต่อปีที่ธนาคารกำหนดเรียกเก็บจากลูกค้ารายใหญ่ชั้นดี </w:t>
      </w:r>
      <w:r w:rsidRPr="00F11650">
        <w:rPr>
          <w:rFonts w:asciiTheme="majorBidi" w:hAnsiTheme="majorBidi" w:cstheme="majorBidi"/>
          <w:sz w:val="30"/>
          <w:szCs w:val="30"/>
        </w:rPr>
        <w:t xml:space="preserve">(MLR)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เฉลี่ยจากธนาคารพาณิชย์ </w:t>
      </w:r>
      <w:r w:rsidRPr="00F11650">
        <w:rPr>
          <w:rFonts w:asciiTheme="majorBidi" w:hAnsiTheme="majorBidi" w:cstheme="majorBidi"/>
          <w:sz w:val="30"/>
          <w:szCs w:val="30"/>
        </w:rPr>
        <w:t xml:space="preserve">4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แห่ง บวกส่วนเพิ่มร้อยละ </w:t>
      </w:r>
      <w:r w:rsidRPr="00F11650">
        <w:rPr>
          <w:rFonts w:asciiTheme="majorBidi" w:hAnsiTheme="majorBidi" w:cstheme="majorBidi"/>
          <w:sz w:val="30"/>
          <w:szCs w:val="30"/>
        </w:rPr>
        <w:t xml:space="preserve">0.7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ต่อปี ณ วันที่ </w:t>
      </w:r>
      <w:r w:rsidR="00777C4A" w:rsidRPr="00F11650">
        <w:rPr>
          <w:rFonts w:asciiTheme="majorBidi" w:hAnsiTheme="majorBidi" w:cstheme="majorBidi"/>
          <w:sz w:val="30"/>
          <w:szCs w:val="30"/>
        </w:rPr>
        <w:t xml:space="preserve">30 </w:t>
      </w:r>
      <w:r w:rsidR="00777C4A" w:rsidRPr="00F1165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</w:rPr>
        <w:t>256</w:t>
      </w:r>
      <w:r w:rsidR="000933E9" w:rsidRPr="00F11650">
        <w:rPr>
          <w:rFonts w:asciiTheme="majorBidi" w:hAnsiTheme="majorBidi" w:cstheme="majorBidi"/>
          <w:sz w:val="30"/>
          <w:szCs w:val="30"/>
        </w:rPr>
        <w:t>7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>บริษัทย่อยเบิกรับเงินกู้จากสัญญาให้กู้ยืมระยะสั้นดังกล่าว</w:t>
      </w:r>
      <w:r w:rsidR="00777C4A" w:rsidRPr="00F11650">
        <w:rPr>
          <w:rFonts w:asciiTheme="majorBidi" w:hAnsiTheme="majorBidi" w:cstheme="majorBidi" w:hint="cs"/>
          <w:sz w:val="30"/>
          <w:szCs w:val="30"/>
          <w:cs/>
        </w:rPr>
        <w:t>แล้วทั้ง</w:t>
      </w:r>
      <w:r w:rsidR="008A7EFE" w:rsidRPr="00F11650">
        <w:rPr>
          <w:rFonts w:asciiTheme="majorBidi" w:hAnsiTheme="majorBidi" w:cstheme="majorBidi" w:hint="cs"/>
          <w:sz w:val="30"/>
          <w:szCs w:val="30"/>
          <w:cs/>
        </w:rPr>
        <w:t>จำนวน โดยมีกำหนดชำระคืนทั้งจำนวนภายในเดือนกรกฎาคม</w:t>
      </w:r>
      <w:r w:rsidR="00FC4103" w:rsidRPr="00F11650">
        <w:rPr>
          <w:rFonts w:asciiTheme="majorBidi" w:hAnsiTheme="majorBidi" w:cstheme="majorBidi" w:hint="cs"/>
          <w:sz w:val="30"/>
          <w:szCs w:val="30"/>
          <w:cs/>
        </w:rPr>
        <w:t>ถึงตุลาคม</w:t>
      </w:r>
      <w:r w:rsidR="008A7EFE" w:rsidRPr="00F116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7EFE" w:rsidRPr="00F11650">
        <w:rPr>
          <w:rFonts w:asciiTheme="majorBidi" w:hAnsiTheme="majorBidi" w:cstheme="majorBidi"/>
          <w:sz w:val="30"/>
          <w:szCs w:val="30"/>
        </w:rPr>
        <w:t>2567</w:t>
      </w:r>
    </w:p>
    <w:p w14:paraId="01087C0C" w14:textId="77777777" w:rsidR="008A7EFE" w:rsidRPr="00F11650" w:rsidRDefault="008A7EFE" w:rsidP="00CB22B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8A7541" w14:textId="211B76F9" w:rsidR="00100AB3" w:rsidRPr="00F11650" w:rsidRDefault="00100AB3" w:rsidP="00100AB3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165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Pr="00F1165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บริการ</w:t>
      </w:r>
    </w:p>
    <w:p w14:paraId="06C105F3" w14:textId="77777777" w:rsidR="00100AB3" w:rsidRPr="00F11650" w:rsidRDefault="00100AB3" w:rsidP="00100AB3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0DEBC2" w14:textId="0A162D57" w:rsidR="00100AB3" w:rsidRPr="00F11650" w:rsidRDefault="00100AB3" w:rsidP="00100AB3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11650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="00370A1F" w:rsidRPr="00F11650">
        <w:rPr>
          <w:rFonts w:asciiTheme="majorBidi" w:hAnsiTheme="majorBidi" w:cstheme="majorBidi" w:hint="cs"/>
          <w:b/>
          <w:bCs/>
          <w:sz w:val="30"/>
          <w:szCs w:val="30"/>
          <w:cs/>
        </w:rPr>
        <w:t>ร่วม</w:t>
      </w:r>
    </w:p>
    <w:p w14:paraId="70CAA537" w14:textId="77777777" w:rsidR="00100AB3" w:rsidRPr="00F11650" w:rsidRDefault="00100AB3" w:rsidP="00CB22B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C42CAE" w14:textId="3DEA8D1A" w:rsidR="00100AB3" w:rsidRPr="00F11650" w:rsidRDefault="00100AB3" w:rsidP="00CB22B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70A1F" w:rsidRPr="00F1165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2D48AA" w:rsidRPr="00F11650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ว่าจ้างบริษัทร่วมเพื่อให้บริการบริหารจัดการตู้จัดจำหน่ายสินค้าอัตโนมัติของ</w:t>
      </w:r>
      <w:r w:rsidR="00370A1F" w:rsidRPr="00F1165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70A1F" w:rsidRPr="00F1165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2D48AA" w:rsidRPr="00F116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</w:rPr>
        <w:t xml:space="preserve">25 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เครื่อง โดยมีกำหนดระยะเวลาและค่าบริการเป็นราคาที่ตกลงกันตามสัญญา</w:t>
      </w:r>
    </w:p>
    <w:p w14:paraId="3713B473" w14:textId="77777777" w:rsidR="00100AB3" w:rsidRPr="00F11650" w:rsidRDefault="00100AB3" w:rsidP="00CB22B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168F6B" w14:textId="7EEB1F83" w:rsidR="00100AB3" w:rsidRPr="00F11650" w:rsidRDefault="00370A1F" w:rsidP="00100AB3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2D48AA" w:rsidRPr="00F11650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100AB3" w:rsidRPr="00F11650">
        <w:rPr>
          <w:rFonts w:asciiTheme="majorBidi" w:hAnsiTheme="majorBidi" w:cstheme="majorBidi" w:hint="cs"/>
          <w:sz w:val="30"/>
          <w:szCs w:val="30"/>
          <w:cs/>
        </w:rPr>
        <w:t>ว่าจ้างบริษัทร่วมเพื่อให้บริการจัด</w:t>
      </w:r>
      <w:r w:rsidR="00574A0B" w:rsidRPr="00F11650">
        <w:rPr>
          <w:rFonts w:asciiTheme="majorBidi" w:hAnsiTheme="majorBidi" w:cstheme="majorBidi" w:hint="cs"/>
          <w:sz w:val="30"/>
          <w:szCs w:val="30"/>
          <w:cs/>
        </w:rPr>
        <w:t>หาพื้นที่</w:t>
      </w:r>
      <w:r w:rsidR="00245C81" w:rsidRPr="00F11650">
        <w:rPr>
          <w:rFonts w:asciiTheme="majorBidi" w:hAnsiTheme="majorBidi" w:cstheme="majorBidi" w:hint="cs"/>
          <w:sz w:val="30"/>
          <w:szCs w:val="30"/>
          <w:cs/>
        </w:rPr>
        <w:t>และบริหารจัดการ</w:t>
      </w:r>
      <w:r w:rsidR="008F2016" w:rsidRPr="00F1165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100AB3" w:rsidRPr="00F11650">
        <w:rPr>
          <w:rFonts w:asciiTheme="majorBidi" w:hAnsiTheme="majorBidi" w:cstheme="majorBidi" w:hint="cs"/>
          <w:sz w:val="30"/>
          <w:szCs w:val="30"/>
          <w:cs/>
        </w:rPr>
        <w:t>ตู้จัดจำหน่ายสินค้าอัตโนมัติของ</w:t>
      </w:r>
      <w:r w:rsidRPr="00F1165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1165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100AB3" w:rsidRPr="00F11650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245C81" w:rsidRPr="00F116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0AB3" w:rsidRPr="00F11650">
        <w:rPr>
          <w:rFonts w:asciiTheme="majorBidi" w:hAnsiTheme="majorBidi" w:cstheme="majorBidi"/>
          <w:sz w:val="30"/>
          <w:szCs w:val="30"/>
        </w:rPr>
        <w:t xml:space="preserve">160 </w:t>
      </w:r>
      <w:r w:rsidR="00100AB3" w:rsidRPr="00F11650">
        <w:rPr>
          <w:rFonts w:asciiTheme="majorBidi" w:hAnsiTheme="majorBidi" w:cstheme="majorBidi" w:hint="cs"/>
          <w:sz w:val="30"/>
          <w:szCs w:val="30"/>
          <w:cs/>
        </w:rPr>
        <w:t>เครื่อง โดยมีกำหนดระยะเวลาและค่าบริการเป็นราคาที่ตกลงกันตามสัญญา</w:t>
      </w:r>
    </w:p>
    <w:p w14:paraId="5AFAFD23" w14:textId="3FE97341" w:rsidR="00456025" w:rsidRPr="00F11650" w:rsidRDefault="00456025">
      <w:pPr>
        <w:rPr>
          <w:rFonts w:asciiTheme="majorBidi" w:hAnsiTheme="majorBidi" w:cstheme="majorBidi"/>
          <w:sz w:val="30"/>
          <w:szCs w:val="30"/>
          <w:cs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4F09BF" w14:textId="5762480A" w:rsidR="00F54FE5" w:rsidRPr="00F11650" w:rsidRDefault="00474755" w:rsidP="00F54FE5">
      <w:pPr>
        <w:tabs>
          <w:tab w:val="left" w:pos="567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1165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5</w:t>
      </w:r>
      <w:r w:rsidR="00F54FE5" w:rsidRPr="00F1165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ที่ดิน อาคารและอุปกรณ์</w:t>
      </w:r>
    </w:p>
    <w:p w14:paraId="4C0B94E8" w14:textId="3D6E17A9" w:rsidR="002C4FD1" w:rsidRPr="00F11650" w:rsidRDefault="002C4FD1" w:rsidP="002C4FD1">
      <w:pPr>
        <w:ind w:left="562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0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41"/>
        <w:gridCol w:w="178"/>
        <w:gridCol w:w="1351"/>
        <w:gridCol w:w="180"/>
        <w:gridCol w:w="1260"/>
      </w:tblGrid>
      <w:tr w:rsidR="005A4B80" w:rsidRPr="00F11650" w14:paraId="6D3781DA" w14:textId="77777777" w:rsidTr="00607D2A">
        <w:trPr>
          <w:cantSplit/>
          <w:trHeight w:val="788"/>
          <w:tblHeader/>
        </w:trPr>
        <w:tc>
          <w:tcPr>
            <w:tcW w:w="6041" w:type="dxa"/>
            <w:vAlign w:val="bottom"/>
          </w:tcPr>
          <w:p w14:paraId="493214C1" w14:textId="4E067974" w:rsidR="005A4B80" w:rsidRPr="00F11650" w:rsidRDefault="005A4B80" w:rsidP="00561DB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C4103" w:rsidRPr="00F116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C4103"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FC4103" w:rsidRPr="00F116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B446E4" w:rsidRPr="00F116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B446E4"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215305FC" w14:textId="77777777" w:rsidR="005A4B80" w:rsidRPr="00F11650" w:rsidRDefault="005A4B80" w:rsidP="00F949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09194E2C" w14:textId="1248ADCA" w:rsidR="005A4B80" w:rsidRPr="00F11650" w:rsidRDefault="005A4B80" w:rsidP="00F94949">
            <w:pPr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AD89540" w14:textId="77777777" w:rsidR="005A4B80" w:rsidRPr="00F11650" w:rsidRDefault="005A4B80" w:rsidP="00F949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E2729E" w14:textId="77777777" w:rsidR="005A4B80" w:rsidRPr="00F11650" w:rsidRDefault="005A4B80" w:rsidP="00F949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7540457" w14:textId="0F437779" w:rsidR="005A4B80" w:rsidRPr="00F11650" w:rsidRDefault="005A4B80" w:rsidP="00F949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1165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A4B80" w:rsidRPr="00F11650" w14:paraId="7F2075B6" w14:textId="77777777" w:rsidTr="00607D2A">
        <w:trPr>
          <w:cantSplit/>
          <w:trHeight w:val="389"/>
        </w:trPr>
        <w:tc>
          <w:tcPr>
            <w:tcW w:w="6041" w:type="dxa"/>
          </w:tcPr>
          <w:p w14:paraId="057D78F7" w14:textId="77777777" w:rsidR="005A4B80" w:rsidRPr="00F11650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39965D71" w14:textId="77777777" w:rsidR="005A4B80" w:rsidRPr="00F11650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1" w:type="dxa"/>
            <w:gridSpan w:val="3"/>
          </w:tcPr>
          <w:p w14:paraId="588B9D5A" w14:textId="78978368" w:rsidR="005A4B80" w:rsidRPr="00F11650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A4B80" w:rsidRPr="00F11650" w14:paraId="127B0162" w14:textId="77777777" w:rsidTr="00607D2A">
        <w:trPr>
          <w:cantSplit/>
          <w:trHeight w:val="389"/>
        </w:trPr>
        <w:tc>
          <w:tcPr>
            <w:tcW w:w="6041" w:type="dxa"/>
          </w:tcPr>
          <w:p w14:paraId="1B50B62A" w14:textId="77777777" w:rsidR="005A4B80" w:rsidRPr="00F11650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78" w:type="dxa"/>
          </w:tcPr>
          <w:p w14:paraId="0269243B" w14:textId="77777777" w:rsidR="005A4B80" w:rsidRPr="00F11650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169F9D0A" w14:textId="5319B3C9" w:rsidR="005A4B80" w:rsidRPr="00F11650" w:rsidRDefault="00FC4103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36,190</w:t>
            </w:r>
          </w:p>
        </w:tc>
        <w:tc>
          <w:tcPr>
            <w:tcW w:w="180" w:type="dxa"/>
          </w:tcPr>
          <w:p w14:paraId="0458458E" w14:textId="77777777" w:rsidR="005A4B80" w:rsidRPr="00F11650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71168D" w14:textId="6AA07FEC" w:rsidR="005A4B80" w:rsidRPr="00F11650" w:rsidRDefault="00FC4103" w:rsidP="00F949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17,024</w:t>
            </w:r>
          </w:p>
        </w:tc>
      </w:tr>
      <w:tr w:rsidR="00561DBF" w:rsidRPr="00F11650" w14:paraId="57C09F32" w14:textId="77777777" w:rsidTr="00607D2A">
        <w:trPr>
          <w:cantSplit/>
          <w:trHeight w:val="389"/>
        </w:trPr>
        <w:tc>
          <w:tcPr>
            <w:tcW w:w="6041" w:type="dxa"/>
          </w:tcPr>
          <w:p w14:paraId="04C3606C" w14:textId="69367C84" w:rsidR="00561DBF" w:rsidRPr="00F11650" w:rsidRDefault="00561DBF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78" w:type="dxa"/>
          </w:tcPr>
          <w:p w14:paraId="5656B752" w14:textId="77777777" w:rsidR="00561DBF" w:rsidRPr="00F11650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7C3A572" w14:textId="176658D0" w:rsidR="00561DBF" w:rsidRPr="00F11650" w:rsidRDefault="00FC4103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13,169</w:t>
            </w:r>
          </w:p>
        </w:tc>
        <w:tc>
          <w:tcPr>
            <w:tcW w:w="180" w:type="dxa"/>
          </w:tcPr>
          <w:p w14:paraId="07AEEC65" w14:textId="77777777" w:rsidR="00561DBF" w:rsidRPr="00F11650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AF9A55" w14:textId="76E9F1F6" w:rsidR="00561DBF" w:rsidRPr="00F11650" w:rsidRDefault="00B446E4" w:rsidP="00B446E4">
            <w:pPr>
              <w:pStyle w:val="BodyText"/>
              <w:tabs>
                <w:tab w:val="decimal" w:pos="4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7572" w:rsidRPr="00F11650" w14:paraId="2CFB519D" w14:textId="77777777" w:rsidTr="00607D2A">
        <w:trPr>
          <w:cantSplit/>
          <w:trHeight w:val="389"/>
        </w:trPr>
        <w:tc>
          <w:tcPr>
            <w:tcW w:w="6041" w:type="dxa"/>
          </w:tcPr>
          <w:p w14:paraId="5654C3CD" w14:textId="4625253D" w:rsidR="00307572" w:rsidRPr="00F11650" w:rsidRDefault="00307572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ตัดจำหน่ายสินทรัพย์สิทธิการใช้ </w:t>
            </w:r>
            <w:r w:rsidR="002B27AF"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</w:t>
            </w:r>
            <w:r w:rsidR="00B446E4"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78" w:type="dxa"/>
          </w:tcPr>
          <w:p w14:paraId="0CE880FE" w14:textId="77777777" w:rsidR="00307572" w:rsidRPr="00F11650" w:rsidRDefault="00307572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4EA94ADE" w14:textId="1B2E8327" w:rsidR="00307572" w:rsidRPr="00F11650" w:rsidRDefault="00FC442F" w:rsidP="0010331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446E4"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FAA0223" w14:textId="77777777" w:rsidR="00307572" w:rsidRPr="00F11650" w:rsidRDefault="00307572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20CA3D" w14:textId="51ACB3C0" w:rsidR="00307572" w:rsidRPr="00F11650" w:rsidRDefault="00B446E4" w:rsidP="00B446E4">
            <w:pPr>
              <w:pStyle w:val="BodyText"/>
              <w:tabs>
                <w:tab w:val="decimal" w:pos="4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B80" w:rsidRPr="00F11650" w14:paraId="5186B079" w14:textId="77777777" w:rsidTr="00607D2A">
        <w:trPr>
          <w:cantSplit/>
          <w:trHeight w:val="389"/>
        </w:trPr>
        <w:tc>
          <w:tcPr>
            <w:tcW w:w="6041" w:type="dxa"/>
          </w:tcPr>
          <w:p w14:paraId="74AE862E" w14:textId="514C0557" w:rsidR="005A4B80" w:rsidRPr="00F11650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78" w:type="dxa"/>
          </w:tcPr>
          <w:p w14:paraId="665E8B0B" w14:textId="77777777" w:rsidR="005A4B80" w:rsidRPr="00F11650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4091A68" w14:textId="3F63C4BA" w:rsidR="005A4B80" w:rsidRPr="00F11650" w:rsidRDefault="00561DBF" w:rsidP="002B27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B6A1E"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46F9D2" w14:textId="77777777" w:rsidR="005A4B80" w:rsidRPr="00F11650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EAD8A9" w14:textId="65F4234B" w:rsidR="005A4B80" w:rsidRPr="00F11650" w:rsidRDefault="00574B1C" w:rsidP="00607D2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4103"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966C5E3" w14:textId="77777777" w:rsidR="0037440C" w:rsidRPr="00F11650" w:rsidRDefault="0037440C" w:rsidP="007E42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757F8" w14:textId="6A1B3160" w:rsidR="007E42D8" w:rsidRPr="00F11650" w:rsidRDefault="007E42D8" w:rsidP="007E42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9B6A1E" w:rsidRPr="00F11650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B6A1E" w:rsidRPr="00F11650">
        <w:rPr>
          <w:rFonts w:asciiTheme="majorBidi" w:hAnsiTheme="majorBidi" w:cstheme="majorBidi"/>
          <w:sz w:val="30"/>
          <w:szCs w:val="30"/>
        </w:rPr>
        <w:t xml:space="preserve">30 </w:t>
      </w:r>
      <w:r w:rsidR="009B6A1E" w:rsidRPr="00F1165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446E4" w:rsidRPr="00F116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46E4" w:rsidRPr="00F11650">
        <w:rPr>
          <w:rFonts w:asciiTheme="majorBidi" w:hAnsiTheme="majorBidi" w:cstheme="majorBidi"/>
          <w:sz w:val="30"/>
          <w:szCs w:val="30"/>
        </w:rPr>
        <w:t>2567</w:t>
      </w:r>
      <w:r w:rsidR="0045576C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B446E4" w:rsidRPr="00F116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บริษัทได้ยกเลิกสัญญาเช่ากับผู้เช่ารายหนึ่ง จึงทำให้สินทรัพย์สิทธิการใช้ลดลงจำนวน </w:t>
      </w:r>
      <w:r w:rsidR="00B446E4" w:rsidRPr="00F11650">
        <w:rPr>
          <w:rFonts w:asciiTheme="majorBidi" w:hAnsiTheme="majorBidi" w:cstheme="majorBidi"/>
          <w:sz w:val="30"/>
          <w:szCs w:val="30"/>
        </w:rPr>
        <w:t>0.03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1115A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41115A" w:rsidRPr="00F11650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กลุ่มบริษัทบันทึกกำไรจากการยกเลิกสัญญาเช่าดังกล่าวจำนวน </w:t>
      </w:r>
      <w:r w:rsidR="0041115A" w:rsidRPr="00F11650">
        <w:rPr>
          <w:rFonts w:asciiTheme="majorBidi" w:hAnsiTheme="majorBidi" w:cstheme="majorBidi"/>
          <w:sz w:val="30"/>
          <w:szCs w:val="30"/>
        </w:rPr>
        <w:t>0.0</w:t>
      </w:r>
      <w:r w:rsidR="00B446E4" w:rsidRPr="00F11650">
        <w:rPr>
          <w:rFonts w:asciiTheme="majorBidi" w:hAnsiTheme="majorBidi" w:cstheme="majorBidi"/>
          <w:sz w:val="30"/>
          <w:szCs w:val="30"/>
        </w:rPr>
        <w:t>02</w:t>
      </w:r>
      <w:r w:rsidR="0041115A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41115A" w:rsidRPr="00F11650">
        <w:rPr>
          <w:rFonts w:asciiTheme="majorBidi" w:hAnsiTheme="majorBidi" w:cstheme="majorBidi"/>
          <w:sz w:val="30"/>
          <w:szCs w:val="30"/>
          <w:cs/>
        </w:rPr>
        <w:t>ล้านบาท ในงบกำไรขาดทุนเบ็ดเสร็จ</w:t>
      </w:r>
    </w:p>
    <w:p w14:paraId="47E4B95D" w14:textId="77777777" w:rsidR="007E42D8" w:rsidRPr="00F11650" w:rsidRDefault="007E42D8" w:rsidP="007E42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AAC3C2" w14:textId="3D758BB3" w:rsidR="00454074" w:rsidRPr="00F11650" w:rsidRDefault="007E42D8" w:rsidP="00ED1D3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9B6A1E" w:rsidRPr="00F11650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B6A1E" w:rsidRPr="00F11650">
        <w:rPr>
          <w:rFonts w:asciiTheme="majorBidi" w:hAnsiTheme="majorBidi" w:cstheme="majorBidi"/>
          <w:sz w:val="30"/>
          <w:szCs w:val="30"/>
        </w:rPr>
        <w:t xml:space="preserve">30 </w:t>
      </w:r>
      <w:r w:rsidR="009B6A1E" w:rsidRPr="00F1165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D1D37" w:rsidRPr="00F116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1D37" w:rsidRPr="00F11650">
        <w:rPr>
          <w:rFonts w:asciiTheme="majorBidi" w:hAnsiTheme="majorBidi" w:cstheme="majorBidi"/>
          <w:sz w:val="30"/>
          <w:szCs w:val="30"/>
        </w:rPr>
        <w:t>2567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115A" w:rsidRPr="00F11650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กลุ่มบริษัทได้ทำสัญญาเช่า</w:t>
      </w:r>
      <w:r w:rsidR="00ED1D37" w:rsidRPr="00F11650">
        <w:rPr>
          <w:rFonts w:asciiTheme="majorBidi" w:hAnsiTheme="majorBidi" w:cstheme="majorBidi" w:hint="cs"/>
          <w:sz w:val="30"/>
          <w:szCs w:val="30"/>
          <w:cs/>
        </w:rPr>
        <w:t>อุปกรณ์หลายสัญญา</w:t>
      </w:r>
      <w:r w:rsidR="00ED1D37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ED1D37" w:rsidRPr="00F11650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41115A" w:rsidRPr="00F11650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ED1D37" w:rsidRPr="00F11650">
        <w:rPr>
          <w:rFonts w:asciiTheme="majorBidi" w:hAnsiTheme="majorBidi" w:cstheme="majorBidi"/>
          <w:sz w:val="30"/>
          <w:szCs w:val="30"/>
        </w:rPr>
        <w:t>3 - 4</w:t>
      </w:r>
      <w:r w:rsidR="0041115A" w:rsidRPr="00F11650">
        <w:rPr>
          <w:rFonts w:asciiTheme="majorBidi" w:hAnsiTheme="majorBidi" w:cstheme="majorBidi"/>
          <w:sz w:val="30"/>
          <w:szCs w:val="30"/>
          <w:cs/>
        </w:rPr>
        <w:t xml:space="preserve"> ปี สิ้นสุดในปี </w:t>
      </w:r>
      <w:r w:rsidR="0041115A" w:rsidRPr="00F11650">
        <w:rPr>
          <w:rFonts w:asciiTheme="majorBidi" w:hAnsiTheme="majorBidi" w:cstheme="majorBidi"/>
          <w:sz w:val="30"/>
          <w:szCs w:val="30"/>
        </w:rPr>
        <w:t>25</w:t>
      </w:r>
      <w:r w:rsidR="00ED1D37" w:rsidRPr="00F11650">
        <w:rPr>
          <w:rFonts w:asciiTheme="majorBidi" w:hAnsiTheme="majorBidi" w:cstheme="majorBidi"/>
          <w:sz w:val="30"/>
          <w:szCs w:val="30"/>
        </w:rPr>
        <w:t>70</w:t>
      </w:r>
      <w:r w:rsidR="0041115A"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40FEAF3" w14:textId="77777777" w:rsidR="0063300F" w:rsidRPr="00F11650" w:rsidRDefault="0063300F" w:rsidP="00ED1D3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5A293" w14:textId="74EC0478" w:rsidR="002C4FD1" w:rsidRPr="00F11650" w:rsidRDefault="00474755" w:rsidP="00F81910">
      <w:pPr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  <w:r w:rsidRPr="00F11650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2C4FD1" w:rsidRPr="00F11650">
        <w:rPr>
          <w:rFonts w:asciiTheme="majorBidi" w:hAnsiTheme="majorBidi" w:cstheme="majorBidi"/>
          <w:b/>
          <w:bCs/>
          <w:sz w:val="30"/>
          <w:szCs w:val="30"/>
        </w:rPr>
        <w:tab/>
      </w:r>
      <w:r w:rsidR="002C4FD1" w:rsidRPr="00F11650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  <w:r w:rsidR="00ED1D37" w:rsidRPr="00F1165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346ACF53" w14:textId="77777777" w:rsidR="002C4FD1" w:rsidRPr="00F11650" w:rsidRDefault="002C4FD1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9DFA5" w14:textId="028DFC24" w:rsidR="00296994" w:rsidRPr="00F11650" w:rsidRDefault="002C4FD1" w:rsidP="00FD57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="007E42D8" w:rsidRPr="00F11650">
        <w:rPr>
          <w:rFonts w:asciiTheme="majorBidi" w:hAnsiTheme="majorBidi" w:cstheme="majorBidi"/>
          <w:sz w:val="30"/>
          <w:szCs w:val="30"/>
        </w:rPr>
        <w:t>3</w:t>
      </w:r>
      <w:r w:rsidR="009B6A1E" w:rsidRPr="00F11650">
        <w:rPr>
          <w:rFonts w:asciiTheme="majorBidi" w:hAnsiTheme="majorBidi" w:cstheme="majorBidi"/>
          <w:sz w:val="30"/>
          <w:szCs w:val="30"/>
        </w:rPr>
        <w:t>0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9B6A1E" w:rsidRPr="00F1165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D1D37" w:rsidRPr="00F116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1D37" w:rsidRPr="00F11650">
        <w:rPr>
          <w:rFonts w:asciiTheme="majorBidi" w:hAnsiTheme="majorBidi" w:cstheme="majorBidi"/>
          <w:sz w:val="30"/>
          <w:szCs w:val="30"/>
        </w:rPr>
        <w:t>2567</w:t>
      </w:r>
      <w:r w:rsidR="00F30071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F30071" w:rsidRPr="00F11650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F30071" w:rsidRPr="00F11650">
        <w:rPr>
          <w:rFonts w:asciiTheme="majorBidi" w:hAnsiTheme="majorBidi" w:cstheme="majorBidi"/>
          <w:sz w:val="30"/>
          <w:szCs w:val="30"/>
        </w:rPr>
        <w:t xml:space="preserve">      31 </w:t>
      </w:r>
      <w:r w:rsidR="00F30071" w:rsidRPr="00F1165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0071" w:rsidRPr="00F11650">
        <w:rPr>
          <w:rFonts w:asciiTheme="majorBidi" w:hAnsiTheme="majorBidi" w:cstheme="majorBidi"/>
          <w:sz w:val="30"/>
          <w:szCs w:val="30"/>
        </w:rPr>
        <w:t>256</w:t>
      </w:r>
      <w:r w:rsidR="00ED1D37" w:rsidRPr="00F11650">
        <w:rPr>
          <w:rFonts w:asciiTheme="majorBidi" w:hAnsiTheme="majorBidi" w:cstheme="majorBidi"/>
          <w:sz w:val="30"/>
          <w:szCs w:val="30"/>
        </w:rPr>
        <w:t>6</w:t>
      </w:r>
      <w:r w:rsidR="00F30071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9B6A1E" w:rsidRPr="00F11650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F11650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2B0A146" w14:textId="77777777" w:rsidR="00290A3C" w:rsidRPr="00F11650" w:rsidRDefault="00290A3C" w:rsidP="00FD57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44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92202C" w:rsidRPr="00F11650" w14:paraId="4E73757C" w14:textId="77777777">
        <w:trPr>
          <w:trHeight w:val="395"/>
          <w:tblHeader/>
        </w:trPr>
        <w:tc>
          <w:tcPr>
            <w:tcW w:w="2250" w:type="dxa"/>
            <w:vAlign w:val="bottom"/>
          </w:tcPr>
          <w:p w14:paraId="29BAC882" w14:textId="77777777" w:rsidR="0092202C" w:rsidRPr="00F11650" w:rsidRDefault="0092202C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771" w:type="dxa"/>
            <w:gridSpan w:val="11"/>
            <w:vAlign w:val="bottom"/>
          </w:tcPr>
          <w:p w14:paraId="1BB373F0" w14:textId="751F767B" w:rsidR="0092202C" w:rsidRPr="00F11650" w:rsidRDefault="0092202C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791C5B" w:rsidRPr="00F11650" w14:paraId="580FCBF6" w14:textId="77777777" w:rsidTr="00DB0B9B">
        <w:trPr>
          <w:trHeight w:val="395"/>
          <w:tblHeader/>
        </w:trPr>
        <w:tc>
          <w:tcPr>
            <w:tcW w:w="2250" w:type="dxa"/>
            <w:vAlign w:val="bottom"/>
          </w:tcPr>
          <w:p w14:paraId="39E324D7" w14:textId="77777777" w:rsidR="00791C5B" w:rsidRPr="00F11650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09" w:type="dxa"/>
            <w:gridSpan w:val="5"/>
            <w:tcBorders>
              <w:bottom w:val="single" w:sz="4" w:space="0" w:color="auto"/>
            </w:tcBorders>
            <w:vAlign w:val="bottom"/>
          </w:tcPr>
          <w:p w14:paraId="18AD41F7" w14:textId="268437FF" w:rsidR="00791C5B" w:rsidRPr="00F11650" w:rsidRDefault="009B6A1E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30 </w:t>
            </w:r>
            <w:r w:rsidRPr="00F11650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มิถุนายน</w:t>
            </w:r>
            <w:r w:rsidR="00ED1D37" w:rsidRPr="00F1165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2567</w:t>
            </w:r>
          </w:p>
        </w:tc>
        <w:tc>
          <w:tcPr>
            <w:tcW w:w="236" w:type="dxa"/>
            <w:vAlign w:val="center"/>
          </w:tcPr>
          <w:p w14:paraId="49C8709B" w14:textId="77777777" w:rsidR="00791C5B" w:rsidRPr="00F11650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26" w:type="dxa"/>
            <w:gridSpan w:val="5"/>
            <w:vAlign w:val="bottom"/>
          </w:tcPr>
          <w:p w14:paraId="2A13E39D" w14:textId="0576B01E" w:rsidR="00791C5B" w:rsidRPr="00F11650" w:rsidRDefault="00704F03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F116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ED1D37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="008073DC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7671EF" w:rsidRPr="00F11650" w14:paraId="24D618DF" w14:textId="77777777" w:rsidTr="00DB0B9B">
        <w:trPr>
          <w:trHeight w:val="770"/>
          <w:tblHeader/>
        </w:trPr>
        <w:tc>
          <w:tcPr>
            <w:tcW w:w="2250" w:type="dxa"/>
            <w:vAlign w:val="bottom"/>
            <w:hideMark/>
          </w:tcPr>
          <w:p w14:paraId="2F67BEB6" w14:textId="41E1BB40" w:rsidR="00362AC8" w:rsidRPr="00F11650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0C0A4F" w14:textId="77777777" w:rsidR="00362AC8" w:rsidRPr="00F11650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4965" w14:textId="77777777" w:rsidR="00362AC8" w:rsidRPr="00F11650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B09996" w14:textId="77777777" w:rsidR="00362AC8" w:rsidRPr="00F11650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0C690" w14:textId="77777777" w:rsidR="00362AC8" w:rsidRPr="00F11650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CE6F90" w14:textId="77777777" w:rsidR="00362AC8" w:rsidRPr="00F11650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C9A947F" w14:textId="77777777" w:rsidR="00362AC8" w:rsidRPr="00F11650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3F93EB" w14:textId="77777777" w:rsidR="00362AC8" w:rsidRPr="00F11650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78A9" w14:textId="77777777" w:rsidR="00362AC8" w:rsidRPr="00F11650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93C083" w14:textId="77777777" w:rsidR="00362AC8" w:rsidRPr="00F11650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489E" w14:textId="77777777" w:rsidR="00362AC8" w:rsidRPr="00F11650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E7A5F2" w14:textId="77777777" w:rsidR="00362AC8" w:rsidRPr="00F11650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791C5B" w:rsidRPr="00F11650" w14:paraId="07D751D5" w14:textId="77777777" w:rsidTr="00DB0B9B">
        <w:trPr>
          <w:trHeight w:val="385"/>
          <w:tblHeader/>
        </w:trPr>
        <w:tc>
          <w:tcPr>
            <w:tcW w:w="2250" w:type="dxa"/>
            <w:vAlign w:val="bottom"/>
          </w:tcPr>
          <w:p w14:paraId="2E94B367" w14:textId="77777777" w:rsidR="00791C5B" w:rsidRPr="00F11650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771" w:type="dxa"/>
            <w:gridSpan w:val="11"/>
            <w:vAlign w:val="bottom"/>
          </w:tcPr>
          <w:p w14:paraId="6BD93BC8" w14:textId="078ADFE1" w:rsidR="00791C5B" w:rsidRPr="00F11650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F116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7671EF" w:rsidRPr="00F11650" w14:paraId="77A45347" w14:textId="77777777" w:rsidTr="00DB0B9B">
        <w:trPr>
          <w:trHeight w:val="287"/>
        </w:trPr>
        <w:tc>
          <w:tcPr>
            <w:tcW w:w="2250" w:type="dxa"/>
            <w:vAlign w:val="bottom"/>
          </w:tcPr>
          <w:p w14:paraId="117C8B5A" w14:textId="0DA62A6C" w:rsidR="00362AC8" w:rsidRPr="00F11650" w:rsidRDefault="0004668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FAA3C7" w14:textId="77777777" w:rsidR="00362AC8" w:rsidRPr="00F11650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376A1051" w14:textId="77777777" w:rsidR="00362AC8" w:rsidRPr="00F11650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7B00B330" w14:textId="77777777" w:rsidR="00362AC8" w:rsidRPr="00F11650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4E72861" w14:textId="77777777" w:rsidR="00362AC8" w:rsidRPr="00F11650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1304F977" w14:textId="77777777" w:rsidR="00362AC8" w:rsidRPr="00F11650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0E3171B" w14:textId="77777777" w:rsidR="00362AC8" w:rsidRPr="00F11650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62FA4E95" w14:textId="77777777" w:rsidR="00362AC8" w:rsidRPr="00F11650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37A599EC" w14:textId="77777777" w:rsidR="00362AC8" w:rsidRPr="00F11650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70ECCDF" w14:textId="77777777" w:rsidR="00362AC8" w:rsidRPr="00F11650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3DD6748F" w14:textId="77777777" w:rsidR="00362AC8" w:rsidRPr="00F11650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0" w:type="dxa"/>
            <w:vAlign w:val="bottom"/>
          </w:tcPr>
          <w:p w14:paraId="67425ADA" w14:textId="77777777" w:rsidR="00362AC8" w:rsidRPr="00F11650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C929B5" w:rsidRPr="00F11650" w14:paraId="087655BA" w14:textId="77777777" w:rsidTr="00DB0B9B">
        <w:trPr>
          <w:trHeight w:val="50"/>
        </w:trPr>
        <w:tc>
          <w:tcPr>
            <w:tcW w:w="2250" w:type="dxa"/>
            <w:vAlign w:val="bottom"/>
          </w:tcPr>
          <w:p w14:paraId="336F9613" w14:textId="0ECAF67F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 (ก)</w:t>
            </w:r>
          </w:p>
        </w:tc>
        <w:tc>
          <w:tcPr>
            <w:tcW w:w="1044" w:type="dxa"/>
            <w:vAlign w:val="bottom"/>
          </w:tcPr>
          <w:p w14:paraId="5ADD1757" w14:textId="5A35D55E" w:rsidR="00C929B5" w:rsidRPr="00F11650" w:rsidRDefault="009B6A1E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33,950</w:t>
            </w:r>
          </w:p>
        </w:tc>
        <w:tc>
          <w:tcPr>
            <w:tcW w:w="267" w:type="dxa"/>
            <w:vAlign w:val="bottom"/>
          </w:tcPr>
          <w:p w14:paraId="6ED54689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06FFDF1F" w14:textId="2CFB281F" w:rsidR="00C929B5" w:rsidRPr="00F11650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211F6ABA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D4E1977" w14:textId="5202A8C3" w:rsidR="00C929B5" w:rsidRPr="00F11650" w:rsidRDefault="009B6A1E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33,950</w:t>
            </w:r>
          </w:p>
        </w:tc>
        <w:tc>
          <w:tcPr>
            <w:tcW w:w="236" w:type="dxa"/>
            <w:vAlign w:val="bottom"/>
          </w:tcPr>
          <w:p w14:paraId="4833D767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07DB56D9" w14:textId="1F01F70E" w:rsidR="00C929B5" w:rsidRPr="00F11650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46,708</w:t>
            </w:r>
          </w:p>
        </w:tc>
        <w:tc>
          <w:tcPr>
            <w:tcW w:w="240" w:type="dxa"/>
            <w:vAlign w:val="bottom"/>
          </w:tcPr>
          <w:p w14:paraId="049F80CD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61CF443" w14:textId="46501B71" w:rsidR="00C929B5" w:rsidRPr="00F11650" w:rsidRDefault="006D69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4FD3AC98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06911F9C" w14:textId="143FA91E" w:rsidR="00C929B5" w:rsidRPr="00F11650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46,708</w:t>
            </w:r>
          </w:p>
        </w:tc>
      </w:tr>
      <w:tr w:rsidR="00C929B5" w:rsidRPr="00F11650" w14:paraId="09E9041F" w14:textId="77777777" w:rsidTr="00DB0B9B">
        <w:trPr>
          <w:trHeight w:val="781"/>
        </w:trPr>
        <w:tc>
          <w:tcPr>
            <w:tcW w:w="2250" w:type="dxa"/>
            <w:vAlign w:val="bottom"/>
          </w:tcPr>
          <w:p w14:paraId="0D957A37" w14:textId="5A5FA341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58B78BD3" w14:textId="3A7E3898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(ก)</w:t>
            </w:r>
          </w:p>
        </w:tc>
        <w:tc>
          <w:tcPr>
            <w:tcW w:w="1044" w:type="dxa"/>
            <w:vAlign w:val="bottom"/>
          </w:tcPr>
          <w:p w14:paraId="147BF82B" w14:textId="49FFC288" w:rsidR="00C929B5" w:rsidRPr="00F11650" w:rsidRDefault="009B6A1E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30</w:t>
            </w:r>
            <w:r w:rsidR="00C929B5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267" w:type="dxa"/>
            <w:vAlign w:val="bottom"/>
          </w:tcPr>
          <w:p w14:paraId="72EC4D47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6E5D9DD1" w14:textId="3A3EEAC7" w:rsidR="00C929B5" w:rsidRPr="00F11650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187C530A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48A60B3" w14:textId="2A13C760" w:rsidR="00C929B5" w:rsidRPr="00F11650" w:rsidRDefault="009B6A1E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30,000</w:t>
            </w:r>
          </w:p>
        </w:tc>
        <w:tc>
          <w:tcPr>
            <w:tcW w:w="236" w:type="dxa"/>
            <w:vAlign w:val="bottom"/>
          </w:tcPr>
          <w:p w14:paraId="7BACAA76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A145F63" w14:textId="6CCC4668" w:rsidR="00C929B5" w:rsidRPr="00F11650" w:rsidRDefault="003C5A97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  <w:tc>
          <w:tcPr>
            <w:tcW w:w="240" w:type="dxa"/>
            <w:vAlign w:val="bottom"/>
          </w:tcPr>
          <w:p w14:paraId="6A9C2FCE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04E2DFAF" w14:textId="40012544" w:rsidR="00C929B5" w:rsidRPr="00F11650" w:rsidRDefault="006D69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0EABFAFE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76C8A183" w14:textId="5CB51FE9" w:rsidR="00C929B5" w:rsidRPr="00F11650" w:rsidRDefault="003C5A97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</w:tr>
      <w:tr w:rsidR="00204ED2" w:rsidRPr="00F11650" w14:paraId="0E70E527" w14:textId="77777777" w:rsidTr="00DB0B9B">
        <w:trPr>
          <w:trHeight w:val="781"/>
        </w:trPr>
        <w:tc>
          <w:tcPr>
            <w:tcW w:w="2250" w:type="dxa"/>
            <w:vAlign w:val="bottom"/>
          </w:tcPr>
          <w:p w14:paraId="5B36E2DD" w14:textId="77777777" w:rsidR="00204ED2" w:rsidRPr="00F11650" w:rsidRDefault="00204ED2" w:rsidP="00C929B5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63AA2082" w14:textId="77777777" w:rsidR="00204ED2" w:rsidRPr="00F11650" w:rsidRDefault="00204ED2" w:rsidP="003D2B52">
            <w:pPr>
              <w:tabs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10AE0E78" w14:textId="77777777" w:rsidR="00204ED2" w:rsidRPr="00F11650" w:rsidRDefault="00204ED2" w:rsidP="00C929B5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006DD303" w14:textId="77777777" w:rsidR="00204ED2" w:rsidRPr="00F11650" w:rsidRDefault="00204ED2" w:rsidP="00C929B5">
            <w:pPr>
              <w:pStyle w:val="BodyText"/>
              <w:tabs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1044BD29" w14:textId="77777777" w:rsidR="00204ED2" w:rsidRPr="00F11650" w:rsidRDefault="00204ED2" w:rsidP="00C929B5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381981AC" w14:textId="77777777" w:rsidR="00204ED2" w:rsidRPr="00F11650" w:rsidRDefault="00204ED2" w:rsidP="00C929B5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590762B" w14:textId="77777777" w:rsidR="00204ED2" w:rsidRPr="00F11650" w:rsidRDefault="00204ED2" w:rsidP="00C929B5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2122723" w14:textId="77777777" w:rsidR="00204ED2" w:rsidRPr="00F11650" w:rsidRDefault="00204ED2" w:rsidP="003C5A97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1D74498D" w14:textId="77777777" w:rsidR="00204ED2" w:rsidRPr="00F11650" w:rsidRDefault="00204ED2" w:rsidP="00C929B5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13665EA" w14:textId="77777777" w:rsidR="00204ED2" w:rsidRPr="00F11650" w:rsidRDefault="00204ED2" w:rsidP="00566EC6">
            <w:pPr>
              <w:tabs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6EF0849E" w14:textId="77777777" w:rsidR="00204ED2" w:rsidRPr="00F11650" w:rsidRDefault="00204ED2" w:rsidP="00C929B5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1C1C8D99" w14:textId="77777777" w:rsidR="00204ED2" w:rsidRPr="00F11650" w:rsidRDefault="00204ED2" w:rsidP="003C5A97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C929B5" w:rsidRPr="00F11650" w14:paraId="4F3C4145" w14:textId="77777777" w:rsidTr="00DB0B9B">
        <w:trPr>
          <w:trHeight w:val="781"/>
        </w:trPr>
        <w:tc>
          <w:tcPr>
            <w:tcW w:w="2250" w:type="dxa"/>
            <w:vAlign w:val="bottom"/>
          </w:tcPr>
          <w:p w14:paraId="132BBDFE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เงินกู้ยืมระยะยาวจาก</w:t>
            </w:r>
          </w:p>
          <w:p w14:paraId="75AB35D1" w14:textId="467FC470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(ข)</w:t>
            </w:r>
          </w:p>
        </w:tc>
        <w:tc>
          <w:tcPr>
            <w:tcW w:w="1044" w:type="dxa"/>
            <w:vAlign w:val="bottom"/>
          </w:tcPr>
          <w:p w14:paraId="443C98AC" w14:textId="396C1F00" w:rsidR="00C929B5" w:rsidRPr="00F11650" w:rsidRDefault="003C5A97" w:rsidP="0024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</w:t>
            </w:r>
            <w:r w:rsidR="00C929B5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9B6A1E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266</w:t>
            </w:r>
          </w:p>
        </w:tc>
        <w:tc>
          <w:tcPr>
            <w:tcW w:w="267" w:type="dxa"/>
            <w:vAlign w:val="bottom"/>
          </w:tcPr>
          <w:p w14:paraId="63B9E12A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6CFFEA90" w14:textId="1252EBAC" w:rsidR="00C929B5" w:rsidRPr="00F11650" w:rsidRDefault="009B6A1E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59</w:t>
            </w:r>
            <w:r w:rsidR="003C5A97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649</w:t>
            </w:r>
          </w:p>
        </w:tc>
        <w:tc>
          <w:tcPr>
            <w:tcW w:w="238" w:type="dxa"/>
            <w:vAlign w:val="bottom"/>
          </w:tcPr>
          <w:p w14:paraId="30D67C24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F654539" w14:textId="20224B5E" w:rsidR="00C929B5" w:rsidRPr="00F11650" w:rsidRDefault="009B6A1E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76,915</w:t>
            </w:r>
          </w:p>
        </w:tc>
        <w:tc>
          <w:tcPr>
            <w:tcW w:w="236" w:type="dxa"/>
            <w:vAlign w:val="bottom"/>
          </w:tcPr>
          <w:p w14:paraId="5B1D74DF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4196EB3" w14:textId="3252C585" w:rsidR="00C929B5" w:rsidRPr="00F11650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10,526</w:t>
            </w:r>
          </w:p>
        </w:tc>
        <w:tc>
          <w:tcPr>
            <w:tcW w:w="240" w:type="dxa"/>
            <w:vAlign w:val="bottom"/>
          </w:tcPr>
          <w:p w14:paraId="2EB87AC8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64B1582" w14:textId="1B05DE1D" w:rsidR="00C929B5" w:rsidRPr="00F11650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46,268</w:t>
            </w:r>
          </w:p>
        </w:tc>
        <w:tc>
          <w:tcPr>
            <w:tcW w:w="239" w:type="dxa"/>
            <w:vAlign w:val="bottom"/>
          </w:tcPr>
          <w:p w14:paraId="398507AD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3F843D9B" w14:textId="607CA4DE" w:rsidR="00C929B5" w:rsidRPr="00F11650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56,794</w:t>
            </w:r>
          </w:p>
        </w:tc>
      </w:tr>
      <w:tr w:rsidR="00C929B5" w:rsidRPr="00F11650" w14:paraId="0A297E71" w14:textId="77777777" w:rsidTr="00DB0B9B">
        <w:trPr>
          <w:trHeight w:val="385"/>
        </w:trPr>
        <w:tc>
          <w:tcPr>
            <w:tcW w:w="2250" w:type="dxa"/>
            <w:vAlign w:val="bottom"/>
            <w:hideMark/>
          </w:tcPr>
          <w:p w14:paraId="115C5BF7" w14:textId="45EA1FB9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F116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(ค)</w:t>
            </w:r>
          </w:p>
        </w:tc>
        <w:tc>
          <w:tcPr>
            <w:tcW w:w="1044" w:type="dxa"/>
            <w:vAlign w:val="bottom"/>
          </w:tcPr>
          <w:p w14:paraId="1F40C11D" w14:textId="624466CC" w:rsidR="00C929B5" w:rsidRPr="00F11650" w:rsidRDefault="003C5A97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13,</w:t>
            </w:r>
            <w:r w:rsidR="009B6A1E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970</w:t>
            </w:r>
          </w:p>
        </w:tc>
        <w:tc>
          <w:tcPr>
            <w:tcW w:w="267" w:type="dxa"/>
            <w:vAlign w:val="bottom"/>
          </w:tcPr>
          <w:p w14:paraId="123D39B9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51DC2CEC" w14:textId="028938C2" w:rsidR="00C929B5" w:rsidRPr="00F11650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9B6A1E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</w:t>
            </w: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9B6A1E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616</w:t>
            </w:r>
          </w:p>
        </w:tc>
        <w:tc>
          <w:tcPr>
            <w:tcW w:w="238" w:type="dxa"/>
            <w:vAlign w:val="bottom"/>
          </w:tcPr>
          <w:p w14:paraId="06B434DA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A5C3DE0" w14:textId="5DF6CCF3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3C5A97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="009B6A1E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9B6A1E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586</w:t>
            </w:r>
          </w:p>
        </w:tc>
        <w:tc>
          <w:tcPr>
            <w:tcW w:w="236" w:type="dxa"/>
            <w:vAlign w:val="bottom"/>
          </w:tcPr>
          <w:p w14:paraId="4FBE9A6F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E3768EB" w14:textId="1D4A785A" w:rsidR="00C929B5" w:rsidRPr="00F11650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10,361</w:t>
            </w:r>
          </w:p>
        </w:tc>
        <w:tc>
          <w:tcPr>
            <w:tcW w:w="240" w:type="dxa"/>
            <w:vAlign w:val="bottom"/>
          </w:tcPr>
          <w:p w14:paraId="0EC0DBFC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7C41982" w14:textId="16A5F681" w:rsidR="00C929B5" w:rsidRPr="00F11650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125,667</w:t>
            </w:r>
          </w:p>
        </w:tc>
        <w:tc>
          <w:tcPr>
            <w:tcW w:w="239" w:type="dxa"/>
            <w:vAlign w:val="bottom"/>
          </w:tcPr>
          <w:p w14:paraId="5913443A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32D4128" w14:textId="0C06705B" w:rsidR="00C929B5" w:rsidRPr="00F11650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136,028</w:t>
            </w:r>
          </w:p>
        </w:tc>
      </w:tr>
      <w:tr w:rsidR="00C929B5" w:rsidRPr="00F11650" w14:paraId="6F33ACF7" w14:textId="77777777" w:rsidTr="00DB0B9B">
        <w:trPr>
          <w:trHeight w:val="385"/>
        </w:trPr>
        <w:tc>
          <w:tcPr>
            <w:tcW w:w="2250" w:type="dxa"/>
            <w:vAlign w:val="bottom"/>
          </w:tcPr>
          <w:p w14:paraId="713CBDFB" w14:textId="4FE811D9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044" w:type="dxa"/>
            <w:vAlign w:val="bottom"/>
          </w:tcPr>
          <w:p w14:paraId="42513394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40349619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3C6F150C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C8750A5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3E2D70E8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0513923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709F124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374F4FA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48E7013F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6127B357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4B17E832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C929B5" w:rsidRPr="00F11650" w14:paraId="000CF0A2" w14:textId="77777777" w:rsidTr="00DB0B9B">
        <w:trPr>
          <w:trHeight w:val="385"/>
        </w:trPr>
        <w:tc>
          <w:tcPr>
            <w:tcW w:w="2250" w:type="dxa"/>
            <w:vAlign w:val="bottom"/>
          </w:tcPr>
          <w:p w14:paraId="6B5CBBFD" w14:textId="4C72A7B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="00CF2E94"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จากบุคคล</w:t>
            </w:r>
            <w:r w:rsidR="00C508A8" w:rsidRPr="00F1165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  <w:r w:rsidR="00D51D57" w:rsidRPr="00F1165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508A8" w:rsidRPr="00F1165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815F80" w:rsidRPr="00F1165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116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44" w:type="dxa"/>
            <w:vAlign w:val="bottom"/>
          </w:tcPr>
          <w:p w14:paraId="5FA4D284" w14:textId="18977F22" w:rsidR="00C929B5" w:rsidRPr="00F11650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512D0AA9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47FEE723" w14:textId="06F4EA09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8" w:type="dxa"/>
            <w:vAlign w:val="bottom"/>
          </w:tcPr>
          <w:p w14:paraId="18F5F937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F66821B" w14:textId="7CC314F6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6" w:type="dxa"/>
            <w:vAlign w:val="bottom"/>
          </w:tcPr>
          <w:p w14:paraId="0A9A1875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4A90164" w14:textId="63081C53" w:rsidR="00C929B5" w:rsidRPr="00F11650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72A73EB4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51D7661" w14:textId="0261CB05" w:rsidR="00C929B5" w:rsidRPr="00F11650" w:rsidRDefault="003C5A97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9" w:type="dxa"/>
            <w:vAlign w:val="bottom"/>
          </w:tcPr>
          <w:p w14:paraId="26532BCD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FC412AA" w14:textId="4AB43395" w:rsidR="00C929B5" w:rsidRPr="00F11650" w:rsidRDefault="003C5A97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</w:tr>
      <w:tr w:rsidR="00C929B5" w:rsidRPr="00F11650" w14:paraId="7FB97BF3" w14:textId="77777777" w:rsidTr="00DB0B9B">
        <w:trPr>
          <w:trHeight w:val="289"/>
        </w:trPr>
        <w:tc>
          <w:tcPr>
            <w:tcW w:w="2250" w:type="dxa"/>
            <w:vAlign w:val="bottom"/>
            <w:hideMark/>
          </w:tcPr>
          <w:p w14:paraId="3B279850" w14:textId="08FBF6A6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0B0220" w14:textId="5B93D4C1" w:rsidR="00C929B5" w:rsidRPr="00F11650" w:rsidRDefault="009B6A1E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95,186</w:t>
            </w:r>
          </w:p>
        </w:tc>
        <w:tc>
          <w:tcPr>
            <w:tcW w:w="267" w:type="dxa"/>
            <w:vAlign w:val="bottom"/>
          </w:tcPr>
          <w:p w14:paraId="365D7724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0811C" w14:textId="30BB3CB1" w:rsidR="00C929B5" w:rsidRPr="00F11650" w:rsidRDefault="009B6A1E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198,265</w:t>
            </w:r>
          </w:p>
        </w:tc>
        <w:tc>
          <w:tcPr>
            <w:tcW w:w="238" w:type="dxa"/>
            <w:vAlign w:val="bottom"/>
          </w:tcPr>
          <w:p w14:paraId="2055F1A1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37AE4" w14:textId="0CEA9DF6" w:rsidR="00C929B5" w:rsidRPr="00F11650" w:rsidRDefault="009B6A1E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293,451</w:t>
            </w:r>
          </w:p>
        </w:tc>
        <w:tc>
          <w:tcPr>
            <w:tcW w:w="236" w:type="dxa"/>
            <w:vAlign w:val="bottom"/>
          </w:tcPr>
          <w:p w14:paraId="182E48A9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627FA" w14:textId="7F095F7A" w:rsidR="00C929B5" w:rsidRPr="00F11650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108,595</w:t>
            </w:r>
          </w:p>
        </w:tc>
        <w:tc>
          <w:tcPr>
            <w:tcW w:w="240" w:type="dxa"/>
            <w:vAlign w:val="bottom"/>
          </w:tcPr>
          <w:p w14:paraId="7B587E94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FCEF07" w14:textId="4764545D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3C5A97"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  <w:r w:rsidR="006D69C6"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3C5A97"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935</w:t>
            </w:r>
          </w:p>
        </w:tc>
        <w:tc>
          <w:tcPr>
            <w:tcW w:w="239" w:type="dxa"/>
            <w:vAlign w:val="bottom"/>
          </w:tcPr>
          <w:p w14:paraId="5E6A8B60" w14:textId="77777777" w:rsidR="00C929B5" w:rsidRPr="00F11650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71C5AE" w14:textId="0D12EF32" w:rsidR="00C929B5" w:rsidRPr="00F11650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290,530</w:t>
            </w:r>
          </w:p>
        </w:tc>
      </w:tr>
    </w:tbl>
    <w:p w14:paraId="45861F4D" w14:textId="1C13AFFC" w:rsidR="002B27AF" w:rsidRPr="00F11650" w:rsidRDefault="002B27A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1105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296994" w:rsidRPr="00F11650" w14:paraId="6FCA22AD" w14:textId="77777777" w:rsidTr="00F94949">
        <w:trPr>
          <w:trHeight w:val="395"/>
          <w:tblHeader/>
        </w:trPr>
        <w:tc>
          <w:tcPr>
            <w:tcW w:w="2189" w:type="dxa"/>
            <w:vAlign w:val="bottom"/>
          </w:tcPr>
          <w:p w14:paraId="0AD25DDB" w14:textId="631FCF0B" w:rsidR="00296994" w:rsidRPr="00F11650" w:rsidRDefault="00CA6D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832" w:type="dxa"/>
            <w:gridSpan w:val="11"/>
            <w:vAlign w:val="bottom"/>
          </w:tcPr>
          <w:p w14:paraId="43675F91" w14:textId="1BBAB081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96994" w:rsidRPr="00F11650" w14:paraId="6B41EB78" w14:textId="77777777" w:rsidTr="00F94949">
        <w:trPr>
          <w:trHeight w:val="395"/>
          <w:tblHeader/>
        </w:trPr>
        <w:tc>
          <w:tcPr>
            <w:tcW w:w="2189" w:type="dxa"/>
            <w:vAlign w:val="bottom"/>
          </w:tcPr>
          <w:p w14:paraId="38A1415B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70" w:type="dxa"/>
            <w:gridSpan w:val="5"/>
            <w:tcBorders>
              <w:bottom w:val="single" w:sz="4" w:space="0" w:color="auto"/>
            </w:tcBorders>
            <w:vAlign w:val="bottom"/>
          </w:tcPr>
          <w:p w14:paraId="1D55194D" w14:textId="70B99ED9" w:rsidR="00296994" w:rsidRPr="00F11650" w:rsidRDefault="009B6A1E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30 </w:t>
            </w:r>
            <w:r w:rsidRPr="00F11650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มิถุนายน</w:t>
            </w:r>
            <w:r w:rsidR="00296994" w:rsidRPr="00F116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</w:t>
            </w:r>
            <w:r w:rsidR="002B27AF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236" w:type="dxa"/>
            <w:vAlign w:val="center"/>
          </w:tcPr>
          <w:p w14:paraId="64B85F42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26" w:type="dxa"/>
            <w:gridSpan w:val="5"/>
            <w:vAlign w:val="bottom"/>
          </w:tcPr>
          <w:p w14:paraId="102B6156" w14:textId="7C6C21AC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F116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2B27AF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</w:tr>
      <w:tr w:rsidR="00296994" w:rsidRPr="00F11650" w14:paraId="26D2310E" w14:textId="77777777" w:rsidTr="00F94949">
        <w:trPr>
          <w:trHeight w:val="770"/>
          <w:tblHeader/>
        </w:trPr>
        <w:tc>
          <w:tcPr>
            <w:tcW w:w="2189" w:type="dxa"/>
            <w:vAlign w:val="bottom"/>
            <w:hideMark/>
          </w:tcPr>
          <w:p w14:paraId="5AF34285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4BBFC2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84E58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B249C7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53FE5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30FD8C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057BB709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297935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BD526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CCE60D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252FE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56C50D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296994" w:rsidRPr="00F11650" w14:paraId="27FF76F9" w14:textId="77777777" w:rsidTr="00F94949">
        <w:trPr>
          <w:trHeight w:val="385"/>
          <w:tblHeader/>
        </w:trPr>
        <w:tc>
          <w:tcPr>
            <w:tcW w:w="2189" w:type="dxa"/>
            <w:vAlign w:val="bottom"/>
          </w:tcPr>
          <w:p w14:paraId="68B0BBCD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832" w:type="dxa"/>
            <w:gridSpan w:val="11"/>
            <w:vAlign w:val="bottom"/>
          </w:tcPr>
          <w:p w14:paraId="5F219FE1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F116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296994" w:rsidRPr="00F11650" w14:paraId="02E83305" w14:textId="77777777" w:rsidTr="00F94949">
        <w:trPr>
          <w:trHeight w:val="287"/>
        </w:trPr>
        <w:tc>
          <w:tcPr>
            <w:tcW w:w="2189" w:type="dxa"/>
            <w:vAlign w:val="bottom"/>
          </w:tcPr>
          <w:p w14:paraId="0E83E815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56B14E3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280D4F90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21B20DF9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6CEC7F2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05D97B7D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3632575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0DA0B214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68DC620F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9AACD83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589B024A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0" w:type="dxa"/>
            <w:vAlign w:val="bottom"/>
          </w:tcPr>
          <w:p w14:paraId="4DB3B9B5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6D69C6" w:rsidRPr="00F11650" w14:paraId="07B8E2B7" w14:textId="77777777" w:rsidTr="006D69C6">
        <w:trPr>
          <w:trHeight w:val="50"/>
        </w:trPr>
        <w:tc>
          <w:tcPr>
            <w:tcW w:w="2189" w:type="dxa"/>
            <w:vAlign w:val="bottom"/>
          </w:tcPr>
          <w:p w14:paraId="27CC051B" w14:textId="226EBA0A" w:rsidR="006D69C6" w:rsidRPr="00F11650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 (ก)</w:t>
            </w:r>
          </w:p>
        </w:tc>
        <w:tc>
          <w:tcPr>
            <w:tcW w:w="1105" w:type="dxa"/>
            <w:vAlign w:val="bottom"/>
          </w:tcPr>
          <w:p w14:paraId="58ECB453" w14:textId="61C59FF8" w:rsidR="006D69C6" w:rsidRPr="00F11650" w:rsidRDefault="009B6A1E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28,992</w:t>
            </w:r>
          </w:p>
        </w:tc>
        <w:tc>
          <w:tcPr>
            <w:tcW w:w="267" w:type="dxa"/>
            <w:vAlign w:val="bottom"/>
          </w:tcPr>
          <w:p w14:paraId="0BCEB3FD" w14:textId="77777777" w:rsidR="006D69C6" w:rsidRPr="00F11650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13DBB09A" w14:textId="4D805EEC" w:rsidR="006D69C6" w:rsidRPr="00F11650" w:rsidRDefault="006D69C6" w:rsidP="00566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6E12C68E" w14:textId="77777777" w:rsidR="006D69C6" w:rsidRPr="00F11650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15821C8" w14:textId="6F045E1E" w:rsidR="006D69C6" w:rsidRPr="00F11650" w:rsidRDefault="009B6A1E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28,992</w:t>
            </w:r>
          </w:p>
        </w:tc>
        <w:tc>
          <w:tcPr>
            <w:tcW w:w="236" w:type="dxa"/>
            <w:vAlign w:val="bottom"/>
          </w:tcPr>
          <w:p w14:paraId="0D14DA97" w14:textId="77777777" w:rsidR="006D69C6" w:rsidRPr="00F11650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41279AA" w14:textId="0598D52D" w:rsidR="006D69C6" w:rsidRPr="00F11650" w:rsidRDefault="002B27AF" w:rsidP="002B2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24,219</w:t>
            </w:r>
          </w:p>
        </w:tc>
        <w:tc>
          <w:tcPr>
            <w:tcW w:w="240" w:type="dxa"/>
            <w:vAlign w:val="bottom"/>
          </w:tcPr>
          <w:p w14:paraId="03D27269" w14:textId="77777777" w:rsidR="006D69C6" w:rsidRPr="00F11650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3B7BDF2A" w14:textId="403212ED" w:rsidR="006D69C6" w:rsidRPr="00F11650" w:rsidRDefault="00566E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1A2D30DE" w14:textId="77777777" w:rsidR="006D69C6" w:rsidRPr="00F11650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2B8699F" w14:textId="475AEC1A" w:rsidR="006D69C6" w:rsidRPr="00F11650" w:rsidRDefault="002B27AF" w:rsidP="002B2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24,219</w:t>
            </w:r>
          </w:p>
        </w:tc>
      </w:tr>
      <w:tr w:rsidR="006D69C6" w:rsidRPr="00F11650" w14:paraId="3F6494E3" w14:textId="77777777" w:rsidTr="006D69C6">
        <w:trPr>
          <w:trHeight w:val="50"/>
        </w:trPr>
        <w:tc>
          <w:tcPr>
            <w:tcW w:w="2189" w:type="dxa"/>
            <w:vAlign w:val="bottom"/>
          </w:tcPr>
          <w:p w14:paraId="7164EC17" w14:textId="5EBAF845" w:rsidR="006D69C6" w:rsidRPr="00F11650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สถาบันการเงิน (ก)</w:t>
            </w:r>
          </w:p>
        </w:tc>
        <w:tc>
          <w:tcPr>
            <w:tcW w:w="1105" w:type="dxa"/>
            <w:vAlign w:val="bottom"/>
          </w:tcPr>
          <w:p w14:paraId="47C23587" w14:textId="181291AF" w:rsidR="006D69C6" w:rsidRPr="00F11650" w:rsidRDefault="009B6A1E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26</w:t>
            </w:r>
            <w:r w:rsidR="002B27AF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,550</w:t>
            </w:r>
          </w:p>
        </w:tc>
        <w:tc>
          <w:tcPr>
            <w:tcW w:w="267" w:type="dxa"/>
            <w:vAlign w:val="bottom"/>
          </w:tcPr>
          <w:p w14:paraId="008C4999" w14:textId="77777777" w:rsidR="006D69C6" w:rsidRPr="00F11650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20F025FC" w14:textId="50C65D7F" w:rsidR="006D69C6" w:rsidRPr="00F11650" w:rsidRDefault="006D69C6" w:rsidP="00566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37EDFF41" w14:textId="77777777" w:rsidR="006D69C6" w:rsidRPr="00F11650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0662343" w14:textId="28252CB5" w:rsidR="006D69C6" w:rsidRPr="00F11650" w:rsidRDefault="009B6A1E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26</w:t>
            </w:r>
            <w:r w:rsidR="002B27AF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,550</w:t>
            </w:r>
          </w:p>
        </w:tc>
        <w:tc>
          <w:tcPr>
            <w:tcW w:w="236" w:type="dxa"/>
            <w:vAlign w:val="bottom"/>
          </w:tcPr>
          <w:p w14:paraId="29639DCE" w14:textId="77777777" w:rsidR="006D69C6" w:rsidRPr="00F11650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DA9A0DB" w14:textId="55BD74AD" w:rsidR="006D69C6" w:rsidRPr="00F11650" w:rsidRDefault="002B27AF" w:rsidP="002B2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  <w:tc>
          <w:tcPr>
            <w:tcW w:w="240" w:type="dxa"/>
            <w:vAlign w:val="bottom"/>
          </w:tcPr>
          <w:p w14:paraId="1F8CD42B" w14:textId="77777777" w:rsidR="006D69C6" w:rsidRPr="00F11650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8B42A98" w14:textId="14124352" w:rsidR="006D69C6" w:rsidRPr="00F11650" w:rsidRDefault="00566E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32D2F32B" w14:textId="77777777" w:rsidR="006D69C6" w:rsidRPr="00F11650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61C78C77" w14:textId="4F7D8B4D" w:rsidR="006D69C6" w:rsidRPr="00F11650" w:rsidRDefault="002B27AF" w:rsidP="002B2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41,000</w:t>
            </w:r>
          </w:p>
        </w:tc>
      </w:tr>
      <w:tr w:rsidR="00296994" w:rsidRPr="00F11650" w14:paraId="0C5720C3" w14:textId="77777777" w:rsidTr="00F94949">
        <w:trPr>
          <w:trHeight w:val="781"/>
        </w:trPr>
        <w:tc>
          <w:tcPr>
            <w:tcW w:w="2189" w:type="dxa"/>
            <w:vAlign w:val="bottom"/>
          </w:tcPr>
          <w:p w14:paraId="20F9E743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2E29C1C5" w14:textId="57920794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</w:t>
            </w:r>
            <w:r w:rsidR="006D69C6"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ข</w:t>
            </w: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05" w:type="dxa"/>
            <w:vAlign w:val="bottom"/>
          </w:tcPr>
          <w:p w14:paraId="12FB778A" w14:textId="214E9FCF" w:rsidR="00296994" w:rsidRPr="00F11650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17,</w:t>
            </w:r>
            <w:r w:rsidR="009B6A1E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266</w:t>
            </w:r>
          </w:p>
        </w:tc>
        <w:tc>
          <w:tcPr>
            <w:tcW w:w="267" w:type="dxa"/>
            <w:vAlign w:val="bottom"/>
          </w:tcPr>
          <w:p w14:paraId="54259BDC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41D91FA3" w14:textId="082508BD" w:rsidR="00296994" w:rsidRPr="00F11650" w:rsidRDefault="009B6A1E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59</w:t>
            </w:r>
            <w:r w:rsidR="002B27AF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649</w:t>
            </w:r>
          </w:p>
        </w:tc>
        <w:tc>
          <w:tcPr>
            <w:tcW w:w="238" w:type="dxa"/>
            <w:vAlign w:val="bottom"/>
          </w:tcPr>
          <w:p w14:paraId="419F8C74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0DC089F" w14:textId="0063D13E" w:rsidR="00296994" w:rsidRPr="00F11650" w:rsidRDefault="009B6A1E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76</w:t>
            </w:r>
            <w:r w:rsidR="006D69C6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915</w:t>
            </w:r>
          </w:p>
        </w:tc>
        <w:tc>
          <w:tcPr>
            <w:tcW w:w="236" w:type="dxa"/>
            <w:vAlign w:val="bottom"/>
          </w:tcPr>
          <w:p w14:paraId="3443845E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D39E45D" w14:textId="6A05DC9E" w:rsidR="00296994" w:rsidRPr="00F11650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10,526</w:t>
            </w:r>
          </w:p>
        </w:tc>
        <w:tc>
          <w:tcPr>
            <w:tcW w:w="240" w:type="dxa"/>
            <w:vAlign w:val="bottom"/>
          </w:tcPr>
          <w:p w14:paraId="50FA91EF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37BD68F9" w14:textId="31D2966A" w:rsidR="00296994" w:rsidRPr="00F11650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46,268</w:t>
            </w:r>
          </w:p>
        </w:tc>
        <w:tc>
          <w:tcPr>
            <w:tcW w:w="239" w:type="dxa"/>
            <w:vAlign w:val="bottom"/>
          </w:tcPr>
          <w:p w14:paraId="7870E88D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1E967019" w14:textId="4B88AFCA" w:rsidR="00296994" w:rsidRPr="00F11650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56,794</w:t>
            </w:r>
          </w:p>
        </w:tc>
      </w:tr>
      <w:tr w:rsidR="00296994" w:rsidRPr="00F11650" w14:paraId="6250BB2E" w14:textId="77777777" w:rsidTr="00F94949">
        <w:trPr>
          <w:trHeight w:val="385"/>
        </w:trPr>
        <w:tc>
          <w:tcPr>
            <w:tcW w:w="2189" w:type="dxa"/>
            <w:vAlign w:val="bottom"/>
            <w:hideMark/>
          </w:tcPr>
          <w:p w14:paraId="1C611405" w14:textId="760D1B35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F116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D69C6"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F116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05" w:type="dxa"/>
            <w:vAlign w:val="bottom"/>
          </w:tcPr>
          <w:p w14:paraId="5349BA5D" w14:textId="70DDC853" w:rsidR="00296994" w:rsidRPr="00F11650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</w:t>
            </w:r>
            <w:r w:rsidR="009B6A1E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240</w:t>
            </w:r>
          </w:p>
        </w:tc>
        <w:tc>
          <w:tcPr>
            <w:tcW w:w="267" w:type="dxa"/>
            <w:vAlign w:val="bottom"/>
          </w:tcPr>
          <w:p w14:paraId="4E7F649D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0843CB48" w14:textId="6EA59363" w:rsidR="00296994" w:rsidRPr="00F11650" w:rsidRDefault="009B6A1E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98,500</w:t>
            </w:r>
          </w:p>
        </w:tc>
        <w:tc>
          <w:tcPr>
            <w:tcW w:w="238" w:type="dxa"/>
            <w:vAlign w:val="bottom"/>
          </w:tcPr>
          <w:p w14:paraId="2BDA4061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EE49E0E" w14:textId="0B0DD22A" w:rsidR="00296994" w:rsidRPr="00F11650" w:rsidRDefault="00FB6C4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2B27AF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 w:rsidR="009B6A1E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9B6A1E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740</w:t>
            </w:r>
          </w:p>
        </w:tc>
        <w:tc>
          <w:tcPr>
            <w:tcW w:w="236" w:type="dxa"/>
            <w:vAlign w:val="bottom"/>
          </w:tcPr>
          <w:p w14:paraId="5390709A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73CA4FA" w14:textId="657BA2BA" w:rsidR="00296994" w:rsidRPr="00F11650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7,50</w:t>
            </w:r>
            <w:r w:rsidR="009A4540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0" w:type="dxa"/>
            <w:vAlign w:val="bottom"/>
          </w:tcPr>
          <w:p w14:paraId="1C91ED47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25488A32" w14:textId="7EF6795F" w:rsidR="00296994" w:rsidRPr="00F11650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102,010</w:t>
            </w:r>
          </w:p>
        </w:tc>
        <w:tc>
          <w:tcPr>
            <w:tcW w:w="239" w:type="dxa"/>
            <w:vAlign w:val="bottom"/>
          </w:tcPr>
          <w:p w14:paraId="6AEA6BFD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3E3DC238" w14:textId="759D665D" w:rsidR="00296994" w:rsidRPr="00F11650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109,51</w:t>
            </w:r>
            <w:r w:rsidR="009A4540" w:rsidRPr="00F1165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</w:tr>
      <w:tr w:rsidR="00296994" w:rsidRPr="00F11650" w14:paraId="09CEC3C6" w14:textId="77777777" w:rsidTr="00FB6C4F">
        <w:trPr>
          <w:trHeight w:val="60"/>
        </w:trPr>
        <w:tc>
          <w:tcPr>
            <w:tcW w:w="2189" w:type="dxa"/>
            <w:vAlign w:val="bottom"/>
            <w:hideMark/>
          </w:tcPr>
          <w:p w14:paraId="4E29AF93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16867" w14:textId="54AD95BF" w:rsidR="00296994" w:rsidRPr="00F11650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  <w:r w:rsidR="009B6A1E"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</w:t>
            </w: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9B6A1E"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048</w:t>
            </w:r>
          </w:p>
        </w:tc>
        <w:tc>
          <w:tcPr>
            <w:tcW w:w="267" w:type="dxa"/>
            <w:vAlign w:val="bottom"/>
          </w:tcPr>
          <w:p w14:paraId="584F14A1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D73CD4" w14:textId="5226C016" w:rsidR="00296994" w:rsidRPr="00F11650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9B6A1E"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58</w:t>
            </w: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9B6A1E"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</w:t>
            </w:r>
            <w:r w:rsidR="008C0EF1"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38" w:type="dxa"/>
            <w:vAlign w:val="bottom"/>
          </w:tcPr>
          <w:p w14:paraId="184570C7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43B2A" w14:textId="09953FB2" w:rsidR="00296994" w:rsidRPr="00F11650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="009B6A1E"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38</w:t>
            </w: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9B6A1E"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197</w:t>
            </w:r>
          </w:p>
        </w:tc>
        <w:tc>
          <w:tcPr>
            <w:tcW w:w="236" w:type="dxa"/>
            <w:vAlign w:val="bottom"/>
          </w:tcPr>
          <w:p w14:paraId="2C5E8EEE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9DFDAD" w14:textId="5B9060B2" w:rsidR="00296994" w:rsidRPr="00F11650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83,24</w:t>
            </w:r>
            <w:r w:rsidR="009A4540"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40" w:type="dxa"/>
            <w:vAlign w:val="bottom"/>
          </w:tcPr>
          <w:p w14:paraId="4219BF0C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30A18" w14:textId="73B18E59" w:rsidR="00296994" w:rsidRPr="00F11650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148,278</w:t>
            </w:r>
          </w:p>
        </w:tc>
        <w:tc>
          <w:tcPr>
            <w:tcW w:w="239" w:type="dxa"/>
            <w:vAlign w:val="bottom"/>
          </w:tcPr>
          <w:p w14:paraId="056739A7" w14:textId="77777777" w:rsidR="00296994" w:rsidRPr="00F11650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B63C1" w14:textId="1844DCA9" w:rsidR="00296994" w:rsidRPr="00F11650" w:rsidRDefault="002B27A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231,52</w:t>
            </w:r>
            <w:r w:rsidR="009A4540" w:rsidRPr="00F1165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</w:t>
            </w:r>
          </w:p>
        </w:tc>
      </w:tr>
    </w:tbl>
    <w:p w14:paraId="573ECCEA" w14:textId="77777777" w:rsidR="005F6758" w:rsidRPr="00F11650" w:rsidRDefault="005F6758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3893E8" w14:textId="77777777" w:rsidR="00204ED2" w:rsidRPr="00F11650" w:rsidRDefault="00204ED2">
      <w:pPr>
        <w:rPr>
          <w:rFonts w:asciiTheme="majorBidi" w:hAnsiTheme="majorBidi" w:cstheme="majorBidi"/>
          <w:sz w:val="30"/>
          <w:szCs w:val="30"/>
          <w:cs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B926DEA" w14:textId="3A530D78" w:rsidR="00805A41" w:rsidRPr="00F11650" w:rsidRDefault="00805A41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หนี้สินที่มีภาระดอกเบี้ยส่วนที่มีหลักประกัน</w:t>
      </w:r>
      <w:r w:rsidR="00BA6586" w:rsidRPr="00F11650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B6A" w:rsidRPr="00F1165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53176" w:rsidRPr="00F11650">
        <w:rPr>
          <w:rFonts w:asciiTheme="majorBidi" w:hAnsiTheme="majorBidi" w:cstheme="majorBidi"/>
          <w:sz w:val="30"/>
          <w:szCs w:val="30"/>
        </w:rPr>
        <w:t>3</w:t>
      </w:r>
      <w:r w:rsidR="00BC2180" w:rsidRPr="00F11650">
        <w:rPr>
          <w:rFonts w:asciiTheme="majorBidi" w:hAnsiTheme="majorBidi" w:cstheme="majorBidi"/>
          <w:sz w:val="30"/>
          <w:szCs w:val="30"/>
        </w:rPr>
        <w:t>0</w:t>
      </w:r>
      <w:r w:rsidR="00653176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BC2180" w:rsidRPr="00F1165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80D16"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B6A" w:rsidRPr="00F11650">
        <w:rPr>
          <w:rFonts w:asciiTheme="majorBidi" w:hAnsiTheme="majorBidi" w:cstheme="majorBidi"/>
          <w:sz w:val="30"/>
          <w:szCs w:val="30"/>
        </w:rPr>
        <w:t>256</w:t>
      </w:r>
      <w:r w:rsidR="002B27AF" w:rsidRPr="00F11650">
        <w:rPr>
          <w:rFonts w:asciiTheme="majorBidi" w:hAnsiTheme="majorBidi" w:cstheme="majorBidi"/>
          <w:sz w:val="30"/>
          <w:szCs w:val="30"/>
        </w:rPr>
        <w:t>7</w:t>
      </w:r>
      <w:r w:rsidR="005D7B6A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F11650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F11650">
        <w:rPr>
          <w:rFonts w:asciiTheme="majorBidi" w:hAnsiTheme="majorBidi" w:cstheme="majorBidi"/>
          <w:sz w:val="30"/>
          <w:szCs w:val="30"/>
        </w:rPr>
        <w:t xml:space="preserve">      31 </w:t>
      </w:r>
      <w:r w:rsidR="005D7B6A" w:rsidRPr="00F1165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F11650">
        <w:rPr>
          <w:rFonts w:asciiTheme="majorBidi" w:hAnsiTheme="majorBidi" w:cstheme="majorBidi"/>
          <w:sz w:val="30"/>
          <w:szCs w:val="30"/>
        </w:rPr>
        <w:t>256</w:t>
      </w:r>
      <w:r w:rsidR="002B27AF" w:rsidRPr="00F11650">
        <w:rPr>
          <w:rFonts w:asciiTheme="majorBidi" w:hAnsiTheme="majorBidi" w:cstheme="majorBidi"/>
          <w:sz w:val="30"/>
          <w:szCs w:val="30"/>
        </w:rPr>
        <w:t>6</w:t>
      </w:r>
      <w:r w:rsidR="005D7B6A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>มีรายละเอียดของหลักประกันซึ่งเป็นสินทรัพย์ของ</w:t>
      </w:r>
      <w:r w:rsidR="00B070A3" w:rsidRPr="00F11650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1165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070A3" w:rsidRPr="00F11650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F11650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D910158" w14:textId="079455C3" w:rsidR="005D7B6A" w:rsidRPr="00F11650" w:rsidRDefault="005D7B6A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1"/>
        <w:gridCol w:w="1161"/>
        <w:gridCol w:w="271"/>
        <w:gridCol w:w="1165"/>
        <w:gridCol w:w="269"/>
        <w:gridCol w:w="1163"/>
        <w:gridCol w:w="264"/>
        <w:gridCol w:w="1109"/>
      </w:tblGrid>
      <w:tr w:rsidR="0092202C" w:rsidRPr="00F11650" w14:paraId="0C78322C" w14:textId="77777777" w:rsidTr="0092202C">
        <w:trPr>
          <w:trHeight w:val="405"/>
          <w:tblHeader/>
        </w:trPr>
        <w:tc>
          <w:tcPr>
            <w:tcW w:w="1990" w:type="pct"/>
          </w:tcPr>
          <w:p w14:paraId="16A5F0B8" w14:textId="77777777" w:rsidR="0092202C" w:rsidRPr="00F11650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</w:tcPr>
          <w:p w14:paraId="65D272D2" w14:textId="671D36AA" w:rsidR="0092202C" w:rsidRPr="00F11650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58BC9B0" w14:textId="77777777" w:rsidR="0092202C" w:rsidRPr="00F11650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  <w:vAlign w:val="bottom"/>
          </w:tcPr>
          <w:p w14:paraId="1D096519" w14:textId="1F3CAC4A" w:rsidR="0092202C" w:rsidRPr="00F11650" w:rsidRDefault="0092202C" w:rsidP="006D69C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7AF" w:rsidRPr="00F11650" w14:paraId="632C7AE9" w14:textId="77777777" w:rsidTr="006D69C6">
        <w:trPr>
          <w:trHeight w:val="405"/>
          <w:tblHeader/>
        </w:trPr>
        <w:tc>
          <w:tcPr>
            <w:tcW w:w="1990" w:type="pct"/>
          </w:tcPr>
          <w:p w14:paraId="50672B67" w14:textId="77777777" w:rsidR="002B27AF" w:rsidRPr="00F11650" w:rsidRDefault="002B27AF" w:rsidP="002B27A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20F8FC91" w14:textId="32F8EDC4" w:rsidR="002B27AF" w:rsidRPr="00F11650" w:rsidRDefault="00BC2180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</w:tcPr>
          <w:p w14:paraId="0AFDFA9B" w14:textId="77777777" w:rsidR="002B27AF" w:rsidRPr="00F11650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C83BB10" w14:textId="77777777" w:rsidR="002B27AF" w:rsidRPr="00F11650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74AC3BD6" w14:textId="77777777" w:rsidR="002B27AF" w:rsidRPr="00F11650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E807795" w14:textId="68C1D00E" w:rsidR="002B27AF" w:rsidRPr="00F11650" w:rsidRDefault="00BC2180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717845E6" w14:textId="77777777" w:rsidR="002B27AF" w:rsidRPr="00F11650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E1E804B" w14:textId="661785BF" w:rsidR="002B27AF" w:rsidRPr="00F11650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B27AF" w:rsidRPr="00F11650" w14:paraId="1E36D7AB" w14:textId="77777777" w:rsidTr="006D69C6">
        <w:trPr>
          <w:trHeight w:val="395"/>
          <w:tblHeader/>
        </w:trPr>
        <w:tc>
          <w:tcPr>
            <w:tcW w:w="1990" w:type="pct"/>
          </w:tcPr>
          <w:p w14:paraId="3C74294B" w14:textId="77777777" w:rsidR="002B27AF" w:rsidRPr="00F11650" w:rsidRDefault="002B27AF" w:rsidP="002B27A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4F60E442" w14:textId="3F74A367" w:rsidR="002B27AF" w:rsidRPr="00F11650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" w:type="pct"/>
          </w:tcPr>
          <w:p w14:paraId="532192CA" w14:textId="77777777" w:rsidR="002B27AF" w:rsidRPr="00F11650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A092EEB" w14:textId="3460272A" w:rsidR="002B27AF" w:rsidRPr="00F11650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5D59B78C" w14:textId="77777777" w:rsidR="002B27AF" w:rsidRPr="00F11650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5E36F51" w14:textId="65EC74E4" w:rsidR="002B27AF" w:rsidRPr="00F11650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11326120" w14:textId="77777777" w:rsidR="002B27AF" w:rsidRPr="00F11650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4C4D547" w14:textId="1B8269C2" w:rsidR="002B27AF" w:rsidRPr="00F11650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70C97" w:rsidRPr="00F11650" w14:paraId="2FFB01E9" w14:textId="77777777" w:rsidTr="001D008A">
        <w:trPr>
          <w:trHeight w:val="395"/>
          <w:tblHeader/>
        </w:trPr>
        <w:tc>
          <w:tcPr>
            <w:tcW w:w="1990" w:type="pct"/>
          </w:tcPr>
          <w:p w14:paraId="38FC6A8D" w14:textId="77777777" w:rsidR="00E70C97" w:rsidRPr="00F11650" w:rsidRDefault="00E70C97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46907C3D" w14:textId="77777777" w:rsidR="00E70C97" w:rsidRPr="00F11650" w:rsidRDefault="00E70C97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0C97" w:rsidRPr="00F11650" w14:paraId="00F1DC9B" w14:textId="77777777" w:rsidTr="006D69C6">
        <w:trPr>
          <w:trHeight w:val="376"/>
        </w:trPr>
        <w:tc>
          <w:tcPr>
            <w:tcW w:w="1990" w:type="pct"/>
          </w:tcPr>
          <w:p w14:paraId="3B6ED82D" w14:textId="4991525C" w:rsidR="00E70C97" w:rsidRPr="00F11650" w:rsidRDefault="00E70C97" w:rsidP="00E70C9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7" w:type="pct"/>
          </w:tcPr>
          <w:p w14:paraId="2667F72A" w14:textId="53FB7346" w:rsidR="00E70C97" w:rsidRPr="00F11650" w:rsidRDefault="00DF2349" w:rsidP="00D65FF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51" w:type="pct"/>
          </w:tcPr>
          <w:p w14:paraId="7D81BE4D" w14:textId="77777777" w:rsidR="00E70C97" w:rsidRPr="00F11650" w:rsidRDefault="00E70C97" w:rsidP="00E70C9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756E8B14" w14:textId="2FAEF3B9" w:rsidR="00E70C97" w:rsidRPr="00F11650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11,989</w:t>
            </w:r>
          </w:p>
        </w:tc>
        <w:tc>
          <w:tcPr>
            <w:tcW w:w="150" w:type="pct"/>
          </w:tcPr>
          <w:p w14:paraId="2CDA68E4" w14:textId="77777777" w:rsidR="00E70C97" w:rsidRPr="00F11650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1F6B896" w14:textId="3DDD22F3" w:rsidR="00E70C97" w:rsidRPr="00F11650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147" w:type="pct"/>
          </w:tcPr>
          <w:p w14:paraId="01143075" w14:textId="77777777" w:rsidR="00E70C97" w:rsidRPr="00F11650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93A36F" w14:textId="75146052" w:rsidR="00E70C97" w:rsidRPr="00F11650" w:rsidRDefault="002B27AF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</w:tr>
      <w:tr w:rsidR="00E70C97" w:rsidRPr="00F11650" w14:paraId="3082462F" w14:textId="77777777" w:rsidTr="00CC5668">
        <w:trPr>
          <w:trHeight w:val="386"/>
        </w:trPr>
        <w:tc>
          <w:tcPr>
            <w:tcW w:w="1990" w:type="pct"/>
          </w:tcPr>
          <w:p w14:paraId="59307C6B" w14:textId="671172F4" w:rsidR="00E70C97" w:rsidRPr="00F11650" w:rsidRDefault="00E70C97" w:rsidP="00E70C9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421EEDC" w14:textId="70508EE2" w:rsidR="00E70C97" w:rsidRPr="00F11650" w:rsidRDefault="00DF2349" w:rsidP="00D65FF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191,861</w:t>
            </w:r>
          </w:p>
        </w:tc>
        <w:tc>
          <w:tcPr>
            <w:tcW w:w="151" w:type="pct"/>
            <w:vAlign w:val="bottom"/>
          </w:tcPr>
          <w:p w14:paraId="14D54D89" w14:textId="77777777" w:rsidR="00E70C97" w:rsidRPr="00F11650" w:rsidRDefault="00E70C97" w:rsidP="00CC5668">
            <w:pPr>
              <w:pStyle w:val="BodyText"/>
              <w:tabs>
                <w:tab w:val="decimal" w:pos="31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60C2B8D" w14:textId="2A534333" w:rsidR="00E70C97" w:rsidRPr="00F11650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136,534</w:t>
            </w:r>
          </w:p>
        </w:tc>
        <w:tc>
          <w:tcPr>
            <w:tcW w:w="150" w:type="pct"/>
          </w:tcPr>
          <w:p w14:paraId="2BEFB590" w14:textId="77777777" w:rsidR="00E70C97" w:rsidRPr="00F11650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6151A06" w14:textId="380772E0" w:rsidR="00E70C97" w:rsidRPr="00F11650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2349" w:rsidRPr="00F11650">
              <w:rPr>
                <w:rFonts w:asciiTheme="majorBidi" w:hAnsiTheme="majorBidi" w:cstheme="majorBidi"/>
                <w:sz w:val="30"/>
                <w:szCs w:val="30"/>
              </w:rPr>
              <w:t>69,431</w:t>
            </w:r>
          </w:p>
        </w:tc>
        <w:tc>
          <w:tcPr>
            <w:tcW w:w="147" w:type="pct"/>
          </w:tcPr>
          <w:p w14:paraId="12942150" w14:textId="77777777" w:rsidR="00E70C97" w:rsidRPr="00F11650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CEB854" w14:textId="1D5826FF" w:rsidR="00E70C97" w:rsidRPr="00F11650" w:rsidRDefault="002B27AF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114,104</w:t>
            </w:r>
          </w:p>
        </w:tc>
      </w:tr>
      <w:tr w:rsidR="00E70C97" w:rsidRPr="00F11650" w14:paraId="2E2DF17A" w14:textId="77777777" w:rsidTr="006D69C6">
        <w:trPr>
          <w:trHeight w:val="386"/>
        </w:trPr>
        <w:tc>
          <w:tcPr>
            <w:tcW w:w="1990" w:type="pct"/>
          </w:tcPr>
          <w:p w14:paraId="59A8C7F3" w14:textId="31123D2C" w:rsidR="00E70C97" w:rsidRPr="00F11650" w:rsidRDefault="00E70C97" w:rsidP="00E70C9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3B0BA479" w14:textId="0777D8C3" w:rsidR="00E70C97" w:rsidRPr="00F11650" w:rsidRDefault="00DF2349" w:rsidP="001D008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197,861</w:t>
            </w:r>
          </w:p>
        </w:tc>
        <w:tc>
          <w:tcPr>
            <w:tcW w:w="151" w:type="pct"/>
          </w:tcPr>
          <w:p w14:paraId="48B18A2D" w14:textId="77777777" w:rsidR="00E70C97" w:rsidRPr="00F11650" w:rsidRDefault="00E70C97" w:rsidP="00E70C9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E0EC07B" w14:textId="28D40EF7" w:rsidR="00E70C97" w:rsidRPr="00F11650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148,523</w:t>
            </w:r>
          </w:p>
        </w:tc>
        <w:tc>
          <w:tcPr>
            <w:tcW w:w="150" w:type="pct"/>
          </w:tcPr>
          <w:p w14:paraId="76FB0A3E" w14:textId="77777777" w:rsidR="00E70C97" w:rsidRPr="00F11650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7C4EB61" w14:textId="1984B85E" w:rsidR="00E70C97" w:rsidRPr="00F11650" w:rsidRDefault="002B27A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173,931</w:t>
            </w:r>
          </w:p>
        </w:tc>
        <w:tc>
          <w:tcPr>
            <w:tcW w:w="147" w:type="pct"/>
          </w:tcPr>
          <w:p w14:paraId="7886AFA4" w14:textId="77777777" w:rsidR="00E70C97" w:rsidRPr="00F11650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20D2AC0" w14:textId="2DCEF5D9" w:rsidR="00E70C97" w:rsidRPr="00F11650" w:rsidRDefault="002B27AF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118,604</w:t>
            </w:r>
          </w:p>
        </w:tc>
      </w:tr>
    </w:tbl>
    <w:p w14:paraId="7135D833" w14:textId="588EE08E" w:rsidR="00144D56" w:rsidRPr="00F11650" w:rsidRDefault="00144D56">
      <w:pPr>
        <w:rPr>
          <w:rFonts w:asciiTheme="majorBidi" w:hAnsiTheme="majorBidi" w:cstheme="majorBidi"/>
          <w:sz w:val="30"/>
          <w:szCs w:val="30"/>
        </w:rPr>
      </w:pPr>
    </w:p>
    <w:p w14:paraId="7E384BDE" w14:textId="074381B2" w:rsidR="00EB24A9" w:rsidRPr="00F11650" w:rsidRDefault="004F56AB" w:rsidP="00854E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2B1612" w:rsidRPr="00F11650">
        <w:rPr>
          <w:rFonts w:asciiTheme="majorBidi" w:hAnsiTheme="majorBidi" w:cstheme="majorBidi"/>
          <w:sz w:val="30"/>
          <w:szCs w:val="30"/>
        </w:rPr>
        <w:t xml:space="preserve">  </w:t>
      </w:r>
      <w:r w:rsidR="00DF2349" w:rsidRPr="00F11650">
        <w:rPr>
          <w:rFonts w:asciiTheme="majorBidi" w:hAnsiTheme="majorBidi" w:cstheme="majorBidi"/>
          <w:sz w:val="30"/>
          <w:szCs w:val="30"/>
        </w:rPr>
        <w:t>3</w:t>
      </w:r>
      <w:r w:rsidR="00BC2180" w:rsidRPr="00F11650">
        <w:rPr>
          <w:rFonts w:asciiTheme="majorBidi" w:hAnsiTheme="majorBidi" w:cstheme="majorBidi"/>
          <w:sz w:val="30"/>
          <w:szCs w:val="30"/>
        </w:rPr>
        <w:t>0</w:t>
      </w:r>
      <w:r w:rsidR="00D65FF6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BC2180" w:rsidRPr="00F1165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5FF6" w:rsidRPr="00F11650">
        <w:rPr>
          <w:rFonts w:asciiTheme="majorBidi" w:hAnsiTheme="majorBidi" w:cstheme="majorBidi"/>
          <w:sz w:val="30"/>
          <w:szCs w:val="30"/>
        </w:rPr>
        <w:t xml:space="preserve"> 256</w:t>
      </w:r>
      <w:r w:rsidR="00DF2349" w:rsidRPr="00F11650">
        <w:rPr>
          <w:rFonts w:asciiTheme="majorBidi" w:hAnsiTheme="majorBidi" w:cstheme="majorBidi"/>
          <w:sz w:val="30"/>
          <w:szCs w:val="30"/>
        </w:rPr>
        <w:t>7</w:t>
      </w:r>
      <w:r w:rsidR="005D7B6A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F11650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F11650">
        <w:rPr>
          <w:rFonts w:asciiTheme="majorBidi" w:hAnsiTheme="majorBidi" w:cstheme="majorBidi"/>
          <w:sz w:val="30"/>
          <w:szCs w:val="30"/>
        </w:rPr>
        <w:t xml:space="preserve">31 </w:t>
      </w:r>
      <w:r w:rsidR="005D7B6A" w:rsidRPr="00F1165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F11650">
        <w:rPr>
          <w:rFonts w:asciiTheme="majorBidi" w:hAnsiTheme="majorBidi" w:cstheme="majorBidi"/>
          <w:sz w:val="30"/>
          <w:szCs w:val="30"/>
        </w:rPr>
        <w:t>256</w:t>
      </w:r>
      <w:r w:rsidR="00DF2349" w:rsidRPr="00F11650">
        <w:rPr>
          <w:rFonts w:asciiTheme="majorBidi" w:hAnsiTheme="majorBidi" w:cstheme="majorBidi"/>
          <w:sz w:val="30"/>
          <w:szCs w:val="30"/>
        </w:rPr>
        <w:t>6</w:t>
      </w:r>
      <w:r w:rsidR="005D7B6A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72F72C7" w14:textId="77777777" w:rsidR="002C4FD1" w:rsidRPr="00F11650" w:rsidRDefault="002C4FD1" w:rsidP="00FB6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92202C" w:rsidRPr="00F11650" w14:paraId="737F10C1" w14:textId="77777777" w:rsidTr="00C92102">
        <w:trPr>
          <w:trHeight w:val="427"/>
          <w:tblHeader/>
        </w:trPr>
        <w:tc>
          <w:tcPr>
            <w:tcW w:w="1988" w:type="pct"/>
          </w:tcPr>
          <w:p w14:paraId="44B22DFA" w14:textId="77777777" w:rsidR="0092202C" w:rsidRPr="00F11650" w:rsidRDefault="0092202C" w:rsidP="003A05F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241A9EE0" w14:textId="45F5D451" w:rsidR="0092202C" w:rsidRPr="00F11650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C4DCE83" w14:textId="77777777" w:rsidR="0092202C" w:rsidRPr="00F11650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70A48B40" w14:textId="3DD8A698" w:rsidR="0092202C" w:rsidRPr="00F11650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349" w:rsidRPr="00F11650" w14:paraId="56F98775" w14:textId="77777777" w:rsidTr="00C92102">
        <w:trPr>
          <w:trHeight w:val="427"/>
          <w:tblHeader/>
        </w:trPr>
        <w:tc>
          <w:tcPr>
            <w:tcW w:w="1988" w:type="pct"/>
          </w:tcPr>
          <w:p w14:paraId="01F0ECCD" w14:textId="77777777" w:rsidR="00DF2349" w:rsidRPr="00F11650" w:rsidRDefault="00DF2349" w:rsidP="00DF23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12B91884" w14:textId="61E9512F" w:rsidR="00DF2349" w:rsidRPr="00F11650" w:rsidRDefault="00BC2180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1" w:type="pct"/>
          </w:tcPr>
          <w:p w14:paraId="61EE4197" w14:textId="77777777" w:rsidR="00DF2349" w:rsidRPr="00F11650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C573332" w14:textId="4FE503CE" w:rsidR="00DF2349" w:rsidRPr="00F11650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" w:type="pct"/>
          </w:tcPr>
          <w:p w14:paraId="0853C9E1" w14:textId="77777777" w:rsidR="00DF2349" w:rsidRPr="00F11650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1745F82" w14:textId="03CE2579" w:rsidR="00DF2349" w:rsidRPr="00F11650" w:rsidRDefault="00BC2180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3880BC7E" w14:textId="77777777" w:rsidR="00DF2349" w:rsidRPr="00F11650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DCC0571" w14:textId="3922CB29" w:rsidR="00DF2349" w:rsidRPr="00F11650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F2349" w:rsidRPr="00F11650" w14:paraId="2FF35C0E" w14:textId="77777777" w:rsidTr="00C92102">
        <w:trPr>
          <w:trHeight w:val="417"/>
          <w:tblHeader/>
        </w:trPr>
        <w:tc>
          <w:tcPr>
            <w:tcW w:w="1988" w:type="pct"/>
          </w:tcPr>
          <w:p w14:paraId="3DCE7151" w14:textId="77777777" w:rsidR="00DF2349" w:rsidRPr="00F11650" w:rsidRDefault="00DF2349" w:rsidP="00DF23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3DDF3CA" w14:textId="427DF7C8" w:rsidR="00DF2349" w:rsidRPr="00F11650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" w:type="pct"/>
          </w:tcPr>
          <w:p w14:paraId="64DE4B2C" w14:textId="77777777" w:rsidR="00DF2349" w:rsidRPr="00F11650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EF6B911" w14:textId="51D715E9" w:rsidR="00DF2349" w:rsidRPr="00F11650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" w:type="pct"/>
          </w:tcPr>
          <w:p w14:paraId="1A26921A" w14:textId="77777777" w:rsidR="00DF2349" w:rsidRPr="00F11650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4BFA984" w14:textId="4D3971F5" w:rsidR="00DF2349" w:rsidRPr="00F11650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57D6FE06" w14:textId="77777777" w:rsidR="00DF2349" w:rsidRPr="00F11650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DDC1A8C" w14:textId="2EE7923B" w:rsidR="00DF2349" w:rsidRPr="00F11650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A05F9" w:rsidRPr="00F11650" w14:paraId="2AA7BEE3" w14:textId="77777777" w:rsidTr="003A05F9">
        <w:trPr>
          <w:trHeight w:val="417"/>
          <w:tblHeader/>
        </w:trPr>
        <w:tc>
          <w:tcPr>
            <w:tcW w:w="1988" w:type="pct"/>
          </w:tcPr>
          <w:p w14:paraId="261F4DD8" w14:textId="77777777" w:rsidR="003A05F9" w:rsidRPr="00F11650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19FA1942" w14:textId="77777777" w:rsidR="003A05F9" w:rsidRPr="00F11650" w:rsidRDefault="003A05F9" w:rsidP="003A05F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05F9" w:rsidRPr="00F11650" w14:paraId="3EE6A1CD" w14:textId="77777777" w:rsidTr="00C92102">
        <w:trPr>
          <w:trHeight w:val="397"/>
        </w:trPr>
        <w:tc>
          <w:tcPr>
            <w:tcW w:w="1988" w:type="pct"/>
          </w:tcPr>
          <w:p w14:paraId="0052D001" w14:textId="13397335" w:rsidR="003A05F9" w:rsidRPr="00F11650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48" w:type="pct"/>
          </w:tcPr>
          <w:p w14:paraId="0402590F" w14:textId="44B6810E" w:rsidR="003A05F9" w:rsidRPr="00F11650" w:rsidRDefault="00BC2180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81,216</w:t>
            </w:r>
          </w:p>
        </w:tc>
        <w:tc>
          <w:tcPr>
            <w:tcW w:w="151" w:type="pct"/>
          </w:tcPr>
          <w:p w14:paraId="691F4BBF" w14:textId="77777777" w:rsidR="003A05F9" w:rsidRPr="00F11650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0A9C88B" w14:textId="3B6346FB" w:rsidR="003A05F9" w:rsidRPr="00F11650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98,234</w:t>
            </w:r>
          </w:p>
        </w:tc>
        <w:tc>
          <w:tcPr>
            <w:tcW w:w="135" w:type="pct"/>
          </w:tcPr>
          <w:p w14:paraId="3C7F749B" w14:textId="77777777" w:rsidR="003A05F9" w:rsidRPr="00F11650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A93EBF" w14:textId="536C41F0" w:rsidR="003A05F9" w:rsidRPr="00F11650" w:rsidRDefault="00BC2180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72,808</w:t>
            </w:r>
          </w:p>
        </w:tc>
        <w:tc>
          <w:tcPr>
            <w:tcW w:w="147" w:type="pct"/>
          </w:tcPr>
          <w:p w14:paraId="77D8D018" w14:textId="77777777" w:rsidR="003A05F9" w:rsidRPr="00F11650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B41717" w14:textId="012A72D2" w:rsidR="003A05F9" w:rsidRPr="00F11650" w:rsidRDefault="00732F41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75,745</w:t>
            </w:r>
          </w:p>
        </w:tc>
      </w:tr>
      <w:tr w:rsidR="003A05F9" w:rsidRPr="00F11650" w14:paraId="3A24E5D4" w14:textId="77777777" w:rsidTr="00C92102">
        <w:trPr>
          <w:trHeight w:val="407"/>
        </w:trPr>
        <w:tc>
          <w:tcPr>
            <w:tcW w:w="1988" w:type="pct"/>
          </w:tcPr>
          <w:p w14:paraId="76148A14" w14:textId="1E0585B2" w:rsidR="003A05F9" w:rsidRPr="00F11650" w:rsidRDefault="003A05F9" w:rsidP="003A05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48" w:type="pct"/>
          </w:tcPr>
          <w:p w14:paraId="0D0206F2" w14:textId="7AB7C251" w:rsidR="003A05F9" w:rsidRPr="00F11650" w:rsidRDefault="00BC2180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65,827</w:t>
            </w:r>
          </w:p>
        </w:tc>
        <w:tc>
          <w:tcPr>
            <w:tcW w:w="151" w:type="pct"/>
          </w:tcPr>
          <w:p w14:paraId="21D13820" w14:textId="77777777" w:rsidR="003A05F9" w:rsidRPr="00F11650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262DEAA" w14:textId="4DA03F08" w:rsidR="003A05F9" w:rsidRPr="00F11650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51,110</w:t>
            </w:r>
          </w:p>
        </w:tc>
        <w:tc>
          <w:tcPr>
            <w:tcW w:w="135" w:type="pct"/>
          </w:tcPr>
          <w:p w14:paraId="5605250E" w14:textId="77777777" w:rsidR="003A05F9" w:rsidRPr="00F11650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E6B6952" w14:textId="73F20303" w:rsidR="003A05F9" w:rsidRPr="00F11650" w:rsidRDefault="00BC2180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55,827</w:t>
            </w:r>
          </w:p>
        </w:tc>
        <w:tc>
          <w:tcPr>
            <w:tcW w:w="147" w:type="pct"/>
          </w:tcPr>
          <w:p w14:paraId="19B44376" w14:textId="77777777" w:rsidR="003A05F9" w:rsidRPr="00F11650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38CC316" w14:textId="19CD9558" w:rsidR="003A05F9" w:rsidRPr="00F11650" w:rsidRDefault="00732F41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41,110</w:t>
            </w:r>
          </w:p>
        </w:tc>
      </w:tr>
      <w:tr w:rsidR="003A05F9" w:rsidRPr="00F11650" w14:paraId="5C05D102" w14:textId="77777777" w:rsidTr="00C92102">
        <w:trPr>
          <w:trHeight w:val="397"/>
        </w:trPr>
        <w:tc>
          <w:tcPr>
            <w:tcW w:w="1988" w:type="pct"/>
          </w:tcPr>
          <w:p w14:paraId="30DA0426" w14:textId="327284D0" w:rsidR="003A05F9" w:rsidRPr="00F11650" w:rsidRDefault="003A05F9" w:rsidP="003A05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6DDF501" w14:textId="2E0CCD38" w:rsidR="003A05F9" w:rsidRPr="00F11650" w:rsidRDefault="00BC2180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3,822</w:t>
            </w:r>
          </w:p>
        </w:tc>
        <w:tc>
          <w:tcPr>
            <w:tcW w:w="151" w:type="pct"/>
          </w:tcPr>
          <w:p w14:paraId="7C0D00F9" w14:textId="77777777" w:rsidR="003A05F9" w:rsidRPr="00F11650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9EB59F4" w14:textId="78A677CF" w:rsidR="003A05F9" w:rsidRPr="00F11650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5,158</w:t>
            </w:r>
          </w:p>
        </w:tc>
        <w:tc>
          <w:tcPr>
            <w:tcW w:w="135" w:type="pct"/>
          </w:tcPr>
          <w:p w14:paraId="74E6A51A" w14:textId="77777777" w:rsidR="003A05F9" w:rsidRPr="00F11650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F58D0E1" w14:textId="77725529" w:rsidR="003A05F9" w:rsidRPr="00F11650" w:rsidRDefault="00BC2180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3,822</w:t>
            </w:r>
          </w:p>
        </w:tc>
        <w:tc>
          <w:tcPr>
            <w:tcW w:w="147" w:type="pct"/>
          </w:tcPr>
          <w:p w14:paraId="1D521A16" w14:textId="77777777" w:rsidR="003A05F9" w:rsidRPr="00F11650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1BF895E" w14:textId="20AF177D" w:rsidR="003A05F9" w:rsidRPr="00F11650" w:rsidRDefault="00732F41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5,158</w:t>
            </w:r>
          </w:p>
        </w:tc>
      </w:tr>
      <w:tr w:rsidR="003A05F9" w:rsidRPr="00F11650" w14:paraId="55768BD0" w14:textId="77777777" w:rsidTr="00C92102">
        <w:trPr>
          <w:trHeight w:val="417"/>
        </w:trPr>
        <w:tc>
          <w:tcPr>
            <w:tcW w:w="1988" w:type="pct"/>
          </w:tcPr>
          <w:p w14:paraId="66302F49" w14:textId="77777777" w:rsidR="003A05F9" w:rsidRPr="00F11650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193037F" w14:textId="1F64E6CE" w:rsidR="003A05F9" w:rsidRPr="00F11650" w:rsidRDefault="00BC2180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150,865</w:t>
            </w:r>
          </w:p>
        </w:tc>
        <w:tc>
          <w:tcPr>
            <w:tcW w:w="151" w:type="pct"/>
          </w:tcPr>
          <w:p w14:paraId="5FFA0244" w14:textId="77777777" w:rsidR="003A05F9" w:rsidRPr="00F11650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1535D075" w14:textId="6B4919ED" w:rsidR="003A05F9" w:rsidRPr="00F11650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154,502</w:t>
            </w:r>
          </w:p>
        </w:tc>
        <w:tc>
          <w:tcPr>
            <w:tcW w:w="135" w:type="pct"/>
          </w:tcPr>
          <w:p w14:paraId="4C8AE59B" w14:textId="77777777" w:rsidR="003A05F9" w:rsidRPr="00F11650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79741A1" w14:textId="49F66487" w:rsidR="003A05F9" w:rsidRPr="00F11650" w:rsidRDefault="00BC2180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132,457</w:t>
            </w:r>
          </w:p>
        </w:tc>
        <w:tc>
          <w:tcPr>
            <w:tcW w:w="147" w:type="pct"/>
          </w:tcPr>
          <w:p w14:paraId="50BD7A8E" w14:textId="77777777" w:rsidR="003A05F9" w:rsidRPr="00F11650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01374DA" w14:textId="7202994D" w:rsidR="003A05F9" w:rsidRPr="00F11650" w:rsidRDefault="005F76E7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  <w:r w:rsidR="003A05F9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013</w:t>
            </w:r>
          </w:p>
        </w:tc>
      </w:tr>
    </w:tbl>
    <w:p w14:paraId="340E55CC" w14:textId="77777777" w:rsidR="00FB6C4F" w:rsidRPr="00F11650" w:rsidRDefault="00FB6C4F" w:rsidP="00FB6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2D862" w14:textId="7AB8BF42" w:rsidR="001B2173" w:rsidRPr="00F11650" w:rsidRDefault="008B2830" w:rsidP="007D56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2180" w:rsidRPr="00F11650">
        <w:rPr>
          <w:rFonts w:asciiTheme="majorBidi" w:hAnsiTheme="majorBidi" w:cstheme="majorBidi"/>
          <w:sz w:val="30"/>
          <w:szCs w:val="30"/>
        </w:rPr>
        <w:t>30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BC2180" w:rsidRPr="00F1165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65FF6" w:rsidRPr="00F11650">
        <w:rPr>
          <w:rFonts w:asciiTheme="majorBidi" w:hAnsiTheme="majorBidi" w:cstheme="majorBidi"/>
          <w:sz w:val="30"/>
          <w:szCs w:val="30"/>
        </w:rPr>
        <w:t xml:space="preserve"> 256</w:t>
      </w:r>
      <w:r w:rsidR="00732F41" w:rsidRPr="00F11650">
        <w:rPr>
          <w:rFonts w:asciiTheme="majorBidi" w:hAnsiTheme="majorBidi" w:cstheme="majorBidi"/>
          <w:sz w:val="30"/>
          <w:szCs w:val="30"/>
        </w:rPr>
        <w:t>7</w:t>
      </w:r>
      <w:r w:rsidR="00E91C47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B070A3" w:rsidRPr="00F11650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F11650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บริษัทมีวงเงินสินเชื่อที่ยังมิได้เบิกใช้</w:t>
      </w:r>
      <w:r w:rsidR="00CF7BB9" w:rsidRPr="00F11650">
        <w:rPr>
          <w:rFonts w:asciiTheme="majorBidi" w:hAnsiTheme="majorBidi" w:cstheme="majorBidi"/>
          <w:sz w:val="30"/>
          <w:szCs w:val="30"/>
          <w:cs/>
        </w:rPr>
        <w:t>จำนวน</w:t>
      </w:r>
      <w:r w:rsidR="00755DA5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D039CF" w:rsidRPr="00F11650">
        <w:rPr>
          <w:rFonts w:asciiTheme="majorBidi" w:hAnsiTheme="majorBidi" w:cstheme="majorBidi"/>
          <w:sz w:val="30"/>
          <w:szCs w:val="30"/>
        </w:rPr>
        <w:t>7</w:t>
      </w:r>
      <w:r w:rsidR="00BC2180" w:rsidRPr="00F11650">
        <w:rPr>
          <w:rFonts w:asciiTheme="majorBidi" w:hAnsiTheme="majorBidi" w:cstheme="majorBidi"/>
          <w:sz w:val="30"/>
          <w:szCs w:val="30"/>
        </w:rPr>
        <w:t>3</w:t>
      </w:r>
      <w:r w:rsidR="00D039CF" w:rsidRPr="00F11650">
        <w:rPr>
          <w:rFonts w:asciiTheme="majorBidi" w:hAnsiTheme="majorBidi" w:cstheme="majorBidi"/>
          <w:sz w:val="30"/>
          <w:szCs w:val="30"/>
        </w:rPr>
        <w:t>.</w:t>
      </w:r>
      <w:r w:rsidR="00BC2180" w:rsidRPr="00F11650">
        <w:rPr>
          <w:rFonts w:asciiTheme="majorBidi" w:hAnsiTheme="majorBidi" w:cstheme="majorBidi"/>
          <w:sz w:val="30"/>
          <w:szCs w:val="30"/>
        </w:rPr>
        <w:t>1</w:t>
      </w:r>
      <w:r w:rsidR="00D039CF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4036DA" w:rsidRPr="00F11650">
        <w:rPr>
          <w:rFonts w:asciiTheme="majorBidi" w:hAnsiTheme="majorBidi" w:cstheme="majorBidi"/>
          <w:sz w:val="30"/>
          <w:szCs w:val="30"/>
          <w:cs/>
        </w:rPr>
        <w:t>ล้าน</w:t>
      </w:r>
      <w:r w:rsidR="00CF7BB9" w:rsidRPr="00F11650">
        <w:rPr>
          <w:rFonts w:asciiTheme="majorBidi" w:hAnsiTheme="majorBidi" w:cstheme="majorBidi"/>
          <w:sz w:val="30"/>
          <w:szCs w:val="30"/>
          <w:cs/>
        </w:rPr>
        <w:t>บาท</w:t>
      </w:r>
      <w:r w:rsidR="002D447D"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373C" w:rsidRPr="00F1165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1131B" w:rsidRPr="00F11650">
        <w:rPr>
          <w:rFonts w:asciiTheme="majorBidi" w:hAnsiTheme="majorBidi" w:cstheme="majorBidi"/>
          <w:sz w:val="30"/>
          <w:szCs w:val="30"/>
          <w:cs/>
        </w:rPr>
        <w:t xml:space="preserve">                 </w:t>
      </w:r>
      <w:r w:rsidR="00C5187C" w:rsidRPr="00F11650">
        <w:rPr>
          <w:rFonts w:asciiTheme="majorBidi" w:hAnsiTheme="majorBidi" w:cstheme="majorBidi"/>
          <w:sz w:val="30"/>
          <w:szCs w:val="30"/>
        </w:rPr>
        <w:t>6</w:t>
      </w:r>
      <w:r w:rsidR="00BC2180" w:rsidRPr="00F11650">
        <w:rPr>
          <w:rFonts w:asciiTheme="majorBidi" w:hAnsiTheme="majorBidi" w:cstheme="majorBidi"/>
          <w:sz w:val="30"/>
          <w:szCs w:val="30"/>
        </w:rPr>
        <w:t>8.0</w:t>
      </w:r>
      <w:r w:rsidR="00CA373C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CA373C" w:rsidRPr="00F1165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2125DB" w:rsidRPr="00F11650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(31 </w:t>
      </w:r>
      <w:r w:rsidR="002125DB" w:rsidRPr="00F11650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ธันวาคม </w:t>
      </w:r>
      <w:r w:rsidR="002125DB" w:rsidRPr="00F11650">
        <w:rPr>
          <w:rFonts w:asciiTheme="majorBidi" w:hAnsiTheme="majorBidi" w:cstheme="majorBidi"/>
          <w:i/>
          <w:iCs/>
          <w:sz w:val="30"/>
          <w:szCs w:val="30"/>
          <w:lang w:eastAsia="x-none"/>
        </w:rPr>
        <w:t>256</w:t>
      </w:r>
      <w:r w:rsidR="00732F41" w:rsidRPr="00F11650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6 </w:t>
      </w:r>
      <w:r w:rsidR="002125DB" w:rsidRPr="00F11650">
        <w:rPr>
          <w:rFonts w:asciiTheme="majorBidi" w:hAnsiTheme="majorBidi" w:cstheme="majorBidi"/>
          <w:i/>
          <w:iCs/>
          <w:sz w:val="30"/>
          <w:szCs w:val="30"/>
          <w:lang w:eastAsia="x-none"/>
        </w:rPr>
        <w:t>:</w:t>
      </w:r>
      <w:r w:rsidR="00911556" w:rsidRPr="00F11650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732F41" w:rsidRPr="00F11650"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t>73.6</w:t>
      </w:r>
      <w:r w:rsidR="002125DB" w:rsidRPr="00F11650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2125DB" w:rsidRPr="00F11650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ล้านบาท</w:t>
      </w:r>
      <w:r w:rsidR="00D65FF6" w:rsidRPr="00F11650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D65FF6" w:rsidRPr="00F11650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และ </w:t>
      </w:r>
      <w:r w:rsidR="00732F41" w:rsidRPr="00F11650">
        <w:rPr>
          <w:rFonts w:asciiTheme="majorBidi" w:hAnsiTheme="majorBidi" w:cstheme="majorBidi"/>
          <w:i/>
          <w:iCs/>
          <w:sz w:val="30"/>
          <w:szCs w:val="30"/>
          <w:lang w:eastAsia="x-none"/>
        </w:rPr>
        <w:t>56.3</w:t>
      </w:r>
      <w:r w:rsidR="00D65FF6" w:rsidRPr="00F11650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D65FF6" w:rsidRPr="00F11650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ล้านบาท ตามลำดับ</w:t>
      </w:r>
      <w:r w:rsidR="002125DB" w:rsidRPr="00F11650">
        <w:rPr>
          <w:rFonts w:asciiTheme="majorBidi" w:hAnsiTheme="majorBidi" w:cstheme="majorBidi"/>
          <w:i/>
          <w:iCs/>
          <w:sz w:val="30"/>
          <w:szCs w:val="30"/>
          <w:lang w:eastAsia="x-none"/>
        </w:rPr>
        <w:t>)</w:t>
      </w:r>
    </w:p>
    <w:p w14:paraId="74C1CB62" w14:textId="7C49870B" w:rsidR="00204ED2" w:rsidRPr="00F11650" w:rsidRDefault="00204ED2">
      <w:pPr>
        <w:rPr>
          <w:rFonts w:asciiTheme="majorBidi" w:hAnsiTheme="majorBidi" w:cstheme="majorBidi"/>
          <w:sz w:val="30"/>
          <w:szCs w:val="30"/>
          <w:cs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03F49FB" w14:textId="7F5C2199" w:rsidR="009C3CAE" w:rsidRPr="00F11650" w:rsidRDefault="009C3CAE" w:rsidP="009C3CAE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F11650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6D0191B2" w14:textId="77777777" w:rsidR="009C3CAE" w:rsidRPr="00F11650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5DDDFB" w14:textId="50A479B7" w:rsidR="009C3CAE" w:rsidRPr="00F11650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5187C" w:rsidRPr="00F11650">
        <w:rPr>
          <w:rFonts w:asciiTheme="majorBidi" w:hAnsiTheme="majorBidi" w:cstheme="majorBidi"/>
          <w:sz w:val="30"/>
          <w:szCs w:val="30"/>
        </w:rPr>
        <w:t>3</w:t>
      </w:r>
      <w:r w:rsidR="00BC2180" w:rsidRPr="00F11650">
        <w:rPr>
          <w:rFonts w:asciiTheme="majorBidi" w:hAnsiTheme="majorBidi" w:cstheme="majorBidi"/>
          <w:sz w:val="30"/>
          <w:szCs w:val="30"/>
        </w:rPr>
        <w:t>0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BC2180" w:rsidRPr="00F1165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</w:rPr>
        <w:t>256</w:t>
      </w:r>
      <w:r w:rsidR="00C5187C" w:rsidRPr="00F11650">
        <w:rPr>
          <w:rFonts w:asciiTheme="majorBidi" w:hAnsiTheme="majorBidi" w:cstheme="majorBidi"/>
          <w:sz w:val="30"/>
          <w:szCs w:val="30"/>
        </w:rPr>
        <w:t>7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กลุ่มบริษัทมีเงินเบิกเกินบัญชีจำนวน </w:t>
      </w:r>
      <w:r w:rsidR="00BC2180" w:rsidRPr="00F11650">
        <w:rPr>
          <w:rFonts w:asciiTheme="majorBidi" w:hAnsiTheme="majorBidi" w:cstheme="majorBidi"/>
          <w:sz w:val="30"/>
          <w:szCs w:val="30"/>
        </w:rPr>
        <w:t>34.0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 </w:t>
      </w:r>
      <w:r w:rsidRPr="00F11650">
        <w:rPr>
          <w:rFonts w:asciiTheme="majorBidi" w:hAnsiTheme="majorBidi" w:cstheme="majorBidi"/>
          <w:sz w:val="30"/>
          <w:szCs w:val="30"/>
        </w:rPr>
        <w:t xml:space="preserve">MOR-2.55% </w:t>
      </w:r>
      <w:r w:rsidR="0055567F" w:rsidRPr="00F11650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โดยได้รับการค้ำประกันจากที่ดินที่เป็นกรรมสิทธิ์ของกลุ่มบริษัท </w:t>
      </w:r>
      <w:r w:rsidRPr="00F1165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1165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F1165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F1165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5187C" w:rsidRPr="00F11650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6B6234" w:rsidRPr="00F1165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B6234" w:rsidRPr="00F1165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5187C" w:rsidRPr="00F11650">
        <w:rPr>
          <w:rFonts w:asciiTheme="majorBidi" w:hAnsiTheme="majorBidi" w:cstheme="majorBidi"/>
          <w:i/>
          <w:iCs/>
          <w:sz w:val="30"/>
          <w:szCs w:val="30"/>
        </w:rPr>
        <w:t>46.7</w:t>
      </w:r>
      <w:r w:rsidRPr="00F1165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D47C2A" w:rsidRPr="00F1165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อัตราดอกเบี้ย </w:t>
      </w:r>
      <w:r w:rsidR="00C5187C" w:rsidRPr="00F11650">
        <w:rPr>
          <w:rFonts w:asciiTheme="majorBidi" w:hAnsiTheme="majorBidi" w:cstheme="majorBidi"/>
          <w:i/>
          <w:iCs/>
          <w:sz w:val="30"/>
          <w:szCs w:val="30"/>
        </w:rPr>
        <w:t xml:space="preserve">MOR-2.55% MOR+1.5% </w:t>
      </w:r>
      <w:r w:rsidR="00C5187C" w:rsidRPr="00F1165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D47C2A" w:rsidRPr="00F11650">
        <w:rPr>
          <w:rFonts w:asciiTheme="majorBidi" w:hAnsiTheme="majorBidi" w:cstheme="majorBidi"/>
          <w:i/>
          <w:iCs/>
          <w:sz w:val="30"/>
          <w:szCs w:val="30"/>
        </w:rPr>
        <w:t>MOR+1%</w:t>
      </w:r>
      <w:r w:rsidR="00823A3A" w:rsidRPr="00F1165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23A3A" w:rsidRPr="00F11650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="00C5187C" w:rsidRPr="00F1165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โดยได้รับการค้ำประกันจากที่ดินที่เป็นกรรมสิทธิ์ของกลุ่มบริษัท เงินฝากของกลุ่มบริษัทกับสถาบันการเงิน บรรษัทประกันสินเชื่ออุตสาหกรรมขนาดย่อม (บสย.) และผู้บริหารสำคัญ</w:t>
      </w:r>
      <w:r w:rsidRPr="00F1165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CDA4401" w14:textId="77777777" w:rsidR="009C3CAE" w:rsidRPr="00F11650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1BA6D" w14:textId="5E1CDCA5" w:rsidR="009C3CAE" w:rsidRPr="00F11650" w:rsidRDefault="009C3CAE" w:rsidP="009C3CA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11650">
        <w:rPr>
          <w:rFonts w:asciiTheme="majorBidi" w:hAnsiTheme="majorBidi" w:cstheme="majorBidi"/>
          <w:sz w:val="30"/>
          <w:szCs w:val="30"/>
        </w:rPr>
        <w:t>3</w:t>
      </w:r>
      <w:r w:rsidR="00BC2180" w:rsidRPr="00F11650">
        <w:rPr>
          <w:rFonts w:asciiTheme="majorBidi" w:hAnsiTheme="majorBidi" w:cstheme="majorBidi"/>
          <w:sz w:val="30"/>
          <w:szCs w:val="30"/>
        </w:rPr>
        <w:t>0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BC2180" w:rsidRPr="00F1165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</w:rPr>
        <w:t>256</w:t>
      </w:r>
      <w:r w:rsidR="00C5187C" w:rsidRPr="00F11650">
        <w:rPr>
          <w:rFonts w:asciiTheme="majorBidi" w:hAnsiTheme="majorBidi" w:cstheme="majorBidi"/>
          <w:sz w:val="30"/>
          <w:szCs w:val="30"/>
        </w:rPr>
        <w:t>7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บริษัทมีเงินเบิกเกินบัญชีจำนวน </w:t>
      </w:r>
      <w:r w:rsidR="00BC2180" w:rsidRPr="00F11650">
        <w:rPr>
          <w:rFonts w:asciiTheme="majorBidi" w:hAnsiTheme="majorBidi" w:cstheme="majorBidi"/>
          <w:sz w:val="30"/>
          <w:szCs w:val="30"/>
        </w:rPr>
        <w:t>29.0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 </w:t>
      </w:r>
      <w:r w:rsidRPr="00F11650">
        <w:rPr>
          <w:rFonts w:asciiTheme="majorBidi" w:hAnsiTheme="majorBidi" w:cstheme="majorBidi"/>
          <w:sz w:val="30"/>
          <w:szCs w:val="30"/>
        </w:rPr>
        <w:t>MOR-2.55%</w:t>
      </w:r>
      <w:r w:rsidR="0055567F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55567F" w:rsidRPr="00F11650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โดยได้รับการค้ำประกันจากที่ดินที่เป็นกรรมสิทธิ์ของบริษัท </w:t>
      </w:r>
      <w:r w:rsidRPr="00F1165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1165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F1165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F1165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B79BE" w:rsidRPr="00F11650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F11650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6B79BE" w:rsidRPr="00F11650">
        <w:rPr>
          <w:rFonts w:asciiTheme="majorBidi" w:hAnsiTheme="majorBidi" w:cstheme="majorBidi"/>
          <w:i/>
          <w:iCs/>
          <w:sz w:val="30"/>
          <w:szCs w:val="30"/>
        </w:rPr>
        <w:t xml:space="preserve">24.2 </w:t>
      </w:r>
      <w:r w:rsidR="006B79BE" w:rsidRPr="00F1165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F1165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EDF11FB" w14:textId="77777777" w:rsidR="009C3CAE" w:rsidRPr="00F11650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11C7A" w14:textId="498DD9EB" w:rsidR="00454074" w:rsidRPr="00F11650" w:rsidRDefault="00D47C2A" w:rsidP="00BC16D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B79BE" w:rsidRPr="00F11650">
        <w:rPr>
          <w:rFonts w:asciiTheme="majorBidi" w:hAnsiTheme="majorBidi" w:cstheme="majorBidi"/>
          <w:sz w:val="30"/>
          <w:szCs w:val="30"/>
        </w:rPr>
        <w:t>3</w:t>
      </w:r>
      <w:r w:rsidR="00BC2180" w:rsidRPr="00F11650">
        <w:rPr>
          <w:rFonts w:asciiTheme="majorBidi" w:hAnsiTheme="majorBidi" w:cstheme="majorBidi"/>
          <w:sz w:val="30"/>
          <w:szCs w:val="30"/>
        </w:rPr>
        <w:t>0</w:t>
      </w:r>
      <w:r w:rsidR="006B79BE"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="00BC2180" w:rsidRPr="00F1165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6B79BE"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79BE" w:rsidRPr="00F11650">
        <w:rPr>
          <w:rFonts w:asciiTheme="majorBidi" w:hAnsiTheme="majorBidi" w:cstheme="majorBidi"/>
          <w:sz w:val="30"/>
          <w:szCs w:val="30"/>
        </w:rPr>
        <w:t>2567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กลุ่มบริษัทและบริษัทมีตั๋วสัญญาใช้เงินจากสถาบันการเงินรวม </w:t>
      </w:r>
      <w:r w:rsidR="00BC2180" w:rsidRPr="00F11650">
        <w:rPr>
          <w:rFonts w:asciiTheme="majorBidi" w:hAnsiTheme="majorBidi" w:cstheme="majorBidi"/>
          <w:sz w:val="30"/>
          <w:szCs w:val="30"/>
        </w:rPr>
        <w:t>30</w:t>
      </w:r>
      <w:r w:rsidR="006B79BE" w:rsidRPr="00F11650">
        <w:rPr>
          <w:rFonts w:asciiTheme="majorBidi" w:hAnsiTheme="majorBidi" w:cstheme="majorBidi"/>
          <w:sz w:val="30"/>
          <w:szCs w:val="30"/>
        </w:rPr>
        <w:t>.0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C2180" w:rsidRPr="00F11650">
        <w:rPr>
          <w:rFonts w:asciiTheme="majorBidi" w:hAnsiTheme="majorBidi" w:cstheme="majorBidi"/>
          <w:sz w:val="30"/>
          <w:szCs w:val="30"/>
        </w:rPr>
        <w:t>26</w:t>
      </w:r>
      <w:r w:rsidR="006B79BE" w:rsidRPr="00F11650">
        <w:rPr>
          <w:rFonts w:asciiTheme="majorBidi" w:hAnsiTheme="majorBidi" w:cstheme="majorBidi"/>
          <w:sz w:val="30"/>
          <w:szCs w:val="30"/>
        </w:rPr>
        <w:t>.6</w:t>
      </w:r>
      <w:r w:rsidRPr="00F11650">
        <w:rPr>
          <w:rFonts w:asciiTheme="majorBidi" w:hAnsiTheme="majorBidi" w:cstheme="majorBidi"/>
          <w:sz w:val="30"/>
          <w:szCs w:val="30"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bookmarkStart w:id="1" w:name="_Hlk165283596"/>
      <w:r w:rsidR="007B5A80" w:rsidRPr="00F11650">
        <w:rPr>
          <w:rFonts w:asciiTheme="majorBidi" w:hAnsiTheme="majorBidi" w:cs="Angsana New" w:hint="cs"/>
          <w:sz w:val="30"/>
          <w:szCs w:val="30"/>
          <w:cs/>
        </w:rPr>
        <w:t>มีอัตราดอกเบี้ยตามตลาด</w:t>
      </w:r>
      <w:r w:rsidR="007B5A80" w:rsidRPr="00F116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11650">
        <w:rPr>
          <w:rFonts w:asciiTheme="majorBidi" w:hAnsiTheme="majorBidi" w:cstheme="majorBidi"/>
          <w:sz w:val="30"/>
          <w:szCs w:val="30"/>
          <w:cs/>
        </w:rPr>
        <w:t>โดยได้รับการค้ำประกันจากที่ดินที่เป็นกรรมสิทธิ์ของ</w:t>
      </w:r>
      <w:r w:rsidR="00C10709" w:rsidRPr="00F116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1165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B79BE" w:rsidRPr="00F116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1"/>
      <w:r w:rsidRPr="00F1165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1165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F1165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F1165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B79BE" w:rsidRPr="00F11650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F11650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6B79BE" w:rsidRPr="00F11650">
        <w:rPr>
          <w:rFonts w:asciiTheme="majorBidi" w:hAnsiTheme="majorBidi" w:cstheme="majorBidi"/>
          <w:i/>
          <w:iCs/>
          <w:sz w:val="30"/>
          <w:szCs w:val="30"/>
        </w:rPr>
        <w:t xml:space="preserve">41.0 </w:t>
      </w:r>
      <w:r w:rsidR="006B79BE" w:rsidRPr="00F1165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6B79BE" w:rsidRPr="00F11650">
        <w:rPr>
          <w:rFonts w:asciiTheme="majorBidi" w:hAnsiTheme="majorBidi" w:cstheme="majorBidi"/>
          <w:i/>
          <w:iCs/>
          <w:sz w:val="30"/>
          <w:szCs w:val="30"/>
        </w:rPr>
        <w:t xml:space="preserve">41.0 </w:t>
      </w:r>
      <w:r w:rsidR="006B79BE" w:rsidRPr="00F1165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ตามลำดับ </w:t>
      </w:r>
      <w:r w:rsidR="007B5A80" w:rsidRPr="00F11650">
        <w:rPr>
          <w:rFonts w:asciiTheme="majorBidi" w:hAnsiTheme="majorBidi" w:cstheme="majorBidi" w:hint="cs"/>
          <w:i/>
          <w:iCs/>
          <w:sz w:val="30"/>
          <w:szCs w:val="30"/>
          <w:cs/>
        </w:rPr>
        <w:t>มี</w:t>
      </w:r>
      <w:r w:rsidR="007B5A80" w:rsidRPr="00F11650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อัตราดอกเบี้ยตามตลาด และ </w:t>
      </w:r>
      <w:r w:rsidR="007B5A80" w:rsidRPr="00F11650">
        <w:rPr>
          <w:rFonts w:asciiTheme="majorBidi" w:hAnsiTheme="majorBidi" w:cs="Angsana New"/>
          <w:i/>
          <w:iCs/>
          <w:sz w:val="30"/>
          <w:szCs w:val="30"/>
        </w:rPr>
        <w:t>MLR-</w:t>
      </w:r>
      <w:r w:rsidR="00BC2180" w:rsidRPr="00F11650">
        <w:rPr>
          <w:rFonts w:asciiTheme="majorBidi" w:hAnsiTheme="majorBidi" w:cs="Angsana New"/>
          <w:i/>
          <w:iCs/>
          <w:sz w:val="30"/>
          <w:szCs w:val="30"/>
        </w:rPr>
        <w:t>1</w:t>
      </w:r>
      <w:r w:rsidR="007B5A80" w:rsidRPr="00F11650">
        <w:rPr>
          <w:rFonts w:asciiTheme="majorBidi" w:hAnsiTheme="majorBidi" w:cs="Angsana New"/>
          <w:i/>
          <w:iCs/>
          <w:sz w:val="30"/>
          <w:szCs w:val="30"/>
          <w:cs/>
        </w:rPr>
        <w:t>%</w:t>
      </w:r>
      <w:r w:rsidR="007B5A80" w:rsidRPr="00F11650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ต่อปี</w:t>
      </w:r>
      <w:r w:rsidR="007B5A80" w:rsidRPr="00F1165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B79BE" w:rsidRPr="00F11650">
        <w:rPr>
          <w:rFonts w:asciiTheme="majorBidi" w:hAnsiTheme="majorBidi" w:cs="Angsana New" w:hint="cs"/>
          <w:i/>
          <w:iCs/>
          <w:sz w:val="30"/>
          <w:szCs w:val="30"/>
          <w:cs/>
        </w:rPr>
        <w:t>โดยได้รับการค้ำประกันจากที่ดินที่เป็นกรรมสิทธิ์ของ</w:t>
      </w:r>
      <w:r w:rsidR="00C10709" w:rsidRPr="00F11650">
        <w:rPr>
          <w:rFonts w:asciiTheme="majorBidi" w:hAnsiTheme="majorBidi" w:cs="Angsana New" w:hint="cs"/>
          <w:i/>
          <w:iCs/>
          <w:sz w:val="30"/>
          <w:szCs w:val="30"/>
          <w:cs/>
        </w:rPr>
        <w:t>กลุ่ม</w:t>
      </w:r>
      <w:r w:rsidR="006B79BE" w:rsidRPr="00F11650">
        <w:rPr>
          <w:rFonts w:asciiTheme="majorBidi" w:hAnsiTheme="majorBidi" w:cs="Angsana New" w:hint="cs"/>
          <w:i/>
          <w:iCs/>
          <w:sz w:val="30"/>
          <w:szCs w:val="30"/>
          <w:cs/>
        </w:rPr>
        <w:t>บริษัท</w:t>
      </w:r>
      <w:r w:rsidR="00ED0049" w:rsidRPr="00F11650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ED0049" w:rsidRPr="00F11650">
        <w:rPr>
          <w:rFonts w:asciiTheme="majorBidi" w:hAnsiTheme="majorBidi" w:cs="Angsana New" w:hint="cs"/>
          <w:i/>
          <w:iCs/>
          <w:sz w:val="30"/>
          <w:szCs w:val="30"/>
          <w:cs/>
        </w:rPr>
        <w:t>บริษัทใหญ่ของกลุ่มบริษัท และผู้บริหารสำคัญ</w:t>
      </w:r>
      <w:r w:rsidRPr="00F1165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B7113DF" w14:textId="77777777" w:rsidR="00BC16D0" w:rsidRPr="00F11650" w:rsidRDefault="00BC16D0" w:rsidP="00BC16D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149B5B" w14:textId="4E8F276A" w:rsidR="00454074" w:rsidRPr="00F11650" w:rsidRDefault="00421242" w:rsidP="00421242">
      <w:pPr>
        <w:pStyle w:val="FSContent"/>
        <w:rPr>
          <w:rFonts w:asciiTheme="majorBidi" w:hAnsiTheme="majorBidi" w:cstheme="majorBidi"/>
          <w:cs/>
          <w:lang w:val="en-US"/>
        </w:rPr>
      </w:pPr>
      <w:r w:rsidRPr="00F11650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FB6C4F" w:rsidRPr="00F11650">
        <w:rPr>
          <w:rFonts w:asciiTheme="majorBidi" w:hAnsiTheme="majorBidi" w:cstheme="majorBidi"/>
        </w:rPr>
        <w:t>3</w:t>
      </w:r>
      <w:r w:rsidR="00ED0049" w:rsidRPr="00F11650">
        <w:rPr>
          <w:rFonts w:asciiTheme="majorBidi" w:hAnsiTheme="majorBidi" w:cstheme="majorBidi"/>
        </w:rPr>
        <w:t>0</w:t>
      </w:r>
      <w:r w:rsidR="00FB6C4F" w:rsidRPr="00F11650">
        <w:rPr>
          <w:rFonts w:asciiTheme="majorBidi" w:hAnsiTheme="majorBidi" w:cstheme="majorBidi"/>
        </w:rPr>
        <w:t xml:space="preserve"> </w:t>
      </w:r>
      <w:r w:rsidR="00C10709" w:rsidRPr="00F11650">
        <w:rPr>
          <w:rFonts w:asciiTheme="majorBidi" w:hAnsiTheme="majorBidi" w:cstheme="majorBidi" w:hint="cs"/>
          <w:cs/>
        </w:rPr>
        <w:t>มิถุนายน</w:t>
      </w:r>
      <w:r w:rsidR="00FB6C4F" w:rsidRPr="00F11650">
        <w:rPr>
          <w:rFonts w:asciiTheme="majorBidi" w:hAnsiTheme="majorBidi" w:cstheme="majorBidi"/>
        </w:rPr>
        <w:t xml:space="preserve"> 256</w:t>
      </w:r>
      <w:r w:rsidR="006B79BE" w:rsidRPr="00F11650">
        <w:rPr>
          <w:rFonts w:asciiTheme="majorBidi" w:hAnsiTheme="majorBidi" w:cstheme="majorBidi"/>
        </w:rPr>
        <w:t>7</w:t>
      </w:r>
      <w:r w:rsidRPr="00F11650">
        <w:rPr>
          <w:rFonts w:asciiTheme="majorBidi" w:hAnsiTheme="majorBidi" w:cstheme="majorBidi"/>
          <w:lang w:val="en-US"/>
        </w:rPr>
        <w:t xml:space="preserve"> </w:t>
      </w:r>
      <w:r w:rsidR="006B79BE" w:rsidRPr="00F11650">
        <w:rPr>
          <w:rFonts w:asciiTheme="majorBidi" w:hAnsiTheme="majorBidi" w:cstheme="majorBidi" w:hint="cs"/>
          <w:cs/>
          <w:lang w:val="en-US"/>
        </w:rPr>
        <w:t xml:space="preserve">และวันที่ </w:t>
      </w:r>
      <w:r w:rsidR="006B79BE" w:rsidRPr="00F11650">
        <w:rPr>
          <w:rFonts w:asciiTheme="majorBidi" w:hAnsiTheme="majorBidi" w:cstheme="majorBidi"/>
          <w:lang w:val="en-US"/>
        </w:rPr>
        <w:t xml:space="preserve">31 </w:t>
      </w:r>
      <w:r w:rsidR="006B79BE" w:rsidRPr="00F11650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6B79BE" w:rsidRPr="00F11650">
        <w:rPr>
          <w:rFonts w:asciiTheme="majorBidi" w:hAnsiTheme="majorBidi" w:cstheme="majorBidi"/>
          <w:lang w:val="en-US"/>
        </w:rPr>
        <w:t xml:space="preserve">2566 </w:t>
      </w:r>
      <w:r w:rsidRPr="00F11650">
        <w:rPr>
          <w:rFonts w:asciiTheme="majorBidi" w:hAnsiTheme="majorBidi" w:cstheme="majorBidi"/>
          <w:cs/>
          <w:lang w:val="en-US"/>
        </w:rPr>
        <w:t>วงเงิน</w:t>
      </w:r>
      <w:r w:rsidR="00E16697" w:rsidRPr="00F11650">
        <w:rPr>
          <w:rFonts w:asciiTheme="majorBidi" w:hAnsiTheme="majorBidi" w:cstheme="majorBidi" w:hint="cs"/>
          <w:cs/>
          <w:lang w:val="en-US"/>
        </w:rPr>
        <w:t>เบิกเกินบัญชีและเงิน</w:t>
      </w:r>
      <w:r w:rsidR="00D47C2A" w:rsidRPr="00F11650">
        <w:rPr>
          <w:rFonts w:asciiTheme="majorBidi" w:hAnsiTheme="majorBidi" w:cstheme="majorBidi"/>
          <w:cs/>
          <w:lang w:val="en-US"/>
        </w:rPr>
        <w:t>กู้ยืมระยะสั้น</w:t>
      </w:r>
      <w:r w:rsidRPr="00F11650">
        <w:rPr>
          <w:rFonts w:asciiTheme="majorBidi" w:hAnsiTheme="majorBidi" w:cstheme="majorBidi"/>
          <w:cs/>
          <w:lang w:val="en-US"/>
        </w:rPr>
        <w:t xml:space="preserve">จากสถาบันการเงินแห่งหนึ่งของกลุ่มบริษัทและบริษัทจำนวน </w:t>
      </w:r>
      <w:r w:rsidR="00D47C2A" w:rsidRPr="00F11650">
        <w:rPr>
          <w:rFonts w:asciiTheme="majorBidi" w:hAnsiTheme="majorBidi" w:cstheme="majorBidi"/>
          <w:lang w:val="en-US"/>
        </w:rPr>
        <w:t>75</w:t>
      </w:r>
      <w:r w:rsidRPr="00F11650">
        <w:rPr>
          <w:rFonts w:asciiTheme="majorBidi" w:hAnsiTheme="majorBidi" w:cstheme="majorBidi"/>
          <w:lang w:val="en-US"/>
        </w:rPr>
        <w:t xml:space="preserve">.0 </w:t>
      </w:r>
      <w:r w:rsidRPr="00F11650">
        <w:rPr>
          <w:rFonts w:asciiTheme="majorBidi" w:hAnsiTheme="majorBidi" w:cstheme="majorBidi"/>
          <w:cs/>
          <w:lang w:val="en-US"/>
        </w:rPr>
        <w:t>ล้านบาท</w:t>
      </w:r>
      <w:r w:rsidR="00EB7D63" w:rsidRPr="00F11650">
        <w:rPr>
          <w:rFonts w:asciiTheme="majorBidi" w:hAnsiTheme="majorBidi" w:cstheme="majorBidi"/>
          <w:lang w:val="en-US"/>
        </w:rPr>
        <w:t xml:space="preserve"> </w:t>
      </w:r>
      <w:r w:rsidR="00EB7D63" w:rsidRPr="00F11650">
        <w:rPr>
          <w:rFonts w:asciiTheme="majorBidi" w:hAnsiTheme="majorBidi" w:cstheme="majorBidi"/>
          <w:cs/>
          <w:lang w:val="en-US"/>
        </w:rPr>
        <w:t xml:space="preserve">และ </w:t>
      </w:r>
      <w:r w:rsidR="00D47C2A" w:rsidRPr="00F11650">
        <w:rPr>
          <w:rFonts w:asciiTheme="majorBidi" w:hAnsiTheme="majorBidi" w:cstheme="majorBidi"/>
          <w:lang w:val="en-US"/>
        </w:rPr>
        <w:t>6</w:t>
      </w:r>
      <w:r w:rsidR="00EB7D63" w:rsidRPr="00F11650">
        <w:rPr>
          <w:rFonts w:asciiTheme="majorBidi" w:hAnsiTheme="majorBidi" w:cstheme="majorBidi"/>
          <w:lang w:val="en-US"/>
        </w:rPr>
        <w:t xml:space="preserve">0.0 </w:t>
      </w:r>
      <w:r w:rsidR="00EB7D63" w:rsidRPr="00F11650">
        <w:rPr>
          <w:rFonts w:asciiTheme="majorBidi" w:hAnsiTheme="majorBidi" w:cstheme="majorBidi"/>
          <w:cs/>
          <w:lang w:val="en-US"/>
        </w:rPr>
        <w:t xml:space="preserve">ล้านบาท ตามลำดับ </w:t>
      </w:r>
      <w:r w:rsidRPr="00F11650">
        <w:rPr>
          <w:rFonts w:asciiTheme="majorBidi" w:hAnsiTheme="majorBidi" w:cstheme="majorBidi"/>
          <w:cs/>
          <w:lang w:val="en-US"/>
        </w:rPr>
        <w:t>กำหนดให้บริษัทต้องดำรง (</w:t>
      </w:r>
      <w:r w:rsidRPr="00F11650">
        <w:rPr>
          <w:rFonts w:asciiTheme="majorBidi" w:hAnsiTheme="majorBidi" w:cstheme="majorBidi"/>
          <w:lang w:val="en-US"/>
        </w:rPr>
        <w:t xml:space="preserve">1) </w:t>
      </w:r>
      <w:r w:rsidRPr="00F11650">
        <w:rPr>
          <w:rFonts w:asciiTheme="majorBidi" w:hAnsiTheme="majorBidi" w:cstheme="majorBidi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Pr="00F11650">
        <w:rPr>
          <w:rFonts w:asciiTheme="majorBidi" w:hAnsiTheme="majorBidi" w:cstheme="majorBidi"/>
          <w:lang w:val="en-US"/>
        </w:rPr>
        <w:t xml:space="preserve">(Debt-to-equity ratio) </w:t>
      </w:r>
      <w:r w:rsidRPr="00F11650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F11650">
        <w:rPr>
          <w:rFonts w:asciiTheme="majorBidi" w:hAnsiTheme="majorBidi" w:cstheme="majorBidi"/>
          <w:lang w:val="en-US"/>
        </w:rPr>
        <w:t xml:space="preserve">1.0 </w:t>
      </w:r>
      <w:r w:rsidRPr="00F11650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Pr="00F11650">
        <w:rPr>
          <w:rFonts w:asciiTheme="majorBidi" w:hAnsiTheme="majorBidi" w:cstheme="majorBidi"/>
          <w:lang w:val="en-US"/>
        </w:rPr>
        <w:t xml:space="preserve">2565 </w:t>
      </w:r>
      <w:r w:rsidRPr="00F11650">
        <w:rPr>
          <w:rFonts w:asciiTheme="majorBidi" w:hAnsiTheme="majorBidi" w:cstheme="majorBidi"/>
          <w:cs/>
          <w:lang w:val="en-US"/>
        </w:rPr>
        <w:t>เป็นต้นไป</w:t>
      </w:r>
      <w:r w:rsidR="00E16697" w:rsidRPr="00F11650">
        <w:rPr>
          <w:rFonts w:asciiTheme="majorBidi" w:hAnsiTheme="majorBidi" w:cstheme="majorBidi" w:hint="cs"/>
          <w:cs/>
          <w:lang w:val="en-US"/>
        </w:rPr>
        <w:t xml:space="preserve"> </w:t>
      </w:r>
      <w:r w:rsidRPr="00F11650">
        <w:rPr>
          <w:rFonts w:asciiTheme="majorBidi" w:hAnsiTheme="majorBidi" w:cstheme="majorBidi"/>
          <w:lang w:val="en-US"/>
        </w:rPr>
        <w:t xml:space="preserve">(2) </w:t>
      </w:r>
      <w:r w:rsidRPr="00F11650">
        <w:rPr>
          <w:rFonts w:asciiTheme="majorBidi" w:hAnsiTheme="majorBidi" w:cstheme="majorBidi"/>
          <w:cs/>
          <w:lang w:val="en-US"/>
        </w:rPr>
        <w:t xml:space="preserve">อัตราส่วนความสามารถในการชำระหนี้ </w:t>
      </w:r>
      <w:r w:rsidRPr="00F11650">
        <w:rPr>
          <w:rFonts w:asciiTheme="majorBidi" w:hAnsiTheme="majorBidi" w:cstheme="majorBidi"/>
          <w:lang w:val="en-US"/>
        </w:rPr>
        <w:t xml:space="preserve">(Debt service coverage ratio: DSCR) </w:t>
      </w:r>
      <w:r w:rsidRPr="00F11650">
        <w:rPr>
          <w:rFonts w:asciiTheme="majorBidi" w:hAnsiTheme="majorBidi" w:cstheme="majorBidi"/>
          <w:cs/>
          <w:lang w:val="en-US"/>
        </w:rPr>
        <w:t xml:space="preserve">ไม่ต่ำกว่า </w:t>
      </w:r>
      <w:r w:rsidRPr="00F11650">
        <w:rPr>
          <w:rFonts w:asciiTheme="majorBidi" w:hAnsiTheme="majorBidi" w:cstheme="majorBidi"/>
          <w:lang w:val="en-US"/>
        </w:rPr>
        <w:t xml:space="preserve">1.2 </w:t>
      </w:r>
      <w:r w:rsidRPr="00F11650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Pr="00F11650">
        <w:rPr>
          <w:rFonts w:asciiTheme="majorBidi" w:hAnsiTheme="majorBidi" w:cstheme="majorBidi"/>
          <w:lang w:val="en-US"/>
        </w:rPr>
        <w:t xml:space="preserve">2565 </w:t>
      </w:r>
      <w:r w:rsidRPr="00F11650">
        <w:rPr>
          <w:rFonts w:asciiTheme="majorBidi" w:hAnsiTheme="majorBidi" w:cstheme="majorBidi"/>
          <w:cs/>
          <w:lang w:val="en-US"/>
        </w:rPr>
        <w:t xml:space="preserve">เป็นต้นไป และ </w:t>
      </w:r>
      <w:r w:rsidRPr="00F11650">
        <w:rPr>
          <w:rFonts w:asciiTheme="majorBidi" w:hAnsiTheme="majorBidi" w:cstheme="majorBidi"/>
          <w:lang w:val="en-US"/>
        </w:rPr>
        <w:t xml:space="preserve">(3) </w:t>
      </w:r>
      <w:r w:rsidRPr="00F11650">
        <w:rPr>
          <w:rFonts w:asciiTheme="majorBidi" w:hAnsiTheme="majorBidi" w:cstheme="majorBidi"/>
          <w:cs/>
          <w:lang w:val="en-US"/>
        </w:rPr>
        <w:t xml:space="preserve">อัตราส่วนทางการเงิน </w:t>
      </w:r>
      <w:r w:rsidRPr="00F11650">
        <w:rPr>
          <w:rFonts w:asciiTheme="majorBidi" w:hAnsiTheme="majorBidi" w:cstheme="majorBidi"/>
          <w:lang w:val="en-US"/>
        </w:rPr>
        <w:t xml:space="preserve">Interest bearing debt to EBITDA </w:t>
      </w:r>
      <w:r w:rsidRPr="00F11650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F11650">
        <w:rPr>
          <w:rFonts w:asciiTheme="majorBidi" w:hAnsiTheme="majorBidi" w:cstheme="majorBidi"/>
          <w:lang w:val="en-US"/>
        </w:rPr>
        <w:t xml:space="preserve">4.5 </w:t>
      </w:r>
      <w:r w:rsidRPr="00F11650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Pr="00F11650">
        <w:rPr>
          <w:rFonts w:asciiTheme="majorBidi" w:hAnsiTheme="majorBidi" w:cstheme="majorBidi"/>
          <w:lang w:val="en-US"/>
        </w:rPr>
        <w:t xml:space="preserve">2565 </w:t>
      </w:r>
      <w:r w:rsidRPr="00F11650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F11650">
        <w:rPr>
          <w:rFonts w:asciiTheme="majorBidi" w:hAnsiTheme="majorBidi" w:cstheme="majorBidi"/>
          <w:lang w:val="en-US"/>
        </w:rPr>
        <w:t xml:space="preserve">3.0 </w:t>
      </w:r>
      <w:r w:rsidRPr="00F11650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Pr="00F11650">
        <w:rPr>
          <w:rFonts w:asciiTheme="majorBidi" w:hAnsiTheme="majorBidi" w:cstheme="majorBidi"/>
          <w:lang w:val="en-US"/>
        </w:rPr>
        <w:t xml:space="preserve">2566 </w:t>
      </w:r>
      <w:r w:rsidRPr="00F11650">
        <w:rPr>
          <w:rFonts w:asciiTheme="majorBidi" w:hAnsiTheme="majorBidi" w:cstheme="majorBidi"/>
          <w:cs/>
          <w:lang w:val="en-US"/>
        </w:rPr>
        <w:t xml:space="preserve">และ </w:t>
      </w:r>
      <w:r w:rsidRPr="00F11650">
        <w:rPr>
          <w:rFonts w:asciiTheme="majorBidi" w:hAnsiTheme="majorBidi" w:cstheme="majorBidi"/>
          <w:lang w:val="en-US"/>
        </w:rPr>
        <w:t xml:space="preserve">2567 </w:t>
      </w:r>
      <w:r w:rsidRPr="00F11650">
        <w:rPr>
          <w:rFonts w:asciiTheme="majorBidi" w:hAnsiTheme="majorBidi" w:cstheme="majorBidi"/>
          <w:cs/>
          <w:lang w:val="en-US"/>
        </w:rPr>
        <w:t xml:space="preserve">และไม่เกินกว่า </w:t>
      </w:r>
      <w:r w:rsidRPr="00F11650">
        <w:rPr>
          <w:rFonts w:asciiTheme="majorBidi" w:hAnsiTheme="majorBidi" w:cstheme="majorBidi"/>
          <w:lang w:val="en-US"/>
        </w:rPr>
        <w:t xml:space="preserve">2.0 </w:t>
      </w:r>
      <w:r w:rsidRPr="00F11650">
        <w:rPr>
          <w:rFonts w:asciiTheme="majorBidi" w:hAnsiTheme="majorBidi" w:cstheme="majorBidi"/>
          <w:cs/>
          <w:lang w:val="en-US"/>
        </w:rPr>
        <w:t xml:space="preserve">เท่า ตั้งแต่ปี </w:t>
      </w:r>
      <w:r w:rsidRPr="00F11650">
        <w:rPr>
          <w:rFonts w:asciiTheme="majorBidi" w:hAnsiTheme="majorBidi" w:cstheme="majorBidi"/>
          <w:lang w:val="en-US"/>
        </w:rPr>
        <w:t>2568</w:t>
      </w:r>
      <w:r w:rsidR="006B6234" w:rsidRPr="00F11650">
        <w:rPr>
          <w:rFonts w:asciiTheme="majorBidi" w:hAnsiTheme="majorBidi" w:cstheme="majorBidi"/>
          <w:cs/>
          <w:lang w:val="en-US"/>
        </w:rPr>
        <w:t xml:space="preserve"> </w:t>
      </w:r>
      <w:r w:rsidRPr="00F11650">
        <w:rPr>
          <w:rFonts w:asciiTheme="majorBidi" w:hAnsiTheme="majorBidi" w:cstheme="majorBidi"/>
          <w:cs/>
          <w:lang w:val="en-US"/>
        </w:rPr>
        <w:t>เป็นต้นไป</w:t>
      </w:r>
    </w:p>
    <w:p w14:paraId="67E78318" w14:textId="77777777" w:rsidR="00DA50F4" w:rsidRPr="00F11650" w:rsidRDefault="00DA50F4" w:rsidP="00DA50F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DE3C3C" w14:textId="46AB7CA6" w:rsidR="002C4FD1" w:rsidRPr="00F11650" w:rsidRDefault="002C4FD1" w:rsidP="00AF2978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F11650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เงินกู้ยืมระยะยาวจากสถาบันการเงิน</w:t>
      </w:r>
    </w:p>
    <w:p w14:paraId="61B9A1FC" w14:textId="77777777" w:rsidR="002C4FD1" w:rsidRPr="00F11650" w:rsidRDefault="002C4FD1" w:rsidP="002C4FD1">
      <w:pPr>
        <w:pStyle w:val="FSContent"/>
        <w:rPr>
          <w:rFonts w:asciiTheme="majorBidi" w:hAnsiTheme="majorBidi" w:cstheme="majorBidi"/>
          <w:lang w:val="en-US"/>
        </w:rPr>
      </w:pPr>
    </w:p>
    <w:p w14:paraId="0D7EFD6B" w14:textId="7944A434" w:rsidR="00886378" w:rsidRPr="00F11650" w:rsidRDefault="002C4FD1" w:rsidP="009F2E14">
      <w:pPr>
        <w:pStyle w:val="FSContent"/>
        <w:rPr>
          <w:rFonts w:asciiTheme="majorBidi" w:hAnsiTheme="majorBidi" w:cstheme="majorBidi"/>
          <w:lang w:val="en-US"/>
        </w:rPr>
      </w:pPr>
      <w:r w:rsidRPr="00F11650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FB6C4F" w:rsidRPr="00F11650">
        <w:rPr>
          <w:rFonts w:asciiTheme="majorBidi" w:hAnsiTheme="majorBidi" w:cstheme="majorBidi"/>
          <w:lang w:val="en-US"/>
        </w:rPr>
        <w:t>3</w:t>
      </w:r>
      <w:r w:rsidR="00ED0049" w:rsidRPr="00F11650">
        <w:rPr>
          <w:rFonts w:asciiTheme="majorBidi" w:hAnsiTheme="majorBidi" w:cstheme="majorBidi"/>
          <w:lang w:val="en-US"/>
        </w:rPr>
        <w:t>0</w:t>
      </w:r>
      <w:r w:rsidR="00FB6C4F" w:rsidRPr="00F11650">
        <w:rPr>
          <w:rFonts w:asciiTheme="majorBidi" w:hAnsiTheme="majorBidi" w:cstheme="majorBidi"/>
          <w:lang w:val="en-US"/>
        </w:rPr>
        <w:t xml:space="preserve"> </w:t>
      </w:r>
      <w:r w:rsidR="00ED0049" w:rsidRPr="00F11650">
        <w:rPr>
          <w:rFonts w:asciiTheme="majorBidi" w:hAnsiTheme="majorBidi" w:cstheme="majorBidi" w:hint="cs"/>
          <w:cs/>
          <w:lang w:val="en-US"/>
        </w:rPr>
        <w:t>มิถุนายน</w:t>
      </w:r>
      <w:r w:rsidR="00FB6C4F" w:rsidRPr="00F11650">
        <w:rPr>
          <w:rFonts w:asciiTheme="majorBidi" w:hAnsiTheme="majorBidi" w:cstheme="majorBidi"/>
          <w:lang w:val="en-US"/>
        </w:rPr>
        <w:t xml:space="preserve"> 256</w:t>
      </w:r>
      <w:r w:rsidR="006B79BE" w:rsidRPr="00F11650">
        <w:rPr>
          <w:rFonts w:asciiTheme="majorBidi" w:hAnsiTheme="majorBidi" w:cstheme="majorBidi"/>
          <w:lang w:val="en-US"/>
        </w:rPr>
        <w:t>7</w:t>
      </w:r>
      <w:r w:rsidR="00040C78" w:rsidRPr="00F11650">
        <w:rPr>
          <w:rFonts w:asciiTheme="majorBidi" w:hAnsiTheme="majorBidi" w:cstheme="majorBidi"/>
          <w:lang w:val="en-US"/>
        </w:rPr>
        <w:t xml:space="preserve"> </w:t>
      </w:r>
      <w:r w:rsidR="00B070A3" w:rsidRPr="00F11650">
        <w:rPr>
          <w:rFonts w:asciiTheme="majorBidi" w:hAnsiTheme="majorBidi" w:cstheme="majorBidi"/>
          <w:cs/>
          <w:lang w:val="en-US"/>
        </w:rPr>
        <w:t>กลุ่มบริษัทและ</w:t>
      </w:r>
      <w:r w:rsidRPr="00F11650">
        <w:rPr>
          <w:rFonts w:asciiTheme="majorBidi" w:hAnsiTheme="majorBidi" w:cstheme="majorBidi"/>
          <w:cs/>
          <w:lang w:val="en-US"/>
        </w:rPr>
        <w:t>บริษัทมีเงินกู้ยืมระยะยาว</w:t>
      </w:r>
      <w:r w:rsidR="002D447D" w:rsidRPr="00F11650">
        <w:rPr>
          <w:rFonts w:asciiTheme="majorBidi" w:hAnsiTheme="majorBidi" w:cstheme="majorBidi"/>
          <w:cs/>
          <w:lang w:val="en-US"/>
        </w:rPr>
        <w:t>จากสถาบันการเงินหลายแห่ง</w:t>
      </w:r>
      <w:r w:rsidRPr="00F11650">
        <w:rPr>
          <w:rFonts w:asciiTheme="majorBidi" w:hAnsiTheme="majorBidi" w:cstheme="majorBidi"/>
          <w:cs/>
          <w:lang w:val="en-US"/>
        </w:rPr>
        <w:t xml:space="preserve">จำนวน </w:t>
      </w:r>
      <w:r w:rsidR="00CF7B94" w:rsidRPr="00F11650">
        <w:rPr>
          <w:rFonts w:asciiTheme="majorBidi" w:hAnsiTheme="majorBidi" w:cstheme="majorBidi"/>
          <w:lang w:val="en-US"/>
        </w:rPr>
        <w:t xml:space="preserve">               </w:t>
      </w:r>
      <w:r w:rsidR="00ED0049" w:rsidRPr="00F11650">
        <w:rPr>
          <w:rFonts w:asciiTheme="majorBidi" w:hAnsiTheme="majorBidi" w:cstheme="majorBidi" w:hint="cs"/>
          <w:cs/>
          <w:lang w:val="en-US"/>
        </w:rPr>
        <w:t>76</w:t>
      </w:r>
      <w:r w:rsidR="006B79BE" w:rsidRPr="00F11650">
        <w:rPr>
          <w:rFonts w:asciiTheme="majorBidi" w:hAnsiTheme="majorBidi" w:cstheme="majorBidi"/>
          <w:lang w:val="en-US"/>
        </w:rPr>
        <w:t>.</w:t>
      </w:r>
      <w:r w:rsidR="00ED0049" w:rsidRPr="00F11650">
        <w:rPr>
          <w:rFonts w:asciiTheme="majorBidi" w:hAnsiTheme="majorBidi" w:cstheme="majorBidi" w:hint="cs"/>
          <w:cs/>
          <w:lang w:val="en-US"/>
        </w:rPr>
        <w:t>9</w:t>
      </w:r>
      <w:r w:rsidRPr="00F11650">
        <w:rPr>
          <w:rFonts w:asciiTheme="majorBidi" w:hAnsiTheme="majorBidi" w:cstheme="majorBidi"/>
          <w:lang w:val="en-US"/>
        </w:rPr>
        <w:t xml:space="preserve"> </w:t>
      </w:r>
      <w:r w:rsidRPr="00F11650">
        <w:rPr>
          <w:rFonts w:asciiTheme="majorBidi" w:hAnsiTheme="majorBidi" w:cstheme="majorBidi"/>
          <w:cs/>
          <w:lang w:val="en-US"/>
        </w:rPr>
        <w:t>ล้านบาท</w:t>
      </w:r>
      <w:r w:rsidR="002D447D" w:rsidRPr="00F11650">
        <w:rPr>
          <w:rFonts w:asciiTheme="majorBidi" w:hAnsiTheme="majorBidi" w:cstheme="majorBidi"/>
          <w:cs/>
          <w:lang w:val="en-US"/>
        </w:rPr>
        <w:t xml:space="preserve"> และ </w:t>
      </w:r>
      <w:r w:rsidR="00ED0049" w:rsidRPr="00F11650">
        <w:rPr>
          <w:rFonts w:asciiTheme="majorBidi" w:hAnsiTheme="majorBidi" w:cstheme="majorBidi"/>
          <w:lang w:val="en-US"/>
        </w:rPr>
        <w:t>76.9</w:t>
      </w:r>
      <w:r w:rsidR="002D447D" w:rsidRPr="00F11650">
        <w:rPr>
          <w:rFonts w:asciiTheme="majorBidi" w:hAnsiTheme="majorBidi" w:cstheme="majorBidi"/>
          <w:lang w:val="en-US"/>
        </w:rPr>
        <w:t xml:space="preserve"> </w:t>
      </w:r>
      <w:r w:rsidR="002D447D" w:rsidRPr="00F11650">
        <w:rPr>
          <w:rFonts w:asciiTheme="majorBidi" w:hAnsiTheme="majorBidi" w:cstheme="majorBidi"/>
          <w:cs/>
          <w:lang w:val="en-US"/>
        </w:rPr>
        <w:t>ล้านบาท ตามลำดับ</w:t>
      </w:r>
      <w:r w:rsidRPr="00F11650">
        <w:rPr>
          <w:rFonts w:asciiTheme="majorBidi" w:hAnsiTheme="majorBidi" w:cstheme="majorBidi"/>
          <w:cs/>
          <w:lang w:val="en-US"/>
        </w:rPr>
        <w:t xml:space="preserve"> </w:t>
      </w:r>
      <w:r w:rsidRPr="00F11650">
        <w:rPr>
          <w:rFonts w:asciiTheme="majorBidi" w:hAnsiTheme="majorBidi" w:cstheme="majorBidi"/>
          <w:i/>
          <w:iCs/>
          <w:lang w:val="en-US"/>
        </w:rPr>
        <w:t>(</w:t>
      </w:r>
      <w:r w:rsidR="0050646B" w:rsidRPr="00F11650">
        <w:rPr>
          <w:rFonts w:asciiTheme="majorBidi" w:hAnsiTheme="majorBidi" w:cstheme="majorBidi"/>
          <w:i/>
          <w:iCs/>
          <w:lang w:val="en-US"/>
        </w:rPr>
        <w:t xml:space="preserve">31 </w:t>
      </w:r>
      <w:r w:rsidR="0050646B" w:rsidRPr="00F11650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040C78" w:rsidRPr="00F11650">
        <w:rPr>
          <w:rFonts w:asciiTheme="majorBidi" w:hAnsiTheme="majorBidi" w:cstheme="majorBidi"/>
          <w:i/>
          <w:iCs/>
          <w:lang w:val="en-US"/>
        </w:rPr>
        <w:t>256</w:t>
      </w:r>
      <w:r w:rsidR="006B79BE" w:rsidRPr="00F11650">
        <w:rPr>
          <w:rFonts w:asciiTheme="majorBidi" w:hAnsiTheme="majorBidi" w:cstheme="majorBidi"/>
          <w:i/>
          <w:iCs/>
          <w:lang w:val="en-US"/>
        </w:rPr>
        <w:t xml:space="preserve">6 </w:t>
      </w:r>
      <w:r w:rsidRPr="00F11650">
        <w:rPr>
          <w:rFonts w:asciiTheme="majorBidi" w:hAnsiTheme="majorBidi" w:cstheme="majorBidi"/>
          <w:i/>
          <w:iCs/>
          <w:lang w:val="en-US"/>
        </w:rPr>
        <w:t>:</w:t>
      </w:r>
      <w:r w:rsidR="00911556" w:rsidRPr="00F11650">
        <w:rPr>
          <w:rFonts w:asciiTheme="majorBidi" w:hAnsiTheme="majorBidi" w:cstheme="majorBidi"/>
          <w:i/>
          <w:iCs/>
          <w:lang w:val="en-US"/>
        </w:rPr>
        <w:t xml:space="preserve"> </w:t>
      </w:r>
      <w:r w:rsidR="006B79BE" w:rsidRPr="00F11650">
        <w:rPr>
          <w:rFonts w:asciiTheme="majorBidi" w:hAnsiTheme="majorBidi" w:cstheme="majorBidi"/>
          <w:i/>
          <w:iCs/>
          <w:lang w:val="en-US"/>
        </w:rPr>
        <w:t>56.8</w:t>
      </w:r>
      <w:r w:rsidRPr="00F11650">
        <w:rPr>
          <w:rFonts w:asciiTheme="majorBidi" w:hAnsiTheme="majorBidi" w:cstheme="majorBidi"/>
          <w:i/>
          <w:iCs/>
          <w:lang w:val="en-US"/>
        </w:rPr>
        <w:t xml:space="preserve"> </w:t>
      </w:r>
      <w:r w:rsidRPr="00F11650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BC0AD9" w:rsidRPr="00F11650">
        <w:rPr>
          <w:rFonts w:asciiTheme="majorBidi" w:hAnsiTheme="majorBidi" w:cstheme="majorBidi"/>
          <w:i/>
          <w:iCs/>
          <w:lang w:val="en-US"/>
        </w:rPr>
        <w:t xml:space="preserve"> </w:t>
      </w:r>
      <w:r w:rsidR="00BC0AD9" w:rsidRPr="00F11650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6B79BE" w:rsidRPr="00F11650">
        <w:rPr>
          <w:rFonts w:asciiTheme="majorBidi" w:hAnsiTheme="majorBidi" w:cstheme="majorBidi"/>
          <w:i/>
          <w:iCs/>
          <w:lang w:val="en-US"/>
        </w:rPr>
        <w:t>56.8</w:t>
      </w:r>
      <w:r w:rsidR="00BC0AD9" w:rsidRPr="00F11650">
        <w:rPr>
          <w:rFonts w:asciiTheme="majorBidi" w:hAnsiTheme="majorBidi" w:cstheme="majorBidi"/>
          <w:i/>
          <w:iCs/>
          <w:lang w:val="en-US"/>
        </w:rPr>
        <w:t xml:space="preserve"> </w:t>
      </w:r>
      <w:r w:rsidR="00BC0AD9" w:rsidRPr="00F11650">
        <w:rPr>
          <w:rFonts w:asciiTheme="majorBidi" w:hAnsiTheme="majorBidi" w:cstheme="majorBidi"/>
          <w:i/>
          <w:iCs/>
          <w:cs/>
          <w:lang w:val="en-US"/>
        </w:rPr>
        <w:t>ล้านบาท ตามลำดับ</w:t>
      </w:r>
      <w:r w:rsidRPr="00F11650">
        <w:rPr>
          <w:rFonts w:asciiTheme="majorBidi" w:hAnsiTheme="majorBidi" w:cstheme="majorBidi"/>
          <w:i/>
          <w:iCs/>
          <w:lang w:val="en-US"/>
        </w:rPr>
        <w:t>)</w:t>
      </w:r>
      <w:r w:rsidRPr="00F11650">
        <w:rPr>
          <w:rFonts w:asciiTheme="majorBidi" w:hAnsiTheme="majorBidi" w:cstheme="majorBidi"/>
          <w:lang w:val="en-US"/>
        </w:rPr>
        <w:t xml:space="preserve"> </w:t>
      </w:r>
      <w:r w:rsidRPr="00F11650">
        <w:rPr>
          <w:rFonts w:asciiTheme="majorBidi" w:hAnsiTheme="majorBidi" w:cstheme="majorBidi"/>
          <w:cs/>
          <w:lang w:val="en-US"/>
        </w:rPr>
        <w:t>โดย</w:t>
      </w:r>
      <w:r w:rsidR="003D1E39" w:rsidRPr="00F11650">
        <w:rPr>
          <w:rFonts w:asciiTheme="majorBidi" w:hAnsiTheme="majorBidi" w:cstheme="majorBidi"/>
          <w:cs/>
          <w:lang w:val="en-US"/>
        </w:rPr>
        <w:t>เ</w:t>
      </w:r>
      <w:r w:rsidRPr="00F11650">
        <w:rPr>
          <w:rFonts w:asciiTheme="majorBidi" w:hAnsiTheme="majorBidi" w:cstheme="majorBidi"/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 w:rsidRPr="00F11650">
        <w:rPr>
          <w:rFonts w:asciiTheme="majorBidi" w:hAnsiTheme="majorBidi" w:cstheme="majorBidi"/>
          <w:lang w:val="en-US"/>
        </w:rPr>
        <w:t>25</w:t>
      </w:r>
      <w:r w:rsidR="00AB27F2" w:rsidRPr="00F11650">
        <w:rPr>
          <w:rFonts w:asciiTheme="majorBidi" w:hAnsiTheme="majorBidi" w:cstheme="majorBidi"/>
          <w:lang w:val="en-US"/>
        </w:rPr>
        <w:t>73</w:t>
      </w:r>
      <w:r w:rsidRPr="00F11650">
        <w:rPr>
          <w:rFonts w:asciiTheme="majorBidi" w:hAnsiTheme="majorBidi" w:cstheme="majorBidi"/>
          <w:lang w:val="en-US"/>
        </w:rPr>
        <w:t xml:space="preserve"> </w:t>
      </w:r>
      <w:r w:rsidRPr="00F11650">
        <w:rPr>
          <w:rFonts w:asciiTheme="majorBidi" w:hAnsiTheme="majorBidi" w:cstheme="majorBidi"/>
          <w:cs/>
          <w:lang w:val="en-US"/>
        </w:rPr>
        <w:t>ซึ่งมีรายละเอี</w:t>
      </w:r>
      <w:r w:rsidR="003D1E39" w:rsidRPr="00F11650">
        <w:rPr>
          <w:rFonts w:asciiTheme="majorBidi" w:hAnsiTheme="majorBidi" w:cstheme="majorBidi"/>
          <w:cs/>
          <w:lang w:val="en-US"/>
        </w:rPr>
        <w:t>ย</w:t>
      </w:r>
      <w:r w:rsidRPr="00F11650">
        <w:rPr>
          <w:rFonts w:asciiTheme="majorBidi" w:hAnsiTheme="majorBidi" w:cstheme="majorBidi"/>
          <w:cs/>
          <w:lang w:val="en-US"/>
        </w:rPr>
        <w:t>ด</w:t>
      </w:r>
      <w:r w:rsidR="004C35C5" w:rsidRPr="00F11650">
        <w:rPr>
          <w:rFonts w:asciiTheme="majorBidi" w:hAnsiTheme="majorBidi" w:cstheme="majorBidi"/>
          <w:cs/>
          <w:lang w:val="en-US"/>
        </w:rPr>
        <w:t>ดัง</w:t>
      </w:r>
      <w:r w:rsidRPr="00F11650">
        <w:rPr>
          <w:rFonts w:asciiTheme="majorBidi" w:hAnsiTheme="majorBidi" w:cstheme="majorBidi"/>
          <w:cs/>
          <w:lang w:val="en-US"/>
        </w:rPr>
        <w:t>นี้</w:t>
      </w:r>
    </w:p>
    <w:p w14:paraId="3E72A516" w14:textId="2EF8F2DF" w:rsidR="009F2E14" w:rsidRPr="00F11650" w:rsidRDefault="009F2E14" w:rsidP="008450E2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02"/>
        <w:gridCol w:w="1417"/>
        <w:gridCol w:w="2552"/>
        <w:gridCol w:w="1309"/>
        <w:gridCol w:w="250"/>
        <w:gridCol w:w="20"/>
        <w:gridCol w:w="1350"/>
        <w:gridCol w:w="48"/>
      </w:tblGrid>
      <w:tr w:rsidR="0092202C" w:rsidRPr="00F11650" w14:paraId="17C6410B" w14:textId="77777777">
        <w:trPr>
          <w:gridAfter w:val="1"/>
          <w:wAfter w:w="48" w:type="dxa"/>
          <w:tblHeader/>
        </w:trPr>
        <w:tc>
          <w:tcPr>
            <w:tcW w:w="2102" w:type="dxa"/>
          </w:tcPr>
          <w:p w14:paraId="68E25E4F" w14:textId="77777777" w:rsidR="0092202C" w:rsidRPr="00F11650" w:rsidRDefault="0092202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4F48EF0A" w14:textId="77777777" w:rsidR="0092202C" w:rsidRPr="00F11650" w:rsidRDefault="0092202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52" w:type="dxa"/>
            <w:shd w:val="clear" w:color="auto" w:fill="auto"/>
          </w:tcPr>
          <w:p w14:paraId="3C073384" w14:textId="77777777" w:rsidR="0092202C" w:rsidRPr="00F11650" w:rsidRDefault="0092202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929" w:type="dxa"/>
            <w:gridSpan w:val="4"/>
            <w:shd w:val="clear" w:color="auto" w:fill="auto"/>
          </w:tcPr>
          <w:p w14:paraId="26D0151A" w14:textId="37481139" w:rsidR="0092202C" w:rsidRPr="00F11650" w:rsidRDefault="0092202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6B79BE" w:rsidRPr="00F116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="006B79BE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6B79BE" w:rsidRPr="00F116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9E7" w:rsidRPr="00F11650" w14:paraId="03933D9A" w14:textId="77777777" w:rsidTr="00B31FBD">
        <w:trPr>
          <w:gridAfter w:val="1"/>
          <w:wAfter w:w="48" w:type="dxa"/>
          <w:tblHeader/>
        </w:trPr>
        <w:tc>
          <w:tcPr>
            <w:tcW w:w="2102" w:type="dxa"/>
          </w:tcPr>
          <w:p w14:paraId="6383D967" w14:textId="77777777" w:rsidR="00B909E7" w:rsidRPr="00F11650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  <w:vAlign w:val="bottom"/>
          </w:tcPr>
          <w:p w14:paraId="543833E9" w14:textId="66F12AA5" w:rsidR="00B909E7" w:rsidRPr="00F11650" w:rsidRDefault="00B909E7" w:rsidP="00B31FB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ระยะเวลาครบ</w:t>
            </w:r>
          </w:p>
        </w:tc>
        <w:tc>
          <w:tcPr>
            <w:tcW w:w="2552" w:type="dxa"/>
            <w:shd w:val="clear" w:color="auto" w:fill="auto"/>
          </w:tcPr>
          <w:p w14:paraId="0B2C5647" w14:textId="77777777" w:rsidR="00B909E7" w:rsidRPr="00F11650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1475ED7E" w14:textId="157C3A06" w:rsidR="00B909E7" w:rsidRPr="00F11650" w:rsidRDefault="006B79BE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0049" w:rsidRPr="00F1165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909E7"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0049"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24B239" w14:textId="77777777" w:rsidR="00B909E7" w:rsidRPr="00F11650" w:rsidRDefault="00B909E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09A8954" w14:textId="23C1DB82" w:rsidR="00B909E7" w:rsidRPr="00F11650" w:rsidRDefault="00B909E7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909E7" w:rsidRPr="00F11650" w14:paraId="3DAA4B4E" w14:textId="77777777" w:rsidTr="00B909E7">
        <w:trPr>
          <w:tblHeader/>
        </w:trPr>
        <w:tc>
          <w:tcPr>
            <w:tcW w:w="2102" w:type="dxa"/>
          </w:tcPr>
          <w:p w14:paraId="57D26E1C" w14:textId="77777777" w:rsidR="00B909E7" w:rsidRPr="00F11650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3ED70A67" w14:textId="4CFDE3CB" w:rsidR="00B909E7" w:rsidRPr="00F11650" w:rsidRDefault="00B31FB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กำหนดของ</w:t>
            </w:r>
          </w:p>
        </w:tc>
        <w:tc>
          <w:tcPr>
            <w:tcW w:w="2552" w:type="dxa"/>
            <w:shd w:val="clear" w:color="auto" w:fill="auto"/>
          </w:tcPr>
          <w:p w14:paraId="5AB6F047" w14:textId="77777777" w:rsidR="00B909E7" w:rsidRPr="00F11650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372CABFC" w14:textId="559CE909" w:rsidR="00B909E7" w:rsidRPr="00F11650" w:rsidRDefault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0" w:type="dxa"/>
            <w:shd w:val="clear" w:color="auto" w:fill="auto"/>
          </w:tcPr>
          <w:p w14:paraId="47CEB45E" w14:textId="77777777" w:rsidR="00B909E7" w:rsidRPr="00F11650" w:rsidRDefault="00B909E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5FEA6179" w14:textId="25C74388" w:rsidR="00B909E7" w:rsidRPr="00F11650" w:rsidRDefault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B909E7" w:rsidRPr="00F11650" w14:paraId="429DEDF6" w14:textId="77777777" w:rsidTr="00B909E7">
        <w:trPr>
          <w:gridAfter w:val="1"/>
          <w:wAfter w:w="48" w:type="dxa"/>
          <w:tblHeader/>
        </w:trPr>
        <w:tc>
          <w:tcPr>
            <w:tcW w:w="2102" w:type="dxa"/>
          </w:tcPr>
          <w:p w14:paraId="42AEE781" w14:textId="77777777" w:rsidR="00B909E7" w:rsidRPr="00F11650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417" w:type="dxa"/>
          </w:tcPr>
          <w:p w14:paraId="4AF4204C" w14:textId="77777777" w:rsidR="00B909E7" w:rsidRPr="00F11650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2552" w:type="dxa"/>
            <w:shd w:val="clear" w:color="auto" w:fill="auto"/>
          </w:tcPr>
          <w:p w14:paraId="1287D4AF" w14:textId="77777777" w:rsidR="00B909E7" w:rsidRPr="00F11650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2929" w:type="dxa"/>
            <w:gridSpan w:val="4"/>
            <w:shd w:val="clear" w:color="auto" w:fill="auto"/>
          </w:tcPr>
          <w:p w14:paraId="7FF70594" w14:textId="77777777" w:rsidR="00B909E7" w:rsidRPr="00F11650" w:rsidRDefault="00B909E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084D" w:rsidRPr="00F11650" w14:paraId="7F74C40C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3FBEBF1F" w14:textId="77777777" w:rsidR="0040084D" w:rsidRPr="00F11650" w:rsidRDefault="0040084D" w:rsidP="0040084D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1 :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MLR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-4.1%</w:t>
            </w:r>
          </w:p>
          <w:p w14:paraId="13B6F06A" w14:textId="77777777" w:rsidR="0040084D" w:rsidRPr="00F11650" w:rsidRDefault="0040084D" w:rsidP="0040084D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2 - 3 : MLR-3.1%</w:t>
            </w:r>
          </w:p>
          <w:p w14:paraId="6C31D86A" w14:textId="77777777" w:rsidR="0040084D" w:rsidRPr="00F11650" w:rsidRDefault="0040084D" w:rsidP="0040084D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4 - 5 : MLR-2.1%</w:t>
            </w:r>
          </w:p>
          <w:p w14:paraId="4F484667" w14:textId="77777777" w:rsidR="0040084D" w:rsidRPr="00F11650" w:rsidRDefault="0040084D" w:rsidP="0040084D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6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 : MLR-1.6%</w:t>
            </w:r>
          </w:p>
        </w:tc>
        <w:tc>
          <w:tcPr>
            <w:tcW w:w="1417" w:type="dxa"/>
          </w:tcPr>
          <w:p w14:paraId="22C1CCD7" w14:textId="77777777" w:rsidR="0040084D" w:rsidRPr="00F11650" w:rsidRDefault="0040084D" w:rsidP="0040084D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552" w:type="dxa"/>
            <w:shd w:val="clear" w:color="auto" w:fill="auto"/>
          </w:tcPr>
          <w:p w14:paraId="7FDC0B66" w14:textId="5EF0D96F" w:rsidR="0040084D" w:rsidRPr="00F11650" w:rsidRDefault="0040084D" w:rsidP="0040084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  <w:shd w:val="clear" w:color="auto" w:fill="auto"/>
          </w:tcPr>
          <w:p w14:paraId="37AE4A35" w14:textId="5E68DE63" w:rsidR="0040084D" w:rsidRPr="00F11650" w:rsidRDefault="0040084D" w:rsidP="004008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20,973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619A5D" w14:textId="77777777" w:rsidR="0040084D" w:rsidRPr="00F11650" w:rsidRDefault="0040084D" w:rsidP="004008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6BA3B9" w14:textId="03DDCB92" w:rsidR="0040084D" w:rsidRPr="00F11650" w:rsidRDefault="0040084D" w:rsidP="004008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22,340</w:t>
            </w:r>
          </w:p>
        </w:tc>
      </w:tr>
      <w:tr w:rsidR="0040084D" w:rsidRPr="00F11650" w14:paraId="2C45A675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3D920A61" w14:textId="77777777" w:rsidR="0040084D" w:rsidRPr="00F11650" w:rsidRDefault="0040084D" w:rsidP="0040084D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1 - 3 : MLR-2.55%</w:t>
            </w:r>
          </w:p>
          <w:p w14:paraId="26A4F532" w14:textId="1A240962" w:rsidR="0040084D" w:rsidRPr="00F11650" w:rsidRDefault="0040084D" w:rsidP="0040084D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4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MLR-2.3%</w:t>
            </w:r>
          </w:p>
        </w:tc>
        <w:tc>
          <w:tcPr>
            <w:tcW w:w="1417" w:type="dxa"/>
          </w:tcPr>
          <w:p w14:paraId="215F3D5B" w14:textId="77777777" w:rsidR="0040084D" w:rsidRPr="00F11650" w:rsidRDefault="0040084D" w:rsidP="0040084D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  <w:shd w:val="clear" w:color="auto" w:fill="auto"/>
          </w:tcPr>
          <w:p w14:paraId="5DC19CC1" w14:textId="77777777" w:rsidR="0040084D" w:rsidRPr="00F11650" w:rsidRDefault="0040084D" w:rsidP="0040084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ที่ดินที่เป็นกรรมสิทธิ์ของบริษัทและบริษัทย่อย</w:t>
            </w:r>
          </w:p>
        </w:tc>
        <w:tc>
          <w:tcPr>
            <w:tcW w:w="1309" w:type="dxa"/>
            <w:shd w:val="clear" w:color="auto" w:fill="auto"/>
          </w:tcPr>
          <w:p w14:paraId="67A78A01" w14:textId="610483B5" w:rsidR="0040084D" w:rsidRPr="00F11650" w:rsidRDefault="0040084D" w:rsidP="004008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16,937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6625CD" w14:textId="77777777" w:rsidR="0040084D" w:rsidRPr="00F11650" w:rsidRDefault="0040084D" w:rsidP="0040084D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6C4F05A" w14:textId="1D8AB62B" w:rsidR="0040084D" w:rsidRPr="00F11650" w:rsidRDefault="0040084D" w:rsidP="004008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18,927</w:t>
            </w:r>
          </w:p>
        </w:tc>
      </w:tr>
      <w:tr w:rsidR="00322665" w:rsidRPr="00F11650" w14:paraId="24F55B7B" w14:textId="77777777">
        <w:trPr>
          <w:gridAfter w:val="1"/>
          <w:wAfter w:w="48" w:type="dxa"/>
        </w:trPr>
        <w:tc>
          <w:tcPr>
            <w:tcW w:w="2102" w:type="dxa"/>
          </w:tcPr>
          <w:p w14:paraId="3F3484E0" w14:textId="77777777" w:rsidR="00322665" w:rsidRPr="00F11650" w:rsidRDefault="00322665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</w:t>
            </w:r>
          </w:p>
        </w:tc>
        <w:tc>
          <w:tcPr>
            <w:tcW w:w="1417" w:type="dxa"/>
          </w:tcPr>
          <w:p w14:paraId="5CDA6AAD" w14:textId="77777777" w:rsidR="00322665" w:rsidRPr="00F11650" w:rsidRDefault="00322665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  <w:shd w:val="clear" w:color="auto" w:fill="auto"/>
          </w:tcPr>
          <w:p w14:paraId="423B5EDE" w14:textId="77777777" w:rsidR="00322665" w:rsidRPr="00F11650" w:rsidRDefault="0032266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  <w:shd w:val="clear" w:color="auto" w:fill="auto"/>
          </w:tcPr>
          <w:p w14:paraId="7AB33353" w14:textId="77777777" w:rsidR="00322665" w:rsidRPr="00F11650" w:rsidRDefault="003226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25,248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C4FEB3" w14:textId="77777777" w:rsidR="00322665" w:rsidRPr="00F11650" w:rsidRDefault="003226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B6BE321" w14:textId="77777777" w:rsidR="00322665" w:rsidRPr="00F11650" w:rsidRDefault="00322665">
            <w:pPr>
              <w:tabs>
                <w:tab w:val="decimal" w:pos="880"/>
              </w:tabs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084D" w:rsidRPr="00F11650" w14:paraId="63C10D32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070F905A" w14:textId="77777777" w:rsidR="0040084D" w:rsidRPr="00F11650" w:rsidRDefault="0040084D" w:rsidP="0040084D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MLR-2.0%</w:t>
            </w:r>
          </w:p>
          <w:p w14:paraId="7B2188DC" w14:textId="77777777" w:rsidR="0040084D" w:rsidRPr="00F11650" w:rsidRDefault="0040084D" w:rsidP="0040084D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MLR-1.0%</w:t>
            </w:r>
          </w:p>
        </w:tc>
        <w:tc>
          <w:tcPr>
            <w:tcW w:w="1417" w:type="dxa"/>
          </w:tcPr>
          <w:p w14:paraId="508C5AA7" w14:textId="77777777" w:rsidR="0040084D" w:rsidRPr="00F11650" w:rsidRDefault="0040084D" w:rsidP="0040084D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552" w:type="dxa"/>
            <w:shd w:val="clear" w:color="auto" w:fill="auto"/>
          </w:tcPr>
          <w:p w14:paraId="337EA6E3" w14:textId="140908F4" w:rsidR="0040084D" w:rsidRPr="00F11650" w:rsidRDefault="0040084D" w:rsidP="0040084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และบรรษัทประกันสินเชื่ออุตสาหกรรมขนาดย่อม(บสย.)</w:t>
            </w:r>
          </w:p>
        </w:tc>
        <w:tc>
          <w:tcPr>
            <w:tcW w:w="1309" w:type="dxa"/>
            <w:shd w:val="clear" w:color="auto" w:fill="auto"/>
          </w:tcPr>
          <w:p w14:paraId="1CD533B9" w14:textId="5C413E0C" w:rsidR="0040084D" w:rsidRPr="00F11650" w:rsidRDefault="0040084D" w:rsidP="004008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13,063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2E1135" w14:textId="77777777" w:rsidR="0040084D" w:rsidRPr="00F11650" w:rsidRDefault="0040084D" w:rsidP="0040084D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56DF4B" w14:textId="09C848FD" w:rsidR="0040084D" w:rsidRPr="00F11650" w:rsidRDefault="0040084D" w:rsidP="004008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14,666</w:t>
            </w:r>
          </w:p>
        </w:tc>
      </w:tr>
      <w:tr w:rsidR="0040084D" w:rsidRPr="00F11650" w14:paraId="3131EEC2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28C652FE" w14:textId="77777777" w:rsidR="0040084D" w:rsidRPr="00F11650" w:rsidRDefault="0040084D" w:rsidP="0040084D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2.0%</w:t>
            </w:r>
          </w:p>
          <w:p w14:paraId="665ACB85" w14:textId="5B6AA965" w:rsidR="0040084D" w:rsidRPr="00F11650" w:rsidRDefault="0040084D" w:rsidP="0040084D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: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7.0%</w:t>
            </w:r>
          </w:p>
        </w:tc>
        <w:tc>
          <w:tcPr>
            <w:tcW w:w="1417" w:type="dxa"/>
          </w:tcPr>
          <w:p w14:paraId="443E9431" w14:textId="25F180B4" w:rsidR="0040084D" w:rsidRPr="00F11650" w:rsidRDefault="0040084D" w:rsidP="0040084D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2552" w:type="dxa"/>
            <w:shd w:val="clear" w:color="auto" w:fill="auto"/>
          </w:tcPr>
          <w:p w14:paraId="2FC804B4" w14:textId="3CE33A47" w:rsidR="0040084D" w:rsidRPr="00F11650" w:rsidRDefault="0040084D" w:rsidP="0040084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1309" w:type="dxa"/>
            <w:shd w:val="clear" w:color="auto" w:fill="auto"/>
          </w:tcPr>
          <w:p w14:paraId="27692C42" w14:textId="7A694F6F" w:rsidR="0040084D" w:rsidRPr="00F11650" w:rsidRDefault="0040084D" w:rsidP="004008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D3A2AB" w14:textId="77777777" w:rsidR="0040084D" w:rsidRPr="00F11650" w:rsidRDefault="0040084D" w:rsidP="0040084D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14208F" w14:textId="76EE20BE" w:rsidR="0040084D" w:rsidRPr="00F11650" w:rsidRDefault="0040084D" w:rsidP="004008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</w:p>
        </w:tc>
      </w:tr>
      <w:tr w:rsidR="0040084D" w:rsidRPr="00F11650" w14:paraId="43B80169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39423E88" w14:textId="77777777" w:rsidR="0040084D" w:rsidRPr="00F11650" w:rsidRDefault="0040084D" w:rsidP="0040084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D65B2EF" w14:textId="77777777" w:rsidR="0040084D" w:rsidRPr="00F11650" w:rsidRDefault="0040084D" w:rsidP="0040084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018E5844" w14:textId="77777777" w:rsidR="0040084D" w:rsidRPr="00F11650" w:rsidRDefault="0040084D" w:rsidP="0040084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4CDCC939" w14:textId="3DFD96AE" w:rsidR="0040084D" w:rsidRPr="00F11650" w:rsidRDefault="0040084D" w:rsidP="004008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76,915</w:t>
            </w:r>
          </w:p>
        </w:tc>
        <w:tc>
          <w:tcPr>
            <w:tcW w:w="270" w:type="dxa"/>
            <w:gridSpan w:val="2"/>
          </w:tcPr>
          <w:p w14:paraId="4D20631A" w14:textId="77777777" w:rsidR="0040084D" w:rsidRPr="00F11650" w:rsidRDefault="0040084D" w:rsidP="0040084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86C81D" w14:textId="1D49DB21" w:rsidR="0040084D" w:rsidRPr="00F11650" w:rsidRDefault="0040084D" w:rsidP="004008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56,794</w:t>
            </w:r>
          </w:p>
        </w:tc>
      </w:tr>
    </w:tbl>
    <w:p w14:paraId="31BB674A" w14:textId="01EE2D55" w:rsidR="00C54A1E" w:rsidRPr="00F11650" w:rsidRDefault="00C54A1E" w:rsidP="009B721B">
      <w:pPr>
        <w:pStyle w:val="FSContent"/>
        <w:rPr>
          <w:rFonts w:asciiTheme="majorBidi" w:hAnsiTheme="majorBidi" w:cstheme="majorBidi"/>
          <w:lang w:val="en-US"/>
        </w:rPr>
      </w:pPr>
    </w:p>
    <w:p w14:paraId="126D73E9" w14:textId="4D02F3EF" w:rsidR="0053417F" w:rsidRPr="00F11650" w:rsidRDefault="009B721B" w:rsidP="00BC16D0">
      <w:pPr>
        <w:pStyle w:val="FSContent"/>
        <w:rPr>
          <w:rFonts w:asciiTheme="majorBidi" w:hAnsiTheme="majorBidi" w:cstheme="majorBidi"/>
          <w:cs/>
          <w:lang w:val="en-US"/>
        </w:rPr>
      </w:pPr>
      <w:r w:rsidRPr="00F11650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FB6C4F" w:rsidRPr="00F11650">
        <w:rPr>
          <w:rFonts w:asciiTheme="majorBidi" w:hAnsiTheme="majorBidi" w:cstheme="majorBidi"/>
          <w:lang w:val="en-US"/>
        </w:rPr>
        <w:t>3</w:t>
      </w:r>
      <w:r w:rsidR="0040084D" w:rsidRPr="00F11650">
        <w:rPr>
          <w:rFonts w:asciiTheme="majorBidi" w:hAnsiTheme="majorBidi" w:cstheme="majorBidi"/>
          <w:lang w:val="en-US"/>
        </w:rPr>
        <w:t>0</w:t>
      </w:r>
      <w:r w:rsidR="00FB6C4F" w:rsidRPr="00F11650">
        <w:rPr>
          <w:rFonts w:asciiTheme="majorBidi" w:hAnsiTheme="majorBidi" w:cstheme="majorBidi"/>
          <w:lang w:val="en-US"/>
        </w:rPr>
        <w:t xml:space="preserve"> </w:t>
      </w:r>
      <w:r w:rsidR="0040084D" w:rsidRPr="00F11650">
        <w:rPr>
          <w:rFonts w:asciiTheme="majorBidi" w:hAnsiTheme="majorBidi" w:cstheme="majorBidi" w:hint="cs"/>
          <w:cs/>
          <w:lang w:val="en-US"/>
        </w:rPr>
        <w:t>มิถุนายน</w:t>
      </w:r>
      <w:r w:rsidR="00FB6C4F" w:rsidRPr="00F11650">
        <w:rPr>
          <w:rFonts w:asciiTheme="majorBidi" w:hAnsiTheme="majorBidi" w:cstheme="majorBidi"/>
          <w:lang w:val="en-US"/>
        </w:rPr>
        <w:t xml:space="preserve"> 256</w:t>
      </w:r>
      <w:r w:rsidR="00144D56" w:rsidRPr="00F11650">
        <w:rPr>
          <w:rFonts w:asciiTheme="majorBidi" w:hAnsiTheme="majorBidi" w:cstheme="majorBidi"/>
          <w:lang w:val="en-US"/>
        </w:rPr>
        <w:t xml:space="preserve">7 </w:t>
      </w:r>
      <w:r w:rsidR="00144D56" w:rsidRPr="00F11650">
        <w:rPr>
          <w:rFonts w:asciiTheme="majorBidi" w:hAnsiTheme="majorBidi" w:cstheme="majorBidi" w:hint="cs"/>
          <w:cs/>
          <w:lang w:val="en-US"/>
        </w:rPr>
        <w:t xml:space="preserve">และวันที่ </w:t>
      </w:r>
      <w:r w:rsidR="00144D56" w:rsidRPr="00F11650">
        <w:rPr>
          <w:rFonts w:asciiTheme="majorBidi" w:hAnsiTheme="majorBidi" w:cstheme="majorBidi"/>
          <w:lang w:val="en-US"/>
        </w:rPr>
        <w:t xml:space="preserve">31 </w:t>
      </w:r>
      <w:r w:rsidR="00144D56" w:rsidRPr="00F11650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144D56" w:rsidRPr="00F11650">
        <w:rPr>
          <w:rFonts w:asciiTheme="majorBidi" w:hAnsiTheme="majorBidi" w:cstheme="majorBidi"/>
          <w:lang w:val="en-US"/>
        </w:rPr>
        <w:t>2566</w:t>
      </w:r>
      <w:r w:rsidRPr="00F11650">
        <w:rPr>
          <w:rFonts w:asciiTheme="majorBidi" w:hAnsiTheme="majorBidi" w:cstheme="majorBidi"/>
          <w:lang w:val="en-US"/>
        </w:rPr>
        <w:t xml:space="preserve"> </w:t>
      </w:r>
      <w:r w:rsidRPr="00F11650">
        <w:rPr>
          <w:rFonts w:asciiTheme="majorBidi" w:hAnsiTheme="majorBidi" w:cstheme="majorBidi"/>
          <w:cs/>
          <w:lang w:val="en-US"/>
        </w:rPr>
        <w:t>วงเงินกู้ยืมระยะยาวจากสถาบันการเงินแห่งหนึ่ง</w:t>
      </w:r>
      <w:r w:rsidR="004B55B6" w:rsidRPr="00F11650">
        <w:rPr>
          <w:rFonts w:asciiTheme="majorBidi" w:hAnsiTheme="majorBidi" w:cstheme="majorBidi"/>
          <w:cs/>
          <w:lang w:val="en-US"/>
        </w:rPr>
        <w:t>ของบริษัท</w:t>
      </w:r>
      <w:r w:rsidRPr="00F11650">
        <w:rPr>
          <w:rFonts w:asciiTheme="majorBidi" w:hAnsiTheme="majorBidi" w:cstheme="majorBidi"/>
          <w:cs/>
          <w:lang w:val="en-US"/>
        </w:rPr>
        <w:t xml:space="preserve">จำนวน </w:t>
      </w:r>
      <w:r w:rsidRPr="00F11650">
        <w:rPr>
          <w:rFonts w:asciiTheme="majorBidi" w:hAnsiTheme="majorBidi" w:cstheme="majorBidi"/>
          <w:lang w:val="en-US"/>
        </w:rPr>
        <w:t xml:space="preserve">20.0 </w:t>
      </w:r>
      <w:r w:rsidRPr="00F11650">
        <w:rPr>
          <w:rFonts w:asciiTheme="majorBidi" w:hAnsiTheme="majorBidi" w:cstheme="majorBidi"/>
          <w:cs/>
          <w:lang w:val="en-US"/>
        </w:rPr>
        <w:t>ล้านบาท</w:t>
      </w:r>
      <w:r w:rsidR="004B55B6" w:rsidRPr="00F11650">
        <w:rPr>
          <w:rFonts w:asciiTheme="majorBidi" w:hAnsiTheme="majorBidi" w:cstheme="majorBidi"/>
          <w:cs/>
          <w:lang w:val="en-US"/>
        </w:rPr>
        <w:t xml:space="preserve"> </w:t>
      </w:r>
      <w:r w:rsidRPr="00F11650">
        <w:rPr>
          <w:rFonts w:asciiTheme="majorBidi" w:hAnsiTheme="majorBidi" w:cstheme="majorBidi"/>
          <w:cs/>
          <w:lang w:val="en-US"/>
        </w:rPr>
        <w:t>กำหนดให้บริษัทต้องดำรง</w:t>
      </w:r>
      <w:r w:rsidR="00831416" w:rsidRPr="00F11650">
        <w:rPr>
          <w:rFonts w:asciiTheme="majorBidi" w:hAnsiTheme="majorBidi" w:cstheme="majorBidi"/>
          <w:cs/>
          <w:lang w:val="en-US"/>
        </w:rPr>
        <w:t xml:space="preserve"> (</w:t>
      </w:r>
      <w:r w:rsidR="00831416" w:rsidRPr="00F11650">
        <w:rPr>
          <w:rFonts w:asciiTheme="majorBidi" w:hAnsiTheme="majorBidi" w:cstheme="majorBidi"/>
          <w:lang w:val="en-US"/>
        </w:rPr>
        <w:t xml:space="preserve">1) </w:t>
      </w:r>
      <w:r w:rsidR="00831416" w:rsidRPr="00F11650">
        <w:rPr>
          <w:rFonts w:asciiTheme="majorBidi" w:hAnsiTheme="majorBidi" w:cstheme="majorBidi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="00831416" w:rsidRPr="00F11650">
        <w:rPr>
          <w:rFonts w:asciiTheme="majorBidi" w:hAnsiTheme="majorBidi" w:cstheme="majorBidi"/>
          <w:lang w:val="en-US"/>
        </w:rPr>
        <w:t>(Debt-to</w:t>
      </w:r>
      <w:r w:rsidR="00817FED" w:rsidRPr="00F11650">
        <w:rPr>
          <w:rFonts w:asciiTheme="majorBidi" w:hAnsiTheme="majorBidi" w:cstheme="majorBidi"/>
          <w:lang w:val="en-US"/>
        </w:rPr>
        <w:t>-</w:t>
      </w:r>
      <w:r w:rsidR="00831416" w:rsidRPr="00F11650">
        <w:rPr>
          <w:rFonts w:asciiTheme="majorBidi" w:hAnsiTheme="majorBidi" w:cstheme="majorBidi"/>
          <w:lang w:val="en-US"/>
        </w:rPr>
        <w:t xml:space="preserve">equity ratio) </w:t>
      </w:r>
      <w:r w:rsidR="00831416" w:rsidRPr="00F11650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F11650">
        <w:rPr>
          <w:rFonts w:asciiTheme="majorBidi" w:hAnsiTheme="majorBidi" w:cstheme="majorBidi"/>
          <w:lang w:val="en-US"/>
        </w:rPr>
        <w:t xml:space="preserve">1.0 </w:t>
      </w:r>
      <w:r w:rsidR="00831416" w:rsidRPr="00F11650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="00831416" w:rsidRPr="00F11650">
        <w:rPr>
          <w:rFonts w:asciiTheme="majorBidi" w:hAnsiTheme="majorBidi" w:cstheme="majorBidi"/>
          <w:lang w:val="en-US"/>
        </w:rPr>
        <w:t xml:space="preserve">2565 </w:t>
      </w:r>
      <w:r w:rsidR="00831416" w:rsidRPr="00F11650">
        <w:rPr>
          <w:rFonts w:asciiTheme="majorBidi" w:hAnsiTheme="majorBidi" w:cstheme="majorBidi"/>
          <w:cs/>
          <w:lang w:val="en-US"/>
        </w:rPr>
        <w:t xml:space="preserve">เป็นต้นไป </w:t>
      </w:r>
      <w:r w:rsidR="00831416" w:rsidRPr="00F11650">
        <w:rPr>
          <w:rFonts w:asciiTheme="majorBidi" w:hAnsiTheme="majorBidi" w:cstheme="majorBidi"/>
          <w:lang w:val="en-US"/>
        </w:rPr>
        <w:t xml:space="preserve">(2) </w:t>
      </w:r>
      <w:r w:rsidR="00831416" w:rsidRPr="00F11650">
        <w:rPr>
          <w:rFonts w:asciiTheme="majorBidi" w:hAnsiTheme="majorBidi" w:cstheme="majorBidi"/>
          <w:cs/>
          <w:lang w:val="en-US"/>
        </w:rPr>
        <w:t xml:space="preserve">อัตราส่วนความสามารถในการชำระหนี้ </w:t>
      </w:r>
      <w:r w:rsidR="00831416" w:rsidRPr="00F11650">
        <w:rPr>
          <w:rFonts w:asciiTheme="majorBidi" w:hAnsiTheme="majorBidi" w:cstheme="majorBidi"/>
          <w:lang w:val="en-US"/>
        </w:rPr>
        <w:t xml:space="preserve">(Debt service coverage ratio: DSCR) </w:t>
      </w:r>
      <w:r w:rsidR="00831416" w:rsidRPr="00F11650">
        <w:rPr>
          <w:rFonts w:asciiTheme="majorBidi" w:hAnsiTheme="majorBidi" w:cstheme="majorBidi"/>
          <w:cs/>
          <w:lang w:val="en-US"/>
        </w:rPr>
        <w:t xml:space="preserve">ไม่ต่ำกว่า </w:t>
      </w:r>
      <w:r w:rsidR="00831416" w:rsidRPr="00F11650">
        <w:rPr>
          <w:rFonts w:asciiTheme="majorBidi" w:hAnsiTheme="majorBidi" w:cstheme="majorBidi"/>
          <w:lang w:val="en-US"/>
        </w:rPr>
        <w:t xml:space="preserve">1.2 </w:t>
      </w:r>
      <w:r w:rsidR="00831416" w:rsidRPr="00F11650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="00831416" w:rsidRPr="00F11650">
        <w:rPr>
          <w:rFonts w:asciiTheme="majorBidi" w:hAnsiTheme="majorBidi" w:cstheme="majorBidi"/>
          <w:lang w:val="en-US"/>
        </w:rPr>
        <w:t xml:space="preserve">2565 </w:t>
      </w:r>
      <w:r w:rsidR="00831416" w:rsidRPr="00F11650">
        <w:rPr>
          <w:rFonts w:asciiTheme="majorBidi" w:hAnsiTheme="majorBidi" w:cstheme="majorBidi"/>
          <w:cs/>
          <w:lang w:val="en-US"/>
        </w:rPr>
        <w:t xml:space="preserve">เป็นต้นไป และ </w:t>
      </w:r>
      <w:r w:rsidR="00831416" w:rsidRPr="00F11650">
        <w:rPr>
          <w:rFonts w:asciiTheme="majorBidi" w:hAnsiTheme="majorBidi" w:cstheme="majorBidi"/>
          <w:lang w:val="en-US"/>
        </w:rPr>
        <w:t xml:space="preserve">(3) </w:t>
      </w:r>
      <w:r w:rsidR="00831416" w:rsidRPr="00F11650">
        <w:rPr>
          <w:rFonts w:asciiTheme="majorBidi" w:hAnsiTheme="majorBidi" w:cstheme="majorBidi"/>
          <w:cs/>
          <w:lang w:val="en-US"/>
        </w:rPr>
        <w:t xml:space="preserve">อัตราส่วนทางการเงิน </w:t>
      </w:r>
      <w:r w:rsidR="00831416" w:rsidRPr="00F11650">
        <w:rPr>
          <w:rFonts w:asciiTheme="majorBidi" w:hAnsiTheme="majorBidi" w:cstheme="majorBidi"/>
          <w:lang w:val="en-US"/>
        </w:rPr>
        <w:t xml:space="preserve">Interest bearing debt to EBITDA </w:t>
      </w:r>
      <w:r w:rsidR="00831416" w:rsidRPr="00F11650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F11650">
        <w:rPr>
          <w:rFonts w:asciiTheme="majorBidi" w:hAnsiTheme="majorBidi" w:cstheme="majorBidi"/>
          <w:lang w:val="en-US"/>
        </w:rPr>
        <w:t xml:space="preserve">4.5 </w:t>
      </w:r>
      <w:r w:rsidR="00831416" w:rsidRPr="00F11650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="00831416" w:rsidRPr="00F11650">
        <w:rPr>
          <w:rFonts w:asciiTheme="majorBidi" w:hAnsiTheme="majorBidi" w:cstheme="majorBidi"/>
          <w:lang w:val="en-US"/>
        </w:rPr>
        <w:t xml:space="preserve">2565 </w:t>
      </w:r>
      <w:r w:rsidR="00831416" w:rsidRPr="00F11650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F11650">
        <w:rPr>
          <w:rFonts w:asciiTheme="majorBidi" w:hAnsiTheme="majorBidi" w:cstheme="majorBidi"/>
          <w:lang w:val="en-US"/>
        </w:rPr>
        <w:t xml:space="preserve">3.0 </w:t>
      </w:r>
      <w:r w:rsidR="00831416" w:rsidRPr="00F11650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="00831416" w:rsidRPr="00F11650">
        <w:rPr>
          <w:rFonts w:asciiTheme="majorBidi" w:hAnsiTheme="majorBidi" w:cstheme="majorBidi"/>
          <w:lang w:val="en-US"/>
        </w:rPr>
        <w:t xml:space="preserve">2566 </w:t>
      </w:r>
      <w:r w:rsidR="00831416" w:rsidRPr="00F11650">
        <w:rPr>
          <w:rFonts w:asciiTheme="majorBidi" w:hAnsiTheme="majorBidi" w:cstheme="majorBidi"/>
          <w:cs/>
          <w:lang w:val="en-US"/>
        </w:rPr>
        <w:t xml:space="preserve">และ </w:t>
      </w:r>
      <w:r w:rsidR="00831416" w:rsidRPr="00F11650">
        <w:rPr>
          <w:rFonts w:asciiTheme="majorBidi" w:hAnsiTheme="majorBidi" w:cstheme="majorBidi"/>
          <w:lang w:val="en-US"/>
        </w:rPr>
        <w:t xml:space="preserve">2567 </w:t>
      </w:r>
      <w:r w:rsidR="00831416" w:rsidRPr="00F11650">
        <w:rPr>
          <w:rFonts w:asciiTheme="majorBidi" w:hAnsiTheme="majorBidi" w:cstheme="majorBidi"/>
          <w:cs/>
          <w:lang w:val="en-US"/>
        </w:rPr>
        <w:t xml:space="preserve">และไม่เกินกว่า </w:t>
      </w:r>
      <w:r w:rsidR="00831416" w:rsidRPr="00F11650">
        <w:rPr>
          <w:rFonts w:asciiTheme="majorBidi" w:hAnsiTheme="majorBidi" w:cstheme="majorBidi"/>
          <w:lang w:val="en-US"/>
        </w:rPr>
        <w:t xml:space="preserve">2.0 </w:t>
      </w:r>
      <w:r w:rsidR="00831416" w:rsidRPr="00F11650">
        <w:rPr>
          <w:rFonts w:asciiTheme="majorBidi" w:hAnsiTheme="majorBidi" w:cstheme="majorBidi"/>
          <w:cs/>
          <w:lang w:val="en-US"/>
        </w:rPr>
        <w:t xml:space="preserve">เท่า ตั้งแต่ปี </w:t>
      </w:r>
      <w:r w:rsidR="00831416" w:rsidRPr="00F11650">
        <w:rPr>
          <w:rFonts w:asciiTheme="majorBidi" w:hAnsiTheme="majorBidi" w:cstheme="majorBidi"/>
          <w:lang w:val="en-US"/>
        </w:rPr>
        <w:t>2568</w:t>
      </w:r>
      <w:r w:rsidR="006B6234" w:rsidRPr="00F11650">
        <w:rPr>
          <w:rFonts w:asciiTheme="majorBidi" w:hAnsiTheme="majorBidi" w:cstheme="majorBidi"/>
          <w:cs/>
          <w:lang w:val="en-US"/>
        </w:rPr>
        <w:t xml:space="preserve"> </w:t>
      </w:r>
      <w:r w:rsidR="00831416" w:rsidRPr="00F11650">
        <w:rPr>
          <w:rFonts w:asciiTheme="majorBidi" w:hAnsiTheme="majorBidi" w:cstheme="majorBidi"/>
          <w:cs/>
          <w:lang w:val="en-US"/>
        </w:rPr>
        <w:t>เป็นต้นไป</w:t>
      </w:r>
    </w:p>
    <w:p w14:paraId="0555012D" w14:textId="77777777" w:rsidR="0053417F" w:rsidRPr="00F11650" w:rsidRDefault="0053417F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F11650">
        <w:rPr>
          <w:rFonts w:asciiTheme="majorBidi" w:hAnsiTheme="majorBidi" w:cstheme="majorBidi"/>
          <w:cs/>
        </w:rPr>
        <w:br w:type="page"/>
      </w:r>
    </w:p>
    <w:p w14:paraId="40631AE1" w14:textId="05C8CD71" w:rsidR="00D71541" w:rsidRPr="00F11650" w:rsidRDefault="00D71541" w:rsidP="00AF2978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F11650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หนี้สินตามสัญญาเช่า</w:t>
      </w:r>
    </w:p>
    <w:p w14:paraId="5786318D" w14:textId="5227C297" w:rsidR="00D71541" w:rsidRPr="00F11650" w:rsidRDefault="00D71541" w:rsidP="00DD0649">
      <w:pPr>
        <w:pStyle w:val="FSContent"/>
        <w:rPr>
          <w:rFonts w:asciiTheme="majorBidi" w:hAnsiTheme="majorBidi" w:cstheme="majorBidi"/>
          <w:lang w:val="en-US"/>
        </w:rPr>
      </w:pPr>
    </w:p>
    <w:p w14:paraId="57A03F6B" w14:textId="59B60345" w:rsidR="00D71541" w:rsidRPr="00F11650" w:rsidRDefault="00D71541" w:rsidP="00D71541">
      <w:pPr>
        <w:pStyle w:val="FSContent"/>
        <w:rPr>
          <w:rFonts w:asciiTheme="majorBidi" w:hAnsiTheme="majorBidi" w:cstheme="majorBidi"/>
          <w:cs/>
          <w:lang w:val="en-US"/>
        </w:rPr>
      </w:pPr>
      <w:r w:rsidRPr="00F11650">
        <w:rPr>
          <w:rFonts w:asciiTheme="majorBidi" w:hAnsiTheme="majorBidi" w:cstheme="majorBidi"/>
          <w:cs/>
          <w:lang w:val="en-US"/>
        </w:rPr>
        <w:t>หนี้สินตามสัญญาเช่าแสดงตามระยะเวลาครบกำหนดการจ่ายชำระได้ดังนี้</w:t>
      </w:r>
    </w:p>
    <w:p w14:paraId="39ADC51D" w14:textId="77777777" w:rsidR="00D71541" w:rsidRPr="00F11650" w:rsidRDefault="00D71541" w:rsidP="00DD0649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00"/>
        <w:gridCol w:w="269"/>
        <w:gridCol w:w="8"/>
        <w:gridCol w:w="893"/>
      </w:tblGrid>
      <w:tr w:rsidR="00C23D9F" w:rsidRPr="00F11650" w14:paraId="380F381C" w14:textId="77777777" w:rsidTr="002154F2">
        <w:trPr>
          <w:tblHeader/>
        </w:trPr>
        <w:tc>
          <w:tcPr>
            <w:tcW w:w="1620" w:type="dxa"/>
          </w:tcPr>
          <w:p w14:paraId="0D71AD6B" w14:textId="77777777" w:rsidR="00C23D9F" w:rsidRPr="00F11650" w:rsidRDefault="00C23D9F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3"/>
            <w:shd w:val="clear" w:color="auto" w:fill="auto"/>
          </w:tcPr>
          <w:p w14:paraId="7FE2BA3A" w14:textId="2C0F64A3" w:rsidR="00C23D9F" w:rsidRPr="00F11650" w:rsidRDefault="00C23D9F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1541" w:rsidRPr="00F11650" w14:paraId="34EF8F3F" w14:textId="77777777" w:rsidTr="002154F2">
        <w:trPr>
          <w:tblHeader/>
        </w:trPr>
        <w:tc>
          <w:tcPr>
            <w:tcW w:w="1620" w:type="dxa"/>
          </w:tcPr>
          <w:p w14:paraId="5A6FA9D3" w14:textId="77777777" w:rsidR="00D71541" w:rsidRPr="00F11650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D2D7A7" w14:textId="162EE3DA" w:rsidR="00D71541" w:rsidRPr="00F11650" w:rsidRDefault="0040084D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BA7C689" w14:textId="77777777" w:rsidR="00D71541" w:rsidRPr="00F11650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E783756" w14:textId="7256B2C8" w:rsidR="00D71541" w:rsidRPr="00F11650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D56" w:rsidRPr="00F116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30EFD" w:rsidRPr="00F11650" w14:paraId="08A3FDDC" w14:textId="77777777" w:rsidTr="002154F2">
        <w:trPr>
          <w:tblHeader/>
        </w:trPr>
        <w:tc>
          <w:tcPr>
            <w:tcW w:w="1620" w:type="dxa"/>
            <w:shd w:val="clear" w:color="auto" w:fill="auto"/>
          </w:tcPr>
          <w:p w14:paraId="655735C8" w14:textId="77777777" w:rsidR="00D30EFD" w:rsidRPr="00F11650" w:rsidRDefault="00D30EFD" w:rsidP="00D30EFD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5257869" w14:textId="77777777" w:rsidR="00D30EFD" w:rsidRPr="00F11650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56847D80" w14:textId="1A40DB30" w:rsidR="00D30EFD" w:rsidRPr="00F11650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3CF8ABE" w14:textId="77777777" w:rsidR="00D30EFD" w:rsidRPr="00F11650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C0A5C70" w14:textId="77777777" w:rsidR="00D30EFD" w:rsidRPr="00F11650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8FE1D" w14:textId="77777777" w:rsidR="00D30EFD" w:rsidRPr="00F11650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A709E4" w14:textId="6E9C6BF7" w:rsidR="00D30EFD" w:rsidRPr="00F11650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33FB4" w14:textId="77777777" w:rsidR="00D30EFD" w:rsidRPr="00F11650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1F35D" w14:textId="77777777" w:rsidR="00D30EFD" w:rsidRPr="00F11650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217C9FAE" w14:textId="3D120F20" w:rsidR="00D30EFD" w:rsidRPr="00F11650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0698F9" w14:textId="77777777" w:rsidR="00D30EFD" w:rsidRPr="00F11650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29275C3B" w14:textId="092974B0" w:rsidR="00D30EFD" w:rsidRPr="00F11650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609F9C1" w14:textId="77777777" w:rsidR="00D30EFD" w:rsidRPr="00F11650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</w:tcPr>
          <w:p w14:paraId="723C26A8" w14:textId="20364DD1" w:rsidR="00D30EFD" w:rsidRPr="00F11650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D71541" w:rsidRPr="00F11650" w14:paraId="5017CEA6" w14:textId="77777777" w:rsidTr="002154F2">
        <w:trPr>
          <w:trHeight w:val="317"/>
          <w:tblHeader/>
        </w:trPr>
        <w:tc>
          <w:tcPr>
            <w:tcW w:w="1620" w:type="dxa"/>
          </w:tcPr>
          <w:p w14:paraId="164E9A18" w14:textId="77777777" w:rsidR="00D71541" w:rsidRPr="00F11650" w:rsidRDefault="00D71541" w:rsidP="00D7154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3"/>
          </w:tcPr>
          <w:p w14:paraId="607A54E5" w14:textId="77777777" w:rsidR="00D71541" w:rsidRPr="00F11650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541" w:rsidRPr="00F11650" w14:paraId="000BC8BC" w14:textId="77777777" w:rsidTr="002154F2">
        <w:tc>
          <w:tcPr>
            <w:tcW w:w="1620" w:type="dxa"/>
          </w:tcPr>
          <w:p w14:paraId="3C5FA101" w14:textId="77777777" w:rsidR="00D71541" w:rsidRPr="00F11650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BB07004" w14:textId="461289CD" w:rsidR="00D71541" w:rsidRPr="00F11650" w:rsidRDefault="0040084D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20,883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C61C52" w14:textId="11FB8771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D3971F3" w14:textId="3265496F" w:rsidR="00D71541" w:rsidRPr="00F11650" w:rsidRDefault="0040084D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(6,913)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52A01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B94113" w14:textId="189F9D6C" w:rsidR="00D71541" w:rsidRPr="00F11650" w:rsidRDefault="0040084D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13,970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27881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5B76B" w14:textId="594ECDC2" w:rsidR="00D71541" w:rsidRPr="00F11650" w:rsidRDefault="00144D56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16,564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EA5373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901282" w14:textId="52FD8253" w:rsidR="00D71541" w:rsidRPr="00F11650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(6,203)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122D3C0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40225460" w14:textId="2E588861" w:rsidR="00D71541" w:rsidRPr="00F11650" w:rsidRDefault="00144D56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10,361</w:t>
            </w:r>
          </w:p>
        </w:tc>
      </w:tr>
      <w:tr w:rsidR="00D71541" w:rsidRPr="00F11650" w14:paraId="2D09EF9B" w14:textId="77777777" w:rsidTr="002154F2">
        <w:tc>
          <w:tcPr>
            <w:tcW w:w="1620" w:type="dxa"/>
          </w:tcPr>
          <w:p w14:paraId="5F209050" w14:textId="77777777" w:rsidR="00D71541" w:rsidRPr="00F11650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ครบกำหนดชำระหลังจากหนึ่งปี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4D39DB" w14:textId="07D8CFBA" w:rsidR="00D71541" w:rsidRPr="00F11650" w:rsidRDefault="0040084D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60,823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B18A82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61B721F" w14:textId="67D25806" w:rsidR="00D71541" w:rsidRPr="00F11650" w:rsidRDefault="0040084D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(19,762)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F5E163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D44970" w14:textId="20D162FD" w:rsidR="00D71541" w:rsidRPr="00F11650" w:rsidRDefault="0040084D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41,061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2298D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D0D439" w14:textId="625A0E2B" w:rsidR="00D71541" w:rsidRPr="00F11650" w:rsidRDefault="00144D56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54,699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6A6BEC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BAEEB7" w14:textId="61FCC6EF" w:rsidR="00D71541" w:rsidRPr="00F11650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(19,908)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B649BDF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5DBCBF76" w14:textId="739337EE" w:rsidR="00D71541" w:rsidRPr="00F11650" w:rsidRDefault="00144D56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34,791</w:t>
            </w:r>
          </w:p>
        </w:tc>
      </w:tr>
      <w:tr w:rsidR="00D71541" w:rsidRPr="00F11650" w14:paraId="28CB6ACD" w14:textId="77777777" w:rsidTr="002154F2">
        <w:tc>
          <w:tcPr>
            <w:tcW w:w="1620" w:type="dxa"/>
          </w:tcPr>
          <w:p w14:paraId="7139C9B3" w14:textId="77777777" w:rsidR="00D71541" w:rsidRPr="00F11650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0FBC14D" w14:textId="242CE881" w:rsidR="00D71541" w:rsidRPr="00F11650" w:rsidRDefault="0040084D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109,502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3388C1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5122F88" w14:textId="68CF059B" w:rsidR="00D71541" w:rsidRPr="00F11650" w:rsidRDefault="0040084D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(21,947)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61899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DA7528" w14:textId="64B57CE6" w:rsidR="00D71541" w:rsidRPr="00F11650" w:rsidRDefault="0040084D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87,555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D55A0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5AA9A7" w14:textId="2F150A22" w:rsidR="00D71541" w:rsidRPr="00F11650" w:rsidRDefault="00144D56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114,</w:t>
            </w:r>
            <w:r w:rsidR="00C5295E"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2B2CEF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678851" w14:textId="2DF9A38D" w:rsidR="00D71541" w:rsidRPr="00F11650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(23,958)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6E56DCF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7AB264A1" w14:textId="5A737B88" w:rsidR="00D71541" w:rsidRPr="00F11650" w:rsidRDefault="00144D56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90,876</w:t>
            </w:r>
          </w:p>
        </w:tc>
      </w:tr>
      <w:tr w:rsidR="00D71541" w:rsidRPr="00F11650" w14:paraId="6A97213E" w14:textId="77777777" w:rsidTr="002154F2">
        <w:tc>
          <w:tcPr>
            <w:tcW w:w="1620" w:type="dxa"/>
          </w:tcPr>
          <w:p w14:paraId="1ECD0D1F" w14:textId="77777777" w:rsidR="00D71541" w:rsidRPr="00F11650" w:rsidRDefault="00D71541" w:rsidP="00D71541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D1F26" w14:textId="40C1DA7A" w:rsidR="00D71541" w:rsidRPr="00F11650" w:rsidRDefault="0040084D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191,208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20DA2F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5F0DB2" w14:textId="5EFC96B9" w:rsidR="00D71541" w:rsidRPr="00F11650" w:rsidRDefault="0040084D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(48,622)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D5095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96C0C" w14:textId="39093A7D" w:rsidR="00D71541" w:rsidRPr="00F11650" w:rsidRDefault="0040084D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142,586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2F561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C6F2A" w14:textId="111102B8" w:rsidR="00D71541" w:rsidRPr="00F11650" w:rsidRDefault="00144D56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186,097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B191DF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5FC57" w14:textId="2FC6E51E" w:rsidR="00D71541" w:rsidRPr="00F11650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(50,069)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41E77C3" w14:textId="77777777" w:rsidR="00D71541" w:rsidRPr="00F11650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54BBC" w14:textId="07E0877F" w:rsidR="00D71541" w:rsidRPr="00F11650" w:rsidRDefault="00144D56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136,028</w:t>
            </w:r>
          </w:p>
        </w:tc>
      </w:tr>
    </w:tbl>
    <w:p w14:paraId="52124129" w14:textId="4A5D7CF7" w:rsidR="00DA1576" w:rsidRPr="00F11650" w:rsidRDefault="00DA1576" w:rsidP="0040084D">
      <w:pPr>
        <w:pStyle w:val="FSContent"/>
        <w:rPr>
          <w:rFonts w:asciiTheme="majorBidi" w:hAnsiTheme="majorBidi" w:cstheme="majorBidi"/>
          <w:lang w:val="en-US"/>
        </w:rPr>
      </w:pPr>
    </w:p>
    <w:p w14:paraId="7F8FF973" w14:textId="77777777" w:rsidR="00DA1576" w:rsidRPr="00F11650" w:rsidRDefault="00DA1576" w:rsidP="0040084D">
      <w:pPr>
        <w:pStyle w:val="FSContent"/>
        <w:rPr>
          <w:rFonts w:asciiTheme="majorBidi" w:hAnsiTheme="majorBidi" w:cstheme="majorBidi"/>
          <w:lang w:val="en-US"/>
        </w:rPr>
      </w:pPr>
      <w:r w:rsidRPr="00F11650">
        <w:rPr>
          <w:rFonts w:asciiTheme="majorBidi" w:hAnsiTheme="majorBidi" w:cstheme="majorBidi"/>
          <w:lang w:val="en-US"/>
        </w:rPr>
        <w:br w:type="page"/>
      </w:r>
    </w:p>
    <w:tbl>
      <w:tblPr>
        <w:tblW w:w="91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00"/>
        <w:gridCol w:w="269"/>
        <w:gridCol w:w="8"/>
        <w:gridCol w:w="942"/>
      </w:tblGrid>
      <w:tr w:rsidR="00BB171A" w:rsidRPr="00F11650" w14:paraId="48DF9ED7" w14:textId="77777777" w:rsidTr="002154F2">
        <w:tc>
          <w:tcPr>
            <w:tcW w:w="1620" w:type="dxa"/>
          </w:tcPr>
          <w:p w14:paraId="6DB5F855" w14:textId="77777777" w:rsidR="00BB171A" w:rsidRPr="00F11650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5" w:type="dxa"/>
            <w:gridSpan w:val="13"/>
            <w:shd w:val="clear" w:color="auto" w:fill="auto"/>
          </w:tcPr>
          <w:p w14:paraId="7904D155" w14:textId="3A8CD047" w:rsidR="00BB171A" w:rsidRPr="00F11650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71A" w:rsidRPr="00F11650" w14:paraId="1F4F79DA" w14:textId="77777777" w:rsidTr="002154F2">
        <w:tc>
          <w:tcPr>
            <w:tcW w:w="1620" w:type="dxa"/>
          </w:tcPr>
          <w:p w14:paraId="45DD8CC6" w14:textId="77777777" w:rsidR="00BB171A" w:rsidRPr="00F11650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F6E6CA2" w14:textId="0C094965" w:rsidR="00BB171A" w:rsidRPr="00F11650" w:rsidRDefault="0040084D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144D56"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44D56"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A4A617D" w14:textId="77777777" w:rsidR="00BB171A" w:rsidRPr="00F11650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28ABBB3" w14:textId="58702F4C" w:rsidR="00BB171A" w:rsidRPr="00F11650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4D56" w:rsidRPr="00F116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B171A" w:rsidRPr="00F11650" w14:paraId="7A1FBA3A" w14:textId="77777777" w:rsidTr="002154F2">
        <w:tc>
          <w:tcPr>
            <w:tcW w:w="1620" w:type="dxa"/>
            <w:shd w:val="clear" w:color="auto" w:fill="auto"/>
          </w:tcPr>
          <w:p w14:paraId="47026009" w14:textId="77777777" w:rsidR="00BB171A" w:rsidRPr="00F11650" w:rsidRDefault="00BB171A" w:rsidP="00F94949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B20D2" w14:textId="77777777" w:rsidR="00BB171A" w:rsidRPr="00F11650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2E96F32E" w14:textId="77777777" w:rsidR="00BB171A" w:rsidRPr="00F11650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BEBD9" w14:textId="77777777" w:rsidR="00BB171A" w:rsidRPr="00F11650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3D041" w14:textId="77777777" w:rsidR="00BB171A" w:rsidRPr="00F11650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92128" w14:textId="77777777" w:rsidR="00BB171A" w:rsidRPr="00F11650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9E9AD" w14:textId="77777777" w:rsidR="00BB171A" w:rsidRPr="00F11650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366C4A" w14:textId="77777777" w:rsidR="00BB171A" w:rsidRPr="00F11650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50F93" w14:textId="77777777" w:rsidR="00BB171A" w:rsidRPr="00F11650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18935930" w14:textId="77777777" w:rsidR="00BB171A" w:rsidRPr="00F11650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157A8" w14:textId="77777777" w:rsidR="00BB171A" w:rsidRPr="00F11650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CC456" w14:textId="77777777" w:rsidR="00BB171A" w:rsidRPr="00F11650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4FE32" w14:textId="77777777" w:rsidR="00BB171A" w:rsidRPr="00F11650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88DAC" w14:textId="77777777" w:rsidR="00BB171A" w:rsidRPr="00F11650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BB171A" w:rsidRPr="00F11650" w14:paraId="454B2DF2" w14:textId="77777777" w:rsidTr="002154F2">
        <w:trPr>
          <w:trHeight w:val="317"/>
        </w:trPr>
        <w:tc>
          <w:tcPr>
            <w:tcW w:w="1620" w:type="dxa"/>
          </w:tcPr>
          <w:p w14:paraId="2E382C7F" w14:textId="77777777" w:rsidR="00BB171A" w:rsidRPr="00F11650" w:rsidRDefault="00BB171A" w:rsidP="00F9494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5" w:type="dxa"/>
            <w:gridSpan w:val="13"/>
          </w:tcPr>
          <w:p w14:paraId="3C0FCD7E" w14:textId="77777777" w:rsidR="00BB171A" w:rsidRPr="00F11650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71A" w:rsidRPr="00F11650" w14:paraId="06533BDD" w14:textId="77777777" w:rsidTr="002154F2">
        <w:tc>
          <w:tcPr>
            <w:tcW w:w="1620" w:type="dxa"/>
          </w:tcPr>
          <w:p w14:paraId="702E6837" w14:textId="77777777" w:rsidR="00BB171A" w:rsidRPr="00F11650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F60F4E0" w14:textId="56725F50" w:rsidR="00BB171A" w:rsidRPr="00F11650" w:rsidRDefault="0040084D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11,772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9F08A0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11A8E09" w14:textId="5D2D4CC0" w:rsidR="00BB171A" w:rsidRPr="00F11650" w:rsidRDefault="0040084D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(4,532)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C7B3AE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44EDD5" w14:textId="3F2AEA93" w:rsidR="00BB171A" w:rsidRPr="00F11650" w:rsidRDefault="002669B1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64D322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046F28" w14:textId="152B72AC" w:rsidR="00BB171A" w:rsidRPr="00F11650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12,20</w:t>
            </w:r>
            <w:r w:rsidR="004912F0"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292706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CAF4B0" w14:textId="6C0B0256" w:rsidR="00BB171A" w:rsidRPr="00F11650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(4,703)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F19BFCE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59E020B2" w14:textId="7C16C65A" w:rsidR="00BB171A" w:rsidRPr="00F11650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7,50</w:t>
            </w:r>
            <w:r w:rsidR="004912F0"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BB171A" w:rsidRPr="00F11650" w14:paraId="5C76A7A4" w14:textId="77777777" w:rsidTr="002154F2">
        <w:tc>
          <w:tcPr>
            <w:tcW w:w="1620" w:type="dxa"/>
          </w:tcPr>
          <w:p w14:paraId="422C2FAD" w14:textId="77777777" w:rsidR="00BB171A" w:rsidRPr="00F11650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ครบกำหนดชำระหลังจากหนึ่งปี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42DE800" w14:textId="7C38D0CD" w:rsidR="00BB171A" w:rsidRPr="00F11650" w:rsidRDefault="0040084D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37,124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02A0DE8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864692E" w14:textId="784BEA60" w:rsidR="00BB171A" w:rsidRPr="00F11650" w:rsidRDefault="0040084D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(15,503)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23D2C4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5986DD" w14:textId="02E2B58B" w:rsidR="00BB171A" w:rsidRPr="00F11650" w:rsidRDefault="002669B1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21,621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7A814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7A7EF" w14:textId="1882FB99" w:rsidR="00BB171A" w:rsidRPr="00F11650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39,063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925D28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0CAB00" w14:textId="5D17FDBB" w:rsidR="00BB171A" w:rsidRPr="00F11650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(16,000)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308EA86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381A1A7B" w14:textId="1E605927" w:rsidR="00BB171A" w:rsidRPr="00F11650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23,063</w:t>
            </w:r>
          </w:p>
        </w:tc>
      </w:tr>
      <w:tr w:rsidR="00BB171A" w:rsidRPr="00F11650" w14:paraId="4ABD79FC" w14:textId="77777777" w:rsidTr="002154F2">
        <w:tc>
          <w:tcPr>
            <w:tcW w:w="1620" w:type="dxa"/>
          </w:tcPr>
          <w:p w14:paraId="4F0A18F1" w14:textId="77777777" w:rsidR="00BB171A" w:rsidRPr="00F11650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16BB1A3" w14:textId="142D090D" w:rsidR="00BB171A" w:rsidRPr="00F11650" w:rsidRDefault="0040084D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97,679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B8A9D1F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FBA7F1B" w14:textId="4487A2BF" w:rsidR="00BB171A" w:rsidRPr="00F11650" w:rsidRDefault="0040084D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(20,800)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AB2EA3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28F88F" w14:textId="3096A108" w:rsidR="00BB171A" w:rsidRPr="00F11650" w:rsidRDefault="002669B1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76,879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45B84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C7C16D" w14:textId="3849CD34" w:rsidR="00BB171A" w:rsidRPr="00F11650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101,46</w:t>
            </w:r>
            <w:r w:rsidR="00A43863"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5450B5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A90EFC" w14:textId="35F2C316" w:rsidR="00BB171A" w:rsidRPr="00F11650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(22,521)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CB0D493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26D8157F" w14:textId="6D7A9521" w:rsidR="00BB171A" w:rsidRPr="00F11650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78,94</w:t>
            </w:r>
            <w:r w:rsidR="00A43863" w:rsidRPr="00F116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BB171A" w:rsidRPr="00F11650" w14:paraId="745BB5A8" w14:textId="77777777" w:rsidTr="002154F2">
        <w:tc>
          <w:tcPr>
            <w:tcW w:w="1620" w:type="dxa"/>
          </w:tcPr>
          <w:p w14:paraId="61FD9202" w14:textId="77777777" w:rsidR="00BB171A" w:rsidRPr="00F11650" w:rsidRDefault="00BB171A" w:rsidP="00F9494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75248" w14:textId="5A852A2C" w:rsidR="00BB171A" w:rsidRPr="00F11650" w:rsidRDefault="0040084D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146,575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7C8226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9DE86" w14:textId="12D3BC2E" w:rsidR="00BB171A" w:rsidRPr="00F11650" w:rsidRDefault="002669B1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(40,835)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A71C0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EAC000" w14:textId="083E9EB3" w:rsidR="00BB171A" w:rsidRPr="00F11650" w:rsidRDefault="002669B1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105,740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46D08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7AC1D" w14:textId="717322FD" w:rsidR="00BB171A" w:rsidRPr="00F11650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152,73</w:t>
            </w:r>
            <w:r w:rsidR="004912F0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042B710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5DB8B" w14:textId="1A0798F4" w:rsidR="00BB171A" w:rsidRPr="00F11650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(43,224)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67451B8" w14:textId="77777777" w:rsidR="00BB171A" w:rsidRPr="00F11650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FBABC" w14:textId="58DE7B8A" w:rsidR="00BB171A" w:rsidRPr="00F11650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109,51</w:t>
            </w:r>
            <w:r w:rsidR="004912F0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</w:tbl>
    <w:p w14:paraId="2CC3ED29" w14:textId="77777777" w:rsidR="00FF67E1" w:rsidRPr="00F11650" w:rsidRDefault="00FF67E1" w:rsidP="005253D6">
      <w:pPr>
        <w:pStyle w:val="FSContent"/>
        <w:ind w:left="630"/>
        <w:rPr>
          <w:rFonts w:asciiTheme="majorBidi" w:hAnsiTheme="majorBidi" w:cstheme="majorBidi"/>
        </w:rPr>
      </w:pPr>
    </w:p>
    <w:tbl>
      <w:tblPr>
        <w:tblW w:w="90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9"/>
        <w:gridCol w:w="1170"/>
        <w:gridCol w:w="273"/>
        <w:gridCol w:w="1170"/>
        <w:gridCol w:w="271"/>
        <w:gridCol w:w="1170"/>
        <w:gridCol w:w="265"/>
        <w:gridCol w:w="1109"/>
      </w:tblGrid>
      <w:tr w:rsidR="00C67B71" w:rsidRPr="00F11650" w14:paraId="45E33E13" w14:textId="77777777" w:rsidTr="00C67B71">
        <w:trPr>
          <w:tblHeader/>
        </w:trPr>
        <w:tc>
          <w:tcPr>
            <w:tcW w:w="2013" w:type="pct"/>
            <w:vAlign w:val="bottom"/>
          </w:tcPr>
          <w:p w14:paraId="28FE949A" w14:textId="0A03FB1B" w:rsidR="00C67B71" w:rsidRPr="00F11650" w:rsidRDefault="00AE1CC5" w:rsidP="006E73C4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38" w:type="pct"/>
            <w:gridSpan w:val="3"/>
            <w:vAlign w:val="bottom"/>
          </w:tcPr>
          <w:p w14:paraId="49979AB5" w14:textId="5BE66383" w:rsidR="00C67B71" w:rsidRPr="00F11650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816E586" w14:textId="77777777" w:rsidR="00C67B71" w:rsidRPr="00F11650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pct"/>
            <w:gridSpan w:val="3"/>
            <w:vAlign w:val="bottom"/>
          </w:tcPr>
          <w:p w14:paraId="0170225F" w14:textId="77777777" w:rsidR="00C67B71" w:rsidRPr="00F11650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3C4" w:rsidRPr="00F11650" w14:paraId="634BE812" w14:textId="77777777" w:rsidTr="006E73C4">
        <w:trPr>
          <w:tblHeader/>
        </w:trPr>
        <w:tc>
          <w:tcPr>
            <w:tcW w:w="2013" w:type="pct"/>
          </w:tcPr>
          <w:p w14:paraId="39D13526" w14:textId="20DE8ABF" w:rsidR="006E73C4" w:rsidRPr="00F11650" w:rsidRDefault="006E73C4" w:rsidP="006E73C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669B1" w:rsidRPr="00F116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E4686"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669B1"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BE4686"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669B1" w:rsidRPr="00F116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4" w:type="pct"/>
          </w:tcPr>
          <w:p w14:paraId="15282D49" w14:textId="425E8DCA" w:rsidR="006E73C4" w:rsidRPr="00F11650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4686" w:rsidRPr="00F1165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07949F02" w14:textId="0CDCFED0" w:rsidR="006E73C4" w:rsidRPr="00F11650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9F0B45E" w14:textId="7A931833" w:rsidR="006E73C4" w:rsidRPr="00F11650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4686" w:rsidRPr="00F116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12445185" w14:textId="77777777" w:rsidR="006E73C4" w:rsidRPr="00F11650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1F806D9" w14:textId="3EBDB48C" w:rsidR="006E73C4" w:rsidRPr="00F11650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4686" w:rsidRPr="00F1165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32BA121" w14:textId="77777777" w:rsidR="006E73C4" w:rsidRPr="00F11650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BD130DA" w14:textId="191BF890" w:rsidR="006E73C4" w:rsidRPr="00F11650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4686" w:rsidRPr="00F116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E73C4" w:rsidRPr="00F11650" w14:paraId="05A60253" w14:textId="77777777" w:rsidTr="006E73C4">
        <w:trPr>
          <w:tblHeader/>
        </w:trPr>
        <w:tc>
          <w:tcPr>
            <w:tcW w:w="2013" w:type="pct"/>
          </w:tcPr>
          <w:p w14:paraId="5D872548" w14:textId="77777777" w:rsidR="006E73C4" w:rsidRPr="00F11650" w:rsidRDefault="006E73C4" w:rsidP="006E73C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24AE216F" w14:textId="77777777" w:rsidR="006E73C4" w:rsidRPr="00F11650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gridSpan w:val="3"/>
          </w:tcPr>
          <w:p w14:paraId="73A3DE3D" w14:textId="7B6E5CE5" w:rsidR="006E73C4" w:rsidRPr="00F11650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644" w:type="pct"/>
          </w:tcPr>
          <w:p w14:paraId="7091B322" w14:textId="77777777" w:rsidR="006E73C4" w:rsidRPr="00F11650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920BA0" w14:textId="77777777" w:rsidR="006E73C4" w:rsidRPr="00F11650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DD4BEBC" w14:textId="77777777" w:rsidR="006E73C4" w:rsidRPr="00F11650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73C4" w:rsidRPr="00F11650" w14:paraId="0461D636" w14:textId="77777777" w:rsidTr="006E73C4">
        <w:trPr>
          <w:tblHeader/>
        </w:trPr>
        <w:tc>
          <w:tcPr>
            <w:tcW w:w="2013" w:type="pct"/>
          </w:tcPr>
          <w:p w14:paraId="7212F951" w14:textId="77777777" w:rsidR="006E73C4" w:rsidRPr="00F11650" w:rsidRDefault="006E73C4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5CF37F27" w14:textId="6BA4B184" w:rsidR="006E73C4" w:rsidRPr="00F11650" w:rsidRDefault="006E73C4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3C4" w:rsidRPr="00F11650" w14:paraId="3247B079" w14:textId="77777777" w:rsidTr="006E73C4">
        <w:tc>
          <w:tcPr>
            <w:tcW w:w="2013" w:type="pct"/>
          </w:tcPr>
          <w:p w14:paraId="0CCBC773" w14:textId="7C38BE3C" w:rsidR="006E73C4" w:rsidRPr="00F11650" w:rsidRDefault="006E73C4" w:rsidP="006E73C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F11650" w:rsidDel="009A474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644" w:type="pct"/>
          </w:tcPr>
          <w:p w14:paraId="7C5E1C73" w14:textId="7FFD0E0A" w:rsidR="006E73C4" w:rsidRPr="00F11650" w:rsidRDefault="002669B1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3,498</w:t>
            </w:r>
          </w:p>
        </w:tc>
        <w:tc>
          <w:tcPr>
            <w:tcW w:w="150" w:type="pct"/>
          </w:tcPr>
          <w:p w14:paraId="726D7B80" w14:textId="06EE3B1B" w:rsidR="006E73C4" w:rsidRPr="00F11650" w:rsidRDefault="006E73C4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0AF4E43" w14:textId="64E7F3A2" w:rsidR="006E73C4" w:rsidRPr="00F11650" w:rsidRDefault="00097236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2,927</w:t>
            </w:r>
          </w:p>
        </w:tc>
        <w:tc>
          <w:tcPr>
            <w:tcW w:w="149" w:type="pct"/>
          </w:tcPr>
          <w:p w14:paraId="605A1EC1" w14:textId="77777777" w:rsidR="006E73C4" w:rsidRPr="00F11650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C5AB7B7" w14:textId="1473F126" w:rsidR="006E73C4" w:rsidRPr="00F11650" w:rsidRDefault="00BE3386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  <w:tc>
          <w:tcPr>
            <w:tcW w:w="146" w:type="pct"/>
          </w:tcPr>
          <w:p w14:paraId="3F46D879" w14:textId="77777777" w:rsidR="006E73C4" w:rsidRPr="00F11650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BEB7080" w14:textId="6720A110" w:rsidR="006E73C4" w:rsidRPr="00F11650" w:rsidRDefault="000403D2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3396D" w:rsidRPr="00F116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</w:tr>
      <w:tr w:rsidR="006E73C4" w:rsidRPr="00F11650" w14:paraId="64BDDF29" w14:textId="77777777" w:rsidTr="006E73C4">
        <w:tc>
          <w:tcPr>
            <w:tcW w:w="2013" w:type="pct"/>
          </w:tcPr>
          <w:p w14:paraId="0349E0DC" w14:textId="29EF3DA0" w:rsidR="006E73C4" w:rsidRPr="00F11650" w:rsidRDefault="006E73C4" w:rsidP="006E73C4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ระยะสั้นหรือที่มีมูลค่าต่ำ</w:t>
            </w:r>
          </w:p>
        </w:tc>
        <w:tc>
          <w:tcPr>
            <w:tcW w:w="644" w:type="pct"/>
          </w:tcPr>
          <w:p w14:paraId="435E9DB4" w14:textId="77777777" w:rsidR="006E73C4" w:rsidRPr="00F11650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F35736" w14:textId="7B72E39F" w:rsidR="006E73C4" w:rsidRPr="00F11650" w:rsidRDefault="00BE3386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50" w:type="pct"/>
          </w:tcPr>
          <w:p w14:paraId="2DEF8E73" w14:textId="417656F9" w:rsidR="006E73C4" w:rsidRPr="00F11650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87F5883" w14:textId="6D27E0FF" w:rsidR="006E73C4" w:rsidRPr="00F11650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4415AA" w14:textId="317A7DCC" w:rsidR="006E73C4" w:rsidRPr="00F11650" w:rsidRDefault="00097236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49" w:type="pct"/>
          </w:tcPr>
          <w:p w14:paraId="02FFE804" w14:textId="77777777" w:rsidR="006E73C4" w:rsidRPr="00F11650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55A09437" w14:textId="77777777" w:rsidR="006E73C4" w:rsidRPr="00F11650" w:rsidRDefault="006E73C4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748FFC" w14:textId="24C3B67E" w:rsidR="006E73C4" w:rsidRPr="00F11650" w:rsidRDefault="00BE3386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6" w:type="pct"/>
          </w:tcPr>
          <w:p w14:paraId="48C488AC" w14:textId="77777777" w:rsidR="006E73C4" w:rsidRPr="00F11650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88881AD" w14:textId="77777777" w:rsidR="006E73C4" w:rsidRPr="00F11650" w:rsidRDefault="006E73C4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BBFBF6" w14:textId="70EE80E3" w:rsidR="006E73C4" w:rsidRPr="00F11650" w:rsidRDefault="000403D2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</w:tbl>
    <w:p w14:paraId="2B28DAE0" w14:textId="77777777" w:rsidR="00F94949" w:rsidRPr="00F11650" w:rsidRDefault="00F94949" w:rsidP="005253D6">
      <w:pPr>
        <w:pStyle w:val="FSContent"/>
        <w:ind w:left="630"/>
        <w:rPr>
          <w:rFonts w:asciiTheme="majorBidi" w:hAnsiTheme="majorBidi" w:cstheme="majorBidi"/>
        </w:rPr>
      </w:pPr>
    </w:p>
    <w:p w14:paraId="6EAB4E79" w14:textId="1D1A65AC" w:rsidR="00C15D10" w:rsidRPr="00F11650" w:rsidRDefault="00D71541" w:rsidP="00376E50">
      <w:pPr>
        <w:pStyle w:val="FSContent"/>
        <w:rPr>
          <w:rFonts w:asciiTheme="majorBidi" w:hAnsiTheme="majorBidi" w:cstheme="majorBidi"/>
          <w:cs/>
          <w:lang w:val="en-US"/>
        </w:rPr>
      </w:pPr>
      <w:r w:rsidRPr="00F11650">
        <w:rPr>
          <w:rFonts w:asciiTheme="majorBidi" w:hAnsiTheme="majorBidi" w:cstheme="majorBidi"/>
          <w:cs/>
        </w:rPr>
        <w:t>กระแสเงินสดจ่ายทั้งหมดของสัญญาเช่าที่แสดงในงบกระแสเงินสด</w:t>
      </w:r>
      <w:r w:rsidR="00CF7BFB" w:rsidRPr="00F11650">
        <w:rPr>
          <w:rFonts w:asciiTheme="majorBidi" w:hAnsiTheme="majorBidi" w:cstheme="majorBidi"/>
          <w:cs/>
          <w:lang w:val="en-US"/>
        </w:rPr>
        <w:t>รวม</w:t>
      </w:r>
      <w:r w:rsidR="00D966B4" w:rsidRPr="00F11650">
        <w:rPr>
          <w:rFonts w:asciiTheme="majorBidi" w:hAnsiTheme="majorBidi" w:cstheme="majorBidi"/>
          <w:cs/>
          <w:lang w:val="en-US"/>
        </w:rPr>
        <w:t>และงบกระแสเงินสดเฉพาะกิจการ</w:t>
      </w:r>
      <w:r w:rsidRPr="00F11650">
        <w:rPr>
          <w:rFonts w:asciiTheme="majorBidi" w:hAnsiTheme="majorBidi" w:cstheme="majorBidi"/>
          <w:cs/>
        </w:rPr>
        <w:t>สำหรับงวด</w:t>
      </w:r>
      <w:r w:rsidR="00BE3386" w:rsidRPr="00F11650">
        <w:rPr>
          <w:rFonts w:asciiTheme="majorBidi" w:hAnsiTheme="majorBidi" w:cstheme="majorBidi" w:hint="cs"/>
          <w:cs/>
        </w:rPr>
        <w:t>หก</w:t>
      </w:r>
      <w:r w:rsidRPr="00F11650">
        <w:rPr>
          <w:rFonts w:asciiTheme="majorBidi" w:hAnsiTheme="majorBidi" w:cstheme="majorBidi"/>
          <w:cs/>
        </w:rPr>
        <w:t>เดือนสิ้นสุดวันที่</w:t>
      </w:r>
      <w:r w:rsidR="00D966B4" w:rsidRPr="00F11650">
        <w:rPr>
          <w:rFonts w:asciiTheme="majorBidi" w:hAnsiTheme="majorBidi" w:cstheme="majorBidi"/>
          <w:cs/>
          <w:lang w:val="en-US"/>
        </w:rPr>
        <w:t xml:space="preserve"> </w:t>
      </w:r>
      <w:r w:rsidR="00BE3386" w:rsidRPr="00F11650">
        <w:rPr>
          <w:rFonts w:asciiTheme="majorBidi" w:hAnsiTheme="majorBidi" w:cstheme="majorBidi"/>
          <w:lang w:val="en-US"/>
        </w:rPr>
        <w:t xml:space="preserve">30 </w:t>
      </w:r>
      <w:r w:rsidR="00BE3386" w:rsidRPr="00F11650">
        <w:rPr>
          <w:rFonts w:asciiTheme="majorBidi" w:hAnsiTheme="majorBidi" w:cstheme="majorBidi" w:hint="cs"/>
          <w:cs/>
          <w:lang w:val="en-US"/>
        </w:rPr>
        <w:t>มิถุนายน</w:t>
      </w:r>
      <w:r w:rsidR="00FF67E1" w:rsidRPr="00F11650">
        <w:rPr>
          <w:rFonts w:asciiTheme="majorBidi" w:hAnsiTheme="majorBidi" w:cstheme="majorBidi"/>
          <w:cs/>
          <w:lang w:val="en-US"/>
        </w:rPr>
        <w:t xml:space="preserve"> </w:t>
      </w:r>
      <w:r w:rsidR="00FF67E1" w:rsidRPr="00F11650">
        <w:rPr>
          <w:rFonts w:asciiTheme="majorBidi" w:hAnsiTheme="majorBidi" w:cstheme="majorBidi"/>
          <w:lang w:val="en-US"/>
        </w:rPr>
        <w:t>256</w:t>
      </w:r>
      <w:r w:rsidR="0043396D" w:rsidRPr="00F11650">
        <w:rPr>
          <w:rFonts w:asciiTheme="majorBidi" w:hAnsiTheme="majorBidi" w:cstheme="majorBidi"/>
          <w:lang w:val="en-US"/>
        </w:rPr>
        <w:t>7</w:t>
      </w:r>
      <w:r w:rsidR="008D373A" w:rsidRPr="00F11650">
        <w:rPr>
          <w:rFonts w:asciiTheme="majorBidi" w:hAnsiTheme="majorBidi" w:cstheme="majorBidi"/>
          <w:cs/>
        </w:rPr>
        <w:t xml:space="preserve"> </w:t>
      </w:r>
      <w:r w:rsidRPr="00F11650">
        <w:rPr>
          <w:rFonts w:asciiTheme="majorBidi" w:hAnsiTheme="majorBidi" w:cstheme="majorBidi"/>
          <w:cs/>
        </w:rPr>
        <w:t xml:space="preserve">มีจำนวน </w:t>
      </w:r>
      <w:r w:rsidR="00BE3386" w:rsidRPr="00F11650">
        <w:rPr>
          <w:rFonts w:asciiTheme="majorBidi" w:hAnsiTheme="majorBidi" w:cstheme="majorBidi"/>
          <w:lang w:val="en-US"/>
        </w:rPr>
        <w:t>6.6</w:t>
      </w:r>
      <w:r w:rsidRPr="00F11650">
        <w:rPr>
          <w:rFonts w:asciiTheme="majorBidi" w:hAnsiTheme="majorBidi" w:cstheme="majorBidi"/>
        </w:rPr>
        <w:t xml:space="preserve"> </w:t>
      </w:r>
      <w:r w:rsidRPr="00F11650">
        <w:rPr>
          <w:rFonts w:asciiTheme="majorBidi" w:hAnsiTheme="majorBidi" w:cstheme="majorBidi"/>
          <w:cs/>
        </w:rPr>
        <w:t>ล้านบาท</w:t>
      </w:r>
      <w:r w:rsidR="00D966B4" w:rsidRPr="00F11650">
        <w:rPr>
          <w:rFonts w:asciiTheme="majorBidi" w:hAnsiTheme="majorBidi" w:cstheme="majorBidi"/>
          <w:cs/>
        </w:rPr>
        <w:t xml:space="preserve">และ </w:t>
      </w:r>
      <w:r w:rsidR="00BE3386" w:rsidRPr="00F11650">
        <w:rPr>
          <w:rFonts w:asciiTheme="majorBidi" w:hAnsiTheme="majorBidi" w:cstheme="majorBidi"/>
          <w:lang w:val="en-US"/>
        </w:rPr>
        <w:t>3.8</w:t>
      </w:r>
      <w:r w:rsidR="00D966B4" w:rsidRPr="00F11650">
        <w:rPr>
          <w:rFonts w:asciiTheme="majorBidi" w:hAnsiTheme="majorBidi" w:cstheme="majorBidi"/>
          <w:cs/>
          <w:lang w:val="en-US"/>
        </w:rPr>
        <w:t xml:space="preserve"> ล้านบาท ตามลำดับ</w:t>
      </w:r>
      <w:r w:rsidR="00BA3703" w:rsidRPr="00F11650">
        <w:rPr>
          <w:rFonts w:asciiTheme="majorBidi" w:hAnsiTheme="majorBidi" w:cstheme="majorBidi"/>
          <w:cs/>
        </w:rPr>
        <w:t xml:space="preserve"> </w:t>
      </w:r>
      <w:r w:rsidR="00D966B4" w:rsidRPr="00F11650">
        <w:rPr>
          <w:rFonts w:asciiTheme="majorBidi" w:hAnsiTheme="majorBidi" w:cstheme="majorBidi"/>
          <w:cs/>
        </w:rPr>
        <w:t xml:space="preserve">                  </w:t>
      </w:r>
      <w:r w:rsidRPr="00F11650">
        <w:rPr>
          <w:rFonts w:asciiTheme="majorBidi" w:hAnsiTheme="majorBidi" w:cstheme="majorBidi"/>
          <w:i/>
          <w:iCs/>
        </w:rPr>
        <w:t>(</w:t>
      </w:r>
      <w:r w:rsidR="008D373A" w:rsidRPr="00F11650">
        <w:rPr>
          <w:rFonts w:asciiTheme="majorBidi" w:hAnsiTheme="majorBidi" w:cstheme="majorBidi"/>
          <w:i/>
          <w:iCs/>
        </w:rPr>
        <w:t>256</w:t>
      </w:r>
      <w:r w:rsidR="0043396D" w:rsidRPr="00F11650">
        <w:rPr>
          <w:rFonts w:asciiTheme="majorBidi" w:hAnsiTheme="majorBidi" w:cstheme="majorBidi"/>
          <w:i/>
          <w:iCs/>
          <w:lang w:val="en-US"/>
        </w:rPr>
        <w:t>6</w:t>
      </w:r>
      <w:r w:rsidR="00BE3386" w:rsidRPr="00F11650">
        <w:rPr>
          <w:rFonts w:asciiTheme="majorBidi" w:hAnsiTheme="majorBidi" w:cstheme="majorBidi"/>
          <w:i/>
          <w:iCs/>
          <w:lang w:val="en-US"/>
        </w:rPr>
        <w:t xml:space="preserve"> </w:t>
      </w:r>
      <w:r w:rsidR="00BE3386" w:rsidRPr="00F11650">
        <w:rPr>
          <w:rFonts w:asciiTheme="majorBidi" w:hAnsiTheme="majorBidi" w:cstheme="majorBidi" w:hint="cs"/>
          <w:i/>
          <w:iCs/>
          <w:cs/>
          <w:lang w:val="en-US"/>
        </w:rPr>
        <w:t>(ปรับปรุงใหม่)</w:t>
      </w:r>
      <w:r w:rsidR="0043396D" w:rsidRPr="00F11650">
        <w:rPr>
          <w:rFonts w:asciiTheme="majorBidi" w:hAnsiTheme="majorBidi" w:cstheme="majorBidi"/>
          <w:i/>
          <w:iCs/>
          <w:lang w:val="en-US"/>
        </w:rPr>
        <w:t xml:space="preserve"> </w:t>
      </w:r>
      <w:r w:rsidRPr="00F11650">
        <w:rPr>
          <w:rFonts w:asciiTheme="majorBidi" w:hAnsiTheme="majorBidi" w:cstheme="majorBidi"/>
          <w:i/>
          <w:iCs/>
        </w:rPr>
        <w:t xml:space="preserve">: </w:t>
      </w:r>
      <w:r w:rsidR="00BE3386" w:rsidRPr="00F11650">
        <w:rPr>
          <w:rFonts w:asciiTheme="majorBidi" w:hAnsiTheme="majorBidi" w:cstheme="majorBidi"/>
          <w:i/>
          <w:iCs/>
          <w:lang w:val="en-US"/>
        </w:rPr>
        <w:t>4.2</w:t>
      </w:r>
      <w:r w:rsidR="00EB3868" w:rsidRPr="00F11650">
        <w:rPr>
          <w:rFonts w:asciiTheme="majorBidi" w:hAnsiTheme="majorBidi" w:cstheme="majorBidi"/>
          <w:i/>
          <w:iCs/>
          <w:lang w:val="en-US"/>
        </w:rPr>
        <w:t xml:space="preserve"> </w:t>
      </w:r>
      <w:r w:rsidR="00EB3868" w:rsidRPr="00F11650">
        <w:rPr>
          <w:rFonts w:asciiTheme="majorBidi" w:hAnsiTheme="majorBidi" w:cstheme="majorBidi"/>
          <w:i/>
          <w:iCs/>
          <w:cs/>
          <w:lang w:val="en-US"/>
        </w:rPr>
        <w:t>ล้านบาท และ</w:t>
      </w:r>
      <w:r w:rsidR="00CF7BFB" w:rsidRPr="00F11650">
        <w:rPr>
          <w:rFonts w:asciiTheme="majorBidi" w:hAnsiTheme="majorBidi" w:cstheme="majorBidi"/>
          <w:i/>
          <w:iCs/>
          <w:cs/>
        </w:rPr>
        <w:t xml:space="preserve"> </w:t>
      </w:r>
      <w:r w:rsidR="00BE3386" w:rsidRPr="00F11650">
        <w:rPr>
          <w:rFonts w:asciiTheme="majorBidi" w:hAnsiTheme="majorBidi" w:cstheme="majorBidi"/>
          <w:i/>
          <w:iCs/>
          <w:lang w:val="en-US"/>
        </w:rPr>
        <w:t>3.3</w:t>
      </w:r>
      <w:r w:rsidR="00CF7BFB" w:rsidRPr="00F11650">
        <w:rPr>
          <w:rFonts w:asciiTheme="majorBidi" w:hAnsiTheme="majorBidi" w:cstheme="majorBidi"/>
          <w:i/>
          <w:iCs/>
          <w:lang w:val="en-US"/>
        </w:rPr>
        <w:t xml:space="preserve"> </w:t>
      </w:r>
      <w:r w:rsidR="00CF7BFB" w:rsidRPr="00F11650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EB3868" w:rsidRPr="00F11650">
        <w:rPr>
          <w:rFonts w:asciiTheme="majorBidi" w:hAnsiTheme="majorBidi" w:cstheme="majorBidi"/>
          <w:i/>
          <w:iCs/>
          <w:cs/>
          <w:lang w:val="en-US"/>
        </w:rPr>
        <w:t xml:space="preserve"> ตามลำดับ</w:t>
      </w:r>
      <w:r w:rsidRPr="00F11650">
        <w:rPr>
          <w:rFonts w:asciiTheme="majorBidi" w:hAnsiTheme="majorBidi" w:cstheme="majorBidi"/>
          <w:i/>
          <w:iCs/>
        </w:rPr>
        <w:t>)</w:t>
      </w:r>
    </w:p>
    <w:p w14:paraId="75E205B1" w14:textId="77777777" w:rsidR="00687928" w:rsidRPr="00F11650" w:rsidRDefault="00687928" w:rsidP="007D5667">
      <w:pPr>
        <w:pStyle w:val="FSContent"/>
        <w:rPr>
          <w:rFonts w:asciiTheme="majorBidi" w:hAnsiTheme="majorBidi" w:cstheme="majorBidi"/>
        </w:rPr>
      </w:pPr>
    </w:p>
    <w:p w14:paraId="11707811" w14:textId="1A8F88EF" w:rsidR="00454074" w:rsidRPr="00F11650" w:rsidRDefault="000D6DF1" w:rsidP="00454074">
      <w:pPr>
        <w:pStyle w:val="FSContent"/>
        <w:tabs>
          <w:tab w:val="left" w:pos="630"/>
        </w:tabs>
        <w:rPr>
          <w:rFonts w:asciiTheme="majorBidi" w:hAnsiTheme="majorBidi" w:cstheme="majorBidi"/>
        </w:rPr>
      </w:pPr>
      <w:r w:rsidRPr="00F11650">
        <w:rPr>
          <w:rFonts w:asciiTheme="majorBidi" w:hAnsiTheme="majorBidi" w:cstheme="majorBidi"/>
          <w:cs/>
        </w:rPr>
        <w:t>บริษัททำสัญญาเช่ากับบริษัทในประเทศหลายแห่ง และบุคคลและกิจการที่เกี่ยวข้องกัน เพื่อเช่าที่ดิน อาคาร</w:t>
      </w:r>
      <w:r w:rsidR="00273711" w:rsidRPr="00F11650">
        <w:rPr>
          <w:rFonts w:asciiTheme="majorBidi" w:hAnsiTheme="majorBidi" w:cstheme="majorBidi" w:hint="cs"/>
          <w:cs/>
          <w:lang w:val="en-US"/>
        </w:rPr>
        <w:t xml:space="preserve"> ยานพาหนะ และ</w:t>
      </w:r>
      <w:r w:rsidRPr="00F11650">
        <w:rPr>
          <w:rFonts w:asciiTheme="majorBidi" w:hAnsiTheme="majorBidi" w:cstheme="majorBidi"/>
          <w:cs/>
        </w:rPr>
        <w:t>อุปกรณ์</w:t>
      </w:r>
      <w:r w:rsidR="00D96258" w:rsidRPr="00F11650">
        <w:rPr>
          <w:rFonts w:asciiTheme="majorBidi" w:hAnsiTheme="majorBidi" w:cstheme="majorBidi"/>
          <w:lang w:val="en-US"/>
        </w:rPr>
        <w:t xml:space="preserve"> </w:t>
      </w:r>
      <w:r w:rsidRPr="00F11650">
        <w:rPr>
          <w:rFonts w:asciiTheme="majorBidi" w:hAnsiTheme="majorBidi" w:cstheme="majorBidi"/>
          <w:cs/>
        </w:rPr>
        <w:t>ภายใต้เงื่อนไขของสัญญา บริษัทต้องปฏิบัติตามเงื่อนไขเกี่ยวกับสินทรัพย์ที่เช่า</w:t>
      </w:r>
    </w:p>
    <w:p w14:paraId="10E77BDC" w14:textId="77777777" w:rsidR="0043396D" w:rsidRPr="00F11650" w:rsidRDefault="0043396D" w:rsidP="00454074">
      <w:pPr>
        <w:pStyle w:val="FSContent"/>
        <w:tabs>
          <w:tab w:val="left" w:pos="630"/>
        </w:tabs>
        <w:rPr>
          <w:rFonts w:asciiTheme="majorBidi" w:hAnsiTheme="majorBidi" w:cstheme="majorBidi"/>
        </w:rPr>
      </w:pPr>
    </w:p>
    <w:p w14:paraId="64B5EF69" w14:textId="1650BE1A" w:rsidR="00306013" w:rsidRPr="00F11650" w:rsidRDefault="00474755" w:rsidP="00376E50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F11650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7</w:t>
      </w:r>
      <w:r w:rsidR="00306013" w:rsidRPr="00F11650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521DDF" w:rsidRPr="00F11650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ใบสำคัญแสดงสิทธิ</w:t>
      </w:r>
      <w:r w:rsidR="00FF67E1" w:rsidRPr="00F11650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ที่จะซื้อหุ้น</w:t>
      </w:r>
      <w:r w:rsidR="0027492D" w:rsidRPr="00F11650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035C5203" w14:textId="02715C70" w:rsidR="00306013" w:rsidRPr="00F11650" w:rsidRDefault="00306013" w:rsidP="008E6F4B">
      <w:pPr>
        <w:pStyle w:val="FSContent"/>
        <w:rPr>
          <w:rFonts w:asciiTheme="majorBidi" w:hAnsiTheme="majorBidi" w:cstheme="majorBidi"/>
        </w:rPr>
      </w:pPr>
    </w:p>
    <w:p w14:paraId="2BD4CCC7" w14:textId="118F2CEF" w:rsidR="00FF67E1" w:rsidRPr="00F11650" w:rsidRDefault="00FF67E1" w:rsidP="00FF67E1">
      <w:pPr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1650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F11650">
        <w:rPr>
          <w:rFonts w:asciiTheme="majorBidi" w:hAnsiTheme="majorBidi" w:cstheme="majorBidi"/>
          <w:sz w:val="30"/>
          <w:szCs w:val="30"/>
        </w:rPr>
        <w:t xml:space="preserve">16 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F11650">
        <w:rPr>
          <w:rFonts w:asciiTheme="majorBidi" w:hAnsiTheme="majorBidi" w:cstheme="majorBidi"/>
          <w:sz w:val="30"/>
          <w:szCs w:val="30"/>
        </w:rPr>
        <w:t xml:space="preserve">2565 </w:t>
      </w:r>
      <w:r w:rsidRPr="00F11650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ผู้ถือหุ้นมีมติอนุมัติการออกและเสนอขายใบสำคัญแสดงสิทธิที่จะซื้อหุ้นสามัญของบริษัท (</w:t>
      </w:r>
      <w:r w:rsidRPr="00F11650">
        <w:rPr>
          <w:rFonts w:asciiTheme="majorBidi" w:hAnsiTheme="majorBidi" w:cstheme="majorBidi"/>
          <w:sz w:val="30"/>
          <w:szCs w:val="30"/>
        </w:rPr>
        <w:t>JP-W1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ซึ่งต่อมาเปลี่ยนชื่อย่อหลักทรัพย์เป็น </w:t>
      </w:r>
      <w:r w:rsidRPr="00F11650">
        <w:rPr>
          <w:rFonts w:asciiTheme="majorBidi" w:hAnsiTheme="majorBidi" w:cstheme="majorBidi"/>
          <w:sz w:val="30"/>
          <w:szCs w:val="30"/>
        </w:rPr>
        <w:t>JSP-W1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เมื่อวันที่              </w:t>
      </w:r>
      <w:r w:rsidRPr="00F11650">
        <w:rPr>
          <w:rFonts w:asciiTheme="majorBidi" w:hAnsiTheme="majorBidi" w:cstheme="majorBidi"/>
          <w:sz w:val="30"/>
          <w:szCs w:val="30"/>
        </w:rPr>
        <w:t>22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11650">
        <w:rPr>
          <w:rFonts w:asciiTheme="majorBidi" w:hAnsiTheme="majorBidi" w:cstheme="majorBidi"/>
          <w:sz w:val="30"/>
          <w:szCs w:val="30"/>
        </w:rPr>
        <w:t>2565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) ให้แก่ผู้ถือหุ้นเดิมตามสัดส่วนการถือหุ้นจำนวนไม่เกิน </w:t>
      </w:r>
      <w:r w:rsidRPr="00F11650">
        <w:rPr>
          <w:rFonts w:asciiTheme="majorBidi" w:hAnsiTheme="majorBidi" w:cstheme="majorBidi"/>
          <w:sz w:val="30"/>
          <w:szCs w:val="30"/>
        </w:rPr>
        <w:t>227.5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ล้านหน่วย ในอัตรา </w:t>
      </w:r>
      <w:r w:rsidRPr="00F11650">
        <w:rPr>
          <w:rFonts w:asciiTheme="majorBidi" w:hAnsiTheme="majorBidi" w:cstheme="majorBidi"/>
          <w:sz w:val="30"/>
          <w:szCs w:val="30"/>
        </w:rPr>
        <w:t>2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หุ้นสามัญเดิมต่อ </w:t>
      </w:r>
      <w:r w:rsidRPr="00F11650">
        <w:rPr>
          <w:rFonts w:asciiTheme="majorBidi" w:hAnsiTheme="majorBidi" w:cstheme="majorBidi"/>
          <w:sz w:val="30"/>
          <w:szCs w:val="30"/>
        </w:rPr>
        <w:t>1</w:t>
      </w:r>
      <w:r w:rsidRPr="00F11650">
        <w:rPr>
          <w:rFonts w:asciiTheme="majorBidi" w:hAnsiTheme="majorBidi" w:cstheme="majorBidi"/>
          <w:sz w:val="30"/>
          <w:szCs w:val="30"/>
          <w:cs/>
        </w:rPr>
        <w:t xml:space="preserve"> ใบสำคัญแสดงสิทธิ โดยมีรายละเอียดดังนี้</w:t>
      </w:r>
    </w:p>
    <w:p w14:paraId="1DC0BD0C" w14:textId="77777777" w:rsidR="00FF67E1" w:rsidRPr="00F11650" w:rsidRDefault="00FF67E1" w:rsidP="00FF67E1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70"/>
        <w:gridCol w:w="5580"/>
      </w:tblGrid>
      <w:tr w:rsidR="00FF67E1" w:rsidRPr="00F11650" w14:paraId="6B80DDD8" w14:textId="77777777" w:rsidTr="00C07271">
        <w:trPr>
          <w:tblHeader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1252B" w14:textId="77777777" w:rsidR="00FF67E1" w:rsidRPr="00F11650" w:rsidRDefault="00FF67E1" w:rsidP="00F94949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409B91C0" w14:textId="77777777" w:rsidR="00FF67E1" w:rsidRPr="00F11650" w:rsidRDefault="00FF67E1" w:rsidP="00F94949">
            <w:pPr>
              <w:pStyle w:val="BodyText2"/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335642" w14:textId="77777777" w:rsidR="00FF67E1" w:rsidRPr="00F11650" w:rsidRDefault="00FF67E1" w:rsidP="00F94949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FF67E1" w:rsidRPr="00F11650" w14:paraId="45CF4B82" w14:textId="77777777" w:rsidTr="00C07271">
        <w:tc>
          <w:tcPr>
            <w:tcW w:w="3150" w:type="dxa"/>
            <w:hideMark/>
          </w:tcPr>
          <w:p w14:paraId="49CB8654" w14:textId="77777777" w:rsidR="00FF67E1" w:rsidRPr="00F11650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270" w:type="dxa"/>
          </w:tcPr>
          <w:p w14:paraId="1FED1CDC" w14:textId="77777777" w:rsidR="00FF67E1" w:rsidRPr="00F11650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6678DD51" w14:textId="77777777" w:rsidR="00FF67E1" w:rsidRPr="00F11650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F67E1" w:rsidRPr="00F11650" w14:paraId="1E4CEC0C" w14:textId="77777777" w:rsidTr="00911556">
        <w:tc>
          <w:tcPr>
            <w:tcW w:w="3150" w:type="dxa"/>
            <w:hideMark/>
          </w:tcPr>
          <w:p w14:paraId="3C90A753" w14:textId="77777777" w:rsidR="00FF67E1" w:rsidRPr="00F11650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70" w:type="dxa"/>
          </w:tcPr>
          <w:p w14:paraId="146FE09D" w14:textId="77777777" w:rsidR="00FF67E1" w:rsidRPr="00F11650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2308A920" w14:textId="62BE4AD0" w:rsidR="00FF67E1" w:rsidRPr="00F11650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ต่อหุ้นสามัญ 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 เว้นแต่จะ</w:t>
            </w:r>
            <w:r w:rsidR="00746EE4"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มีการปรับอัตราการใช้สิทธิตามเงื่อนไขการปรับสิทธิ</w:t>
            </w:r>
          </w:p>
        </w:tc>
      </w:tr>
      <w:tr w:rsidR="00FF67E1" w:rsidRPr="00F11650" w14:paraId="0BBA2B0B" w14:textId="77777777" w:rsidTr="00875067">
        <w:tc>
          <w:tcPr>
            <w:tcW w:w="3150" w:type="dxa"/>
            <w:hideMark/>
          </w:tcPr>
          <w:p w14:paraId="08083D6A" w14:textId="77777777" w:rsidR="00FF67E1" w:rsidRPr="00F11650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270" w:type="dxa"/>
          </w:tcPr>
          <w:p w14:paraId="3F28AFB3" w14:textId="77777777" w:rsidR="00DA1576" w:rsidRPr="00F11650" w:rsidRDefault="00DA1576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16E9359B" w14:textId="56F2627C" w:rsidR="004C1960" w:rsidRPr="00F11650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2.50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FF67E1" w:rsidRPr="00F11650" w14:paraId="665D5CFB" w14:textId="77777777" w:rsidTr="00875067">
        <w:tc>
          <w:tcPr>
            <w:tcW w:w="3150" w:type="dxa"/>
            <w:hideMark/>
          </w:tcPr>
          <w:p w14:paraId="0011ED29" w14:textId="2EC8E122" w:rsidR="00FF67E1" w:rsidRPr="00F11650" w:rsidRDefault="00FF67E1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270" w:type="dxa"/>
          </w:tcPr>
          <w:p w14:paraId="4AC3FF28" w14:textId="77777777" w:rsidR="00FF67E1" w:rsidRPr="00F11650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bottom w:val="nil"/>
            </w:tcBorders>
            <w:hideMark/>
          </w:tcPr>
          <w:p w14:paraId="5C208363" w14:textId="5ABED6AC" w:rsidR="00FF67E1" w:rsidRPr="00F11650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ใบสำคัญแสดงสิทธิสามารถใช้สิทธิตามใบสำคัญแสดงสิทธิได้ในวันทำการสุดท้ายของเดือนมีนาคมและกันยายน ตลอดอายุของใบสำคัญแสดงสิทธิ โดยสามารถเริ่มใช้สิทธิครั้งแรก คือ วันทำการสุดท้ายของเดือนมีนาคมซึ่งตรงกับวันที่ 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และวันใช้สิทธิครั้งสุดท้าย คือ วันที่ใบสำคัญแสดงสิทธิมีอายุครบ 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นับตั้งแต่วันที่ออกใบสำคัญแสดงสิทธิซึ่งจะตรงกับวันที่ </w:t>
            </w:r>
            <w:r w:rsidR="00875067"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</w:tbl>
    <w:p w14:paraId="0407CA8E" w14:textId="77777777" w:rsidR="00C15D10" w:rsidRPr="00F11650" w:rsidRDefault="00C15D10" w:rsidP="003F7F67">
      <w:pPr>
        <w:pStyle w:val="FSContent"/>
        <w:rPr>
          <w:rFonts w:asciiTheme="majorBidi" w:hAnsiTheme="majorBidi" w:cstheme="majorBidi"/>
          <w:lang w:val="en-US"/>
        </w:rPr>
      </w:pPr>
    </w:p>
    <w:p w14:paraId="030FFACD" w14:textId="04388E54" w:rsidR="00FF67E1" w:rsidRPr="00F11650" w:rsidRDefault="009F4ACD" w:rsidP="003F7F67">
      <w:pPr>
        <w:pStyle w:val="FSContent"/>
        <w:rPr>
          <w:rFonts w:asciiTheme="majorBidi" w:hAnsiTheme="majorBidi" w:cstheme="majorBidi"/>
          <w:cs/>
          <w:lang w:val="en-US"/>
        </w:rPr>
      </w:pPr>
      <w:r w:rsidRPr="00F11650">
        <w:rPr>
          <w:rFonts w:asciiTheme="majorBidi" w:hAnsiTheme="majorBidi" w:cstheme="majorBidi"/>
          <w:cs/>
          <w:lang w:val="en-US"/>
        </w:rPr>
        <w:t>ในระหว่างงวด</w:t>
      </w:r>
      <w:r w:rsidR="00BE3386" w:rsidRPr="00F11650">
        <w:rPr>
          <w:rFonts w:asciiTheme="majorBidi" w:hAnsiTheme="majorBidi" w:cstheme="majorBidi" w:hint="cs"/>
          <w:cs/>
          <w:lang w:val="en-US"/>
        </w:rPr>
        <w:t>หก</w:t>
      </w:r>
      <w:r w:rsidRPr="00F11650">
        <w:rPr>
          <w:rFonts w:asciiTheme="majorBidi" w:hAnsiTheme="majorBidi" w:cstheme="majorBidi"/>
          <w:cs/>
          <w:lang w:val="en-US"/>
        </w:rPr>
        <w:t>เดือนสิ้นสุด</w:t>
      </w:r>
      <w:r w:rsidR="00FF67E1" w:rsidRPr="00F11650">
        <w:rPr>
          <w:rFonts w:asciiTheme="majorBidi" w:hAnsiTheme="majorBidi" w:cstheme="majorBidi"/>
          <w:cs/>
          <w:lang w:val="en-US"/>
        </w:rPr>
        <w:t xml:space="preserve">วันที่ </w:t>
      </w:r>
      <w:r w:rsidR="00BE3386" w:rsidRPr="00F11650">
        <w:rPr>
          <w:rFonts w:asciiTheme="majorBidi" w:hAnsiTheme="majorBidi" w:cstheme="majorBidi"/>
          <w:lang w:val="en-US"/>
        </w:rPr>
        <w:t xml:space="preserve">30 </w:t>
      </w:r>
      <w:r w:rsidR="00BE3386" w:rsidRPr="00F11650">
        <w:rPr>
          <w:rFonts w:asciiTheme="majorBidi" w:hAnsiTheme="majorBidi" w:cstheme="majorBidi" w:hint="cs"/>
          <w:cs/>
          <w:lang w:val="en-US"/>
        </w:rPr>
        <w:t>มิถุนายน</w:t>
      </w:r>
      <w:r w:rsidR="00FF67E1" w:rsidRPr="00F11650">
        <w:rPr>
          <w:rFonts w:asciiTheme="majorBidi" w:hAnsiTheme="majorBidi" w:cstheme="majorBidi"/>
          <w:lang w:val="en-US"/>
        </w:rPr>
        <w:t xml:space="preserve"> </w:t>
      </w:r>
      <w:r w:rsidR="007F6B57" w:rsidRPr="00F11650">
        <w:rPr>
          <w:rFonts w:asciiTheme="majorBidi" w:hAnsiTheme="majorBidi" w:cstheme="majorBidi"/>
          <w:lang w:val="en-US"/>
        </w:rPr>
        <w:t>2567</w:t>
      </w:r>
      <w:r w:rsidRPr="00F11650">
        <w:rPr>
          <w:rFonts w:asciiTheme="majorBidi" w:hAnsiTheme="majorBidi" w:cstheme="majorBidi"/>
          <w:cs/>
          <w:lang w:val="en-US"/>
        </w:rPr>
        <w:t xml:space="preserve"> </w:t>
      </w:r>
      <w:r w:rsidR="007F6B57" w:rsidRPr="00F11650">
        <w:rPr>
          <w:rFonts w:asciiTheme="majorBidi" w:hAnsiTheme="majorBidi" w:cstheme="majorBidi" w:hint="cs"/>
          <w:cs/>
          <w:lang w:val="en-US"/>
        </w:rPr>
        <w:t>ไม่</w:t>
      </w:r>
      <w:r w:rsidRPr="00F11650">
        <w:rPr>
          <w:rFonts w:asciiTheme="majorBidi" w:hAnsiTheme="majorBidi" w:cstheme="majorBidi"/>
          <w:cs/>
          <w:lang w:val="en-US"/>
        </w:rPr>
        <w:t xml:space="preserve">มีผู้ใช้สิทธิแปลงสภาพใบสำคัญแสดงสิทธิที่จะซื้อหุ้นสามัญของบริษัท </w:t>
      </w:r>
      <w:r w:rsidR="00780D16" w:rsidRPr="00F11650">
        <w:rPr>
          <w:rFonts w:asciiTheme="majorBidi" w:hAnsiTheme="majorBidi" w:cstheme="majorBidi"/>
          <w:cs/>
          <w:lang w:val="en-US"/>
        </w:rPr>
        <w:t xml:space="preserve">ทั้งนี้ </w:t>
      </w:r>
      <w:r w:rsidR="003C1E57" w:rsidRPr="00F11650">
        <w:rPr>
          <w:rFonts w:asciiTheme="majorBidi" w:hAnsiTheme="majorBidi" w:cstheme="majorBidi"/>
          <w:cs/>
          <w:lang w:val="en-US"/>
        </w:rPr>
        <w:t>ณ วันที่</w:t>
      </w:r>
      <w:r w:rsidR="002964A2" w:rsidRPr="00F11650">
        <w:rPr>
          <w:rFonts w:asciiTheme="majorBidi" w:hAnsiTheme="majorBidi" w:cstheme="majorBidi"/>
          <w:cs/>
          <w:lang w:val="en-US"/>
        </w:rPr>
        <w:t xml:space="preserve"> </w:t>
      </w:r>
      <w:r w:rsidR="00BE3386" w:rsidRPr="00F11650">
        <w:rPr>
          <w:rFonts w:asciiTheme="majorBidi" w:hAnsiTheme="majorBidi" w:cstheme="majorBidi"/>
          <w:lang w:val="en-US"/>
        </w:rPr>
        <w:t>30</w:t>
      </w:r>
      <w:r w:rsidR="007F6B57" w:rsidRPr="00F11650">
        <w:rPr>
          <w:rFonts w:asciiTheme="majorBidi" w:hAnsiTheme="majorBidi" w:cstheme="majorBidi"/>
          <w:lang w:val="en-US"/>
        </w:rPr>
        <w:t xml:space="preserve"> </w:t>
      </w:r>
      <w:r w:rsidR="00BE3386" w:rsidRPr="00F11650">
        <w:rPr>
          <w:rFonts w:asciiTheme="majorBidi" w:hAnsiTheme="majorBidi" w:cstheme="majorBidi" w:hint="cs"/>
          <w:cs/>
          <w:lang w:val="en-US"/>
        </w:rPr>
        <w:t>มิถุนายน</w:t>
      </w:r>
      <w:r w:rsidR="003C1E57" w:rsidRPr="00F11650">
        <w:rPr>
          <w:rFonts w:asciiTheme="majorBidi" w:hAnsiTheme="majorBidi" w:cstheme="majorBidi"/>
          <w:lang w:val="en-US"/>
        </w:rPr>
        <w:t xml:space="preserve"> </w:t>
      </w:r>
      <w:r w:rsidR="007F6B57" w:rsidRPr="00F11650">
        <w:rPr>
          <w:rFonts w:asciiTheme="majorBidi" w:hAnsiTheme="majorBidi" w:cstheme="majorBidi"/>
          <w:lang w:val="en-US"/>
        </w:rPr>
        <w:t>2567</w:t>
      </w:r>
      <w:r w:rsidR="003C1E57" w:rsidRPr="00F11650">
        <w:rPr>
          <w:rFonts w:asciiTheme="majorBidi" w:hAnsiTheme="majorBidi" w:cstheme="majorBidi"/>
          <w:lang w:val="en-US"/>
        </w:rPr>
        <w:t xml:space="preserve"> </w:t>
      </w:r>
      <w:r w:rsidR="003C1E57" w:rsidRPr="00F11650">
        <w:rPr>
          <w:rFonts w:asciiTheme="majorBidi" w:hAnsiTheme="majorBidi" w:cstheme="majorBidi"/>
          <w:cs/>
          <w:lang w:val="en-US"/>
        </w:rPr>
        <w:t>มีใบสำคัญ</w:t>
      </w:r>
      <w:r w:rsidR="005D6EF9" w:rsidRPr="00F11650">
        <w:rPr>
          <w:rFonts w:asciiTheme="majorBidi" w:hAnsiTheme="majorBidi" w:cstheme="majorBidi"/>
          <w:cs/>
          <w:lang w:val="en-US"/>
        </w:rPr>
        <w:t>แสดง</w:t>
      </w:r>
      <w:r w:rsidR="003C1E57" w:rsidRPr="00F11650">
        <w:rPr>
          <w:rFonts w:asciiTheme="majorBidi" w:hAnsiTheme="majorBidi" w:cstheme="majorBidi"/>
          <w:cs/>
          <w:lang w:val="en-US"/>
        </w:rPr>
        <w:t>สิทธิ</w:t>
      </w:r>
      <w:r w:rsidR="002964A2" w:rsidRPr="00F11650">
        <w:rPr>
          <w:rFonts w:asciiTheme="majorBidi" w:hAnsiTheme="majorBidi" w:cstheme="majorBidi"/>
          <w:cs/>
          <w:lang w:val="en-US"/>
        </w:rPr>
        <w:t>ที่ยังไม่ได้ใช้สิทธิ</w:t>
      </w:r>
      <w:r w:rsidR="003C1E57" w:rsidRPr="00F11650">
        <w:rPr>
          <w:rFonts w:asciiTheme="majorBidi" w:hAnsiTheme="majorBidi" w:cstheme="majorBidi"/>
          <w:cs/>
          <w:lang w:val="en-US"/>
        </w:rPr>
        <w:t xml:space="preserve">ซื้อหุ้นคงเหลือเป็นจำนวน </w:t>
      </w:r>
      <w:r w:rsidR="00193973" w:rsidRPr="00F11650">
        <w:rPr>
          <w:rFonts w:asciiTheme="majorBidi" w:hAnsiTheme="majorBidi" w:cstheme="majorBidi"/>
          <w:lang w:val="en-US"/>
        </w:rPr>
        <w:t>207</w:t>
      </w:r>
      <w:r w:rsidR="007F6B57" w:rsidRPr="00F11650">
        <w:rPr>
          <w:rFonts w:asciiTheme="majorBidi" w:hAnsiTheme="majorBidi" w:cstheme="majorBidi"/>
          <w:lang w:val="en-US"/>
        </w:rPr>
        <w:t>.</w:t>
      </w:r>
      <w:r w:rsidR="00193973" w:rsidRPr="00F11650">
        <w:rPr>
          <w:rFonts w:asciiTheme="majorBidi" w:hAnsiTheme="majorBidi" w:cstheme="majorBidi"/>
          <w:lang w:val="en-US"/>
        </w:rPr>
        <w:t>9</w:t>
      </w:r>
      <w:r w:rsidR="007F6B57" w:rsidRPr="00F11650">
        <w:rPr>
          <w:rFonts w:asciiTheme="majorBidi" w:hAnsiTheme="majorBidi" w:cstheme="majorBidi" w:hint="cs"/>
          <w:cs/>
          <w:lang w:val="en-US"/>
        </w:rPr>
        <w:t xml:space="preserve"> ล้าน</w:t>
      </w:r>
      <w:r w:rsidR="003C1E57" w:rsidRPr="00F11650">
        <w:rPr>
          <w:rFonts w:asciiTheme="majorBidi" w:hAnsiTheme="majorBidi" w:cstheme="majorBidi"/>
          <w:cs/>
          <w:lang w:val="en-US"/>
        </w:rPr>
        <w:t>หน่วย</w:t>
      </w:r>
    </w:p>
    <w:p w14:paraId="666B54D8" w14:textId="5161BC4B" w:rsidR="00DA1576" w:rsidRPr="00F11650" w:rsidRDefault="00DA1576">
      <w:pPr>
        <w:rPr>
          <w:rFonts w:asciiTheme="majorBidi" w:hAnsiTheme="majorBidi" w:cstheme="majorBidi"/>
          <w:sz w:val="30"/>
          <w:szCs w:val="30"/>
          <w:lang w:eastAsia="x-none"/>
        </w:rPr>
      </w:pPr>
      <w:r w:rsidRPr="00F11650">
        <w:rPr>
          <w:rFonts w:asciiTheme="majorBidi" w:hAnsiTheme="majorBidi" w:cstheme="majorBidi"/>
        </w:rPr>
        <w:br w:type="page"/>
      </w:r>
    </w:p>
    <w:p w14:paraId="1025CEB2" w14:textId="4B83A91F" w:rsidR="00C15D10" w:rsidRPr="00F11650" w:rsidRDefault="00474755" w:rsidP="005B38E5">
      <w:pPr>
        <w:tabs>
          <w:tab w:val="left" w:pos="562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F11650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8</w:t>
      </w:r>
      <w:r w:rsidR="00C15D10" w:rsidRPr="00F11650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E3603E" w:rsidRPr="00F11650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กำไร (</w:t>
      </w:r>
      <w:r w:rsidR="00C54D54" w:rsidRPr="00F11650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ขาดทุน</w:t>
      </w:r>
      <w:r w:rsidR="00E3603E" w:rsidRPr="00F11650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) </w:t>
      </w:r>
      <w:r w:rsidR="00C15D10" w:rsidRPr="00F11650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ต่อหุ้น</w:t>
      </w:r>
    </w:p>
    <w:p w14:paraId="013007AA" w14:textId="77777777" w:rsidR="005535D7" w:rsidRPr="00F11650" w:rsidRDefault="005535D7" w:rsidP="00C54D54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3"/>
        <w:gridCol w:w="1149"/>
        <w:gridCol w:w="265"/>
        <w:gridCol w:w="1152"/>
        <w:gridCol w:w="265"/>
        <w:gridCol w:w="1022"/>
        <w:gridCol w:w="256"/>
        <w:gridCol w:w="1025"/>
      </w:tblGrid>
      <w:tr w:rsidR="0092202C" w:rsidRPr="00F11650" w14:paraId="3A12808B" w14:textId="77777777" w:rsidTr="0092202C">
        <w:tc>
          <w:tcPr>
            <w:tcW w:w="2156" w:type="pct"/>
          </w:tcPr>
          <w:p w14:paraId="19058F20" w14:textId="77777777" w:rsidR="0092202C" w:rsidRPr="00F11650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1" w:type="pct"/>
            <w:gridSpan w:val="3"/>
            <w:vAlign w:val="bottom"/>
          </w:tcPr>
          <w:p w14:paraId="05507BD8" w14:textId="685D6F5E" w:rsidR="0092202C" w:rsidRPr="00F11650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BABD04D" w14:textId="77777777" w:rsidR="0092202C" w:rsidRPr="00F11650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vAlign w:val="bottom"/>
          </w:tcPr>
          <w:p w14:paraId="09631B14" w14:textId="77777777" w:rsidR="0092202C" w:rsidRPr="00F11650" w:rsidRDefault="0092202C" w:rsidP="006B34E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4E5" w:rsidRPr="00F11650" w14:paraId="767EDE33" w14:textId="77777777" w:rsidTr="006B34E5">
        <w:tc>
          <w:tcPr>
            <w:tcW w:w="2156" w:type="pct"/>
          </w:tcPr>
          <w:p w14:paraId="72DA29C3" w14:textId="44DC8E58" w:rsidR="006B34E5" w:rsidRPr="00F11650" w:rsidRDefault="00C318E3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116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6" w:type="pct"/>
          </w:tcPr>
          <w:p w14:paraId="45B098BE" w14:textId="1C1A681A" w:rsidR="006B34E5" w:rsidRPr="00F11650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F1165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4752994" w14:textId="78B7FEA3" w:rsidR="006B34E5" w:rsidRPr="00F11650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85916C7" w14:textId="10FFD03E" w:rsidR="006B34E5" w:rsidRPr="00F11650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F116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CCBD54B" w14:textId="77777777" w:rsidR="006B34E5" w:rsidRPr="00F11650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02C2619C" w14:textId="1BBB0114" w:rsidR="006B34E5" w:rsidRPr="00F11650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F1165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76275C75" w14:textId="77777777" w:rsidR="006B34E5" w:rsidRPr="00F11650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F12FCF3" w14:textId="5BC7FBF1" w:rsidR="006B34E5" w:rsidRPr="00F11650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F116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E3386" w:rsidRPr="00F11650" w14:paraId="68B30417" w14:textId="77777777" w:rsidTr="00BE3386">
        <w:tc>
          <w:tcPr>
            <w:tcW w:w="2156" w:type="pct"/>
          </w:tcPr>
          <w:p w14:paraId="53EA50CC" w14:textId="77777777" w:rsidR="00BE3386" w:rsidRPr="00F11650" w:rsidRDefault="00BE3386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5F2A7A99" w14:textId="77777777" w:rsidR="00BE3386" w:rsidRPr="00F11650" w:rsidRDefault="00BE3386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gridSpan w:val="3"/>
          </w:tcPr>
          <w:p w14:paraId="34C2DBC6" w14:textId="3F7873B3" w:rsidR="00BE3386" w:rsidRPr="00F11650" w:rsidRDefault="00BE3386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66" w:type="pct"/>
          </w:tcPr>
          <w:p w14:paraId="32760050" w14:textId="77777777" w:rsidR="00BE3386" w:rsidRPr="00F11650" w:rsidRDefault="00BE3386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3F6DE8B" w14:textId="77777777" w:rsidR="00BE3386" w:rsidRPr="00F11650" w:rsidRDefault="00BE3386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0C46066" w14:textId="77777777" w:rsidR="00BE3386" w:rsidRPr="00F11650" w:rsidRDefault="00BE3386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4E5" w:rsidRPr="00F11650" w14:paraId="2165DF9D" w14:textId="77777777" w:rsidTr="006B34E5">
        <w:tc>
          <w:tcPr>
            <w:tcW w:w="2156" w:type="pct"/>
          </w:tcPr>
          <w:p w14:paraId="66025886" w14:textId="77777777" w:rsidR="006B34E5" w:rsidRPr="00F11650" w:rsidRDefault="006B34E5" w:rsidP="00525ABA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4" w:type="pct"/>
            <w:gridSpan w:val="7"/>
          </w:tcPr>
          <w:p w14:paraId="48E557CB" w14:textId="08D0FB96" w:rsidR="006B34E5" w:rsidRPr="00F11650" w:rsidRDefault="006B34E5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6B34E5" w:rsidRPr="00F11650" w14:paraId="04B79116" w14:textId="77777777" w:rsidTr="00316446">
        <w:tc>
          <w:tcPr>
            <w:tcW w:w="2156" w:type="pct"/>
          </w:tcPr>
          <w:p w14:paraId="01062638" w14:textId="0A95EB89" w:rsidR="006B34E5" w:rsidRPr="00F11650" w:rsidRDefault="00171C4E" w:rsidP="006B34E5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</w:t>
            </w:r>
            <w:r w:rsidR="006B34E5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) </w:t>
            </w:r>
            <w:r w:rsidR="006B34E5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สำหรับงวดที่เป็นส่วนของ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6B34E5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 (ขั้นพื้นฐานและปรับลด)</w:t>
            </w: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18A0FF9E" w14:textId="4A2BB5D9" w:rsidR="006B34E5" w:rsidRPr="00F11650" w:rsidRDefault="00BE3386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00A82584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147" w:type="pct"/>
          </w:tcPr>
          <w:p w14:paraId="3D2682FE" w14:textId="0A9531B7" w:rsidR="006B34E5" w:rsidRPr="00F11650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vAlign w:val="bottom"/>
          </w:tcPr>
          <w:p w14:paraId="4880E80E" w14:textId="6A08D360" w:rsidR="006B34E5" w:rsidRPr="00F11650" w:rsidRDefault="00BE3386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(13,368)</w:t>
            </w:r>
          </w:p>
        </w:tc>
        <w:tc>
          <w:tcPr>
            <w:tcW w:w="147" w:type="pct"/>
          </w:tcPr>
          <w:p w14:paraId="145348B7" w14:textId="77777777" w:rsidR="006B34E5" w:rsidRPr="00F11650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vAlign w:val="bottom"/>
          </w:tcPr>
          <w:p w14:paraId="5A194FF9" w14:textId="17799CB3" w:rsidR="006B34E5" w:rsidRPr="00F11650" w:rsidRDefault="00A82584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19,89</w:t>
            </w:r>
            <w:r w:rsidR="00BA232E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181DE5D7" w14:textId="0C83CFF1" w:rsidR="006B34E5" w:rsidRPr="00F11650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vAlign w:val="bottom"/>
          </w:tcPr>
          <w:p w14:paraId="4E072F8A" w14:textId="2F8D7183" w:rsidR="006B34E5" w:rsidRPr="00F11650" w:rsidRDefault="00BE3386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(12,198)</w:t>
            </w:r>
          </w:p>
        </w:tc>
      </w:tr>
      <w:tr w:rsidR="006B34E5" w:rsidRPr="00F11650" w14:paraId="56E66981" w14:textId="77777777" w:rsidTr="00316446">
        <w:trPr>
          <w:trHeight w:val="144"/>
        </w:trPr>
        <w:tc>
          <w:tcPr>
            <w:tcW w:w="2156" w:type="pct"/>
          </w:tcPr>
          <w:p w14:paraId="1145A534" w14:textId="77777777" w:rsidR="006B34E5" w:rsidRPr="00F11650" w:rsidRDefault="006B34E5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51677903" w14:textId="77777777" w:rsidR="006B34E5" w:rsidRPr="00F11650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C1D261" w14:textId="737B0479" w:rsidR="006B34E5" w:rsidRPr="00F11650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244F647" w14:textId="097C186D" w:rsidR="006B34E5" w:rsidRPr="00F11650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A8C9E0" w14:textId="77777777" w:rsidR="006B34E5" w:rsidRPr="00F11650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855662C" w14:textId="77777777" w:rsidR="006B34E5" w:rsidRPr="00F11650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F3D90FC" w14:textId="77777777" w:rsidR="006B34E5" w:rsidRPr="00F11650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7EFD5B5" w14:textId="77777777" w:rsidR="006B34E5" w:rsidRPr="00F11650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4E5" w:rsidRPr="00F11650" w14:paraId="70C6C380" w14:textId="77777777" w:rsidTr="00BE3386">
        <w:tc>
          <w:tcPr>
            <w:tcW w:w="2156" w:type="pct"/>
          </w:tcPr>
          <w:p w14:paraId="606A5127" w14:textId="77777777" w:rsidR="006B34E5" w:rsidRPr="00F11650" w:rsidRDefault="006B34E5" w:rsidP="006B34E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6" w:type="pct"/>
          </w:tcPr>
          <w:p w14:paraId="7EA39056" w14:textId="77777777" w:rsidR="006B34E5" w:rsidRPr="00F11650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36B89D" w14:textId="099A4707" w:rsidR="006B34E5" w:rsidRPr="00F11650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6DED739" w14:textId="3EB0C9B3" w:rsidR="006B34E5" w:rsidRPr="00F11650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F3761A" w14:textId="77777777" w:rsidR="006B34E5" w:rsidRPr="00F11650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3006BFD4" w14:textId="77777777" w:rsidR="006B34E5" w:rsidRPr="00F11650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DF9EF93" w14:textId="77777777" w:rsidR="006B34E5" w:rsidRPr="00F11650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8689FC9" w14:textId="77777777" w:rsidR="006B34E5" w:rsidRPr="00F11650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1C4E" w:rsidRPr="00F11650" w14:paraId="0C86AD68" w14:textId="77777777" w:rsidTr="00BE3386">
        <w:tc>
          <w:tcPr>
            <w:tcW w:w="2156" w:type="pct"/>
          </w:tcPr>
          <w:p w14:paraId="1446EB68" w14:textId="1E9A4AD8" w:rsidR="00171C4E" w:rsidRPr="00F11650" w:rsidRDefault="00171C4E" w:rsidP="00171C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DA1576"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6" w:type="pct"/>
          </w:tcPr>
          <w:p w14:paraId="6921C31C" w14:textId="588B703A" w:rsidR="00171C4E" w:rsidRPr="00F11650" w:rsidRDefault="00BE338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  <w:tc>
          <w:tcPr>
            <w:tcW w:w="147" w:type="pct"/>
          </w:tcPr>
          <w:p w14:paraId="087A5458" w14:textId="63E5274E" w:rsidR="00171C4E" w:rsidRPr="00F11650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5BF0118" w14:textId="2FD6BB4A" w:rsidR="00171C4E" w:rsidRPr="00F11650" w:rsidRDefault="00BE338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7" w:type="pct"/>
          </w:tcPr>
          <w:p w14:paraId="1B99D7E1" w14:textId="77777777" w:rsidR="00171C4E" w:rsidRPr="00F11650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7FB8443" w14:textId="3314D894" w:rsidR="00171C4E" w:rsidRPr="00F11650" w:rsidRDefault="00BE3386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  <w:tc>
          <w:tcPr>
            <w:tcW w:w="142" w:type="pct"/>
          </w:tcPr>
          <w:p w14:paraId="070E0105" w14:textId="34B27FC4" w:rsidR="00171C4E" w:rsidRPr="00F11650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F49C7E7" w14:textId="4D4DB262" w:rsidR="00171C4E" w:rsidRPr="00F11650" w:rsidRDefault="00BE3386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</w:tr>
      <w:tr w:rsidR="00BE3386" w:rsidRPr="00F11650" w14:paraId="02B508C6" w14:textId="77777777" w:rsidTr="00BE3386">
        <w:tc>
          <w:tcPr>
            <w:tcW w:w="2156" w:type="pct"/>
          </w:tcPr>
          <w:p w14:paraId="6350271F" w14:textId="5B2D6798" w:rsidR="00BE3386" w:rsidRPr="00F11650" w:rsidRDefault="00BE3386" w:rsidP="00BE3386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ผลกระทบจากหุ้นที่ออกจำหน่ายเมื่อ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6A37E12E" w14:textId="77777777" w:rsidR="00BE3386" w:rsidRPr="00F11650" w:rsidRDefault="00BE338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F9AEC0" w14:textId="7CC6A103" w:rsidR="00BE3386" w:rsidRPr="00F11650" w:rsidRDefault="00BE3386" w:rsidP="00BE3386">
            <w:pPr>
              <w:pStyle w:val="BodyText"/>
              <w:tabs>
                <w:tab w:val="decimal" w:pos="2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B1B119" w14:textId="77777777" w:rsidR="00BE3386" w:rsidRPr="00F11650" w:rsidRDefault="00BE338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79C7910" w14:textId="77777777" w:rsidR="00BE3386" w:rsidRPr="00F11650" w:rsidRDefault="00BE338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E3F282" w14:textId="3A23063B" w:rsidR="00BE3386" w:rsidRPr="00F11650" w:rsidRDefault="00BE338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17,134</w:t>
            </w:r>
          </w:p>
        </w:tc>
        <w:tc>
          <w:tcPr>
            <w:tcW w:w="147" w:type="pct"/>
          </w:tcPr>
          <w:p w14:paraId="03DB4AAF" w14:textId="77777777" w:rsidR="00BE3386" w:rsidRPr="00F11650" w:rsidRDefault="00BE3386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241E1E43" w14:textId="77777777" w:rsidR="00BE3386" w:rsidRPr="00F11650" w:rsidRDefault="00BE3386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CCCCCE" w14:textId="327BA71D" w:rsidR="00BE3386" w:rsidRPr="00F11650" w:rsidRDefault="00BE3386" w:rsidP="00BE3386">
            <w:pPr>
              <w:pStyle w:val="BodyText"/>
              <w:tabs>
                <w:tab w:val="decimal" w:pos="2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1D9BB46" w14:textId="77777777" w:rsidR="00BE3386" w:rsidRPr="00F11650" w:rsidRDefault="00BE3386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2E2AC2A" w14:textId="77777777" w:rsidR="00BE3386" w:rsidRPr="00F11650" w:rsidRDefault="00BE3386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F24E5C" w14:textId="6729D038" w:rsidR="00BE3386" w:rsidRPr="00F11650" w:rsidRDefault="00BE3386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17,134</w:t>
            </w:r>
          </w:p>
        </w:tc>
      </w:tr>
      <w:tr w:rsidR="00171C4E" w:rsidRPr="00F11650" w14:paraId="3C5EA6B5" w14:textId="77777777" w:rsidTr="00316446">
        <w:tc>
          <w:tcPr>
            <w:tcW w:w="2156" w:type="pct"/>
          </w:tcPr>
          <w:p w14:paraId="25B72302" w14:textId="6383452F" w:rsidR="00171C4E" w:rsidRPr="00F11650" w:rsidRDefault="00171C4E" w:rsidP="00171C4E">
            <w:pPr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ACE38" w14:textId="56FD2AB4" w:rsidR="00171C4E" w:rsidRPr="00F11650" w:rsidRDefault="00BE338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474,555</w:t>
            </w:r>
          </w:p>
        </w:tc>
        <w:tc>
          <w:tcPr>
            <w:tcW w:w="147" w:type="pct"/>
          </w:tcPr>
          <w:p w14:paraId="3E5054D4" w14:textId="0EEA3332" w:rsidR="00171C4E" w:rsidRPr="00F11650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598FF" w14:textId="384E22B1" w:rsidR="00171C4E" w:rsidRPr="00F11650" w:rsidRDefault="00BE338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472,134</w:t>
            </w:r>
          </w:p>
        </w:tc>
        <w:tc>
          <w:tcPr>
            <w:tcW w:w="147" w:type="pct"/>
          </w:tcPr>
          <w:p w14:paraId="752B1E23" w14:textId="77777777" w:rsidR="00171C4E" w:rsidRPr="00F11650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02B10" w14:textId="0FCFAE67" w:rsidR="00171C4E" w:rsidRPr="00F11650" w:rsidRDefault="00BE3386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474,555</w:t>
            </w:r>
          </w:p>
        </w:tc>
        <w:tc>
          <w:tcPr>
            <w:tcW w:w="142" w:type="pct"/>
          </w:tcPr>
          <w:p w14:paraId="5CF0D283" w14:textId="77777777" w:rsidR="00171C4E" w:rsidRPr="00F11650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8D34B" w14:textId="5F91E12D" w:rsidR="00171C4E" w:rsidRPr="00F11650" w:rsidRDefault="00BE3386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472,134</w:t>
            </w:r>
          </w:p>
        </w:tc>
      </w:tr>
      <w:tr w:rsidR="00171C4E" w:rsidRPr="00F11650" w14:paraId="56CF0117" w14:textId="77777777" w:rsidTr="00316446">
        <w:tc>
          <w:tcPr>
            <w:tcW w:w="2156" w:type="pct"/>
          </w:tcPr>
          <w:p w14:paraId="162E4C04" w14:textId="77777777" w:rsidR="00171C4E" w:rsidRPr="00F11650" w:rsidRDefault="00171C4E" w:rsidP="00171C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636" w:type="pct"/>
            <w:tcBorders>
              <w:top w:val="double" w:sz="4" w:space="0" w:color="auto"/>
              <w:bottom w:val="single" w:sz="4" w:space="0" w:color="auto"/>
            </w:tcBorders>
          </w:tcPr>
          <w:p w14:paraId="1953BA27" w14:textId="161D47C8" w:rsidR="00171C4E" w:rsidRPr="00F11650" w:rsidRDefault="00BE3386" w:rsidP="00BE3386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9,524</w:t>
            </w:r>
          </w:p>
        </w:tc>
        <w:tc>
          <w:tcPr>
            <w:tcW w:w="147" w:type="pct"/>
          </w:tcPr>
          <w:p w14:paraId="7E5ABAD8" w14:textId="1E861802" w:rsidR="00171C4E" w:rsidRPr="00F11650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single" w:sz="4" w:space="0" w:color="auto"/>
            </w:tcBorders>
          </w:tcPr>
          <w:p w14:paraId="51E1DD88" w14:textId="03276AFC" w:rsidR="00171C4E" w:rsidRPr="00F11650" w:rsidRDefault="00BE338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61,208</w:t>
            </w:r>
          </w:p>
        </w:tc>
        <w:tc>
          <w:tcPr>
            <w:tcW w:w="147" w:type="pct"/>
          </w:tcPr>
          <w:p w14:paraId="60FC8C90" w14:textId="77777777" w:rsidR="00171C4E" w:rsidRPr="00F11650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single" w:sz="4" w:space="0" w:color="auto"/>
            </w:tcBorders>
          </w:tcPr>
          <w:p w14:paraId="53A94834" w14:textId="169CC24C" w:rsidR="00171C4E" w:rsidRPr="00F11650" w:rsidRDefault="00BE3386" w:rsidP="00BE3386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9,524</w:t>
            </w:r>
          </w:p>
        </w:tc>
        <w:tc>
          <w:tcPr>
            <w:tcW w:w="142" w:type="pct"/>
          </w:tcPr>
          <w:p w14:paraId="2043CF34" w14:textId="77777777" w:rsidR="00171C4E" w:rsidRPr="00F11650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single" w:sz="4" w:space="0" w:color="auto"/>
            </w:tcBorders>
          </w:tcPr>
          <w:p w14:paraId="6470CF56" w14:textId="28BB88B5" w:rsidR="00171C4E" w:rsidRPr="00F11650" w:rsidRDefault="00BE3386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61,208</w:t>
            </w:r>
          </w:p>
        </w:tc>
      </w:tr>
      <w:tr w:rsidR="00171C4E" w:rsidRPr="00F11650" w14:paraId="56850596" w14:textId="77777777" w:rsidTr="00316446">
        <w:tc>
          <w:tcPr>
            <w:tcW w:w="2156" w:type="pct"/>
          </w:tcPr>
          <w:p w14:paraId="5E69A9F1" w14:textId="3E01FCE2" w:rsidR="00171C4E" w:rsidRPr="00F11650" w:rsidRDefault="00171C4E" w:rsidP="00171C4E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152DC" w14:textId="7521D77C" w:rsidR="00171C4E" w:rsidRPr="00F11650" w:rsidRDefault="00BE338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484,079</w:t>
            </w:r>
          </w:p>
        </w:tc>
        <w:tc>
          <w:tcPr>
            <w:tcW w:w="147" w:type="pct"/>
          </w:tcPr>
          <w:p w14:paraId="2AC54372" w14:textId="3C193133" w:rsidR="00171C4E" w:rsidRPr="00F11650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DBB9B" w14:textId="4AE96849" w:rsidR="00171C4E" w:rsidRPr="00F11650" w:rsidRDefault="00BE3386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533,342</w:t>
            </w:r>
          </w:p>
        </w:tc>
        <w:tc>
          <w:tcPr>
            <w:tcW w:w="147" w:type="pct"/>
          </w:tcPr>
          <w:p w14:paraId="6932F85B" w14:textId="77777777" w:rsidR="00171C4E" w:rsidRPr="00F11650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EAD19" w14:textId="09BF1888" w:rsidR="00171C4E" w:rsidRPr="00F11650" w:rsidRDefault="00BE3386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484,079</w:t>
            </w:r>
          </w:p>
        </w:tc>
        <w:tc>
          <w:tcPr>
            <w:tcW w:w="142" w:type="pct"/>
          </w:tcPr>
          <w:p w14:paraId="27F38375" w14:textId="77777777" w:rsidR="00171C4E" w:rsidRPr="00F11650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6DE25" w14:textId="7DC1757C" w:rsidR="00171C4E" w:rsidRPr="00F11650" w:rsidRDefault="00BE3386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533,342</w:t>
            </w:r>
          </w:p>
        </w:tc>
      </w:tr>
      <w:tr w:rsidR="006B34E5" w:rsidRPr="00F11650" w14:paraId="409EE2B3" w14:textId="77777777" w:rsidTr="00316446">
        <w:tc>
          <w:tcPr>
            <w:tcW w:w="2156" w:type="pct"/>
          </w:tcPr>
          <w:p w14:paraId="483424A8" w14:textId="77777777" w:rsidR="006B34E5" w:rsidRPr="00F11650" w:rsidRDefault="006B34E5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29A07CBF" w14:textId="77777777" w:rsidR="006B34E5" w:rsidRPr="00F11650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CF140D" w14:textId="555499E3" w:rsidR="006B34E5" w:rsidRPr="00F11650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1FBC8C70" w14:textId="6CB93910" w:rsidR="006B34E5" w:rsidRPr="00F11650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6469C6" w14:textId="77777777" w:rsidR="006B34E5" w:rsidRPr="00F11650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6A3A9689" w14:textId="77777777" w:rsidR="006B34E5" w:rsidRPr="00F11650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ADFC28" w14:textId="77777777" w:rsidR="006B34E5" w:rsidRPr="00F11650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01AF6413" w14:textId="77777777" w:rsidR="006B34E5" w:rsidRPr="00F11650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4E5" w:rsidRPr="00F11650" w14:paraId="72409E2B" w14:textId="77777777" w:rsidTr="00316446">
        <w:tc>
          <w:tcPr>
            <w:tcW w:w="2156" w:type="pct"/>
          </w:tcPr>
          <w:p w14:paraId="2A6BD6E8" w14:textId="4B200E59" w:rsidR="006B34E5" w:rsidRPr="00F11650" w:rsidRDefault="00171C4E" w:rsidP="006B34E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</w:t>
            </w:r>
            <w:r w:rsidR="006B34E5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) </w:t>
            </w:r>
            <w:r w:rsidR="006B34E5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="006B34E5"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4DC9C957" w14:textId="0E6F6D22" w:rsidR="006B34E5" w:rsidRPr="00F11650" w:rsidRDefault="00785CBF" w:rsidP="007161D9">
            <w:pPr>
              <w:pStyle w:val="BodyText"/>
              <w:tabs>
                <w:tab w:val="decimal" w:pos="50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147" w:type="pct"/>
          </w:tcPr>
          <w:p w14:paraId="63CFFEEC" w14:textId="0CDE78B7" w:rsidR="006B34E5" w:rsidRPr="00F11650" w:rsidRDefault="006B34E5" w:rsidP="006B34E5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2EDB95C3" w14:textId="3BE48A63" w:rsidR="006B34E5" w:rsidRPr="00F11650" w:rsidRDefault="00785CBF" w:rsidP="007161D9">
            <w:pPr>
              <w:pStyle w:val="BodyText"/>
              <w:tabs>
                <w:tab w:val="decimal" w:pos="5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(0.03)</w:t>
            </w:r>
          </w:p>
        </w:tc>
        <w:tc>
          <w:tcPr>
            <w:tcW w:w="147" w:type="pct"/>
          </w:tcPr>
          <w:p w14:paraId="390D3328" w14:textId="77777777" w:rsidR="006B34E5" w:rsidRPr="00F11650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4A704CCA" w14:textId="072504AA" w:rsidR="006B34E5" w:rsidRPr="00F11650" w:rsidRDefault="00785CBF" w:rsidP="006B34E5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142" w:type="pct"/>
          </w:tcPr>
          <w:p w14:paraId="513EB141" w14:textId="77777777" w:rsidR="006B34E5" w:rsidRPr="00F11650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6D22FC94" w14:textId="66C7BFC0" w:rsidR="006B34E5" w:rsidRPr="00F11650" w:rsidRDefault="00785CBF" w:rsidP="006B34E5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(0.03)</w:t>
            </w:r>
          </w:p>
        </w:tc>
      </w:tr>
      <w:tr w:rsidR="006B34E5" w:rsidRPr="00F11650" w14:paraId="6952BB50" w14:textId="77777777" w:rsidTr="00316446">
        <w:tc>
          <w:tcPr>
            <w:tcW w:w="2156" w:type="pct"/>
          </w:tcPr>
          <w:p w14:paraId="3400C0BF" w14:textId="541B89C9" w:rsidR="006B34E5" w:rsidRPr="00F11650" w:rsidRDefault="00171C4E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</w:t>
            </w:r>
            <w:r w:rsidR="006B34E5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) </w:t>
            </w:r>
            <w:r w:rsidR="006B34E5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(ปรับลด) </w:t>
            </w:r>
            <w:r w:rsidR="006B34E5"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14:paraId="4EA0D3DF" w14:textId="4C9FB908" w:rsidR="006B34E5" w:rsidRPr="00F11650" w:rsidRDefault="00785CBF" w:rsidP="007161D9">
            <w:pPr>
              <w:pStyle w:val="BodyText"/>
              <w:tabs>
                <w:tab w:val="decimal" w:pos="50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147" w:type="pct"/>
          </w:tcPr>
          <w:p w14:paraId="15F25C0E" w14:textId="513DE5AC" w:rsidR="006B34E5" w:rsidRPr="00F11650" w:rsidRDefault="006B34E5" w:rsidP="006B34E5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</w:tcPr>
          <w:p w14:paraId="402D3629" w14:textId="48262168" w:rsidR="006B34E5" w:rsidRPr="00F11650" w:rsidRDefault="00785CBF" w:rsidP="007161D9">
            <w:pPr>
              <w:pStyle w:val="BodyText"/>
              <w:tabs>
                <w:tab w:val="decimal" w:pos="5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(0.03)</w:t>
            </w:r>
          </w:p>
        </w:tc>
        <w:tc>
          <w:tcPr>
            <w:tcW w:w="147" w:type="pct"/>
          </w:tcPr>
          <w:p w14:paraId="21839984" w14:textId="77777777" w:rsidR="006B34E5" w:rsidRPr="00F11650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double" w:sz="4" w:space="0" w:color="auto"/>
            </w:tcBorders>
          </w:tcPr>
          <w:p w14:paraId="50A50F87" w14:textId="45ACBE7E" w:rsidR="006B34E5" w:rsidRPr="00F11650" w:rsidRDefault="00785CBF" w:rsidP="006B34E5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142" w:type="pct"/>
          </w:tcPr>
          <w:p w14:paraId="67519F2F" w14:textId="77777777" w:rsidR="006B34E5" w:rsidRPr="00F11650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</w:tcPr>
          <w:p w14:paraId="4154B28E" w14:textId="7AD31235" w:rsidR="006B34E5" w:rsidRPr="00F11650" w:rsidRDefault="00785CBF" w:rsidP="006B34E5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(0.02)</w:t>
            </w:r>
          </w:p>
        </w:tc>
      </w:tr>
    </w:tbl>
    <w:p w14:paraId="492A622B" w14:textId="73A271BD" w:rsidR="00DA1576" w:rsidRPr="00F11650" w:rsidRDefault="00DA1576" w:rsidP="00785CBF">
      <w:pPr>
        <w:pStyle w:val="FSContent"/>
        <w:rPr>
          <w:rFonts w:asciiTheme="majorBidi" w:hAnsiTheme="majorBidi" w:cstheme="majorBidi"/>
          <w:lang w:val="en-US"/>
        </w:rPr>
      </w:pPr>
    </w:p>
    <w:p w14:paraId="39F246FD" w14:textId="77777777" w:rsidR="00DA1576" w:rsidRPr="00F11650" w:rsidRDefault="00DA1576">
      <w:pPr>
        <w:rPr>
          <w:rFonts w:asciiTheme="majorBidi" w:hAnsiTheme="majorBidi" w:cstheme="majorBidi"/>
          <w:sz w:val="30"/>
          <w:szCs w:val="30"/>
          <w:lang w:eastAsia="x-none"/>
        </w:rPr>
      </w:pPr>
      <w:r w:rsidRPr="00F11650"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3"/>
        <w:gridCol w:w="1149"/>
        <w:gridCol w:w="265"/>
        <w:gridCol w:w="1152"/>
        <w:gridCol w:w="265"/>
        <w:gridCol w:w="1022"/>
        <w:gridCol w:w="256"/>
        <w:gridCol w:w="1025"/>
      </w:tblGrid>
      <w:tr w:rsidR="00785CBF" w:rsidRPr="00F11650" w14:paraId="7E8F3B21" w14:textId="77777777">
        <w:tc>
          <w:tcPr>
            <w:tcW w:w="2156" w:type="pct"/>
          </w:tcPr>
          <w:p w14:paraId="22A4348C" w14:textId="77777777" w:rsidR="00785CBF" w:rsidRPr="00F11650" w:rsidRDefault="00785CB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1" w:type="pct"/>
            <w:gridSpan w:val="3"/>
            <w:vAlign w:val="bottom"/>
          </w:tcPr>
          <w:p w14:paraId="108093C3" w14:textId="77777777" w:rsidR="00785CBF" w:rsidRPr="00F11650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FB15C75" w14:textId="77777777" w:rsidR="00785CBF" w:rsidRPr="00F11650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vAlign w:val="bottom"/>
          </w:tcPr>
          <w:p w14:paraId="4234CC52" w14:textId="77777777" w:rsidR="00785CBF" w:rsidRPr="00F11650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CBF" w:rsidRPr="00F11650" w14:paraId="0AC222EE" w14:textId="77777777">
        <w:tc>
          <w:tcPr>
            <w:tcW w:w="2156" w:type="pct"/>
          </w:tcPr>
          <w:p w14:paraId="57DC5CEB" w14:textId="4936BC47" w:rsidR="00785CBF" w:rsidRPr="00F11650" w:rsidRDefault="00C318E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116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116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6" w:type="pct"/>
          </w:tcPr>
          <w:p w14:paraId="3BE58DFF" w14:textId="77777777" w:rsidR="00785CBF" w:rsidRPr="00F11650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70853551" w14:textId="77777777" w:rsidR="00785CBF" w:rsidRPr="00F11650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15B61C8" w14:textId="77777777" w:rsidR="00785CBF" w:rsidRPr="00F11650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69C30B26" w14:textId="77777777" w:rsidR="00785CBF" w:rsidRPr="00F11650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A8F944E" w14:textId="77777777" w:rsidR="00785CBF" w:rsidRPr="00F11650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71397CED" w14:textId="77777777" w:rsidR="00785CBF" w:rsidRPr="00F11650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57A9565" w14:textId="77777777" w:rsidR="00785CBF" w:rsidRPr="00F11650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85CBF" w:rsidRPr="00F11650" w14:paraId="4B623406" w14:textId="77777777" w:rsidTr="00E16738">
        <w:trPr>
          <w:trHeight w:val="343"/>
        </w:trPr>
        <w:tc>
          <w:tcPr>
            <w:tcW w:w="2156" w:type="pct"/>
          </w:tcPr>
          <w:p w14:paraId="54C2B2C4" w14:textId="77777777" w:rsidR="00785CBF" w:rsidRPr="00F11650" w:rsidRDefault="00785CB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C50ECC8" w14:textId="77777777" w:rsidR="00785CBF" w:rsidRPr="00F11650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gridSpan w:val="3"/>
          </w:tcPr>
          <w:p w14:paraId="57989DDB" w14:textId="77777777" w:rsidR="00785CBF" w:rsidRPr="00F11650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66" w:type="pct"/>
          </w:tcPr>
          <w:p w14:paraId="14ECB54D" w14:textId="77777777" w:rsidR="00785CBF" w:rsidRPr="00F11650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7F3FD2C" w14:textId="77777777" w:rsidR="00785CBF" w:rsidRPr="00F11650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64475A6" w14:textId="77777777" w:rsidR="00785CBF" w:rsidRPr="00F11650" w:rsidRDefault="00785C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CBF" w:rsidRPr="00F11650" w14:paraId="4F7A880F" w14:textId="77777777">
        <w:tc>
          <w:tcPr>
            <w:tcW w:w="2156" w:type="pct"/>
          </w:tcPr>
          <w:p w14:paraId="1172B867" w14:textId="77777777" w:rsidR="00785CBF" w:rsidRPr="00F11650" w:rsidRDefault="00785CBF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4" w:type="pct"/>
            <w:gridSpan w:val="7"/>
          </w:tcPr>
          <w:p w14:paraId="7919024F" w14:textId="77777777" w:rsidR="00785CBF" w:rsidRPr="00F11650" w:rsidRDefault="00785CB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785CBF" w:rsidRPr="00F11650" w14:paraId="55129F54" w14:textId="77777777">
        <w:tc>
          <w:tcPr>
            <w:tcW w:w="2156" w:type="pct"/>
          </w:tcPr>
          <w:p w14:paraId="58C0C577" w14:textId="77777777" w:rsidR="00785CBF" w:rsidRPr="00F11650" w:rsidRDefault="00785CBF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สำหรับงวดที่เป็นส่วนของ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ผู้ถือหุ้นสามัญของบริษัท (ขั้นพื้นฐานและปรับลด)</w:t>
            </w: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766446CF" w14:textId="42BB98D4" w:rsidR="00785CBF" w:rsidRPr="00F11650" w:rsidRDefault="00F13940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A82584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147" w:type="pct"/>
          </w:tcPr>
          <w:p w14:paraId="7FFD7891" w14:textId="77777777" w:rsidR="00785CBF" w:rsidRPr="00F11650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vAlign w:val="bottom"/>
          </w:tcPr>
          <w:p w14:paraId="3A075F2B" w14:textId="6D4E077D" w:rsidR="00785CBF" w:rsidRPr="00F11650" w:rsidRDefault="00F13940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(11,511)</w:t>
            </w:r>
          </w:p>
        </w:tc>
        <w:tc>
          <w:tcPr>
            <w:tcW w:w="147" w:type="pct"/>
          </w:tcPr>
          <w:p w14:paraId="47DABE47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vAlign w:val="bottom"/>
          </w:tcPr>
          <w:p w14:paraId="2DC2727A" w14:textId="31E2D8F4" w:rsidR="00785CBF" w:rsidRPr="00F11650" w:rsidRDefault="00A8258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22,874</w:t>
            </w:r>
          </w:p>
        </w:tc>
        <w:tc>
          <w:tcPr>
            <w:tcW w:w="142" w:type="pct"/>
          </w:tcPr>
          <w:p w14:paraId="17AE6D24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vAlign w:val="bottom"/>
          </w:tcPr>
          <w:p w14:paraId="199DC81C" w14:textId="08069DE8" w:rsidR="00785CBF" w:rsidRPr="00F11650" w:rsidRDefault="00F13940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(9,213)</w:t>
            </w:r>
          </w:p>
        </w:tc>
      </w:tr>
      <w:tr w:rsidR="00785CBF" w:rsidRPr="00F11650" w14:paraId="138A8EEE" w14:textId="77777777">
        <w:trPr>
          <w:trHeight w:val="144"/>
        </w:trPr>
        <w:tc>
          <w:tcPr>
            <w:tcW w:w="2156" w:type="pct"/>
          </w:tcPr>
          <w:p w14:paraId="46774C75" w14:textId="77777777" w:rsidR="00785CBF" w:rsidRPr="00F11650" w:rsidRDefault="00785CB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69BCF067" w14:textId="77777777" w:rsidR="00785CBF" w:rsidRPr="00F11650" w:rsidRDefault="00785CBF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5F9FB3" w14:textId="77777777" w:rsidR="00785CBF" w:rsidRPr="00F11650" w:rsidRDefault="00785CBF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3F7E484E" w14:textId="77777777" w:rsidR="00785CBF" w:rsidRPr="00F11650" w:rsidRDefault="00785CBF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A8AD9A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6418E1E8" w14:textId="77777777" w:rsidR="00785CBF" w:rsidRPr="00F11650" w:rsidRDefault="00785CB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99F6FE1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6493C21C" w14:textId="77777777" w:rsidR="00785CBF" w:rsidRPr="00F11650" w:rsidRDefault="00785CB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CBF" w:rsidRPr="00F11650" w14:paraId="162CE8EC" w14:textId="77777777">
        <w:tc>
          <w:tcPr>
            <w:tcW w:w="2156" w:type="pct"/>
          </w:tcPr>
          <w:p w14:paraId="459A035F" w14:textId="77777777" w:rsidR="00785CBF" w:rsidRPr="00F11650" w:rsidRDefault="00785CB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6" w:type="pct"/>
          </w:tcPr>
          <w:p w14:paraId="40803538" w14:textId="77777777" w:rsidR="00785CBF" w:rsidRPr="00F11650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8679CB" w14:textId="77777777" w:rsidR="00785CBF" w:rsidRPr="00F11650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EFB090E" w14:textId="77777777" w:rsidR="00785CBF" w:rsidRPr="00F11650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9753A6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B70E0FE" w14:textId="77777777" w:rsidR="00785CBF" w:rsidRPr="00F11650" w:rsidRDefault="00785CB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4745A60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EBBD025" w14:textId="77777777" w:rsidR="00785CBF" w:rsidRPr="00F11650" w:rsidRDefault="00785CB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CBF" w:rsidRPr="00F11650" w14:paraId="1F220E64" w14:textId="77777777">
        <w:tc>
          <w:tcPr>
            <w:tcW w:w="2156" w:type="pct"/>
          </w:tcPr>
          <w:p w14:paraId="53F0522A" w14:textId="77777777" w:rsidR="00785CBF" w:rsidRPr="00F11650" w:rsidRDefault="00785CB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6" w:type="pct"/>
          </w:tcPr>
          <w:p w14:paraId="458D0A72" w14:textId="77777777" w:rsidR="00785CBF" w:rsidRPr="00F11650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  <w:tc>
          <w:tcPr>
            <w:tcW w:w="147" w:type="pct"/>
          </w:tcPr>
          <w:p w14:paraId="4ED6948D" w14:textId="77777777" w:rsidR="00785CBF" w:rsidRPr="00F11650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90DB699" w14:textId="77777777" w:rsidR="00785CBF" w:rsidRPr="00F11650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7" w:type="pct"/>
          </w:tcPr>
          <w:p w14:paraId="3E22C919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789A2CA" w14:textId="77777777" w:rsidR="00785CBF" w:rsidRPr="00F11650" w:rsidRDefault="00785CB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  <w:tc>
          <w:tcPr>
            <w:tcW w:w="142" w:type="pct"/>
          </w:tcPr>
          <w:p w14:paraId="56371000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96DAA11" w14:textId="77777777" w:rsidR="00785CBF" w:rsidRPr="00F11650" w:rsidRDefault="00785CBF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</w:tr>
      <w:tr w:rsidR="00785CBF" w:rsidRPr="00F11650" w14:paraId="55343262" w14:textId="77777777">
        <w:tc>
          <w:tcPr>
            <w:tcW w:w="2156" w:type="pct"/>
          </w:tcPr>
          <w:p w14:paraId="788EDF5A" w14:textId="77777777" w:rsidR="00785CBF" w:rsidRPr="00F11650" w:rsidRDefault="00785CBF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ผลกระทบจากหุ้นที่ออกจำหน่ายเมื่อ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1C1B7569" w14:textId="77777777" w:rsidR="00785CBF" w:rsidRPr="00F11650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3FE68" w14:textId="77777777" w:rsidR="00785CBF" w:rsidRPr="00F11650" w:rsidRDefault="00785CBF">
            <w:pPr>
              <w:pStyle w:val="BodyText"/>
              <w:tabs>
                <w:tab w:val="decimal" w:pos="2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F3BDA3" w14:textId="77777777" w:rsidR="00785CBF" w:rsidRPr="00F11650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1BEF899" w14:textId="77777777" w:rsidR="00785CBF" w:rsidRPr="00F11650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53CC05" w14:textId="6890AF83" w:rsidR="00785CBF" w:rsidRPr="00F11650" w:rsidRDefault="00F13940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8,614</w:t>
            </w:r>
          </w:p>
        </w:tc>
        <w:tc>
          <w:tcPr>
            <w:tcW w:w="147" w:type="pct"/>
          </w:tcPr>
          <w:p w14:paraId="57C68567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5F892FC" w14:textId="77777777" w:rsidR="00785CBF" w:rsidRPr="00F11650" w:rsidRDefault="00785CB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2BD431" w14:textId="77777777" w:rsidR="00785CBF" w:rsidRPr="00F11650" w:rsidRDefault="00785CBF">
            <w:pPr>
              <w:pStyle w:val="BodyText"/>
              <w:tabs>
                <w:tab w:val="decimal" w:pos="2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8784561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90A4B17" w14:textId="77777777" w:rsidR="00785CBF" w:rsidRPr="00F11650" w:rsidRDefault="00785CBF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EF9BAD" w14:textId="5B47A608" w:rsidR="00785CBF" w:rsidRPr="00F11650" w:rsidRDefault="00F13940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8,614</w:t>
            </w:r>
          </w:p>
        </w:tc>
      </w:tr>
      <w:tr w:rsidR="00785CBF" w:rsidRPr="00F11650" w14:paraId="6E8E214A" w14:textId="77777777">
        <w:tc>
          <w:tcPr>
            <w:tcW w:w="2156" w:type="pct"/>
          </w:tcPr>
          <w:p w14:paraId="4E7DC13A" w14:textId="77777777" w:rsidR="00785CBF" w:rsidRPr="00F11650" w:rsidRDefault="00785CBF">
            <w:pPr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AAFED" w14:textId="77777777" w:rsidR="00785CBF" w:rsidRPr="00F11650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474,555</w:t>
            </w:r>
          </w:p>
        </w:tc>
        <w:tc>
          <w:tcPr>
            <w:tcW w:w="147" w:type="pct"/>
          </w:tcPr>
          <w:p w14:paraId="1CEBF97B" w14:textId="77777777" w:rsidR="00785CBF" w:rsidRPr="00F11650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EAA1E" w14:textId="3C72EA73" w:rsidR="00785CBF" w:rsidRPr="00F11650" w:rsidRDefault="00F13940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463,614</w:t>
            </w:r>
          </w:p>
        </w:tc>
        <w:tc>
          <w:tcPr>
            <w:tcW w:w="147" w:type="pct"/>
          </w:tcPr>
          <w:p w14:paraId="4A6110D9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02768" w14:textId="77777777" w:rsidR="00785CBF" w:rsidRPr="00F11650" w:rsidRDefault="00785CB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474,555</w:t>
            </w:r>
          </w:p>
        </w:tc>
        <w:tc>
          <w:tcPr>
            <w:tcW w:w="142" w:type="pct"/>
          </w:tcPr>
          <w:p w14:paraId="34847AB4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40E86" w14:textId="2F7C42D2" w:rsidR="00785CBF" w:rsidRPr="00F11650" w:rsidRDefault="00F13940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463,614</w:t>
            </w:r>
          </w:p>
        </w:tc>
      </w:tr>
      <w:tr w:rsidR="00785CBF" w:rsidRPr="00F11650" w14:paraId="7CB4FC0F" w14:textId="77777777">
        <w:tc>
          <w:tcPr>
            <w:tcW w:w="2156" w:type="pct"/>
          </w:tcPr>
          <w:p w14:paraId="5DA00253" w14:textId="77777777" w:rsidR="00785CBF" w:rsidRPr="00F11650" w:rsidRDefault="00785CB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636" w:type="pct"/>
            <w:tcBorders>
              <w:top w:val="double" w:sz="4" w:space="0" w:color="auto"/>
              <w:bottom w:val="single" w:sz="4" w:space="0" w:color="auto"/>
            </w:tcBorders>
          </w:tcPr>
          <w:p w14:paraId="5E862076" w14:textId="2DB9556A" w:rsidR="00785CBF" w:rsidRPr="00F11650" w:rsidRDefault="00F13940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3,275</w:t>
            </w:r>
          </w:p>
        </w:tc>
        <w:tc>
          <w:tcPr>
            <w:tcW w:w="147" w:type="pct"/>
          </w:tcPr>
          <w:p w14:paraId="5A9847CD" w14:textId="77777777" w:rsidR="00785CBF" w:rsidRPr="00F11650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single" w:sz="4" w:space="0" w:color="auto"/>
            </w:tcBorders>
          </w:tcPr>
          <w:p w14:paraId="1F0763C2" w14:textId="74B88520" w:rsidR="00785CBF" w:rsidRPr="00F11650" w:rsidRDefault="00F13940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78,439</w:t>
            </w:r>
          </w:p>
        </w:tc>
        <w:tc>
          <w:tcPr>
            <w:tcW w:w="147" w:type="pct"/>
          </w:tcPr>
          <w:p w14:paraId="798ACC9C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single" w:sz="4" w:space="0" w:color="auto"/>
            </w:tcBorders>
          </w:tcPr>
          <w:p w14:paraId="5CD87348" w14:textId="5B53010A" w:rsidR="00785CBF" w:rsidRPr="00F11650" w:rsidRDefault="00F13940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3,275</w:t>
            </w:r>
          </w:p>
        </w:tc>
        <w:tc>
          <w:tcPr>
            <w:tcW w:w="142" w:type="pct"/>
          </w:tcPr>
          <w:p w14:paraId="76CB7FAC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single" w:sz="4" w:space="0" w:color="auto"/>
            </w:tcBorders>
          </w:tcPr>
          <w:p w14:paraId="77EDE69D" w14:textId="3E062A88" w:rsidR="00785CBF" w:rsidRPr="00F11650" w:rsidRDefault="00F13940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78,4</w:t>
            </w:r>
            <w:r w:rsidR="00C409B2" w:rsidRPr="00F116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85CBF" w:rsidRPr="00F11650" w14:paraId="56751E71" w14:textId="77777777">
        <w:tc>
          <w:tcPr>
            <w:tcW w:w="2156" w:type="pct"/>
          </w:tcPr>
          <w:p w14:paraId="4636C25C" w14:textId="77777777" w:rsidR="00785CBF" w:rsidRPr="00F11650" w:rsidRDefault="00785CBF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B2774" w14:textId="781B3207" w:rsidR="00785CBF" w:rsidRPr="00F11650" w:rsidRDefault="00F13940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477,830</w:t>
            </w:r>
          </w:p>
        </w:tc>
        <w:tc>
          <w:tcPr>
            <w:tcW w:w="147" w:type="pct"/>
          </w:tcPr>
          <w:p w14:paraId="35B5536D" w14:textId="77777777" w:rsidR="00785CBF" w:rsidRPr="00F11650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E3E9D" w14:textId="7D9137C1" w:rsidR="00785CBF" w:rsidRPr="00F11650" w:rsidRDefault="00F13940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542,053</w:t>
            </w:r>
          </w:p>
        </w:tc>
        <w:tc>
          <w:tcPr>
            <w:tcW w:w="147" w:type="pct"/>
          </w:tcPr>
          <w:p w14:paraId="3CC4C17C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F9194" w14:textId="2E2FB8C1" w:rsidR="00785CBF" w:rsidRPr="00F11650" w:rsidRDefault="00F13940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477,830</w:t>
            </w:r>
          </w:p>
        </w:tc>
        <w:tc>
          <w:tcPr>
            <w:tcW w:w="142" w:type="pct"/>
          </w:tcPr>
          <w:p w14:paraId="18C0CB50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468CC" w14:textId="174F694F" w:rsidR="00785CBF" w:rsidRPr="00F11650" w:rsidRDefault="00F13940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542,053</w:t>
            </w:r>
          </w:p>
        </w:tc>
      </w:tr>
      <w:tr w:rsidR="00785CBF" w:rsidRPr="00F11650" w14:paraId="157A9DC2" w14:textId="77777777">
        <w:tc>
          <w:tcPr>
            <w:tcW w:w="2156" w:type="pct"/>
          </w:tcPr>
          <w:p w14:paraId="661DC810" w14:textId="77777777" w:rsidR="00785CBF" w:rsidRPr="00F11650" w:rsidRDefault="00785CB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1F91070C" w14:textId="77777777" w:rsidR="00785CBF" w:rsidRPr="00F11650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C82D28" w14:textId="77777777" w:rsidR="00785CBF" w:rsidRPr="00F11650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F790A2F" w14:textId="77777777" w:rsidR="00785CBF" w:rsidRPr="00F11650" w:rsidRDefault="00785CBF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887ED2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7C761EA5" w14:textId="77777777" w:rsidR="00785CBF" w:rsidRPr="00F11650" w:rsidRDefault="00785CB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A829068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5DEAD858" w14:textId="77777777" w:rsidR="00785CBF" w:rsidRPr="00F11650" w:rsidRDefault="00785CB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CBF" w:rsidRPr="00F11650" w14:paraId="09F55FDD" w14:textId="77777777">
        <w:tc>
          <w:tcPr>
            <w:tcW w:w="2156" w:type="pct"/>
          </w:tcPr>
          <w:p w14:paraId="1C02E3A3" w14:textId="77777777" w:rsidR="00785CBF" w:rsidRPr="00F11650" w:rsidRDefault="00785CB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35E3949F" w14:textId="66A9DD9B" w:rsidR="00785CBF" w:rsidRPr="00F11650" w:rsidRDefault="00785CBF">
            <w:pPr>
              <w:pStyle w:val="BodyText"/>
              <w:tabs>
                <w:tab w:val="decimal" w:pos="50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28624C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147" w:type="pct"/>
          </w:tcPr>
          <w:p w14:paraId="76C95846" w14:textId="77777777" w:rsidR="00785CBF" w:rsidRPr="00F11650" w:rsidRDefault="00785CBF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254C5E55" w14:textId="66D14AAF" w:rsidR="00785CBF" w:rsidRPr="00F11650" w:rsidRDefault="00785CBF">
            <w:pPr>
              <w:pStyle w:val="BodyText"/>
              <w:tabs>
                <w:tab w:val="decimal" w:pos="5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F13940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7DCBA1BE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0808DF14" w14:textId="3981ACA5" w:rsidR="00785CBF" w:rsidRPr="00F11650" w:rsidRDefault="00785CBF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F13940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5762A8DA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7EF4A1F0" w14:textId="1E286C80" w:rsidR="00785CBF" w:rsidRPr="00F11650" w:rsidRDefault="00785CBF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F13940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85CBF" w:rsidRPr="00F11650" w14:paraId="0E7B950B" w14:textId="77777777">
        <w:tc>
          <w:tcPr>
            <w:tcW w:w="2156" w:type="pct"/>
          </w:tcPr>
          <w:p w14:paraId="256B5583" w14:textId="77777777" w:rsidR="00785CBF" w:rsidRPr="00F11650" w:rsidRDefault="00785CB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(ปรับลด)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14:paraId="21BC4D38" w14:textId="5F9F7D41" w:rsidR="00785CBF" w:rsidRPr="00F11650" w:rsidRDefault="00785CBF">
            <w:pPr>
              <w:pStyle w:val="BodyText"/>
              <w:tabs>
                <w:tab w:val="decimal" w:pos="50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F13940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FEB33E3" w14:textId="77777777" w:rsidR="00785CBF" w:rsidRPr="00F11650" w:rsidRDefault="00785CBF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</w:tcPr>
          <w:p w14:paraId="0D325D71" w14:textId="3DD87E59" w:rsidR="00785CBF" w:rsidRPr="00F11650" w:rsidRDefault="00785CBF">
            <w:pPr>
              <w:pStyle w:val="BodyText"/>
              <w:tabs>
                <w:tab w:val="decimal" w:pos="5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F13940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0376096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double" w:sz="4" w:space="0" w:color="auto"/>
            </w:tcBorders>
          </w:tcPr>
          <w:p w14:paraId="47813E99" w14:textId="40C5D078" w:rsidR="00785CBF" w:rsidRPr="00F11650" w:rsidRDefault="00785CBF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F13940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444B40D5" w14:textId="77777777" w:rsidR="00785CBF" w:rsidRPr="00F11650" w:rsidRDefault="00785C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</w:tcPr>
          <w:p w14:paraId="16030FA3" w14:textId="77777777" w:rsidR="00785CBF" w:rsidRPr="00F11650" w:rsidRDefault="00785CBF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(0.02)</w:t>
            </w:r>
          </w:p>
        </w:tc>
      </w:tr>
    </w:tbl>
    <w:p w14:paraId="66D86FCD" w14:textId="1530FBEC" w:rsidR="00F13940" w:rsidRPr="00F11650" w:rsidRDefault="00F13940" w:rsidP="00785CBF">
      <w:pPr>
        <w:pStyle w:val="FSContent"/>
        <w:rPr>
          <w:rFonts w:asciiTheme="majorBidi" w:hAnsiTheme="majorBidi" w:cstheme="majorBidi"/>
          <w:lang w:val="en-US"/>
        </w:rPr>
      </w:pPr>
    </w:p>
    <w:p w14:paraId="133D3832" w14:textId="77777777" w:rsidR="00F13940" w:rsidRPr="00F11650" w:rsidRDefault="00F13940">
      <w:pPr>
        <w:rPr>
          <w:rFonts w:asciiTheme="majorBidi" w:hAnsiTheme="majorBidi" w:cstheme="majorBidi"/>
          <w:sz w:val="30"/>
          <w:szCs w:val="30"/>
          <w:lang w:eastAsia="x-none"/>
        </w:rPr>
      </w:pPr>
      <w:r w:rsidRPr="00F11650">
        <w:rPr>
          <w:rFonts w:asciiTheme="majorBidi" w:hAnsiTheme="majorBidi" w:cstheme="majorBidi"/>
        </w:rPr>
        <w:br w:type="page"/>
      </w:r>
    </w:p>
    <w:p w14:paraId="16DB2DD9" w14:textId="2B9ACBE6" w:rsidR="00C15D10" w:rsidRPr="00F11650" w:rsidRDefault="000D7C5B" w:rsidP="00C15D10">
      <w:pPr>
        <w:tabs>
          <w:tab w:val="left" w:pos="562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F11650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9</w:t>
      </w:r>
      <w:r w:rsidR="00C15D10" w:rsidRPr="00F11650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C15D10" w:rsidRPr="00F11650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ส่วนงานดำเนินงานและการจำแนกรายได้</w:t>
      </w:r>
    </w:p>
    <w:p w14:paraId="4412D98E" w14:textId="77777777" w:rsidR="002C4FD1" w:rsidRPr="00F11650" w:rsidRDefault="002C4FD1" w:rsidP="00785CBF">
      <w:pPr>
        <w:pStyle w:val="FSContent"/>
        <w:rPr>
          <w:rFonts w:asciiTheme="majorBidi" w:hAnsiTheme="majorBidi" w:cstheme="majorBidi"/>
          <w:lang w:val="en-US"/>
        </w:rPr>
      </w:pPr>
    </w:p>
    <w:p w14:paraId="257F4B81" w14:textId="38F5BC2F" w:rsidR="00742E5E" w:rsidRPr="00F11650" w:rsidRDefault="00A22181" w:rsidP="00742E5E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F11650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ผู้บริหารพิจารณาว่า</w:t>
      </w:r>
      <w:r w:rsidR="00334E2D" w:rsidRPr="00F11650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กลุ่มบริษัท</w:t>
      </w:r>
      <w:r w:rsidR="00EF75B1" w:rsidRPr="00F11650">
        <w:rPr>
          <w:rFonts w:asciiTheme="majorBidi" w:eastAsia="Cordia New" w:hAnsiTheme="majorBidi" w:cstheme="majorBidi"/>
          <w:sz w:val="30"/>
          <w:szCs w:val="30"/>
          <w:cs/>
        </w:rPr>
        <w:t>และ</w:t>
      </w:r>
      <w:r w:rsidRPr="00F11650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บริษัทมี </w:t>
      </w:r>
      <w:r w:rsidR="00FB529C" w:rsidRPr="00F11650">
        <w:rPr>
          <w:rFonts w:asciiTheme="majorBidi" w:eastAsia="Cordia New" w:hAnsiTheme="majorBidi" w:cstheme="majorBidi"/>
          <w:sz w:val="30"/>
          <w:szCs w:val="30"/>
          <w:lang w:val="en-GB"/>
        </w:rPr>
        <w:t>4</w:t>
      </w:r>
      <w:r w:rsidRPr="00F11650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ส่วนงานที่รายงาน ซึ่งเป็นหน่วยงานธุรกิจที่สำคัญของ</w:t>
      </w:r>
      <w:r w:rsidR="006526F7" w:rsidRPr="00F11650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F11650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หน่วยงานธุรกิจที่สำคัญนี้ผลิตสินค้า</w:t>
      </w:r>
      <w:r w:rsidR="00287B43" w:rsidRPr="00F11650"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t>และบริการ</w:t>
      </w:r>
      <w:r w:rsidRPr="00F11650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</w:t>
      </w:r>
      <w:r w:rsidR="006526F7" w:rsidRPr="00F11650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F11650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โดยสรุปมีดังนี้</w:t>
      </w:r>
    </w:p>
    <w:p w14:paraId="62DDB294" w14:textId="77777777" w:rsidR="00925A0C" w:rsidRPr="00F11650" w:rsidRDefault="00925A0C" w:rsidP="00742E5E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W w:w="8931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16"/>
        <w:gridCol w:w="7115"/>
      </w:tblGrid>
      <w:tr w:rsidR="00742E5E" w:rsidRPr="00F11650" w14:paraId="49F37BF3" w14:textId="77777777" w:rsidTr="004816D7">
        <w:trPr>
          <w:cantSplit/>
          <w:trHeight w:val="308"/>
        </w:trPr>
        <w:tc>
          <w:tcPr>
            <w:tcW w:w="1816" w:type="dxa"/>
          </w:tcPr>
          <w:p w14:paraId="1F8067B6" w14:textId="292C3D8F" w:rsidR="00742E5E" w:rsidRPr="00F11650" w:rsidRDefault="00742E5E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</w:t>
            </w:r>
            <w:r w:rsidR="00A22181" w:rsidRPr="00F1165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ที่รายงาน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F11650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115" w:type="dxa"/>
          </w:tcPr>
          <w:p w14:paraId="1C176E69" w14:textId="77777777" w:rsidR="00742E5E" w:rsidRPr="00F11650" w:rsidRDefault="00742E5E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 w:rsidRPr="00F11650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(OEM)</w:t>
            </w:r>
          </w:p>
        </w:tc>
      </w:tr>
      <w:tr w:rsidR="00742E5E" w:rsidRPr="00F11650" w14:paraId="7C34CC20" w14:textId="77777777" w:rsidTr="004816D7">
        <w:trPr>
          <w:cantSplit/>
          <w:trHeight w:val="300"/>
        </w:trPr>
        <w:tc>
          <w:tcPr>
            <w:tcW w:w="1816" w:type="dxa"/>
          </w:tcPr>
          <w:p w14:paraId="1CE6EFE6" w14:textId="5E214F76" w:rsidR="00742E5E" w:rsidRPr="00F11650" w:rsidRDefault="00742E5E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</w:t>
            </w:r>
            <w:r w:rsidR="00A22181" w:rsidRPr="00F1165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ที่รายงาน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F11650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115" w:type="dxa"/>
          </w:tcPr>
          <w:p w14:paraId="628DFD21" w14:textId="77777777" w:rsidR="00742E5E" w:rsidRPr="00F11650" w:rsidRDefault="00742E5E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 w:rsidRPr="00F11650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(Own brands)</w:t>
            </w:r>
          </w:p>
        </w:tc>
      </w:tr>
      <w:tr w:rsidR="003F6CCC" w:rsidRPr="00F11650" w14:paraId="5BFAACC3" w14:textId="77777777" w:rsidTr="004816D7">
        <w:trPr>
          <w:cantSplit/>
          <w:trHeight w:val="308"/>
        </w:trPr>
        <w:tc>
          <w:tcPr>
            <w:tcW w:w="1816" w:type="dxa"/>
          </w:tcPr>
          <w:p w14:paraId="0B4CA9DE" w14:textId="20ED98A6" w:rsidR="003F6CCC" w:rsidRPr="00F11650" w:rsidRDefault="003F6CCC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ส่วนงานที่รายงาน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F11650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115" w:type="dxa"/>
          </w:tcPr>
          <w:p w14:paraId="171D5961" w14:textId="0D81EEE1" w:rsidR="003F6CCC" w:rsidRPr="00F11650" w:rsidRDefault="003F6CCC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น้ำยาและอุปกรณ์ที่เกี่ยวกับการฟอกไต</w:t>
            </w:r>
          </w:p>
        </w:tc>
      </w:tr>
      <w:tr w:rsidR="009606EB" w:rsidRPr="00F11650" w14:paraId="6ADC398F" w14:textId="77777777" w:rsidTr="004816D7">
        <w:trPr>
          <w:cantSplit/>
          <w:trHeight w:val="308"/>
        </w:trPr>
        <w:tc>
          <w:tcPr>
            <w:tcW w:w="1816" w:type="dxa"/>
          </w:tcPr>
          <w:p w14:paraId="31CFC610" w14:textId="7C9400E8" w:rsidR="009606EB" w:rsidRPr="00F11650" w:rsidRDefault="009606EB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ส่วนงานที่รายงาน 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115" w:type="dxa"/>
          </w:tcPr>
          <w:p w14:paraId="0AEE165A" w14:textId="017C50B0" w:rsidR="009606EB" w:rsidRPr="00F11650" w:rsidRDefault="009606EB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</w:t>
            </w:r>
            <w:r w:rsidR="00B13864" w:rsidRPr="00F116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</w:t>
            </w:r>
            <w:r w:rsidRPr="00F116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รับจ้างวิจัยผลิตภัณฑ์</w:t>
            </w:r>
            <w:r w:rsidR="00B13864" w:rsidRPr="00F116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และ</w:t>
            </w:r>
            <w:r w:rsidRPr="00F116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จัดฝึกอบรมเกี่ยวกับผลิตภัณฑ์เพื่อสุขภาพ</w:t>
            </w:r>
          </w:p>
        </w:tc>
      </w:tr>
    </w:tbl>
    <w:p w14:paraId="5C4BF434" w14:textId="77777777" w:rsidR="003A1DA7" w:rsidRPr="00F11650" w:rsidRDefault="003A1DA7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74AFDBA6" w14:textId="0BC5119D" w:rsidR="00A22181" w:rsidRPr="00F11650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F11650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 w:rsidRPr="00F11650">
        <w:rPr>
          <w:rFonts w:asciiTheme="majorBidi" w:eastAsia="Cordia New" w:hAnsiTheme="majorBidi" w:cstheme="majorBidi"/>
          <w:sz w:val="30"/>
          <w:szCs w:val="30"/>
          <w:lang w:val="en-GB"/>
        </w:rPr>
        <w:t>256</w:t>
      </w:r>
      <w:r w:rsidR="007F6B57" w:rsidRPr="00F11650">
        <w:rPr>
          <w:rFonts w:asciiTheme="majorBidi" w:eastAsia="Cordia New" w:hAnsiTheme="majorBidi" w:cstheme="majorBidi"/>
          <w:sz w:val="30"/>
          <w:szCs w:val="30"/>
          <w:lang w:val="en-GB"/>
        </w:rPr>
        <w:t>7</w:t>
      </w:r>
      <w:r w:rsidRPr="00F11650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หรือ </w:t>
      </w:r>
      <w:r w:rsidRPr="00F11650">
        <w:rPr>
          <w:rFonts w:asciiTheme="majorBidi" w:eastAsia="Cordia New" w:hAnsiTheme="majorBidi" w:cstheme="majorBidi"/>
          <w:sz w:val="30"/>
          <w:szCs w:val="30"/>
          <w:lang w:val="en-GB"/>
        </w:rPr>
        <w:t>256</w:t>
      </w:r>
      <w:r w:rsidR="007F6B57" w:rsidRPr="00F11650">
        <w:rPr>
          <w:rFonts w:asciiTheme="majorBidi" w:eastAsia="Cordia New" w:hAnsiTheme="majorBidi" w:cstheme="majorBidi"/>
          <w:sz w:val="30"/>
          <w:szCs w:val="30"/>
          <w:lang w:val="en-GB"/>
        </w:rPr>
        <w:t>6</w:t>
      </w:r>
    </w:p>
    <w:p w14:paraId="198A6026" w14:textId="77777777" w:rsidR="00A22181" w:rsidRPr="00F11650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6C975A8F" w14:textId="5F8CFECC" w:rsidR="00A22181" w:rsidRPr="00F11650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F11650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270430" w:rsidRPr="00F11650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F11650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057A081A" w14:textId="77777777" w:rsidR="00A22181" w:rsidRPr="00F11650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0CEC7EA1" w14:textId="6C4DDC69" w:rsidR="00C46FC3" w:rsidRPr="00F11650" w:rsidRDefault="00742E5E" w:rsidP="00481E9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11650">
        <w:rPr>
          <w:rFonts w:asciiTheme="majorBidi" w:hAnsiTheme="majorBidi" w:cstheme="majorBidi"/>
          <w:sz w:val="30"/>
          <w:szCs w:val="30"/>
          <w:cs/>
          <w:lang w:val="en-GB"/>
        </w:rPr>
        <w:t>รายได้หลักของ</w:t>
      </w:r>
      <w:r w:rsidR="006526F7" w:rsidRPr="00F11650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F11650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="00EF75B1" w:rsidRPr="00F11650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="00334E2D" w:rsidRPr="00F11650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F11650">
        <w:rPr>
          <w:rFonts w:asciiTheme="majorBidi" w:hAnsiTheme="majorBidi" w:cstheme="majorBidi"/>
          <w:sz w:val="30"/>
          <w:szCs w:val="30"/>
          <w:cs/>
          <w:lang w:val="en-GB"/>
        </w:rPr>
        <w:t>ได้มาจากรายได้จากสัญญาที่ทำกับลูกค้า และรับรู้รายได้ ณ เวลาหนึ่ง</w:t>
      </w:r>
    </w:p>
    <w:p w14:paraId="34168091" w14:textId="77777777" w:rsidR="00983AAD" w:rsidRPr="00F11650" w:rsidRDefault="00983AAD" w:rsidP="00481E9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E1F1FEA" w14:textId="752AFB02" w:rsidR="00C46FC3" w:rsidRPr="00F11650" w:rsidRDefault="00C46FC3" w:rsidP="00742E5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C46FC3" w:rsidRPr="00F11650" w:rsidSect="00B36A89">
          <w:headerReference w:type="default" r:id="rId11"/>
          <w:footerReference w:type="default" r:id="rId12"/>
          <w:pgSz w:w="11909" w:h="16834" w:code="9"/>
          <w:pgMar w:top="691" w:right="1379" w:bottom="576" w:left="1152" w:header="720" w:footer="720" w:gutter="0"/>
          <w:pgNumType w:start="14"/>
          <w:cols w:space="720"/>
          <w:docGrid w:linePitch="245"/>
        </w:sectPr>
      </w:pPr>
    </w:p>
    <w:tbl>
      <w:tblPr>
        <w:tblW w:w="4836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4051"/>
        <w:gridCol w:w="1515"/>
        <w:gridCol w:w="247"/>
        <w:gridCol w:w="1512"/>
        <w:gridCol w:w="253"/>
        <w:gridCol w:w="1509"/>
        <w:gridCol w:w="253"/>
        <w:gridCol w:w="1512"/>
        <w:gridCol w:w="236"/>
        <w:gridCol w:w="1377"/>
        <w:gridCol w:w="250"/>
        <w:gridCol w:w="1338"/>
      </w:tblGrid>
      <w:tr w:rsidR="00C318E3" w:rsidRPr="00F11650" w14:paraId="1A613BF8" w14:textId="144DC585" w:rsidTr="00C318E3">
        <w:trPr>
          <w:trHeight w:val="451"/>
        </w:trPr>
        <w:tc>
          <w:tcPr>
            <w:tcW w:w="1441" w:type="pct"/>
          </w:tcPr>
          <w:p w14:paraId="43BD065B" w14:textId="77777777" w:rsidR="00C318E3" w:rsidRPr="00F11650" w:rsidRDefault="00C318E3" w:rsidP="00F949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2" w:name="_Hlk150282703"/>
          </w:p>
        </w:tc>
        <w:tc>
          <w:tcPr>
            <w:tcW w:w="3559" w:type="pct"/>
            <w:gridSpan w:val="11"/>
          </w:tcPr>
          <w:p w14:paraId="069F46BA" w14:textId="40DA9522" w:rsidR="00C318E3" w:rsidRPr="00F11650" w:rsidRDefault="00C318E3" w:rsidP="00F949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A1CAC" w:rsidRPr="00F11650" w14:paraId="70ADBBE5" w14:textId="27690505" w:rsidTr="00C318E3">
        <w:trPr>
          <w:trHeight w:val="451"/>
        </w:trPr>
        <w:tc>
          <w:tcPr>
            <w:tcW w:w="1441" w:type="pct"/>
          </w:tcPr>
          <w:p w14:paraId="3C204B9C" w14:textId="77777777" w:rsidR="00CA6D94" w:rsidRPr="00F11650" w:rsidRDefault="00CA6D94" w:rsidP="00403A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1F46588F" w14:textId="3C4FAF54" w:rsidR="005560F0" w:rsidRPr="00F11650" w:rsidRDefault="005560F0" w:rsidP="00403A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5B3639" w:rsidRPr="00F116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</w:tc>
        <w:tc>
          <w:tcPr>
            <w:tcW w:w="539" w:type="pct"/>
            <w:vAlign w:val="bottom"/>
          </w:tcPr>
          <w:p w14:paraId="68C03A04" w14:textId="77777777" w:rsidR="005560F0" w:rsidRPr="00F11650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8" w:type="pct"/>
            <w:vAlign w:val="bottom"/>
          </w:tcPr>
          <w:p w14:paraId="317EA404" w14:textId="77777777" w:rsidR="005560F0" w:rsidRPr="00F11650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6266EAE4" w14:textId="77777777" w:rsidR="005560F0" w:rsidRPr="00F11650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0" w:type="pct"/>
            <w:vAlign w:val="bottom"/>
          </w:tcPr>
          <w:p w14:paraId="214E2AEF" w14:textId="77777777" w:rsidR="005560F0" w:rsidRPr="00F11650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vAlign w:val="bottom"/>
          </w:tcPr>
          <w:p w14:paraId="4ED1E133" w14:textId="64E5AA58" w:rsidR="005560F0" w:rsidRPr="00F11650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0" w:type="pct"/>
            <w:vAlign w:val="bottom"/>
          </w:tcPr>
          <w:p w14:paraId="64B93B37" w14:textId="77777777" w:rsidR="005560F0" w:rsidRPr="00F11650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55223337" w14:textId="18388B01" w:rsidR="005560F0" w:rsidRPr="00F11650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4" w:type="pct"/>
          </w:tcPr>
          <w:p w14:paraId="06BE5347" w14:textId="77777777" w:rsidR="005560F0" w:rsidRPr="00F11650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14:paraId="31219715" w14:textId="38FE16D2" w:rsidR="005560F0" w:rsidRPr="00F11650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89" w:type="pct"/>
          </w:tcPr>
          <w:p w14:paraId="70B93910" w14:textId="77777777" w:rsidR="005560F0" w:rsidRPr="00F11650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" w:type="pct"/>
            <w:vAlign w:val="bottom"/>
          </w:tcPr>
          <w:p w14:paraId="02F2542E" w14:textId="38182DCA" w:rsidR="005560F0" w:rsidRPr="00F11650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A1CAC" w:rsidRPr="00F11650" w14:paraId="3FFC02E9" w14:textId="25942781" w:rsidTr="00C318E3">
        <w:trPr>
          <w:trHeight w:val="451"/>
        </w:trPr>
        <w:tc>
          <w:tcPr>
            <w:tcW w:w="1441" w:type="pct"/>
          </w:tcPr>
          <w:p w14:paraId="540E3408" w14:textId="1A95F633" w:rsidR="005560F0" w:rsidRPr="00F11650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5B3639"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0 </w:t>
            </w:r>
            <w:r w:rsidR="005B3639" w:rsidRPr="00F116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539" w:type="pct"/>
          </w:tcPr>
          <w:p w14:paraId="3FEEE9DA" w14:textId="5F73B210" w:rsidR="005560F0" w:rsidRPr="00F11650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F1165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8" w:type="pct"/>
          </w:tcPr>
          <w:p w14:paraId="4B8E2CF5" w14:textId="77777777" w:rsidR="005560F0" w:rsidRPr="00F11650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85F87E6" w14:textId="6BCF05E5" w:rsidR="005560F0" w:rsidRPr="00F11650" w:rsidRDefault="007F6B57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0" w:type="pct"/>
          </w:tcPr>
          <w:p w14:paraId="73ED54AC" w14:textId="77777777" w:rsidR="005560F0" w:rsidRPr="00F11650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2D64DAE" w14:textId="45A29986" w:rsidR="005560F0" w:rsidRPr="00F11650" w:rsidRDefault="007F6B57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0" w:type="pct"/>
          </w:tcPr>
          <w:p w14:paraId="226F0E83" w14:textId="77777777" w:rsidR="005560F0" w:rsidRPr="00F11650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A671171" w14:textId="4B1C61A4" w:rsidR="005560F0" w:rsidRPr="00F11650" w:rsidRDefault="007F6B57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4" w:type="pct"/>
          </w:tcPr>
          <w:p w14:paraId="27963332" w14:textId="77777777" w:rsidR="005560F0" w:rsidRPr="00F11650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14:paraId="198C8CA3" w14:textId="293CFB26" w:rsidR="005560F0" w:rsidRPr="00F11650" w:rsidRDefault="007F6B57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9" w:type="pct"/>
          </w:tcPr>
          <w:p w14:paraId="7D74FAFE" w14:textId="77777777" w:rsidR="005560F0" w:rsidRPr="00F11650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</w:tcPr>
          <w:p w14:paraId="3FBC3B95" w14:textId="0AC1BD28" w:rsidR="005560F0" w:rsidRPr="00F11650" w:rsidRDefault="007F6B57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07A07" w:rsidRPr="00F11650" w14:paraId="227546D5" w14:textId="77777777" w:rsidTr="00A82584">
        <w:trPr>
          <w:trHeight w:val="451"/>
        </w:trPr>
        <w:tc>
          <w:tcPr>
            <w:tcW w:w="1441" w:type="pct"/>
          </w:tcPr>
          <w:p w14:paraId="330EE969" w14:textId="77777777" w:rsidR="00707A07" w:rsidRPr="00F11650" w:rsidRDefault="00707A07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9" w:type="pct"/>
            <w:gridSpan w:val="11"/>
          </w:tcPr>
          <w:p w14:paraId="5E1D3B35" w14:textId="77777777" w:rsidR="00707A07" w:rsidRPr="00F11650" w:rsidRDefault="00707A07" w:rsidP="00BF1F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1CAC" w:rsidRPr="00F11650" w14:paraId="14EA7318" w14:textId="2AE6A70A" w:rsidTr="00C318E3">
        <w:trPr>
          <w:trHeight w:val="451"/>
        </w:trPr>
        <w:tc>
          <w:tcPr>
            <w:tcW w:w="1441" w:type="pct"/>
          </w:tcPr>
          <w:p w14:paraId="6C7EA5D3" w14:textId="200F6BFE" w:rsidR="005560F0" w:rsidRPr="00F11650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39" w:type="pct"/>
          </w:tcPr>
          <w:p w14:paraId="51AC921A" w14:textId="2FDD27AA" w:rsidR="005560F0" w:rsidRPr="00F11650" w:rsidRDefault="00C318E3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214367" w:rsidRPr="00F1165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14367" w:rsidRPr="00F11650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88" w:type="pct"/>
          </w:tcPr>
          <w:p w14:paraId="646DD26C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</w:tcPr>
          <w:p w14:paraId="642E7769" w14:textId="6FA4E960" w:rsidR="005560F0" w:rsidRPr="00F11650" w:rsidRDefault="00C318E3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149,</w:t>
            </w:r>
            <w:r w:rsidR="00214367"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451</w:t>
            </w:r>
          </w:p>
        </w:tc>
        <w:tc>
          <w:tcPr>
            <w:tcW w:w="90" w:type="pct"/>
          </w:tcPr>
          <w:p w14:paraId="65A7F2D9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7" w:type="pct"/>
          </w:tcPr>
          <w:p w14:paraId="771C6AC3" w14:textId="6424DE03" w:rsidR="005560F0" w:rsidRPr="00F11650" w:rsidRDefault="00C318E3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60,379</w:t>
            </w:r>
          </w:p>
        </w:tc>
        <w:tc>
          <w:tcPr>
            <w:tcW w:w="90" w:type="pct"/>
          </w:tcPr>
          <w:p w14:paraId="1838A551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4729E357" w14:textId="7BCF5197" w:rsidR="005560F0" w:rsidRPr="00F11650" w:rsidRDefault="00834C41" w:rsidP="004F05E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1,80</w:t>
            </w:r>
            <w:r w:rsidR="00214367"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84" w:type="pct"/>
          </w:tcPr>
          <w:p w14:paraId="141031F5" w14:textId="77777777" w:rsidR="005560F0" w:rsidRPr="00F11650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502ACC3F" w14:textId="09587E0B" w:rsidR="005560F0" w:rsidRPr="00F11650" w:rsidRDefault="00834C41" w:rsidP="004F05E5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214367"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214367"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033</w:t>
            </w:r>
          </w:p>
        </w:tc>
        <w:tc>
          <w:tcPr>
            <w:tcW w:w="89" w:type="pct"/>
          </w:tcPr>
          <w:p w14:paraId="0E654B0D" w14:textId="77777777" w:rsidR="005560F0" w:rsidRPr="00F11650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6DA2F290" w14:textId="296F62D3" w:rsidR="005560F0" w:rsidRPr="00F11650" w:rsidRDefault="00834C41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355,</w:t>
            </w:r>
            <w:r w:rsidR="0028624C"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086</w:t>
            </w:r>
          </w:p>
        </w:tc>
      </w:tr>
      <w:tr w:rsidR="000A1CAC" w:rsidRPr="00F11650" w14:paraId="33173D84" w14:textId="1F40668A" w:rsidTr="00C318E3">
        <w:trPr>
          <w:trHeight w:val="451"/>
        </w:trPr>
        <w:tc>
          <w:tcPr>
            <w:tcW w:w="1441" w:type="pct"/>
          </w:tcPr>
          <w:p w14:paraId="7973183B" w14:textId="550A4400" w:rsidR="005560F0" w:rsidRPr="00F11650" w:rsidRDefault="005560F0" w:rsidP="00BF1F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3F619D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3F619D" w:rsidRPr="00F116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4F758B11" w14:textId="5AF6247E" w:rsidR="005560F0" w:rsidRPr="00F11650" w:rsidRDefault="00214367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</w:t>
            </w:r>
            <w:r w:rsidR="00C318E3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,5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46</w:t>
            </w:r>
          </w:p>
        </w:tc>
        <w:tc>
          <w:tcPr>
            <w:tcW w:w="88" w:type="pct"/>
          </w:tcPr>
          <w:p w14:paraId="6B64D9EC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092F45" w14:textId="72452C05" w:rsidR="005560F0" w:rsidRPr="00F11650" w:rsidRDefault="00C318E3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48,</w:t>
            </w:r>
            <w:r w:rsidR="00214367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294</w:t>
            </w:r>
          </w:p>
        </w:tc>
        <w:tc>
          <w:tcPr>
            <w:tcW w:w="90" w:type="pct"/>
          </w:tcPr>
          <w:p w14:paraId="56671958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4C443669" w14:textId="73B0F03F" w:rsidR="005560F0" w:rsidRPr="00F11650" w:rsidRDefault="00834C41" w:rsidP="00BF1FF0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9,18</w:t>
            </w:r>
            <w:r w:rsidR="00214367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90" w:type="pct"/>
          </w:tcPr>
          <w:p w14:paraId="6FE83421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750E4733" w14:textId="2EA55006" w:rsidR="005560F0" w:rsidRPr="00F11650" w:rsidRDefault="00891761" w:rsidP="00BF1FF0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834C41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1,075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84" w:type="pct"/>
          </w:tcPr>
          <w:p w14:paraId="190DB4B1" w14:textId="77777777" w:rsidR="005560F0" w:rsidRPr="00F11650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3A24DBF6" w14:textId="30C26AF9" w:rsidR="005560F0" w:rsidRPr="00F11650" w:rsidRDefault="00214367" w:rsidP="001241AE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1,260</w:t>
            </w:r>
          </w:p>
        </w:tc>
        <w:tc>
          <w:tcPr>
            <w:tcW w:w="89" w:type="pct"/>
          </w:tcPr>
          <w:p w14:paraId="27BDBE05" w14:textId="77777777" w:rsidR="005560F0" w:rsidRPr="00F11650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14:paraId="04AA8917" w14:textId="4826A2EC" w:rsidR="005560F0" w:rsidRPr="00F11650" w:rsidRDefault="00834C41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77,</w:t>
            </w:r>
            <w:r w:rsidR="0028624C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207</w:t>
            </w:r>
          </w:p>
        </w:tc>
      </w:tr>
      <w:tr w:rsidR="000A1CAC" w:rsidRPr="00F11650" w14:paraId="310CF3E7" w14:textId="1D59D960" w:rsidTr="00C318E3">
        <w:trPr>
          <w:trHeight w:val="451"/>
        </w:trPr>
        <w:tc>
          <w:tcPr>
            <w:tcW w:w="1441" w:type="pct"/>
          </w:tcPr>
          <w:p w14:paraId="5ED4FE01" w14:textId="77777777" w:rsidR="005560F0" w:rsidRPr="00F11650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7D7ADC82" w14:textId="77777777" w:rsidR="005560F0" w:rsidRPr="00F11650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6D6A71B1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4592FC66" w14:textId="77777777" w:rsidR="005560F0" w:rsidRPr="00F11650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32E9ACF2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725F68CC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1445B0F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6BC12033" w14:textId="77777777" w:rsidR="005560F0" w:rsidRPr="00F11650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5FC615A1" w14:textId="77777777" w:rsidR="005560F0" w:rsidRPr="00F11650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12430B16" w14:textId="3DD998C2" w:rsidR="005560F0" w:rsidRPr="00F11650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7B60CBFD" w14:textId="77777777" w:rsidR="005560F0" w:rsidRPr="00F11650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1AF4FD30" w14:textId="77777777" w:rsidR="005560F0" w:rsidRPr="00F11650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CAC" w:rsidRPr="00F11650" w14:paraId="7878EDE8" w14:textId="43A1CE96" w:rsidTr="00C318E3">
        <w:trPr>
          <w:trHeight w:val="451"/>
        </w:trPr>
        <w:tc>
          <w:tcPr>
            <w:tcW w:w="1441" w:type="pct"/>
          </w:tcPr>
          <w:p w14:paraId="58F5C580" w14:textId="77777777" w:rsidR="005560F0" w:rsidRPr="00F11650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39" w:type="pct"/>
          </w:tcPr>
          <w:p w14:paraId="0ABBB7A4" w14:textId="77777777" w:rsidR="005560F0" w:rsidRPr="00F11650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5E80D070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9121CCE" w14:textId="77777777" w:rsidR="005560F0" w:rsidRPr="00F11650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26E7E4FA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7241BCA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6F4AF869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0D8308B" w14:textId="77777777" w:rsidR="005560F0" w:rsidRPr="00F11650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10BCCAE8" w14:textId="77777777" w:rsidR="005560F0" w:rsidRPr="00F11650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2A28C0CB" w14:textId="4D38A272" w:rsidR="005560F0" w:rsidRPr="00F11650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55D427BA" w14:textId="77777777" w:rsidR="005560F0" w:rsidRPr="00F11650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317F3A84" w14:textId="5C02BE64" w:rsidR="005560F0" w:rsidRPr="00F11650" w:rsidRDefault="00834C41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3,670</w:t>
            </w:r>
          </w:p>
        </w:tc>
      </w:tr>
      <w:tr w:rsidR="000A1CAC" w:rsidRPr="00F11650" w14:paraId="424D231D" w14:textId="78F4B49D" w:rsidTr="00C318E3">
        <w:trPr>
          <w:trHeight w:val="451"/>
        </w:trPr>
        <w:tc>
          <w:tcPr>
            <w:tcW w:w="1441" w:type="pct"/>
          </w:tcPr>
          <w:p w14:paraId="524BC608" w14:textId="77777777" w:rsidR="005560F0" w:rsidRPr="00F11650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39" w:type="pct"/>
          </w:tcPr>
          <w:p w14:paraId="68243356" w14:textId="77777777" w:rsidR="005560F0" w:rsidRPr="00F11650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4FD252D7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4D81AFF4" w14:textId="77777777" w:rsidR="005560F0" w:rsidRPr="00F11650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348128A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3C2670E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3F87BFA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77AC768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412FA781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6EB8CAE8" w14:textId="35C0D171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21CF80EA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5EC1E2FE" w14:textId="0D4507D6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28624C"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56,194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A1CAC" w:rsidRPr="00F11650" w14:paraId="4021999A" w14:textId="72816F60" w:rsidTr="00C318E3">
        <w:trPr>
          <w:trHeight w:val="451"/>
        </w:trPr>
        <w:tc>
          <w:tcPr>
            <w:tcW w:w="1980" w:type="pct"/>
            <w:gridSpan w:val="2"/>
          </w:tcPr>
          <w:p w14:paraId="693FEAA3" w14:textId="625E7B40" w:rsidR="005560F0" w:rsidRPr="00F11650" w:rsidRDefault="005560F0" w:rsidP="00BF1FF0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ขาดทุนจากการด้อยค่าซึ่งเป็นไปตาม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88" w:type="pct"/>
          </w:tcPr>
          <w:p w14:paraId="54196779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6DA37B40" w14:textId="77777777" w:rsidR="005560F0" w:rsidRPr="00F11650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33BC2E7A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54FCB45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13604CF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7EB84ACD" w14:textId="77777777" w:rsidR="005560F0" w:rsidRPr="00F11650" w:rsidRDefault="005560F0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205502FE" w14:textId="77777777" w:rsidR="005560F0" w:rsidRPr="00F11650" w:rsidRDefault="005560F0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14:paraId="406364DF" w14:textId="03E5C220" w:rsidR="005560F0" w:rsidRPr="00F11650" w:rsidRDefault="005560F0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17CA5A8F" w14:textId="77777777" w:rsidR="005560F0" w:rsidRPr="00F11650" w:rsidRDefault="005560F0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</w:tcPr>
          <w:p w14:paraId="6A9AAC1C" w14:textId="37D89F7A" w:rsidR="005560F0" w:rsidRPr="00F11650" w:rsidRDefault="00834C41" w:rsidP="00834C4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(57)</w:t>
            </w:r>
          </w:p>
        </w:tc>
      </w:tr>
      <w:tr w:rsidR="00355715" w:rsidRPr="00F11650" w14:paraId="3ADDCCB9" w14:textId="77777777" w:rsidTr="00C318E3">
        <w:trPr>
          <w:trHeight w:val="451"/>
        </w:trPr>
        <w:tc>
          <w:tcPr>
            <w:tcW w:w="1980" w:type="pct"/>
            <w:gridSpan w:val="2"/>
          </w:tcPr>
          <w:p w14:paraId="72A02C6F" w14:textId="067AB31A" w:rsidR="00355715" w:rsidRPr="00F11650" w:rsidRDefault="00355715" w:rsidP="00BF1FF0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7E7F68"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ในเงินลงทุนในบริษัทร่วม</w:t>
            </w:r>
          </w:p>
        </w:tc>
        <w:tc>
          <w:tcPr>
            <w:tcW w:w="88" w:type="pct"/>
          </w:tcPr>
          <w:p w14:paraId="05D59431" w14:textId="77777777" w:rsidR="00355715" w:rsidRPr="00F11650" w:rsidRDefault="0035571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6DA2C4A2" w14:textId="77777777" w:rsidR="00355715" w:rsidRPr="00F11650" w:rsidRDefault="00355715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185E7AD5" w14:textId="77777777" w:rsidR="00355715" w:rsidRPr="00F11650" w:rsidRDefault="0035571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B9AFA24" w14:textId="77777777" w:rsidR="00355715" w:rsidRPr="00F11650" w:rsidRDefault="0035571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37B4333" w14:textId="77777777" w:rsidR="00355715" w:rsidRPr="00F11650" w:rsidRDefault="0035571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ACDA26B" w14:textId="77777777" w:rsidR="00355715" w:rsidRPr="00F11650" w:rsidRDefault="00355715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2DDCA0C3" w14:textId="77777777" w:rsidR="00355715" w:rsidRPr="00F11650" w:rsidRDefault="00355715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14:paraId="04103408" w14:textId="77777777" w:rsidR="00355715" w:rsidRPr="00F11650" w:rsidRDefault="00355715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7CA8CC8D" w14:textId="77777777" w:rsidR="00355715" w:rsidRPr="00F11650" w:rsidRDefault="00355715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</w:tcPr>
          <w:p w14:paraId="72BC3F85" w14:textId="3049901F" w:rsidR="00355715" w:rsidRPr="00F11650" w:rsidRDefault="00313A4D" w:rsidP="004F05E5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4C41"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2,640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A1CAC" w:rsidRPr="00F11650" w14:paraId="5F8FFD3B" w14:textId="4AC9A04A" w:rsidTr="00C318E3">
        <w:trPr>
          <w:trHeight w:val="451"/>
        </w:trPr>
        <w:tc>
          <w:tcPr>
            <w:tcW w:w="1441" w:type="pct"/>
          </w:tcPr>
          <w:p w14:paraId="4E8F2F70" w14:textId="77777777" w:rsidR="005560F0" w:rsidRPr="00F11650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39" w:type="pct"/>
          </w:tcPr>
          <w:p w14:paraId="0D7EDE52" w14:textId="77777777" w:rsidR="005560F0" w:rsidRPr="00F11650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5723B64C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68301F6E" w14:textId="77777777" w:rsidR="005560F0" w:rsidRPr="00F11650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1932A4F1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ECC2073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805D2D6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CEB96BB" w14:textId="77777777" w:rsidR="005560F0" w:rsidRPr="00F11650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2D28EDDB" w14:textId="77777777" w:rsidR="005560F0" w:rsidRPr="00F11650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12764DB6" w14:textId="78609B0B" w:rsidR="005560F0" w:rsidRPr="00F11650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42C10B7B" w14:textId="77777777" w:rsidR="005560F0" w:rsidRPr="00F11650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341702DC" w14:textId="012829D2" w:rsidR="005560F0" w:rsidRPr="00F11650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34C41"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8,404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A1CAC" w:rsidRPr="00F11650" w14:paraId="6C6D4D1E" w14:textId="71D592CD" w:rsidTr="00C318E3">
        <w:trPr>
          <w:trHeight w:val="451"/>
        </w:trPr>
        <w:tc>
          <w:tcPr>
            <w:tcW w:w="1441" w:type="pct"/>
          </w:tcPr>
          <w:p w14:paraId="31F2B087" w14:textId="10FD5DB7" w:rsidR="005560F0" w:rsidRPr="00F11650" w:rsidRDefault="0039074B" w:rsidP="00BF1F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5560F0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39" w:type="pct"/>
          </w:tcPr>
          <w:p w14:paraId="1BABFB31" w14:textId="77777777" w:rsidR="005560F0" w:rsidRPr="00F11650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2FD04870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A20D4F" w14:textId="77777777" w:rsidR="005560F0" w:rsidRPr="00F11650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69E57467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51388B2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96FFADF" w14:textId="77777777" w:rsidR="005560F0" w:rsidRPr="00F11650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5085B4B" w14:textId="77777777" w:rsidR="005560F0" w:rsidRPr="00F11650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411F0F81" w14:textId="77777777" w:rsidR="005560F0" w:rsidRPr="00F11650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27F7E733" w14:textId="1639C3F3" w:rsidR="005560F0" w:rsidRPr="00F11650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3E65CB46" w14:textId="77777777" w:rsidR="005560F0" w:rsidRPr="00F11650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</w:tcPr>
          <w:p w14:paraId="296DBD5B" w14:textId="2C4A56E3" w:rsidR="005560F0" w:rsidRPr="00F11650" w:rsidRDefault="00834C41" w:rsidP="000B2DEB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13,</w:t>
            </w:r>
            <w:r w:rsidR="0028624C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582</w:t>
            </w:r>
          </w:p>
        </w:tc>
      </w:tr>
      <w:bookmarkEnd w:id="2"/>
    </w:tbl>
    <w:p w14:paraId="13068F91" w14:textId="66A9C4B5" w:rsidR="00AB7BD9" w:rsidRPr="00F11650" w:rsidRDefault="00AB7BD9" w:rsidP="0039074B">
      <w:pPr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9EC3623" w14:textId="77777777" w:rsidR="00AB7BD9" w:rsidRPr="00F11650" w:rsidRDefault="00AB7BD9" w:rsidP="0039074B">
      <w:pPr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F11650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br w:type="page"/>
      </w:r>
    </w:p>
    <w:tbl>
      <w:tblPr>
        <w:tblW w:w="4803" w:type="pct"/>
        <w:tblInd w:w="639" w:type="dxa"/>
        <w:tblLayout w:type="fixed"/>
        <w:tblLook w:val="0000" w:firstRow="0" w:lastRow="0" w:firstColumn="0" w:lastColumn="0" w:noHBand="0" w:noVBand="0"/>
      </w:tblPr>
      <w:tblGrid>
        <w:gridCol w:w="4032"/>
        <w:gridCol w:w="1519"/>
        <w:gridCol w:w="251"/>
        <w:gridCol w:w="1510"/>
        <w:gridCol w:w="237"/>
        <w:gridCol w:w="1541"/>
        <w:gridCol w:w="254"/>
        <w:gridCol w:w="1429"/>
        <w:gridCol w:w="254"/>
        <w:gridCol w:w="1343"/>
        <w:gridCol w:w="251"/>
        <w:gridCol w:w="1337"/>
      </w:tblGrid>
      <w:tr w:rsidR="00C318E3" w:rsidRPr="00F11650" w14:paraId="4E3F028E" w14:textId="77777777" w:rsidTr="00C318E3">
        <w:trPr>
          <w:trHeight w:val="451"/>
        </w:trPr>
        <w:tc>
          <w:tcPr>
            <w:tcW w:w="1444" w:type="pct"/>
          </w:tcPr>
          <w:p w14:paraId="2C08394D" w14:textId="77777777" w:rsidR="00C318E3" w:rsidRPr="00F11650" w:rsidRDefault="00C318E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3" w:name="_Hlk150282725"/>
          </w:p>
        </w:tc>
        <w:tc>
          <w:tcPr>
            <w:tcW w:w="3556" w:type="pct"/>
            <w:gridSpan w:val="11"/>
          </w:tcPr>
          <w:p w14:paraId="5D101D40" w14:textId="61BE0BB6" w:rsidR="00C318E3" w:rsidRPr="00F11650" w:rsidRDefault="00C318E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4719" w:rsidRPr="00F11650" w14:paraId="5B11AB12" w14:textId="77777777" w:rsidTr="00C318E3">
        <w:trPr>
          <w:trHeight w:val="451"/>
        </w:trPr>
        <w:tc>
          <w:tcPr>
            <w:tcW w:w="1444" w:type="pct"/>
          </w:tcPr>
          <w:p w14:paraId="5B9C315F" w14:textId="77777777" w:rsidR="00CA6D94" w:rsidRPr="00F11650" w:rsidRDefault="00CA6D94" w:rsidP="00403A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6251E769" w14:textId="048FDE41" w:rsidR="005560F0" w:rsidRPr="00F11650" w:rsidRDefault="005560F0" w:rsidP="00403A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C318E3" w:rsidRPr="00F116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</w:tc>
        <w:tc>
          <w:tcPr>
            <w:tcW w:w="544" w:type="pct"/>
            <w:vAlign w:val="bottom"/>
          </w:tcPr>
          <w:p w14:paraId="7B27A193" w14:textId="77777777" w:rsidR="005560F0" w:rsidRPr="00F11650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0" w:type="pct"/>
            <w:vAlign w:val="bottom"/>
          </w:tcPr>
          <w:p w14:paraId="3A6E7CF6" w14:textId="77777777" w:rsidR="005560F0" w:rsidRPr="00F11650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BBCCD3F" w14:textId="77777777" w:rsidR="005560F0" w:rsidRPr="00F11650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5" w:type="pct"/>
            <w:vAlign w:val="bottom"/>
          </w:tcPr>
          <w:p w14:paraId="551AC898" w14:textId="77777777" w:rsidR="005560F0" w:rsidRPr="00F11650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7F8E5FD5" w14:textId="77777777" w:rsidR="005560F0" w:rsidRPr="00F11650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1" w:type="pct"/>
            <w:vAlign w:val="bottom"/>
          </w:tcPr>
          <w:p w14:paraId="13FF6ECF" w14:textId="77777777" w:rsidR="005560F0" w:rsidRPr="00F11650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vAlign w:val="bottom"/>
          </w:tcPr>
          <w:p w14:paraId="494ABB90" w14:textId="77777777" w:rsidR="005560F0" w:rsidRPr="00F11650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1" w:type="pct"/>
          </w:tcPr>
          <w:p w14:paraId="530A5E46" w14:textId="77777777" w:rsidR="005560F0" w:rsidRPr="00F11650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vAlign w:val="bottom"/>
          </w:tcPr>
          <w:p w14:paraId="4FCF90E6" w14:textId="77777777" w:rsidR="005560F0" w:rsidRPr="00F11650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0" w:type="pct"/>
          </w:tcPr>
          <w:p w14:paraId="68F6AFDA" w14:textId="77777777" w:rsidR="005560F0" w:rsidRPr="00F11650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5AC53867" w14:textId="77777777" w:rsidR="005560F0" w:rsidRPr="00F11650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A4719" w:rsidRPr="00F11650" w14:paraId="464A239A" w14:textId="77777777" w:rsidTr="00C318E3">
        <w:trPr>
          <w:trHeight w:val="451"/>
        </w:trPr>
        <w:tc>
          <w:tcPr>
            <w:tcW w:w="1444" w:type="pct"/>
          </w:tcPr>
          <w:p w14:paraId="4FDCC1B5" w14:textId="5F5FB66C" w:rsidR="005560F0" w:rsidRPr="00F11650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 w:rsidR="00C318E3"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0 </w:t>
            </w:r>
            <w:r w:rsidR="00C318E3" w:rsidRPr="00F1165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  <w:r w:rsidR="006715EC"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6715EC"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(ปรับปรุงใหม่)</w:t>
            </w:r>
          </w:p>
        </w:tc>
        <w:tc>
          <w:tcPr>
            <w:tcW w:w="544" w:type="pct"/>
          </w:tcPr>
          <w:p w14:paraId="6300135F" w14:textId="53DB6488" w:rsidR="005560F0" w:rsidRPr="00F11650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B57" w:rsidRPr="00F116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0" w:type="pct"/>
          </w:tcPr>
          <w:p w14:paraId="14F3FC74" w14:textId="77777777" w:rsidR="005560F0" w:rsidRPr="00F11650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F28B8EB" w14:textId="27175254" w:rsidR="005560F0" w:rsidRPr="00F11650" w:rsidRDefault="007F6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85" w:type="pct"/>
          </w:tcPr>
          <w:p w14:paraId="084AF3DB" w14:textId="77777777" w:rsidR="005560F0" w:rsidRPr="00F11650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E79BC00" w14:textId="1705D91B" w:rsidR="005560F0" w:rsidRPr="00F11650" w:rsidRDefault="007F6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1" w:type="pct"/>
          </w:tcPr>
          <w:p w14:paraId="5F2E229E" w14:textId="77777777" w:rsidR="005560F0" w:rsidRPr="00F11650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7F2E058" w14:textId="3B078D2E" w:rsidR="005560F0" w:rsidRPr="00F11650" w:rsidRDefault="007F6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1" w:type="pct"/>
          </w:tcPr>
          <w:p w14:paraId="0B953463" w14:textId="77777777" w:rsidR="005560F0" w:rsidRPr="00F11650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</w:tcPr>
          <w:p w14:paraId="76077814" w14:textId="39D0BEA2" w:rsidR="005560F0" w:rsidRPr="00F11650" w:rsidRDefault="007F6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" w:type="pct"/>
          </w:tcPr>
          <w:p w14:paraId="1796875C" w14:textId="77777777" w:rsidR="005560F0" w:rsidRPr="00F11650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04D3A413" w14:textId="5198107B" w:rsidR="005560F0" w:rsidRPr="00F11650" w:rsidRDefault="007F6B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07A07" w:rsidRPr="00F11650" w14:paraId="231D3F0E" w14:textId="77777777">
        <w:trPr>
          <w:trHeight w:val="451"/>
        </w:trPr>
        <w:tc>
          <w:tcPr>
            <w:tcW w:w="1444" w:type="pct"/>
          </w:tcPr>
          <w:p w14:paraId="21D95E75" w14:textId="77777777" w:rsidR="00707A07" w:rsidRPr="00F11650" w:rsidRDefault="00707A0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6" w:type="pct"/>
            <w:gridSpan w:val="11"/>
          </w:tcPr>
          <w:p w14:paraId="2B096966" w14:textId="77777777" w:rsidR="00707A07" w:rsidRPr="00F11650" w:rsidRDefault="00707A0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719" w:rsidRPr="00F11650" w14:paraId="30285157" w14:textId="77777777" w:rsidTr="00C318E3">
        <w:trPr>
          <w:trHeight w:val="451"/>
        </w:trPr>
        <w:tc>
          <w:tcPr>
            <w:tcW w:w="1444" w:type="pct"/>
          </w:tcPr>
          <w:p w14:paraId="0E40485D" w14:textId="77777777" w:rsidR="005560F0" w:rsidRPr="00F11650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44" w:type="pct"/>
          </w:tcPr>
          <w:p w14:paraId="5324D00E" w14:textId="08DA6797" w:rsidR="005560F0" w:rsidRPr="00F11650" w:rsidRDefault="003907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118,676</w:t>
            </w:r>
          </w:p>
        </w:tc>
        <w:tc>
          <w:tcPr>
            <w:tcW w:w="90" w:type="pct"/>
          </w:tcPr>
          <w:p w14:paraId="464E92BC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</w:tcPr>
          <w:p w14:paraId="4F60147B" w14:textId="710B8759" w:rsidR="005560F0" w:rsidRPr="00F11650" w:rsidRDefault="0039074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97,689</w:t>
            </w:r>
          </w:p>
        </w:tc>
        <w:tc>
          <w:tcPr>
            <w:tcW w:w="85" w:type="pct"/>
          </w:tcPr>
          <w:p w14:paraId="33FE98E3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52" w:type="pct"/>
          </w:tcPr>
          <w:p w14:paraId="493C0D03" w14:textId="73E35195" w:rsidR="005560F0" w:rsidRPr="00F11650" w:rsidRDefault="0039074B" w:rsidP="0039074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11,774</w:t>
            </w:r>
          </w:p>
        </w:tc>
        <w:tc>
          <w:tcPr>
            <w:tcW w:w="91" w:type="pct"/>
          </w:tcPr>
          <w:p w14:paraId="1FCC100C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72905BAC" w14:textId="2BFE9488" w:rsidR="005560F0" w:rsidRPr="00F11650" w:rsidRDefault="0039074B" w:rsidP="0039074B">
            <w:pPr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4,515</w:t>
            </w:r>
          </w:p>
        </w:tc>
        <w:tc>
          <w:tcPr>
            <w:tcW w:w="91" w:type="pct"/>
          </w:tcPr>
          <w:p w14:paraId="2719C1FB" w14:textId="77777777" w:rsidR="005560F0" w:rsidRPr="00F11650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223394A0" w14:textId="1DE957D7" w:rsidR="005560F0" w:rsidRPr="00F11650" w:rsidRDefault="0039074B" w:rsidP="00B87364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12,647</w:t>
            </w:r>
          </w:p>
        </w:tc>
        <w:tc>
          <w:tcPr>
            <w:tcW w:w="90" w:type="pct"/>
          </w:tcPr>
          <w:p w14:paraId="2FD97AD1" w14:textId="77777777" w:rsidR="005560F0" w:rsidRPr="00F11650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454982B6" w14:textId="49FDA003" w:rsidR="005560F0" w:rsidRPr="00F11650" w:rsidRDefault="0039074B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245,301</w:t>
            </w:r>
          </w:p>
        </w:tc>
      </w:tr>
      <w:tr w:rsidR="007A4719" w:rsidRPr="00F11650" w14:paraId="6D846086" w14:textId="77777777" w:rsidTr="00C318E3">
        <w:trPr>
          <w:trHeight w:val="451"/>
        </w:trPr>
        <w:tc>
          <w:tcPr>
            <w:tcW w:w="1444" w:type="pct"/>
          </w:tcPr>
          <w:p w14:paraId="15C54C8D" w14:textId="481EC89F" w:rsidR="005560F0" w:rsidRPr="00F11650" w:rsidRDefault="005560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</w:tcPr>
          <w:p w14:paraId="4D167DCF" w14:textId="415184DD" w:rsidR="005560F0" w:rsidRPr="00F11650" w:rsidRDefault="003907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3,3</w:t>
            </w:r>
            <w:r w:rsidR="00214367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 w:rsidR="00B57109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90" w:type="pct"/>
          </w:tcPr>
          <w:p w14:paraId="72E55E10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64569348" w14:textId="28A1ABF3" w:rsidR="005560F0" w:rsidRPr="00F11650" w:rsidRDefault="003907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25,</w:t>
            </w:r>
            <w:r w:rsidR="00214367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  <w:r w:rsidR="00B57109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44</w:t>
            </w:r>
          </w:p>
        </w:tc>
        <w:tc>
          <w:tcPr>
            <w:tcW w:w="85" w:type="pct"/>
          </w:tcPr>
          <w:p w14:paraId="685D1A94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56D18F68" w14:textId="3B1A4325" w:rsidR="005560F0" w:rsidRPr="00F11650" w:rsidRDefault="0039074B" w:rsidP="003907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1,487</w:t>
            </w:r>
          </w:p>
        </w:tc>
        <w:tc>
          <w:tcPr>
            <w:tcW w:w="91" w:type="pct"/>
          </w:tcPr>
          <w:p w14:paraId="40777B59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42C3D4C2" w14:textId="595B7EC8" w:rsidR="005560F0" w:rsidRPr="00F11650" w:rsidRDefault="0039074B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2,670</w:t>
            </w:r>
          </w:p>
        </w:tc>
        <w:tc>
          <w:tcPr>
            <w:tcW w:w="91" w:type="pct"/>
          </w:tcPr>
          <w:p w14:paraId="6DC5DEA1" w14:textId="77777777" w:rsidR="005560F0" w:rsidRPr="00F11650" w:rsidRDefault="005560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5AFAC39E" w14:textId="1611C948" w:rsidR="005560F0" w:rsidRPr="00F11650" w:rsidRDefault="0039074B" w:rsidP="0039074B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1,329</w:t>
            </w:r>
          </w:p>
        </w:tc>
        <w:tc>
          <w:tcPr>
            <w:tcW w:w="90" w:type="pct"/>
          </w:tcPr>
          <w:p w14:paraId="612F6B6C" w14:textId="77777777" w:rsidR="005560F0" w:rsidRPr="00F11650" w:rsidRDefault="005560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14:paraId="73390511" w14:textId="47CA81C5" w:rsidR="005560F0" w:rsidRPr="00F11650" w:rsidRDefault="0039074B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34</w:t>
            </w:r>
            <w:r w:rsidR="005560F0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688</w:t>
            </w:r>
          </w:p>
        </w:tc>
      </w:tr>
      <w:tr w:rsidR="007A4719" w:rsidRPr="00F11650" w14:paraId="52C53842" w14:textId="77777777" w:rsidTr="00C318E3">
        <w:trPr>
          <w:trHeight w:val="451"/>
        </w:trPr>
        <w:tc>
          <w:tcPr>
            <w:tcW w:w="1444" w:type="pct"/>
          </w:tcPr>
          <w:p w14:paraId="0A77DE8F" w14:textId="77777777" w:rsidR="005560F0" w:rsidRPr="00F11650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33A1BA63" w14:textId="77777777" w:rsidR="005560F0" w:rsidRPr="00F11650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E7848C5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478CA17B" w14:textId="77777777" w:rsidR="005560F0" w:rsidRPr="00F11650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791BC572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3972977B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C2A2744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783156E2" w14:textId="77777777" w:rsidR="005560F0" w:rsidRPr="00F11650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17DF0D9F" w14:textId="77777777" w:rsidR="005560F0" w:rsidRPr="00F11650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631A476E" w14:textId="77777777" w:rsidR="005560F0" w:rsidRPr="00F11650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233296C" w14:textId="77777777" w:rsidR="005560F0" w:rsidRPr="00F11650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</w:tcPr>
          <w:p w14:paraId="7FC8BB45" w14:textId="77777777" w:rsidR="005560F0" w:rsidRPr="00F11650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719" w:rsidRPr="00F11650" w14:paraId="0DFD2A4F" w14:textId="77777777" w:rsidTr="00C318E3">
        <w:trPr>
          <w:trHeight w:val="451"/>
        </w:trPr>
        <w:tc>
          <w:tcPr>
            <w:tcW w:w="1444" w:type="pct"/>
          </w:tcPr>
          <w:p w14:paraId="730C25FF" w14:textId="77777777" w:rsidR="005560F0" w:rsidRPr="00F11650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44" w:type="pct"/>
          </w:tcPr>
          <w:p w14:paraId="341AA8AA" w14:textId="77777777" w:rsidR="005560F0" w:rsidRPr="00F11650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DC55380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6215C39" w14:textId="77777777" w:rsidR="005560F0" w:rsidRPr="00F11650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18DBC0F7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186776E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5EA09D89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2C88429" w14:textId="77777777" w:rsidR="005560F0" w:rsidRPr="00F11650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7182E83E" w14:textId="77777777" w:rsidR="005560F0" w:rsidRPr="00F11650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46147A13" w14:textId="77777777" w:rsidR="005560F0" w:rsidRPr="00F11650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1A9C05F1" w14:textId="77777777" w:rsidR="005560F0" w:rsidRPr="00F11650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6E9CBCA0" w14:textId="61387AF2" w:rsidR="005560F0" w:rsidRPr="00F11650" w:rsidRDefault="0039074B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5,298</w:t>
            </w:r>
          </w:p>
        </w:tc>
      </w:tr>
      <w:tr w:rsidR="007A4719" w:rsidRPr="00F11650" w14:paraId="4E44A83E" w14:textId="77777777" w:rsidTr="00C318E3">
        <w:trPr>
          <w:trHeight w:val="451"/>
        </w:trPr>
        <w:tc>
          <w:tcPr>
            <w:tcW w:w="1444" w:type="pct"/>
          </w:tcPr>
          <w:p w14:paraId="444CC6A1" w14:textId="77777777" w:rsidR="005560F0" w:rsidRPr="00F11650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44" w:type="pct"/>
          </w:tcPr>
          <w:p w14:paraId="506CF597" w14:textId="77777777" w:rsidR="005560F0" w:rsidRPr="00F11650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F16794B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C38317A" w14:textId="77777777" w:rsidR="005560F0" w:rsidRPr="00F11650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32CED948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4726F54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525D0FD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46CF7431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1FA9666D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40CB2948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4CFB8626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68563539" w14:textId="20C7D455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39074B"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53,357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A1CAC" w:rsidRPr="00F11650" w14:paraId="486A29E1" w14:textId="77777777" w:rsidTr="00C318E3">
        <w:trPr>
          <w:trHeight w:val="451"/>
        </w:trPr>
        <w:tc>
          <w:tcPr>
            <w:tcW w:w="1988" w:type="pct"/>
            <w:gridSpan w:val="2"/>
          </w:tcPr>
          <w:p w14:paraId="3AF738E0" w14:textId="77777777" w:rsidR="005560F0" w:rsidRPr="00F11650" w:rsidRDefault="005560F0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ผลกำไรจากการวัดมูลค่าสินทรัพย์ทางการเงิน</w:t>
            </w:r>
          </w:p>
        </w:tc>
        <w:tc>
          <w:tcPr>
            <w:tcW w:w="90" w:type="pct"/>
          </w:tcPr>
          <w:p w14:paraId="394DC7DC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7F91EA2" w14:textId="77777777" w:rsidR="005560F0" w:rsidRPr="00F11650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2B191348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C057051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7B2D858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2322B12A" w14:textId="77777777" w:rsidR="005560F0" w:rsidRPr="00F11650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04F36237" w14:textId="77777777" w:rsidR="005560F0" w:rsidRPr="00F11650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080B962D" w14:textId="77777777" w:rsidR="005560F0" w:rsidRPr="00F11650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3F8CE6AF" w14:textId="77777777" w:rsidR="005560F0" w:rsidRPr="00F11650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1B7A931B" w14:textId="7EEEFA1D" w:rsidR="005560F0" w:rsidRPr="00F11650" w:rsidRDefault="0039074B" w:rsidP="00653817">
            <w:pPr>
              <w:tabs>
                <w:tab w:val="left" w:pos="692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4,716</w:t>
            </w:r>
          </w:p>
        </w:tc>
      </w:tr>
      <w:tr w:rsidR="000A1CAC" w:rsidRPr="00F11650" w14:paraId="79F31B88" w14:textId="77777777" w:rsidTr="00C318E3">
        <w:trPr>
          <w:trHeight w:val="451"/>
        </w:trPr>
        <w:tc>
          <w:tcPr>
            <w:tcW w:w="1988" w:type="pct"/>
            <w:gridSpan w:val="2"/>
          </w:tcPr>
          <w:p w14:paraId="2BD589FC" w14:textId="77777777" w:rsidR="005560F0" w:rsidRPr="00F11650" w:rsidRDefault="005560F0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กลับรายการขาดทุนจากการด้อยค่าซึ่งเป็นไปตาม 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0" w:type="pct"/>
          </w:tcPr>
          <w:p w14:paraId="3A1B5BF1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6A30CC2" w14:textId="77777777" w:rsidR="005560F0" w:rsidRPr="00F11650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782D5101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D898E18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11D1CF1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74EC0484" w14:textId="77777777" w:rsidR="005560F0" w:rsidRPr="00F11650" w:rsidRDefault="005560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1D763A49" w14:textId="77777777" w:rsidR="005560F0" w:rsidRPr="00F11650" w:rsidRDefault="005560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</w:tcPr>
          <w:p w14:paraId="5BA6BF96" w14:textId="77777777" w:rsidR="005560F0" w:rsidRPr="00F11650" w:rsidRDefault="005560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2710B8C2" w14:textId="77777777" w:rsidR="005560F0" w:rsidRPr="00F11650" w:rsidRDefault="005560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478CA718" w14:textId="0159AAC0" w:rsidR="005560F0" w:rsidRPr="00F11650" w:rsidRDefault="0039074B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</w:tr>
      <w:tr w:rsidR="007A4719" w:rsidRPr="00F11650" w14:paraId="406F29FB" w14:textId="77777777" w:rsidTr="00C318E3">
        <w:trPr>
          <w:trHeight w:val="451"/>
        </w:trPr>
        <w:tc>
          <w:tcPr>
            <w:tcW w:w="1444" w:type="pct"/>
          </w:tcPr>
          <w:p w14:paraId="7E742C1C" w14:textId="77777777" w:rsidR="005560F0" w:rsidRPr="00F11650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44" w:type="pct"/>
          </w:tcPr>
          <w:p w14:paraId="49CD2A2E" w14:textId="77777777" w:rsidR="005560F0" w:rsidRPr="00F11650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ED7F1DD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D668C3F" w14:textId="77777777" w:rsidR="005560F0" w:rsidRPr="00F11650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021F0204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A9CFE9C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3E0987D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A46E0E2" w14:textId="77777777" w:rsidR="005560F0" w:rsidRPr="00F11650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5C2E001D" w14:textId="77777777" w:rsidR="005560F0" w:rsidRPr="00F11650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6BC73359" w14:textId="77777777" w:rsidR="005560F0" w:rsidRPr="00F11650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5409BCDD" w14:textId="77777777" w:rsidR="005560F0" w:rsidRPr="00F11650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149F5AE8" w14:textId="53013717" w:rsidR="005560F0" w:rsidRPr="00F11650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39074B"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5,543</w:t>
            </w:r>
            <w:r w:rsidRPr="00F116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7A4719" w:rsidRPr="00F11650" w14:paraId="051206C7" w14:textId="77777777" w:rsidTr="00C318E3">
        <w:trPr>
          <w:trHeight w:val="451"/>
        </w:trPr>
        <w:tc>
          <w:tcPr>
            <w:tcW w:w="1444" w:type="pct"/>
          </w:tcPr>
          <w:p w14:paraId="03AA68C4" w14:textId="747882D1" w:rsidR="005560F0" w:rsidRPr="00F11650" w:rsidRDefault="00FD754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 w:rsidR="005560F0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44" w:type="pct"/>
          </w:tcPr>
          <w:p w14:paraId="3B81CDDE" w14:textId="77777777" w:rsidR="005560F0" w:rsidRPr="00F11650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DC38CFE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204FA30" w14:textId="77777777" w:rsidR="005560F0" w:rsidRPr="00F11650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23FEDE7A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03A9BC66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1AD52DF" w14:textId="77777777" w:rsidR="005560F0" w:rsidRPr="00F11650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1151093C" w14:textId="77777777" w:rsidR="005560F0" w:rsidRPr="00F11650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6CDBFC90" w14:textId="77777777" w:rsidR="005560F0" w:rsidRPr="00F11650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4E75223D" w14:textId="77777777" w:rsidR="005560F0" w:rsidRPr="00F11650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7EAF56CC" w14:textId="77777777" w:rsidR="005560F0" w:rsidRPr="00F11650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</w:tcPr>
          <w:p w14:paraId="27A1CBBE" w14:textId="19704264" w:rsidR="005560F0" w:rsidRPr="00F11650" w:rsidRDefault="00FD7540" w:rsidP="003D3918">
            <w:pPr>
              <w:tabs>
                <w:tab w:val="left" w:pos="88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9074B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="003F619D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="0039074B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="003F619D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bookmarkEnd w:id="3"/>
    </w:tbl>
    <w:p w14:paraId="4D678FCA" w14:textId="4C16B243" w:rsidR="00904AD2" w:rsidRPr="00F11650" w:rsidRDefault="00904AD2" w:rsidP="0039074B">
      <w:pPr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E0EEF0C" w14:textId="77777777" w:rsidR="0039074B" w:rsidRPr="00F11650" w:rsidRDefault="0039074B" w:rsidP="0039074B">
      <w:pPr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4A37F9E3" w14:textId="74D7E757" w:rsidR="00CD4A18" w:rsidRPr="00F11650" w:rsidRDefault="00CD4A18" w:rsidP="0039074B">
      <w:pPr>
        <w:tabs>
          <w:tab w:val="left" w:pos="540"/>
        </w:tabs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sectPr w:rsidR="00CD4A18" w:rsidRPr="00F11650" w:rsidSect="007A4719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6F215B7" w14:textId="3F3B7B11" w:rsidR="009B7950" w:rsidRPr="00F11650" w:rsidRDefault="000D7C5B" w:rsidP="009B7950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F11650"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9B7950" w:rsidRPr="00F11650">
        <w:rPr>
          <w:rFonts w:asciiTheme="majorBidi" w:hAnsiTheme="majorBidi" w:cstheme="majorBidi"/>
          <w:b/>
          <w:bCs/>
          <w:sz w:val="30"/>
          <w:szCs w:val="30"/>
        </w:rPr>
        <w:tab/>
      </w:r>
      <w:r w:rsidR="009B7950" w:rsidRPr="00F1165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6DDB9BE" w14:textId="332B9A12" w:rsidR="00BF3FCF" w:rsidRPr="00F11650" w:rsidRDefault="00BF3FCF" w:rsidP="00006B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9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5"/>
        <w:gridCol w:w="1158"/>
        <w:gridCol w:w="236"/>
        <w:gridCol w:w="1192"/>
        <w:gridCol w:w="268"/>
        <w:gridCol w:w="1158"/>
        <w:gridCol w:w="263"/>
        <w:gridCol w:w="1104"/>
      </w:tblGrid>
      <w:tr w:rsidR="0092202C" w:rsidRPr="00F11650" w14:paraId="71947076" w14:textId="77777777" w:rsidTr="0092202C">
        <w:trPr>
          <w:trHeight w:val="415"/>
          <w:tblHeader/>
        </w:trPr>
        <w:tc>
          <w:tcPr>
            <w:tcW w:w="1990" w:type="pct"/>
          </w:tcPr>
          <w:p w14:paraId="6D4ABB4C" w14:textId="77777777" w:rsidR="0092202C" w:rsidRPr="00F11650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  <w:vAlign w:val="bottom"/>
          </w:tcPr>
          <w:p w14:paraId="4BC67982" w14:textId="64FF44EA" w:rsidR="0092202C" w:rsidRPr="00F11650" w:rsidRDefault="0092202C" w:rsidP="003765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8304220" w14:textId="77777777" w:rsidR="0092202C" w:rsidRPr="00F11650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  <w:vAlign w:val="bottom"/>
          </w:tcPr>
          <w:p w14:paraId="0365C071" w14:textId="244DE190" w:rsidR="0092202C" w:rsidRPr="00F11650" w:rsidRDefault="0092202C" w:rsidP="003765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19D" w:rsidRPr="00F11650" w14:paraId="1B9C53F8" w14:textId="77777777" w:rsidTr="0082078B">
        <w:trPr>
          <w:trHeight w:val="415"/>
          <w:tblHeader/>
        </w:trPr>
        <w:tc>
          <w:tcPr>
            <w:tcW w:w="1990" w:type="pct"/>
          </w:tcPr>
          <w:p w14:paraId="59E0211C" w14:textId="77777777" w:rsidR="003F619D" w:rsidRPr="00F11650" w:rsidRDefault="003F619D" w:rsidP="003F619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06631E25" w14:textId="08852FCA" w:rsidR="003F619D" w:rsidRPr="00F11650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9074B" w:rsidRPr="00F1165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074B"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2388254B" w14:textId="77777777" w:rsidR="003F619D" w:rsidRPr="00F11650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390B7C66" w14:textId="77777777" w:rsidR="003F619D" w:rsidRPr="00F11650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08B019D8" w14:textId="77777777" w:rsidR="003F619D" w:rsidRPr="00F11650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6DC1D34" w14:textId="527D8011" w:rsidR="003F619D" w:rsidRPr="00F11650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9074B" w:rsidRPr="00F1165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074B" w:rsidRPr="00F1165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25593466" w14:textId="77777777" w:rsidR="003F619D" w:rsidRPr="00F11650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A3C0518" w14:textId="4C9CC5F1" w:rsidR="003F619D" w:rsidRPr="00F11650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F619D" w:rsidRPr="00F11650" w14:paraId="07F5259E" w14:textId="77777777" w:rsidTr="0082078B">
        <w:trPr>
          <w:trHeight w:val="405"/>
          <w:tblHeader/>
        </w:trPr>
        <w:tc>
          <w:tcPr>
            <w:tcW w:w="1990" w:type="pct"/>
          </w:tcPr>
          <w:p w14:paraId="574E1A4C" w14:textId="77777777" w:rsidR="003F619D" w:rsidRPr="00F11650" w:rsidRDefault="003F619D" w:rsidP="003F619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6A53C134" w14:textId="157775AD" w:rsidR="003F619D" w:rsidRPr="00F11650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2" w:type="pct"/>
          </w:tcPr>
          <w:p w14:paraId="2A27E1CD" w14:textId="77777777" w:rsidR="003F619D" w:rsidRPr="00F11650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570E3D41" w14:textId="0C9CCCDA" w:rsidR="003F619D" w:rsidRPr="00F11650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5850C0E7" w14:textId="77777777" w:rsidR="003F619D" w:rsidRPr="00F11650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D05330A" w14:textId="1F455F71" w:rsidR="003F619D" w:rsidRPr="00F11650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3B83C74C" w14:textId="77777777" w:rsidR="003F619D" w:rsidRPr="00F11650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9817F15" w14:textId="055126C1" w:rsidR="003F619D" w:rsidRPr="00F11650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25ABA" w:rsidRPr="00F11650" w14:paraId="1451D077" w14:textId="77777777" w:rsidTr="00D41345">
        <w:trPr>
          <w:trHeight w:val="394"/>
          <w:tblHeader/>
        </w:trPr>
        <w:tc>
          <w:tcPr>
            <w:tcW w:w="1990" w:type="pct"/>
          </w:tcPr>
          <w:p w14:paraId="62B0E1D5" w14:textId="77777777" w:rsidR="00525ABA" w:rsidRPr="00F11650" w:rsidRDefault="00525ABA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36D49480" w14:textId="77777777" w:rsidR="00525ABA" w:rsidRPr="00F11650" w:rsidRDefault="00525ABA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5ABA" w:rsidRPr="00F11650" w14:paraId="6357127C" w14:textId="77777777" w:rsidTr="0082078B">
        <w:trPr>
          <w:trHeight w:val="415"/>
        </w:trPr>
        <w:tc>
          <w:tcPr>
            <w:tcW w:w="1990" w:type="pct"/>
          </w:tcPr>
          <w:p w14:paraId="2BE773E3" w14:textId="75AAAA1B" w:rsidR="00525ABA" w:rsidRPr="00F11650" w:rsidRDefault="00525ABA" w:rsidP="00525A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8" w:type="pct"/>
          </w:tcPr>
          <w:p w14:paraId="69558861" w14:textId="77777777" w:rsidR="00525ABA" w:rsidRPr="00F11650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115DE4EE" w14:textId="77777777" w:rsidR="00525ABA" w:rsidRPr="00F11650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5A244352" w14:textId="77777777" w:rsidR="00525ABA" w:rsidRPr="00F11650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C3777DB" w14:textId="77777777" w:rsidR="00525ABA" w:rsidRPr="00F11650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6FDE8F2" w14:textId="77777777" w:rsidR="00525ABA" w:rsidRPr="00F11650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DE6454" w14:textId="77777777" w:rsidR="00525ABA" w:rsidRPr="00F11650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BBD13D" w14:textId="77777777" w:rsidR="00525ABA" w:rsidRPr="00F11650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ABA" w:rsidRPr="00F11650" w14:paraId="7906D51D" w14:textId="77777777" w:rsidTr="00D41345">
        <w:trPr>
          <w:trHeight w:val="405"/>
        </w:trPr>
        <w:tc>
          <w:tcPr>
            <w:tcW w:w="1990" w:type="pct"/>
          </w:tcPr>
          <w:p w14:paraId="401F38BB" w14:textId="4784C32E" w:rsidR="00525ABA" w:rsidRPr="00F11650" w:rsidRDefault="00D41345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08D04018" w14:textId="14B3711D" w:rsidR="00525ABA" w:rsidRPr="00F11650" w:rsidRDefault="005D237F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D40DE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40DE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132" w:type="pct"/>
          </w:tcPr>
          <w:p w14:paraId="38378A3F" w14:textId="77777777" w:rsidR="00525ABA" w:rsidRPr="00F11650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45BF6F33" w14:textId="6E4FBCD5" w:rsidR="00525ABA" w:rsidRPr="00F11650" w:rsidRDefault="00D41345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28,732</w:t>
            </w:r>
          </w:p>
        </w:tc>
        <w:tc>
          <w:tcPr>
            <w:tcW w:w="150" w:type="pct"/>
          </w:tcPr>
          <w:p w14:paraId="5C19C8F9" w14:textId="77777777" w:rsidR="00525ABA" w:rsidRPr="00F11650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643FE34E" w14:textId="0AB73310" w:rsidR="00525ABA" w:rsidRPr="00F11650" w:rsidRDefault="005D237F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D40DE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D40DE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147" w:type="pct"/>
          </w:tcPr>
          <w:p w14:paraId="020001EE" w14:textId="77777777" w:rsidR="00525ABA" w:rsidRPr="00F11650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5556ABBA" w14:textId="7D47A799" w:rsidR="00525ABA" w:rsidRPr="00F11650" w:rsidRDefault="00D41345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27,930</w:t>
            </w:r>
          </w:p>
        </w:tc>
      </w:tr>
      <w:tr w:rsidR="00525ABA" w:rsidRPr="00F11650" w14:paraId="36A56D96" w14:textId="77777777" w:rsidTr="0082078B">
        <w:trPr>
          <w:trHeight w:val="394"/>
        </w:trPr>
        <w:tc>
          <w:tcPr>
            <w:tcW w:w="1990" w:type="pct"/>
          </w:tcPr>
          <w:p w14:paraId="2AA63CC2" w14:textId="77777777" w:rsidR="00525ABA" w:rsidRPr="00F11650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4675AE20" w14:textId="77777777" w:rsidR="00525ABA" w:rsidRPr="00F11650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2BA5DEB0" w14:textId="77777777" w:rsidR="00525ABA" w:rsidRPr="00F11650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155CD058" w14:textId="77777777" w:rsidR="00525ABA" w:rsidRPr="00F11650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4B1819C" w14:textId="77777777" w:rsidR="00525ABA" w:rsidRPr="00F11650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48C5F5A5" w14:textId="77777777" w:rsidR="00525ABA" w:rsidRPr="00F11650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D6D88B7" w14:textId="77777777" w:rsidR="00525ABA" w:rsidRPr="00F11650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1E22C327" w14:textId="77777777" w:rsidR="00525ABA" w:rsidRPr="00F11650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ABA" w:rsidRPr="00F11650" w14:paraId="3A607598" w14:textId="77777777" w:rsidTr="0082078B">
        <w:trPr>
          <w:trHeight w:val="405"/>
        </w:trPr>
        <w:tc>
          <w:tcPr>
            <w:tcW w:w="1990" w:type="pct"/>
          </w:tcPr>
          <w:p w14:paraId="78A314B9" w14:textId="4CFB1F7B" w:rsidR="00525ABA" w:rsidRPr="00F11650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116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</w:tcPr>
          <w:p w14:paraId="235F0249" w14:textId="77777777" w:rsidR="00525ABA" w:rsidRPr="00F11650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0EE7657E" w14:textId="77777777" w:rsidR="00525ABA" w:rsidRPr="00F11650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5E2D4460" w14:textId="77777777" w:rsidR="00525ABA" w:rsidRPr="00F11650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9A4FA29" w14:textId="77777777" w:rsidR="00525ABA" w:rsidRPr="00F11650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191D9DDC" w14:textId="77777777" w:rsidR="00525ABA" w:rsidRPr="00F11650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03DC5C9" w14:textId="77777777" w:rsidR="00525ABA" w:rsidRPr="00F11650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7CD960B8" w14:textId="77777777" w:rsidR="00525ABA" w:rsidRPr="00F11650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ABA" w:rsidRPr="00F11650" w14:paraId="69D25DE1" w14:textId="77777777" w:rsidTr="0082078B">
        <w:trPr>
          <w:trHeight w:val="405"/>
        </w:trPr>
        <w:tc>
          <w:tcPr>
            <w:tcW w:w="1990" w:type="pct"/>
          </w:tcPr>
          <w:p w14:paraId="3597AF7F" w14:textId="58F38048" w:rsidR="00525ABA" w:rsidRPr="00F11650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165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7347D72" w14:textId="6D58E83B" w:rsidR="00525ABA" w:rsidRPr="00F11650" w:rsidRDefault="002068EF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7F6B57"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132" w:type="pct"/>
          </w:tcPr>
          <w:p w14:paraId="53BD4C44" w14:textId="77777777" w:rsidR="00525ABA" w:rsidRPr="00F11650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20239BFB" w14:textId="7D3243AF" w:rsidR="00525ABA" w:rsidRPr="00F11650" w:rsidRDefault="007F6B57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  <w:tc>
          <w:tcPr>
            <w:tcW w:w="150" w:type="pct"/>
          </w:tcPr>
          <w:p w14:paraId="1123A668" w14:textId="77777777" w:rsidR="00525ABA" w:rsidRPr="00F11650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FB39C6E" w14:textId="5C5D56CB" w:rsidR="00525ABA" w:rsidRPr="00F11650" w:rsidRDefault="007F6B57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  <w:tc>
          <w:tcPr>
            <w:tcW w:w="147" w:type="pct"/>
          </w:tcPr>
          <w:p w14:paraId="4884E7BA" w14:textId="77777777" w:rsidR="00525ABA" w:rsidRPr="00F11650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2DBA9427" w14:textId="37BFB2DA" w:rsidR="00525ABA" w:rsidRPr="00F11650" w:rsidRDefault="007F6B57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</w:tr>
    </w:tbl>
    <w:p w14:paraId="7ED046CF" w14:textId="77777777" w:rsidR="00525ABA" w:rsidRPr="00F11650" w:rsidRDefault="00525ABA" w:rsidP="00006B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21AD63E" w14:textId="2BA38F38" w:rsidR="00B075F5" w:rsidRPr="00F11650" w:rsidRDefault="00C76809" w:rsidP="007F6B5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1165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006BC6" w:rsidRPr="00F1165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3502D7" w:rsidRPr="00F11650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F1165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bookmarkStart w:id="4" w:name="_Hlk39513395"/>
      <w:r w:rsidR="003502D7"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7F6B57"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7F6B57" w:rsidRPr="00F11650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="007F6B57"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และวันที่ </w:t>
      </w:r>
      <w:r w:rsidR="007F6B57" w:rsidRPr="00F11650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7F6B57"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7F6B57" w:rsidRPr="00F11650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="00643C50" w:rsidRPr="00F1165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06BC6" w:rsidRPr="00F1165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="00006BC6" w:rsidRPr="00F11650">
        <w:rPr>
          <w:rFonts w:asciiTheme="majorBidi" w:hAnsiTheme="majorBidi" w:cstheme="majorBidi"/>
          <w:sz w:val="30"/>
          <w:szCs w:val="30"/>
          <w:lang w:val="en-US" w:bidi="th-TH"/>
        </w:rPr>
        <w:t xml:space="preserve">1.8 </w:t>
      </w:r>
      <w:r w:rsidR="00006BC6" w:rsidRPr="00F1165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2068EF" w:rsidRPr="00F11650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006BC6" w:rsidRPr="00F1165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ออกให้แก่การไฟฟ้านครหลวงเพื่อการใช้ไฟฟ้าจำนวน </w:t>
      </w:r>
      <w:r w:rsidR="00006BC6" w:rsidRPr="00F11650">
        <w:rPr>
          <w:rFonts w:asciiTheme="majorBidi" w:hAnsiTheme="majorBidi" w:cstheme="majorBidi"/>
          <w:sz w:val="30"/>
          <w:szCs w:val="30"/>
          <w:lang w:val="en-US" w:bidi="th-TH"/>
        </w:rPr>
        <w:t>0.</w:t>
      </w:r>
      <w:r w:rsidR="007F6B57" w:rsidRPr="00F11650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006BC6" w:rsidRPr="00F1165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06BC6" w:rsidRPr="00F1165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bookmarkEnd w:id="4"/>
    </w:p>
    <w:p w14:paraId="1B47384B" w14:textId="77777777" w:rsidR="007F6B57" w:rsidRPr="00F11650" w:rsidRDefault="007F6B57" w:rsidP="007F6B5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35DA7ED" w14:textId="09E23372" w:rsidR="00777C4A" w:rsidRPr="00F11650" w:rsidRDefault="00777C4A" w:rsidP="00777C4A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F11650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D7C5B" w:rsidRPr="00F11650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F1165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11650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BA9E7A1" w14:textId="77777777" w:rsidR="00F22E9A" w:rsidRPr="00F11650" w:rsidRDefault="00F22E9A" w:rsidP="007F6B5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D9C51E7" w14:textId="0D30B13D" w:rsidR="009A3443" w:rsidRPr="00F11650" w:rsidRDefault="0028624C" w:rsidP="00792F38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เมื่อวันที่ </w:t>
      </w:r>
      <w:r w:rsidRPr="00F11650">
        <w:rPr>
          <w:rFonts w:asciiTheme="majorBidi" w:hAnsiTheme="majorBidi" w:cstheme="majorBidi"/>
          <w:sz w:val="30"/>
          <w:szCs w:val="30"/>
          <w:lang w:val="en-US" w:bidi="th-TH"/>
        </w:rPr>
        <w:t xml:space="preserve">14 </w:t>
      </w:r>
      <w:r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สิงหาคม </w:t>
      </w:r>
      <w:r w:rsidRPr="00F11650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="002B3B07"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ที่ประชุม</w:t>
      </w:r>
      <w:r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คณะกรรมการบริษัท</w:t>
      </w:r>
      <w:r w:rsidR="002B3B07"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มีมติ</w:t>
      </w:r>
      <w:r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อนุมัติให้บริษัท</w:t>
      </w:r>
      <w:r w:rsidR="00996CD9"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เข้าทำสัญญา</w:t>
      </w:r>
      <w:r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กู้ยืม</w:t>
      </w:r>
      <w:r w:rsidR="00996CD9"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เงินประเภทเงินเบิกเกินบัญชีและตั๋วสัญญาใช้</w:t>
      </w:r>
      <w:r w:rsidR="0009087B"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</w:t>
      </w:r>
      <w:r w:rsidR="00996CD9"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งินระยะสั้น</w:t>
      </w:r>
      <w:r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กับสถาบันการเงินแห่งหนึ่ง</w:t>
      </w:r>
      <w:r w:rsidR="00996CD9"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จำนวนรวม </w:t>
      </w:r>
      <w:r w:rsidR="00996CD9" w:rsidRPr="00F11650">
        <w:rPr>
          <w:rFonts w:asciiTheme="majorBidi" w:hAnsiTheme="majorBidi" w:cstheme="majorBidi"/>
          <w:sz w:val="30"/>
          <w:szCs w:val="30"/>
          <w:lang w:val="en-US" w:bidi="th-TH"/>
        </w:rPr>
        <w:t xml:space="preserve">70.0 </w:t>
      </w:r>
      <w:r w:rsidR="00996CD9"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 มีอัตราดอกเบี้ยตามตลาด และค้ำประกันโดยที่ดินที่เป็นกรรมสิทธิ์ของบริษัท</w:t>
      </w:r>
    </w:p>
    <w:p w14:paraId="5A836999" w14:textId="77777777" w:rsidR="00DB1A99" w:rsidRPr="00F11650" w:rsidRDefault="00DB1A99" w:rsidP="00792F38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103422C" w14:textId="19BA01E0" w:rsidR="007F6B57" w:rsidRPr="00AD0433" w:rsidRDefault="009A3443" w:rsidP="00F22E9A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เมื่อวันที่ </w:t>
      </w:r>
      <w:r w:rsidRPr="00F11650">
        <w:rPr>
          <w:rFonts w:asciiTheme="majorBidi" w:hAnsiTheme="majorBidi" w:cstheme="majorBidi"/>
          <w:sz w:val="30"/>
          <w:szCs w:val="30"/>
          <w:lang w:val="en-US" w:bidi="th-TH"/>
        </w:rPr>
        <w:t xml:space="preserve">14 </w:t>
      </w:r>
      <w:r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สิงหาคม </w:t>
      </w:r>
      <w:r w:rsidRPr="00F11650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="00471377"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ที่ประชุม</w:t>
      </w:r>
      <w:r w:rsidRPr="00F1165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คณะกรรมการบริษัทมีมติอนุมัติ</w:t>
      </w:r>
      <w:r w:rsidRPr="00F1165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ให้บริษัทประกาศ</w:t>
      </w:r>
      <w:r w:rsidR="006D4120" w:rsidRPr="00F1165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การ</w:t>
      </w:r>
      <w:r w:rsidRPr="00F1165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จ่ายเงินปันผลระหว่างกาลในอัตราหุ้นละ</w:t>
      </w:r>
      <w:r w:rsidRPr="00F1165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11650">
        <w:rPr>
          <w:rFonts w:asciiTheme="majorBidi" w:hAnsiTheme="majorBidi" w:cs="Angsana New"/>
          <w:sz w:val="30"/>
          <w:szCs w:val="30"/>
          <w:lang w:val="en-US" w:bidi="th-TH"/>
        </w:rPr>
        <w:t>0.0316</w:t>
      </w:r>
      <w:r w:rsidRPr="00F1165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1165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F1165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1165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เป็นจำนวนเงินรวม</w:t>
      </w:r>
      <w:r w:rsidRPr="00F1165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11650">
        <w:rPr>
          <w:rFonts w:asciiTheme="majorBidi" w:hAnsiTheme="majorBidi" w:cs="Angsana New"/>
          <w:sz w:val="30"/>
          <w:szCs w:val="30"/>
          <w:lang w:val="en-US" w:bidi="th-TH"/>
        </w:rPr>
        <w:t>15.0</w:t>
      </w:r>
      <w:r w:rsidRPr="00F1165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1165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F1165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F1165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เงินปันผล</w:t>
      </w:r>
      <w:r w:rsidR="00541FCE" w:rsidRPr="00F1165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ดังกล่าว</w:t>
      </w:r>
      <w:r w:rsidR="00DD4ACF" w:rsidRPr="00F1165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จะจ่าย</w:t>
      </w:r>
      <w:r w:rsidRPr="00F1165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ให้แก่ผู้ถือหุ้น</w:t>
      </w:r>
      <w:r w:rsidR="00112B9A" w:rsidRPr="00F1165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ภาย</w:t>
      </w:r>
      <w:r w:rsidRPr="00F1165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</w:t>
      </w:r>
      <w:r w:rsidR="00D77BA2" w:rsidRPr="00F11650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กันยายน </w:t>
      </w:r>
      <w:r w:rsidR="00171215" w:rsidRPr="00F11650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</w:p>
    <w:sectPr w:rsidR="007F6B57" w:rsidRPr="00AD0433" w:rsidSect="00291BFF">
      <w:pgSz w:w="11909" w:h="16834" w:code="9"/>
      <w:pgMar w:top="691" w:right="137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41959" w14:textId="77777777" w:rsidR="00554A83" w:rsidRDefault="00554A83">
      <w:r>
        <w:separator/>
      </w:r>
    </w:p>
  </w:endnote>
  <w:endnote w:type="continuationSeparator" w:id="0">
    <w:p w14:paraId="31C0351D" w14:textId="77777777" w:rsidR="00554A83" w:rsidRDefault="00554A83">
      <w:r>
        <w:continuationSeparator/>
      </w:r>
    </w:p>
  </w:endnote>
  <w:endnote w:type="continuationNotice" w:id="1">
    <w:p w14:paraId="7D3059CE" w14:textId="77777777" w:rsidR="00554A83" w:rsidRDefault="00554A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3287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8080707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57498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81715E3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1A2DD" w14:textId="77777777" w:rsidR="00554A83" w:rsidRDefault="00554A83">
      <w:r>
        <w:separator/>
      </w:r>
    </w:p>
  </w:footnote>
  <w:footnote w:type="continuationSeparator" w:id="0">
    <w:p w14:paraId="249F14EF" w14:textId="77777777" w:rsidR="00554A83" w:rsidRDefault="00554A83">
      <w:r>
        <w:continuationSeparator/>
      </w:r>
    </w:p>
  </w:footnote>
  <w:footnote w:type="continuationNotice" w:id="1">
    <w:p w14:paraId="5233D304" w14:textId="77777777" w:rsidR="00554A83" w:rsidRDefault="00554A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66E6" w14:textId="79E512C4" w:rsidR="00564357" w:rsidRPr="00AD0433" w:rsidRDefault="00564357" w:rsidP="00914914">
    <w:pPr>
      <w:rPr>
        <w:rFonts w:asciiTheme="majorBidi" w:hAnsiTheme="majorBidi" w:cstheme="majorBidi"/>
        <w:b/>
        <w:bCs/>
        <w:sz w:val="32"/>
        <w:szCs w:val="32"/>
        <w:cs/>
      </w:rPr>
    </w:pPr>
    <w:r w:rsidRPr="00AD0433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โรงงานเภสัชอุตสาหกรรม เจเอสพี </w:t>
    </w:r>
    <w:r w:rsidRPr="00AD0433">
      <w:rPr>
        <w:rFonts w:asciiTheme="majorBidi" w:hAnsiTheme="majorBidi" w:cstheme="majorBidi"/>
        <w:b/>
        <w:bCs/>
        <w:sz w:val="32"/>
        <w:szCs w:val="32"/>
      </w:rPr>
      <w:t>(</w:t>
    </w:r>
    <w:r w:rsidRPr="00AD0433">
      <w:rPr>
        <w:rFonts w:asciiTheme="majorBidi" w:hAnsiTheme="majorBidi" w:cstheme="majorBidi"/>
        <w:b/>
        <w:bCs/>
        <w:sz w:val="32"/>
        <w:szCs w:val="32"/>
        <w:cs/>
      </w:rPr>
      <w:t>ประเทศไทย</w:t>
    </w:r>
    <w:r w:rsidRPr="00AD0433">
      <w:rPr>
        <w:rFonts w:asciiTheme="majorBidi" w:hAnsiTheme="majorBidi" w:cstheme="majorBidi"/>
        <w:b/>
        <w:bCs/>
        <w:sz w:val="32"/>
        <w:szCs w:val="32"/>
      </w:rPr>
      <w:t>)</w:t>
    </w:r>
    <w:r w:rsidRPr="00AD0433">
      <w:rPr>
        <w:rFonts w:asciiTheme="majorBidi" w:hAnsiTheme="majorBidi" w:cstheme="majorBidi"/>
        <w:b/>
        <w:bCs/>
        <w:sz w:val="32"/>
        <w:szCs w:val="32"/>
        <w:cs/>
      </w:rPr>
      <w:t xml:space="preserve"> จำกัด (มหาชน)</w:t>
    </w:r>
    <w:r w:rsidR="006708D7" w:rsidRPr="00AD043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6708D7" w:rsidRPr="00AD043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1D3B4C4A" w14:textId="55E1B7E9" w:rsidR="00564357" w:rsidRPr="00AD0433" w:rsidRDefault="00564357" w:rsidP="00914914">
    <w:pPr>
      <w:rPr>
        <w:rFonts w:asciiTheme="majorBidi" w:hAnsiTheme="majorBidi" w:cstheme="majorBidi"/>
        <w:b/>
        <w:bCs/>
        <w:sz w:val="32"/>
        <w:szCs w:val="32"/>
      </w:rPr>
    </w:pPr>
    <w:r w:rsidRPr="00AD043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6EA7858" w14:textId="5A0EC0CC" w:rsidR="00564357" w:rsidRPr="00AD0433" w:rsidRDefault="00564357" w:rsidP="00914914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bidi="th-TH"/>
      </w:rPr>
    </w:pPr>
    <w:r w:rsidRPr="00AD0433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</w:t>
    </w:r>
    <w:r w:rsidR="0045515A" w:rsidRPr="00AD0433">
      <w:rPr>
        <w:rFonts w:asciiTheme="majorBidi" w:hAnsiTheme="majorBidi" w:cstheme="majorBidi"/>
        <w:bCs/>
        <w:sz w:val="32"/>
        <w:szCs w:val="32"/>
        <w:cs/>
        <w:lang w:bidi="th-TH"/>
      </w:rPr>
      <w:t>สามเดือน</w:t>
    </w:r>
    <w:r w:rsidR="00637237">
      <w:rPr>
        <w:rFonts w:asciiTheme="majorBidi" w:hAnsiTheme="majorBidi" w:cstheme="majorBidi" w:hint="cs"/>
        <w:bCs/>
        <w:sz w:val="32"/>
        <w:szCs w:val="32"/>
        <w:cs/>
        <w:lang w:bidi="th-TH"/>
      </w:rPr>
      <w:t>และหกเดือน</w:t>
    </w:r>
    <w:r w:rsidRPr="00AD0433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สิ้นสุดวันที่ </w:t>
    </w:r>
    <w:r w:rsidR="00DC2A92" w:rsidRPr="00AD0433">
      <w:rPr>
        <w:rFonts w:asciiTheme="majorBidi" w:hAnsiTheme="majorBidi" w:cstheme="majorBidi"/>
        <w:bCs/>
        <w:sz w:val="32"/>
        <w:szCs w:val="32"/>
        <w:lang w:bidi="th-TH"/>
      </w:rPr>
      <w:t>3</w:t>
    </w:r>
    <w:r w:rsidR="00637237">
      <w:rPr>
        <w:rFonts w:asciiTheme="majorBidi" w:hAnsiTheme="majorBidi" w:cstheme="majorBidi"/>
        <w:bCs/>
        <w:sz w:val="32"/>
        <w:szCs w:val="32"/>
        <w:lang w:bidi="th-TH"/>
      </w:rPr>
      <w:t>0</w:t>
    </w:r>
    <w:r w:rsidR="00DC2A92" w:rsidRPr="00AD0433">
      <w:rPr>
        <w:rFonts w:asciiTheme="majorBidi" w:hAnsiTheme="majorBidi" w:cstheme="majorBidi"/>
        <w:bCs/>
        <w:sz w:val="32"/>
        <w:szCs w:val="32"/>
        <w:lang w:bidi="th-TH"/>
      </w:rPr>
      <w:t xml:space="preserve"> </w:t>
    </w:r>
    <w:r w:rsidR="00637237">
      <w:rPr>
        <w:rFonts w:asciiTheme="majorBidi" w:hAnsiTheme="majorBidi" w:cstheme="majorBidi" w:hint="cs"/>
        <w:bCs/>
        <w:sz w:val="32"/>
        <w:szCs w:val="32"/>
        <w:cs/>
        <w:lang w:bidi="th-TH"/>
      </w:rPr>
      <w:t>มิถุนายน</w:t>
    </w:r>
    <w:r w:rsidR="00497D79" w:rsidRPr="00AD0433">
      <w:rPr>
        <w:rFonts w:asciiTheme="majorBidi" w:hAnsiTheme="majorBidi" w:cstheme="majorBidi"/>
        <w:bCs/>
        <w:sz w:val="32"/>
        <w:szCs w:val="32"/>
        <w:cs/>
        <w:lang w:bidi="th-TH"/>
      </w:rPr>
      <w:t xml:space="preserve"> </w:t>
    </w:r>
    <w:r w:rsidR="00497D79" w:rsidRPr="00AD0433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030A61">
      <w:rPr>
        <w:rFonts w:asciiTheme="majorBidi" w:hAnsiTheme="majorBidi" w:cstheme="majorBidi"/>
        <w:bCs/>
        <w:sz w:val="32"/>
        <w:szCs w:val="32"/>
        <w:lang w:val="en-US" w:bidi="th-TH"/>
      </w:rPr>
      <w:t>7</w:t>
    </w:r>
    <w:r w:rsidRPr="00AD0433">
      <w:rPr>
        <w:rFonts w:asciiTheme="majorBidi" w:hAnsiTheme="majorBidi" w:cstheme="majorBidi"/>
        <w:bCs/>
        <w:sz w:val="32"/>
        <w:szCs w:val="32"/>
        <w:lang w:bidi="th-TH"/>
      </w:rPr>
      <w:t xml:space="preserve"> (</w:t>
    </w:r>
    <w:r w:rsidRPr="00AD0433">
      <w:rPr>
        <w:rFonts w:asciiTheme="majorBidi" w:hAnsiTheme="majorBidi" w:cstheme="majorBidi"/>
        <w:bCs/>
        <w:sz w:val="32"/>
        <w:szCs w:val="32"/>
        <w:cs/>
        <w:lang w:bidi="th-TH"/>
      </w:rPr>
      <w:t>ไม่ได้ตรวจสอบ</w:t>
    </w:r>
    <w:r w:rsidRPr="00AD0433">
      <w:rPr>
        <w:rFonts w:asciiTheme="majorBidi" w:hAnsiTheme="majorBidi" w:cstheme="majorBidi"/>
        <w:bCs/>
        <w:sz w:val="32"/>
        <w:szCs w:val="32"/>
        <w:lang w:bidi="th-TH"/>
      </w:rPr>
      <w:t>)</w:t>
    </w:r>
  </w:p>
  <w:p w14:paraId="5E181CDE" w14:textId="77777777" w:rsidR="00564357" w:rsidRPr="00AD0433" w:rsidRDefault="005643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78A26614"/>
    <w:lvl w:ilvl="0" w:tplc="67603918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8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5" w15:restartNumberingAfterBreak="0">
    <w:nsid w:val="2CBD1609"/>
    <w:multiLevelType w:val="hybridMultilevel"/>
    <w:tmpl w:val="AADAD796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BD92A8A"/>
    <w:multiLevelType w:val="hybridMultilevel"/>
    <w:tmpl w:val="5E88FC7E"/>
    <w:lvl w:ilvl="0" w:tplc="5F86106C">
      <w:start w:val="1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6D06B51"/>
    <w:multiLevelType w:val="hybridMultilevel"/>
    <w:tmpl w:val="F04655CE"/>
    <w:lvl w:ilvl="0" w:tplc="E2A4483E">
      <w:start w:val="5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F135D2E"/>
    <w:multiLevelType w:val="hybridMultilevel"/>
    <w:tmpl w:val="60041328"/>
    <w:lvl w:ilvl="0" w:tplc="5CA82082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385674E"/>
    <w:multiLevelType w:val="hybridMultilevel"/>
    <w:tmpl w:val="AADAD796"/>
    <w:lvl w:ilvl="0" w:tplc="FE5CB9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1D32ADA"/>
    <w:multiLevelType w:val="hybridMultilevel"/>
    <w:tmpl w:val="4714508C"/>
    <w:lvl w:ilvl="0" w:tplc="49A46BFE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E17B14"/>
    <w:multiLevelType w:val="hybridMultilevel"/>
    <w:tmpl w:val="901E7286"/>
    <w:lvl w:ilvl="0" w:tplc="D10445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5E1B5D"/>
    <w:multiLevelType w:val="hybridMultilevel"/>
    <w:tmpl w:val="E92CDF94"/>
    <w:lvl w:ilvl="0" w:tplc="2780E580">
      <w:start w:val="25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798805">
    <w:abstractNumId w:val="6"/>
  </w:num>
  <w:num w:numId="2" w16cid:durableId="1680153626">
    <w:abstractNumId w:val="5"/>
  </w:num>
  <w:num w:numId="3" w16cid:durableId="425275379">
    <w:abstractNumId w:val="9"/>
  </w:num>
  <w:num w:numId="4" w16cid:durableId="1312637020">
    <w:abstractNumId w:val="7"/>
  </w:num>
  <w:num w:numId="5" w16cid:durableId="926184918">
    <w:abstractNumId w:val="8"/>
  </w:num>
  <w:num w:numId="6" w16cid:durableId="136997199">
    <w:abstractNumId w:val="3"/>
  </w:num>
  <w:num w:numId="7" w16cid:durableId="914777755">
    <w:abstractNumId w:val="2"/>
  </w:num>
  <w:num w:numId="8" w16cid:durableId="2109767445">
    <w:abstractNumId w:val="0"/>
  </w:num>
  <w:num w:numId="9" w16cid:durableId="228810768">
    <w:abstractNumId w:val="1"/>
  </w:num>
  <w:num w:numId="10" w16cid:durableId="1935822833">
    <w:abstractNumId w:val="4"/>
  </w:num>
  <w:num w:numId="11" w16cid:durableId="2042973223">
    <w:abstractNumId w:val="27"/>
  </w:num>
  <w:num w:numId="12" w16cid:durableId="765854692">
    <w:abstractNumId w:val="23"/>
  </w:num>
  <w:num w:numId="13" w16cid:durableId="1904410788">
    <w:abstractNumId w:val="41"/>
  </w:num>
  <w:num w:numId="14" w16cid:durableId="449863123">
    <w:abstractNumId w:val="26"/>
  </w:num>
  <w:num w:numId="15" w16cid:durableId="1723871348">
    <w:abstractNumId w:val="29"/>
  </w:num>
  <w:num w:numId="16" w16cid:durableId="130442399">
    <w:abstractNumId w:val="12"/>
  </w:num>
  <w:num w:numId="17" w16cid:durableId="87165900">
    <w:abstractNumId w:val="15"/>
  </w:num>
  <w:num w:numId="18" w16cid:durableId="765148824">
    <w:abstractNumId w:val="11"/>
  </w:num>
  <w:num w:numId="19" w16cid:durableId="889924344">
    <w:abstractNumId w:val="30"/>
  </w:num>
  <w:num w:numId="20" w16cid:durableId="510071133">
    <w:abstractNumId w:val="20"/>
  </w:num>
  <w:num w:numId="21" w16cid:durableId="1234663470">
    <w:abstractNumId w:val="43"/>
  </w:num>
  <w:num w:numId="22" w16cid:durableId="1198540184">
    <w:abstractNumId w:val="24"/>
  </w:num>
  <w:num w:numId="23" w16cid:durableId="1274509694">
    <w:abstractNumId w:val="16"/>
  </w:num>
  <w:num w:numId="24" w16cid:durableId="214660863">
    <w:abstractNumId w:val="47"/>
  </w:num>
  <w:num w:numId="25" w16cid:durableId="1434477716">
    <w:abstractNumId w:val="45"/>
  </w:num>
  <w:num w:numId="26" w16cid:durableId="39941888">
    <w:abstractNumId w:val="10"/>
  </w:num>
  <w:num w:numId="27" w16cid:durableId="17554705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3598312">
    <w:abstractNumId w:val="36"/>
  </w:num>
  <w:num w:numId="29" w16cid:durableId="1280337073">
    <w:abstractNumId w:val="35"/>
  </w:num>
  <w:num w:numId="30" w16cid:durableId="204487443">
    <w:abstractNumId w:val="32"/>
  </w:num>
  <w:num w:numId="31" w16cid:durableId="551773915">
    <w:abstractNumId w:val="42"/>
  </w:num>
  <w:num w:numId="32" w16cid:durableId="1518621958">
    <w:abstractNumId w:val="40"/>
  </w:num>
  <w:num w:numId="33" w16cid:durableId="1588418053">
    <w:abstractNumId w:val="33"/>
  </w:num>
  <w:num w:numId="34" w16cid:durableId="93131314">
    <w:abstractNumId w:val="21"/>
  </w:num>
  <w:num w:numId="35" w16cid:durableId="1262177218">
    <w:abstractNumId w:val="44"/>
  </w:num>
  <w:num w:numId="36" w16cid:durableId="462424737">
    <w:abstractNumId w:val="18"/>
  </w:num>
  <w:num w:numId="37" w16cid:durableId="168641898">
    <w:abstractNumId w:val="46"/>
  </w:num>
  <w:num w:numId="38" w16cid:durableId="920062117">
    <w:abstractNumId w:val="17"/>
  </w:num>
  <w:num w:numId="39" w16cid:durableId="581065725">
    <w:abstractNumId w:val="22"/>
  </w:num>
  <w:num w:numId="40" w16cid:durableId="71202862">
    <w:abstractNumId w:val="48"/>
  </w:num>
  <w:num w:numId="41" w16cid:durableId="1175993869">
    <w:abstractNumId w:val="19"/>
  </w:num>
  <w:num w:numId="42" w16cid:durableId="2063794526">
    <w:abstractNumId w:val="31"/>
  </w:num>
  <w:num w:numId="43" w16cid:durableId="967054717">
    <w:abstractNumId w:val="28"/>
  </w:num>
  <w:num w:numId="44" w16cid:durableId="1426538433">
    <w:abstractNumId w:val="34"/>
  </w:num>
  <w:num w:numId="45" w16cid:durableId="23212761">
    <w:abstractNumId w:val="39"/>
  </w:num>
  <w:num w:numId="46" w16cid:durableId="433672276">
    <w:abstractNumId w:val="25"/>
  </w:num>
  <w:num w:numId="47" w16cid:durableId="701966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45547491">
    <w:abstractNumId w:val="38"/>
  </w:num>
  <w:num w:numId="49" w16cid:durableId="1021860245">
    <w:abstractNumId w:val="3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16E"/>
    <w:rsid w:val="00003673"/>
    <w:rsid w:val="00003F35"/>
    <w:rsid w:val="000040ED"/>
    <w:rsid w:val="000052B8"/>
    <w:rsid w:val="00005F09"/>
    <w:rsid w:val="00005F59"/>
    <w:rsid w:val="000062F8"/>
    <w:rsid w:val="0000660E"/>
    <w:rsid w:val="00006BC6"/>
    <w:rsid w:val="00007745"/>
    <w:rsid w:val="000101CF"/>
    <w:rsid w:val="0001088E"/>
    <w:rsid w:val="00010A06"/>
    <w:rsid w:val="00010B16"/>
    <w:rsid w:val="00010FCF"/>
    <w:rsid w:val="00011965"/>
    <w:rsid w:val="000119A5"/>
    <w:rsid w:val="00011DCD"/>
    <w:rsid w:val="00012AA9"/>
    <w:rsid w:val="00012B92"/>
    <w:rsid w:val="00012C81"/>
    <w:rsid w:val="00012E00"/>
    <w:rsid w:val="0001309F"/>
    <w:rsid w:val="0001382C"/>
    <w:rsid w:val="00013C03"/>
    <w:rsid w:val="00013DFF"/>
    <w:rsid w:val="000146C6"/>
    <w:rsid w:val="00014F6E"/>
    <w:rsid w:val="000151A7"/>
    <w:rsid w:val="0001653B"/>
    <w:rsid w:val="000175A6"/>
    <w:rsid w:val="00017875"/>
    <w:rsid w:val="00017C0A"/>
    <w:rsid w:val="00017FF4"/>
    <w:rsid w:val="00020217"/>
    <w:rsid w:val="00020477"/>
    <w:rsid w:val="000207EE"/>
    <w:rsid w:val="00020DC4"/>
    <w:rsid w:val="00020F45"/>
    <w:rsid w:val="00020F7F"/>
    <w:rsid w:val="0002154A"/>
    <w:rsid w:val="000223DF"/>
    <w:rsid w:val="00023814"/>
    <w:rsid w:val="00023B82"/>
    <w:rsid w:val="00023B83"/>
    <w:rsid w:val="00024064"/>
    <w:rsid w:val="00024649"/>
    <w:rsid w:val="00024784"/>
    <w:rsid w:val="00024D39"/>
    <w:rsid w:val="00024FEB"/>
    <w:rsid w:val="0002509C"/>
    <w:rsid w:val="000251E9"/>
    <w:rsid w:val="000255B2"/>
    <w:rsid w:val="0002578C"/>
    <w:rsid w:val="000258D7"/>
    <w:rsid w:val="00025B8C"/>
    <w:rsid w:val="00025C1D"/>
    <w:rsid w:val="00025C57"/>
    <w:rsid w:val="000260C1"/>
    <w:rsid w:val="0002616A"/>
    <w:rsid w:val="000263CA"/>
    <w:rsid w:val="0003038B"/>
    <w:rsid w:val="00030A61"/>
    <w:rsid w:val="00030D0A"/>
    <w:rsid w:val="00030DAC"/>
    <w:rsid w:val="00031A18"/>
    <w:rsid w:val="00031F2D"/>
    <w:rsid w:val="00032026"/>
    <w:rsid w:val="00032185"/>
    <w:rsid w:val="000323ED"/>
    <w:rsid w:val="0003302F"/>
    <w:rsid w:val="000330FC"/>
    <w:rsid w:val="00033BDC"/>
    <w:rsid w:val="00033FA0"/>
    <w:rsid w:val="00033FA9"/>
    <w:rsid w:val="0003464A"/>
    <w:rsid w:val="00034B2E"/>
    <w:rsid w:val="00034D6A"/>
    <w:rsid w:val="00034DE9"/>
    <w:rsid w:val="0003545F"/>
    <w:rsid w:val="000354A3"/>
    <w:rsid w:val="000354D0"/>
    <w:rsid w:val="00035ADF"/>
    <w:rsid w:val="00036610"/>
    <w:rsid w:val="00036D38"/>
    <w:rsid w:val="000372CE"/>
    <w:rsid w:val="00037C84"/>
    <w:rsid w:val="000403D2"/>
    <w:rsid w:val="0004069A"/>
    <w:rsid w:val="00040C78"/>
    <w:rsid w:val="0004104D"/>
    <w:rsid w:val="000420B4"/>
    <w:rsid w:val="000427C4"/>
    <w:rsid w:val="000427E8"/>
    <w:rsid w:val="00043563"/>
    <w:rsid w:val="000437D3"/>
    <w:rsid w:val="00043C93"/>
    <w:rsid w:val="00043D21"/>
    <w:rsid w:val="00043DCB"/>
    <w:rsid w:val="00043E6D"/>
    <w:rsid w:val="00043F3B"/>
    <w:rsid w:val="00044677"/>
    <w:rsid w:val="00044B3C"/>
    <w:rsid w:val="00044C4E"/>
    <w:rsid w:val="00044D0F"/>
    <w:rsid w:val="00044EB6"/>
    <w:rsid w:val="0004618F"/>
    <w:rsid w:val="00046397"/>
    <w:rsid w:val="00046687"/>
    <w:rsid w:val="00046ACF"/>
    <w:rsid w:val="00047360"/>
    <w:rsid w:val="00050270"/>
    <w:rsid w:val="00050F0E"/>
    <w:rsid w:val="000512B2"/>
    <w:rsid w:val="000513E7"/>
    <w:rsid w:val="00052538"/>
    <w:rsid w:val="000528CB"/>
    <w:rsid w:val="00052D9F"/>
    <w:rsid w:val="00053477"/>
    <w:rsid w:val="000539FF"/>
    <w:rsid w:val="00053D6E"/>
    <w:rsid w:val="00054147"/>
    <w:rsid w:val="00054551"/>
    <w:rsid w:val="0005514D"/>
    <w:rsid w:val="0005549F"/>
    <w:rsid w:val="00056493"/>
    <w:rsid w:val="0005656D"/>
    <w:rsid w:val="00056ABB"/>
    <w:rsid w:val="00056C06"/>
    <w:rsid w:val="0005785D"/>
    <w:rsid w:val="00057A16"/>
    <w:rsid w:val="00057C6E"/>
    <w:rsid w:val="00057E90"/>
    <w:rsid w:val="00057E91"/>
    <w:rsid w:val="00057F11"/>
    <w:rsid w:val="00060A97"/>
    <w:rsid w:val="000615E5"/>
    <w:rsid w:val="00061864"/>
    <w:rsid w:val="00061BBC"/>
    <w:rsid w:val="00061E5B"/>
    <w:rsid w:val="00061FA4"/>
    <w:rsid w:val="00061FE3"/>
    <w:rsid w:val="00062489"/>
    <w:rsid w:val="000625BD"/>
    <w:rsid w:val="00062D92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E63"/>
    <w:rsid w:val="00067F50"/>
    <w:rsid w:val="00067F56"/>
    <w:rsid w:val="00067F6B"/>
    <w:rsid w:val="00070252"/>
    <w:rsid w:val="0007098B"/>
    <w:rsid w:val="00070A74"/>
    <w:rsid w:val="00070C2E"/>
    <w:rsid w:val="000711EE"/>
    <w:rsid w:val="00071218"/>
    <w:rsid w:val="00071279"/>
    <w:rsid w:val="00071A0F"/>
    <w:rsid w:val="00072960"/>
    <w:rsid w:val="00072AA4"/>
    <w:rsid w:val="0007318C"/>
    <w:rsid w:val="00073ED8"/>
    <w:rsid w:val="00074076"/>
    <w:rsid w:val="0007456F"/>
    <w:rsid w:val="00074DF8"/>
    <w:rsid w:val="00075190"/>
    <w:rsid w:val="0007559C"/>
    <w:rsid w:val="00075918"/>
    <w:rsid w:val="000762B7"/>
    <w:rsid w:val="0007647F"/>
    <w:rsid w:val="00076788"/>
    <w:rsid w:val="0007687A"/>
    <w:rsid w:val="00076FE2"/>
    <w:rsid w:val="0007707D"/>
    <w:rsid w:val="00077440"/>
    <w:rsid w:val="00077B6C"/>
    <w:rsid w:val="000803A1"/>
    <w:rsid w:val="000809E9"/>
    <w:rsid w:val="0008102C"/>
    <w:rsid w:val="00081ADA"/>
    <w:rsid w:val="00081AE3"/>
    <w:rsid w:val="00082476"/>
    <w:rsid w:val="000825A7"/>
    <w:rsid w:val="0008326E"/>
    <w:rsid w:val="0008330F"/>
    <w:rsid w:val="00083B4C"/>
    <w:rsid w:val="00083D05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87B"/>
    <w:rsid w:val="00090B2F"/>
    <w:rsid w:val="00090C82"/>
    <w:rsid w:val="00090CF0"/>
    <w:rsid w:val="00090EA9"/>
    <w:rsid w:val="000915F7"/>
    <w:rsid w:val="0009174E"/>
    <w:rsid w:val="0009298F"/>
    <w:rsid w:val="00092A13"/>
    <w:rsid w:val="00093004"/>
    <w:rsid w:val="0009337B"/>
    <w:rsid w:val="000933E9"/>
    <w:rsid w:val="00093539"/>
    <w:rsid w:val="000936FD"/>
    <w:rsid w:val="000939DB"/>
    <w:rsid w:val="00093CFA"/>
    <w:rsid w:val="000947AD"/>
    <w:rsid w:val="00094B04"/>
    <w:rsid w:val="00094D11"/>
    <w:rsid w:val="0009530B"/>
    <w:rsid w:val="0009592D"/>
    <w:rsid w:val="00096046"/>
    <w:rsid w:val="00096CC5"/>
    <w:rsid w:val="00097236"/>
    <w:rsid w:val="000977AB"/>
    <w:rsid w:val="00097988"/>
    <w:rsid w:val="00097C37"/>
    <w:rsid w:val="000A00C6"/>
    <w:rsid w:val="000A011D"/>
    <w:rsid w:val="000A034C"/>
    <w:rsid w:val="000A0B5F"/>
    <w:rsid w:val="000A0E86"/>
    <w:rsid w:val="000A1537"/>
    <w:rsid w:val="000A153A"/>
    <w:rsid w:val="000A160A"/>
    <w:rsid w:val="000A1A48"/>
    <w:rsid w:val="000A1A72"/>
    <w:rsid w:val="000A1AC3"/>
    <w:rsid w:val="000A1CAC"/>
    <w:rsid w:val="000A1DF2"/>
    <w:rsid w:val="000A206C"/>
    <w:rsid w:val="000A27AA"/>
    <w:rsid w:val="000A27F5"/>
    <w:rsid w:val="000A294D"/>
    <w:rsid w:val="000A2E91"/>
    <w:rsid w:val="000A2EA5"/>
    <w:rsid w:val="000A33AA"/>
    <w:rsid w:val="000A362F"/>
    <w:rsid w:val="000A37ED"/>
    <w:rsid w:val="000A3C44"/>
    <w:rsid w:val="000A45A8"/>
    <w:rsid w:val="000A4868"/>
    <w:rsid w:val="000A4C76"/>
    <w:rsid w:val="000A6177"/>
    <w:rsid w:val="000A61C6"/>
    <w:rsid w:val="000A70AD"/>
    <w:rsid w:val="000A7619"/>
    <w:rsid w:val="000A7CAA"/>
    <w:rsid w:val="000B0843"/>
    <w:rsid w:val="000B0966"/>
    <w:rsid w:val="000B09DA"/>
    <w:rsid w:val="000B0B60"/>
    <w:rsid w:val="000B1498"/>
    <w:rsid w:val="000B1827"/>
    <w:rsid w:val="000B1B76"/>
    <w:rsid w:val="000B20FF"/>
    <w:rsid w:val="000B2669"/>
    <w:rsid w:val="000B2A1C"/>
    <w:rsid w:val="000B2C45"/>
    <w:rsid w:val="000B2DEB"/>
    <w:rsid w:val="000B361A"/>
    <w:rsid w:val="000B4AA7"/>
    <w:rsid w:val="000B4BF1"/>
    <w:rsid w:val="000B4F4C"/>
    <w:rsid w:val="000B50BA"/>
    <w:rsid w:val="000B5A34"/>
    <w:rsid w:val="000B5C62"/>
    <w:rsid w:val="000B5DFB"/>
    <w:rsid w:val="000B667B"/>
    <w:rsid w:val="000B670E"/>
    <w:rsid w:val="000B683F"/>
    <w:rsid w:val="000B6936"/>
    <w:rsid w:val="000B6A0C"/>
    <w:rsid w:val="000B6EA9"/>
    <w:rsid w:val="000B7353"/>
    <w:rsid w:val="000B7B45"/>
    <w:rsid w:val="000B7E32"/>
    <w:rsid w:val="000C0332"/>
    <w:rsid w:val="000C10DA"/>
    <w:rsid w:val="000C1A6D"/>
    <w:rsid w:val="000C2472"/>
    <w:rsid w:val="000C2C46"/>
    <w:rsid w:val="000C3510"/>
    <w:rsid w:val="000C354F"/>
    <w:rsid w:val="000C387C"/>
    <w:rsid w:val="000C3F70"/>
    <w:rsid w:val="000C514B"/>
    <w:rsid w:val="000C5773"/>
    <w:rsid w:val="000C6281"/>
    <w:rsid w:val="000C62F5"/>
    <w:rsid w:val="000C634C"/>
    <w:rsid w:val="000C6369"/>
    <w:rsid w:val="000C68D6"/>
    <w:rsid w:val="000C7476"/>
    <w:rsid w:val="000C7753"/>
    <w:rsid w:val="000C7934"/>
    <w:rsid w:val="000C7CDE"/>
    <w:rsid w:val="000D0022"/>
    <w:rsid w:val="000D0470"/>
    <w:rsid w:val="000D0631"/>
    <w:rsid w:val="000D0E99"/>
    <w:rsid w:val="000D0FA3"/>
    <w:rsid w:val="000D148F"/>
    <w:rsid w:val="000D22B9"/>
    <w:rsid w:val="000D29BB"/>
    <w:rsid w:val="000D2DEB"/>
    <w:rsid w:val="000D30C4"/>
    <w:rsid w:val="000D30CE"/>
    <w:rsid w:val="000D31C7"/>
    <w:rsid w:val="000D34ED"/>
    <w:rsid w:val="000D35D1"/>
    <w:rsid w:val="000D3766"/>
    <w:rsid w:val="000D3B7F"/>
    <w:rsid w:val="000D4827"/>
    <w:rsid w:val="000D491F"/>
    <w:rsid w:val="000D49B4"/>
    <w:rsid w:val="000D5101"/>
    <w:rsid w:val="000D569E"/>
    <w:rsid w:val="000D57C5"/>
    <w:rsid w:val="000D5EBE"/>
    <w:rsid w:val="000D656F"/>
    <w:rsid w:val="000D6837"/>
    <w:rsid w:val="000D6A41"/>
    <w:rsid w:val="000D6DF1"/>
    <w:rsid w:val="000D753E"/>
    <w:rsid w:val="000D7C5B"/>
    <w:rsid w:val="000D7D65"/>
    <w:rsid w:val="000E0602"/>
    <w:rsid w:val="000E0755"/>
    <w:rsid w:val="000E0F31"/>
    <w:rsid w:val="000E123C"/>
    <w:rsid w:val="000E13BB"/>
    <w:rsid w:val="000E14AE"/>
    <w:rsid w:val="000E16D3"/>
    <w:rsid w:val="000E22D0"/>
    <w:rsid w:val="000E39A5"/>
    <w:rsid w:val="000E3C02"/>
    <w:rsid w:val="000E3C19"/>
    <w:rsid w:val="000E4FF1"/>
    <w:rsid w:val="000E50BE"/>
    <w:rsid w:val="000E5657"/>
    <w:rsid w:val="000E56BF"/>
    <w:rsid w:val="000E5CFB"/>
    <w:rsid w:val="000E5D9B"/>
    <w:rsid w:val="000E6782"/>
    <w:rsid w:val="000E6AB6"/>
    <w:rsid w:val="000E6EC6"/>
    <w:rsid w:val="000E7125"/>
    <w:rsid w:val="000E719D"/>
    <w:rsid w:val="000E7848"/>
    <w:rsid w:val="000E78A4"/>
    <w:rsid w:val="000E78AB"/>
    <w:rsid w:val="000E7B4D"/>
    <w:rsid w:val="000E7FF9"/>
    <w:rsid w:val="000F0160"/>
    <w:rsid w:val="000F01EC"/>
    <w:rsid w:val="000F01FE"/>
    <w:rsid w:val="000F0B0D"/>
    <w:rsid w:val="000F0B7B"/>
    <w:rsid w:val="000F15AD"/>
    <w:rsid w:val="000F19D8"/>
    <w:rsid w:val="000F1A25"/>
    <w:rsid w:val="000F1FDF"/>
    <w:rsid w:val="000F2182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4E19"/>
    <w:rsid w:val="000F5122"/>
    <w:rsid w:val="000F5987"/>
    <w:rsid w:val="000F5FBB"/>
    <w:rsid w:val="000F60DB"/>
    <w:rsid w:val="000F764E"/>
    <w:rsid w:val="000F7BEA"/>
    <w:rsid w:val="0010025C"/>
    <w:rsid w:val="00100967"/>
    <w:rsid w:val="00100AB3"/>
    <w:rsid w:val="00100F30"/>
    <w:rsid w:val="00100FCA"/>
    <w:rsid w:val="00100FE0"/>
    <w:rsid w:val="00101377"/>
    <w:rsid w:val="001015E2"/>
    <w:rsid w:val="00102119"/>
    <w:rsid w:val="00102908"/>
    <w:rsid w:val="00103310"/>
    <w:rsid w:val="0010347C"/>
    <w:rsid w:val="00103592"/>
    <w:rsid w:val="0010387F"/>
    <w:rsid w:val="00103F8B"/>
    <w:rsid w:val="00104880"/>
    <w:rsid w:val="00104F89"/>
    <w:rsid w:val="0010549E"/>
    <w:rsid w:val="00105BCC"/>
    <w:rsid w:val="00105F97"/>
    <w:rsid w:val="00106A3A"/>
    <w:rsid w:val="00106A57"/>
    <w:rsid w:val="00106E48"/>
    <w:rsid w:val="001076A1"/>
    <w:rsid w:val="001077D0"/>
    <w:rsid w:val="001104E9"/>
    <w:rsid w:val="00110E2D"/>
    <w:rsid w:val="001114A4"/>
    <w:rsid w:val="001114E5"/>
    <w:rsid w:val="0011177C"/>
    <w:rsid w:val="00111A28"/>
    <w:rsid w:val="00111DBF"/>
    <w:rsid w:val="00112378"/>
    <w:rsid w:val="00112B9A"/>
    <w:rsid w:val="00112DAF"/>
    <w:rsid w:val="00112E98"/>
    <w:rsid w:val="00113069"/>
    <w:rsid w:val="0011321E"/>
    <w:rsid w:val="00114A5F"/>
    <w:rsid w:val="00114B8A"/>
    <w:rsid w:val="00114F6B"/>
    <w:rsid w:val="00115101"/>
    <w:rsid w:val="00115115"/>
    <w:rsid w:val="001164F9"/>
    <w:rsid w:val="00116ABE"/>
    <w:rsid w:val="00116B3C"/>
    <w:rsid w:val="001172A6"/>
    <w:rsid w:val="0011752C"/>
    <w:rsid w:val="001179EC"/>
    <w:rsid w:val="0012044A"/>
    <w:rsid w:val="0012063E"/>
    <w:rsid w:val="001206E4"/>
    <w:rsid w:val="00120AA8"/>
    <w:rsid w:val="00120B1F"/>
    <w:rsid w:val="001213BE"/>
    <w:rsid w:val="00121F2E"/>
    <w:rsid w:val="0012296D"/>
    <w:rsid w:val="00123D27"/>
    <w:rsid w:val="001241AE"/>
    <w:rsid w:val="001241F7"/>
    <w:rsid w:val="001243D5"/>
    <w:rsid w:val="00124552"/>
    <w:rsid w:val="00124D3D"/>
    <w:rsid w:val="001264F3"/>
    <w:rsid w:val="001267C8"/>
    <w:rsid w:val="001306D6"/>
    <w:rsid w:val="00130A91"/>
    <w:rsid w:val="00130AC9"/>
    <w:rsid w:val="00130C96"/>
    <w:rsid w:val="00130CAE"/>
    <w:rsid w:val="001318D3"/>
    <w:rsid w:val="001323ED"/>
    <w:rsid w:val="001331E0"/>
    <w:rsid w:val="00133BCC"/>
    <w:rsid w:val="00133DEF"/>
    <w:rsid w:val="0013424C"/>
    <w:rsid w:val="0013463F"/>
    <w:rsid w:val="00134821"/>
    <w:rsid w:val="00134CBE"/>
    <w:rsid w:val="0013507F"/>
    <w:rsid w:val="0013531B"/>
    <w:rsid w:val="001353A5"/>
    <w:rsid w:val="001355EF"/>
    <w:rsid w:val="00135A5D"/>
    <w:rsid w:val="00135E34"/>
    <w:rsid w:val="00135E50"/>
    <w:rsid w:val="001361B9"/>
    <w:rsid w:val="00136421"/>
    <w:rsid w:val="001364D0"/>
    <w:rsid w:val="00136C67"/>
    <w:rsid w:val="001400DB"/>
    <w:rsid w:val="00140BCE"/>
    <w:rsid w:val="00140BF1"/>
    <w:rsid w:val="00140EDF"/>
    <w:rsid w:val="00141565"/>
    <w:rsid w:val="001416D2"/>
    <w:rsid w:val="00141A16"/>
    <w:rsid w:val="00141FD5"/>
    <w:rsid w:val="00142164"/>
    <w:rsid w:val="001422D7"/>
    <w:rsid w:val="001427A1"/>
    <w:rsid w:val="00142CD4"/>
    <w:rsid w:val="00142F3B"/>
    <w:rsid w:val="001431DD"/>
    <w:rsid w:val="00143612"/>
    <w:rsid w:val="001436AD"/>
    <w:rsid w:val="00143745"/>
    <w:rsid w:val="001439AE"/>
    <w:rsid w:val="00143F04"/>
    <w:rsid w:val="00144D56"/>
    <w:rsid w:val="00145712"/>
    <w:rsid w:val="00145945"/>
    <w:rsid w:val="00145BEE"/>
    <w:rsid w:val="00146594"/>
    <w:rsid w:val="00146693"/>
    <w:rsid w:val="001469BA"/>
    <w:rsid w:val="00146A8D"/>
    <w:rsid w:val="00146D4F"/>
    <w:rsid w:val="00147EA5"/>
    <w:rsid w:val="001500D3"/>
    <w:rsid w:val="001501CC"/>
    <w:rsid w:val="001504D1"/>
    <w:rsid w:val="0015064A"/>
    <w:rsid w:val="0015090A"/>
    <w:rsid w:val="00151191"/>
    <w:rsid w:val="001511AC"/>
    <w:rsid w:val="0015198F"/>
    <w:rsid w:val="00151B7D"/>
    <w:rsid w:val="00151F24"/>
    <w:rsid w:val="0015260F"/>
    <w:rsid w:val="00152F9C"/>
    <w:rsid w:val="0015300D"/>
    <w:rsid w:val="00154A26"/>
    <w:rsid w:val="001554B8"/>
    <w:rsid w:val="001555F2"/>
    <w:rsid w:val="001556FE"/>
    <w:rsid w:val="0015571F"/>
    <w:rsid w:val="0015640F"/>
    <w:rsid w:val="00156496"/>
    <w:rsid w:val="001569A0"/>
    <w:rsid w:val="0015726C"/>
    <w:rsid w:val="001574A8"/>
    <w:rsid w:val="00157C9F"/>
    <w:rsid w:val="00157DA4"/>
    <w:rsid w:val="00160118"/>
    <w:rsid w:val="0016037E"/>
    <w:rsid w:val="001606FA"/>
    <w:rsid w:val="0016199C"/>
    <w:rsid w:val="00161A16"/>
    <w:rsid w:val="00161B74"/>
    <w:rsid w:val="00161BC4"/>
    <w:rsid w:val="00161C03"/>
    <w:rsid w:val="001623E7"/>
    <w:rsid w:val="00162454"/>
    <w:rsid w:val="0016249F"/>
    <w:rsid w:val="001627D5"/>
    <w:rsid w:val="00163A9B"/>
    <w:rsid w:val="00163E71"/>
    <w:rsid w:val="00164B82"/>
    <w:rsid w:val="0016514F"/>
    <w:rsid w:val="00165177"/>
    <w:rsid w:val="001652BD"/>
    <w:rsid w:val="00165CA3"/>
    <w:rsid w:val="00165F0A"/>
    <w:rsid w:val="0016653A"/>
    <w:rsid w:val="00166542"/>
    <w:rsid w:val="00166BF5"/>
    <w:rsid w:val="00166CEE"/>
    <w:rsid w:val="00166FC9"/>
    <w:rsid w:val="001670CF"/>
    <w:rsid w:val="0016712A"/>
    <w:rsid w:val="001675DE"/>
    <w:rsid w:val="00167999"/>
    <w:rsid w:val="00167FA1"/>
    <w:rsid w:val="0017006C"/>
    <w:rsid w:val="001700A9"/>
    <w:rsid w:val="00170519"/>
    <w:rsid w:val="001708DD"/>
    <w:rsid w:val="0017092D"/>
    <w:rsid w:val="00171215"/>
    <w:rsid w:val="00171680"/>
    <w:rsid w:val="00171C4E"/>
    <w:rsid w:val="0017262E"/>
    <w:rsid w:val="001726E5"/>
    <w:rsid w:val="00172BF1"/>
    <w:rsid w:val="00173313"/>
    <w:rsid w:val="001733DC"/>
    <w:rsid w:val="00173ECF"/>
    <w:rsid w:val="00173F4C"/>
    <w:rsid w:val="00174324"/>
    <w:rsid w:val="00174409"/>
    <w:rsid w:val="001753F8"/>
    <w:rsid w:val="00175E14"/>
    <w:rsid w:val="001764A4"/>
    <w:rsid w:val="001767EE"/>
    <w:rsid w:val="001768AE"/>
    <w:rsid w:val="00176BA3"/>
    <w:rsid w:val="00176D3B"/>
    <w:rsid w:val="00176FAE"/>
    <w:rsid w:val="00177390"/>
    <w:rsid w:val="0017764D"/>
    <w:rsid w:val="00177879"/>
    <w:rsid w:val="00180455"/>
    <w:rsid w:val="00180925"/>
    <w:rsid w:val="00180F61"/>
    <w:rsid w:val="0018104A"/>
    <w:rsid w:val="00181666"/>
    <w:rsid w:val="0018166F"/>
    <w:rsid w:val="00181A50"/>
    <w:rsid w:val="00181D45"/>
    <w:rsid w:val="00182DF2"/>
    <w:rsid w:val="00182F2C"/>
    <w:rsid w:val="0018355A"/>
    <w:rsid w:val="00183805"/>
    <w:rsid w:val="001844ED"/>
    <w:rsid w:val="00184BD6"/>
    <w:rsid w:val="00184D7F"/>
    <w:rsid w:val="00184F07"/>
    <w:rsid w:val="00185100"/>
    <w:rsid w:val="00185B00"/>
    <w:rsid w:val="00185CF2"/>
    <w:rsid w:val="00185F1F"/>
    <w:rsid w:val="001862DC"/>
    <w:rsid w:val="00186863"/>
    <w:rsid w:val="0018714A"/>
    <w:rsid w:val="00187D39"/>
    <w:rsid w:val="001903AA"/>
    <w:rsid w:val="001904F8"/>
    <w:rsid w:val="00191114"/>
    <w:rsid w:val="001915D4"/>
    <w:rsid w:val="001915E5"/>
    <w:rsid w:val="001918B2"/>
    <w:rsid w:val="0019227A"/>
    <w:rsid w:val="0019238A"/>
    <w:rsid w:val="00192632"/>
    <w:rsid w:val="00192744"/>
    <w:rsid w:val="00192B50"/>
    <w:rsid w:val="001930CE"/>
    <w:rsid w:val="00193973"/>
    <w:rsid w:val="00193E0D"/>
    <w:rsid w:val="00193FF3"/>
    <w:rsid w:val="00194444"/>
    <w:rsid w:val="0019462B"/>
    <w:rsid w:val="00195176"/>
    <w:rsid w:val="001957BE"/>
    <w:rsid w:val="00196863"/>
    <w:rsid w:val="00196D38"/>
    <w:rsid w:val="00197286"/>
    <w:rsid w:val="00197B26"/>
    <w:rsid w:val="00197CB2"/>
    <w:rsid w:val="00197F81"/>
    <w:rsid w:val="001A021A"/>
    <w:rsid w:val="001A0FB9"/>
    <w:rsid w:val="001A10BF"/>
    <w:rsid w:val="001A12E3"/>
    <w:rsid w:val="001A12EA"/>
    <w:rsid w:val="001A1836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A60"/>
    <w:rsid w:val="001A4BD6"/>
    <w:rsid w:val="001A4DE7"/>
    <w:rsid w:val="001A4F9A"/>
    <w:rsid w:val="001A5191"/>
    <w:rsid w:val="001A5F4D"/>
    <w:rsid w:val="001A6590"/>
    <w:rsid w:val="001A6DA9"/>
    <w:rsid w:val="001A7C88"/>
    <w:rsid w:val="001A7F1C"/>
    <w:rsid w:val="001B0508"/>
    <w:rsid w:val="001B05B7"/>
    <w:rsid w:val="001B0E07"/>
    <w:rsid w:val="001B1356"/>
    <w:rsid w:val="001B1457"/>
    <w:rsid w:val="001B19C0"/>
    <w:rsid w:val="001B1D91"/>
    <w:rsid w:val="001B1E30"/>
    <w:rsid w:val="001B2173"/>
    <w:rsid w:val="001B27F1"/>
    <w:rsid w:val="001B2BBA"/>
    <w:rsid w:val="001B314E"/>
    <w:rsid w:val="001B3172"/>
    <w:rsid w:val="001B38C0"/>
    <w:rsid w:val="001B3C2E"/>
    <w:rsid w:val="001B3C78"/>
    <w:rsid w:val="001B4610"/>
    <w:rsid w:val="001B4EB6"/>
    <w:rsid w:val="001B4FA2"/>
    <w:rsid w:val="001B5B84"/>
    <w:rsid w:val="001B6084"/>
    <w:rsid w:val="001B7FDA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A78"/>
    <w:rsid w:val="001C5D34"/>
    <w:rsid w:val="001C60B1"/>
    <w:rsid w:val="001C6905"/>
    <w:rsid w:val="001C6D8A"/>
    <w:rsid w:val="001C6F23"/>
    <w:rsid w:val="001C7209"/>
    <w:rsid w:val="001C78B2"/>
    <w:rsid w:val="001C7BD6"/>
    <w:rsid w:val="001C7CC1"/>
    <w:rsid w:val="001D008A"/>
    <w:rsid w:val="001D0677"/>
    <w:rsid w:val="001D09D2"/>
    <w:rsid w:val="001D0ED6"/>
    <w:rsid w:val="001D22B1"/>
    <w:rsid w:val="001D27A0"/>
    <w:rsid w:val="001D27E8"/>
    <w:rsid w:val="001D3188"/>
    <w:rsid w:val="001D3242"/>
    <w:rsid w:val="001D3377"/>
    <w:rsid w:val="001D339A"/>
    <w:rsid w:val="001D364B"/>
    <w:rsid w:val="001D3692"/>
    <w:rsid w:val="001D51F2"/>
    <w:rsid w:val="001D57F4"/>
    <w:rsid w:val="001D59E0"/>
    <w:rsid w:val="001D5D6B"/>
    <w:rsid w:val="001D6538"/>
    <w:rsid w:val="001D6F39"/>
    <w:rsid w:val="001D723A"/>
    <w:rsid w:val="001D7454"/>
    <w:rsid w:val="001D7ABD"/>
    <w:rsid w:val="001D7AD8"/>
    <w:rsid w:val="001D7DEA"/>
    <w:rsid w:val="001E0430"/>
    <w:rsid w:val="001E0740"/>
    <w:rsid w:val="001E0F62"/>
    <w:rsid w:val="001E1828"/>
    <w:rsid w:val="001E1C59"/>
    <w:rsid w:val="001E45A0"/>
    <w:rsid w:val="001E47EE"/>
    <w:rsid w:val="001E58EF"/>
    <w:rsid w:val="001E64C0"/>
    <w:rsid w:val="001E6A24"/>
    <w:rsid w:val="001E6A32"/>
    <w:rsid w:val="001E7005"/>
    <w:rsid w:val="001E73CB"/>
    <w:rsid w:val="001E7C86"/>
    <w:rsid w:val="001E7FC2"/>
    <w:rsid w:val="001F01CC"/>
    <w:rsid w:val="001F07E3"/>
    <w:rsid w:val="001F10D9"/>
    <w:rsid w:val="001F15E3"/>
    <w:rsid w:val="001F167B"/>
    <w:rsid w:val="001F2739"/>
    <w:rsid w:val="001F293A"/>
    <w:rsid w:val="001F2A5C"/>
    <w:rsid w:val="001F2DA8"/>
    <w:rsid w:val="001F31D1"/>
    <w:rsid w:val="001F337B"/>
    <w:rsid w:val="001F3A81"/>
    <w:rsid w:val="001F3BAE"/>
    <w:rsid w:val="001F3BED"/>
    <w:rsid w:val="001F3F25"/>
    <w:rsid w:val="001F4366"/>
    <w:rsid w:val="001F4A28"/>
    <w:rsid w:val="001F4C53"/>
    <w:rsid w:val="001F4FE3"/>
    <w:rsid w:val="001F56DE"/>
    <w:rsid w:val="001F5C82"/>
    <w:rsid w:val="001F6892"/>
    <w:rsid w:val="001F6C05"/>
    <w:rsid w:val="001F7398"/>
    <w:rsid w:val="001F765D"/>
    <w:rsid w:val="001F7E44"/>
    <w:rsid w:val="001F7FCC"/>
    <w:rsid w:val="0020017A"/>
    <w:rsid w:val="002003D7"/>
    <w:rsid w:val="0020075E"/>
    <w:rsid w:val="00200B48"/>
    <w:rsid w:val="00200B9A"/>
    <w:rsid w:val="00201527"/>
    <w:rsid w:val="00201963"/>
    <w:rsid w:val="00201DAE"/>
    <w:rsid w:val="00201FEC"/>
    <w:rsid w:val="002023EE"/>
    <w:rsid w:val="002025BB"/>
    <w:rsid w:val="0020291B"/>
    <w:rsid w:val="00202DEA"/>
    <w:rsid w:val="00203081"/>
    <w:rsid w:val="0020350E"/>
    <w:rsid w:val="0020356A"/>
    <w:rsid w:val="00203CD5"/>
    <w:rsid w:val="00203CE8"/>
    <w:rsid w:val="00203E58"/>
    <w:rsid w:val="00204E25"/>
    <w:rsid w:val="00204ED2"/>
    <w:rsid w:val="00204ED3"/>
    <w:rsid w:val="00205433"/>
    <w:rsid w:val="00205B52"/>
    <w:rsid w:val="00206089"/>
    <w:rsid w:val="002061BC"/>
    <w:rsid w:val="00206344"/>
    <w:rsid w:val="00206541"/>
    <w:rsid w:val="002065D8"/>
    <w:rsid w:val="00206755"/>
    <w:rsid w:val="002068EF"/>
    <w:rsid w:val="00206E61"/>
    <w:rsid w:val="002077E7"/>
    <w:rsid w:val="00207AAC"/>
    <w:rsid w:val="00207C8C"/>
    <w:rsid w:val="00207FD9"/>
    <w:rsid w:val="00210092"/>
    <w:rsid w:val="0021032E"/>
    <w:rsid w:val="002108AF"/>
    <w:rsid w:val="00211151"/>
    <w:rsid w:val="00211780"/>
    <w:rsid w:val="00211E99"/>
    <w:rsid w:val="00211F45"/>
    <w:rsid w:val="002125DA"/>
    <w:rsid w:val="002125DB"/>
    <w:rsid w:val="00212861"/>
    <w:rsid w:val="00212A3F"/>
    <w:rsid w:val="00212B4D"/>
    <w:rsid w:val="0021321A"/>
    <w:rsid w:val="002133C3"/>
    <w:rsid w:val="00213BB6"/>
    <w:rsid w:val="00213BD9"/>
    <w:rsid w:val="00214367"/>
    <w:rsid w:val="00214703"/>
    <w:rsid w:val="00214C03"/>
    <w:rsid w:val="00215114"/>
    <w:rsid w:val="002154F2"/>
    <w:rsid w:val="00215C3F"/>
    <w:rsid w:val="00216016"/>
    <w:rsid w:val="00216091"/>
    <w:rsid w:val="0021611A"/>
    <w:rsid w:val="00216E25"/>
    <w:rsid w:val="002174B3"/>
    <w:rsid w:val="002202F0"/>
    <w:rsid w:val="0022082D"/>
    <w:rsid w:val="00220D3C"/>
    <w:rsid w:val="002214EB"/>
    <w:rsid w:val="00221A4B"/>
    <w:rsid w:val="00221C04"/>
    <w:rsid w:val="002223D7"/>
    <w:rsid w:val="00222B4C"/>
    <w:rsid w:val="00222BD1"/>
    <w:rsid w:val="00222E0D"/>
    <w:rsid w:val="00223043"/>
    <w:rsid w:val="002239A1"/>
    <w:rsid w:val="00223CA0"/>
    <w:rsid w:val="00223DDE"/>
    <w:rsid w:val="00223F5E"/>
    <w:rsid w:val="00223F64"/>
    <w:rsid w:val="00224560"/>
    <w:rsid w:val="00224A4F"/>
    <w:rsid w:val="00224AAD"/>
    <w:rsid w:val="00224D78"/>
    <w:rsid w:val="00225075"/>
    <w:rsid w:val="00225662"/>
    <w:rsid w:val="00225808"/>
    <w:rsid w:val="00225AEC"/>
    <w:rsid w:val="002260E6"/>
    <w:rsid w:val="00226341"/>
    <w:rsid w:val="00226652"/>
    <w:rsid w:val="00226E21"/>
    <w:rsid w:val="002271A5"/>
    <w:rsid w:val="002275F3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8DC"/>
    <w:rsid w:val="002339C2"/>
    <w:rsid w:val="00234024"/>
    <w:rsid w:val="00234051"/>
    <w:rsid w:val="00234645"/>
    <w:rsid w:val="00234676"/>
    <w:rsid w:val="0023503E"/>
    <w:rsid w:val="0023558F"/>
    <w:rsid w:val="00236017"/>
    <w:rsid w:val="00236057"/>
    <w:rsid w:val="00236B93"/>
    <w:rsid w:val="00236D73"/>
    <w:rsid w:val="002373F2"/>
    <w:rsid w:val="0023757E"/>
    <w:rsid w:val="00237C26"/>
    <w:rsid w:val="0024029E"/>
    <w:rsid w:val="00240493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3DC4"/>
    <w:rsid w:val="00244664"/>
    <w:rsid w:val="00244B77"/>
    <w:rsid w:val="00244E25"/>
    <w:rsid w:val="00244EE7"/>
    <w:rsid w:val="002452B9"/>
    <w:rsid w:val="002452D6"/>
    <w:rsid w:val="00245C81"/>
    <w:rsid w:val="00246619"/>
    <w:rsid w:val="002469C9"/>
    <w:rsid w:val="00246A7A"/>
    <w:rsid w:val="00246CD0"/>
    <w:rsid w:val="0024750B"/>
    <w:rsid w:val="0024798F"/>
    <w:rsid w:val="00247CAE"/>
    <w:rsid w:val="00247EAF"/>
    <w:rsid w:val="00250784"/>
    <w:rsid w:val="002507FA"/>
    <w:rsid w:val="002508C6"/>
    <w:rsid w:val="00250D12"/>
    <w:rsid w:val="00250E74"/>
    <w:rsid w:val="002519AE"/>
    <w:rsid w:val="00251EDC"/>
    <w:rsid w:val="002521B4"/>
    <w:rsid w:val="00252291"/>
    <w:rsid w:val="00252439"/>
    <w:rsid w:val="0025288F"/>
    <w:rsid w:val="0025412A"/>
    <w:rsid w:val="002543C3"/>
    <w:rsid w:val="002549C6"/>
    <w:rsid w:val="0025506F"/>
    <w:rsid w:val="00255173"/>
    <w:rsid w:val="00255208"/>
    <w:rsid w:val="00255631"/>
    <w:rsid w:val="002557D6"/>
    <w:rsid w:val="00255BDC"/>
    <w:rsid w:val="00255C9D"/>
    <w:rsid w:val="00255D54"/>
    <w:rsid w:val="0025623C"/>
    <w:rsid w:val="00256374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203"/>
    <w:rsid w:val="0026056D"/>
    <w:rsid w:val="00260729"/>
    <w:rsid w:val="002609DC"/>
    <w:rsid w:val="00260B44"/>
    <w:rsid w:val="00260E12"/>
    <w:rsid w:val="00261062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3E23"/>
    <w:rsid w:val="002642CC"/>
    <w:rsid w:val="002644C7"/>
    <w:rsid w:val="002647D5"/>
    <w:rsid w:val="002647E0"/>
    <w:rsid w:val="0026489F"/>
    <w:rsid w:val="00264B87"/>
    <w:rsid w:val="0026534D"/>
    <w:rsid w:val="00265A31"/>
    <w:rsid w:val="00265E66"/>
    <w:rsid w:val="002664A8"/>
    <w:rsid w:val="002669B1"/>
    <w:rsid w:val="00266CC9"/>
    <w:rsid w:val="00266FAD"/>
    <w:rsid w:val="002671BD"/>
    <w:rsid w:val="002676A1"/>
    <w:rsid w:val="00267AC3"/>
    <w:rsid w:val="00267CF4"/>
    <w:rsid w:val="00267DED"/>
    <w:rsid w:val="00267F7E"/>
    <w:rsid w:val="0027001C"/>
    <w:rsid w:val="002703D4"/>
    <w:rsid w:val="00270430"/>
    <w:rsid w:val="0027072D"/>
    <w:rsid w:val="00270A20"/>
    <w:rsid w:val="00270E78"/>
    <w:rsid w:val="002723CD"/>
    <w:rsid w:val="00273711"/>
    <w:rsid w:val="002737DC"/>
    <w:rsid w:val="00273C05"/>
    <w:rsid w:val="00274380"/>
    <w:rsid w:val="002744A2"/>
    <w:rsid w:val="0027492D"/>
    <w:rsid w:val="002749A4"/>
    <w:rsid w:val="00276094"/>
    <w:rsid w:val="00276312"/>
    <w:rsid w:val="002765F4"/>
    <w:rsid w:val="002769BD"/>
    <w:rsid w:val="0027782E"/>
    <w:rsid w:val="00277875"/>
    <w:rsid w:val="00277C55"/>
    <w:rsid w:val="00277E70"/>
    <w:rsid w:val="00277F87"/>
    <w:rsid w:val="002809FA"/>
    <w:rsid w:val="00281008"/>
    <w:rsid w:val="002816A8"/>
    <w:rsid w:val="00281D9C"/>
    <w:rsid w:val="002832D0"/>
    <w:rsid w:val="00283BBA"/>
    <w:rsid w:val="002849FA"/>
    <w:rsid w:val="00284CE4"/>
    <w:rsid w:val="002850FC"/>
    <w:rsid w:val="00285339"/>
    <w:rsid w:val="0028586E"/>
    <w:rsid w:val="00285A84"/>
    <w:rsid w:val="00285BB2"/>
    <w:rsid w:val="002861F9"/>
    <w:rsid w:val="0028624C"/>
    <w:rsid w:val="002864D0"/>
    <w:rsid w:val="00287B43"/>
    <w:rsid w:val="00287D7E"/>
    <w:rsid w:val="00290241"/>
    <w:rsid w:val="00290A3C"/>
    <w:rsid w:val="00290E27"/>
    <w:rsid w:val="00291984"/>
    <w:rsid w:val="002919EF"/>
    <w:rsid w:val="00291BFF"/>
    <w:rsid w:val="00291E45"/>
    <w:rsid w:val="00292337"/>
    <w:rsid w:val="00292934"/>
    <w:rsid w:val="00292D81"/>
    <w:rsid w:val="002939F2"/>
    <w:rsid w:val="00293A4A"/>
    <w:rsid w:val="00294369"/>
    <w:rsid w:val="00294565"/>
    <w:rsid w:val="00294F2B"/>
    <w:rsid w:val="00295190"/>
    <w:rsid w:val="00295D63"/>
    <w:rsid w:val="002964A2"/>
    <w:rsid w:val="002966E3"/>
    <w:rsid w:val="00296994"/>
    <w:rsid w:val="002969C4"/>
    <w:rsid w:val="00296F62"/>
    <w:rsid w:val="002974B7"/>
    <w:rsid w:val="002974F1"/>
    <w:rsid w:val="002A0148"/>
    <w:rsid w:val="002A0265"/>
    <w:rsid w:val="002A15FE"/>
    <w:rsid w:val="002A1AC9"/>
    <w:rsid w:val="002A2D9A"/>
    <w:rsid w:val="002A2F0A"/>
    <w:rsid w:val="002A3A66"/>
    <w:rsid w:val="002A3D19"/>
    <w:rsid w:val="002A4225"/>
    <w:rsid w:val="002A4886"/>
    <w:rsid w:val="002A4F61"/>
    <w:rsid w:val="002A536C"/>
    <w:rsid w:val="002A53EC"/>
    <w:rsid w:val="002A556E"/>
    <w:rsid w:val="002A5DD0"/>
    <w:rsid w:val="002A5F91"/>
    <w:rsid w:val="002A657B"/>
    <w:rsid w:val="002A6AB0"/>
    <w:rsid w:val="002A6BF6"/>
    <w:rsid w:val="002A6F09"/>
    <w:rsid w:val="002A7525"/>
    <w:rsid w:val="002A7A82"/>
    <w:rsid w:val="002B01DA"/>
    <w:rsid w:val="002B069F"/>
    <w:rsid w:val="002B0984"/>
    <w:rsid w:val="002B0D11"/>
    <w:rsid w:val="002B12AA"/>
    <w:rsid w:val="002B1411"/>
    <w:rsid w:val="002B1612"/>
    <w:rsid w:val="002B17E1"/>
    <w:rsid w:val="002B1A66"/>
    <w:rsid w:val="002B1B7D"/>
    <w:rsid w:val="002B23F9"/>
    <w:rsid w:val="002B27AF"/>
    <w:rsid w:val="002B284D"/>
    <w:rsid w:val="002B2927"/>
    <w:rsid w:val="002B2CB8"/>
    <w:rsid w:val="002B2D62"/>
    <w:rsid w:val="002B2F95"/>
    <w:rsid w:val="002B332D"/>
    <w:rsid w:val="002B349B"/>
    <w:rsid w:val="002B39B5"/>
    <w:rsid w:val="002B3B07"/>
    <w:rsid w:val="002B3EEA"/>
    <w:rsid w:val="002B424B"/>
    <w:rsid w:val="002B43CC"/>
    <w:rsid w:val="002B4727"/>
    <w:rsid w:val="002B47F4"/>
    <w:rsid w:val="002B482C"/>
    <w:rsid w:val="002B4E12"/>
    <w:rsid w:val="002B5533"/>
    <w:rsid w:val="002B57E4"/>
    <w:rsid w:val="002B57F9"/>
    <w:rsid w:val="002B62C3"/>
    <w:rsid w:val="002B645E"/>
    <w:rsid w:val="002B6EFF"/>
    <w:rsid w:val="002B77E2"/>
    <w:rsid w:val="002B7983"/>
    <w:rsid w:val="002C0165"/>
    <w:rsid w:val="002C04F4"/>
    <w:rsid w:val="002C05F7"/>
    <w:rsid w:val="002C065C"/>
    <w:rsid w:val="002C0AB7"/>
    <w:rsid w:val="002C118E"/>
    <w:rsid w:val="002C16C8"/>
    <w:rsid w:val="002C224E"/>
    <w:rsid w:val="002C27DC"/>
    <w:rsid w:val="002C2952"/>
    <w:rsid w:val="002C2D07"/>
    <w:rsid w:val="002C3060"/>
    <w:rsid w:val="002C323F"/>
    <w:rsid w:val="002C3837"/>
    <w:rsid w:val="002C39AA"/>
    <w:rsid w:val="002C46F8"/>
    <w:rsid w:val="002C4789"/>
    <w:rsid w:val="002C4940"/>
    <w:rsid w:val="002C4FD1"/>
    <w:rsid w:val="002C5306"/>
    <w:rsid w:val="002C5329"/>
    <w:rsid w:val="002C534B"/>
    <w:rsid w:val="002C6218"/>
    <w:rsid w:val="002C64FC"/>
    <w:rsid w:val="002C6BAE"/>
    <w:rsid w:val="002C6E45"/>
    <w:rsid w:val="002C6FC7"/>
    <w:rsid w:val="002D0227"/>
    <w:rsid w:val="002D099A"/>
    <w:rsid w:val="002D0C38"/>
    <w:rsid w:val="002D0D4D"/>
    <w:rsid w:val="002D10D7"/>
    <w:rsid w:val="002D1629"/>
    <w:rsid w:val="002D1823"/>
    <w:rsid w:val="002D1E0B"/>
    <w:rsid w:val="002D1FC3"/>
    <w:rsid w:val="002D23E6"/>
    <w:rsid w:val="002D33BD"/>
    <w:rsid w:val="002D425F"/>
    <w:rsid w:val="002D444E"/>
    <w:rsid w:val="002D447D"/>
    <w:rsid w:val="002D48AA"/>
    <w:rsid w:val="002D4A7C"/>
    <w:rsid w:val="002D5D69"/>
    <w:rsid w:val="002D6036"/>
    <w:rsid w:val="002D61CC"/>
    <w:rsid w:val="002D6696"/>
    <w:rsid w:val="002D67BA"/>
    <w:rsid w:val="002D6EF9"/>
    <w:rsid w:val="002D7268"/>
    <w:rsid w:val="002D75E0"/>
    <w:rsid w:val="002D7955"/>
    <w:rsid w:val="002D7ABE"/>
    <w:rsid w:val="002D7C80"/>
    <w:rsid w:val="002E0FF4"/>
    <w:rsid w:val="002E13E0"/>
    <w:rsid w:val="002E18A5"/>
    <w:rsid w:val="002E1C09"/>
    <w:rsid w:val="002E1F19"/>
    <w:rsid w:val="002E1FF6"/>
    <w:rsid w:val="002E202F"/>
    <w:rsid w:val="002E27F3"/>
    <w:rsid w:val="002E3177"/>
    <w:rsid w:val="002E3609"/>
    <w:rsid w:val="002E3808"/>
    <w:rsid w:val="002E448F"/>
    <w:rsid w:val="002E4825"/>
    <w:rsid w:val="002E4995"/>
    <w:rsid w:val="002E50F8"/>
    <w:rsid w:val="002E5660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009B"/>
    <w:rsid w:val="002F15E1"/>
    <w:rsid w:val="002F1F38"/>
    <w:rsid w:val="002F20EC"/>
    <w:rsid w:val="002F2285"/>
    <w:rsid w:val="002F298D"/>
    <w:rsid w:val="002F3680"/>
    <w:rsid w:val="002F376C"/>
    <w:rsid w:val="002F3773"/>
    <w:rsid w:val="002F3C51"/>
    <w:rsid w:val="002F4793"/>
    <w:rsid w:val="002F4C67"/>
    <w:rsid w:val="002F4CE0"/>
    <w:rsid w:val="002F5106"/>
    <w:rsid w:val="002F5232"/>
    <w:rsid w:val="002F5786"/>
    <w:rsid w:val="002F5B1C"/>
    <w:rsid w:val="002F5E09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1638"/>
    <w:rsid w:val="00301E89"/>
    <w:rsid w:val="003020C4"/>
    <w:rsid w:val="0030230B"/>
    <w:rsid w:val="003024C6"/>
    <w:rsid w:val="0030381E"/>
    <w:rsid w:val="00303863"/>
    <w:rsid w:val="00303C46"/>
    <w:rsid w:val="003045C8"/>
    <w:rsid w:val="003045C9"/>
    <w:rsid w:val="00304956"/>
    <w:rsid w:val="00304C6C"/>
    <w:rsid w:val="00305812"/>
    <w:rsid w:val="00305C67"/>
    <w:rsid w:val="00306013"/>
    <w:rsid w:val="003062A4"/>
    <w:rsid w:val="003062F4"/>
    <w:rsid w:val="00306638"/>
    <w:rsid w:val="00306681"/>
    <w:rsid w:val="00306841"/>
    <w:rsid w:val="003068A0"/>
    <w:rsid w:val="00306E3A"/>
    <w:rsid w:val="00307572"/>
    <w:rsid w:val="003076C2"/>
    <w:rsid w:val="0031050D"/>
    <w:rsid w:val="003105F0"/>
    <w:rsid w:val="003108C4"/>
    <w:rsid w:val="003109AD"/>
    <w:rsid w:val="003111B4"/>
    <w:rsid w:val="003116E2"/>
    <w:rsid w:val="003119FB"/>
    <w:rsid w:val="00312E80"/>
    <w:rsid w:val="003130BF"/>
    <w:rsid w:val="0031388B"/>
    <w:rsid w:val="00313A4D"/>
    <w:rsid w:val="0031453C"/>
    <w:rsid w:val="003148FE"/>
    <w:rsid w:val="00314BD9"/>
    <w:rsid w:val="003151A9"/>
    <w:rsid w:val="003152F6"/>
    <w:rsid w:val="00316446"/>
    <w:rsid w:val="003166AD"/>
    <w:rsid w:val="00316C09"/>
    <w:rsid w:val="00316C1F"/>
    <w:rsid w:val="00316CEB"/>
    <w:rsid w:val="003174B6"/>
    <w:rsid w:val="003175BF"/>
    <w:rsid w:val="00317654"/>
    <w:rsid w:val="003178C1"/>
    <w:rsid w:val="0032036B"/>
    <w:rsid w:val="003214A0"/>
    <w:rsid w:val="00321D10"/>
    <w:rsid w:val="00321D22"/>
    <w:rsid w:val="00321DA7"/>
    <w:rsid w:val="003221E4"/>
    <w:rsid w:val="003224F3"/>
    <w:rsid w:val="00322665"/>
    <w:rsid w:val="00322B6A"/>
    <w:rsid w:val="00323059"/>
    <w:rsid w:val="00323F07"/>
    <w:rsid w:val="00324D7C"/>
    <w:rsid w:val="003250F7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C90"/>
    <w:rsid w:val="00326E07"/>
    <w:rsid w:val="00326FB9"/>
    <w:rsid w:val="00326FE1"/>
    <w:rsid w:val="00327712"/>
    <w:rsid w:val="00327815"/>
    <w:rsid w:val="00327822"/>
    <w:rsid w:val="00327B35"/>
    <w:rsid w:val="00327BB4"/>
    <w:rsid w:val="0033064A"/>
    <w:rsid w:val="00330CC2"/>
    <w:rsid w:val="0033116E"/>
    <w:rsid w:val="00331304"/>
    <w:rsid w:val="00332344"/>
    <w:rsid w:val="003323FD"/>
    <w:rsid w:val="003332A8"/>
    <w:rsid w:val="003335C8"/>
    <w:rsid w:val="0033363E"/>
    <w:rsid w:val="0033381C"/>
    <w:rsid w:val="00333C08"/>
    <w:rsid w:val="003342B7"/>
    <w:rsid w:val="00334E2D"/>
    <w:rsid w:val="00334F52"/>
    <w:rsid w:val="0033531F"/>
    <w:rsid w:val="00335FA2"/>
    <w:rsid w:val="003365DB"/>
    <w:rsid w:val="003371D1"/>
    <w:rsid w:val="00337B91"/>
    <w:rsid w:val="003402E2"/>
    <w:rsid w:val="003407F6"/>
    <w:rsid w:val="00340C56"/>
    <w:rsid w:val="00341AF4"/>
    <w:rsid w:val="00341EA0"/>
    <w:rsid w:val="00342370"/>
    <w:rsid w:val="0034259B"/>
    <w:rsid w:val="0034269F"/>
    <w:rsid w:val="00342904"/>
    <w:rsid w:val="00342A11"/>
    <w:rsid w:val="00342AD1"/>
    <w:rsid w:val="00342B41"/>
    <w:rsid w:val="00342FA4"/>
    <w:rsid w:val="003430C3"/>
    <w:rsid w:val="003433EF"/>
    <w:rsid w:val="0034348C"/>
    <w:rsid w:val="003435D4"/>
    <w:rsid w:val="003435DC"/>
    <w:rsid w:val="003443E5"/>
    <w:rsid w:val="00344AE8"/>
    <w:rsid w:val="00344BBF"/>
    <w:rsid w:val="00344C64"/>
    <w:rsid w:val="00344F30"/>
    <w:rsid w:val="0034502D"/>
    <w:rsid w:val="0034523D"/>
    <w:rsid w:val="00345615"/>
    <w:rsid w:val="003457CA"/>
    <w:rsid w:val="0034593E"/>
    <w:rsid w:val="003463CD"/>
    <w:rsid w:val="00346AB0"/>
    <w:rsid w:val="0034749E"/>
    <w:rsid w:val="00347AB0"/>
    <w:rsid w:val="00347AF3"/>
    <w:rsid w:val="00347B24"/>
    <w:rsid w:val="003502D7"/>
    <w:rsid w:val="00350313"/>
    <w:rsid w:val="003506B8"/>
    <w:rsid w:val="00351514"/>
    <w:rsid w:val="003516CE"/>
    <w:rsid w:val="00351BED"/>
    <w:rsid w:val="00352F75"/>
    <w:rsid w:val="00352FD3"/>
    <w:rsid w:val="0035306D"/>
    <w:rsid w:val="00354032"/>
    <w:rsid w:val="0035420E"/>
    <w:rsid w:val="003545B5"/>
    <w:rsid w:val="0035476F"/>
    <w:rsid w:val="00354A43"/>
    <w:rsid w:val="00354AA1"/>
    <w:rsid w:val="00354AD5"/>
    <w:rsid w:val="00354E35"/>
    <w:rsid w:val="003554B1"/>
    <w:rsid w:val="00355501"/>
    <w:rsid w:val="00355715"/>
    <w:rsid w:val="00355AB4"/>
    <w:rsid w:val="0035729C"/>
    <w:rsid w:val="00357466"/>
    <w:rsid w:val="003575EA"/>
    <w:rsid w:val="00357669"/>
    <w:rsid w:val="00357722"/>
    <w:rsid w:val="003579C4"/>
    <w:rsid w:val="00357C71"/>
    <w:rsid w:val="00360473"/>
    <w:rsid w:val="00361A4A"/>
    <w:rsid w:val="00362073"/>
    <w:rsid w:val="00362303"/>
    <w:rsid w:val="003626DD"/>
    <w:rsid w:val="00362AC8"/>
    <w:rsid w:val="00362F7A"/>
    <w:rsid w:val="00363AB1"/>
    <w:rsid w:val="00364076"/>
    <w:rsid w:val="003648D5"/>
    <w:rsid w:val="003650D1"/>
    <w:rsid w:val="00365114"/>
    <w:rsid w:val="00365218"/>
    <w:rsid w:val="00365689"/>
    <w:rsid w:val="00365765"/>
    <w:rsid w:val="00365AF9"/>
    <w:rsid w:val="00365B96"/>
    <w:rsid w:val="00366B47"/>
    <w:rsid w:val="003672F2"/>
    <w:rsid w:val="00367C33"/>
    <w:rsid w:val="00367DA3"/>
    <w:rsid w:val="0037013B"/>
    <w:rsid w:val="00370613"/>
    <w:rsid w:val="00370849"/>
    <w:rsid w:val="00370A1F"/>
    <w:rsid w:val="00370A69"/>
    <w:rsid w:val="0037147B"/>
    <w:rsid w:val="0037163E"/>
    <w:rsid w:val="00371C44"/>
    <w:rsid w:val="003723AF"/>
    <w:rsid w:val="003724E4"/>
    <w:rsid w:val="00373603"/>
    <w:rsid w:val="00373A1F"/>
    <w:rsid w:val="00373BC5"/>
    <w:rsid w:val="00373DE8"/>
    <w:rsid w:val="00374374"/>
    <w:rsid w:val="0037440C"/>
    <w:rsid w:val="003749F2"/>
    <w:rsid w:val="00374D0C"/>
    <w:rsid w:val="00374EB4"/>
    <w:rsid w:val="003753D3"/>
    <w:rsid w:val="0037548C"/>
    <w:rsid w:val="00375AF4"/>
    <w:rsid w:val="00375CEC"/>
    <w:rsid w:val="00375FCA"/>
    <w:rsid w:val="003764DA"/>
    <w:rsid w:val="00376500"/>
    <w:rsid w:val="00376D7A"/>
    <w:rsid w:val="00376D94"/>
    <w:rsid w:val="00376E50"/>
    <w:rsid w:val="00377192"/>
    <w:rsid w:val="00377508"/>
    <w:rsid w:val="003775E5"/>
    <w:rsid w:val="003801E1"/>
    <w:rsid w:val="003803B0"/>
    <w:rsid w:val="0038071C"/>
    <w:rsid w:val="00380B87"/>
    <w:rsid w:val="00380BCE"/>
    <w:rsid w:val="00380EEC"/>
    <w:rsid w:val="00380FAC"/>
    <w:rsid w:val="003815E5"/>
    <w:rsid w:val="00381998"/>
    <w:rsid w:val="00382AE3"/>
    <w:rsid w:val="00382ECD"/>
    <w:rsid w:val="00382F66"/>
    <w:rsid w:val="00383F52"/>
    <w:rsid w:val="00384666"/>
    <w:rsid w:val="003848B8"/>
    <w:rsid w:val="003868D2"/>
    <w:rsid w:val="00387115"/>
    <w:rsid w:val="00387848"/>
    <w:rsid w:val="003878FC"/>
    <w:rsid w:val="00387ECD"/>
    <w:rsid w:val="00390373"/>
    <w:rsid w:val="00390655"/>
    <w:rsid w:val="0039074B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79"/>
    <w:rsid w:val="00395AC9"/>
    <w:rsid w:val="003964F2"/>
    <w:rsid w:val="0039696C"/>
    <w:rsid w:val="00396F9C"/>
    <w:rsid w:val="00397083"/>
    <w:rsid w:val="00397B7B"/>
    <w:rsid w:val="003A05F9"/>
    <w:rsid w:val="003A09C0"/>
    <w:rsid w:val="003A12EA"/>
    <w:rsid w:val="003A181A"/>
    <w:rsid w:val="003A19A5"/>
    <w:rsid w:val="003A1DA7"/>
    <w:rsid w:val="003A1E79"/>
    <w:rsid w:val="003A1FDE"/>
    <w:rsid w:val="003A20B8"/>
    <w:rsid w:val="003A2254"/>
    <w:rsid w:val="003A2C35"/>
    <w:rsid w:val="003A31CC"/>
    <w:rsid w:val="003A36C6"/>
    <w:rsid w:val="003A3B15"/>
    <w:rsid w:val="003A3BC7"/>
    <w:rsid w:val="003A4A36"/>
    <w:rsid w:val="003A505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0249"/>
    <w:rsid w:val="003B11E4"/>
    <w:rsid w:val="003B122F"/>
    <w:rsid w:val="003B1281"/>
    <w:rsid w:val="003B1310"/>
    <w:rsid w:val="003B18CA"/>
    <w:rsid w:val="003B19A9"/>
    <w:rsid w:val="003B1A5A"/>
    <w:rsid w:val="003B1B83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13C"/>
    <w:rsid w:val="003B553B"/>
    <w:rsid w:val="003B6070"/>
    <w:rsid w:val="003B65BA"/>
    <w:rsid w:val="003B69BA"/>
    <w:rsid w:val="003B6B06"/>
    <w:rsid w:val="003B7312"/>
    <w:rsid w:val="003C0184"/>
    <w:rsid w:val="003C0281"/>
    <w:rsid w:val="003C0DAF"/>
    <w:rsid w:val="003C0F4E"/>
    <w:rsid w:val="003C1009"/>
    <w:rsid w:val="003C10AA"/>
    <w:rsid w:val="003C14F7"/>
    <w:rsid w:val="003C1E57"/>
    <w:rsid w:val="003C2042"/>
    <w:rsid w:val="003C2509"/>
    <w:rsid w:val="003C290B"/>
    <w:rsid w:val="003C2CFB"/>
    <w:rsid w:val="003C2DDA"/>
    <w:rsid w:val="003C2FE6"/>
    <w:rsid w:val="003C3BD1"/>
    <w:rsid w:val="003C3D11"/>
    <w:rsid w:val="003C4015"/>
    <w:rsid w:val="003C40B7"/>
    <w:rsid w:val="003C4344"/>
    <w:rsid w:val="003C4518"/>
    <w:rsid w:val="003C49B6"/>
    <w:rsid w:val="003C4A21"/>
    <w:rsid w:val="003C4B54"/>
    <w:rsid w:val="003C5154"/>
    <w:rsid w:val="003C54F4"/>
    <w:rsid w:val="003C57BB"/>
    <w:rsid w:val="003C5A97"/>
    <w:rsid w:val="003C62E7"/>
    <w:rsid w:val="003C65A8"/>
    <w:rsid w:val="003C7557"/>
    <w:rsid w:val="003C7B5C"/>
    <w:rsid w:val="003C7DAA"/>
    <w:rsid w:val="003D0946"/>
    <w:rsid w:val="003D0BE4"/>
    <w:rsid w:val="003D0C8D"/>
    <w:rsid w:val="003D0E47"/>
    <w:rsid w:val="003D1303"/>
    <w:rsid w:val="003D13A3"/>
    <w:rsid w:val="003D14B0"/>
    <w:rsid w:val="003D1954"/>
    <w:rsid w:val="003D1CF8"/>
    <w:rsid w:val="003D1E39"/>
    <w:rsid w:val="003D2543"/>
    <w:rsid w:val="003D270B"/>
    <w:rsid w:val="003D28A0"/>
    <w:rsid w:val="003D2B52"/>
    <w:rsid w:val="003D31BA"/>
    <w:rsid w:val="003D35BE"/>
    <w:rsid w:val="003D3918"/>
    <w:rsid w:val="003D3DE5"/>
    <w:rsid w:val="003D3F87"/>
    <w:rsid w:val="003D4083"/>
    <w:rsid w:val="003D4541"/>
    <w:rsid w:val="003D4C88"/>
    <w:rsid w:val="003D66A9"/>
    <w:rsid w:val="003D6A11"/>
    <w:rsid w:val="003D6AF1"/>
    <w:rsid w:val="003D7112"/>
    <w:rsid w:val="003D74FA"/>
    <w:rsid w:val="003D7722"/>
    <w:rsid w:val="003E01F6"/>
    <w:rsid w:val="003E0516"/>
    <w:rsid w:val="003E05F4"/>
    <w:rsid w:val="003E0BA8"/>
    <w:rsid w:val="003E0EA5"/>
    <w:rsid w:val="003E167C"/>
    <w:rsid w:val="003E22B8"/>
    <w:rsid w:val="003E2CDD"/>
    <w:rsid w:val="003E32CA"/>
    <w:rsid w:val="003E32E5"/>
    <w:rsid w:val="003E344B"/>
    <w:rsid w:val="003E3619"/>
    <w:rsid w:val="003E385F"/>
    <w:rsid w:val="003E3A6B"/>
    <w:rsid w:val="003E4150"/>
    <w:rsid w:val="003E4239"/>
    <w:rsid w:val="003E4EB2"/>
    <w:rsid w:val="003E4EEB"/>
    <w:rsid w:val="003E5055"/>
    <w:rsid w:val="003E5265"/>
    <w:rsid w:val="003E52CB"/>
    <w:rsid w:val="003E5584"/>
    <w:rsid w:val="003E56B9"/>
    <w:rsid w:val="003E5FFD"/>
    <w:rsid w:val="003E639C"/>
    <w:rsid w:val="003E65C0"/>
    <w:rsid w:val="003E6A8B"/>
    <w:rsid w:val="003E6EED"/>
    <w:rsid w:val="003E705B"/>
    <w:rsid w:val="003E72A5"/>
    <w:rsid w:val="003E7EB1"/>
    <w:rsid w:val="003F0191"/>
    <w:rsid w:val="003F052B"/>
    <w:rsid w:val="003F0BD4"/>
    <w:rsid w:val="003F0DE1"/>
    <w:rsid w:val="003F1630"/>
    <w:rsid w:val="003F188E"/>
    <w:rsid w:val="003F191C"/>
    <w:rsid w:val="003F1BE9"/>
    <w:rsid w:val="003F259A"/>
    <w:rsid w:val="003F2CD6"/>
    <w:rsid w:val="003F327C"/>
    <w:rsid w:val="003F4100"/>
    <w:rsid w:val="003F514E"/>
    <w:rsid w:val="003F53CE"/>
    <w:rsid w:val="003F56F8"/>
    <w:rsid w:val="003F58CE"/>
    <w:rsid w:val="003F5AD3"/>
    <w:rsid w:val="003F5EF2"/>
    <w:rsid w:val="003F5FBC"/>
    <w:rsid w:val="003F60D1"/>
    <w:rsid w:val="003F619D"/>
    <w:rsid w:val="003F686B"/>
    <w:rsid w:val="003F6981"/>
    <w:rsid w:val="003F6CCC"/>
    <w:rsid w:val="003F6D68"/>
    <w:rsid w:val="003F6E0F"/>
    <w:rsid w:val="003F704C"/>
    <w:rsid w:val="003F74DE"/>
    <w:rsid w:val="003F7559"/>
    <w:rsid w:val="003F7F67"/>
    <w:rsid w:val="0040084D"/>
    <w:rsid w:val="00401715"/>
    <w:rsid w:val="004018C6"/>
    <w:rsid w:val="00401F4E"/>
    <w:rsid w:val="00402D8C"/>
    <w:rsid w:val="00402F7A"/>
    <w:rsid w:val="0040340A"/>
    <w:rsid w:val="004036DA"/>
    <w:rsid w:val="00403A13"/>
    <w:rsid w:val="0040420B"/>
    <w:rsid w:val="00404480"/>
    <w:rsid w:val="00405A88"/>
    <w:rsid w:val="00405DE9"/>
    <w:rsid w:val="00406EB6"/>
    <w:rsid w:val="00406F3A"/>
    <w:rsid w:val="004070C1"/>
    <w:rsid w:val="00407241"/>
    <w:rsid w:val="0040794E"/>
    <w:rsid w:val="00407BD7"/>
    <w:rsid w:val="004100B8"/>
    <w:rsid w:val="0041012F"/>
    <w:rsid w:val="0041087E"/>
    <w:rsid w:val="00410880"/>
    <w:rsid w:val="0041115A"/>
    <w:rsid w:val="004112FA"/>
    <w:rsid w:val="004118A8"/>
    <w:rsid w:val="00411B0C"/>
    <w:rsid w:val="004123CF"/>
    <w:rsid w:val="00412651"/>
    <w:rsid w:val="00412E38"/>
    <w:rsid w:val="00413216"/>
    <w:rsid w:val="0041357C"/>
    <w:rsid w:val="0041459E"/>
    <w:rsid w:val="004145AE"/>
    <w:rsid w:val="00414752"/>
    <w:rsid w:val="00414FF8"/>
    <w:rsid w:val="00415259"/>
    <w:rsid w:val="004155E9"/>
    <w:rsid w:val="004156DF"/>
    <w:rsid w:val="00415C24"/>
    <w:rsid w:val="0041613D"/>
    <w:rsid w:val="0041638B"/>
    <w:rsid w:val="0041638F"/>
    <w:rsid w:val="00416C1B"/>
    <w:rsid w:val="00416C29"/>
    <w:rsid w:val="00416F21"/>
    <w:rsid w:val="004177A2"/>
    <w:rsid w:val="0042007A"/>
    <w:rsid w:val="00420ADE"/>
    <w:rsid w:val="00420B7D"/>
    <w:rsid w:val="00421242"/>
    <w:rsid w:val="0042161D"/>
    <w:rsid w:val="00421789"/>
    <w:rsid w:val="00422000"/>
    <w:rsid w:val="00422DAF"/>
    <w:rsid w:val="00422FEC"/>
    <w:rsid w:val="00423390"/>
    <w:rsid w:val="004238CA"/>
    <w:rsid w:val="0042392E"/>
    <w:rsid w:val="004244B7"/>
    <w:rsid w:val="004247C8"/>
    <w:rsid w:val="004253CE"/>
    <w:rsid w:val="00425C81"/>
    <w:rsid w:val="00425CC7"/>
    <w:rsid w:val="00425DC0"/>
    <w:rsid w:val="00425F03"/>
    <w:rsid w:val="004263F8"/>
    <w:rsid w:val="0042680D"/>
    <w:rsid w:val="00426AB5"/>
    <w:rsid w:val="00426AC1"/>
    <w:rsid w:val="00426B65"/>
    <w:rsid w:val="00426CBB"/>
    <w:rsid w:val="00427030"/>
    <w:rsid w:val="00427260"/>
    <w:rsid w:val="004279E0"/>
    <w:rsid w:val="00427B7F"/>
    <w:rsid w:val="00427DD6"/>
    <w:rsid w:val="00427FC5"/>
    <w:rsid w:val="0043054F"/>
    <w:rsid w:val="00430EAA"/>
    <w:rsid w:val="004317AA"/>
    <w:rsid w:val="00431BC0"/>
    <w:rsid w:val="004320F1"/>
    <w:rsid w:val="0043241D"/>
    <w:rsid w:val="00432BAF"/>
    <w:rsid w:val="0043396D"/>
    <w:rsid w:val="004339E2"/>
    <w:rsid w:val="00433CF6"/>
    <w:rsid w:val="00433CFD"/>
    <w:rsid w:val="00434605"/>
    <w:rsid w:val="00434702"/>
    <w:rsid w:val="004347B4"/>
    <w:rsid w:val="00434A97"/>
    <w:rsid w:val="00434BC2"/>
    <w:rsid w:val="00435082"/>
    <w:rsid w:val="0043556D"/>
    <w:rsid w:val="0043585D"/>
    <w:rsid w:val="00435963"/>
    <w:rsid w:val="00435AF5"/>
    <w:rsid w:val="00435B68"/>
    <w:rsid w:val="00435BBB"/>
    <w:rsid w:val="00435EA5"/>
    <w:rsid w:val="004364CA"/>
    <w:rsid w:val="004365D6"/>
    <w:rsid w:val="00436F98"/>
    <w:rsid w:val="0043703D"/>
    <w:rsid w:val="00437051"/>
    <w:rsid w:val="004378E0"/>
    <w:rsid w:val="00440021"/>
    <w:rsid w:val="00441409"/>
    <w:rsid w:val="0044182C"/>
    <w:rsid w:val="00441875"/>
    <w:rsid w:val="00441EBF"/>
    <w:rsid w:val="00442899"/>
    <w:rsid w:val="0044319A"/>
    <w:rsid w:val="00443E9A"/>
    <w:rsid w:val="00444633"/>
    <w:rsid w:val="0044476E"/>
    <w:rsid w:val="00445844"/>
    <w:rsid w:val="004459F8"/>
    <w:rsid w:val="00446046"/>
    <w:rsid w:val="0044628E"/>
    <w:rsid w:val="004467D5"/>
    <w:rsid w:val="00447287"/>
    <w:rsid w:val="00447808"/>
    <w:rsid w:val="00450059"/>
    <w:rsid w:val="00450695"/>
    <w:rsid w:val="00450C57"/>
    <w:rsid w:val="00451030"/>
    <w:rsid w:val="00451964"/>
    <w:rsid w:val="00451A7F"/>
    <w:rsid w:val="00452804"/>
    <w:rsid w:val="00454074"/>
    <w:rsid w:val="004541A8"/>
    <w:rsid w:val="0045450C"/>
    <w:rsid w:val="00454F89"/>
    <w:rsid w:val="00455095"/>
    <w:rsid w:val="0045515A"/>
    <w:rsid w:val="004553AA"/>
    <w:rsid w:val="0045576C"/>
    <w:rsid w:val="00455D5C"/>
    <w:rsid w:val="00456025"/>
    <w:rsid w:val="00456094"/>
    <w:rsid w:val="004568B0"/>
    <w:rsid w:val="00456AC3"/>
    <w:rsid w:val="0045707A"/>
    <w:rsid w:val="004570D9"/>
    <w:rsid w:val="00457A93"/>
    <w:rsid w:val="004600A6"/>
    <w:rsid w:val="004603C4"/>
    <w:rsid w:val="0046043D"/>
    <w:rsid w:val="00460875"/>
    <w:rsid w:val="00460967"/>
    <w:rsid w:val="00460D1D"/>
    <w:rsid w:val="0046108A"/>
    <w:rsid w:val="00461456"/>
    <w:rsid w:val="00461562"/>
    <w:rsid w:val="0046183C"/>
    <w:rsid w:val="00461EA5"/>
    <w:rsid w:val="00461FB5"/>
    <w:rsid w:val="00462262"/>
    <w:rsid w:val="00462BCE"/>
    <w:rsid w:val="00462F57"/>
    <w:rsid w:val="00463A7C"/>
    <w:rsid w:val="00463BBA"/>
    <w:rsid w:val="00463C3E"/>
    <w:rsid w:val="00464A9F"/>
    <w:rsid w:val="004652DD"/>
    <w:rsid w:val="004658E0"/>
    <w:rsid w:val="00465936"/>
    <w:rsid w:val="00466CA6"/>
    <w:rsid w:val="004678B5"/>
    <w:rsid w:val="00467E19"/>
    <w:rsid w:val="00470203"/>
    <w:rsid w:val="004708BC"/>
    <w:rsid w:val="00470A91"/>
    <w:rsid w:val="00470CA6"/>
    <w:rsid w:val="00471377"/>
    <w:rsid w:val="00471885"/>
    <w:rsid w:val="004719CD"/>
    <w:rsid w:val="00471DF0"/>
    <w:rsid w:val="00471E1C"/>
    <w:rsid w:val="00472033"/>
    <w:rsid w:val="00472334"/>
    <w:rsid w:val="00472ECA"/>
    <w:rsid w:val="004732FF"/>
    <w:rsid w:val="0047434D"/>
    <w:rsid w:val="00474755"/>
    <w:rsid w:val="00475041"/>
    <w:rsid w:val="00475151"/>
    <w:rsid w:val="00475230"/>
    <w:rsid w:val="00475484"/>
    <w:rsid w:val="004756E0"/>
    <w:rsid w:val="00475ECC"/>
    <w:rsid w:val="00475FA1"/>
    <w:rsid w:val="004760F9"/>
    <w:rsid w:val="00476400"/>
    <w:rsid w:val="004773D1"/>
    <w:rsid w:val="0047748B"/>
    <w:rsid w:val="004774DF"/>
    <w:rsid w:val="0047761F"/>
    <w:rsid w:val="004777D4"/>
    <w:rsid w:val="0047780E"/>
    <w:rsid w:val="00477DAB"/>
    <w:rsid w:val="004816D7"/>
    <w:rsid w:val="00481E9A"/>
    <w:rsid w:val="004821E8"/>
    <w:rsid w:val="0048235E"/>
    <w:rsid w:val="00482729"/>
    <w:rsid w:val="0048284E"/>
    <w:rsid w:val="00482ACE"/>
    <w:rsid w:val="00482B39"/>
    <w:rsid w:val="0048333B"/>
    <w:rsid w:val="00483AB2"/>
    <w:rsid w:val="00483EC3"/>
    <w:rsid w:val="0048475F"/>
    <w:rsid w:val="00484D71"/>
    <w:rsid w:val="004860F1"/>
    <w:rsid w:val="004863AC"/>
    <w:rsid w:val="00486D04"/>
    <w:rsid w:val="00486E2E"/>
    <w:rsid w:val="004873A0"/>
    <w:rsid w:val="00487413"/>
    <w:rsid w:val="00487A62"/>
    <w:rsid w:val="004908F4"/>
    <w:rsid w:val="00490AA7"/>
    <w:rsid w:val="00490F8D"/>
    <w:rsid w:val="0049105F"/>
    <w:rsid w:val="004910E9"/>
    <w:rsid w:val="004912BD"/>
    <w:rsid w:val="004912F0"/>
    <w:rsid w:val="004915FC"/>
    <w:rsid w:val="00491CD6"/>
    <w:rsid w:val="00491CFE"/>
    <w:rsid w:val="0049229E"/>
    <w:rsid w:val="004924F7"/>
    <w:rsid w:val="00492560"/>
    <w:rsid w:val="004928CB"/>
    <w:rsid w:val="004930EB"/>
    <w:rsid w:val="00493DFB"/>
    <w:rsid w:val="00494900"/>
    <w:rsid w:val="00494D3D"/>
    <w:rsid w:val="00494D83"/>
    <w:rsid w:val="004952A0"/>
    <w:rsid w:val="0049537B"/>
    <w:rsid w:val="00495B23"/>
    <w:rsid w:val="0049622B"/>
    <w:rsid w:val="00496BAA"/>
    <w:rsid w:val="0049708C"/>
    <w:rsid w:val="00497167"/>
    <w:rsid w:val="00497433"/>
    <w:rsid w:val="004974BE"/>
    <w:rsid w:val="004974F6"/>
    <w:rsid w:val="004977A5"/>
    <w:rsid w:val="00497BC2"/>
    <w:rsid w:val="00497D79"/>
    <w:rsid w:val="004A00EE"/>
    <w:rsid w:val="004A09C6"/>
    <w:rsid w:val="004A09F5"/>
    <w:rsid w:val="004A19E6"/>
    <w:rsid w:val="004A19EC"/>
    <w:rsid w:val="004A2635"/>
    <w:rsid w:val="004A2BA2"/>
    <w:rsid w:val="004A3217"/>
    <w:rsid w:val="004A37B2"/>
    <w:rsid w:val="004A3EFC"/>
    <w:rsid w:val="004A3F12"/>
    <w:rsid w:val="004A4B0D"/>
    <w:rsid w:val="004A52C4"/>
    <w:rsid w:val="004A5397"/>
    <w:rsid w:val="004A5410"/>
    <w:rsid w:val="004A57A7"/>
    <w:rsid w:val="004A5B64"/>
    <w:rsid w:val="004A6391"/>
    <w:rsid w:val="004A6C22"/>
    <w:rsid w:val="004A6CCC"/>
    <w:rsid w:val="004A6CCF"/>
    <w:rsid w:val="004A6CDA"/>
    <w:rsid w:val="004A6D28"/>
    <w:rsid w:val="004A72CD"/>
    <w:rsid w:val="004A7C34"/>
    <w:rsid w:val="004A7C6D"/>
    <w:rsid w:val="004B0368"/>
    <w:rsid w:val="004B06D2"/>
    <w:rsid w:val="004B0A5E"/>
    <w:rsid w:val="004B0F3D"/>
    <w:rsid w:val="004B0F69"/>
    <w:rsid w:val="004B1311"/>
    <w:rsid w:val="004B1659"/>
    <w:rsid w:val="004B1C46"/>
    <w:rsid w:val="004B2308"/>
    <w:rsid w:val="004B2E16"/>
    <w:rsid w:val="004B3ADD"/>
    <w:rsid w:val="004B3DF6"/>
    <w:rsid w:val="004B4026"/>
    <w:rsid w:val="004B4E59"/>
    <w:rsid w:val="004B5005"/>
    <w:rsid w:val="004B557E"/>
    <w:rsid w:val="004B55B6"/>
    <w:rsid w:val="004B58E7"/>
    <w:rsid w:val="004B5BB8"/>
    <w:rsid w:val="004B6192"/>
    <w:rsid w:val="004B62F9"/>
    <w:rsid w:val="004B6827"/>
    <w:rsid w:val="004B6946"/>
    <w:rsid w:val="004B71C3"/>
    <w:rsid w:val="004B7214"/>
    <w:rsid w:val="004B7524"/>
    <w:rsid w:val="004C0BF9"/>
    <w:rsid w:val="004C0F87"/>
    <w:rsid w:val="004C10C3"/>
    <w:rsid w:val="004C136D"/>
    <w:rsid w:val="004C1743"/>
    <w:rsid w:val="004C195D"/>
    <w:rsid w:val="004C1960"/>
    <w:rsid w:val="004C2C03"/>
    <w:rsid w:val="004C2D6B"/>
    <w:rsid w:val="004C34E0"/>
    <w:rsid w:val="004C35C5"/>
    <w:rsid w:val="004C41C9"/>
    <w:rsid w:val="004C422C"/>
    <w:rsid w:val="004C446D"/>
    <w:rsid w:val="004C4752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D0534"/>
    <w:rsid w:val="004D0789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4B95"/>
    <w:rsid w:val="004D52E2"/>
    <w:rsid w:val="004D5359"/>
    <w:rsid w:val="004D56F8"/>
    <w:rsid w:val="004D59EF"/>
    <w:rsid w:val="004D675E"/>
    <w:rsid w:val="004D724A"/>
    <w:rsid w:val="004D73FC"/>
    <w:rsid w:val="004D7C80"/>
    <w:rsid w:val="004E0496"/>
    <w:rsid w:val="004E064D"/>
    <w:rsid w:val="004E08A0"/>
    <w:rsid w:val="004E1E64"/>
    <w:rsid w:val="004E1F34"/>
    <w:rsid w:val="004E1FA4"/>
    <w:rsid w:val="004E20BF"/>
    <w:rsid w:val="004E22AB"/>
    <w:rsid w:val="004E2734"/>
    <w:rsid w:val="004E2F2E"/>
    <w:rsid w:val="004E33AA"/>
    <w:rsid w:val="004E37FD"/>
    <w:rsid w:val="004E3FFB"/>
    <w:rsid w:val="004E56FF"/>
    <w:rsid w:val="004E586D"/>
    <w:rsid w:val="004E5C8B"/>
    <w:rsid w:val="004E748D"/>
    <w:rsid w:val="004E74CB"/>
    <w:rsid w:val="004E7C0B"/>
    <w:rsid w:val="004E7DCE"/>
    <w:rsid w:val="004F0413"/>
    <w:rsid w:val="004F05E5"/>
    <w:rsid w:val="004F08D8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5F8A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F0"/>
    <w:rsid w:val="00503412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D57"/>
    <w:rsid w:val="00506E2E"/>
    <w:rsid w:val="0050705E"/>
    <w:rsid w:val="0050708F"/>
    <w:rsid w:val="00507A62"/>
    <w:rsid w:val="00507BCB"/>
    <w:rsid w:val="00507E72"/>
    <w:rsid w:val="0051032B"/>
    <w:rsid w:val="00510368"/>
    <w:rsid w:val="00510429"/>
    <w:rsid w:val="00510480"/>
    <w:rsid w:val="005106C0"/>
    <w:rsid w:val="0051094F"/>
    <w:rsid w:val="00510C37"/>
    <w:rsid w:val="00510DF0"/>
    <w:rsid w:val="005114C9"/>
    <w:rsid w:val="00512289"/>
    <w:rsid w:val="005124C0"/>
    <w:rsid w:val="00513529"/>
    <w:rsid w:val="0051358E"/>
    <w:rsid w:val="005136BA"/>
    <w:rsid w:val="00513E72"/>
    <w:rsid w:val="00513EBE"/>
    <w:rsid w:val="00514AB3"/>
    <w:rsid w:val="00514C81"/>
    <w:rsid w:val="00515346"/>
    <w:rsid w:val="00515767"/>
    <w:rsid w:val="005159B3"/>
    <w:rsid w:val="005165B0"/>
    <w:rsid w:val="00516DB2"/>
    <w:rsid w:val="0051719B"/>
    <w:rsid w:val="00517644"/>
    <w:rsid w:val="0051793F"/>
    <w:rsid w:val="00517FE5"/>
    <w:rsid w:val="005203DA"/>
    <w:rsid w:val="00520C9C"/>
    <w:rsid w:val="0052166B"/>
    <w:rsid w:val="00521DDF"/>
    <w:rsid w:val="005221AD"/>
    <w:rsid w:val="005221DD"/>
    <w:rsid w:val="0052264F"/>
    <w:rsid w:val="00522B30"/>
    <w:rsid w:val="00522D93"/>
    <w:rsid w:val="00523709"/>
    <w:rsid w:val="00523F32"/>
    <w:rsid w:val="00523F52"/>
    <w:rsid w:val="0052533D"/>
    <w:rsid w:val="005253D6"/>
    <w:rsid w:val="00525A08"/>
    <w:rsid w:val="00525ABA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47C"/>
    <w:rsid w:val="00531CA1"/>
    <w:rsid w:val="00531FF5"/>
    <w:rsid w:val="0053239F"/>
    <w:rsid w:val="00532A93"/>
    <w:rsid w:val="005338AF"/>
    <w:rsid w:val="0053417F"/>
    <w:rsid w:val="00535E4C"/>
    <w:rsid w:val="00536099"/>
    <w:rsid w:val="0053679A"/>
    <w:rsid w:val="00536E98"/>
    <w:rsid w:val="00537396"/>
    <w:rsid w:val="00537798"/>
    <w:rsid w:val="00537EE9"/>
    <w:rsid w:val="00540B36"/>
    <w:rsid w:val="00541503"/>
    <w:rsid w:val="00541741"/>
    <w:rsid w:val="00541FCE"/>
    <w:rsid w:val="005420EF"/>
    <w:rsid w:val="005423D0"/>
    <w:rsid w:val="005426C2"/>
    <w:rsid w:val="00542BFD"/>
    <w:rsid w:val="00542C0F"/>
    <w:rsid w:val="00542D88"/>
    <w:rsid w:val="00543158"/>
    <w:rsid w:val="005432B6"/>
    <w:rsid w:val="0054347A"/>
    <w:rsid w:val="0054347F"/>
    <w:rsid w:val="00543824"/>
    <w:rsid w:val="00543CBB"/>
    <w:rsid w:val="00544A81"/>
    <w:rsid w:val="00545A14"/>
    <w:rsid w:val="005464EE"/>
    <w:rsid w:val="005471D4"/>
    <w:rsid w:val="00547350"/>
    <w:rsid w:val="005476E2"/>
    <w:rsid w:val="0055050E"/>
    <w:rsid w:val="00550547"/>
    <w:rsid w:val="00550F8E"/>
    <w:rsid w:val="005512BE"/>
    <w:rsid w:val="005519D0"/>
    <w:rsid w:val="00551A75"/>
    <w:rsid w:val="00551A8A"/>
    <w:rsid w:val="00551C97"/>
    <w:rsid w:val="00552FAC"/>
    <w:rsid w:val="005531F8"/>
    <w:rsid w:val="005535D7"/>
    <w:rsid w:val="00553BA3"/>
    <w:rsid w:val="0055423A"/>
    <w:rsid w:val="0055497F"/>
    <w:rsid w:val="00554A29"/>
    <w:rsid w:val="00554A65"/>
    <w:rsid w:val="00554A83"/>
    <w:rsid w:val="00555186"/>
    <w:rsid w:val="0055567F"/>
    <w:rsid w:val="005557A7"/>
    <w:rsid w:val="00555C94"/>
    <w:rsid w:val="00556034"/>
    <w:rsid w:val="005560F0"/>
    <w:rsid w:val="00556901"/>
    <w:rsid w:val="00556D04"/>
    <w:rsid w:val="0055713E"/>
    <w:rsid w:val="00557370"/>
    <w:rsid w:val="005573BF"/>
    <w:rsid w:val="00560928"/>
    <w:rsid w:val="00561414"/>
    <w:rsid w:val="005617A8"/>
    <w:rsid w:val="00561988"/>
    <w:rsid w:val="00561DBF"/>
    <w:rsid w:val="00561E45"/>
    <w:rsid w:val="005620AE"/>
    <w:rsid w:val="0056217D"/>
    <w:rsid w:val="00562445"/>
    <w:rsid w:val="00563288"/>
    <w:rsid w:val="0056341E"/>
    <w:rsid w:val="00563CF4"/>
    <w:rsid w:val="00563F07"/>
    <w:rsid w:val="00564357"/>
    <w:rsid w:val="00564C20"/>
    <w:rsid w:val="005650B5"/>
    <w:rsid w:val="0056514B"/>
    <w:rsid w:val="00565198"/>
    <w:rsid w:val="00565505"/>
    <w:rsid w:val="00565684"/>
    <w:rsid w:val="005658DF"/>
    <w:rsid w:val="00565999"/>
    <w:rsid w:val="005659FA"/>
    <w:rsid w:val="0056624D"/>
    <w:rsid w:val="005665F2"/>
    <w:rsid w:val="00566B54"/>
    <w:rsid w:val="00566BDA"/>
    <w:rsid w:val="00566EC6"/>
    <w:rsid w:val="00567CF1"/>
    <w:rsid w:val="00567D7D"/>
    <w:rsid w:val="00570253"/>
    <w:rsid w:val="0057104D"/>
    <w:rsid w:val="00571105"/>
    <w:rsid w:val="00571281"/>
    <w:rsid w:val="005714DB"/>
    <w:rsid w:val="00571780"/>
    <w:rsid w:val="0057178D"/>
    <w:rsid w:val="005717D9"/>
    <w:rsid w:val="00571864"/>
    <w:rsid w:val="00571895"/>
    <w:rsid w:val="00571A2F"/>
    <w:rsid w:val="00571F5C"/>
    <w:rsid w:val="00572000"/>
    <w:rsid w:val="005721A9"/>
    <w:rsid w:val="005726A5"/>
    <w:rsid w:val="00572B70"/>
    <w:rsid w:val="00572D02"/>
    <w:rsid w:val="00573191"/>
    <w:rsid w:val="0057320F"/>
    <w:rsid w:val="005732C7"/>
    <w:rsid w:val="00573ECC"/>
    <w:rsid w:val="00574287"/>
    <w:rsid w:val="00574A0B"/>
    <w:rsid w:val="00574B1C"/>
    <w:rsid w:val="00574D76"/>
    <w:rsid w:val="005751FD"/>
    <w:rsid w:val="005758F9"/>
    <w:rsid w:val="00575A3B"/>
    <w:rsid w:val="00575D26"/>
    <w:rsid w:val="00576623"/>
    <w:rsid w:val="00577308"/>
    <w:rsid w:val="00577854"/>
    <w:rsid w:val="00580512"/>
    <w:rsid w:val="005806BA"/>
    <w:rsid w:val="00580866"/>
    <w:rsid w:val="00580A5B"/>
    <w:rsid w:val="00580DAB"/>
    <w:rsid w:val="005810BC"/>
    <w:rsid w:val="00581246"/>
    <w:rsid w:val="00581464"/>
    <w:rsid w:val="00582AA0"/>
    <w:rsid w:val="00582C69"/>
    <w:rsid w:val="00582CA9"/>
    <w:rsid w:val="00582CDD"/>
    <w:rsid w:val="00583490"/>
    <w:rsid w:val="00583A36"/>
    <w:rsid w:val="00583B08"/>
    <w:rsid w:val="00583E2F"/>
    <w:rsid w:val="00583E9C"/>
    <w:rsid w:val="00583EE6"/>
    <w:rsid w:val="0058424C"/>
    <w:rsid w:val="00585054"/>
    <w:rsid w:val="005858C3"/>
    <w:rsid w:val="0058590D"/>
    <w:rsid w:val="005864FF"/>
    <w:rsid w:val="00587380"/>
    <w:rsid w:val="00587D97"/>
    <w:rsid w:val="00590055"/>
    <w:rsid w:val="00590104"/>
    <w:rsid w:val="005902CA"/>
    <w:rsid w:val="00590A07"/>
    <w:rsid w:val="00590BD0"/>
    <w:rsid w:val="00590FF6"/>
    <w:rsid w:val="00591711"/>
    <w:rsid w:val="00592069"/>
    <w:rsid w:val="00592428"/>
    <w:rsid w:val="00592AD2"/>
    <w:rsid w:val="00592F63"/>
    <w:rsid w:val="0059361A"/>
    <w:rsid w:val="005939F9"/>
    <w:rsid w:val="00593EFF"/>
    <w:rsid w:val="00594D45"/>
    <w:rsid w:val="005950DE"/>
    <w:rsid w:val="005953DA"/>
    <w:rsid w:val="00595479"/>
    <w:rsid w:val="0059568C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001"/>
    <w:rsid w:val="005A03A0"/>
    <w:rsid w:val="005A0613"/>
    <w:rsid w:val="005A06DC"/>
    <w:rsid w:val="005A205A"/>
    <w:rsid w:val="005A250C"/>
    <w:rsid w:val="005A2831"/>
    <w:rsid w:val="005A2B01"/>
    <w:rsid w:val="005A2B5C"/>
    <w:rsid w:val="005A304F"/>
    <w:rsid w:val="005A3624"/>
    <w:rsid w:val="005A37E3"/>
    <w:rsid w:val="005A3AE5"/>
    <w:rsid w:val="005A3B03"/>
    <w:rsid w:val="005A3E88"/>
    <w:rsid w:val="005A4471"/>
    <w:rsid w:val="005A45BA"/>
    <w:rsid w:val="005A49BC"/>
    <w:rsid w:val="005A4A9C"/>
    <w:rsid w:val="005A4B80"/>
    <w:rsid w:val="005A4FCF"/>
    <w:rsid w:val="005A521E"/>
    <w:rsid w:val="005A60C6"/>
    <w:rsid w:val="005A6463"/>
    <w:rsid w:val="005A672D"/>
    <w:rsid w:val="005A675A"/>
    <w:rsid w:val="005A6D3A"/>
    <w:rsid w:val="005A6FE7"/>
    <w:rsid w:val="005A7328"/>
    <w:rsid w:val="005A7B66"/>
    <w:rsid w:val="005A7C0D"/>
    <w:rsid w:val="005A7C3C"/>
    <w:rsid w:val="005A7FC5"/>
    <w:rsid w:val="005B04C4"/>
    <w:rsid w:val="005B051A"/>
    <w:rsid w:val="005B0871"/>
    <w:rsid w:val="005B0C4B"/>
    <w:rsid w:val="005B14A7"/>
    <w:rsid w:val="005B1729"/>
    <w:rsid w:val="005B263C"/>
    <w:rsid w:val="005B27B0"/>
    <w:rsid w:val="005B2A2D"/>
    <w:rsid w:val="005B3042"/>
    <w:rsid w:val="005B3639"/>
    <w:rsid w:val="005B37C8"/>
    <w:rsid w:val="005B38E5"/>
    <w:rsid w:val="005B3BDC"/>
    <w:rsid w:val="005B3C10"/>
    <w:rsid w:val="005B3D71"/>
    <w:rsid w:val="005B3D93"/>
    <w:rsid w:val="005B4328"/>
    <w:rsid w:val="005B4D3C"/>
    <w:rsid w:val="005B4D66"/>
    <w:rsid w:val="005B4F5D"/>
    <w:rsid w:val="005B517D"/>
    <w:rsid w:val="005B52FC"/>
    <w:rsid w:val="005B538B"/>
    <w:rsid w:val="005B5BA7"/>
    <w:rsid w:val="005B5CEA"/>
    <w:rsid w:val="005B5ED1"/>
    <w:rsid w:val="005B60D4"/>
    <w:rsid w:val="005B6191"/>
    <w:rsid w:val="005B6264"/>
    <w:rsid w:val="005B62AE"/>
    <w:rsid w:val="005B63FE"/>
    <w:rsid w:val="005B6937"/>
    <w:rsid w:val="005B78B8"/>
    <w:rsid w:val="005B7D0B"/>
    <w:rsid w:val="005C03E0"/>
    <w:rsid w:val="005C0540"/>
    <w:rsid w:val="005C0BAD"/>
    <w:rsid w:val="005C0C90"/>
    <w:rsid w:val="005C1C49"/>
    <w:rsid w:val="005C2602"/>
    <w:rsid w:val="005C2B90"/>
    <w:rsid w:val="005C301C"/>
    <w:rsid w:val="005C3B67"/>
    <w:rsid w:val="005C3F05"/>
    <w:rsid w:val="005C4D50"/>
    <w:rsid w:val="005C597F"/>
    <w:rsid w:val="005C5E4B"/>
    <w:rsid w:val="005C60A2"/>
    <w:rsid w:val="005C63D1"/>
    <w:rsid w:val="005C692D"/>
    <w:rsid w:val="005C6AA8"/>
    <w:rsid w:val="005C6FF9"/>
    <w:rsid w:val="005C7307"/>
    <w:rsid w:val="005C7506"/>
    <w:rsid w:val="005C751F"/>
    <w:rsid w:val="005C7524"/>
    <w:rsid w:val="005C7B64"/>
    <w:rsid w:val="005C7D6E"/>
    <w:rsid w:val="005D0F6B"/>
    <w:rsid w:val="005D1056"/>
    <w:rsid w:val="005D1811"/>
    <w:rsid w:val="005D1FF0"/>
    <w:rsid w:val="005D237F"/>
    <w:rsid w:val="005D28EB"/>
    <w:rsid w:val="005D369A"/>
    <w:rsid w:val="005D37D2"/>
    <w:rsid w:val="005D4087"/>
    <w:rsid w:val="005D40DE"/>
    <w:rsid w:val="005D4590"/>
    <w:rsid w:val="005D4A76"/>
    <w:rsid w:val="005D4ED3"/>
    <w:rsid w:val="005D529B"/>
    <w:rsid w:val="005D5C8F"/>
    <w:rsid w:val="005D5DD9"/>
    <w:rsid w:val="005D6056"/>
    <w:rsid w:val="005D62E1"/>
    <w:rsid w:val="005D64DB"/>
    <w:rsid w:val="005D6978"/>
    <w:rsid w:val="005D6A43"/>
    <w:rsid w:val="005D6EF9"/>
    <w:rsid w:val="005D7B6A"/>
    <w:rsid w:val="005D7CC1"/>
    <w:rsid w:val="005D7E9A"/>
    <w:rsid w:val="005E0195"/>
    <w:rsid w:val="005E0E41"/>
    <w:rsid w:val="005E15E9"/>
    <w:rsid w:val="005E164D"/>
    <w:rsid w:val="005E17B7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5D0E"/>
    <w:rsid w:val="005E5DF3"/>
    <w:rsid w:val="005E5E9B"/>
    <w:rsid w:val="005E672F"/>
    <w:rsid w:val="005E6A9E"/>
    <w:rsid w:val="005E70F0"/>
    <w:rsid w:val="005E7539"/>
    <w:rsid w:val="005F025B"/>
    <w:rsid w:val="005F110E"/>
    <w:rsid w:val="005F11E7"/>
    <w:rsid w:val="005F12A5"/>
    <w:rsid w:val="005F169D"/>
    <w:rsid w:val="005F1ADE"/>
    <w:rsid w:val="005F2303"/>
    <w:rsid w:val="005F24BC"/>
    <w:rsid w:val="005F2687"/>
    <w:rsid w:val="005F2AA1"/>
    <w:rsid w:val="005F2C90"/>
    <w:rsid w:val="005F2CC3"/>
    <w:rsid w:val="005F2EB9"/>
    <w:rsid w:val="005F369F"/>
    <w:rsid w:val="005F4184"/>
    <w:rsid w:val="005F422F"/>
    <w:rsid w:val="005F463D"/>
    <w:rsid w:val="005F5A88"/>
    <w:rsid w:val="005F5EEA"/>
    <w:rsid w:val="005F655E"/>
    <w:rsid w:val="005F6758"/>
    <w:rsid w:val="005F70AF"/>
    <w:rsid w:val="005F73F8"/>
    <w:rsid w:val="005F76E7"/>
    <w:rsid w:val="005F7A4F"/>
    <w:rsid w:val="005F7C89"/>
    <w:rsid w:val="005F7D32"/>
    <w:rsid w:val="00600511"/>
    <w:rsid w:val="00600545"/>
    <w:rsid w:val="00600693"/>
    <w:rsid w:val="00600B98"/>
    <w:rsid w:val="0060135C"/>
    <w:rsid w:val="006017FC"/>
    <w:rsid w:val="00602579"/>
    <w:rsid w:val="00602A8E"/>
    <w:rsid w:val="00602D03"/>
    <w:rsid w:val="0060381D"/>
    <w:rsid w:val="006043C8"/>
    <w:rsid w:val="00604D0D"/>
    <w:rsid w:val="00605078"/>
    <w:rsid w:val="00605769"/>
    <w:rsid w:val="00605AA1"/>
    <w:rsid w:val="00605D8B"/>
    <w:rsid w:val="00606FA6"/>
    <w:rsid w:val="006073CA"/>
    <w:rsid w:val="0060787E"/>
    <w:rsid w:val="006078D8"/>
    <w:rsid w:val="00607D2A"/>
    <w:rsid w:val="00610089"/>
    <w:rsid w:val="0061169E"/>
    <w:rsid w:val="00611E49"/>
    <w:rsid w:val="0061201F"/>
    <w:rsid w:val="00612040"/>
    <w:rsid w:val="006123FA"/>
    <w:rsid w:val="0061280A"/>
    <w:rsid w:val="00612B11"/>
    <w:rsid w:val="00612FF5"/>
    <w:rsid w:val="00613019"/>
    <w:rsid w:val="006131BB"/>
    <w:rsid w:val="006136F9"/>
    <w:rsid w:val="0061374E"/>
    <w:rsid w:val="00614155"/>
    <w:rsid w:val="0061415E"/>
    <w:rsid w:val="00614700"/>
    <w:rsid w:val="00614B17"/>
    <w:rsid w:val="0061526D"/>
    <w:rsid w:val="006157A2"/>
    <w:rsid w:val="00615CFA"/>
    <w:rsid w:val="006163E0"/>
    <w:rsid w:val="00616677"/>
    <w:rsid w:val="00616A40"/>
    <w:rsid w:val="00616E86"/>
    <w:rsid w:val="00617753"/>
    <w:rsid w:val="00617961"/>
    <w:rsid w:val="00620FB5"/>
    <w:rsid w:val="0062184B"/>
    <w:rsid w:val="006226E5"/>
    <w:rsid w:val="0062279B"/>
    <w:rsid w:val="00623454"/>
    <w:rsid w:val="00623F21"/>
    <w:rsid w:val="00624D24"/>
    <w:rsid w:val="00624E3B"/>
    <w:rsid w:val="00625364"/>
    <w:rsid w:val="006258D0"/>
    <w:rsid w:val="00626A89"/>
    <w:rsid w:val="00627721"/>
    <w:rsid w:val="00627B62"/>
    <w:rsid w:val="00627EBE"/>
    <w:rsid w:val="0063008E"/>
    <w:rsid w:val="00630430"/>
    <w:rsid w:val="006307D4"/>
    <w:rsid w:val="0063158F"/>
    <w:rsid w:val="00631732"/>
    <w:rsid w:val="006318BC"/>
    <w:rsid w:val="00631C72"/>
    <w:rsid w:val="006320AD"/>
    <w:rsid w:val="006323CF"/>
    <w:rsid w:val="006324E8"/>
    <w:rsid w:val="0063300F"/>
    <w:rsid w:val="0063354F"/>
    <w:rsid w:val="00633F71"/>
    <w:rsid w:val="00634318"/>
    <w:rsid w:val="0063454F"/>
    <w:rsid w:val="00634948"/>
    <w:rsid w:val="00635093"/>
    <w:rsid w:val="0063531C"/>
    <w:rsid w:val="006357D5"/>
    <w:rsid w:val="00636255"/>
    <w:rsid w:val="006366DF"/>
    <w:rsid w:val="006368A9"/>
    <w:rsid w:val="0063694F"/>
    <w:rsid w:val="006369A2"/>
    <w:rsid w:val="00636E4C"/>
    <w:rsid w:val="00637237"/>
    <w:rsid w:val="00637589"/>
    <w:rsid w:val="00637D9A"/>
    <w:rsid w:val="00640EE8"/>
    <w:rsid w:val="00641218"/>
    <w:rsid w:val="006428F2"/>
    <w:rsid w:val="006431F0"/>
    <w:rsid w:val="006437EC"/>
    <w:rsid w:val="00643843"/>
    <w:rsid w:val="00643C50"/>
    <w:rsid w:val="00644083"/>
    <w:rsid w:val="006445E5"/>
    <w:rsid w:val="006446E1"/>
    <w:rsid w:val="00644892"/>
    <w:rsid w:val="00644D66"/>
    <w:rsid w:val="006456AF"/>
    <w:rsid w:val="00645770"/>
    <w:rsid w:val="00645C87"/>
    <w:rsid w:val="00645CD6"/>
    <w:rsid w:val="0064632C"/>
    <w:rsid w:val="00646451"/>
    <w:rsid w:val="00647645"/>
    <w:rsid w:val="00647772"/>
    <w:rsid w:val="006477FF"/>
    <w:rsid w:val="006479B4"/>
    <w:rsid w:val="00647C0B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1FA"/>
    <w:rsid w:val="0065240D"/>
    <w:rsid w:val="00652695"/>
    <w:rsid w:val="006526F7"/>
    <w:rsid w:val="006528EC"/>
    <w:rsid w:val="00652BF5"/>
    <w:rsid w:val="00652DA6"/>
    <w:rsid w:val="00652E11"/>
    <w:rsid w:val="00652F1F"/>
    <w:rsid w:val="00653176"/>
    <w:rsid w:val="00653817"/>
    <w:rsid w:val="006538D9"/>
    <w:rsid w:val="006540BF"/>
    <w:rsid w:val="0065487C"/>
    <w:rsid w:val="006549EF"/>
    <w:rsid w:val="00654BFD"/>
    <w:rsid w:val="00656211"/>
    <w:rsid w:val="00656243"/>
    <w:rsid w:val="006565E0"/>
    <w:rsid w:val="006570BB"/>
    <w:rsid w:val="00660194"/>
    <w:rsid w:val="0066063F"/>
    <w:rsid w:val="0066152C"/>
    <w:rsid w:val="00661D63"/>
    <w:rsid w:val="00661ECC"/>
    <w:rsid w:val="00662074"/>
    <w:rsid w:val="00662244"/>
    <w:rsid w:val="006626D8"/>
    <w:rsid w:val="00664200"/>
    <w:rsid w:val="00664487"/>
    <w:rsid w:val="00664979"/>
    <w:rsid w:val="00664DB7"/>
    <w:rsid w:val="00664F03"/>
    <w:rsid w:val="00665227"/>
    <w:rsid w:val="0066542E"/>
    <w:rsid w:val="0066565A"/>
    <w:rsid w:val="00666134"/>
    <w:rsid w:val="00666609"/>
    <w:rsid w:val="00666BC6"/>
    <w:rsid w:val="00666EF8"/>
    <w:rsid w:val="00667042"/>
    <w:rsid w:val="0066743F"/>
    <w:rsid w:val="0066755C"/>
    <w:rsid w:val="00667824"/>
    <w:rsid w:val="00667B83"/>
    <w:rsid w:val="00667DF2"/>
    <w:rsid w:val="0067016F"/>
    <w:rsid w:val="006708D7"/>
    <w:rsid w:val="006708E0"/>
    <w:rsid w:val="0067099D"/>
    <w:rsid w:val="006709B6"/>
    <w:rsid w:val="00670FC0"/>
    <w:rsid w:val="0067104F"/>
    <w:rsid w:val="006714B2"/>
    <w:rsid w:val="006715EC"/>
    <w:rsid w:val="00671803"/>
    <w:rsid w:val="00671D01"/>
    <w:rsid w:val="006723B7"/>
    <w:rsid w:val="00672D6B"/>
    <w:rsid w:val="00673B1D"/>
    <w:rsid w:val="00673BB2"/>
    <w:rsid w:val="00673F8A"/>
    <w:rsid w:val="00674066"/>
    <w:rsid w:val="00674167"/>
    <w:rsid w:val="00674607"/>
    <w:rsid w:val="00674EF5"/>
    <w:rsid w:val="00675772"/>
    <w:rsid w:val="00676271"/>
    <w:rsid w:val="00676A74"/>
    <w:rsid w:val="00676D32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7A1"/>
    <w:rsid w:val="00682C30"/>
    <w:rsid w:val="00683F66"/>
    <w:rsid w:val="00683FC6"/>
    <w:rsid w:val="00684049"/>
    <w:rsid w:val="00684755"/>
    <w:rsid w:val="006847B9"/>
    <w:rsid w:val="00684876"/>
    <w:rsid w:val="00684EB1"/>
    <w:rsid w:val="00685254"/>
    <w:rsid w:val="00685B13"/>
    <w:rsid w:val="00685C73"/>
    <w:rsid w:val="006863E4"/>
    <w:rsid w:val="00686F4A"/>
    <w:rsid w:val="00687169"/>
    <w:rsid w:val="006875B3"/>
    <w:rsid w:val="0068765B"/>
    <w:rsid w:val="00687928"/>
    <w:rsid w:val="0069000C"/>
    <w:rsid w:val="00690198"/>
    <w:rsid w:val="00690C10"/>
    <w:rsid w:val="00692204"/>
    <w:rsid w:val="006925C9"/>
    <w:rsid w:val="00692614"/>
    <w:rsid w:val="00692628"/>
    <w:rsid w:val="006930D3"/>
    <w:rsid w:val="00693251"/>
    <w:rsid w:val="006932D4"/>
    <w:rsid w:val="006938E8"/>
    <w:rsid w:val="00694256"/>
    <w:rsid w:val="0069471D"/>
    <w:rsid w:val="006947CF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97B64"/>
    <w:rsid w:val="006A03DD"/>
    <w:rsid w:val="006A04DB"/>
    <w:rsid w:val="006A09A5"/>
    <w:rsid w:val="006A0C89"/>
    <w:rsid w:val="006A0FD6"/>
    <w:rsid w:val="006A114B"/>
    <w:rsid w:val="006A17C7"/>
    <w:rsid w:val="006A1BCB"/>
    <w:rsid w:val="006A22E5"/>
    <w:rsid w:val="006A293C"/>
    <w:rsid w:val="006A2A71"/>
    <w:rsid w:val="006A30B4"/>
    <w:rsid w:val="006A36E1"/>
    <w:rsid w:val="006A3D40"/>
    <w:rsid w:val="006A3D5B"/>
    <w:rsid w:val="006A503D"/>
    <w:rsid w:val="006A50F6"/>
    <w:rsid w:val="006A5216"/>
    <w:rsid w:val="006A533C"/>
    <w:rsid w:val="006A57F2"/>
    <w:rsid w:val="006A5AC7"/>
    <w:rsid w:val="006A5B16"/>
    <w:rsid w:val="006A6240"/>
    <w:rsid w:val="006A6349"/>
    <w:rsid w:val="006A6557"/>
    <w:rsid w:val="006A6FB8"/>
    <w:rsid w:val="006A733B"/>
    <w:rsid w:val="006A7F2A"/>
    <w:rsid w:val="006A7FBD"/>
    <w:rsid w:val="006B1682"/>
    <w:rsid w:val="006B261F"/>
    <w:rsid w:val="006B2FD2"/>
    <w:rsid w:val="006B32F2"/>
    <w:rsid w:val="006B34E5"/>
    <w:rsid w:val="006B3ABB"/>
    <w:rsid w:val="006B4869"/>
    <w:rsid w:val="006B4E41"/>
    <w:rsid w:val="006B4FD0"/>
    <w:rsid w:val="006B5036"/>
    <w:rsid w:val="006B5321"/>
    <w:rsid w:val="006B5618"/>
    <w:rsid w:val="006B6234"/>
    <w:rsid w:val="006B62CA"/>
    <w:rsid w:val="006B724D"/>
    <w:rsid w:val="006B79BE"/>
    <w:rsid w:val="006B7BCE"/>
    <w:rsid w:val="006C001B"/>
    <w:rsid w:val="006C03FF"/>
    <w:rsid w:val="006C067F"/>
    <w:rsid w:val="006C0E37"/>
    <w:rsid w:val="006C111A"/>
    <w:rsid w:val="006C136C"/>
    <w:rsid w:val="006C16BE"/>
    <w:rsid w:val="006C1907"/>
    <w:rsid w:val="006C1986"/>
    <w:rsid w:val="006C1FA2"/>
    <w:rsid w:val="006C23DB"/>
    <w:rsid w:val="006C24DE"/>
    <w:rsid w:val="006C2A12"/>
    <w:rsid w:val="006C3758"/>
    <w:rsid w:val="006C38CE"/>
    <w:rsid w:val="006C392F"/>
    <w:rsid w:val="006C39B6"/>
    <w:rsid w:val="006C3A5A"/>
    <w:rsid w:val="006C3C2B"/>
    <w:rsid w:val="006C3D3E"/>
    <w:rsid w:val="006C3FD4"/>
    <w:rsid w:val="006C42F1"/>
    <w:rsid w:val="006C455E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0BD9"/>
    <w:rsid w:val="006D18C1"/>
    <w:rsid w:val="006D1E1A"/>
    <w:rsid w:val="006D1FE6"/>
    <w:rsid w:val="006D230B"/>
    <w:rsid w:val="006D3031"/>
    <w:rsid w:val="006D3B2C"/>
    <w:rsid w:val="006D3F55"/>
    <w:rsid w:val="006D4120"/>
    <w:rsid w:val="006D415D"/>
    <w:rsid w:val="006D4370"/>
    <w:rsid w:val="006D4674"/>
    <w:rsid w:val="006D4E47"/>
    <w:rsid w:val="006D4EDC"/>
    <w:rsid w:val="006D5189"/>
    <w:rsid w:val="006D534C"/>
    <w:rsid w:val="006D56D0"/>
    <w:rsid w:val="006D57A2"/>
    <w:rsid w:val="006D5FA7"/>
    <w:rsid w:val="006D609A"/>
    <w:rsid w:val="006D66F7"/>
    <w:rsid w:val="006D69C6"/>
    <w:rsid w:val="006D7E01"/>
    <w:rsid w:val="006E0159"/>
    <w:rsid w:val="006E0A3F"/>
    <w:rsid w:val="006E17FB"/>
    <w:rsid w:val="006E1E50"/>
    <w:rsid w:val="006E2B4E"/>
    <w:rsid w:val="006E2B8A"/>
    <w:rsid w:val="006E2CA3"/>
    <w:rsid w:val="006E2CDC"/>
    <w:rsid w:val="006E3C5A"/>
    <w:rsid w:val="006E42B8"/>
    <w:rsid w:val="006E4568"/>
    <w:rsid w:val="006E47ED"/>
    <w:rsid w:val="006E4FB1"/>
    <w:rsid w:val="006E4FBE"/>
    <w:rsid w:val="006E53D0"/>
    <w:rsid w:val="006E5AE9"/>
    <w:rsid w:val="006E5BD6"/>
    <w:rsid w:val="006E649D"/>
    <w:rsid w:val="006E73C4"/>
    <w:rsid w:val="006E76D9"/>
    <w:rsid w:val="006E78FC"/>
    <w:rsid w:val="006E7A37"/>
    <w:rsid w:val="006E7D00"/>
    <w:rsid w:val="006F0676"/>
    <w:rsid w:val="006F09F5"/>
    <w:rsid w:val="006F1497"/>
    <w:rsid w:val="006F1FB1"/>
    <w:rsid w:val="006F2085"/>
    <w:rsid w:val="006F226F"/>
    <w:rsid w:val="006F285D"/>
    <w:rsid w:val="006F2B5D"/>
    <w:rsid w:val="006F3F0E"/>
    <w:rsid w:val="006F4B39"/>
    <w:rsid w:val="006F4B6C"/>
    <w:rsid w:val="006F5154"/>
    <w:rsid w:val="006F5207"/>
    <w:rsid w:val="006F5680"/>
    <w:rsid w:val="006F5754"/>
    <w:rsid w:val="006F5D41"/>
    <w:rsid w:val="006F5DAC"/>
    <w:rsid w:val="006F5F3A"/>
    <w:rsid w:val="006F648D"/>
    <w:rsid w:val="006F64DD"/>
    <w:rsid w:val="006F674E"/>
    <w:rsid w:val="006F6EB2"/>
    <w:rsid w:val="006F715C"/>
    <w:rsid w:val="006F7672"/>
    <w:rsid w:val="006F7A62"/>
    <w:rsid w:val="006F7A99"/>
    <w:rsid w:val="006F7F45"/>
    <w:rsid w:val="006F7FD3"/>
    <w:rsid w:val="007004E5"/>
    <w:rsid w:val="00700BFA"/>
    <w:rsid w:val="0070122C"/>
    <w:rsid w:val="00701416"/>
    <w:rsid w:val="007019B7"/>
    <w:rsid w:val="00702305"/>
    <w:rsid w:val="0070232C"/>
    <w:rsid w:val="00702E69"/>
    <w:rsid w:val="0070315A"/>
    <w:rsid w:val="00703678"/>
    <w:rsid w:val="007038FA"/>
    <w:rsid w:val="0070403D"/>
    <w:rsid w:val="00704156"/>
    <w:rsid w:val="00704461"/>
    <w:rsid w:val="007044A7"/>
    <w:rsid w:val="007049D0"/>
    <w:rsid w:val="00704A54"/>
    <w:rsid w:val="00704B5A"/>
    <w:rsid w:val="00704F03"/>
    <w:rsid w:val="007053AE"/>
    <w:rsid w:val="007057F9"/>
    <w:rsid w:val="00705887"/>
    <w:rsid w:val="00705E60"/>
    <w:rsid w:val="00705EC8"/>
    <w:rsid w:val="0070603A"/>
    <w:rsid w:val="00706245"/>
    <w:rsid w:val="0070633B"/>
    <w:rsid w:val="00706BDD"/>
    <w:rsid w:val="00706E77"/>
    <w:rsid w:val="00707082"/>
    <w:rsid w:val="0070773D"/>
    <w:rsid w:val="00707811"/>
    <w:rsid w:val="00707A07"/>
    <w:rsid w:val="00707F16"/>
    <w:rsid w:val="007100AD"/>
    <w:rsid w:val="007106BE"/>
    <w:rsid w:val="00710903"/>
    <w:rsid w:val="00711374"/>
    <w:rsid w:val="00711D2C"/>
    <w:rsid w:val="007124C4"/>
    <w:rsid w:val="007129E1"/>
    <w:rsid w:val="007134C5"/>
    <w:rsid w:val="00713599"/>
    <w:rsid w:val="007138E8"/>
    <w:rsid w:val="00713C9E"/>
    <w:rsid w:val="00713EA9"/>
    <w:rsid w:val="007140E8"/>
    <w:rsid w:val="00714137"/>
    <w:rsid w:val="00714953"/>
    <w:rsid w:val="00714CA0"/>
    <w:rsid w:val="00714CAE"/>
    <w:rsid w:val="00715B3B"/>
    <w:rsid w:val="00715BE6"/>
    <w:rsid w:val="00715D6A"/>
    <w:rsid w:val="007161D9"/>
    <w:rsid w:val="00716405"/>
    <w:rsid w:val="0071663F"/>
    <w:rsid w:val="00716BBC"/>
    <w:rsid w:val="00716C8A"/>
    <w:rsid w:val="00716D0A"/>
    <w:rsid w:val="00716E1F"/>
    <w:rsid w:val="00716E45"/>
    <w:rsid w:val="0071725E"/>
    <w:rsid w:val="00717B6E"/>
    <w:rsid w:val="007203F8"/>
    <w:rsid w:val="00720B98"/>
    <w:rsid w:val="00720C23"/>
    <w:rsid w:val="00720EBF"/>
    <w:rsid w:val="00721709"/>
    <w:rsid w:val="007220B5"/>
    <w:rsid w:val="00722F90"/>
    <w:rsid w:val="00723012"/>
    <w:rsid w:val="00723339"/>
    <w:rsid w:val="00723405"/>
    <w:rsid w:val="00724100"/>
    <w:rsid w:val="00724366"/>
    <w:rsid w:val="00724A35"/>
    <w:rsid w:val="00724B74"/>
    <w:rsid w:val="00724EF7"/>
    <w:rsid w:val="00725094"/>
    <w:rsid w:val="00725242"/>
    <w:rsid w:val="00725382"/>
    <w:rsid w:val="00725789"/>
    <w:rsid w:val="007258AB"/>
    <w:rsid w:val="00725A49"/>
    <w:rsid w:val="00726271"/>
    <w:rsid w:val="007268BC"/>
    <w:rsid w:val="0072705B"/>
    <w:rsid w:val="00727434"/>
    <w:rsid w:val="007279AF"/>
    <w:rsid w:val="00727C23"/>
    <w:rsid w:val="00727D14"/>
    <w:rsid w:val="00727EAD"/>
    <w:rsid w:val="00731F42"/>
    <w:rsid w:val="0073206A"/>
    <w:rsid w:val="0073222F"/>
    <w:rsid w:val="0073280F"/>
    <w:rsid w:val="00732971"/>
    <w:rsid w:val="007329D7"/>
    <w:rsid w:val="00732BDD"/>
    <w:rsid w:val="00732F41"/>
    <w:rsid w:val="00732FE7"/>
    <w:rsid w:val="007332A3"/>
    <w:rsid w:val="00733529"/>
    <w:rsid w:val="0073368D"/>
    <w:rsid w:val="007338E8"/>
    <w:rsid w:val="00733931"/>
    <w:rsid w:val="00733A8C"/>
    <w:rsid w:val="00733DC0"/>
    <w:rsid w:val="00734072"/>
    <w:rsid w:val="007342F5"/>
    <w:rsid w:val="00734814"/>
    <w:rsid w:val="00734A20"/>
    <w:rsid w:val="00735464"/>
    <w:rsid w:val="0073551C"/>
    <w:rsid w:val="00735958"/>
    <w:rsid w:val="00735E68"/>
    <w:rsid w:val="00736611"/>
    <w:rsid w:val="00736C79"/>
    <w:rsid w:val="0073700B"/>
    <w:rsid w:val="007370F2"/>
    <w:rsid w:val="00737179"/>
    <w:rsid w:val="00740398"/>
    <w:rsid w:val="0074178D"/>
    <w:rsid w:val="00742085"/>
    <w:rsid w:val="007421F1"/>
    <w:rsid w:val="007422E7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487"/>
    <w:rsid w:val="00745CBB"/>
    <w:rsid w:val="00745F09"/>
    <w:rsid w:val="00746024"/>
    <w:rsid w:val="00746220"/>
    <w:rsid w:val="00746843"/>
    <w:rsid w:val="00746958"/>
    <w:rsid w:val="0074698A"/>
    <w:rsid w:val="00746EE4"/>
    <w:rsid w:val="0074729C"/>
    <w:rsid w:val="00747388"/>
    <w:rsid w:val="007473C4"/>
    <w:rsid w:val="00750964"/>
    <w:rsid w:val="007511D5"/>
    <w:rsid w:val="00751313"/>
    <w:rsid w:val="007515EF"/>
    <w:rsid w:val="00752328"/>
    <w:rsid w:val="007528B8"/>
    <w:rsid w:val="007530CB"/>
    <w:rsid w:val="00753150"/>
    <w:rsid w:val="0075345F"/>
    <w:rsid w:val="007535D7"/>
    <w:rsid w:val="00753808"/>
    <w:rsid w:val="00754203"/>
    <w:rsid w:val="0075429F"/>
    <w:rsid w:val="007546E9"/>
    <w:rsid w:val="007548D5"/>
    <w:rsid w:val="00754F74"/>
    <w:rsid w:val="0075537B"/>
    <w:rsid w:val="0075581D"/>
    <w:rsid w:val="00755DA5"/>
    <w:rsid w:val="0075624C"/>
    <w:rsid w:val="00756D4A"/>
    <w:rsid w:val="0075724D"/>
    <w:rsid w:val="00757709"/>
    <w:rsid w:val="00757922"/>
    <w:rsid w:val="00757BBB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2679"/>
    <w:rsid w:val="00763529"/>
    <w:rsid w:val="00763CDF"/>
    <w:rsid w:val="0076468D"/>
    <w:rsid w:val="007648FC"/>
    <w:rsid w:val="00764CFC"/>
    <w:rsid w:val="007654E0"/>
    <w:rsid w:val="00765A73"/>
    <w:rsid w:val="00766500"/>
    <w:rsid w:val="00766892"/>
    <w:rsid w:val="0076691D"/>
    <w:rsid w:val="00766D7C"/>
    <w:rsid w:val="00766D8F"/>
    <w:rsid w:val="007671EF"/>
    <w:rsid w:val="0076741D"/>
    <w:rsid w:val="00767728"/>
    <w:rsid w:val="00767AEE"/>
    <w:rsid w:val="00767E6B"/>
    <w:rsid w:val="00767F30"/>
    <w:rsid w:val="00770232"/>
    <w:rsid w:val="007708A1"/>
    <w:rsid w:val="00771834"/>
    <w:rsid w:val="0077186B"/>
    <w:rsid w:val="007721F2"/>
    <w:rsid w:val="00772617"/>
    <w:rsid w:val="007729B2"/>
    <w:rsid w:val="00772AD8"/>
    <w:rsid w:val="00772B3C"/>
    <w:rsid w:val="00773242"/>
    <w:rsid w:val="0077342D"/>
    <w:rsid w:val="00773506"/>
    <w:rsid w:val="007737F1"/>
    <w:rsid w:val="00773C0A"/>
    <w:rsid w:val="007744C4"/>
    <w:rsid w:val="00774833"/>
    <w:rsid w:val="0077491C"/>
    <w:rsid w:val="007749E7"/>
    <w:rsid w:val="00774C49"/>
    <w:rsid w:val="007771B6"/>
    <w:rsid w:val="007771BE"/>
    <w:rsid w:val="0077735C"/>
    <w:rsid w:val="00777735"/>
    <w:rsid w:val="00777C4A"/>
    <w:rsid w:val="0078016F"/>
    <w:rsid w:val="0078022C"/>
    <w:rsid w:val="007805DC"/>
    <w:rsid w:val="00780D16"/>
    <w:rsid w:val="007812E7"/>
    <w:rsid w:val="00781BEC"/>
    <w:rsid w:val="00782BDE"/>
    <w:rsid w:val="00783014"/>
    <w:rsid w:val="00783238"/>
    <w:rsid w:val="00783E0E"/>
    <w:rsid w:val="00784052"/>
    <w:rsid w:val="0078425A"/>
    <w:rsid w:val="007842C6"/>
    <w:rsid w:val="00784460"/>
    <w:rsid w:val="0078451C"/>
    <w:rsid w:val="007846DA"/>
    <w:rsid w:val="00784908"/>
    <w:rsid w:val="00784C48"/>
    <w:rsid w:val="00785073"/>
    <w:rsid w:val="00785086"/>
    <w:rsid w:val="007855F3"/>
    <w:rsid w:val="007858BD"/>
    <w:rsid w:val="00785979"/>
    <w:rsid w:val="00785CBF"/>
    <w:rsid w:val="00785FC6"/>
    <w:rsid w:val="007860C9"/>
    <w:rsid w:val="00786459"/>
    <w:rsid w:val="0078691C"/>
    <w:rsid w:val="00786AE8"/>
    <w:rsid w:val="00786DC4"/>
    <w:rsid w:val="00787174"/>
    <w:rsid w:val="00787A56"/>
    <w:rsid w:val="007902AC"/>
    <w:rsid w:val="007902FB"/>
    <w:rsid w:val="007906DE"/>
    <w:rsid w:val="00790C30"/>
    <w:rsid w:val="00791148"/>
    <w:rsid w:val="007919C3"/>
    <w:rsid w:val="00791C2A"/>
    <w:rsid w:val="00791C5B"/>
    <w:rsid w:val="00791F49"/>
    <w:rsid w:val="00791F95"/>
    <w:rsid w:val="0079213B"/>
    <w:rsid w:val="00792447"/>
    <w:rsid w:val="00792643"/>
    <w:rsid w:val="007926A1"/>
    <w:rsid w:val="007927DE"/>
    <w:rsid w:val="00792C1B"/>
    <w:rsid w:val="00792F38"/>
    <w:rsid w:val="00792F48"/>
    <w:rsid w:val="00793711"/>
    <w:rsid w:val="00793937"/>
    <w:rsid w:val="00793A8F"/>
    <w:rsid w:val="00793AF4"/>
    <w:rsid w:val="00793F9F"/>
    <w:rsid w:val="007940BE"/>
    <w:rsid w:val="0079416D"/>
    <w:rsid w:val="0079447F"/>
    <w:rsid w:val="00795005"/>
    <w:rsid w:val="00795303"/>
    <w:rsid w:val="00795763"/>
    <w:rsid w:val="007959F9"/>
    <w:rsid w:val="00796081"/>
    <w:rsid w:val="0079699F"/>
    <w:rsid w:val="00796C33"/>
    <w:rsid w:val="00796E05"/>
    <w:rsid w:val="00797925"/>
    <w:rsid w:val="00797C19"/>
    <w:rsid w:val="00797EF0"/>
    <w:rsid w:val="007A0314"/>
    <w:rsid w:val="007A0A8C"/>
    <w:rsid w:val="007A0CD9"/>
    <w:rsid w:val="007A0CF0"/>
    <w:rsid w:val="007A16F5"/>
    <w:rsid w:val="007A18E5"/>
    <w:rsid w:val="007A1D4F"/>
    <w:rsid w:val="007A23DF"/>
    <w:rsid w:val="007A264A"/>
    <w:rsid w:val="007A278C"/>
    <w:rsid w:val="007A2ACD"/>
    <w:rsid w:val="007A2B60"/>
    <w:rsid w:val="007A2CEF"/>
    <w:rsid w:val="007A35D6"/>
    <w:rsid w:val="007A3EDF"/>
    <w:rsid w:val="007A411B"/>
    <w:rsid w:val="007A41BB"/>
    <w:rsid w:val="007A4719"/>
    <w:rsid w:val="007A4D30"/>
    <w:rsid w:val="007A4E61"/>
    <w:rsid w:val="007A57D6"/>
    <w:rsid w:val="007A5938"/>
    <w:rsid w:val="007A5AC4"/>
    <w:rsid w:val="007A5CA8"/>
    <w:rsid w:val="007A68D5"/>
    <w:rsid w:val="007A6C3F"/>
    <w:rsid w:val="007A6CA5"/>
    <w:rsid w:val="007A7D11"/>
    <w:rsid w:val="007B0035"/>
    <w:rsid w:val="007B0431"/>
    <w:rsid w:val="007B0582"/>
    <w:rsid w:val="007B086A"/>
    <w:rsid w:val="007B27E6"/>
    <w:rsid w:val="007B2967"/>
    <w:rsid w:val="007B2C0D"/>
    <w:rsid w:val="007B2E17"/>
    <w:rsid w:val="007B33C6"/>
    <w:rsid w:val="007B34CA"/>
    <w:rsid w:val="007B43AE"/>
    <w:rsid w:val="007B44E6"/>
    <w:rsid w:val="007B4EF3"/>
    <w:rsid w:val="007B4F29"/>
    <w:rsid w:val="007B548D"/>
    <w:rsid w:val="007B56B7"/>
    <w:rsid w:val="007B577A"/>
    <w:rsid w:val="007B5A80"/>
    <w:rsid w:val="007B5CBF"/>
    <w:rsid w:val="007B60B2"/>
    <w:rsid w:val="007B61E0"/>
    <w:rsid w:val="007B7208"/>
    <w:rsid w:val="007B7449"/>
    <w:rsid w:val="007B7753"/>
    <w:rsid w:val="007B7DE6"/>
    <w:rsid w:val="007B7E0C"/>
    <w:rsid w:val="007C00AA"/>
    <w:rsid w:val="007C02CC"/>
    <w:rsid w:val="007C10AA"/>
    <w:rsid w:val="007C16BF"/>
    <w:rsid w:val="007C25BD"/>
    <w:rsid w:val="007C27E4"/>
    <w:rsid w:val="007C2F22"/>
    <w:rsid w:val="007C31E0"/>
    <w:rsid w:val="007C3733"/>
    <w:rsid w:val="007C383C"/>
    <w:rsid w:val="007C40B5"/>
    <w:rsid w:val="007C4B2A"/>
    <w:rsid w:val="007C4CFF"/>
    <w:rsid w:val="007C4FEC"/>
    <w:rsid w:val="007C53DD"/>
    <w:rsid w:val="007C5530"/>
    <w:rsid w:val="007C567D"/>
    <w:rsid w:val="007C5A72"/>
    <w:rsid w:val="007C5D4E"/>
    <w:rsid w:val="007C5D61"/>
    <w:rsid w:val="007C5FC5"/>
    <w:rsid w:val="007C6506"/>
    <w:rsid w:val="007C6866"/>
    <w:rsid w:val="007C6A4E"/>
    <w:rsid w:val="007C6B04"/>
    <w:rsid w:val="007C6BE4"/>
    <w:rsid w:val="007C7201"/>
    <w:rsid w:val="007C76D6"/>
    <w:rsid w:val="007C7DAC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4F71"/>
    <w:rsid w:val="007D5667"/>
    <w:rsid w:val="007D5885"/>
    <w:rsid w:val="007D6B9E"/>
    <w:rsid w:val="007D712C"/>
    <w:rsid w:val="007D743A"/>
    <w:rsid w:val="007D76C4"/>
    <w:rsid w:val="007E036E"/>
    <w:rsid w:val="007E0660"/>
    <w:rsid w:val="007E06C3"/>
    <w:rsid w:val="007E097D"/>
    <w:rsid w:val="007E09C1"/>
    <w:rsid w:val="007E11D5"/>
    <w:rsid w:val="007E1485"/>
    <w:rsid w:val="007E17E2"/>
    <w:rsid w:val="007E1A98"/>
    <w:rsid w:val="007E1E97"/>
    <w:rsid w:val="007E2152"/>
    <w:rsid w:val="007E238F"/>
    <w:rsid w:val="007E327A"/>
    <w:rsid w:val="007E32CB"/>
    <w:rsid w:val="007E3837"/>
    <w:rsid w:val="007E3DA3"/>
    <w:rsid w:val="007E42D8"/>
    <w:rsid w:val="007E4C0F"/>
    <w:rsid w:val="007E53BD"/>
    <w:rsid w:val="007E5786"/>
    <w:rsid w:val="007E58AE"/>
    <w:rsid w:val="007E62A2"/>
    <w:rsid w:val="007E62CD"/>
    <w:rsid w:val="007E65C5"/>
    <w:rsid w:val="007E6F98"/>
    <w:rsid w:val="007E71AE"/>
    <w:rsid w:val="007E78F1"/>
    <w:rsid w:val="007E7F68"/>
    <w:rsid w:val="007F03CC"/>
    <w:rsid w:val="007F0B69"/>
    <w:rsid w:val="007F0E72"/>
    <w:rsid w:val="007F19C0"/>
    <w:rsid w:val="007F1BE4"/>
    <w:rsid w:val="007F1EED"/>
    <w:rsid w:val="007F2380"/>
    <w:rsid w:val="007F3508"/>
    <w:rsid w:val="007F3CFA"/>
    <w:rsid w:val="007F3E36"/>
    <w:rsid w:val="007F4011"/>
    <w:rsid w:val="007F4449"/>
    <w:rsid w:val="007F4769"/>
    <w:rsid w:val="007F48A3"/>
    <w:rsid w:val="007F4B0A"/>
    <w:rsid w:val="007F4B8C"/>
    <w:rsid w:val="007F4D3D"/>
    <w:rsid w:val="007F5171"/>
    <w:rsid w:val="007F5CBA"/>
    <w:rsid w:val="007F620D"/>
    <w:rsid w:val="007F6225"/>
    <w:rsid w:val="007F6818"/>
    <w:rsid w:val="007F6930"/>
    <w:rsid w:val="007F6B57"/>
    <w:rsid w:val="007F749F"/>
    <w:rsid w:val="007F7A04"/>
    <w:rsid w:val="007F7BEE"/>
    <w:rsid w:val="007F7E81"/>
    <w:rsid w:val="008006EF"/>
    <w:rsid w:val="0080073C"/>
    <w:rsid w:val="00800854"/>
    <w:rsid w:val="00800E34"/>
    <w:rsid w:val="00801005"/>
    <w:rsid w:val="008013B7"/>
    <w:rsid w:val="00801504"/>
    <w:rsid w:val="00801619"/>
    <w:rsid w:val="00801E3C"/>
    <w:rsid w:val="00802045"/>
    <w:rsid w:val="008035CC"/>
    <w:rsid w:val="008035EB"/>
    <w:rsid w:val="00804D56"/>
    <w:rsid w:val="00805306"/>
    <w:rsid w:val="008055A3"/>
    <w:rsid w:val="00805701"/>
    <w:rsid w:val="008058A8"/>
    <w:rsid w:val="00805A41"/>
    <w:rsid w:val="00805D64"/>
    <w:rsid w:val="00806555"/>
    <w:rsid w:val="00806B06"/>
    <w:rsid w:val="00807016"/>
    <w:rsid w:val="00807028"/>
    <w:rsid w:val="008071E2"/>
    <w:rsid w:val="008073DC"/>
    <w:rsid w:val="008075E5"/>
    <w:rsid w:val="008101EE"/>
    <w:rsid w:val="00810A71"/>
    <w:rsid w:val="00810E5B"/>
    <w:rsid w:val="008110CE"/>
    <w:rsid w:val="00811BB8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5192"/>
    <w:rsid w:val="00815F80"/>
    <w:rsid w:val="0081611A"/>
    <w:rsid w:val="0081681C"/>
    <w:rsid w:val="008171C0"/>
    <w:rsid w:val="00817FED"/>
    <w:rsid w:val="0082059A"/>
    <w:rsid w:val="0082078B"/>
    <w:rsid w:val="008207B3"/>
    <w:rsid w:val="00820AF8"/>
    <w:rsid w:val="00820B0A"/>
    <w:rsid w:val="00820C26"/>
    <w:rsid w:val="00821023"/>
    <w:rsid w:val="008210CC"/>
    <w:rsid w:val="0082165B"/>
    <w:rsid w:val="00821760"/>
    <w:rsid w:val="008220DC"/>
    <w:rsid w:val="008222EF"/>
    <w:rsid w:val="00822455"/>
    <w:rsid w:val="00822523"/>
    <w:rsid w:val="00822E71"/>
    <w:rsid w:val="0082340E"/>
    <w:rsid w:val="008235C4"/>
    <w:rsid w:val="00823A3A"/>
    <w:rsid w:val="00824027"/>
    <w:rsid w:val="00824147"/>
    <w:rsid w:val="00824159"/>
    <w:rsid w:val="00824C86"/>
    <w:rsid w:val="008250E2"/>
    <w:rsid w:val="0082514E"/>
    <w:rsid w:val="00825DCC"/>
    <w:rsid w:val="00826188"/>
    <w:rsid w:val="0082644E"/>
    <w:rsid w:val="008269E9"/>
    <w:rsid w:val="00826C34"/>
    <w:rsid w:val="00830345"/>
    <w:rsid w:val="00830CE8"/>
    <w:rsid w:val="00830E58"/>
    <w:rsid w:val="00831416"/>
    <w:rsid w:val="00831591"/>
    <w:rsid w:val="008315BF"/>
    <w:rsid w:val="008318F8"/>
    <w:rsid w:val="00832156"/>
    <w:rsid w:val="00832945"/>
    <w:rsid w:val="00832A54"/>
    <w:rsid w:val="0083334B"/>
    <w:rsid w:val="008336E3"/>
    <w:rsid w:val="008340B9"/>
    <w:rsid w:val="00834467"/>
    <w:rsid w:val="00834C41"/>
    <w:rsid w:val="00834E0B"/>
    <w:rsid w:val="008352BD"/>
    <w:rsid w:val="0083547F"/>
    <w:rsid w:val="008354CA"/>
    <w:rsid w:val="0083556F"/>
    <w:rsid w:val="00836789"/>
    <w:rsid w:val="00836B1C"/>
    <w:rsid w:val="00837081"/>
    <w:rsid w:val="0083720C"/>
    <w:rsid w:val="008374B9"/>
    <w:rsid w:val="00837714"/>
    <w:rsid w:val="008379C0"/>
    <w:rsid w:val="00837CE7"/>
    <w:rsid w:val="00837E1B"/>
    <w:rsid w:val="00840C15"/>
    <w:rsid w:val="00841F96"/>
    <w:rsid w:val="00842091"/>
    <w:rsid w:val="008424EA"/>
    <w:rsid w:val="00843D69"/>
    <w:rsid w:val="008441AB"/>
    <w:rsid w:val="00844A44"/>
    <w:rsid w:val="00844E12"/>
    <w:rsid w:val="00844FF4"/>
    <w:rsid w:val="008450E2"/>
    <w:rsid w:val="00845124"/>
    <w:rsid w:val="00845187"/>
    <w:rsid w:val="00845514"/>
    <w:rsid w:val="008455D7"/>
    <w:rsid w:val="00845B55"/>
    <w:rsid w:val="008460FA"/>
    <w:rsid w:val="0084620F"/>
    <w:rsid w:val="00847E08"/>
    <w:rsid w:val="00850087"/>
    <w:rsid w:val="00850386"/>
    <w:rsid w:val="00850F39"/>
    <w:rsid w:val="00850FD1"/>
    <w:rsid w:val="0085158F"/>
    <w:rsid w:val="0085193E"/>
    <w:rsid w:val="00851ACB"/>
    <w:rsid w:val="00851F91"/>
    <w:rsid w:val="008525C3"/>
    <w:rsid w:val="008528E9"/>
    <w:rsid w:val="00852A23"/>
    <w:rsid w:val="00852B47"/>
    <w:rsid w:val="00852C48"/>
    <w:rsid w:val="00853394"/>
    <w:rsid w:val="00853A80"/>
    <w:rsid w:val="00854EFE"/>
    <w:rsid w:val="00855291"/>
    <w:rsid w:val="0085529C"/>
    <w:rsid w:val="008558DD"/>
    <w:rsid w:val="00855C20"/>
    <w:rsid w:val="0085609E"/>
    <w:rsid w:val="00856108"/>
    <w:rsid w:val="00856291"/>
    <w:rsid w:val="0085661B"/>
    <w:rsid w:val="00856CE8"/>
    <w:rsid w:val="00857182"/>
    <w:rsid w:val="008573AA"/>
    <w:rsid w:val="00857616"/>
    <w:rsid w:val="008577D9"/>
    <w:rsid w:val="00857B37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125"/>
    <w:rsid w:val="008639F5"/>
    <w:rsid w:val="00863BC8"/>
    <w:rsid w:val="00863CCB"/>
    <w:rsid w:val="00863D27"/>
    <w:rsid w:val="008643AD"/>
    <w:rsid w:val="00865342"/>
    <w:rsid w:val="00865F28"/>
    <w:rsid w:val="00866028"/>
    <w:rsid w:val="00866194"/>
    <w:rsid w:val="008662A6"/>
    <w:rsid w:val="0086639E"/>
    <w:rsid w:val="0086684A"/>
    <w:rsid w:val="00866C4A"/>
    <w:rsid w:val="008703E3"/>
    <w:rsid w:val="008713A5"/>
    <w:rsid w:val="0087158D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B60"/>
    <w:rsid w:val="00874D5B"/>
    <w:rsid w:val="00874F06"/>
    <w:rsid w:val="00875067"/>
    <w:rsid w:val="008757D8"/>
    <w:rsid w:val="00875E1A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9E3"/>
    <w:rsid w:val="00881A2F"/>
    <w:rsid w:val="00881D36"/>
    <w:rsid w:val="00882253"/>
    <w:rsid w:val="008829E6"/>
    <w:rsid w:val="00882E4F"/>
    <w:rsid w:val="008830D6"/>
    <w:rsid w:val="00883719"/>
    <w:rsid w:val="00883D2E"/>
    <w:rsid w:val="00884269"/>
    <w:rsid w:val="008844A5"/>
    <w:rsid w:val="0088498A"/>
    <w:rsid w:val="00885005"/>
    <w:rsid w:val="00886378"/>
    <w:rsid w:val="0088672D"/>
    <w:rsid w:val="00886AD0"/>
    <w:rsid w:val="008870AC"/>
    <w:rsid w:val="008875BB"/>
    <w:rsid w:val="00890BF9"/>
    <w:rsid w:val="00890FE8"/>
    <w:rsid w:val="00891761"/>
    <w:rsid w:val="00891888"/>
    <w:rsid w:val="00892010"/>
    <w:rsid w:val="008922D8"/>
    <w:rsid w:val="00892735"/>
    <w:rsid w:val="00893366"/>
    <w:rsid w:val="00894352"/>
    <w:rsid w:val="00894472"/>
    <w:rsid w:val="0089456C"/>
    <w:rsid w:val="0089554A"/>
    <w:rsid w:val="00895D2E"/>
    <w:rsid w:val="0089719F"/>
    <w:rsid w:val="008971D3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2ECC"/>
    <w:rsid w:val="008A38F2"/>
    <w:rsid w:val="008A3E65"/>
    <w:rsid w:val="008A4076"/>
    <w:rsid w:val="008A4167"/>
    <w:rsid w:val="008A4242"/>
    <w:rsid w:val="008A4D6E"/>
    <w:rsid w:val="008A5043"/>
    <w:rsid w:val="008A5584"/>
    <w:rsid w:val="008A5B23"/>
    <w:rsid w:val="008A5EB8"/>
    <w:rsid w:val="008A64E1"/>
    <w:rsid w:val="008A6E38"/>
    <w:rsid w:val="008A73FD"/>
    <w:rsid w:val="008A7457"/>
    <w:rsid w:val="008A76D9"/>
    <w:rsid w:val="008A7EFE"/>
    <w:rsid w:val="008B02C1"/>
    <w:rsid w:val="008B0BB0"/>
    <w:rsid w:val="008B0E2F"/>
    <w:rsid w:val="008B1205"/>
    <w:rsid w:val="008B1234"/>
    <w:rsid w:val="008B12F3"/>
    <w:rsid w:val="008B2633"/>
    <w:rsid w:val="008B2830"/>
    <w:rsid w:val="008B2850"/>
    <w:rsid w:val="008B2C72"/>
    <w:rsid w:val="008B2C8A"/>
    <w:rsid w:val="008B3C59"/>
    <w:rsid w:val="008B3CD0"/>
    <w:rsid w:val="008B3CF1"/>
    <w:rsid w:val="008B408B"/>
    <w:rsid w:val="008B4181"/>
    <w:rsid w:val="008B4896"/>
    <w:rsid w:val="008B4B17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30D"/>
    <w:rsid w:val="008B769F"/>
    <w:rsid w:val="008B77C0"/>
    <w:rsid w:val="008C0682"/>
    <w:rsid w:val="008C0EF1"/>
    <w:rsid w:val="008C13A3"/>
    <w:rsid w:val="008C185C"/>
    <w:rsid w:val="008C19EC"/>
    <w:rsid w:val="008C1B7C"/>
    <w:rsid w:val="008C1EE8"/>
    <w:rsid w:val="008C21B8"/>
    <w:rsid w:val="008C227B"/>
    <w:rsid w:val="008C2BA0"/>
    <w:rsid w:val="008C2C99"/>
    <w:rsid w:val="008C2D3D"/>
    <w:rsid w:val="008C36E1"/>
    <w:rsid w:val="008C3B73"/>
    <w:rsid w:val="008C5567"/>
    <w:rsid w:val="008C5D3D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435"/>
    <w:rsid w:val="008D065E"/>
    <w:rsid w:val="008D0EA0"/>
    <w:rsid w:val="008D12D8"/>
    <w:rsid w:val="008D179F"/>
    <w:rsid w:val="008D23D6"/>
    <w:rsid w:val="008D257B"/>
    <w:rsid w:val="008D26B8"/>
    <w:rsid w:val="008D2E9A"/>
    <w:rsid w:val="008D373A"/>
    <w:rsid w:val="008D386F"/>
    <w:rsid w:val="008D3C72"/>
    <w:rsid w:val="008D3E06"/>
    <w:rsid w:val="008D4A08"/>
    <w:rsid w:val="008D4ACF"/>
    <w:rsid w:val="008D4DBA"/>
    <w:rsid w:val="008D53AB"/>
    <w:rsid w:val="008D5458"/>
    <w:rsid w:val="008D6540"/>
    <w:rsid w:val="008D6B03"/>
    <w:rsid w:val="008D7877"/>
    <w:rsid w:val="008D7D9F"/>
    <w:rsid w:val="008D7E9E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86A"/>
    <w:rsid w:val="008E4A3C"/>
    <w:rsid w:val="008E4B4C"/>
    <w:rsid w:val="008E4C92"/>
    <w:rsid w:val="008E4D61"/>
    <w:rsid w:val="008E4F81"/>
    <w:rsid w:val="008E58C7"/>
    <w:rsid w:val="008E5A58"/>
    <w:rsid w:val="008E5A9A"/>
    <w:rsid w:val="008E5B7F"/>
    <w:rsid w:val="008E5D9B"/>
    <w:rsid w:val="008E6150"/>
    <w:rsid w:val="008E64B8"/>
    <w:rsid w:val="008E67D6"/>
    <w:rsid w:val="008E6CE8"/>
    <w:rsid w:val="008E6F4B"/>
    <w:rsid w:val="008E7921"/>
    <w:rsid w:val="008E7A67"/>
    <w:rsid w:val="008E7F90"/>
    <w:rsid w:val="008F0168"/>
    <w:rsid w:val="008F0309"/>
    <w:rsid w:val="008F06AB"/>
    <w:rsid w:val="008F1115"/>
    <w:rsid w:val="008F152A"/>
    <w:rsid w:val="008F1FE0"/>
    <w:rsid w:val="008F2016"/>
    <w:rsid w:val="008F229C"/>
    <w:rsid w:val="008F262A"/>
    <w:rsid w:val="008F2B62"/>
    <w:rsid w:val="008F2D39"/>
    <w:rsid w:val="008F3068"/>
    <w:rsid w:val="008F4318"/>
    <w:rsid w:val="008F497E"/>
    <w:rsid w:val="008F4BFB"/>
    <w:rsid w:val="008F50F8"/>
    <w:rsid w:val="008F5103"/>
    <w:rsid w:val="008F542D"/>
    <w:rsid w:val="008F561A"/>
    <w:rsid w:val="008F5D4B"/>
    <w:rsid w:val="008F5EDF"/>
    <w:rsid w:val="008F5F4C"/>
    <w:rsid w:val="008F6643"/>
    <w:rsid w:val="008F7479"/>
    <w:rsid w:val="008F7812"/>
    <w:rsid w:val="008F7D0A"/>
    <w:rsid w:val="00900186"/>
    <w:rsid w:val="0090047C"/>
    <w:rsid w:val="00900794"/>
    <w:rsid w:val="009007E1"/>
    <w:rsid w:val="00900DF3"/>
    <w:rsid w:val="00901258"/>
    <w:rsid w:val="00901482"/>
    <w:rsid w:val="00901754"/>
    <w:rsid w:val="00901991"/>
    <w:rsid w:val="00902A9D"/>
    <w:rsid w:val="0090322F"/>
    <w:rsid w:val="009033D1"/>
    <w:rsid w:val="0090348D"/>
    <w:rsid w:val="0090381F"/>
    <w:rsid w:val="00903B47"/>
    <w:rsid w:val="00903C81"/>
    <w:rsid w:val="00904A8E"/>
    <w:rsid w:val="00904AD2"/>
    <w:rsid w:val="009052AD"/>
    <w:rsid w:val="0090533C"/>
    <w:rsid w:val="00906BCB"/>
    <w:rsid w:val="00907958"/>
    <w:rsid w:val="00907FC9"/>
    <w:rsid w:val="00907FCB"/>
    <w:rsid w:val="009100DA"/>
    <w:rsid w:val="009109CD"/>
    <w:rsid w:val="009109EA"/>
    <w:rsid w:val="00910ED1"/>
    <w:rsid w:val="00910FE7"/>
    <w:rsid w:val="009112BD"/>
    <w:rsid w:val="00911419"/>
    <w:rsid w:val="00911556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F7F"/>
    <w:rsid w:val="009152EF"/>
    <w:rsid w:val="0091581B"/>
    <w:rsid w:val="00915AC9"/>
    <w:rsid w:val="009163E9"/>
    <w:rsid w:val="00917575"/>
    <w:rsid w:val="009179F5"/>
    <w:rsid w:val="00917CC4"/>
    <w:rsid w:val="009206F2"/>
    <w:rsid w:val="00920E9E"/>
    <w:rsid w:val="00920F30"/>
    <w:rsid w:val="00921036"/>
    <w:rsid w:val="0092138F"/>
    <w:rsid w:val="009219CC"/>
    <w:rsid w:val="00921A58"/>
    <w:rsid w:val="00921F1B"/>
    <w:rsid w:val="0092202C"/>
    <w:rsid w:val="00922C99"/>
    <w:rsid w:val="00922E99"/>
    <w:rsid w:val="00923713"/>
    <w:rsid w:val="00923E1B"/>
    <w:rsid w:val="00923E94"/>
    <w:rsid w:val="00924254"/>
    <w:rsid w:val="0092456C"/>
    <w:rsid w:val="00924B6E"/>
    <w:rsid w:val="00924F18"/>
    <w:rsid w:val="00925310"/>
    <w:rsid w:val="00925342"/>
    <w:rsid w:val="00925607"/>
    <w:rsid w:val="00925A0C"/>
    <w:rsid w:val="00925CE1"/>
    <w:rsid w:val="009261D9"/>
    <w:rsid w:val="00926459"/>
    <w:rsid w:val="009265D2"/>
    <w:rsid w:val="00926638"/>
    <w:rsid w:val="009267E3"/>
    <w:rsid w:val="00926933"/>
    <w:rsid w:val="009278AE"/>
    <w:rsid w:val="00927A22"/>
    <w:rsid w:val="00927C4F"/>
    <w:rsid w:val="00930A25"/>
    <w:rsid w:val="0093114E"/>
    <w:rsid w:val="00931620"/>
    <w:rsid w:val="00931F05"/>
    <w:rsid w:val="00932333"/>
    <w:rsid w:val="009324E3"/>
    <w:rsid w:val="00932F52"/>
    <w:rsid w:val="00933328"/>
    <w:rsid w:val="00933A3B"/>
    <w:rsid w:val="00933D80"/>
    <w:rsid w:val="00933E39"/>
    <w:rsid w:val="00933E92"/>
    <w:rsid w:val="009340E7"/>
    <w:rsid w:val="009350D8"/>
    <w:rsid w:val="00935435"/>
    <w:rsid w:val="009357DA"/>
    <w:rsid w:val="00935E30"/>
    <w:rsid w:val="009364C5"/>
    <w:rsid w:val="00936886"/>
    <w:rsid w:val="00936A64"/>
    <w:rsid w:val="009371D0"/>
    <w:rsid w:val="00937402"/>
    <w:rsid w:val="00937EDB"/>
    <w:rsid w:val="00940D14"/>
    <w:rsid w:val="009410E9"/>
    <w:rsid w:val="00941C81"/>
    <w:rsid w:val="00941CF0"/>
    <w:rsid w:val="00942C6E"/>
    <w:rsid w:val="0094308F"/>
    <w:rsid w:val="009434A4"/>
    <w:rsid w:val="00944615"/>
    <w:rsid w:val="009446B5"/>
    <w:rsid w:val="00944870"/>
    <w:rsid w:val="00944B37"/>
    <w:rsid w:val="00944D0F"/>
    <w:rsid w:val="009451FE"/>
    <w:rsid w:val="00945400"/>
    <w:rsid w:val="009458F1"/>
    <w:rsid w:val="009475E2"/>
    <w:rsid w:val="009475F6"/>
    <w:rsid w:val="009479EF"/>
    <w:rsid w:val="00947BDB"/>
    <w:rsid w:val="00950138"/>
    <w:rsid w:val="0095119D"/>
    <w:rsid w:val="009512C2"/>
    <w:rsid w:val="00951437"/>
    <w:rsid w:val="00952603"/>
    <w:rsid w:val="009531DB"/>
    <w:rsid w:val="00953223"/>
    <w:rsid w:val="009539E6"/>
    <w:rsid w:val="00954508"/>
    <w:rsid w:val="0095467B"/>
    <w:rsid w:val="009547EE"/>
    <w:rsid w:val="00954828"/>
    <w:rsid w:val="00954B2E"/>
    <w:rsid w:val="00955BCF"/>
    <w:rsid w:val="00955EB4"/>
    <w:rsid w:val="009564DF"/>
    <w:rsid w:val="009568CC"/>
    <w:rsid w:val="009568D2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6EB"/>
    <w:rsid w:val="00960D8F"/>
    <w:rsid w:val="00960E9D"/>
    <w:rsid w:val="009617A2"/>
    <w:rsid w:val="0096189E"/>
    <w:rsid w:val="00962D9B"/>
    <w:rsid w:val="00962E7F"/>
    <w:rsid w:val="0096379C"/>
    <w:rsid w:val="009645BE"/>
    <w:rsid w:val="009647D0"/>
    <w:rsid w:val="0096491A"/>
    <w:rsid w:val="00964BFC"/>
    <w:rsid w:val="00964C99"/>
    <w:rsid w:val="00964F68"/>
    <w:rsid w:val="009652EE"/>
    <w:rsid w:val="0096554F"/>
    <w:rsid w:val="009657ED"/>
    <w:rsid w:val="00965A84"/>
    <w:rsid w:val="00965DD7"/>
    <w:rsid w:val="009663B5"/>
    <w:rsid w:val="0096666B"/>
    <w:rsid w:val="00966FE5"/>
    <w:rsid w:val="0096769B"/>
    <w:rsid w:val="00967A53"/>
    <w:rsid w:val="00967BC9"/>
    <w:rsid w:val="00967C92"/>
    <w:rsid w:val="00967EB0"/>
    <w:rsid w:val="009706FA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563"/>
    <w:rsid w:val="00973AC3"/>
    <w:rsid w:val="00973B71"/>
    <w:rsid w:val="00973FCF"/>
    <w:rsid w:val="00974081"/>
    <w:rsid w:val="00974AF7"/>
    <w:rsid w:val="00975125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297E"/>
    <w:rsid w:val="0098318F"/>
    <w:rsid w:val="009833FA"/>
    <w:rsid w:val="009837A5"/>
    <w:rsid w:val="00983922"/>
    <w:rsid w:val="00983A21"/>
    <w:rsid w:val="00983AAD"/>
    <w:rsid w:val="00984A27"/>
    <w:rsid w:val="00985B61"/>
    <w:rsid w:val="00986276"/>
    <w:rsid w:val="009869AE"/>
    <w:rsid w:val="009870B7"/>
    <w:rsid w:val="00987218"/>
    <w:rsid w:val="00987678"/>
    <w:rsid w:val="00990197"/>
    <w:rsid w:val="009904EB"/>
    <w:rsid w:val="00991156"/>
    <w:rsid w:val="00991227"/>
    <w:rsid w:val="009914DD"/>
    <w:rsid w:val="009914DE"/>
    <w:rsid w:val="0099185B"/>
    <w:rsid w:val="009923DC"/>
    <w:rsid w:val="0099274F"/>
    <w:rsid w:val="00992912"/>
    <w:rsid w:val="00992E8B"/>
    <w:rsid w:val="00993857"/>
    <w:rsid w:val="00993948"/>
    <w:rsid w:val="00994F88"/>
    <w:rsid w:val="0099575E"/>
    <w:rsid w:val="00995CC4"/>
    <w:rsid w:val="00995DA8"/>
    <w:rsid w:val="0099655C"/>
    <w:rsid w:val="00996CD9"/>
    <w:rsid w:val="009970F1"/>
    <w:rsid w:val="009973BC"/>
    <w:rsid w:val="0099782F"/>
    <w:rsid w:val="0099793E"/>
    <w:rsid w:val="00997DF6"/>
    <w:rsid w:val="009A0303"/>
    <w:rsid w:val="009A0D17"/>
    <w:rsid w:val="009A1552"/>
    <w:rsid w:val="009A1B45"/>
    <w:rsid w:val="009A1C55"/>
    <w:rsid w:val="009A1D41"/>
    <w:rsid w:val="009A1DF5"/>
    <w:rsid w:val="009A28CD"/>
    <w:rsid w:val="009A28D1"/>
    <w:rsid w:val="009A2A08"/>
    <w:rsid w:val="009A30E8"/>
    <w:rsid w:val="009A3178"/>
    <w:rsid w:val="009A321F"/>
    <w:rsid w:val="009A32CA"/>
    <w:rsid w:val="009A3443"/>
    <w:rsid w:val="009A34E8"/>
    <w:rsid w:val="009A375A"/>
    <w:rsid w:val="009A4540"/>
    <w:rsid w:val="009A6298"/>
    <w:rsid w:val="009A65DC"/>
    <w:rsid w:val="009A6B5A"/>
    <w:rsid w:val="009A7553"/>
    <w:rsid w:val="009A7D67"/>
    <w:rsid w:val="009A7EC2"/>
    <w:rsid w:val="009B044E"/>
    <w:rsid w:val="009B05A5"/>
    <w:rsid w:val="009B075B"/>
    <w:rsid w:val="009B08F0"/>
    <w:rsid w:val="009B0B37"/>
    <w:rsid w:val="009B0F17"/>
    <w:rsid w:val="009B19FA"/>
    <w:rsid w:val="009B24FD"/>
    <w:rsid w:val="009B273F"/>
    <w:rsid w:val="009B2944"/>
    <w:rsid w:val="009B3353"/>
    <w:rsid w:val="009B35FD"/>
    <w:rsid w:val="009B3630"/>
    <w:rsid w:val="009B4378"/>
    <w:rsid w:val="009B4955"/>
    <w:rsid w:val="009B5FC4"/>
    <w:rsid w:val="009B6481"/>
    <w:rsid w:val="009B66BB"/>
    <w:rsid w:val="009B6A17"/>
    <w:rsid w:val="009B6A1E"/>
    <w:rsid w:val="009B6BFA"/>
    <w:rsid w:val="009B721B"/>
    <w:rsid w:val="009B77F9"/>
    <w:rsid w:val="009B7950"/>
    <w:rsid w:val="009C0C0A"/>
    <w:rsid w:val="009C0CBC"/>
    <w:rsid w:val="009C0CF5"/>
    <w:rsid w:val="009C1319"/>
    <w:rsid w:val="009C1592"/>
    <w:rsid w:val="009C167B"/>
    <w:rsid w:val="009C1F0C"/>
    <w:rsid w:val="009C24EF"/>
    <w:rsid w:val="009C28EC"/>
    <w:rsid w:val="009C2986"/>
    <w:rsid w:val="009C30C5"/>
    <w:rsid w:val="009C363B"/>
    <w:rsid w:val="009C3B4A"/>
    <w:rsid w:val="009C3C3D"/>
    <w:rsid w:val="009C3CAE"/>
    <w:rsid w:val="009C3DDB"/>
    <w:rsid w:val="009C3EA8"/>
    <w:rsid w:val="009C4404"/>
    <w:rsid w:val="009C4715"/>
    <w:rsid w:val="009C4F39"/>
    <w:rsid w:val="009C50D4"/>
    <w:rsid w:val="009C5B46"/>
    <w:rsid w:val="009C7CA1"/>
    <w:rsid w:val="009C7EB4"/>
    <w:rsid w:val="009C7FCD"/>
    <w:rsid w:val="009D0672"/>
    <w:rsid w:val="009D09D4"/>
    <w:rsid w:val="009D0B3A"/>
    <w:rsid w:val="009D0BDB"/>
    <w:rsid w:val="009D0D15"/>
    <w:rsid w:val="009D0F34"/>
    <w:rsid w:val="009D0F59"/>
    <w:rsid w:val="009D108B"/>
    <w:rsid w:val="009D28F9"/>
    <w:rsid w:val="009D2A83"/>
    <w:rsid w:val="009D2FF2"/>
    <w:rsid w:val="009D3F09"/>
    <w:rsid w:val="009D3F8D"/>
    <w:rsid w:val="009D4057"/>
    <w:rsid w:val="009D4719"/>
    <w:rsid w:val="009D4B19"/>
    <w:rsid w:val="009D4E5D"/>
    <w:rsid w:val="009D5B62"/>
    <w:rsid w:val="009D697F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2E1E"/>
    <w:rsid w:val="009E329C"/>
    <w:rsid w:val="009E387E"/>
    <w:rsid w:val="009E3D5E"/>
    <w:rsid w:val="009E3E1C"/>
    <w:rsid w:val="009E4025"/>
    <w:rsid w:val="009E45F4"/>
    <w:rsid w:val="009E4A03"/>
    <w:rsid w:val="009E52B2"/>
    <w:rsid w:val="009E5F3F"/>
    <w:rsid w:val="009E5FF5"/>
    <w:rsid w:val="009E6090"/>
    <w:rsid w:val="009E6AC1"/>
    <w:rsid w:val="009E6B0D"/>
    <w:rsid w:val="009E6FCC"/>
    <w:rsid w:val="009E7121"/>
    <w:rsid w:val="009E7AED"/>
    <w:rsid w:val="009E7D8B"/>
    <w:rsid w:val="009F0179"/>
    <w:rsid w:val="009F070F"/>
    <w:rsid w:val="009F07EE"/>
    <w:rsid w:val="009F0C71"/>
    <w:rsid w:val="009F1273"/>
    <w:rsid w:val="009F2038"/>
    <w:rsid w:val="009F205A"/>
    <w:rsid w:val="009F2666"/>
    <w:rsid w:val="009F26CF"/>
    <w:rsid w:val="009F2E14"/>
    <w:rsid w:val="009F310F"/>
    <w:rsid w:val="009F32A8"/>
    <w:rsid w:val="009F3499"/>
    <w:rsid w:val="009F35CE"/>
    <w:rsid w:val="009F3A53"/>
    <w:rsid w:val="009F3FAC"/>
    <w:rsid w:val="009F4260"/>
    <w:rsid w:val="009F4447"/>
    <w:rsid w:val="009F4ACD"/>
    <w:rsid w:val="009F4B71"/>
    <w:rsid w:val="009F4FC1"/>
    <w:rsid w:val="009F5B59"/>
    <w:rsid w:val="009F610A"/>
    <w:rsid w:val="009F61CB"/>
    <w:rsid w:val="009F6F44"/>
    <w:rsid w:val="009F70A1"/>
    <w:rsid w:val="009F714D"/>
    <w:rsid w:val="009F741D"/>
    <w:rsid w:val="009F7857"/>
    <w:rsid w:val="00A0001C"/>
    <w:rsid w:val="00A0024C"/>
    <w:rsid w:val="00A004FA"/>
    <w:rsid w:val="00A00D67"/>
    <w:rsid w:val="00A00F32"/>
    <w:rsid w:val="00A011BF"/>
    <w:rsid w:val="00A01383"/>
    <w:rsid w:val="00A01448"/>
    <w:rsid w:val="00A0147F"/>
    <w:rsid w:val="00A024D6"/>
    <w:rsid w:val="00A0278C"/>
    <w:rsid w:val="00A02C1B"/>
    <w:rsid w:val="00A02D67"/>
    <w:rsid w:val="00A02F11"/>
    <w:rsid w:val="00A032E9"/>
    <w:rsid w:val="00A0366B"/>
    <w:rsid w:val="00A0377F"/>
    <w:rsid w:val="00A03D24"/>
    <w:rsid w:val="00A04006"/>
    <w:rsid w:val="00A040B3"/>
    <w:rsid w:val="00A04342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364"/>
    <w:rsid w:val="00A1365D"/>
    <w:rsid w:val="00A13758"/>
    <w:rsid w:val="00A13870"/>
    <w:rsid w:val="00A139FF"/>
    <w:rsid w:val="00A14871"/>
    <w:rsid w:val="00A150BC"/>
    <w:rsid w:val="00A151B0"/>
    <w:rsid w:val="00A15945"/>
    <w:rsid w:val="00A15B44"/>
    <w:rsid w:val="00A16442"/>
    <w:rsid w:val="00A16EB8"/>
    <w:rsid w:val="00A1742E"/>
    <w:rsid w:val="00A17CAD"/>
    <w:rsid w:val="00A200B1"/>
    <w:rsid w:val="00A21291"/>
    <w:rsid w:val="00A213DB"/>
    <w:rsid w:val="00A21A70"/>
    <w:rsid w:val="00A22181"/>
    <w:rsid w:val="00A22407"/>
    <w:rsid w:val="00A2264C"/>
    <w:rsid w:val="00A22A75"/>
    <w:rsid w:val="00A239BA"/>
    <w:rsid w:val="00A23C8D"/>
    <w:rsid w:val="00A23E48"/>
    <w:rsid w:val="00A2413E"/>
    <w:rsid w:val="00A24209"/>
    <w:rsid w:val="00A24947"/>
    <w:rsid w:val="00A24B1B"/>
    <w:rsid w:val="00A25001"/>
    <w:rsid w:val="00A2530A"/>
    <w:rsid w:val="00A25388"/>
    <w:rsid w:val="00A255F7"/>
    <w:rsid w:val="00A259A3"/>
    <w:rsid w:val="00A259CE"/>
    <w:rsid w:val="00A25AC2"/>
    <w:rsid w:val="00A25DAF"/>
    <w:rsid w:val="00A25E73"/>
    <w:rsid w:val="00A2649E"/>
    <w:rsid w:val="00A265C2"/>
    <w:rsid w:val="00A266BE"/>
    <w:rsid w:val="00A27025"/>
    <w:rsid w:val="00A272B0"/>
    <w:rsid w:val="00A2751C"/>
    <w:rsid w:val="00A27EC4"/>
    <w:rsid w:val="00A300D2"/>
    <w:rsid w:val="00A303C8"/>
    <w:rsid w:val="00A303CA"/>
    <w:rsid w:val="00A30685"/>
    <w:rsid w:val="00A30A1A"/>
    <w:rsid w:val="00A312D0"/>
    <w:rsid w:val="00A3155E"/>
    <w:rsid w:val="00A31842"/>
    <w:rsid w:val="00A31A15"/>
    <w:rsid w:val="00A31DA5"/>
    <w:rsid w:val="00A31ED7"/>
    <w:rsid w:val="00A32E5D"/>
    <w:rsid w:val="00A33215"/>
    <w:rsid w:val="00A33AC9"/>
    <w:rsid w:val="00A33AD5"/>
    <w:rsid w:val="00A34E14"/>
    <w:rsid w:val="00A3510A"/>
    <w:rsid w:val="00A35372"/>
    <w:rsid w:val="00A35791"/>
    <w:rsid w:val="00A358F2"/>
    <w:rsid w:val="00A35AAD"/>
    <w:rsid w:val="00A35E3E"/>
    <w:rsid w:val="00A35E8E"/>
    <w:rsid w:val="00A3609A"/>
    <w:rsid w:val="00A37068"/>
    <w:rsid w:val="00A37310"/>
    <w:rsid w:val="00A376B5"/>
    <w:rsid w:val="00A37793"/>
    <w:rsid w:val="00A377CF"/>
    <w:rsid w:val="00A37DEE"/>
    <w:rsid w:val="00A37F72"/>
    <w:rsid w:val="00A4001C"/>
    <w:rsid w:val="00A4059E"/>
    <w:rsid w:val="00A4064F"/>
    <w:rsid w:val="00A41542"/>
    <w:rsid w:val="00A426FC"/>
    <w:rsid w:val="00A42DC1"/>
    <w:rsid w:val="00A42E60"/>
    <w:rsid w:val="00A430A5"/>
    <w:rsid w:val="00A4320C"/>
    <w:rsid w:val="00A43863"/>
    <w:rsid w:val="00A439EB"/>
    <w:rsid w:val="00A45223"/>
    <w:rsid w:val="00A4574A"/>
    <w:rsid w:val="00A45AEE"/>
    <w:rsid w:val="00A45F3F"/>
    <w:rsid w:val="00A4620A"/>
    <w:rsid w:val="00A46422"/>
    <w:rsid w:val="00A46836"/>
    <w:rsid w:val="00A46858"/>
    <w:rsid w:val="00A4685C"/>
    <w:rsid w:val="00A46AE2"/>
    <w:rsid w:val="00A46F45"/>
    <w:rsid w:val="00A47936"/>
    <w:rsid w:val="00A47A7D"/>
    <w:rsid w:val="00A47C91"/>
    <w:rsid w:val="00A47D20"/>
    <w:rsid w:val="00A47DA5"/>
    <w:rsid w:val="00A47DF0"/>
    <w:rsid w:val="00A502F0"/>
    <w:rsid w:val="00A5058A"/>
    <w:rsid w:val="00A50613"/>
    <w:rsid w:val="00A50759"/>
    <w:rsid w:val="00A50BA3"/>
    <w:rsid w:val="00A50CBE"/>
    <w:rsid w:val="00A50F79"/>
    <w:rsid w:val="00A5185A"/>
    <w:rsid w:val="00A51B69"/>
    <w:rsid w:val="00A51E4F"/>
    <w:rsid w:val="00A52483"/>
    <w:rsid w:val="00A527A4"/>
    <w:rsid w:val="00A52C5E"/>
    <w:rsid w:val="00A534AD"/>
    <w:rsid w:val="00A538E2"/>
    <w:rsid w:val="00A53F34"/>
    <w:rsid w:val="00A54AD0"/>
    <w:rsid w:val="00A54BF5"/>
    <w:rsid w:val="00A5528D"/>
    <w:rsid w:val="00A552AA"/>
    <w:rsid w:val="00A553E0"/>
    <w:rsid w:val="00A5570C"/>
    <w:rsid w:val="00A563A4"/>
    <w:rsid w:val="00A56701"/>
    <w:rsid w:val="00A56CA0"/>
    <w:rsid w:val="00A56FD9"/>
    <w:rsid w:val="00A571F8"/>
    <w:rsid w:val="00A5726A"/>
    <w:rsid w:val="00A60172"/>
    <w:rsid w:val="00A601B5"/>
    <w:rsid w:val="00A603BA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506D"/>
    <w:rsid w:val="00A6538E"/>
    <w:rsid w:val="00A65DB7"/>
    <w:rsid w:val="00A65DBA"/>
    <w:rsid w:val="00A6613E"/>
    <w:rsid w:val="00A663A8"/>
    <w:rsid w:val="00A6669D"/>
    <w:rsid w:val="00A6677F"/>
    <w:rsid w:val="00A67DA2"/>
    <w:rsid w:val="00A7032D"/>
    <w:rsid w:val="00A70AF3"/>
    <w:rsid w:val="00A70F68"/>
    <w:rsid w:val="00A71A27"/>
    <w:rsid w:val="00A71B11"/>
    <w:rsid w:val="00A7201D"/>
    <w:rsid w:val="00A72CD8"/>
    <w:rsid w:val="00A72E36"/>
    <w:rsid w:val="00A733E1"/>
    <w:rsid w:val="00A73858"/>
    <w:rsid w:val="00A74292"/>
    <w:rsid w:val="00A74487"/>
    <w:rsid w:val="00A745DA"/>
    <w:rsid w:val="00A74D78"/>
    <w:rsid w:val="00A7535D"/>
    <w:rsid w:val="00A75AF2"/>
    <w:rsid w:val="00A75B6D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A0F"/>
    <w:rsid w:val="00A77E87"/>
    <w:rsid w:val="00A807BE"/>
    <w:rsid w:val="00A80849"/>
    <w:rsid w:val="00A80E1D"/>
    <w:rsid w:val="00A8184B"/>
    <w:rsid w:val="00A81CF2"/>
    <w:rsid w:val="00A82115"/>
    <w:rsid w:val="00A821B9"/>
    <w:rsid w:val="00A821BF"/>
    <w:rsid w:val="00A8243A"/>
    <w:rsid w:val="00A82584"/>
    <w:rsid w:val="00A82858"/>
    <w:rsid w:val="00A83A78"/>
    <w:rsid w:val="00A84709"/>
    <w:rsid w:val="00A850BC"/>
    <w:rsid w:val="00A85403"/>
    <w:rsid w:val="00A8597F"/>
    <w:rsid w:val="00A85EC5"/>
    <w:rsid w:val="00A86772"/>
    <w:rsid w:val="00A86EBF"/>
    <w:rsid w:val="00A870CE"/>
    <w:rsid w:val="00A87456"/>
    <w:rsid w:val="00A8797E"/>
    <w:rsid w:val="00A87AC8"/>
    <w:rsid w:val="00A9022A"/>
    <w:rsid w:val="00A9046F"/>
    <w:rsid w:val="00A90749"/>
    <w:rsid w:val="00A916BC"/>
    <w:rsid w:val="00A9232B"/>
    <w:rsid w:val="00A9242E"/>
    <w:rsid w:val="00A92C04"/>
    <w:rsid w:val="00A92E23"/>
    <w:rsid w:val="00A92F34"/>
    <w:rsid w:val="00A93149"/>
    <w:rsid w:val="00A93D24"/>
    <w:rsid w:val="00A93E16"/>
    <w:rsid w:val="00A945F1"/>
    <w:rsid w:val="00A946DD"/>
    <w:rsid w:val="00A951CD"/>
    <w:rsid w:val="00A95548"/>
    <w:rsid w:val="00A96708"/>
    <w:rsid w:val="00A96D87"/>
    <w:rsid w:val="00A96E43"/>
    <w:rsid w:val="00A979EA"/>
    <w:rsid w:val="00A97BCE"/>
    <w:rsid w:val="00AA00C9"/>
    <w:rsid w:val="00AA0306"/>
    <w:rsid w:val="00AA0613"/>
    <w:rsid w:val="00AA06C4"/>
    <w:rsid w:val="00AA0D36"/>
    <w:rsid w:val="00AA1B04"/>
    <w:rsid w:val="00AA1BDE"/>
    <w:rsid w:val="00AA3470"/>
    <w:rsid w:val="00AA3E52"/>
    <w:rsid w:val="00AA3F4E"/>
    <w:rsid w:val="00AA4785"/>
    <w:rsid w:val="00AA4B7B"/>
    <w:rsid w:val="00AA4C45"/>
    <w:rsid w:val="00AA4F39"/>
    <w:rsid w:val="00AA500D"/>
    <w:rsid w:val="00AA511D"/>
    <w:rsid w:val="00AA52D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1B4"/>
    <w:rsid w:val="00AB076D"/>
    <w:rsid w:val="00AB0C9A"/>
    <w:rsid w:val="00AB1138"/>
    <w:rsid w:val="00AB11D5"/>
    <w:rsid w:val="00AB128C"/>
    <w:rsid w:val="00AB13D3"/>
    <w:rsid w:val="00AB1C26"/>
    <w:rsid w:val="00AB200A"/>
    <w:rsid w:val="00AB27F2"/>
    <w:rsid w:val="00AB31E3"/>
    <w:rsid w:val="00AB43EF"/>
    <w:rsid w:val="00AB4410"/>
    <w:rsid w:val="00AB4D56"/>
    <w:rsid w:val="00AB4DAA"/>
    <w:rsid w:val="00AB4EB4"/>
    <w:rsid w:val="00AB58DE"/>
    <w:rsid w:val="00AB5CE5"/>
    <w:rsid w:val="00AB61D6"/>
    <w:rsid w:val="00AB62FF"/>
    <w:rsid w:val="00AB63A7"/>
    <w:rsid w:val="00AB63BA"/>
    <w:rsid w:val="00AB6978"/>
    <w:rsid w:val="00AB6F31"/>
    <w:rsid w:val="00AB6FDA"/>
    <w:rsid w:val="00AB715D"/>
    <w:rsid w:val="00AB75DB"/>
    <w:rsid w:val="00AB7BD9"/>
    <w:rsid w:val="00AC052A"/>
    <w:rsid w:val="00AC0D9D"/>
    <w:rsid w:val="00AC1015"/>
    <w:rsid w:val="00AC1883"/>
    <w:rsid w:val="00AC1C73"/>
    <w:rsid w:val="00AC2302"/>
    <w:rsid w:val="00AC2AD0"/>
    <w:rsid w:val="00AC3162"/>
    <w:rsid w:val="00AC3198"/>
    <w:rsid w:val="00AC31F2"/>
    <w:rsid w:val="00AC3A69"/>
    <w:rsid w:val="00AC4896"/>
    <w:rsid w:val="00AC493F"/>
    <w:rsid w:val="00AC4BC8"/>
    <w:rsid w:val="00AC4DBA"/>
    <w:rsid w:val="00AC4EDA"/>
    <w:rsid w:val="00AC586B"/>
    <w:rsid w:val="00AC58CC"/>
    <w:rsid w:val="00AC58EA"/>
    <w:rsid w:val="00AC6029"/>
    <w:rsid w:val="00AC6929"/>
    <w:rsid w:val="00AC70D5"/>
    <w:rsid w:val="00AC7207"/>
    <w:rsid w:val="00AD01E2"/>
    <w:rsid w:val="00AD02D5"/>
    <w:rsid w:val="00AD0433"/>
    <w:rsid w:val="00AD04EC"/>
    <w:rsid w:val="00AD06B8"/>
    <w:rsid w:val="00AD0A6B"/>
    <w:rsid w:val="00AD0B67"/>
    <w:rsid w:val="00AD0F1B"/>
    <w:rsid w:val="00AD14EA"/>
    <w:rsid w:val="00AD1755"/>
    <w:rsid w:val="00AD1A94"/>
    <w:rsid w:val="00AD1C8A"/>
    <w:rsid w:val="00AD1F4E"/>
    <w:rsid w:val="00AD2014"/>
    <w:rsid w:val="00AD2D70"/>
    <w:rsid w:val="00AD2FA3"/>
    <w:rsid w:val="00AD3207"/>
    <w:rsid w:val="00AD32CA"/>
    <w:rsid w:val="00AD33DB"/>
    <w:rsid w:val="00AD3D9A"/>
    <w:rsid w:val="00AD3DA6"/>
    <w:rsid w:val="00AD3FAF"/>
    <w:rsid w:val="00AD45B3"/>
    <w:rsid w:val="00AD4C6E"/>
    <w:rsid w:val="00AD4CB6"/>
    <w:rsid w:val="00AD50C6"/>
    <w:rsid w:val="00AD5261"/>
    <w:rsid w:val="00AD5361"/>
    <w:rsid w:val="00AD5573"/>
    <w:rsid w:val="00AD5758"/>
    <w:rsid w:val="00AD5FBE"/>
    <w:rsid w:val="00AD614A"/>
    <w:rsid w:val="00AD63F5"/>
    <w:rsid w:val="00AD64D2"/>
    <w:rsid w:val="00AD7066"/>
    <w:rsid w:val="00AD7186"/>
    <w:rsid w:val="00AD75D6"/>
    <w:rsid w:val="00AD7A90"/>
    <w:rsid w:val="00AD7D0D"/>
    <w:rsid w:val="00AE01EA"/>
    <w:rsid w:val="00AE095C"/>
    <w:rsid w:val="00AE0EE1"/>
    <w:rsid w:val="00AE1CC5"/>
    <w:rsid w:val="00AE213A"/>
    <w:rsid w:val="00AE3AD6"/>
    <w:rsid w:val="00AE43FC"/>
    <w:rsid w:val="00AE4793"/>
    <w:rsid w:val="00AE47BF"/>
    <w:rsid w:val="00AE47D0"/>
    <w:rsid w:val="00AE49A5"/>
    <w:rsid w:val="00AE4C1A"/>
    <w:rsid w:val="00AE60EB"/>
    <w:rsid w:val="00AE6DC6"/>
    <w:rsid w:val="00AE7C06"/>
    <w:rsid w:val="00AF01AE"/>
    <w:rsid w:val="00AF0E0A"/>
    <w:rsid w:val="00AF15FD"/>
    <w:rsid w:val="00AF1733"/>
    <w:rsid w:val="00AF224F"/>
    <w:rsid w:val="00AF23B4"/>
    <w:rsid w:val="00AF2640"/>
    <w:rsid w:val="00AF2978"/>
    <w:rsid w:val="00AF2A4F"/>
    <w:rsid w:val="00AF2B02"/>
    <w:rsid w:val="00AF2C47"/>
    <w:rsid w:val="00AF2EBF"/>
    <w:rsid w:val="00AF30EA"/>
    <w:rsid w:val="00AF3497"/>
    <w:rsid w:val="00AF39B6"/>
    <w:rsid w:val="00AF4235"/>
    <w:rsid w:val="00AF444D"/>
    <w:rsid w:val="00AF5111"/>
    <w:rsid w:val="00AF54C5"/>
    <w:rsid w:val="00AF5808"/>
    <w:rsid w:val="00AF5C00"/>
    <w:rsid w:val="00AF65C2"/>
    <w:rsid w:val="00AF6841"/>
    <w:rsid w:val="00AF6C20"/>
    <w:rsid w:val="00AF71A7"/>
    <w:rsid w:val="00AF7397"/>
    <w:rsid w:val="00AF7617"/>
    <w:rsid w:val="00AF7664"/>
    <w:rsid w:val="00AF76BE"/>
    <w:rsid w:val="00AF780F"/>
    <w:rsid w:val="00AF7A99"/>
    <w:rsid w:val="00AF7AC8"/>
    <w:rsid w:val="00B0040F"/>
    <w:rsid w:val="00B010F1"/>
    <w:rsid w:val="00B01297"/>
    <w:rsid w:val="00B0193A"/>
    <w:rsid w:val="00B020A1"/>
    <w:rsid w:val="00B02110"/>
    <w:rsid w:val="00B022FD"/>
    <w:rsid w:val="00B029A4"/>
    <w:rsid w:val="00B02BC1"/>
    <w:rsid w:val="00B03429"/>
    <w:rsid w:val="00B048CF"/>
    <w:rsid w:val="00B067E2"/>
    <w:rsid w:val="00B070A3"/>
    <w:rsid w:val="00B075F5"/>
    <w:rsid w:val="00B0775A"/>
    <w:rsid w:val="00B07F71"/>
    <w:rsid w:val="00B10175"/>
    <w:rsid w:val="00B10B68"/>
    <w:rsid w:val="00B114A0"/>
    <w:rsid w:val="00B11526"/>
    <w:rsid w:val="00B118B7"/>
    <w:rsid w:val="00B11AE2"/>
    <w:rsid w:val="00B12774"/>
    <w:rsid w:val="00B12799"/>
    <w:rsid w:val="00B12929"/>
    <w:rsid w:val="00B13082"/>
    <w:rsid w:val="00B1368F"/>
    <w:rsid w:val="00B1384C"/>
    <w:rsid w:val="00B13864"/>
    <w:rsid w:val="00B13AC5"/>
    <w:rsid w:val="00B13D25"/>
    <w:rsid w:val="00B1490A"/>
    <w:rsid w:val="00B14B61"/>
    <w:rsid w:val="00B1519F"/>
    <w:rsid w:val="00B151E7"/>
    <w:rsid w:val="00B15512"/>
    <w:rsid w:val="00B1560F"/>
    <w:rsid w:val="00B15C99"/>
    <w:rsid w:val="00B15E9F"/>
    <w:rsid w:val="00B16928"/>
    <w:rsid w:val="00B16D67"/>
    <w:rsid w:val="00B17D2D"/>
    <w:rsid w:val="00B20215"/>
    <w:rsid w:val="00B20AEF"/>
    <w:rsid w:val="00B20ECC"/>
    <w:rsid w:val="00B213B0"/>
    <w:rsid w:val="00B22874"/>
    <w:rsid w:val="00B23A02"/>
    <w:rsid w:val="00B23C5B"/>
    <w:rsid w:val="00B23D99"/>
    <w:rsid w:val="00B23E92"/>
    <w:rsid w:val="00B23F04"/>
    <w:rsid w:val="00B242AE"/>
    <w:rsid w:val="00B24858"/>
    <w:rsid w:val="00B2563E"/>
    <w:rsid w:val="00B25E18"/>
    <w:rsid w:val="00B2612C"/>
    <w:rsid w:val="00B268E4"/>
    <w:rsid w:val="00B26A37"/>
    <w:rsid w:val="00B274A8"/>
    <w:rsid w:val="00B27592"/>
    <w:rsid w:val="00B27A15"/>
    <w:rsid w:val="00B27CB9"/>
    <w:rsid w:val="00B30160"/>
    <w:rsid w:val="00B30364"/>
    <w:rsid w:val="00B30AC4"/>
    <w:rsid w:val="00B30E20"/>
    <w:rsid w:val="00B30F01"/>
    <w:rsid w:val="00B3100C"/>
    <w:rsid w:val="00B311C9"/>
    <w:rsid w:val="00B3130A"/>
    <w:rsid w:val="00B31A53"/>
    <w:rsid w:val="00B31EE5"/>
    <w:rsid w:val="00B31FBD"/>
    <w:rsid w:val="00B3219B"/>
    <w:rsid w:val="00B322B4"/>
    <w:rsid w:val="00B32439"/>
    <w:rsid w:val="00B32479"/>
    <w:rsid w:val="00B325BD"/>
    <w:rsid w:val="00B326F9"/>
    <w:rsid w:val="00B32BF8"/>
    <w:rsid w:val="00B331BC"/>
    <w:rsid w:val="00B33454"/>
    <w:rsid w:val="00B3387D"/>
    <w:rsid w:val="00B33A63"/>
    <w:rsid w:val="00B33CA4"/>
    <w:rsid w:val="00B342EC"/>
    <w:rsid w:val="00B34AC9"/>
    <w:rsid w:val="00B34CE3"/>
    <w:rsid w:val="00B34CFD"/>
    <w:rsid w:val="00B34DE0"/>
    <w:rsid w:val="00B35284"/>
    <w:rsid w:val="00B35550"/>
    <w:rsid w:val="00B35D2E"/>
    <w:rsid w:val="00B3696B"/>
    <w:rsid w:val="00B36A89"/>
    <w:rsid w:val="00B3759A"/>
    <w:rsid w:val="00B377AB"/>
    <w:rsid w:val="00B404D6"/>
    <w:rsid w:val="00B40685"/>
    <w:rsid w:val="00B40700"/>
    <w:rsid w:val="00B40900"/>
    <w:rsid w:val="00B4161F"/>
    <w:rsid w:val="00B41EE0"/>
    <w:rsid w:val="00B4286E"/>
    <w:rsid w:val="00B43538"/>
    <w:rsid w:val="00B435A1"/>
    <w:rsid w:val="00B4380E"/>
    <w:rsid w:val="00B43AAF"/>
    <w:rsid w:val="00B43C8F"/>
    <w:rsid w:val="00B43F4D"/>
    <w:rsid w:val="00B443B4"/>
    <w:rsid w:val="00B446E4"/>
    <w:rsid w:val="00B44972"/>
    <w:rsid w:val="00B4555E"/>
    <w:rsid w:val="00B45845"/>
    <w:rsid w:val="00B45A37"/>
    <w:rsid w:val="00B45CF2"/>
    <w:rsid w:val="00B45D49"/>
    <w:rsid w:val="00B46A57"/>
    <w:rsid w:val="00B472F9"/>
    <w:rsid w:val="00B474EE"/>
    <w:rsid w:val="00B475C8"/>
    <w:rsid w:val="00B47AB3"/>
    <w:rsid w:val="00B47AD5"/>
    <w:rsid w:val="00B504BF"/>
    <w:rsid w:val="00B53057"/>
    <w:rsid w:val="00B5349B"/>
    <w:rsid w:val="00B53A32"/>
    <w:rsid w:val="00B543E3"/>
    <w:rsid w:val="00B54AAA"/>
    <w:rsid w:val="00B55968"/>
    <w:rsid w:val="00B56561"/>
    <w:rsid w:val="00B56A75"/>
    <w:rsid w:val="00B56AA4"/>
    <w:rsid w:val="00B56FC4"/>
    <w:rsid w:val="00B56FD4"/>
    <w:rsid w:val="00B57109"/>
    <w:rsid w:val="00B572A5"/>
    <w:rsid w:val="00B572E9"/>
    <w:rsid w:val="00B5744C"/>
    <w:rsid w:val="00B5767C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4F80"/>
    <w:rsid w:val="00B651C7"/>
    <w:rsid w:val="00B6542C"/>
    <w:rsid w:val="00B65A05"/>
    <w:rsid w:val="00B65A8E"/>
    <w:rsid w:val="00B65CE3"/>
    <w:rsid w:val="00B66057"/>
    <w:rsid w:val="00B66740"/>
    <w:rsid w:val="00B668AA"/>
    <w:rsid w:val="00B66BA3"/>
    <w:rsid w:val="00B67FA1"/>
    <w:rsid w:val="00B70229"/>
    <w:rsid w:val="00B7027A"/>
    <w:rsid w:val="00B70D7B"/>
    <w:rsid w:val="00B7187B"/>
    <w:rsid w:val="00B7194A"/>
    <w:rsid w:val="00B72945"/>
    <w:rsid w:val="00B729B5"/>
    <w:rsid w:val="00B742A0"/>
    <w:rsid w:val="00B74546"/>
    <w:rsid w:val="00B74CD1"/>
    <w:rsid w:val="00B7535E"/>
    <w:rsid w:val="00B7599F"/>
    <w:rsid w:val="00B75EF3"/>
    <w:rsid w:val="00B76081"/>
    <w:rsid w:val="00B76851"/>
    <w:rsid w:val="00B7735B"/>
    <w:rsid w:val="00B77583"/>
    <w:rsid w:val="00B7758E"/>
    <w:rsid w:val="00B77BF8"/>
    <w:rsid w:val="00B80112"/>
    <w:rsid w:val="00B80923"/>
    <w:rsid w:val="00B80BD9"/>
    <w:rsid w:val="00B81198"/>
    <w:rsid w:val="00B812D9"/>
    <w:rsid w:val="00B8151D"/>
    <w:rsid w:val="00B81E96"/>
    <w:rsid w:val="00B8216A"/>
    <w:rsid w:val="00B823F7"/>
    <w:rsid w:val="00B8271E"/>
    <w:rsid w:val="00B827A0"/>
    <w:rsid w:val="00B82D45"/>
    <w:rsid w:val="00B83525"/>
    <w:rsid w:val="00B83C9B"/>
    <w:rsid w:val="00B840AF"/>
    <w:rsid w:val="00B84427"/>
    <w:rsid w:val="00B84D73"/>
    <w:rsid w:val="00B84F38"/>
    <w:rsid w:val="00B84F54"/>
    <w:rsid w:val="00B8573E"/>
    <w:rsid w:val="00B86174"/>
    <w:rsid w:val="00B86FC0"/>
    <w:rsid w:val="00B87364"/>
    <w:rsid w:val="00B873E6"/>
    <w:rsid w:val="00B875D4"/>
    <w:rsid w:val="00B90427"/>
    <w:rsid w:val="00B90523"/>
    <w:rsid w:val="00B90742"/>
    <w:rsid w:val="00B909E7"/>
    <w:rsid w:val="00B90B70"/>
    <w:rsid w:val="00B90BEE"/>
    <w:rsid w:val="00B90C2C"/>
    <w:rsid w:val="00B90C3C"/>
    <w:rsid w:val="00B91A1E"/>
    <w:rsid w:val="00B9227B"/>
    <w:rsid w:val="00B92CB8"/>
    <w:rsid w:val="00B9308B"/>
    <w:rsid w:val="00B944A1"/>
    <w:rsid w:val="00B9559C"/>
    <w:rsid w:val="00B95827"/>
    <w:rsid w:val="00B95CAF"/>
    <w:rsid w:val="00B961DD"/>
    <w:rsid w:val="00B967D1"/>
    <w:rsid w:val="00B96BFF"/>
    <w:rsid w:val="00B96C06"/>
    <w:rsid w:val="00B975F8"/>
    <w:rsid w:val="00B9785B"/>
    <w:rsid w:val="00BA0664"/>
    <w:rsid w:val="00BA0ABD"/>
    <w:rsid w:val="00BA0C0B"/>
    <w:rsid w:val="00BA145F"/>
    <w:rsid w:val="00BA14C8"/>
    <w:rsid w:val="00BA1561"/>
    <w:rsid w:val="00BA17F2"/>
    <w:rsid w:val="00BA19B0"/>
    <w:rsid w:val="00BA232E"/>
    <w:rsid w:val="00BA3362"/>
    <w:rsid w:val="00BA3703"/>
    <w:rsid w:val="00BA3EDF"/>
    <w:rsid w:val="00BA4028"/>
    <w:rsid w:val="00BA4DC3"/>
    <w:rsid w:val="00BA4E74"/>
    <w:rsid w:val="00BA5457"/>
    <w:rsid w:val="00BA58E9"/>
    <w:rsid w:val="00BA60A7"/>
    <w:rsid w:val="00BA6586"/>
    <w:rsid w:val="00BA689F"/>
    <w:rsid w:val="00BA69E0"/>
    <w:rsid w:val="00BA6D00"/>
    <w:rsid w:val="00BA70D3"/>
    <w:rsid w:val="00BA74FA"/>
    <w:rsid w:val="00BA7560"/>
    <w:rsid w:val="00BA76B6"/>
    <w:rsid w:val="00BA7FA2"/>
    <w:rsid w:val="00BB03BA"/>
    <w:rsid w:val="00BB03D7"/>
    <w:rsid w:val="00BB0F49"/>
    <w:rsid w:val="00BB118B"/>
    <w:rsid w:val="00BB171A"/>
    <w:rsid w:val="00BB1BD5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294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929"/>
    <w:rsid w:val="00BC0AD9"/>
    <w:rsid w:val="00BC0D81"/>
    <w:rsid w:val="00BC16D0"/>
    <w:rsid w:val="00BC1E6E"/>
    <w:rsid w:val="00BC2171"/>
    <w:rsid w:val="00BC2180"/>
    <w:rsid w:val="00BC22A2"/>
    <w:rsid w:val="00BC24A4"/>
    <w:rsid w:val="00BC2E95"/>
    <w:rsid w:val="00BC3218"/>
    <w:rsid w:val="00BC33FB"/>
    <w:rsid w:val="00BC3A35"/>
    <w:rsid w:val="00BC4522"/>
    <w:rsid w:val="00BC5642"/>
    <w:rsid w:val="00BC5D85"/>
    <w:rsid w:val="00BC6938"/>
    <w:rsid w:val="00BC6A77"/>
    <w:rsid w:val="00BC6AC7"/>
    <w:rsid w:val="00BC6F92"/>
    <w:rsid w:val="00BC72BF"/>
    <w:rsid w:val="00BC72C8"/>
    <w:rsid w:val="00BC7429"/>
    <w:rsid w:val="00BC7541"/>
    <w:rsid w:val="00BC7E35"/>
    <w:rsid w:val="00BD03EC"/>
    <w:rsid w:val="00BD0643"/>
    <w:rsid w:val="00BD0A07"/>
    <w:rsid w:val="00BD1026"/>
    <w:rsid w:val="00BD1424"/>
    <w:rsid w:val="00BD195B"/>
    <w:rsid w:val="00BD1E8F"/>
    <w:rsid w:val="00BD2986"/>
    <w:rsid w:val="00BD2B01"/>
    <w:rsid w:val="00BD2B57"/>
    <w:rsid w:val="00BD2D7B"/>
    <w:rsid w:val="00BD2DC1"/>
    <w:rsid w:val="00BD31ED"/>
    <w:rsid w:val="00BD366B"/>
    <w:rsid w:val="00BD4005"/>
    <w:rsid w:val="00BD4842"/>
    <w:rsid w:val="00BD486F"/>
    <w:rsid w:val="00BD551A"/>
    <w:rsid w:val="00BD59DC"/>
    <w:rsid w:val="00BD68B8"/>
    <w:rsid w:val="00BD6A92"/>
    <w:rsid w:val="00BD6C11"/>
    <w:rsid w:val="00BE0146"/>
    <w:rsid w:val="00BE10F7"/>
    <w:rsid w:val="00BE13DD"/>
    <w:rsid w:val="00BE1769"/>
    <w:rsid w:val="00BE2001"/>
    <w:rsid w:val="00BE2317"/>
    <w:rsid w:val="00BE3386"/>
    <w:rsid w:val="00BE3D77"/>
    <w:rsid w:val="00BE4061"/>
    <w:rsid w:val="00BE4372"/>
    <w:rsid w:val="00BE43E8"/>
    <w:rsid w:val="00BE45CA"/>
    <w:rsid w:val="00BE4686"/>
    <w:rsid w:val="00BE4CDE"/>
    <w:rsid w:val="00BE530B"/>
    <w:rsid w:val="00BE6297"/>
    <w:rsid w:val="00BE7328"/>
    <w:rsid w:val="00BE7AF7"/>
    <w:rsid w:val="00BE7BFD"/>
    <w:rsid w:val="00BE7E44"/>
    <w:rsid w:val="00BF0032"/>
    <w:rsid w:val="00BF015C"/>
    <w:rsid w:val="00BF0430"/>
    <w:rsid w:val="00BF091D"/>
    <w:rsid w:val="00BF0991"/>
    <w:rsid w:val="00BF0BF1"/>
    <w:rsid w:val="00BF0C0B"/>
    <w:rsid w:val="00BF0EB8"/>
    <w:rsid w:val="00BF0FA5"/>
    <w:rsid w:val="00BF1533"/>
    <w:rsid w:val="00BF1611"/>
    <w:rsid w:val="00BF1FF0"/>
    <w:rsid w:val="00BF25E8"/>
    <w:rsid w:val="00BF2633"/>
    <w:rsid w:val="00BF26AB"/>
    <w:rsid w:val="00BF277A"/>
    <w:rsid w:val="00BF3189"/>
    <w:rsid w:val="00BF32CC"/>
    <w:rsid w:val="00BF3ACF"/>
    <w:rsid w:val="00BF3FCF"/>
    <w:rsid w:val="00BF4151"/>
    <w:rsid w:val="00BF4238"/>
    <w:rsid w:val="00BF4477"/>
    <w:rsid w:val="00BF47B1"/>
    <w:rsid w:val="00BF4971"/>
    <w:rsid w:val="00BF49A9"/>
    <w:rsid w:val="00BF4AE7"/>
    <w:rsid w:val="00BF4E1C"/>
    <w:rsid w:val="00BF5071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4F0"/>
    <w:rsid w:val="00C016B9"/>
    <w:rsid w:val="00C016C3"/>
    <w:rsid w:val="00C017FD"/>
    <w:rsid w:val="00C01B18"/>
    <w:rsid w:val="00C02165"/>
    <w:rsid w:val="00C022D7"/>
    <w:rsid w:val="00C02F96"/>
    <w:rsid w:val="00C030A6"/>
    <w:rsid w:val="00C0376B"/>
    <w:rsid w:val="00C03DF5"/>
    <w:rsid w:val="00C03E81"/>
    <w:rsid w:val="00C046B8"/>
    <w:rsid w:val="00C047A3"/>
    <w:rsid w:val="00C052E5"/>
    <w:rsid w:val="00C0537E"/>
    <w:rsid w:val="00C05EA0"/>
    <w:rsid w:val="00C06067"/>
    <w:rsid w:val="00C065B6"/>
    <w:rsid w:val="00C0669E"/>
    <w:rsid w:val="00C07271"/>
    <w:rsid w:val="00C07984"/>
    <w:rsid w:val="00C07A4F"/>
    <w:rsid w:val="00C07A90"/>
    <w:rsid w:val="00C100EC"/>
    <w:rsid w:val="00C102E1"/>
    <w:rsid w:val="00C10591"/>
    <w:rsid w:val="00C10709"/>
    <w:rsid w:val="00C10BCA"/>
    <w:rsid w:val="00C10F7D"/>
    <w:rsid w:val="00C11508"/>
    <w:rsid w:val="00C117CC"/>
    <w:rsid w:val="00C12517"/>
    <w:rsid w:val="00C12E35"/>
    <w:rsid w:val="00C12F6E"/>
    <w:rsid w:val="00C134E0"/>
    <w:rsid w:val="00C137F8"/>
    <w:rsid w:val="00C13FF7"/>
    <w:rsid w:val="00C1483F"/>
    <w:rsid w:val="00C14E8E"/>
    <w:rsid w:val="00C15157"/>
    <w:rsid w:val="00C15492"/>
    <w:rsid w:val="00C1561B"/>
    <w:rsid w:val="00C15D10"/>
    <w:rsid w:val="00C15DBF"/>
    <w:rsid w:val="00C15FAD"/>
    <w:rsid w:val="00C1606F"/>
    <w:rsid w:val="00C161E7"/>
    <w:rsid w:val="00C1655A"/>
    <w:rsid w:val="00C1699B"/>
    <w:rsid w:val="00C16E9E"/>
    <w:rsid w:val="00C17429"/>
    <w:rsid w:val="00C17D21"/>
    <w:rsid w:val="00C17D82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3D9F"/>
    <w:rsid w:val="00C24A96"/>
    <w:rsid w:val="00C252C7"/>
    <w:rsid w:val="00C262F9"/>
    <w:rsid w:val="00C263C5"/>
    <w:rsid w:val="00C2651A"/>
    <w:rsid w:val="00C26BAA"/>
    <w:rsid w:val="00C26C3B"/>
    <w:rsid w:val="00C26F43"/>
    <w:rsid w:val="00C27360"/>
    <w:rsid w:val="00C27505"/>
    <w:rsid w:val="00C30469"/>
    <w:rsid w:val="00C30627"/>
    <w:rsid w:val="00C306B6"/>
    <w:rsid w:val="00C30B23"/>
    <w:rsid w:val="00C3125B"/>
    <w:rsid w:val="00C318E3"/>
    <w:rsid w:val="00C3227F"/>
    <w:rsid w:val="00C3275A"/>
    <w:rsid w:val="00C332D4"/>
    <w:rsid w:val="00C33656"/>
    <w:rsid w:val="00C33921"/>
    <w:rsid w:val="00C33A99"/>
    <w:rsid w:val="00C33DC3"/>
    <w:rsid w:val="00C3435A"/>
    <w:rsid w:val="00C3495E"/>
    <w:rsid w:val="00C3496A"/>
    <w:rsid w:val="00C351C1"/>
    <w:rsid w:val="00C356F6"/>
    <w:rsid w:val="00C359B0"/>
    <w:rsid w:val="00C36BAC"/>
    <w:rsid w:val="00C36F45"/>
    <w:rsid w:val="00C370DA"/>
    <w:rsid w:val="00C3740A"/>
    <w:rsid w:val="00C374BF"/>
    <w:rsid w:val="00C376E0"/>
    <w:rsid w:val="00C378C5"/>
    <w:rsid w:val="00C37A3E"/>
    <w:rsid w:val="00C401A0"/>
    <w:rsid w:val="00C4053C"/>
    <w:rsid w:val="00C4055A"/>
    <w:rsid w:val="00C409B2"/>
    <w:rsid w:val="00C40BC6"/>
    <w:rsid w:val="00C40FF0"/>
    <w:rsid w:val="00C41193"/>
    <w:rsid w:val="00C41630"/>
    <w:rsid w:val="00C41687"/>
    <w:rsid w:val="00C41CB4"/>
    <w:rsid w:val="00C41EE5"/>
    <w:rsid w:val="00C423E1"/>
    <w:rsid w:val="00C42FD0"/>
    <w:rsid w:val="00C43116"/>
    <w:rsid w:val="00C43331"/>
    <w:rsid w:val="00C4363B"/>
    <w:rsid w:val="00C43770"/>
    <w:rsid w:val="00C43DC0"/>
    <w:rsid w:val="00C44830"/>
    <w:rsid w:val="00C44DEF"/>
    <w:rsid w:val="00C4556C"/>
    <w:rsid w:val="00C45AEA"/>
    <w:rsid w:val="00C46623"/>
    <w:rsid w:val="00C469ED"/>
    <w:rsid w:val="00C46EFA"/>
    <w:rsid w:val="00C46FC3"/>
    <w:rsid w:val="00C471BF"/>
    <w:rsid w:val="00C5055D"/>
    <w:rsid w:val="00C508A8"/>
    <w:rsid w:val="00C508D5"/>
    <w:rsid w:val="00C510CC"/>
    <w:rsid w:val="00C510DA"/>
    <w:rsid w:val="00C5130A"/>
    <w:rsid w:val="00C5187C"/>
    <w:rsid w:val="00C51ECA"/>
    <w:rsid w:val="00C523D7"/>
    <w:rsid w:val="00C5295E"/>
    <w:rsid w:val="00C530F2"/>
    <w:rsid w:val="00C53209"/>
    <w:rsid w:val="00C53C0B"/>
    <w:rsid w:val="00C53DF9"/>
    <w:rsid w:val="00C54040"/>
    <w:rsid w:val="00C543F6"/>
    <w:rsid w:val="00C54A1E"/>
    <w:rsid w:val="00C54D54"/>
    <w:rsid w:val="00C54F7A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7695"/>
    <w:rsid w:val="00C5785C"/>
    <w:rsid w:val="00C57AA2"/>
    <w:rsid w:val="00C57C7E"/>
    <w:rsid w:val="00C61162"/>
    <w:rsid w:val="00C61928"/>
    <w:rsid w:val="00C61B73"/>
    <w:rsid w:val="00C624AF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9C2"/>
    <w:rsid w:val="00C64BCE"/>
    <w:rsid w:val="00C652A2"/>
    <w:rsid w:val="00C656EA"/>
    <w:rsid w:val="00C659E5"/>
    <w:rsid w:val="00C65DB4"/>
    <w:rsid w:val="00C6647A"/>
    <w:rsid w:val="00C6692C"/>
    <w:rsid w:val="00C66B6F"/>
    <w:rsid w:val="00C672D5"/>
    <w:rsid w:val="00C67907"/>
    <w:rsid w:val="00C67B71"/>
    <w:rsid w:val="00C70A45"/>
    <w:rsid w:val="00C70AB2"/>
    <w:rsid w:val="00C70F11"/>
    <w:rsid w:val="00C7128E"/>
    <w:rsid w:val="00C71496"/>
    <w:rsid w:val="00C71629"/>
    <w:rsid w:val="00C716AD"/>
    <w:rsid w:val="00C718D3"/>
    <w:rsid w:val="00C71B05"/>
    <w:rsid w:val="00C722A3"/>
    <w:rsid w:val="00C72B06"/>
    <w:rsid w:val="00C7309B"/>
    <w:rsid w:val="00C73888"/>
    <w:rsid w:val="00C745FF"/>
    <w:rsid w:val="00C74851"/>
    <w:rsid w:val="00C74CA6"/>
    <w:rsid w:val="00C74D31"/>
    <w:rsid w:val="00C75EC2"/>
    <w:rsid w:val="00C763CA"/>
    <w:rsid w:val="00C7648D"/>
    <w:rsid w:val="00C76809"/>
    <w:rsid w:val="00C76D66"/>
    <w:rsid w:val="00C76E4A"/>
    <w:rsid w:val="00C777E0"/>
    <w:rsid w:val="00C7787D"/>
    <w:rsid w:val="00C77E89"/>
    <w:rsid w:val="00C8025E"/>
    <w:rsid w:val="00C8034D"/>
    <w:rsid w:val="00C80532"/>
    <w:rsid w:val="00C80A2D"/>
    <w:rsid w:val="00C81139"/>
    <w:rsid w:val="00C811C2"/>
    <w:rsid w:val="00C82383"/>
    <w:rsid w:val="00C82E20"/>
    <w:rsid w:val="00C83C8A"/>
    <w:rsid w:val="00C848B5"/>
    <w:rsid w:val="00C85539"/>
    <w:rsid w:val="00C8562A"/>
    <w:rsid w:val="00C862D6"/>
    <w:rsid w:val="00C8641C"/>
    <w:rsid w:val="00C86461"/>
    <w:rsid w:val="00C866C6"/>
    <w:rsid w:val="00C86B4A"/>
    <w:rsid w:val="00C86DD2"/>
    <w:rsid w:val="00C875D5"/>
    <w:rsid w:val="00C90AFA"/>
    <w:rsid w:val="00C914A5"/>
    <w:rsid w:val="00C9151A"/>
    <w:rsid w:val="00C91E43"/>
    <w:rsid w:val="00C91EEA"/>
    <w:rsid w:val="00C91FB0"/>
    <w:rsid w:val="00C92102"/>
    <w:rsid w:val="00C9216F"/>
    <w:rsid w:val="00C92714"/>
    <w:rsid w:val="00C929B5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9A1"/>
    <w:rsid w:val="00C97FF1"/>
    <w:rsid w:val="00CA002A"/>
    <w:rsid w:val="00CA019C"/>
    <w:rsid w:val="00CA05AA"/>
    <w:rsid w:val="00CA07CB"/>
    <w:rsid w:val="00CA0B14"/>
    <w:rsid w:val="00CA0D11"/>
    <w:rsid w:val="00CA0E98"/>
    <w:rsid w:val="00CA123E"/>
    <w:rsid w:val="00CA2099"/>
    <w:rsid w:val="00CA3382"/>
    <w:rsid w:val="00CA345B"/>
    <w:rsid w:val="00CA373C"/>
    <w:rsid w:val="00CA413D"/>
    <w:rsid w:val="00CA52A7"/>
    <w:rsid w:val="00CA52F3"/>
    <w:rsid w:val="00CA5A81"/>
    <w:rsid w:val="00CA5D48"/>
    <w:rsid w:val="00CA64D3"/>
    <w:rsid w:val="00CA6D12"/>
    <w:rsid w:val="00CA6D94"/>
    <w:rsid w:val="00CA6E31"/>
    <w:rsid w:val="00CA7357"/>
    <w:rsid w:val="00CA7A57"/>
    <w:rsid w:val="00CB00A7"/>
    <w:rsid w:val="00CB0D4A"/>
    <w:rsid w:val="00CB1118"/>
    <w:rsid w:val="00CB11F1"/>
    <w:rsid w:val="00CB1781"/>
    <w:rsid w:val="00CB1AB5"/>
    <w:rsid w:val="00CB22B1"/>
    <w:rsid w:val="00CB27AB"/>
    <w:rsid w:val="00CB33AC"/>
    <w:rsid w:val="00CB4028"/>
    <w:rsid w:val="00CB4C8B"/>
    <w:rsid w:val="00CB520C"/>
    <w:rsid w:val="00CB6151"/>
    <w:rsid w:val="00CB6BD8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2F9C"/>
    <w:rsid w:val="00CC305A"/>
    <w:rsid w:val="00CC311F"/>
    <w:rsid w:val="00CC319F"/>
    <w:rsid w:val="00CC3206"/>
    <w:rsid w:val="00CC37F0"/>
    <w:rsid w:val="00CC3856"/>
    <w:rsid w:val="00CC3FF0"/>
    <w:rsid w:val="00CC461C"/>
    <w:rsid w:val="00CC493C"/>
    <w:rsid w:val="00CC518F"/>
    <w:rsid w:val="00CC5668"/>
    <w:rsid w:val="00CC5A52"/>
    <w:rsid w:val="00CC5C07"/>
    <w:rsid w:val="00CC6702"/>
    <w:rsid w:val="00CC7420"/>
    <w:rsid w:val="00CC7892"/>
    <w:rsid w:val="00CC7A7E"/>
    <w:rsid w:val="00CC7BE1"/>
    <w:rsid w:val="00CD0355"/>
    <w:rsid w:val="00CD0749"/>
    <w:rsid w:val="00CD12B2"/>
    <w:rsid w:val="00CD142A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644"/>
    <w:rsid w:val="00CD3DC7"/>
    <w:rsid w:val="00CD3EC2"/>
    <w:rsid w:val="00CD4155"/>
    <w:rsid w:val="00CD4905"/>
    <w:rsid w:val="00CD4A18"/>
    <w:rsid w:val="00CD4F09"/>
    <w:rsid w:val="00CD4F4C"/>
    <w:rsid w:val="00CD5F8D"/>
    <w:rsid w:val="00CD5F93"/>
    <w:rsid w:val="00CD64C5"/>
    <w:rsid w:val="00CD6BFB"/>
    <w:rsid w:val="00CD7F58"/>
    <w:rsid w:val="00CE008E"/>
    <w:rsid w:val="00CE042A"/>
    <w:rsid w:val="00CE0A7F"/>
    <w:rsid w:val="00CE122D"/>
    <w:rsid w:val="00CE1451"/>
    <w:rsid w:val="00CE18D7"/>
    <w:rsid w:val="00CE1949"/>
    <w:rsid w:val="00CE1AA7"/>
    <w:rsid w:val="00CE1E8E"/>
    <w:rsid w:val="00CE1F62"/>
    <w:rsid w:val="00CE1FE9"/>
    <w:rsid w:val="00CE208B"/>
    <w:rsid w:val="00CE2149"/>
    <w:rsid w:val="00CE2479"/>
    <w:rsid w:val="00CE25D5"/>
    <w:rsid w:val="00CE2A59"/>
    <w:rsid w:val="00CE2CFA"/>
    <w:rsid w:val="00CE2CFD"/>
    <w:rsid w:val="00CE30D4"/>
    <w:rsid w:val="00CE37C1"/>
    <w:rsid w:val="00CE4105"/>
    <w:rsid w:val="00CE42D9"/>
    <w:rsid w:val="00CE4A2B"/>
    <w:rsid w:val="00CE4C3E"/>
    <w:rsid w:val="00CE5773"/>
    <w:rsid w:val="00CE5B8B"/>
    <w:rsid w:val="00CE5CF6"/>
    <w:rsid w:val="00CE5D17"/>
    <w:rsid w:val="00CE5D3B"/>
    <w:rsid w:val="00CE6E81"/>
    <w:rsid w:val="00CE7899"/>
    <w:rsid w:val="00CE7A6F"/>
    <w:rsid w:val="00CE7B58"/>
    <w:rsid w:val="00CF21DD"/>
    <w:rsid w:val="00CF2CAB"/>
    <w:rsid w:val="00CF2E94"/>
    <w:rsid w:val="00CF2FF7"/>
    <w:rsid w:val="00CF4046"/>
    <w:rsid w:val="00CF4108"/>
    <w:rsid w:val="00CF4676"/>
    <w:rsid w:val="00CF47F0"/>
    <w:rsid w:val="00CF4F10"/>
    <w:rsid w:val="00CF5856"/>
    <w:rsid w:val="00CF6531"/>
    <w:rsid w:val="00CF6731"/>
    <w:rsid w:val="00CF6881"/>
    <w:rsid w:val="00CF6DF7"/>
    <w:rsid w:val="00CF74DA"/>
    <w:rsid w:val="00CF7B94"/>
    <w:rsid w:val="00CF7BB9"/>
    <w:rsid w:val="00CF7BFB"/>
    <w:rsid w:val="00CF7DCB"/>
    <w:rsid w:val="00CF7E67"/>
    <w:rsid w:val="00CF7FB7"/>
    <w:rsid w:val="00D007A7"/>
    <w:rsid w:val="00D00DE7"/>
    <w:rsid w:val="00D01071"/>
    <w:rsid w:val="00D0133F"/>
    <w:rsid w:val="00D01360"/>
    <w:rsid w:val="00D01383"/>
    <w:rsid w:val="00D02DFE"/>
    <w:rsid w:val="00D0399D"/>
    <w:rsid w:val="00D039CF"/>
    <w:rsid w:val="00D0428A"/>
    <w:rsid w:val="00D05B3F"/>
    <w:rsid w:val="00D05DFE"/>
    <w:rsid w:val="00D065CF"/>
    <w:rsid w:val="00D06691"/>
    <w:rsid w:val="00D0689A"/>
    <w:rsid w:val="00D06A3D"/>
    <w:rsid w:val="00D0733A"/>
    <w:rsid w:val="00D07369"/>
    <w:rsid w:val="00D07A21"/>
    <w:rsid w:val="00D07ADA"/>
    <w:rsid w:val="00D1082B"/>
    <w:rsid w:val="00D10CCC"/>
    <w:rsid w:val="00D11051"/>
    <w:rsid w:val="00D110A2"/>
    <w:rsid w:val="00D1161A"/>
    <w:rsid w:val="00D11A52"/>
    <w:rsid w:val="00D12B09"/>
    <w:rsid w:val="00D12F53"/>
    <w:rsid w:val="00D13338"/>
    <w:rsid w:val="00D1337E"/>
    <w:rsid w:val="00D135BA"/>
    <w:rsid w:val="00D13CB9"/>
    <w:rsid w:val="00D15C88"/>
    <w:rsid w:val="00D15C8F"/>
    <w:rsid w:val="00D15D47"/>
    <w:rsid w:val="00D164D9"/>
    <w:rsid w:val="00D166DC"/>
    <w:rsid w:val="00D16F19"/>
    <w:rsid w:val="00D16F82"/>
    <w:rsid w:val="00D17311"/>
    <w:rsid w:val="00D17610"/>
    <w:rsid w:val="00D204DC"/>
    <w:rsid w:val="00D207EA"/>
    <w:rsid w:val="00D2163F"/>
    <w:rsid w:val="00D21E00"/>
    <w:rsid w:val="00D223A7"/>
    <w:rsid w:val="00D22821"/>
    <w:rsid w:val="00D22EFF"/>
    <w:rsid w:val="00D2327C"/>
    <w:rsid w:val="00D234FB"/>
    <w:rsid w:val="00D23521"/>
    <w:rsid w:val="00D23D58"/>
    <w:rsid w:val="00D23DE7"/>
    <w:rsid w:val="00D242D0"/>
    <w:rsid w:val="00D248C2"/>
    <w:rsid w:val="00D24C86"/>
    <w:rsid w:val="00D25AE8"/>
    <w:rsid w:val="00D25D09"/>
    <w:rsid w:val="00D2630B"/>
    <w:rsid w:val="00D270FA"/>
    <w:rsid w:val="00D27485"/>
    <w:rsid w:val="00D2756F"/>
    <w:rsid w:val="00D27E79"/>
    <w:rsid w:val="00D27EB6"/>
    <w:rsid w:val="00D27FB4"/>
    <w:rsid w:val="00D30084"/>
    <w:rsid w:val="00D30956"/>
    <w:rsid w:val="00D30EFD"/>
    <w:rsid w:val="00D31AD6"/>
    <w:rsid w:val="00D31ED4"/>
    <w:rsid w:val="00D32842"/>
    <w:rsid w:val="00D32F73"/>
    <w:rsid w:val="00D33170"/>
    <w:rsid w:val="00D331B5"/>
    <w:rsid w:val="00D333EB"/>
    <w:rsid w:val="00D33791"/>
    <w:rsid w:val="00D33BA6"/>
    <w:rsid w:val="00D33EB6"/>
    <w:rsid w:val="00D35765"/>
    <w:rsid w:val="00D3587A"/>
    <w:rsid w:val="00D35C41"/>
    <w:rsid w:val="00D36080"/>
    <w:rsid w:val="00D360AA"/>
    <w:rsid w:val="00D36473"/>
    <w:rsid w:val="00D36A2F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0B0C"/>
    <w:rsid w:val="00D40B62"/>
    <w:rsid w:val="00D40E67"/>
    <w:rsid w:val="00D41345"/>
    <w:rsid w:val="00D41350"/>
    <w:rsid w:val="00D418FE"/>
    <w:rsid w:val="00D422CE"/>
    <w:rsid w:val="00D42C0A"/>
    <w:rsid w:val="00D43012"/>
    <w:rsid w:val="00D432E3"/>
    <w:rsid w:val="00D436DF"/>
    <w:rsid w:val="00D443BE"/>
    <w:rsid w:val="00D447CA"/>
    <w:rsid w:val="00D44976"/>
    <w:rsid w:val="00D449BE"/>
    <w:rsid w:val="00D45201"/>
    <w:rsid w:val="00D454DF"/>
    <w:rsid w:val="00D45BD3"/>
    <w:rsid w:val="00D45E86"/>
    <w:rsid w:val="00D46EE1"/>
    <w:rsid w:val="00D4708D"/>
    <w:rsid w:val="00D47670"/>
    <w:rsid w:val="00D47C2A"/>
    <w:rsid w:val="00D50184"/>
    <w:rsid w:val="00D501E3"/>
    <w:rsid w:val="00D50C83"/>
    <w:rsid w:val="00D51248"/>
    <w:rsid w:val="00D51451"/>
    <w:rsid w:val="00D51956"/>
    <w:rsid w:val="00D519FB"/>
    <w:rsid w:val="00D51C5D"/>
    <w:rsid w:val="00D51D57"/>
    <w:rsid w:val="00D52490"/>
    <w:rsid w:val="00D52668"/>
    <w:rsid w:val="00D52ED5"/>
    <w:rsid w:val="00D52F5B"/>
    <w:rsid w:val="00D53642"/>
    <w:rsid w:val="00D53EBE"/>
    <w:rsid w:val="00D5405C"/>
    <w:rsid w:val="00D5423A"/>
    <w:rsid w:val="00D54765"/>
    <w:rsid w:val="00D55AD4"/>
    <w:rsid w:val="00D55DFC"/>
    <w:rsid w:val="00D55F16"/>
    <w:rsid w:val="00D56AFA"/>
    <w:rsid w:val="00D57644"/>
    <w:rsid w:val="00D578CB"/>
    <w:rsid w:val="00D57D3B"/>
    <w:rsid w:val="00D57D9B"/>
    <w:rsid w:val="00D6028F"/>
    <w:rsid w:val="00D6033F"/>
    <w:rsid w:val="00D60413"/>
    <w:rsid w:val="00D60582"/>
    <w:rsid w:val="00D6078A"/>
    <w:rsid w:val="00D615B6"/>
    <w:rsid w:val="00D617F3"/>
    <w:rsid w:val="00D618E0"/>
    <w:rsid w:val="00D61DD9"/>
    <w:rsid w:val="00D61E10"/>
    <w:rsid w:val="00D62091"/>
    <w:rsid w:val="00D62D86"/>
    <w:rsid w:val="00D62F9A"/>
    <w:rsid w:val="00D63D97"/>
    <w:rsid w:val="00D64FA5"/>
    <w:rsid w:val="00D6587B"/>
    <w:rsid w:val="00D65FF6"/>
    <w:rsid w:val="00D663A7"/>
    <w:rsid w:val="00D665EC"/>
    <w:rsid w:val="00D66673"/>
    <w:rsid w:val="00D66A5E"/>
    <w:rsid w:val="00D670E0"/>
    <w:rsid w:val="00D67152"/>
    <w:rsid w:val="00D677D9"/>
    <w:rsid w:val="00D67C0B"/>
    <w:rsid w:val="00D70209"/>
    <w:rsid w:val="00D70753"/>
    <w:rsid w:val="00D70929"/>
    <w:rsid w:val="00D70A48"/>
    <w:rsid w:val="00D70B81"/>
    <w:rsid w:val="00D70C92"/>
    <w:rsid w:val="00D710A4"/>
    <w:rsid w:val="00D713E1"/>
    <w:rsid w:val="00D7146A"/>
    <w:rsid w:val="00D71541"/>
    <w:rsid w:val="00D7159E"/>
    <w:rsid w:val="00D71BDB"/>
    <w:rsid w:val="00D7217E"/>
    <w:rsid w:val="00D72476"/>
    <w:rsid w:val="00D72A94"/>
    <w:rsid w:val="00D73267"/>
    <w:rsid w:val="00D73403"/>
    <w:rsid w:val="00D73650"/>
    <w:rsid w:val="00D73D30"/>
    <w:rsid w:val="00D745D0"/>
    <w:rsid w:val="00D747D0"/>
    <w:rsid w:val="00D74C46"/>
    <w:rsid w:val="00D74C65"/>
    <w:rsid w:val="00D74E30"/>
    <w:rsid w:val="00D75413"/>
    <w:rsid w:val="00D7588E"/>
    <w:rsid w:val="00D75C63"/>
    <w:rsid w:val="00D75FF1"/>
    <w:rsid w:val="00D76860"/>
    <w:rsid w:val="00D76E83"/>
    <w:rsid w:val="00D770A8"/>
    <w:rsid w:val="00D77282"/>
    <w:rsid w:val="00D77BA2"/>
    <w:rsid w:val="00D80081"/>
    <w:rsid w:val="00D8019B"/>
    <w:rsid w:val="00D80AEA"/>
    <w:rsid w:val="00D80C3B"/>
    <w:rsid w:val="00D81306"/>
    <w:rsid w:val="00D82121"/>
    <w:rsid w:val="00D822BC"/>
    <w:rsid w:val="00D82447"/>
    <w:rsid w:val="00D82578"/>
    <w:rsid w:val="00D826F2"/>
    <w:rsid w:val="00D82E7F"/>
    <w:rsid w:val="00D83177"/>
    <w:rsid w:val="00D83C43"/>
    <w:rsid w:val="00D83CC8"/>
    <w:rsid w:val="00D85450"/>
    <w:rsid w:val="00D856CA"/>
    <w:rsid w:val="00D85CC9"/>
    <w:rsid w:val="00D85E08"/>
    <w:rsid w:val="00D8612F"/>
    <w:rsid w:val="00D8669D"/>
    <w:rsid w:val="00D86840"/>
    <w:rsid w:val="00D86A89"/>
    <w:rsid w:val="00D86B9E"/>
    <w:rsid w:val="00D86D6E"/>
    <w:rsid w:val="00D87001"/>
    <w:rsid w:val="00D87696"/>
    <w:rsid w:val="00D8787A"/>
    <w:rsid w:val="00D87950"/>
    <w:rsid w:val="00D87EB7"/>
    <w:rsid w:val="00D87F89"/>
    <w:rsid w:val="00D90509"/>
    <w:rsid w:val="00D91135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170"/>
    <w:rsid w:val="00D955A1"/>
    <w:rsid w:val="00D95DF1"/>
    <w:rsid w:val="00D96258"/>
    <w:rsid w:val="00D96465"/>
    <w:rsid w:val="00D966B4"/>
    <w:rsid w:val="00D96726"/>
    <w:rsid w:val="00D968C0"/>
    <w:rsid w:val="00D96950"/>
    <w:rsid w:val="00D96EC1"/>
    <w:rsid w:val="00D977A8"/>
    <w:rsid w:val="00D978ED"/>
    <w:rsid w:val="00D97ADE"/>
    <w:rsid w:val="00DA0080"/>
    <w:rsid w:val="00DA0683"/>
    <w:rsid w:val="00DA0A86"/>
    <w:rsid w:val="00DA0B11"/>
    <w:rsid w:val="00DA10B9"/>
    <w:rsid w:val="00DA12D2"/>
    <w:rsid w:val="00DA1324"/>
    <w:rsid w:val="00DA1576"/>
    <w:rsid w:val="00DA184E"/>
    <w:rsid w:val="00DA190D"/>
    <w:rsid w:val="00DA19FB"/>
    <w:rsid w:val="00DA219E"/>
    <w:rsid w:val="00DA2397"/>
    <w:rsid w:val="00DA34AC"/>
    <w:rsid w:val="00DA3724"/>
    <w:rsid w:val="00DA3817"/>
    <w:rsid w:val="00DA3D91"/>
    <w:rsid w:val="00DA4469"/>
    <w:rsid w:val="00DA4513"/>
    <w:rsid w:val="00DA4518"/>
    <w:rsid w:val="00DA4DF8"/>
    <w:rsid w:val="00DA5088"/>
    <w:rsid w:val="00DA50F4"/>
    <w:rsid w:val="00DA54B5"/>
    <w:rsid w:val="00DA6011"/>
    <w:rsid w:val="00DA74AE"/>
    <w:rsid w:val="00DA78A4"/>
    <w:rsid w:val="00DB02B7"/>
    <w:rsid w:val="00DB0344"/>
    <w:rsid w:val="00DB03D3"/>
    <w:rsid w:val="00DB0604"/>
    <w:rsid w:val="00DB06FB"/>
    <w:rsid w:val="00DB0B9B"/>
    <w:rsid w:val="00DB15B2"/>
    <w:rsid w:val="00DB1721"/>
    <w:rsid w:val="00DB1A99"/>
    <w:rsid w:val="00DB24AD"/>
    <w:rsid w:val="00DB2B54"/>
    <w:rsid w:val="00DB2C14"/>
    <w:rsid w:val="00DB2C31"/>
    <w:rsid w:val="00DB2D53"/>
    <w:rsid w:val="00DB335F"/>
    <w:rsid w:val="00DB365E"/>
    <w:rsid w:val="00DB4A41"/>
    <w:rsid w:val="00DB4D24"/>
    <w:rsid w:val="00DB4F1E"/>
    <w:rsid w:val="00DB58B4"/>
    <w:rsid w:val="00DB5CE6"/>
    <w:rsid w:val="00DB6093"/>
    <w:rsid w:val="00DB68AC"/>
    <w:rsid w:val="00DB6D0D"/>
    <w:rsid w:val="00DB7EC0"/>
    <w:rsid w:val="00DC008D"/>
    <w:rsid w:val="00DC08E5"/>
    <w:rsid w:val="00DC150F"/>
    <w:rsid w:val="00DC1D24"/>
    <w:rsid w:val="00DC2A92"/>
    <w:rsid w:val="00DC2B71"/>
    <w:rsid w:val="00DC31CA"/>
    <w:rsid w:val="00DC32C7"/>
    <w:rsid w:val="00DC338B"/>
    <w:rsid w:val="00DC33E5"/>
    <w:rsid w:val="00DC3469"/>
    <w:rsid w:val="00DC3471"/>
    <w:rsid w:val="00DC3884"/>
    <w:rsid w:val="00DC47FE"/>
    <w:rsid w:val="00DC4AB2"/>
    <w:rsid w:val="00DC4DFC"/>
    <w:rsid w:val="00DC5712"/>
    <w:rsid w:val="00DC5ECE"/>
    <w:rsid w:val="00DC5EFC"/>
    <w:rsid w:val="00DC61F2"/>
    <w:rsid w:val="00DC67B0"/>
    <w:rsid w:val="00DC688D"/>
    <w:rsid w:val="00DC70C3"/>
    <w:rsid w:val="00DC7111"/>
    <w:rsid w:val="00DC7D59"/>
    <w:rsid w:val="00DD01D8"/>
    <w:rsid w:val="00DD0649"/>
    <w:rsid w:val="00DD065B"/>
    <w:rsid w:val="00DD1588"/>
    <w:rsid w:val="00DD17EF"/>
    <w:rsid w:val="00DD1D98"/>
    <w:rsid w:val="00DD2072"/>
    <w:rsid w:val="00DD2767"/>
    <w:rsid w:val="00DD2A17"/>
    <w:rsid w:val="00DD3386"/>
    <w:rsid w:val="00DD3413"/>
    <w:rsid w:val="00DD3770"/>
    <w:rsid w:val="00DD390F"/>
    <w:rsid w:val="00DD3968"/>
    <w:rsid w:val="00DD3D2C"/>
    <w:rsid w:val="00DD3D94"/>
    <w:rsid w:val="00DD3F50"/>
    <w:rsid w:val="00DD40E1"/>
    <w:rsid w:val="00DD4ACF"/>
    <w:rsid w:val="00DD554A"/>
    <w:rsid w:val="00DD5DB2"/>
    <w:rsid w:val="00DD5EC8"/>
    <w:rsid w:val="00DD5FF2"/>
    <w:rsid w:val="00DD658B"/>
    <w:rsid w:val="00DD6646"/>
    <w:rsid w:val="00DD66D7"/>
    <w:rsid w:val="00DD67A6"/>
    <w:rsid w:val="00DD6E8C"/>
    <w:rsid w:val="00DD7308"/>
    <w:rsid w:val="00DD7432"/>
    <w:rsid w:val="00DD7938"/>
    <w:rsid w:val="00DD7960"/>
    <w:rsid w:val="00DE0298"/>
    <w:rsid w:val="00DE054B"/>
    <w:rsid w:val="00DE0A53"/>
    <w:rsid w:val="00DE0C83"/>
    <w:rsid w:val="00DE0E71"/>
    <w:rsid w:val="00DE13FB"/>
    <w:rsid w:val="00DE1572"/>
    <w:rsid w:val="00DE1615"/>
    <w:rsid w:val="00DE1B89"/>
    <w:rsid w:val="00DE264E"/>
    <w:rsid w:val="00DE268A"/>
    <w:rsid w:val="00DE2974"/>
    <w:rsid w:val="00DE307A"/>
    <w:rsid w:val="00DE3138"/>
    <w:rsid w:val="00DE3464"/>
    <w:rsid w:val="00DE350B"/>
    <w:rsid w:val="00DE3A2A"/>
    <w:rsid w:val="00DE3AB7"/>
    <w:rsid w:val="00DE3EE6"/>
    <w:rsid w:val="00DE4202"/>
    <w:rsid w:val="00DE4B36"/>
    <w:rsid w:val="00DE4C3B"/>
    <w:rsid w:val="00DE598F"/>
    <w:rsid w:val="00DE64C0"/>
    <w:rsid w:val="00DE6C38"/>
    <w:rsid w:val="00DE6D6E"/>
    <w:rsid w:val="00DE6DA6"/>
    <w:rsid w:val="00DE6E65"/>
    <w:rsid w:val="00DE725B"/>
    <w:rsid w:val="00DE7A62"/>
    <w:rsid w:val="00DF034B"/>
    <w:rsid w:val="00DF03CD"/>
    <w:rsid w:val="00DF07BE"/>
    <w:rsid w:val="00DF176E"/>
    <w:rsid w:val="00DF2301"/>
    <w:rsid w:val="00DF2349"/>
    <w:rsid w:val="00DF23C4"/>
    <w:rsid w:val="00DF24AD"/>
    <w:rsid w:val="00DF2E6D"/>
    <w:rsid w:val="00DF3603"/>
    <w:rsid w:val="00DF5136"/>
    <w:rsid w:val="00DF5338"/>
    <w:rsid w:val="00DF5BBB"/>
    <w:rsid w:val="00DF5F02"/>
    <w:rsid w:val="00DF64FC"/>
    <w:rsid w:val="00DF6546"/>
    <w:rsid w:val="00DF66B0"/>
    <w:rsid w:val="00DF6A91"/>
    <w:rsid w:val="00DF6CBD"/>
    <w:rsid w:val="00DF6DB4"/>
    <w:rsid w:val="00DF6E64"/>
    <w:rsid w:val="00DF7254"/>
    <w:rsid w:val="00DF744C"/>
    <w:rsid w:val="00DF7695"/>
    <w:rsid w:val="00DF772B"/>
    <w:rsid w:val="00DF7A5B"/>
    <w:rsid w:val="00E01294"/>
    <w:rsid w:val="00E0160E"/>
    <w:rsid w:val="00E01A91"/>
    <w:rsid w:val="00E01BE0"/>
    <w:rsid w:val="00E01BEC"/>
    <w:rsid w:val="00E02048"/>
    <w:rsid w:val="00E02BC7"/>
    <w:rsid w:val="00E031FC"/>
    <w:rsid w:val="00E03697"/>
    <w:rsid w:val="00E036C3"/>
    <w:rsid w:val="00E03862"/>
    <w:rsid w:val="00E03C88"/>
    <w:rsid w:val="00E03D9C"/>
    <w:rsid w:val="00E03FFE"/>
    <w:rsid w:val="00E04159"/>
    <w:rsid w:val="00E0469E"/>
    <w:rsid w:val="00E049FB"/>
    <w:rsid w:val="00E04BFC"/>
    <w:rsid w:val="00E05855"/>
    <w:rsid w:val="00E05C18"/>
    <w:rsid w:val="00E05F7B"/>
    <w:rsid w:val="00E05FBE"/>
    <w:rsid w:val="00E063DD"/>
    <w:rsid w:val="00E07509"/>
    <w:rsid w:val="00E1063D"/>
    <w:rsid w:val="00E10658"/>
    <w:rsid w:val="00E106DB"/>
    <w:rsid w:val="00E1085A"/>
    <w:rsid w:val="00E10F03"/>
    <w:rsid w:val="00E10F2D"/>
    <w:rsid w:val="00E1131B"/>
    <w:rsid w:val="00E11783"/>
    <w:rsid w:val="00E1193E"/>
    <w:rsid w:val="00E1274E"/>
    <w:rsid w:val="00E133C7"/>
    <w:rsid w:val="00E133F8"/>
    <w:rsid w:val="00E13407"/>
    <w:rsid w:val="00E136A9"/>
    <w:rsid w:val="00E13A83"/>
    <w:rsid w:val="00E1406C"/>
    <w:rsid w:val="00E1413B"/>
    <w:rsid w:val="00E14543"/>
    <w:rsid w:val="00E148D0"/>
    <w:rsid w:val="00E14AAC"/>
    <w:rsid w:val="00E15216"/>
    <w:rsid w:val="00E1533A"/>
    <w:rsid w:val="00E15DFD"/>
    <w:rsid w:val="00E160A8"/>
    <w:rsid w:val="00E16697"/>
    <w:rsid w:val="00E16738"/>
    <w:rsid w:val="00E16B79"/>
    <w:rsid w:val="00E174EF"/>
    <w:rsid w:val="00E176FD"/>
    <w:rsid w:val="00E17C1C"/>
    <w:rsid w:val="00E17CBF"/>
    <w:rsid w:val="00E17E30"/>
    <w:rsid w:val="00E20759"/>
    <w:rsid w:val="00E20A86"/>
    <w:rsid w:val="00E23216"/>
    <w:rsid w:val="00E23AA3"/>
    <w:rsid w:val="00E24529"/>
    <w:rsid w:val="00E245DC"/>
    <w:rsid w:val="00E24638"/>
    <w:rsid w:val="00E24907"/>
    <w:rsid w:val="00E25CAB"/>
    <w:rsid w:val="00E25E6C"/>
    <w:rsid w:val="00E25F53"/>
    <w:rsid w:val="00E260F0"/>
    <w:rsid w:val="00E2635E"/>
    <w:rsid w:val="00E26DC4"/>
    <w:rsid w:val="00E2703C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924"/>
    <w:rsid w:val="00E32AFA"/>
    <w:rsid w:val="00E32F6E"/>
    <w:rsid w:val="00E33CC2"/>
    <w:rsid w:val="00E33FD5"/>
    <w:rsid w:val="00E3427E"/>
    <w:rsid w:val="00E34B4C"/>
    <w:rsid w:val="00E35065"/>
    <w:rsid w:val="00E3539F"/>
    <w:rsid w:val="00E355FC"/>
    <w:rsid w:val="00E35653"/>
    <w:rsid w:val="00E3603E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37942"/>
    <w:rsid w:val="00E40355"/>
    <w:rsid w:val="00E4048B"/>
    <w:rsid w:val="00E408D0"/>
    <w:rsid w:val="00E419AE"/>
    <w:rsid w:val="00E41AD2"/>
    <w:rsid w:val="00E41D9B"/>
    <w:rsid w:val="00E42E36"/>
    <w:rsid w:val="00E42F31"/>
    <w:rsid w:val="00E439BA"/>
    <w:rsid w:val="00E439EE"/>
    <w:rsid w:val="00E43BE3"/>
    <w:rsid w:val="00E43E94"/>
    <w:rsid w:val="00E44138"/>
    <w:rsid w:val="00E44342"/>
    <w:rsid w:val="00E4469A"/>
    <w:rsid w:val="00E44E2B"/>
    <w:rsid w:val="00E45141"/>
    <w:rsid w:val="00E45471"/>
    <w:rsid w:val="00E45B90"/>
    <w:rsid w:val="00E45C74"/>
    <w:rsid w:val="00E45D98"/>
    <w:rsid w:val="00E45F8B"/>
    <w:rsid w:val="00E46257"/>
    <w:rsid w:val="00E46648"/>
    <w:rsid w:val="00E46725"/>
    <w:rsid w:val="00E46F87"/>
    <w:rsid w:val="00E47355"/>
    <w:rsid w:val="00E47796"/>
    <w:rsid w:val="00E5040F"/>
    <w:rsid w:val="00E507EE"/>
    <w:rsid w:val="00E509D5"/>
    <w:rsid w:val="00E50FA8"/>
    <w:rsid w:val="00E511FA"/>
    <w:rsid w:val="00E514FE"/>
    <w:rsid w:val="00E51C67"/>
    <w:rsid w:val="00E521B2"/>
    <w:rsid w:val="00E521B6"/>
    <w:rsid w:val="00E521FB"/>
    <w:rsid w:val="00E52482"/>
    <w:rsid w:val="00E524B8"/>
    <w:rsid w:val="00E5280F"/>
    <w:rsid w:val="00E5322D"/>
    <w:rsid w:val="00E5370F"/>
    <w:rsid w:val="00E538AF"/>
    <w:rsid w:val="00E53CA4"/>
    <w:rsid w:val="00E54E33"/>
    <w:rsid w:val="00E54F4F"/>
    <w:rsid w:val="00E553AE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47"/>
    <w:rsid w:val="00E624A6"/>
    <w:rsid w:val="00E62684"/>
    <w:rsid w:val="00E62B63"/>
    <w:rsid w:val="00E63196"/>
    <w:rsid w:val="00E63AD5"/>
    <w:rsid w:val="00E6433A"/>
    <w:rsid w:val="00E64432"/>
    <w:rsid w:val="00E64529"/>
    <w:rsid w:val="00E65522"/>
    <w:rsid w:val="00E6592C"/>
    <w:rsid w:val="00E659C0"/>
    <w:rsid w:val="00E65A7B"/>
    <w:rsid w:val="00E65ABF"/>
    <w:rsid w:val="00E65D46"/>
    <w:rsid w:val="00E66330"/>
    <w:rsid w:val="00E6640F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67DA2"/>
    <w:rsid w:val="00E70954"/>
    <w:rsid w:val="00E70C97"/>
    <w:rsid w:val="00E70F28"/>
    <w:rsid w:val="00E711E9"/>
    <w:rsid w:val="00E7121A"/>
    <w:rsid w:val="00E719A9"/>
    <w:rsid w:val="00E719EA"/>
    <w:rsid w:val="00E71CC5"/>
    <w:rsid w:val="00E721C4"/>
    <w:rsid w:val="00E72FED"/>
    <w:rsid w:val="00E742FC"/>
    <w:rsid w:val="00E74349"/>
    <w:rsid w:val="00E744B6"/>
    <w:rsid w:val="00E74F69"/>
    <w:rsid w:val="00E75E62"/>
    <w:rsid w:val="00E75F91"/>
    <w:rsid w:val="00E763DB"/>
    <w:rsid w:val="00E76BB9"/>
    <w:rsid w:val="00E804FA"/>
    <w:rsid w:val="00E80774"/>
    <w:rsid w:val="00E81824"/>
    <w:rsid w:val="00E81CB2"/>
    <w:rsid w:val="00E81CCC"/>
    <w:rsid w:val="00E82533"/>
    <w:rsid w:val="00E82FDE"/>
    <w:rsid w:val="00E832F1"/>
    <w:rsid w:val="00E8404A"/>
    <w:rsid w:val="00E84670"/>
    <w:rsid w:val="00E84BA9"/>
    <w:rsid w:val="00E84E74"/>
    <w:rsid w:val="00E859A5"/>
    <w:rsid w:val="00E85F90"/>
    <w:rsid w:val="00E85FC8"/>
    <w:rsid w:val="00E860AF"/>
    <w:rsid w:val="00E8632A"/>
    <w:rsid w:val="00E863A9"/>
    <w:rsid w:val="00E86EA5"/>
    <w:rsid w:val="00E86EBD"/>
    <w:rsid w:val="00E86FFE"/>
    <w:rsid w:val="00E8748C"/>
    <w:rsid w:val="00E874F1"/>
    <w:rsid w:val="00E8754E"/>
    <w:rsid w:val="00E878BA"/>
    <w:rsid w:val="00E90063"/>
    <w:rsid w:val="00E900A8"/>
    <w:rsid w:val="00E90CD3"/>
    <w:rsid w:val="00E90D28"/>
    <w:rsid w:val="00E90E6E"/>
    <w:rsid w:val="00E911F5"/>
    <w:rsid w:val="00E916F5"/>
    <w:rsid w:val="00E917BB"/>
    <w:rsid w:val="00E91C47"/>
    <w:rsid w:val="00E91E4A"/>
    <w:rsid w:val="00E91EF0"/>
    <w:rsid w:val="00E92C55"/>
    <w:rsid w:val="00E93B4A"/>
    <w:rsid w:val="00E9459A"/>
    <w:rsid w:val="00E94AA4"/>
    <w:rsid w:val="00E9502D"/>
    <w:rsid w:val="00E95311"/>
    <w:rsid w:val="00E95526"/>
    <w:rsid w:val="00E958B1"/>
    <w:rsid w:val="00E95A3D"/>
    <w:rsid w:val="00E961B4"/>
    <w:rsid w:val="00E962AB"/>
    <w:rsid w:val="00E9630A"/>
    <w:rsid w:val="00E96492"/>
    <w:rsid w:val="00E96713"/>
    <w:rsid w:val="00E96BC3"/>
    <w:rsid w:val="00E96C01"/>
    <w:rsid w:val="00E96D22"/>
    <w:rsid w:val="00E96F6B"/>
    <w:rsid w:val="00E97615"/>
    <w:rsid w:val="00E97914"/>
    <w:rsid w:val="00EA0058"/>
    <w:rsid w:val="00EA0101"/>
    <w:rsid w:val="00EA02B0"/>
    <w:rsid w:val="00EA090C"/>
    <w:rsid w:val="00EA0B77"/>
    <w:rsid w:val="00EA1A19"/>
    <w:rsid w:val="00EA1C6A"/>
    <w:rsid w:val="00EA2218"/>
    <w:rsid w:val="00EA24B0"/>
    <w:rsid w:val="00EA2A23"/>
    <w:rsid w:val="00EA2E1A"/>
    <w:rsid w:val="00EA4746"/>
    <w:rsid w:val="00EA5046"/>
    <w:rsid w:val="00EA5538"/>
    <w:rsid w:val="00EA5AFC"/>
    <w:rsid w:val="00EA5CB4"/>
    <w:rsid w:val="00EA6199"/>
    <w:rsid w:val="00EA691A"/>
    <w:rsid w:val="00EA6CC3"/>
    <w:rsid w:val="00EA6E36"/>
    <w:rsid w:val="00EA706A"/>
    <w:rsid w:val="00EA72F3"/>
    <w:rsid w:val="00EA75C7"/>
    <w:rsid w:val="00EA7767"/>
    <w:rsid w:val="00EA7CB5"/>
    <w:rsid w:val="00EB00CD"/>
    <w:rsid w:val="00EB1A30"/>
    <w:rsid w:val="00EB1AF0"/>
    <w:rsid w:val="00EB1BDC"/>
    <w:rsid w:val="00EB24A9"/>
    <w:rsid w:val="00EB2EE1"/>
    <w:rsid w:val="00EB305D"/>
    <w:rsid w:val="00EB3069"/>
    <w:rsid w:val="00EB306A"/>
    <w:rsid w:val="00EB309D"/>
    <w:rsid w:val="00EB30F8"/>
    <w:rsid w:val="00EB3868"/>
    <w:rsid w:val="00EB42F2"/>
    <w:rsid w:val="00EB526A"/>
    <w:rsid w:val="00EB52E1"/>
    <w:rsid w:val="00EB5BC8"/>
    <w:rsid w:val="00EB62E4"/>
    <w:rsid w:val="00EB62FA"/>
    <w:rsid w:val="00EB6765"/>
    <w:rsid w:val="00EB6D4C"/>
    <w:rsid w:val="00EB6E48"/>
    <w:rsid w:val="00EB6E88"/>
    <w:rsid w:val="00EB72EC"/>
    <w:rsid w:val="00EB73C9"/>
    <w:rsid w:val="00EB743E"/>
    <w:rsid w:val="00EB7D63"/>
    <w:rsid w:val="00EB7E5B"/>
    <w:rsid w:val="00EC0342"/>
    <w:rsid w:val="00EC09AC"/>
    <w:rsid w:val="00EC0E57"/>
    <w:rsid w:val="00EC19DE"/>
    <w:rsid w:val="00EC2064"/>
    <w:rsid w:val="00EC38B0"/>
    <w:rsid w:val="00EC4136"/>
    <w:rsid w:val="00EC4338"/>
    <w:rsid w:val="00EC4720"/>
    <w:rsid w:val="00EC4DDF"/>
    <w:rsid w:val="00EC51EF"/>
    <w:rsid w:val="00EC54E5"/>
    <w:rsid w:val="00EC551C"/>
    <w:rsid w:val="00EC5BF6"/>
    <w:rsid w:val="00EC6BBB"/>
    <w:rsid w:val="00EC6C05"/>
    <w:rsid w:val="00EC71EE"/>
    <w:rsid w:val="00EC724B"/>
    <w:rsid w:val="00EC748F"/>
    <w:rsid w:val="00EC7768"/>
    <w:rsid w:val="00EC7CDA"/>
    <w:rsid w:val="00ED0049"/>
    <w:rsid w:val="00ED01ED"/>
    <w:rsid w:val="00ED02DA"/>
    <w:rsid w:val="00ED03B0"/>
    <w:rsid w:val="00ED03E5"/>
    <w:rsid w:val="00ED069E"/>
    <w:rsid w:val="00ED07AD"/>
    <w:rsid w:val="00ED10A1"/>
    <w:rsid w:val="00ED10D6"/>
    <w:rsid w:val="00ED1941"/>
    <w:rsid w:val="00ED1D37"/>
    <w:rsid w:val="00ED257F"/>
    <w:rsid w:val="00ED26AB"/>
    <w:rsid w:val="00ED28DD"/>
    <w:rsid w:val="00ED2B43"/>
    <w:rsid w:val="00ED40D6"/>
    <w:rsid w:val="00ED40FE"/>
    <w:rsid w:val="00ED4191"/>
    <w:rsid w:val="00ED4330"/>
    <w:rsid w:val="00ED43A6"/>
    <w:rsid w:val="00ED4E1F"/>
    <w:rsid w:val="00ED503C"/>
    <w:rsid w:val="00ED5566"/>
    <w:rsid w:val="00ED5BBD"/>
    <w:rsid w:val="00ED5CC7"/>
    <w:rsid w:val="00ED6F04"/>
    <w:rsid w:val="00ED7116"/>
    <w:rsid w:val="00EE00AF"/>
    <w:rsid w:val="00EE0995"/>
    <w:rsid w:val="00EE0D8B"/>
    <w:rsid w:val="00EE14CE"/>
    <w:rsid w:val="00EE2337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98A"/>
    <w:rsid w:val="00EE4C2A"/>
    <w:rsid w:val="00EE4E6C"/>
    <w:rsid w:val="00EE51C2"/>
    <w:rsid w:val="00EE55A6"/>
    <w:rsid w:val="00EE6829"/>
    <w:rsid w:val="00EE6C20"/>
    <w:rsid w:val="00EE7121"/>
    <w:rsid w:val="00EE734F"/>
    <w:rsid w:val="00EE7FF5"/>
    <w:rsid w:val="00EF00CC"/>
    <w:rsid w:val="00EF0378"/>
    <w:rsid w:val="00EF0D90"/>
    <w:rsid w:val="00EF1820"/>
    <w:rsid w:val="00EF187A"/>
    <w:rsid w:val="00EF1AB0"/>
    <w:rsid w:val="00EF228F"/>
    <w:rsid w:val="00EF2808"/>
    <w:rsid w:val="00EF28A0"/>
    <w:rsid w:val="00EF29D8"/>
    <w:rsid w:val="00EF3224"/>
    <w:rsid w:val="00EF3829"/>
    <w:rsid w:val="00EF4AAC"/>
    <w:rsid w:val="00EF4CE1"/>
    <w:rsid w:val="00EF4F62"/>
    <w:rsid w:val="00EF50BB"/>
    <w:rsid w:val="00EF58B5"/>
    <w:rsid w:val="00EF6032"/>
    <w:rsid w:val="00EF63CB"/>
    <w:rsid w:val="00EF68E2"/>
    <w:rsid w:val="00EF6AFC"/>
    <w:rsid w:val="00EF6D01"/>
    <w:rsid w:val="00EF710D"/>
    <w:rsid w:val="00EF75B1"/>
    <w:rsid w:val="00EF7DCC"/>
    <w:rsid w:val="00EF7E0D"/>
    <w:rsid w:val="00EF7EC3"/>
    <w:rsid w:val="00F00755"/>
    <w:rsid w:val="00F00C1E"/>
    <w:rsid w:val="00F01714"/>
    <w:rsid w:val="00F0179D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4AD1"/>
    <w:rsid w:val="00F05077"/>
    <w:rsid w:val="00F05871"/>
    <w:rsid w:val="00F059E2"/>
    <w:rsid w:val="00F05A8A"/>
    <w:rsid w:val="00F06388"/>
    <w:rsid w:val="00F063B2"/>
    <w:rsid w:val="00F06565"/>
    <w:rsid w:val="00F07108"/>
    <w:rsid w:val="00F111D6"/>
    <w:rsid w:val="00F11650"/>
    <w:rsid w:val="00F11C9E"/>
    <w:rsid w:val="00F12467"/>
    <w:rsid w:val="00F12F25"/>
    <w:rsid w:val="00F13391"/>
    <w:rsid w:val="00F133BF"/>
    <w:rsid w:val="00F13940"/>
    <w:rsid w:val="00F141BB"/>
    <w:rsid w:val="00F1456A"/>
    <w:rsid w:val="00F14725"/>
    <w:rsid w:val="00F14972"/>
    <w:rsid w:val="00F14D8A"/>
    <w:rsid w:val="00F14F68"/>
    <w:rsid w:val="00F14FCE"/>
    <w:rsid w:val="00F15222"/>
    <w:rsid w:val="00F15876"/>
    <w:rsid w:val="00F16039"/>
    <w:rsid w:val="00F162BD"/>
    <w:rsid w:val="00F164E2"/>
    <w:rsid w:val="00F16B31"/>
    <w:rsid w:val="00F1733A"/>
    <w:rsid w:val="00F17AD8"/>
    <w:rsid w:val="00F17CE5"/>
    <w:rsid w:val="00F2016E"/>
    <w:rsid w:val="00F20CEA"/>
    <w:rsid w:val="00F20EAF"/>
    <w:rsid w:val="00F216F8"/>
    <w:rsid w:val="00F21726"/>
    <w:rsid w:val="00F2172D"/>
    <w:rsid w:val="00F218D3"/>
    <w:rsid w:val="00F22B14"/>
    <w:rsid w:val="00F22E9A"/>
    <w:rsid w:val="00F230DA"/>
    <w:rsid w:val="00F23322"/>
    <w:rsid w:val="00F23500"/>
    <w:rsid w:val="00F23750"/>
    <w:rsid w:val="00F237C3"/>
    <w:rsid w:val="00F239E4"/>
    <w:rsid w:val="00F2463C"/>
    <w:rsid w:val="00F25163"/>
    <w:rsid w:val="00F25FC5"/>
    <w:rsid w:val="00F262BF"/>
    <w:rsid w:val="00F26B93"/>
    <w:rsid w:val="00F26D12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531"/>
    <w:rsid w:val="00F32D0B"/>
    <w:rsid w:val="00F330B0"/>
    <w:rsid w:val="00F3315A"/>
    <w:rsid w:val="00F333D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5780"/>
    <w:rsid w:val="00F362A3"/>
    <w:rsid w:val="00F374D6"/>
    <w:rsid w:val="00F374E3"/>
    <w:rsid w:val="00F375B5"/>
    <w:rsid w:val="00F37B51"/>
    <w:rsid w:val="00F37F65"/>
    <w:rsid w:val="00F37F7A"/>
    <w:rsid w:val="00F4011E"/>
    <w:rsid w:val="00F40205"/>
    <w:rsid w:val="00F407DD"/>
    <w:rsid w:val="00F40E90"/>
    <w:rsid w:val="00F40F65"/>
    <w:rsid w:val="00F4174D"/>
    <w:rsid w:val="00F41BDD"/>
    <w:rsid w:val="00F42334"/>
    <w:rsid w:val="00F42B92"/>
    <w:rsid w:val="00F43047"/>
    <w:rsid w:val="00F434BD"/>
    <w:rsid w:val="00F43D6E"/>
    <w:rsid w:val="00F43D78"/>
    <w:rsid w:val="00F43F03"/>
    <w:rsid w:val="00F44102"/>
    <w:rsid w:val="00F441EB"/>
    <w:rsid w:val="00F44EE5"/>
    <w:rsid w:val="00F45298"/>
    <w:rsid w:val="00F45AE5"/>
    <w:rsid w:val="00F45C9D"/>
    <w:rsid w:val="00F45E67"/>
    <w:rsid w:val="00F45FD8"/>
    <w:rsid w:val="00F462FC"/>
    <w:rsid w:val="00F46CD8"/>
    <w:rsid w:val="00F46FF7"/>
    <w:rsid w:val="00F47120"/>
    <w:rsid w:val="00F471E3"/>
    <w:rsid w:val="00F4739E"/>
    <w:rsid w:val="00F47908"/>
    <w:rsid w:val="00F47B04"/>
    <w:rsid w:val="00F5003A"/>
    <w:rsid w:val="00F50731"/>
    <w:rsid w:val="00F50D58"/>
    <w:rsid w:val="00F515A2"/>
    <w:rsid w:val="00F51FE7"/>
    <w:rsid w:val="00F52187"/>
    <w:rsid w:val="00F52FAA"/>
    <w:rsid w:val="00F53482"/>
    <w:rsid w:val="00F53B02"/>
    <w:rsid w:val="00F544E4"/>
    <w:rsid w:val="00F5478C"/>
    <w:rsid w:val="00F547D8"/>
    <w:rsid w:val="00F54DBE"/>
    <w:rsid w:val="00F54FE5"/>
    <w:rsid w:val="00F55324"/>
    <w:rsid w:val="00F55A63"/>
    <w:rsid w:val="00F55EDA"/>
    <w:rsid w:val="00F56061"/>
    <w:rsid w:val="00F5633C"/>
    <w:rsid w:val="00F56829"/>
    <w:rsid w:val="00F56DE6"/>
    <w:rsid w:val="00F57238"/>
    <w:rsid w:val="00F60347"/>
    <w:rsid w:val="00F608C2"/>
    <w:rsid w:val="00F609FD"/>
    <w:rsid w:val="00F60CA3"/>
    <w:rsid w:val="00F60E86"/>
    <w:rsid w:val="00F6103D"/>
    <w:rsid w:val="00F61113"/>
    <w:rsid w:val="00F61864"/>
    <w:rsid w:val="00F61BEB"/>
    <w:rsid w:val="00F61FFF"/>
    <w:rsid w:val="00F62B9B"/>
    <w:rsid w:val="00F63052"/>
    <w:rsid w:val="00F63380"/>
    <w:rsid w:val="00F639E3"/>
    <w:rsid w:val="00F63AAF"/>
    <w:rsid w:val="00F6410C"/>
    <w:rsid w:val="00F647C0"/>
    <w:rsid w:val="00F648ED"/>
    <w:rsid w:val="00F64A2A"/>
    <w:rsid w:val="00F64B24"/>
    <w:rsid w:val="00F64BEB"/>
    <w:rsid w:val="00F64D78"/>
    <w:rsid w:val="00F653A1"/>
    <w:rsid w:val="00F6548F"/>
    <w:rsid w:val="00F654B7"/>
    <w:rsid w:val="00F6577D"/>
    <w:rsid w:val="00F6579D"/>
    <w:rsid w:val="00F65918"/>
    <w:rsid w:val="00F65A4C"/>
    <w:rsid w:val="00F65E49"/>
    <w:rsid w:val="00F66B22"/>
    <w:rsid w:val="00F6728E"/>
    <w:rsid w:val="00F672D8"/>
    <w:rsid w:val="00F67375"/>
    <w:rsid w:val="00F673D1"/>
    <w:rsid w:val="00F67CA1"/>
    <w:rsid w:val="00F7006C"/>
    <w:rsid w:val="00F707C6"/>
    <w:rsid w:val="00F709EB"/>
    <w:rsid w:val="00F70A3C"/>
    <w:rsid w:val="00F70A42"/>
    <w:rsid w:val="00F70F3A"/>
    <w:rsid w:val="00F71410"/>
    <w:rsid w:val="00F7146B"/>
    <w:rsid w:val="00F7172B"/>
    <w:rsid w:val="00F71855"/>
    <w:rsid w:val="00F71975"/>
    <w:rsid w:val="00F71AC0"/>
    <w:rsid w:val="00F71D01"/>
    <w:rsid w:val="00F71F84"/>
    <w:rsid w:val="00F7219B"/>
    <w:rsid w:val="00F731FE"/>
    <w:rsid w:val="00F73472"/>
    <w:rsid w:val="00F73BA3"/>
    <w:rsid w:val="00F740A3"/>
    <w:rsid w:val="00F745AF"/>
    <w:rsid w:val="00F74C4D"/>
    <w:rsid w:val="00F74EAC"/>
    <w:rsid w:val="00F75D5D"/>
    <w:rsid w:val="00F76E01"/>
    <w:rsid w:val="00F76E24"/>
    <w:rsid w:val="00F77010"/>
    <w:rsid w:val="00F77C5C"/>
    <w:rsid w:val="00F80215"/>
    <w:rsid w:val="00F81716"/>
    <w:rsid w:val="00F81910"/>
    <w:rsid w:val="00F81D41"/>
    <w:rsid w:val="00F81F92"/>
    <w:rsid w:val="00F824DA"/>
    <w:rsid w:val="00F82787"/>
    <w:rsid w:val="00F828CF"/>
    <w:rsid w:val="00F82EF5"/>
    <w:rsid w:val="00F83053"/>
    <w:rsid w:val="00F83141"/>
    <w:rsid w:val="00F8314C"/>
    <w:rsid w:val="00F836A4"/>
    <w:rsid w:val="00F83758"/>
    <w:rsid w:val="00F83857"/>
    <w:rsid w:val="00F83858"/>
    <w:rsid w:val="00F843B2"/>
    <w:rsid w:val="00F844A6"/>
    <w:rsid w:val="00F84D32"/>
    <w:rsid w:val="00F855FD"/>
    <w:rsid w:val="00F858D5"/>
    <w:rsid w:val="00F862CB"/>
    <w:rsid w:val="00F86603"/>
    <w:rsid w:val="00F8679D"/>
    <w:rsid w:val="00F87052"/>
    <w:rsid w:val="00F87C3A"/>
    <w:rsid w:val="00F901C6"/>
    <w:rsid w:val="00F901DA"/>
    <w:rsid w:val="00F902B1"/>
    <w:rsid w:val="00F9050D"/>
    <w:rsid w:val="00F91E74"/>
    <w:rsid w:val="00F91E97"/>
    <w:rsid w:val="00F91EA1"/>
    <w:rsid w:val="00F928AC"/>
    <w:rsid w:val="00F92B7E"/>
    <w:rsid w:val="00F92B96"/>
    <w:rsid w:val="00F92F41"/>
    <w:rsid w:val="00F92FDD"/>
    <w:rsid w:val="00F9320C"/>
    <w:rsid w:val="00F93B61"/>
    <w:rsid w:val="00F940E2"/>
    <w:rsid w:val="00F94949"/>
    <w:rsid w:val="00F949AA"/>
    <w:rsid w:val="00F959A9"/>
    <w:rsid w:val="00F96CA5"/>
    <w:rsid w:val="00F971C0"/>
    <w:rsid w:val="00F978D3"/>
    <w:rsid w:val="00F9792E"/>
    <w:rsid w:val="00FA0021"/>
    <w:rsid w:val="00FA04E9"/>
    <w:rsid w:val="00FA0876"/>
    <w:rsid w:val="00FA0A26"/>
    <w:rsid w:val="00FA14B7"/>
    <w:rsid w:val="00FA1741"/>
    <w:rsid w:val="00FA1C96"/>
    <w:rsid w:val="00FA1D65"/>
    <w:rsid w:val="00FA24DA"/>
    <w:rsid w:val="00FA2E36"/>
    <w:rsid w:val="00FA343E"/>
    <w:rsid w:val="00FA4352"/>
    <w:rsid w:val="00FA467C"/>
    <w:rsid w:val="00FA49EB"/>
    <w:rsid w:val="00FA581F"/>
    <w:rsid w:val="00FA6047"/>
    <w:rsid w:val="00FB01DE"/>
    <w:rsid w:val="00FB04F6"/>
    <w:rsid w:val="00FB0984"/>
    <w:rsid w:val="00FB2279"/>
    <w:rsid w:val="00FB26ED"/>
    <w:rsid w:val="00FB2E8B"/>
    <w:rsid w:val="00FB2F2B"/>
    <w:rsid w:val="00FB3373"/>
    <w:rsid w:val="00FB3470"/>
    <w:rsid w:val="00FB357F"/>
    <w:rsid w:val="00FB37C0"/>
    <w:rsid w:val="00FB3ED0"/>
    <w:rsid w:val="00FB4A3B"/>
    <w:rsid w:val="00FB529C"/>
    <w:rsid w:val="00FB5580"/>
    <w:rsid w:val="00FB558B"/>
    <w:rsid w:val="00FB579D"/>
    <w:rsid w:val="00FB58AB"/>
    <w:rsid w:val="00FB5CF5"/>
    <w:rsid w:val="00FB5D3C"/>
    <w:rsid w:val="00FB5EF5"/>
    <w:rsid w:val="00FB68A9"/>
    <w:rsid w:val="00FB6C4F"/>
    <w:rsid w:val="00FB71E7"/>
    <w:rsid w:val="00FB755C"/>
    <w:rsid w:val="00FB797A"/>
    <w:rsid w:val="00FB7E10"/>
    <w:rsid w:val="00FC0C86"/>
    <w:rsid w:val="00FC16ED"/>
    <w:rsid w:val="00FC191F"/>
    <w:rsid w:val="00FC20D2"/>
    <w:rsid w:val="00FC2635"/>
    <w:rsid w:val="00FC2EA5"/>
    <w:rsid w:val="00FC2F49"/>
    <w:rsid w:val="00FC3A26"/>
    <w:rsid w:val="00FC3AA6"/>
    <w:rsid w:val="00FC3BE4"/>
    <w:rsid w:val="00FC4103"/>
    <w:rsid w:val="00FC4292"/>
    <w:rsid w:val="00FC442F"/>
    <w:rsid w:val="00FC480B"/>
    <w:rsid w:val="00FC4CAA"/>
    <w:rsid w:val="00FC51BC"/>
    <w:rsid w:val="00FC582D"/>
    <w:rsid w:val="00FC5947"/>
    <w:rsid w:val="00FC6508"/>
    <w:rsid w:val="00FC66CD"/>
    <w:rsid w:val="00FC66E4"/>
    <w:rsid w:val="00FC6E9B"/>
    <w:rsid w:val="00FC71AB"/>
    <w:rsid w:val="00FC727D"/>
    <w:rsid w:val="00FC74F4"/>
    <w:rsid w:val="00FC76BD"/>
    <w:rsid w:val="00FC786E"/>
    <w:rsid w:val="00FC7911"/>
    <w:rsid w:val="00FC7ACD"/>
    <w:rsid w:val="00FD002C"/>
    <w:rsid w:val="00FD00D4"/>
    <w:rsid w:val="00FD0574"/>
    <w:rsid w:val="00FD1476"/>
    <w:rsid w:val="00FD1A5C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C03"/>
    <w:rsid w:val="00FD4E81"/>
    <w:rsid w:val="00FD57D9"/>
    <w:rsid w:val="00FD597D"/>
    <w:rsid w:val="00FD5E24"/>
    <w:rsid w:val="00FD5F9F"/>
    <w:rsid w:val="00FD61E9"/>
    <w:rsid w:val="00FD6322"/>
    <w:rsid w:val="00FD6912"/>
    <w:rsid w:val="00FD7540"/>
    <w:rsid w:val="00FD7CA7"/>
    <w:rsid w:val="00FD7FE7"/>
    <w:rsid w:val="00FE08F1"/>
    <w:rsid w:val="00FE0954"/>
    <w:rsid w:val="00FE0BC2"/>
    <w:rsid w:val="00FE0DCD"/>
    <w:rsid w:val="00FE0EB2"/>
    <w:rsid w:val="00FE11A4"/>
    <w:rsid w:val="00FE1645"/>
    <w:rsid w:val="00FE2176"/>
    <w:rsid w:val="00FE2185"/>
    <w:rsid w:val="00FE229B"/>
    <w:rsid w:val="00FE26C9"/>
    <w:rsid w:val="00FE2ACC"/>
    <w:rsid w:val="00FE2B5E"/>
    <w:rsid w:val="00FE3108"/>
    <w:rsid w:val="00FE3502"/>
    <w:rsid w:val="00FE362B"/>
    <w:rsid w:val="00FE36A8"/>
    <w:rsid w:val="00FE38EA"/>
    <w:rsid w:val="00FE3965"/>
    <w:rsid w:val="00FE3BBF"/>
    <w:rsid w:val="00FE4022"/>
    <w:rsid w:val="00FE53F7"/>
    <w:rsid w:val="00FE58A3"/>
    <w:rsid w:val="00FE5D24"/>
    <w:rsid w:val="00FE5D76"/>
    <w:rsid w:val="00FE6C2E"/>
    <w:rsid w:val="00FE704D"/>
    <w:rsid w:val="00FE71C7"/>
    <w:rsid w:val="00FE748F"/>
    <w:rsid w:val="00FE7712"/>
    <w:rsid w:val="00FE795A"/>
    <w:rsid w:val="00FE7D4B"/>
    <w:rsid w:val="00FF0170"/>
    <w:rsid w:val="00FF0559"/>
    <w:rsid w:val="00FF05F6"/>
    <w:rsid w:val="00FF0769"/>
    <w:rsid w:val="00FF190D"/>
    <w:rsid w:val="00FF19B3"/>
    <w:rsid w:val="00FF1A95"/>
    <w:rsid w:val="00FF1E84"/>
    <w:rsid w:val="00FF2475"/>
    <w:rsid w:val="00FF251C"/>
    <w:rsid w:val="00FF2626"/>
    <w:rsid w:val="00FF2890"/>
    <w:rsid w:val="00FF38AE"/>
    <w:rsid w:val="00FF3FE8"/>
    <w:rsid w:val="00FF44BB"/>
    <w:rsid w:val="00FF49DB"/>
    <w:rsid w:val="00FF4A37"/>
    <w:rsid w:val="00FF4A8A"/>
    <w:rsid w:val="00FF4B03"/>
    <w:rsid w:val="00FF4D2F"/>
    <w:rsid w:val="00FF5100"/>
    <w:rsid w:val="00FF54AD"/>
    <w:rsid w:val="00FF5AED"/>
    <w:rsid w:val="00FF669F"/>
    <w:rsid w:val="00FF67E1"/>
    <w:rsid w:val="00FF70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0547526F-EFF1-46D2-97D2-6E0A49CE3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2074"/>
    <w:rPr>
      <w:rFonts w:cs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83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outlineLvl w:val="5"/>
    </w:pPr>
    <w:rPr>
      <w:rFonts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outlineLvl w:val="6"/>
    </w:pPr>
    <w:rPr>
      <w:rFonts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ind w:firstLine="1080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92632"/>
    <w:pPr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</w:style>
  <w:style w:type="paragraph" w:customStyle="1" w:styleId="ReportMenuBar">
    <w:name w:val="ReportMenuBar"/>
    <w:basedOn w:val="Normal"/>
    <w:rsid w:val="00192632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spacing w:line="300" w:lineRule="atLeast"/>
    </w:pPr>
    <w:rPr>
      <w:b/>
      <w:bCs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jc w:val="both"/>
    </w:pPr>
    <w:rPr>
      <w:sz w:val="22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rPr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acctcolumnheading">
    <w:name w:val="acct column heading"/>
    <w:aliases w:val="ac"/>
    <w:basedOn w:val="Normal"/>
    <w:uiPriority w:val="99"/>
    <w:rsid w:val="00A538E2"/>
    <w:pPr>
      <w:spacing w:after="260" w:line="260" w:lineRule="atLeast"/>
      <w:jc w:val="center"/>
    </w:pPr>
    <w:rPr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E90063"/>
    <w:rPr>
      <w:i/>
      <w:iCs/>
    </w:rPr>
  </w:style>
  <w:style w:type="character" w:customStyle="1" w:styleId="ui-provider">
    <w:name w:val="ui-provider"/>
    <w:basedOn w:val="DefaultParagraphFont"/>
    <w:rsid w:val="00645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1D33EDE993E498A95A5C102165E44" ma:contentTypeVersion="4" ma:contentTypeDescription="Create a new document." ma:contentTypeScope="" ma:versionID="19e5fd5c121942f366d8eccfa02cfb82">
  <xsd:schema xmlns:xsd="http://www.w3.org/2001/XMLSchema" xmlns:xs="http://www.w3.org/2001/XMLSchema" xmlns:p="http://schemas.microsoft.com/office/2006/metadata/properties" xmlns:ns2="15354bf3-6743-423f-afea-076a98182340" targetNamespace="http://schemas.microsoft.com/office/2006/metadata/properties" ma:root="true" ma:fieldsID="e8448ce63dcc6058afc09479a5d6a62a" ns2:_="">
    <xsd:import namespace="15354bf3-6743-423f-afea-076a981823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54bf3-6743-423f-afea-076a981823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DDE830-8DE7-4B8C-9A4B-66E4CD66A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D9B65A-C94A-42A6-A3DF-7D9F5F0BB8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355FB6-4F92-42C6-9ED3-DF9FE4312E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30ABF0-1048-4E16-99F1-E85615105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354bf3-6743-423f-afea-076a981823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369</TotalTime>
  <Pages>30</Pages>
  <Words>5103</Words>
  <Characters>29090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Family tree</vt:lpstr>
    </vt:vector>
  </TitlesOfParts>
  <Company>KPMG</Company>
  <LinksUpToDate>false</LinksUpToDate>
  <CharactersWithSpaces>34125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Family tree</dc:title>
  <dc:subject/>
  <dc:creator>tadsong_h22</dc:creator>
  <cp:keywords/>
  <dc:description/>
  <cp:lastModifiedBy>Chadaphorn, Thammasakulsajja</cp:lastModifiedBy>
  <cp:revision>147</cp:revision>
  <cp:lastPrinted>2024-05-09T19:13:00Z</cp:lastPrinted>
  <dcterms:created xsi:type="dcterms:W3CDTF">2024-08-02T20:32:00Z</dcterms:created>
  <dcterms:modified xsi:type="dcterms:W3CDTF">2024-08-14T05:08:00Z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0x0101004D31D33EDE993E498A95A5C102165E44</vt:lpwstr>
  </property>
  <property fmtid="{D5CDD505-2E9C-101B-9397-08002B2CF9AE}" pid="3" name="PBCListName">
    <vt:lpwstr>Q1 22</vt:lpwstr>
  </property>
  <property fmtid="{D5CDD505-2E9C-101B-9397-08002B2CF9AE}" pid="4" name="GrammarlyDocumentId">
    <vt:lpwstr>0b4b13784a9fb09b6efc636cdca06a03af12703a8903ee1f30ae1065223e3103</vt:lpwstr>
  </property>
</Properties>
</file>