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4144E" w14:textId="27963C1B" w:rsidR="00A1265C" w:rsidRPr="001120C1" w:rsidRDefault="00A1265C" w:rsidP="00A1265C">
      <w:pPr>
        <w:pStyle w:val="CoverClientName"/>
        <w:tabs>
          <w:tab w:val="clear" w:pos="-140"/>
        </w:tabs>
        <w:spacing w:before="0" w:after="0" w:line="240" w:lineRule="atLeast"/>
        <w:jc w:val="center"/>
        <w:rPr>
          <w:rFonts w:cstheme="minorBidi"/>
          <w:sz w:val="40"/>
          <w:szCs w:val="50"/>
          <w:lang w:val="en-US" w:bidi="th-TH"/>
        </w:rPr>
      </w:pPr>
      <w:bookmarkStart w:id="0" w:name="SubTitle"/>
      <w:r w:rsidRPr="001120C1">
        <w:rPr>
          <w:sz w:val="40"/>
          <w:szCs w:val="40"/>
        </w:rPr>
        <w:t xml:space="preserve">JSP Pharmaceutical Manufacturing (Thailand) </w:t>
      </w:r>
      <w:r w:rsidRPr="001120C1">
        <w:rPr>
          <w:sz w:val="40"/>
          <w:szCs w:val="40"/>
        </w:rPr>
        <w:br/>
        <w:t xml:space="preserve">Public </w:t>
      </w:r>
      <w:bookmarkStart w:id="1" w:name="_Hlk166505277"/>
      <w:r w:rsidR="005A28A1" w:rsidRPr="001120C1">
        <w:rPr>
          <w:rFonts w:cs="Angsana New"/>
          <w:sz w:val="40"/>
          <w:szCs w:val="50"/>
          <w:lang w:bidi="th-TH"/>
        </w:rPr>
        <w:t>C</w:t>
      </w:r>
      <w:proofErr w:type="spellStart"/>
      <w:r w:rsidR="005A28A1" w:rsidRPr="001120C1">
        <w:rPr>
          <w:rFonts w:cs="Angsana New"/>
          <w:sz w:val="40"/>
          <w:szCs w:val="50"/>
          <w:lang w:val="en-US" w:bidi="th-TH"/>
        </w:rPr>
        <w:t>ompany</w:t>
      </w:r>
      <w:proofErr w:type="spellEnd"/>
      <w:r w:rsidR="005A28A1" w:rsidRPr="001120C1">
        <w:rPr>
          <w:rFonts w:cs="Angsana New"/>
          <w:sz w:val="40"/>
          <w:szCs w:val="50"/>
          <w:lang w:val="en-US" w:bidi="th-TH"/>
        </w:rPr>
        <w:t xml:space="preserve"> Limited</w:t>
      </w:r>
      <w:r w:rsidRPr="001120C1">
        <w:rPr>
          <w:rFonts w:cstheme="minorBidi" w:hint="cs"/>
          <w:sz w:val="40"/>
          <w:szCs w:val="50"/>
          <w:cs/>
          <w:lang w:bidi="th-TH"/>
        </w:rPr>
        <w:t xml:space="preserve"> </w:t>
      </w:r>
      <w:bookmarkEnd w:id="1"/>
      <w:r w:rsidRPr="001120C1">
        <w:rPr>
          <w:rFonts w:cstheme="minorBidi"/>
          <w:sz w:val="40"/>
          <w:szCs w:val="50"/>
          <w:lang w:val="en-US" w:bidi="th-TH"/>
        </w:rPr>
        <w:t xml:space="preserve">and its </w:t>
      </w:r>
      <w:r w:rsidR="00BB722C" w:rsidRPr="001120C1">
        <w:rPr>
          <w:rFonts w:cstheme="minorBidi"/>
          <w:sz w:val="40"/>
          <w:szCs w:val="50"/>
          <w:lang w:val="en-US" w:bidi="th-TH"/>
        </w:rPr>
        <w:t>S</w:t>
      </w:r>
      <w:r w:rsidRPr="001120C1">
        <w:rPr>
          <w:rFonts w:cstheme="minorBidi"/>
          <w:sz w:val="40"/>
          <w:szCs w:val="50"/>
          <w:lang w:val="en-US" w:bidi="th-TH"/>
        </w:rPr>
        <w:t>ubsidiar</w:t>
      </w:r>
      <w:r w:rsidR="00BB722C" w:rsidRPr="001120C1">
        <w:rPr>
          <w:rFonts w:cstheme="minorBidi"/>
          <w:sz w:val="40"/>
          <w:szCs w:val="50"/>
          <w:lang w:val="en-US" w:bidi="th-TH"/>
        </w:rPr>
        <w:t>ies</w:t>
      </w:r>
    </w:p>
    <w:p w14:paraId="7ABBCFAC" w14:textId="77777777" w:rsidR="00A1265C" w:rsidRPr="001120C1" w:rsidRDefault="00A1265C" w:rsidP="00A1265C">
      <w:pPr>
        <w:pStyle w:val="CoverClientName"/>
        <w:tabs>
          <w:tab w:val="clear" w:pos="-140"/>
        </w:tabs>
        <w:spacing w:before="0" w:after="0" w:line="240" w:lineRule="atLeast"/>
        <w:rPr>
          <w:rFonts w:cstheme="minorBidi"/>
          <w:sz w:val="28"/>
          <w:szCs w:val="35"/>
          <w:lang w:val="en-US" w:bidi="th-TH"/>
        </w:rPr>
      </w:pPr>
    </w:p>
    <w:p w14:paraId="121AE370" w14:textId="77777777" w:rsidR="00A1265C" w:rsidRPr="001120C1" w:rsidRDefault="00A1265C" w:rsidP="00A1265C">
      <w:pPr>
        <w:pStyle w:val="CoverClientName"/>
        <w:tabs>
          <w:tab w:val="clear" w:pos="-140"/>
        </w:tabs>
        <w:spacing w:before="0" w:after="0" w:line="240" w:lineRule="atLeast"/>
        <w:rPr>
          <w:sz w:val="28"/>
          <w:szCs w:val="28"/>
        </w:rPr>
      </w:pPr>
    </w:p>
    <w:bookmarkEnd w:id="0"/>
    <w:p w14:paraId="2C93ED2C" w14:textId="77777777"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120C1">
        <w:rPr>
          <w:rFonts w:ascii="Times New Roman" w:hAnsi="Times New Roman" w:cs="Times New Roman"/>
          <w:sz w:val="36"/>
          <w:szCs w:val="36"/>
        </w:rPr>
        <w:t xml:space="preserve">Condensed interim financial statements </w:t>
      </w:r>
    </w:p>
    <w:p w14:paraId="41FE6E47" w14:textId="66342E2D"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120C1">
        <w:rPr>
          <w:rFonts w:ascii="Times New Roman" w:hAnsi="Times New Roman" w:cs="Times New Roman"/>
          <w:sz w:val="36"/>
          <w:szCs w:val="36"/>
        </w:rPr>
        <w:t>for the three-month</w:t>
      </w:r>
      <w:r w:rsidR="00ED3210" w:rsidRPr="001120C1">
        <w:rPr>
          <w:rFonts w:ascii="Times New Roman" w:hAnsi="Times New Roman" w:cs="Times New Roman"/>
          <w:sz w:val="36"/>
          <w:szCs w:val="36"/>
        </w:rPr>
        <w:t xml:space="preserve"> and six-month</w:t>
      </w:r>
      <w:r w:rsidR="00BB722C" w:rsidRPr="001120C1">
        <w:rPr>
          <w:rFonts w:ascii="Times New Roman" w:hAnsi="Times New Roman" w:cs="Times New Roman"/>
          <w:sz w:val="36"/>
          <w:szCs w:val="36"/>
        </w:rPr>
        <w:t xml:space="preserve"> </w:t>
      </w:r>
      <w:r w:rsidRPr="001120C1">
        <w:rPr>
          <w:rFonts w:ascii="Times New Roman" w:hAnsi="Times New Roman" w:cs="Times New Roman"/>
          <w:sz w:val="36"/>
          <w:szCs w:val="36"/>
        </w:rPr>
        <w:t>period</w:t>
      </w:r>
      <w:r w:rsidR="00ED3210" w:rsidRPr="001120C1">
        <w:rPr>
          <w:rFonts w:ascii="Times New Roman" w:hAnsi="Times New Roman" w:cs="Times New Roman"/>
          <w:sz w:val="36"/>
          <w:szCs w:val="36"/>
        </w:rPr>
        <w:t>s</w:t>
      </w:r>
      <w:r w:rsidRPr="001120C1">
        <w:rPr>
          <w:rFonts w:ascii="Times New Roman" w:hAnsi="Times New Roman" w:cs="Times New Roman"/>
          <w:sz w:val="36"/>
          <w:szCs w:val="36"/>
        </w:rPr>
        <w:t xml:space="preserve"> ended</w:t>
      </w:r>
    </w:p>
    <w:p w14:paraId="58D96399" w14:textId="1FA9FC08" w:rsidR="00A1265C" w:rsidRPr="001120C1" w:rsidRDefault="00ED3210"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sidRPr="001120C1">
        <w:rPr>
          <w:rFonts w:ascii="Times New Roman" w:hAnsi="Times New Roman" w:cs="Times New Roman"/>
          <w:sz w:val="36"/>
          <w:szCs w:val="36"/>
        </w:rPr>
        <w:t>30 June 2024</w:t>
      </w:r>
    </w:p>
    <w:p w14:paraId="26CEBB33" w14:textId="77777777"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120C1">
        <w:rPr>
          <w:rFonts w:ascii="Times New Roman" w:hAnsi="Times New Roman" w:cs="Times New Roman"/>
          <w:sz w:val="36"/>
          <w:szCs w:val="36"/>
        </w:rPr>
        <w:t>and</w:t>
      </w:r>
    </w:p>
    <w:p w14:paraId="63F06C77" w14:textId="77777777" w:rsidR="00A1265C" w:rsidRPr="001120C1" w:rsidRDefault="00A1265C" w:rsidP="00A1265C">
      <w:pPr>
        <w:jc w:val="center"/>
        <w:rPr>
          <w:rFonts w:ascii="Times New Roman" w:hAnsi="Times New Roman" w:cs="Times New Roman"/>
          <w:sz w:val="28"/>
          <w:szCs w:val="28"/>
        </w:rPr>
      </w:pPr>
      <w:r w:rsidRPr="001120C1">
        <w:rPr>
          <w:rFonts w:ascii="Times New Roman" w:hAnsi="Times New Roman" w:cs="Times New Roman"/>
          <w:sz w:val="36"/>
          <w:szCs w:val="36"/>
        </w:rPr>
        <w:t>Independent auditor’s review report</w:t>
      </w:r>
    </w:p>
    <w:p w14:paraId="3E9CF12A" w14:textId="77777777" w:rsidR="00314E38" w:rsidRPr="001120C1" w:rsidRDefault="00314E38" w:rsidP="00460183">
      <w:pPr>
        <w:rPr>
          <w:rFonts w:ascii="Times New Roman" w:hAnsi="Times New Roman" w:cs="Times New Roman"/>
          <w:sz w:val="28"/>
          <w:szCs w:val="28"/>
        </w:rPr>
      </w:pPr>
    </w:p>
    <w:p w14:paraId="5915F388" w14:textId="77777777" w:rsidR="00C9500B" w:rsidRPr="001120C1" w:rsidRDefault="00C9500B" w:rsidP="00460183">
      <w:pPr>
        <w:rPr>
          <w:rFonts w:ascii="Times New Roman" w:hAnsi="Times New Roman" w:cs="Times New Roman"/>
          <w:sz w:val="28"/>
          <w:szCs w:val="28"/>
        </w:rPr>
        <w:sectPr w:rsidR="00C9500B" w:rsidRPr="001120C1"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1FB8BF9E" w14:textId="77777777"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1120C1">
        <w:rPr>
          <w:rFonts w:ascii="Times New Roman" w:hAnsi="Times New Roman" w:cs="Times New Roman"/>
          <w:b/>
          <w:bCs/>
          <w:sz w:val="28"/>
          <w:szCs w:val="28"/>
        </w:rPr>
        <w:lastRenderedPageBreak/>
        <w:t>Independent Auditor’s Report on Review of Interim Financial Information</w:t>
      </w:r>
    </w:p>
    <w:p w14:paraId="0D9BCED1" w14:textId="77777777"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2D59E72B" w14:textId="77777777"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D061BC9" w14:textId="4DA5F2BD"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4"/>
          <w:sz w:val="23"/>
          <w:szCs w:val="23"/>
        </w:rPr>
      </w:pPr>
      <w:r w:rsidRPr="001120C1">
        <w:rPr>
          <w:rFonts w:ascii="Times New Roman" w:hAnsi="Times New Roman" w:cs="Times New Roman"/>
          <w:b/>
          <w:bCs/>
          <w:spacing w:val="-4"/>
          <w:sz w:val="23"/>
          <w:szCs w:val="23"/>
        </w:rPr>
        <w:t xml:space="preserve">To the Board of Directors of JSP Pharmaceutical Manufacturing (Thailand) Public </w:t>
      </w:r>
      <w:r w:rsidR="005A28A1" w:rsidRPr="001120C1">
        <w:rPr>
          <w:rFonts w:ascii="Times New Roman" w:hAnsi="Times New Roman" w:cs="Times New Roman"/>
          <w:b/>
          <w:bCs/>
          <w:spacing w:val="-4"/>
          <w:sz w:val="23"/>
          <w:szCs w:val="23"/>
        </w:rPr>
        <w:t>Company Limited</w:t>
      </w:r>
    </w:p>
    <w:p w14:paraId="1E64CC95" w14:textId="77777777"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C092C99" w14:textId="77777777"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0B377" w14:textId="5F86D1E1" w:rsidR="00A1265C" w:rsidRPr="001120C1" w:rsidRDefault="00A1265C" w:rsidP="00875052">
      <w:pPr>
        <w:autoSpaceDE w:val="0"/>
        <w:autoSpaceDN w:val="0"/>
        <w:adjustRightInd w:val="0"/>
        <w:jc w:val="both"/>
        <w:rPr>
          <w:rFonts w:ascii="Times New Roman" w:hAnsi="Times New Roman" w:cs="Times New Roman"/>
          <w:sz w:val="22"/>
          <w:szCs w:val="22"/>
        </w:rPr>
      </w:pPr>
      <w:r w:rsidRPr="001120C1">
        <w:rPr>
          <w:rFonts w:ascii="Times New Roman" w:hAnsi="Times New Roman" w:cs="Times New Roman"/>
          <w:sz w:val="22"/>
          <w:szCs w:val="22"/>
        </w:rPr>
        <w:t xml:space="preserve">I have reviewed the accompanying </w:t>
      </w:r>
      <w:r w:rsidRPr="001120C1">
        <w:rPr>
          <w:rFonts w:ascii="Times New Roman" w:hAnsi="Times New Roman" w:cstheme="minorBidi"/>
          <w:sz w:val="22"/>
          <w:szCs w:val="22"/>
        </w:rPr>
        <w:t>consolidated and separate</w:t>
      </w:r>
      <w:r w:rsidRPr="001120C1">
        <w:rPr>
          <w:rFonts w:ascii="Times New Roman" w:hAnsi="Times New Roman" w:cs="Times New Roman"/>
          <w:sz w:val="22"/>
          <w:szCs w:val="22"/>
        </w:rPr>
        <w:t xml:space="preserve"> statements of financial position of </w:t>
      </w:r>
      <w:r w:rsidRPr="001120C1">
        <w:rPr>
          <w:rFonts w:ascii="Times New Roman" w:hAnsi="Times New Roman" w:cs="Times New Roman"/>
          <w:sz w:val="22"/>
          <w:szCs w:val="22"/>
        </w:rPr>
        <w:br/>
        <w:t xml:space="preserve">JSP Pharmaceutical Manufacturing (Thailand) Public </w:t>
      </w:r>
      <w:r w:rsidR="005A28A1" w:rsidRPr="001120C1">
        <w:rPr>
          <w:rFonts w:ascii="Times New Roman" w:hAnsi="Times New Roman" w:cs="Times New Roman"/>
          <w:sz w:val="22"/>
          <w:szCs w:val="22"/>
        </w:rPr>
        <w:t xml:space="preserve">Company Limited </w:t>
      </w:r>
      <w:r w:rsidRPr="001120C1">
        <w:rPr>
          <w:rFonts w:ascii="Times New Roman" w:hAnsi="Times New Roman" w:cs="Times New Roman"/>
          <w:sz w:val="22"/>
          <w:szCs w:val="22"/>
        </w:rPr>
        <w:t>and its subsidiar</w:t>
      </w:r>
      <w:r w:rsidR="00BB722C" w:rsidRPr="001120C1">
        <w:rPr>
          <w:rFonts w:ascii="Times New Roman" w:hAnsi="Times New Roman" w:cs="Times New Roman"/>
          <w:sz w:val="22"/>
          <w:szCs w:val="22"/>
        </w:rPr>
        <w:t>ies</w:t>
      </w:r>
      <w:r w:rsidRPr="001120C1">
        <w:rPr>
          <w:rFonts w:ascii="Times New Roman" w:hAnsi="Times New Roman" w:cs="Times New Roman"/>
          <w:sz w:val="22"/>
          <w:szCs w:val="22"/>
        </w:rPr>
        <w:t xml:space="preserve">, and of JSP Pharmaceutical Manufacturing (Thailand) Public </w:t>
      </w:r>
      <w:r w:rsidR="005A28A1" w:rsidRPr="001120C1">
        <w:rPr>
          <w:rFonts w:ascii="Times New Roman" w:hAnsi="Times New Roman" w:cs="Times New Roman"/>
          <w:sz w:val="22"/>
          <w:szCs w:val="22"/>
        </w:rPr>
        <w:t xml:space="preserve">Company Limited, </w:t>
      </w:r>
      <w:r w:rsidRPr="001120C1">
        <w:rPr>
          <w:rFonts w:ascii="Times New Roman" w:hAnsi="Times New Roman" w:cs="Times New Roman"/>
          <w:sz w:val="22"/>
          <w:szCs w:val="22"/>
        </w:rPr>
        <w:t>respectively, as at 3</w:t>
      </w:r>
      <w:r w:rsidR="00ED3210" w:rsidRPr="001120C1">
        <w:rPr>
          <w:rFonts w:ascii="Times New Roman" w:hAnsi="Times New Roman" w:cs="Times New Roman"/>
          <w:sz w:val="22"/>
          <w:szCs w:val="22"/>
        </w:rPr>
        <w:t>0</w:t>
      </w:r>
      <w:r w:rsidRPr="001120C1">
        <w:rPr>
          <w:rFonts w:ascii="Times New Roman" w:hAnsi="Times New Roman" w:cs="Times New Roman"/>
          <w:sz w:val="22"/>
          <w:szCs w:val="22"/>
        </w:rPr>
        <w:t xml:space="preserve"> </w:t>
      </w:r>
      <w:r w:rsidR="00ED3210" w:rsidRPr="001120C1">
        <w:rPr>
          <w:rFonts w:ascii="Times New Roman" w:hAnsi="Times New Roman" w:cs="Times New Roman"/>
          <w:sz w:val="22"/>
          <w:szCs w:val="22"/>
        </w:rPr>
        <w:t>June</w:t>
      </w:r>
      <w:r w:rsidRPr="001120C1">
        <w:rPr>
          <w:rFonts w:ascii="Times New Roman" w:hAnsi="Times New Roman" w:cs="Times New Roman"/>
          <w:sz w:val="22"/>
          <w:szCs w:val="22"/>
        </w:rPr>
        <w:t xml:space="preserve"> 202</w:t>
      </w:r>
      <w:r w:rsidR="00BF2FFC" w:rsidRPr="001120C1">
        <w:rPr>
          <w:rFonts w:ascii="Times New Roman" w:hAnsi="Times New Roman" w:cs="Times New Roman"/>
          <w:sz w:val="22"/>
          <w:szCs w:val="22"/>
        </w:rPr>
        <w:t>4</w:t>
      </w:r>
      <w:bookmarkStart w:id="2" w:name="_Hlk173827140"/>
      <w:r w:rsidRPr="001120C1">
        <w:rPr>
          <w:rFonts w:ascii="Times New Roman" w:hAnsi="Times New Roman" w:cs="Times New Roman"/>
          <w:sz w:val="22"/>
          <w:szCs w:val="22"/>
        </w:rPr>
        <w:t>; the consolidated and separate statements of comprehensive income</w:t>
      </w:r>
      <w:r w:rsidR="00ED3210" w:rsidRPr="001120C1">
        <w:rPr>
          <w:rFonts w:ascii="Times New Roman" w:hAnsi="Times New Roman" w:cs="Times New Roman"/>
          <w:sz w:val="22"/>
          <w:szCs w:val="22"/>
        </w:rPr>
        <w:t xml:space="preserve"> for the three-month and six-month periods ended 30 June 2024;</w:t>
      </w:r>
      <w:r w:rsidR="00BF2FFC" w:rsidRPr="001120C1">
        <w:rPr>
          <w:rFonts w:ascii="Times New Roman" w:hAnsi="Times New Roman" w:cs="Times New Roman"/>
          <w:sz w:val="22"/>
          <w:szCs w:val="22"/>
        </w:rPr>
        <w:t xml:space="preserve"> </w:t>
      </w:r>
      <w:r w:rsidR="00ED3210" w:rsidRPr="001120C1">
        <w:rPr>
          <w:rFonts w:ascii="Times New Roman" w:hAnsi="Times New Roman" w:cs="Times New Roman"/>
          <w:sz w:val="22"/>
          <w:szCs w:val="22"/>
        </w:rPr>
        <w:t xml:space="preserve">the consolidated and separate statements of </w:t>
      </w:r>
      <w:r w:rsidR="00BF2FFC" w:rsidRPr="001120C1">
        <w:rPr>
          <w:rFonts w:ascii="Times New Roman" w:hAnsi="Times New Roman" w:cs="Times New Roman"/>
          <w:sz w:val="22"/>
          <w:szCs w:val="22"/>
        </w:rPr>
        <w:t>changes in equity and cash flows</w:t>
      </w:r>
      <w:r w:rsidR="00BB722C" w:rsidRPr="001120C1">
        <w:rPr>
          <w:rFonts w:ascii="Times New Roman" w:hAnsi="Times New Roman" w:cs="Times New Roman"/>
          <w:sz w:val="22"/>
          <w:szCs w:val="22"/>
        </w:rPr>
        <w:t xml:space="preserve"> for the </w:t>
      </w:r>
      <w:r w:rsidR="00ED3210" w:rsidRPr="001120C1">
        <w:rPr>
          <w:rFonts w:ascii="Times New Roman" w:hAnsi="Times New Roman" w:cs="Times New Roman"/>
          <w:sz w:val="22"/>
          <w:szCs w:val="22"/>
        </w:rPr>
        <w:br/>
        <w:t>six</w:t>
      </w:r>
      <w:r w:rsidR="00BB722C" w:rsidRPr="001120C1">
        <w:rPr>
          <w:rFonts w:ascii="Times New Roman" w:hAnsi="Times New Roman" w:cs="Times New Roman"/>
          <w:sz w:val="22"/>
          <w:szCs w:val="22"/>
        </w:rPr>
        <w:t xml:space="preserve">-month period ended </w:t>
      </w:r>
      <w:r w:rsidR="00BF2FFC" w:rsidRPr="001120C1">
        <w:rPr>
          <w:rFonts w:ascii="Times New Roman" w:hAnsi="Times New Roman" w:cs="Times New Roman"/>
          <w:sz w:val="22"/>
          <w:szCs w:val="22"/>
        </w:rPr>
        <w:t>3</w:t>
      </w:r>
      <w:r w:rsidR="00ED3210" w:rsidRPr="001120C1">
        <w:rPr>
          <w:rFonts w:ascii="Times New Roman" w:hAnsi="Times New Roman" w:cs="Times New Roman"/>
          <w:sz w:val="22"/>
          <w:szCs w:val="22"/>
        </w:rPr>
        <w:t>0</w:t>
      </w:r>
      <w:r w:rsidR="00BF2FFC" w:rsidRPr="001120C1">
        <w:rPr>
          <w:rFonts w:ascii="Times New Roman" w:hAnsi="Times New Roman" w:cs="Times New Roman"/>
          <w:sz w:val="22"/>
          <w:szCs w:val="22"/>
        </w:rPr>
        <w:t xml:space="preserve"> </w:t>
      </w:r>
      <w:r w:rsidR="00ED3210" w:rsidRPr="001120C1">
        <w:rPr>
          <w:rFonts w:ascii="Times New Roman" w:hAnsi="Times New Roman" w:cs="Times New Roman"/>
          <w:sz w:val="22"/>
          <w:szCs w:val="22"/>
        </w:rPr>
        <w:t>June</w:t>
      </w:r>
      <w:r w:rsidR="00BF2FFC" w:rsidRPr="001120C1">
        <w:rPr>
          <w:rFonts w:ascii="Times New Roman" w:hAnsi="Times New Roman" w:cs="Times New Roman"/>
          <w:sz w:val="22"/>
          <w:szCs w:val="22"/>
        </w:rPr>
        <w:t xml:space="preserve"> 2024</w:t>
      </w:r>
      <w:r w:rsidR="00530440" w:rsidRPr="001120C1">
        <w:rPr>
          <w:rFonts w:ascii="Times New Roman" w:hAnsi="Times New Roman" w:cs="Times New Roman"/>
          <w:sz w:val="22"/>
          <w:szCs w:val="22"/>
        </w:rPr>
        <w:t>;</w:t>
      </w:r>
      <w:r w:rsidR="00875052" w:rsidRPr="001120C1">
        <w:rPr>
          <w:rFonts w:ascii="Times New Roman" w:hAnsi="Times New Roman" w:cs="Times New Roman"/>
          <w:sz w:val="22"/>
          <w:szCs w:val="22"/>
        </w:rPr>
        <w:t xml:space="preserve"> </w:t>
      </w:r>
      <w:bookmarkEnd w:id="2"/>
      <w:r w:rsidRPr="001120C1">
        <w:rPr>
          <w:rFonts w:ascii="Times New Roman" w:hAnsi="Times New Roman" w:cs="Times New Roman"/>
          <w:sz w:val="22"/>
          <w:szCs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0F19373" w14:textId="77777777" w:rsidR="00A1265C" w:rsidRPr="001120C1" w:rsidRDefault="00A1265C" w:rsidP="00875052">
      <w:pPr>
        <w:autoSpaceDE w:val="0"/>
        <w:autoSpaceDN w:val="0"/>
        <w:adjustRightInd w:val="0"/>
        <w:jc w:val="both"/>
        <w:rPr>
          <w:rFonts w:ascii="Times New Roman" w:hAnsi="Times New Roman" w:cs="Times New Roman"/>
          <w:sz w:val="22"/>
          <w:szCs w:val="22"/>
        </w:rPr>
      </w:pPr>
    </w:p>
    <w:p w14:paraId="2EB29DF6" w14:textId="77777777" w:rsidR="00A1265C" w:rsidRPr="001120C1" w:rsidRDefault="00A1265C" w:rsidP="00875052">
      <w:pPr>
        <w:autoSpaceDE w:val="0"/>
        <w:autoSpaceDN w:val="0"/>
        <w:adjustRightInd w:val="0"/>
        <w:jc w:val="both"/>
        <w:rPr>
          <w:rFonts w:ascii="Times New Roman" w:hAnsi="Times New Roman" w:cs="Times New Roman"/>
          <w:i/>
          <w:iCs/>
          <w:sz w:val="22"/>
          <w:szCs w:val="22"/>
        </w:rPr>
      </w:pPr>
      <w:r w:rsidRPr="001120C1">
        <w:rPr>
          <w:rFonts w:ascii="Times New Roman" w:hAnsi="Times New Roman" w:cs="Times New Roman"/>
          <w:i/>
          <w:iCs/>
          <w:sz w:val="22"/>
          <w:szCs w:val="22"/>
        </w:rPr>
        <w:t>Scope of Review</w:t>
      </w:r>
    </w:p>
    <w:p w14:paraId="1562B186" w14:textId="77777777" w:rsidR="00A1265C" w:rsidRPr="001120C1" w:rsidRDefault="00A1265C" w:rsidP="00875052">
      <w:pPr>
        <w:autoSpaceDE w:val="0"/>
        <w:autoSpaceDN w:val="0"/>
        <w:adjustRightInd w:val="0"/>
        <w:jc w:val="both"/>
        <w:rPr>
          <w:rFonts w:ascii="Times New Roman" w:hAnsi="Times New Roman" w:cs="Times New Roman"/>
          <w:sz w:val="22"/>
          <w:szCs w:val="22"/>
        </w:rPr>
      </w:pPr>
    </w:p>
    <w:p w14:paraId="06411C47" w14:textId="77777777" w:rsidR="00A1265C" w:rsidRPr="001120C1" w:rsidRDefault="00A1265C" w:rsidP="00A1265C">
      <w:pPr>
        <w:autoSpaceDE w:val="0"/>
        <w:autoSpaceDN w:val="0"/>
        <w:adjustRightInd w:val="0"/>
        <w:jc w:val="both"/>
        <w:rPr>
          <w:rFonts w:ascii="Times New Roman" w:hAnsi="Times New Roman" w:cs="Times New Roman"/>
          <w:sz w:val="22"/>
          <w:szCs w:val="22"/>
        </w:rPr>
      </w:pPr>
      <w:r w:rsidRPr="001120C1">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AE684EC" w14:textId="77777777" w:rsidR="00A1265C" w:rsidRPr="001120C1" w:rsidRDefault="00A1265C" w:rsidP="00A1265C">
      <w:pPr>
        <w:autoSpaceDE w:val="0"/>
        <w:autoSpaceDN w:val="0"/>
        <w:adjustRightInd w:val="0"/>
        <w:jc w:val="both"/>
        <w:rPr>
          <w:rFonts w:ascii="Times New Roman" w:hAnsi="Times New Roman" w:cs="Times New Roman"/>
          <w:sz w:val="22"/>
          <w:szCs w:val="22"/>
        </w:rPr>
      </w:pPr>
    </w:p>
    <w:p w14:paraId="153D0D6C" w14:textId="77777777" w:rsidR="00D254B8" w:rsidRPr="001120C1" w:rsidRDefault="00D254B8" w:rsidP="00A1265C">
      <w:pPr>
        <w:autoSpaceDE w:val="0"/>
        <w:autoSpaceDN w:val="0"/>
        <w:adjustRightInd w:val="0"/>
        <w:jc w:val="both"/>
        <w:rPr>
          <w:rFonts w:ascii="Times New Roman" w:hAnsi="Times New Roman" w:cs="Times New Roman"/>
          <w:i/>
          <w:iCs/>
          <w:sz w:val="22"/>
          <w:szCs w:val="22"/>
        </w:rPr>
        <w:sectPr w:rsidR="00D254B8" w:rsidRPr="001120C1" w:rsidSect="00684B45">
          <w:headerReference w:type="default" r:id="rId14"/>
          <w:footerReference w:type="default" r:id="rId15"/>
          <w:pgSz w:w="11909" w:h="16834" w:code="9"/>
          <w:pgMar w:top="691" w:right="1152" w:bottom="576" w:left="1152" w:header="720" w:footer="720" w:gutter="0"/>
          <w:pgNumType w:start="2"/>
          <w:cols w:space="720"/>
        </w:sectPr>
      </w:pPr>
    </w:p>
    <w:p w14:paraId="4885FCE5" w14:textId="77777777" w:rsidR="00A1265C" w:rsidRPr="001120C1" w:rsidRDefault="00A1265C" w:rsidP="00A1265C">
      <w:pPr>
        <w:autoSpaceDE w:val="0"/>
        <w:autoSpaceDN w:val="0"/>
        <w:adjustRightInd w:val="0"/>
        <w:jc w:val="both"/>
        <w:rPr>
          <w:rFonts w:ascii="Times New Roman" w:hAnsi="Times New Roman" w:cstheme="minorBidi"/>
          <w:i/>
          <w:iCs/>
          <w:sz w:val="22"/>
          <w:szCs w:val="22"/>
          <w:cs/>
        </w:rPr>
      </w:pPr>
      <w:r w:rsidRPr="001120C1">
        <w:rPr>
          <w:rFonts w:ascii="Times New Roman" w:hAnsi="Times New Roman" w:cs="Times New Roman"/>
          <w:i/>
          <w:iCs/>
          <w:sz w:val="22"/>
          <w:szCs w:val="22"/>
        </w:rPr>
        <w:lastRenderedPageBreak/>
        <w:t>Conclusion</w:t>
      </w:r>
    </w:p>
    <w:p w14:paraId="5743A8A5" w14:textId="77777777" w:rsidR="00A1265C" w:rsidRPr="001120C1" w:rsidRDefault="00A1265C" w:rsidP="00A1265C">
      <w:pPr>
        <w:autoSpaceDE w:val="0"/>
        <w:autoSpaceDN w:val="0"/>
        <w:adjustRightInd w:val="0"/>
        <w:jc w:val="both"/>
        <w:rPr>
          <w:rFonts w:ascii="Times New Roman" w:hAnsi="Times New Roman" w:cs="Times New Roman"/>
          <w:sz w:val="22"/>
          <w:szCs w:val="22"/>
        </w:rPr>
      </w:pPr>
    </w:p>
    <w:p w14:paraId="59A99868" w14:textId="77777777" w:rsidR="00A1265C" w:rsidRPr="001120C1" w:rsidRDefault="00A1265C" w:rsidP="00A1265C">
      <w:pPr>
        <w:autoSpaceDE w:val="0"/>
        <w:autoSpaceDN w:val="0"/>
        <w:adjustRightInd w:val="0"/>
        <w:jc w:val="both"/>
        <w:rPr>
          <w:rFonts w:ascii="Times New Roman" w:hAnsi="Times New Roman" w:cs="Times New Roman"/>
          <w:sz w:val="22"/>
          <w:szCs w:val="22"/>
        </w:rPr>
      </w:pPr>
      <w:r w:rsidRPr="001120C1">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F36B818" w14:textId="63EF8C28" w:rsidR="00ED7AE0" w:rsidRPr="001120C1" w:rsidRDefault="00ED7AE0"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48C1CC87" w14:textId="1CFA74CD" w:rsidR="00F735C1" w:rsidRPr="001120C1" w:rsidRDefault="00F735C1" w:rsidP="00F735C1">
      <w:pPr>
        <w:autoSpaceDE w:val="0"/>
        <w:autoSpaceDN w:val="0"/>
        <w:adjustRightInd w:val="0"/>
        <w:jc w:val="both"/>
        <w:rPr>
          <w:rFonts w:ascii="Times New Roman" w:hAnsi="Times New Roman" w:cs="Times New Roman"/>
          <w:i/>
          <w:iCs/>
          <w:sz w:val="22"/>
          <w:szCs w:val="22"/>
        </w:rPr>
      </w:pPr>
      <w:r w:rsidRPr="001120C1">
        <w:rPr>
          <w:rFonts w:ascii="Times New Roman" w:hAnsi="Times New Roman" w:cs="Times New Roman"/>
          <w:i/>
          <w:iCs/>
          <w:sz w:val="22"/>
          <w:szCs w:val="22"/>
        </w:rPr>
        <w:t>Emphasis of Matter</w:t>
      </w:r>
      <w:r w:rsidR="00F17482" w:rsidRPr="001120C1">
        <w:rPr>
          <w:rFonts w:ascii="Times New Roman" w:hAnsi="Times New Roman" w:cs="Times New Roman"/>
          <w:i/>
          <w:iCs/>
          <w:sz w:val="22"/>
          <w:szCs w:val="22"/>
        </w:rPr>
        <w:t>s</w:t>
      </w:r>
      <w:r w:rsidR="00ED3210" w:rsidRPr="001120C1">
        <w:rPr>
          <w:rFonts w:ascii="Times New Roman" w:hAnsi="Times New Roman" w:cs="Times New Roman"/>
          <w:i/>
          <w:iCs/>
          <w:sz w:val="22"/>
          <w:szCs w:val="22"/>
        </w:rPr>
        <w:t xml:space="preserve"> </w:t>
      </w:r>
    </w:p>
    <w:p w14:paraId="4DD035D4" w14:textId="77777777" w:rsidR="00F735C1" w:rsidRPr="001120C1" w:rsidRDefault="00F735C1" w:rsidP="00F735C1">
      <w:pPr>
        <w:jc w:val="both"/>
        <w:rPr>
          <w:sz w:val="22"/>
        </w:rPr>
      </w:pPr>
    </w:p>
    <w:p w14:paraId="7A25DDC6" w14:textId="66148923" w:rsidR="00F735C1" w:rsidRPr="001120C1" w:rsidRDefault="00F735C1" w:rsidP="003A6593">
      <w:pPr>
        <w:pStyle w:val="ListParagraph"/>
        <w:numPr>
          <w:ilvl w:val="0"/>
          <w:numId w:val="28"/>
        </w:numPr>
        <w:tabs>
          <w:tab w:val="clear" w:pos="227"/>
          <w:tab w:val="clear" w:pos="454"/>
          <w:tab w:val="clear" w:pos="680"/>
          <w:tab w:val="left" w:pos="360"/>
        </w:tabs>
        <w:ind w:left="360"/>
        <w:jc w:val="both"/>
        <w:rPr>
          <w:rFonts w:ascii="Times New Roman" w:hAnsi="Times New Roman" w:cs="Times New Roman"/>
          <w:sz w:val="22"/>
        </w:rPr>
      </w:pPr>
      <w:r w:rsidRPr="001120C1">
        <w:rPr>
          <w:rFonts w:ascii="Times New Roman" w:hAnsi="Times New Roman" w:cs="Times New Roman"/>
          <w:sz w:val="22"/>
        </w:rPr>
        <w:t xml:space="preserve">I draw attention to note </w:t>
      </w:r>
      <w:r w:rsidR="00665153" w:rsidRPr="001120C1">
        <w:rPr>
          <w:rFonts w:ascii="Times New Roman" w:hAnsi="Times New Roman" w:cs="Times New Roman"/>
          <w:sz w:val="22"/>
        </w:rPr>
        <w:t>2</w:t>
      </w:r>
      <w:r w:rsidR="00530440" w:rsidRPr="001120C1">
        <w:rPr>
          <w:rFonts w:ascii="Times New Roman" w:hAnsi="Times New Roman" w:cs="Times New Roman"/>
          <w:sz w:val="22"/>
        </w:rPr>
        <w:t xml:space="preserve"> to the interim financial information</w:t>
      </w:r>
      <w:r w:rsidRPr="001120C1">
        <w:rPr>
          <w:rFonts w:ascii="Times New Roman" w:hAnsi="Times New Roman" w:cs="Times New Roman"/>
          <w:sz w:val="22"/>
        </w:rPr>
        <w:t xml:space="preserve">, </w:t>
      </w:r>
      <w:r w:rsidR="00240CCB" w:rsidRPr="001120C1">
        <w:rPr>
          <w:rFonts w:ascii="Times New Roman" w:hAnsi="Times New Roman" w:cs="Times New Roman"/>
          <w:sz w:val="22"/>
        </w:rPr>
        <w:t>the Group acquired shares of certain company which were under common control of the same ultimate controlling shareholder</w:t>
      </w:r>
      <w:r w:rsidR="00240CCB" w:rsidRPr="001120C1">
        <w:rPr>
          <w:rFonts w:ascii="Times New Roman" w:hAnsi="Times New Roman" w:cstheme="minorBidi" w:hint="cs"/>
          <w:sz w:val="22"/>
          <w:cs/>
        </w:rPr>
        <w:t xml:space="preserve"> </w:t>
      </w:r>
      <w:r w:rsidR="00240CCB" w:rsidRPr="001120C1">
        <w:rPr>
          <w:rFonts w:ascii="Times New Roman" w:hAnsi="Times New Roman" w:cstheme="minorBidi"/>
          <w:sz w:val="22"/>
        </w:rPr>
        <w:t>during 2023</w:t>
      </w:r>
      <w:r w:rsidR="00240CCB" w:rsidRPr="001120C1">
        <w:rPr>
          <w:rFonts w:ascii="Times New Roman" w:hAnsi="Times New Roman" w:cs="Times New Roman"/>
          <w:sz w:val="22"/>
        </w:rPr>
        <w:t>. The Group prepared the consolidated financial statements by including the company under common control to reflects the economic substances of the company within the Group as one economic unit before 1 January 2023, although the legal form of the relationship between the Group and the subsidiary was not effective until after that date.</w:t>
      </w:r>
    </w:p>
    <w:p w14:paraId="1873A977" w14:textId="77777777" w:rsidR="003A6593" w:rsidRPr="001120C1" w:rsidRDefault="003A6593" w:rsidP="003A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CDE7809" w14:textId="599ABF5C" w:rsidR="00F735C1" w:rsidRPr="001120C1" w:rsidRDefault="00665153" w:rsidP="0057464F">
      <w:pPr>
        <w:pStyle w:val="ListParagraph"/>
        <w:numPr>
          <w:ilvl w:val="0"/>
          <w:numId w:val="28"/>
        </w:numPr>
        <w:tabs>
          <w:tab w:val="clear" w:pos="227"/>
          <w:tab w:val="clear" w:pos="454"/>
          <w:tab w:val="clear" w:pos="680"/>
          <w:tab w:val="left" w:pos="360"/>
        </w:tabs>
        <w:spacing w:after="120"/>
        <w:ind w:left="360"/>
        <w:jc w:val="both"/>
        <w:rPr>
          <w:rFonts w:ascii="Times New Roman" w:hAnsi="Times New Roman" w:cs="Times New Roman"/>
          <w:sz w:val="22"/>
        </w:rPr>
      </w:pPr>
      <w:r w:rsidRPr="001120C1">
        <w:rPr>
          <w:rFonts w:ascii="Times New Roman" w:hAnsi="Times New Roman" w:cs="Times New Roman"/>
          <w:sz w:val="22"/>
        </w:rPr>
        <w:t xml:space="preserve">The </w:t>
      </w:r>
      <w:proofErr w:type="spellStart"/>
      <w:r w:rsidRPr="001120C1">
        <w:rPr>
          <w:rFonts w:ascii="Times New Roman" w:hAnsi="Times New Roman" w:cs="Times New Roman"/>
          <w:sz w:val="22"/>
        </w:rPr>
        <w:t>finalisation</w:t>
      </w:r>
      <w:proofErr w:type="spellEnd"/>
      <w:r w:rsidRPr="001120C1">
        <w:rPr>
          <w:rFonts w:ascii="Times New Roman" w:hAnsi="Times New Roman" w:cs="Times New Roman"/>
          <w:sz w:val="22"/>
        </w:rPr>
        <w:t xml:space="preserve"> of the reassessment of assets and liabilities from business acquisition which the Group’s acquired in May 2023 was completed in</w:t>
      </w:r>
      <w:r w:rsidR="008C013E" w:rsidRPr="001120C1">
        <w:rPr>
          <w:rFonts w:ascii="Times New Roman" w:hAnsi="Times New Roman" w:cstheme="minorBidi" w:hint="cs"/>
          <w:sz w:val="22"/>
          <w:cs/>
        </w:rPr>
        <w:t xml:space="preserve"> </w:t>
      </w:r>
      <w:r w:rsidR="008C013E" w:rsidRPr="001120C1">
        <w:rPr>
          <w:rFonts w:ascii="Times New Roman" w:hAnsi="Times New Roman" w:cstheme="minorBidi"/>
          <w:sz w:val="22"/>
        </w:rPr>
        <w:t xml:space="preserve">March </w:t>
      </w:r>
      <w:r w:rsidRPr="001120C1">
        <w:rPr>
          <w:rFonts w:ascii="Times New Roman" w:hAnsi="Times New Roman" w:cs="Times New Roman"/>
          <w:sz w:val="22"/>
        </w:rPr>
        <w:t>2024. The consolidated statements of financial position as at 31 December 2023</w:t>
      </w:r>
      <w:r w:rsidR="00222D1F" w:rsidRPr="001120C1">
        <w:rPr>
          <w:rFonts w:ascii="Times New Roman" w:hAnsi="Times New Roman" w:cs="Times New Roman"/>
          <w:sz w:val="22"/>
        </w:rPr>
        <w:t>; the consolidated statements of comprehensive income for the three-month and six-month periods ended 30 June 202</w:t>
      </w:r>
      <w:r w:rsidR="00EF435E" w:rsidRPr="001120C1">
        <w:rPr>
          <w:rFonts w:ascii="Times New Roman" w:hAnsi="Times New Roman" w:cs="Times New Roman"/>
          <w:sz w:val="22"/>
        </w:rPr>
        <w:t>3</w:t>
      </w:r>
      <w:r w:rsidR="00222D1F" w:rsidRPr="001120C1">
        <w:rPr>
          <w:rFonts w:ascii="Times New Roman" w:hAnsi="Times New Roman" w:cs="Times New Roman"/>
          <w:sz w:val="22"/>
        </w:rPr>
        <w:t>; the consolidated statements of changes in equity and cash flows for the six-month period ended 30 June 202</w:t>
      </w:r>
      <w:r w:rsidR="00EF435E" w:rsidRPr="001120C1">
        <w:rPr>
          <w:rFonts w:ascii="Times New Roman" w:hAnsi="Times New Roman" w:cs="Times New Roman"/>
          <w:sz w:val="22"/>
        </w:rPr>
        <w:t>3</w:t>
      </w:r>
      <w:r w:rsidR="005C2E85" w:rsidRPr="001120C1">
        <w:rPr>
          <w:rFonts w:ascii="Times New Roman" w:hAnsi="Times New Roman" w:cs="Times New Roman"/>
          <w:sz w:val="22"/>
        </w:rPr>
        <w:t xml:space="preserve"> </w:t>
      </w:r>
      <w:r w:rsidRPr="001120C1">
        <w:rPr>
          <w:rFonts w:ascii="Times New Roman" w:hAnsi="Times New Roman" w:cs="Times New Roman"/>
          <w:sz w:val="22"/>
        </w:rPr>
        <w:t>which are included as comparative information, have been adjusted as described in note 2 to the interim financial information.</w:t>
      </w:r>
    </w:p>
    <w:p w14:paraId="4A8CFF1C" w14:textId="77777777" w:rsidR="00751D2B" w:rsidRPr="001120C1" w:rsidRDefault="00751D2B" w:rsidP="00751D2B">
      <w:pPr>
        <w:pStyle w:val="ListParagraph"/>
        <w:autoSpaceDE w:val="0"/>
        <w:autoSpaceDN w:val="0"/>
        <w:adjustRightInd w:val="0"/>
        <w:jc w:val="both"/>
        <w:rPr>
          <w:rFonts w:ascii="Times New Roman" w:hAnsi="Times New Roman" w:cs="Times New Roman"/>
          <w:sz w:val="22"/>
        </w:rPr>
      </w:pPr>
    </w:p>
    <w:p w14:paraId="47ADD73D" w14:textId="0C1A6FB2" w:rsidR="00F735C1" w:rsidRPr="001120C1" w:rsidRDefault="00F735C1" w:rsidP="00F735C1">
      <w:pPr>
        <w:jc w:val="both"/>
        <w:rPr>
          <w:rFonts w:ascii="Times New Roman" w:hAnsi="Times New Roman" w:cs="Times New Roman"/>
          <w:sz w:val="22"/>
          <w:szCs w:val="22"/>
        </w:rPr>
      </w:pPr>
      <w:r w:rsidRPr="001120C1">
        <w:rPr>
          <w:rFonts w:ascii="Times New Roman" w:hAnsi="Times New Roman" w:cs="Times New Roman"/>
          <w:sz w:val="22"/>
          <w:szCs w:val="22"/>
        </w:rPr>
        <w:t xml:space="preserve">My </w:t>
      </w:r>
      <w:r w:rsidR="007B2161" w:rsidRPr="001120C1">
        <w:rPr>
          <w:rFonts w:ascii="Times New Roman" w:hAnsi="Times New Roman" w:cs="Times New Roman"/>
          <w:sz w:val="22"/>
          <w:szCs w:val="22"/>
        </w:rPr>
        <w:t xml:space="preserve">conclusion </w:t>
      </w:r>
      <w:r w:rsidRPr="001120C1">
        <w:rPr>
          <w:rFonts w:ascii="Times New Roman" w:hAnsi="Times New Roman" w:cs="Times New Roman"/>
          <w:sz w:val="22"/>
          <w:szCs w:val="22"/>
        </w:rPr>
        <w:t>is not modified in respect of th</w:t>
      </w:r>
      <w:r w:rsidR="00DD3922" w:rsidRPr="001120C1">
        <w:rPr>
          <w:rFonts w:ascii="Times New Roman" w:hAnsi="Times New Roman" w:cs="Times New Roman"/>
          <w:sz w:val="22"/>
          <w:szCs w:val="22"/>
        </w:rPr>
        <w:t>ese</w:t>
      </w:r>
      <w:r w:rsidRPr="001120C1">
        <w:rPr>
          <w:rFonts w:ascii="Times New Roman" w:hAnsi="Times New Roman" w:cs="Times New Roman"/>
          <w:sz w:val="22"/>
          <w:szCs w:val="22"/>
        </w:rPr>
        <w:t xml:space="preserve"> matter</w:t>
      </w:r>
      <w:r w:rsidR="00DD3922" w:rsidRPr="001120C1">
        <w:rPr>
          <w:rFonts w:ascii="Times New Roman" w:hAnsi="Times New Roman" w:cs="Times New Roman"/>
          <w:sz w:val="22"/>
          <w:szCs w:val="22"/>
        </w:rPr>
        <w:t>s</w:t>
      </w:r>
      <w:r w:rsidRPr="001120C1">
        <w:rPr>
          <w:rFonts w:ascii="Times New Roman" w:hAnsi="Times New Roman" w:cs="Times New Roman"/>
          <w:sz w:val="22"/>
          <w:szCs w:val="22"/>
        </w:rPr>
        <w:t>.</w:t>
      </w:r>
    </w:p>
    <w:p w14:paraId="77E0BA49" w14:textId="035787F9" w:rsidR="00F735C1" w:rsidRPr="001120C1" w:rsidRDefault="00F735C1"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007FBE6" w14:textId="77777777" w:rsidR="00F735C1" w:rsidRPr="001120C1" w:rsidRDefault="00F735C1"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94B9272" w14:textId="77777777" w:rsidR="0021186A" w:rsidRPr="001120C1" w:rsidRDefault="0021186A" w:rsidP="00A1265C">
      <w:pPr>
        <w:pStyle w:val="E3"/>
        <w:spacing w:line="240" w:lineRule="atLeast"/>
        <w:ind w:left="0" w:right="0"/>
        <w:jc w:val="both"/>
        <w:rPr>
          <w:cs/>
          <w:lang w:val="en-US"/>
        </w:rPr>
      </w:pPr>
    </w:p>
    <w:p w14:paraId="0AEC3C4E" w14:textId="5D3EE79F" w:rsidR="00A1265C" w:rsidRPr="001120C1" w:rsidRDefault="00A1265C" w:rsidP="00A1265C">
      <w:pPr>
        <w:pStyle w:val="E3"/>
        <w:spacing w:line="240" w:lineRule="atLeast"/>
        <w:ind w:left="0" w:right="0"/>
        <w:jc w:val="both"/>
        <w:rPr>
          <w:rFonts w:cstheme="minorBidi"/>
          <w:lang w:val="en-US"/>
        </w:rPr>
      </w:pPr>
    </w:p>
    <w:p w14:paraId="5148B945" w14:textId="77777777" w:rsidR="002660DE" w:rsidRPr="001120C1" w:rsidRDefault="002660DE" w:rsidP="00A1265C">
      <w:pPr>
        <w:pStyle w:val="E3"/>
        <w:spacing w:line="240" w:lineRule="atLeast"/>
        <w:ind w:left="0" w:right="0"/>
        <w:jc w:val="both"/>
        <w:rPr>
          <w:rFonts w:cstheme="minorBidi"/>
          <w:lang w:val="en-US"/>
        </w:rPr>
      </w:pPr>
    </w:p>
    <w:p w14:paraId="5008812D" w14:textId="77777777" w:rsidR="00A1265C" w:rsidRPr="001120C1" w:rsidRDefault="00A1265C" w:rsidP="00A1265C">
      <w:pPr>
        <w:pStyle w:val="E3"/>
        <w:spacing w:line="240" w:lineRule="atLeast"/>
        <w:ind w:left="0" w:right="0"/>
        <w:jc w:val="both"/>
        <w:rPr>
          <w:lang w:val="en-US"/>
        </w:rPr>
      </w:pPr>
    </w:p>
    <w:p w14:paraId="3705A01A" w14:textId="77777777" w:rsidR="00A1265C" w:rsidRPr="001120C1" w:rsidRDefault="00A1265C" w:rsidP="00A1265C">
      <w:pPr>
        <w:pStyle w:val="E3"/>
        <w:spacing w:line="240" w:lineRule="atLeast"/>
        <w:ind w:left="0" w:right="0"/>
        <w:jc w:val="both"/>
        <w:rPr>
          <w:lang w:val="en-US"/>
        </w:rPr>
      </w:pPr>
    </w:p>
    <w:p w14:paraId="2F5271B0" w14:textId="71507782" w:rsidR="00A1265C" w:rsidRPr="001120C1" w:rsidRDefault="00A1265C" w:rsidP="00A1265C">
      <w:pPr>
        <w:pStyle w:val="E3"/>
        <w:spacing w:line="240" w:lineRule="atLeast"/>
        <w:ind w:left="0" w:right="0"/>
        <w:jc w:val="both"/>
        <w:rPr>
          <w:lang w:val="en-US"/>
        </w:rPr>
      </w:pPr>
      <w:r w:rsidRPr="001120C1">
        <w:rPr>
          <w:lang w:val="en-US"/>
        </w:rPr>
        <w:t>(Kanokorn Phooriphanyawanit)</w:t>
      </w:r>
    </w:p>
    <w:p w14:paraId="08E04030" w14:textId="77777777"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120C1">
        <w:rPr>
          <w:rFonts w:ascii="Times New Roman" w:hAnsi="Times New Roman" w:cs="Times New Roman"/>
          <w:sz w:val="22"/>
          <w:szCs w:val="22"/>
        </w:rPr>
        <w:t>Certified Public Accountant</w:t>
      </w:r>
    </w:p>
    <w:p w14:paraId="1E0B1D59" w14:textId="77777777"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1120C1">
        <w:rPr>
          <w:rFonts w:ascii="Times New Roman" w:hAnsi="Times New Roman" w:cs="Times New Roman"/>
          <w:sz w:val="22"/>
          <w:szCs w:val="22"/>
        </w:rPr>
        <w:t>Registration No</w:t>
      </w:r>
      <w:r w:rsidRPr="001120C1">
        <w:rPr>
          <w:rFonts w:ascii="Times New Roman" w:hAnsi="Times New Roman" w:cs="Times New Roman"/>
          <w:sz w:val="22"/>
          <w:szCs w:val="22"/>
          <w:cs/>
        </w:rPr>
        <w:t>.</w:t>
      </w:r>
      <w:r w:rsidRPr="001120C1">
        <w:rPr>
          <w:rFonts w:ascii="Times New Roman" w:hAnsi="Times New Roman" w:cs="Times New Roman"/>
          <w:sz w:val="22"/>
          <w:szCs w:val="22"/>
        </w:rPr>
        <w:t xml:space="preserve"> 10512</w:t>
      </w:r>
    </w:p>
    <w:p w14:paraId="2B71A3BE" w14:textId="77777777"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A383A5" w14:textId="77777777"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120C1">
        <w:rPr>
          <w:rFonts w:ascii="Times New Roman" w:hAnsi="Times New Roman" w:cs="Times New Roman"/>
          <w:sz w:val="22"/>
          <w:szCs w:val="22"/>
        </w:rPr>
        <w:t xml:space="preserve">KPMG </w:t>
      </w:r>
      <w:proofErr w:type="spellStart"/>
      <w:r w:rsidRPr="001120C1">
        <w:rPr>
          <w:rFonts w:ascii="Times New Roman" w:hAnsi="Times New Roman" w:cs="Times New Roman"/>
          <w:sz w:val="22"/>
          <w:szCs w:val="22"/>
        </w:rPr>
        <w:t>Phoomchai</w:t>
      </w:r>
      <w:proofErr w:type="spellEnd"/>
      <w:r w:rsidRPr="001120C1">
        <w:rPr>
          <w:rFonts w:ascii="Times New Roman" w:hAnsi="Times New Roman" w:cs="Times New Roman"/>
          <w:sz w:val="22"/>
          <w:szCs w:val="22"/>
        </w:rPr>
        <w:t xml:space="preserve"> Audit Ltd.</w:t>
      </w:r>
    </w:p>
    <w:p w14:paraId="38FE1FB1" w14:textId="77777777"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1120C1">
            <w:rPr>
              <w:rFonts w:ascii="Times New Roman" w:hAnsi="Times New Roman" w:cs="Times New Roman"/>
              <w:sz w:val="22"/>
              <w:szCs w:val="22"/>
            </w:rPr>
            <w:t>Bangkok</w:t>
          </w:r>
        </w:smartTag>
      </w:smartTag>
    </w:p>
    <w:p w14:paraId="08129F79" w14:textId="3465A1CB" w:rsidR="00A1265C" w:rsidRDefault="00222D1F" w:rsidP="00A1265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1120C1">
        <w:rPr>
          <w:rFonts w:cs="Times New Roman"/>
        </w:rPr>
        <w:t>14</w:t>
      </w:r>
      <w:r w:rsidR="00E51CEB" w:rsidRPr="001120C1">
        <w:rPr>
          <w:rFonts w:cs="Times New Roman"/>
        </w:rPr>
        <w:t xml:space="preserve"> </w:t>
      </w:r>
      <w:r w:rsidR="00ED3210" w:rsidRPr="001120C1">
        <w:rPr>
          <w:rFonts w:cs="Times New Roman"/>
        </w:rPr>
        <w:t>August</w:t>
      </w:r>
      <w:r w:rsidR="00BF2FFC" w:rsidRPr="001120C1">
        <w:rPr>
          <w:rFonts w:cs="Times New Roman"/>
        </w:rPr>
        <w:t xml:space="preserve"> 2024</w:t>
      </w:r>
    </w:p>
    <w:p w14:paraId="1F07E073" w14:textId="536B9AA1" w:rsidR="00CC17BF" w:rsidRPr="00B370EB" w:rsidRDefault="00CC17BF" w:rsidP="00BF2F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sectPr w:rsidR="00CC17BF" w:rsidRPr="00B370EB" w:rsidSect="00684B45">
      <w:headerReference w:type="default" r:id="rId16"/>
      <w:footerReference w:type="default" r:id="rId17"/>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C5A2" w14:textId="77777777" w:rsidR="00B5202A" w:rsidRDefault="00B5202A">
      <w:r>
        <w:separator/>
      </w:r>
    </w:p>
  </w:endnote>
  <w:endnote w:type="continuationSeparator" w:id="0">
    <w:p w14:paraId="77415D78" w14:textId="77777777" w:rsidR="00B5202A" w:rsidRDefault="00B5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76C452E6"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D50E11">
      <w:rPr>
        <w:rFonts w:ascii="Times New Roman" w:hAnsi="Times New Roman"/>
        <w:i/>
        <w:iCs/>
        <w:noProof/>
        <w:snapToGrid w:val="0"/>
        <w:sz w:val="22"/>
        <w:szCs w:val="22"/>
      </w:rPr>
      <w:t>FS-JSPe1-6m24-AUDITOR v7.docx</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6305890E" w14:textId="6DA3BACF" w:rsidR="00ED7AE0" w:rsidRPr="00895D0C" w:rsidRDefault="00ED7AE0" w:rsidP="00895D0C">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EF420" w14:textId="77777777" w:rsidR="00B5202A" w:rsidRDefault="00B5202A">
      <w:r>
        <w:separator/>
      </w:r>
    </w:p>
  </w:footnote>
  <w:footnote w:type="continuationSeparator" w:id="0">
    <w:p w14:paraId="5999D19C" w14:textId="77777777" w:rsidR="00B5202A" w:rsidRDefault="00B52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A0EAD" w14:textId="77777777" w:rsidR="00BE5320" w:rsidRPr="00BE5320" w:rsidRDefault="00BE5320" w:rsidP="00BE5320">
    <w:pPr>
      <w:pStyle w:val="Header"/>
      <w:rPr>
        <w:rFonts w:ascii="Times New Roman" w:hAnsi="Times New Roman" w:cs="Times New Roman"/>
        <w:i/>
        <w:iCs/>
        <w:sz w:val="28"/>
        <w:szCs w:val="28"/>
      </w:rPr>
    </w:pPr>
  </w:p>
  <w:p w14:paraId="4561D498" w14:textId="77777777" w:rsidR="00BE5320" w:rsidRPr="00BE5320" w:rsidRDefault="00BE5320" w:rsidP="00BE5320">
    <w:pPr>
      <w:pStyle w:val="Header"/>
      <w:rPr>
        <w:rFonts w:ascii="Times New Roman" w:hAnsi="Times New Roman" w:cs="Times New Roman"/>
        <w:i/>
        <w:iCs/>
        <w:sz w:val="28"/>
        <w:szCs w:val="28"/>
      </w:rPr>
    </w:pPr>
  </w:p>
  <w:p w14:paraId="5525AB93" w14:textId="77777777" w:rsidR="00BE5320" w:rsidRPr="00BE5320" w:rsidRDefault="00BE5320" w:rsidP="00BE5320">
    <w:pPr>
      <w:pStyle w:val="Header"/>
      <w:rPr>
        <w:rFonts w:ascii="Times New Roman" w:hAnsi="Times New Roman" w:cs="Times New Roman"/>
        <w:i/>
        <w:iCs/>
        <w:sz w:val="28"/>
        <w:szCs w:val="28"/>
      </w:rPr>
    </w:pPr>
  </w:p>
  <w:p w14:paraId="213416DF" w14:textId="77777777" w:rsidR="00BE5320" w:rsidRPr="00BE5320" w:rsidRDefault="00BE5320" w:rsidP="00BE5320">
    <w:pPr>
      <w:pStyle w:val="Header"/>
      <w:rPr>
        <w:rFonts w:ascii="Times New Roman" w:hAnsi="Times New Roman" w:cs="Times New Roman"/>
        <w:i/>
        <w:iCs/>
        <w:sz w:val="28"/>
        <w:szCs w:val="28"/>
      </w:rPr>
    </w:pPr>
  </w:p>
  <w:p w14:paraId="665E3523" w14:textId="77777777" w:rsidR="00BE5320" w:rsidRPr="00BE5320" w:rsidRDefault="00BE5320" w:rsidP="00BE5320">
    <w:pPr>
      <w:pStyle w:val="Header"/>
      <w:rPr>
        <w:rFonts w:ascii="Times New Roman" w:hAnsi="Times New Roman" w:cs="Times New Roman"/>
        <w:i/>
        <w:iCs/>
        <w:sz w:val="28"/>
        <w:szCs w:val="28"/>
      </w:rPr>
    </w:pPr>
  </w:p>
  <w:p w14:paraId="47296E89" w14:textId="77777777" w:rsidR="00BE5320" w:rsidRPr="00BE5320" w:rsidRDefault="00BE5320" w:rsidP="00BE5320">
    <w:pPr>
      <w:pStyle w:val="Header"/>
      <w:rPr>
        <w:rFonts w:ascii="Times New Roman" w:hAnsi="Times New Roman" w:cs="Times New Roman"/>
        <w:i/>
        <w:iCs/>
        <w:sz w:val="28"/>
        <w:szCs w:val="28"/>
      </w:rPr>
    </w:pPr>
  </w:p>
  <w:p w14:paraId="1B824A0D" w14:textId="77777777" w:rsidR="00BE5320" w:rsidRPr="00BE5320" w:rsidRDefault="00BE5320" w:rsidP="00BE5320">
    <w:pPr>
      <w:pStyle w:val="Header"/>
      <w:rPr>
        <w:rFonts w:ascii="Times New Roman" w:hAnsi="Times New Roman" w:cs="Times New Roman"/>
        <w:i/>
        <w:iCs/>
        <w:sz w:val="28"/>
        <w:szCs w:val="28"/>
      </w:rPr>
    </w:pPr>
  </w:p>
  <w:p w14:paraId="705F84C0" w14:textId="77777777" w:rsidR="00BE5320" w:rsidRPr="00BE5320" w:rsidRDefault="00BE5320" w:rsidP="00BE5320">
    <w:pPr>
      <w:pStyle w:val="Header"/>
      <w:rPr>
        <w:rFonts w:ascii="Times New Roman" w:hAnsi="Times New Roman" w:cs="Times New Roman"/>
        <w:i/>
        <w:iCs/>
        <w:sz w:val="28"/>
        <w:szCs w:val="28"/>
      </w:rPr>
    </w:pPr>
  </w:p>
  <w:p w14:paraId="1B74A427" w14:textId="77777777" w:rsidR="00BE5320" w:rsidRPr="00BE5320" w:rsidRDefault="00BE5320" w:rsidP="00BE5320">
    <w:pPr>
      <w:pStyle w:val="Header"/>
      <w:rPr>
        <w:rFonts w:ascii="Times New Roman" w:hAnsi="Times New Roman" w:cs="Times New Roman"/>
        <w:i/>
        <w:iCs/>
        <w:sz w:val="28"/>
        <w:szCs w:val="28"/>
      </w:rPr>
    </w:pPr>
  </w:p>
  <w:p w14:paraId="64CA1CF2" w14:textId="77777777" w:rsidR="00BE5320" w:rsidRPr="00BE5320" w:rsidRDefault="00BE5320" w:rsidP="00BE5320">
    <w:pPr>
      <w:pStyle w:val="Header"/>
      <w:rPr>
        <w:rFonts w:ascii="Times New Roman" w:hAnsi="Times New Roman" w:cs="Times New Roman"/>
        <w:i/>
        <w:iCs/>
        <w:sz w:val="28"/>
        <w:szCs w:val="28"/>
      </w:rPr>
    </w:pPr>
  </w:p>
  <w:p w14:paraId="38C55345" w14:textId="77777777" w:rsidR="00BE5320" w:rsidRPr="00BE5320" w:rsidRDefault="00BE5320" w:rsidP="00BE5320">
    <w:pPr>
      <w:pStyle w:val="Header"/>
      <w:rPr>
        <w:rFonts w:ascii="Times New Roman" w:hAnsi="Times New Roman" w:cs="Times New Roman"/>
        <w:i/>
        <w:iCs/>
        <w:sz w:val="28"/>
        <w:szCs w:val="28"/>
      </w:rPr>
    </w:pPr>
  </w:p>
  <w:p w14:paraId="0518525D" w14:textId="77777777" w:rsidR="00BE5320" w:rsidRPr="00BE5320" w:rsidRDefault="00BE5320" w:rsidP="00BE5320">
    <w:pPr>
      <w:pStyle w:val="Header"/>
      <w:rPr>
        <w:rFonts w:ascii="Times New Roman" w:hAnsi="Times New Roman" w:cs="Times New Roman"/>
        <w:i/>
        <w:iCs/>
        <w:sz w:val="28"/>
        <w:szCs w:val="28"/>
      </w:rPr>
    </w:pPr>
  </w:p>
  <w:p w14:paraId="111C7A87" w14:textId="6FB82F61" w:rsidR="00BE5320" w:rsidRDefault="00BE5320" w:rsidP="00BE5320">
    <w:pPr>
      <w:pStyle w:val="Header"/>
      <w:rPr>
        <w:rFonts w:ascii="Times New Roman" w:hAnsi="Times New Roman" w:cs="Times New Roman"/>
        <w:i/>
        <w:iCs/>
        <w:sz w:val="28"/>
        <w:szCs w:val="28"/>
      </w:rPr>
    </w:pPr>
  </w:p>
  <w:p w14:paraId="07FE8956" w14:textId="77777777" w:rsidR="00075D3A" w:rsidRPr="00BE5320" w:rsidRDefault="00075D3A" w:rsidP="00BE5320">
    <w:pPr>
      <w:pStyle w:val="Header"/>
      <w:rPr>
        <w:rFonts w:ascii="Times New Roman" w:hAnsi="Times New Roman" w:cs="Times New Roman"/>
        <w:i/>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17FCC" w14:textId="77777777" w:rsidR="00BE5320" w:rsidRPr="00BE5320" w:rsidRDefault="00BE5320" w:rsidP="00BE5320">
    <w:pPr>
      <w:pStyle w:val="Header"/>
      <w:rPr>
        <w:rFonts w:ascii="Times New Roman" w:hAnsi="Times New Roman" w:cs="Times New Roman"/>
        <w:i/>
        <w:iCs/>
        <w:sz w:val="28"/>
        <w:szCs w:val="28"/>
      </w:rPr>
    </w:pPr>
  </w:p>
  <w:p w14:paraId="5EC08F9F" w14:textId="77777777" w:rsidR="00BE5320" w:rsidRPr="00BE5320" w:rsidRDefault="00BE5320" w:rsidP="00BE5320">
    <w:pPr>
      <w:pStyle w:val="Header"/>
      <w:rPr>
        <w:rFonts w:ascii="Times New Roman" w:hAnsi="Times New Roman" w:cs="Times New Roman"/>
        <w:i/>
        <w:iCs/>
        <w:sz w:val="28"/>
        <w:szCs w:val="28"/>
      </w:rPr>
    </w:pPr>
  </w:p>
  <w:p w14:paraId="1C52B0CA" w14:textId="77777777" w:rsidR="00BE5320" w:rsidRPr="00BE5320" w:rsidRDefault="00BE5320" w:rsidP="00BE5320">
    <w:pPr>
      <w:pStyle w:val="Header"/>
      <w:rPr>
        <w:rFonts w:ascii="Times New Roman" w:hAnsi="Times New Roman" w:cs="Times New Roman"/>
        <w:i/>
        <w:iCs/>
        <w:sz w:val="28"/>
        <w:szCs w:val="28"/>
      </w:rPr>
    </w:pPr>
  </w:p>
  <w:p w14:paraId="2B54E9AF" w14:textId="77777777" w:rsidR="00BE5320" w:rsidRPr="00BE5320" w:rsidRDefault="00BE5320" w:rsidP="00BE5320">
    <w:pPr>
      <w:pStyle w:val="Header"/>
      <w:rPr>
        <w:rFonts w:ascii="Times New Roman" w:hAnsi="Times New Roman" w:cs="Times New Roman"/>
        <w:i/>
        <w:iCs/>
        <w:sz w:val="28"/>
        <w:szCs w:val="28"/>
      </w:rPr>
    </w:pPr>
  </w:p>
  <w:p w14:paraId="7395B02B" w14:textId="77777777" w:rsidR="00BE5320" w:rsidRPr="00BE5320" w:rsidRDefault="00BE5320" w:rsidP="00BE5320">
    <w:pPr>
      <w:pStyle w:val="Header"/>
      <w:rPr>
        <w:rFonts w:ascii="Times New Roman" w:hAnsi="Times New Roman" w:cs="Times New Roman"/>
        <w:i/>
        <w:iCs/>
        <w:sz w:val="28"/>
        <w:szCs w:val="28"/>
      </w:rPr>
    </w:pPr>
  </w:p>
  <w:p w14:paraId="50945A68" w14:textId="77777777" w:rsidR="00BE5320" w:rsidRPr="00BE5320" w:rsidRDefault="00BE5320" w:rsidP="00BE5320">
    <w:pPr>
      <w:pStyle w:val="Header"/>
      <w:rPr>
        <w:rFonts w:ascii="Times New Roman" w:hAnsi="Times New Roman" w:cs="Times New Roman"/>
        <w:i/>
        <w:iCs/>
        <w:sz w:val="28"/>
        <w:szCs w:val="28"/>
      </w:rPr>
    </w:pPr>
  </w:p>
  <w:p w14:paraId="665D1A20" w14:textId="77777777" w:rsidR="00BE5320" w:rsidRPr="00BE5320" w:rsidRDefault="00BE5320" w:rsidP="00BE5320">
    <w:pPr>
      <w:pStyle w:val="Header"/>
      <w:rPr>
        <w:rFonts w:ascii="Times New Roman" w:hAnsi="Times New Roman" w:cs="Times New Roman"/>
        <w:i/>
        <w:iCs/>
        <w:sz w:val="28"/>
        <w:szCs w:val="28"/>
      </w:rPr>
    </w:pPr>
  </w:p>
  <w:p w14:paraId="1CC02F5E" w14:textId="77777777" w:rsidR="00BE5320" w:rsidRPr="00BE5320" w:rsidRDefault="00BE5320" w:rsidP="00BE5320">
    <w:pPr>
      <w:pStyle w:val="Header"/>
      <w:rPr>
        <w:rFonts w:ascii="Times New Roman" w:hAnsi="Times New Roman" w:cs="Times New Roman"/>
        <w:i/>
        <w:iCs/>
        <w:sz w:val="28"/>
        <w:szCs w:val="28"/>
      </w:rPr>
    </w:pPr>
  </w:p>
  <w:p w14:paraId="13E5F8A6" w14:textId="77777777" w:rsidR="00BE5320" w:rsidRPr="00BE5320" w:rsidRDefault="00BE5320" w:rsidP="00BE5320">
    <w:pPr>
      <w:pStyle w:val="Header"/>
      <w:rPr>
        <w:rFonts w:ascii="Times New Roman" w:hAnsi="Times New Roman" w:cs="Times New Roman"/>
        <w:i/>
        <w:iCs/>
        <w:sz w:val="28"/>
        <w:szCs w:val="28"/>
      </w:rPr>
    </w:pPr>
  </w:p>
  <w:p w14:paraId="7880C76D" w14:textId="77777777" w:rsidR="00BE5320" w:rsidRPr="00BE5320" w:rsidRDefault="00BE5320" w:rsidP="00BE5320">
    <w:pPr>
      <w:pStyle w:val="Header"/>
      <w:rPr>
        <w:rFonts w:ascii="Times New Roman" w:hAnsi="Times New Roman" w:cs="Times New Roman"/>
        <w:i/>
        <w:iCs/>
        <w:sz w:val="28"/>
        <w:szCs w:val="28"/>
      </w:rPr>
    </w:pPr>
  </w:p>
  <w:p w14:paraId="7F6F999A" w14:textId="77777777" w:rsidR="00BE5320" w:rsidRPr="00BE5320" w:rsidRDefault="00BE5320" w:rsidP="00BE5320">
    <w:pPr>
      <w:pStyle w:val="Header"/>
      <w:rPr>
        <w:rFonts w:ascii="Times New Roman" w:hAnsi="Times New Roman" w:cs="Times New Roman"/>
        <w:i/>
        <w:iCs/>
        <w:sz w:val="28"/>
        <w:szCs w:val="28"/>
      </w:rPr>
    </w:pPr>
  </w:p>
  <w:p w14:paraId="7764B6A2" w14:textId="77777777" w:rsidR="00BE5320" w:rsidRPr="00BE5320" w:rsidRDefault="00BE5320" w:rsidP="00BE5320">
    <w:pPr>
      <w:pStyle w:val="Header"/>
      <w:rPr>
        <w:rFonts w:ascii="Times New Roman" w:hAnsi="Times New Roman" w:cs="Times New Roman"/>
        <w:i/>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BAE77" w14:textId="77777777" w:rsidR="00BE5320" w:rsidRPr="00BE5320" w:rsidRDefault="00BE5320" w:rsidP="00BE5320">
    <w:pPr>
      <w:pStyle w:val="Header"/>
      <w:rPr>
        <w:rFonts w:ascii="Times New Roman" w:hAnsi="Times New Roman" w:cs="Times New Roman"/>
        <w:i/>
        <w:iCs/>
        <w:sz w:val="28"/>
        <w:szCs w:val="28"/>
      </w:rPr>
    </w:pPr>
  </w:p>
  <w:p w14:paraId="0420F57C" w14:textId="77777777" w:rsidR="00BE5320" w:rsidRPr="00BE5320" w:rsidRDefault="00BE5320" w:rsidP="00BE5320">
    <w:pPr>
      <w:pStyle w:val="Header"/>
      <w:rPr>
        <w:rFonts w:ascii="Times New Roman" w:hAnsi="Times New Roman" w:cs="Times New Roman"/>
        <w:i/>
        <w:iCs/>
        <w:sz w:val="28"/>
        <w:szCs w:val="28"/>
      </w:rPr>
    </w:pPr>
  </w:p>
  <w:p w14:paraId="7F7638E3" w14:textId="77777777" w:rsidR="00BE5320" w:rsidRPr="00BE5320" w:rsidRDefault="00BE5320" w:rsidP="00BE5320">
    <w:pPr>
      <w:pStyle w:val="Header"/>
      <w:rPr>
        <w:rFonts w:ascii="Times New Roman" w:hAnsi="Times New Roman" w:cs="Times New Roman"/>
        <w:i/>
        <w:iCs/>
        <w:sz w:val="28"/>
        <w:szCs w:val="28"/>
      </w:rPr>
    </w:pPr>
  </w:p>
  <w:p w14:paraId="7571480F" w14:textId="77777777" w:rsidR="00BE5320" w:rsidRPr="00BE5320" w:rsidRDefault="00BE5320" w:rsidP="00BE5320">
    <w:pPr>
      <w:pStyle w:val="Header"/>
      <w:rPr>
        <w:rFonts w:ascii="Times New Roman" w:hAnsi="Times New Roman" w:cs="Times New Roman"/>
        <w:i/>
        <w:iCs/>
        <w:sz w:val="28"/>
        <w:szCs w:val="28"/>
      </w:rPr>
    </w:pPr>
  </w:p>
  <w:p w14:paraId="15E6615C" w14:textId="77777777" w:rsidR="00BE5320" w:rsidRPr="00BE5320" w:rsidRDefault="00BE5320" w:rsidP="00BE5320">
    <w:pPr>
      <w:pStyle w:val="Header"/>
      <w:rPr>
        <w:rFonts w:ascii="Times New Roman" w:hAnsi="Times New Roman" w:cs="Times New Roman"/>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BA727C"/>
    <w:multiLevelType w:val="hybridMultilevel"/>
    <w:tmpl w:val="920EC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659317">
    <w:abstractNumId w:val="6"/>
  </w:num>
  <w:num w:numId="2" w16cid:durableId="775750882">
    <w:abstractNumId w:val="5"/>
  </w:num>
  <w:num w:numId="3" w16cid:durableId="1390031485">
    <w:abstractNumId w:val="9"/>
  </w:num>
  <w:num w:numId="4" w16cid:durableId="716247591">
    <w:abstractNumId w:val="7"/>
  </w:num>
  <w:num w:numId="5" w16cid:durableId="1091656109">
    <w:abstractNumId w:val="8"/>
  </w:num>
  <w:num w:numId="6" w16cid:durableId="778528940">
    <w:abstractNumId w:val="3"/>
  </w:num>
  <w:num w:numId="7" w16cid:durableId="451166784">
    <w:abstractNumId w:val="2"/>
  </w:num>
  <w:num w:numId="8" w16cid:durableId="1693140812">
    <w:abstractNumId w:val="0"/>
  </w:num>
  <w:num w:numId="9" w16cid:durableId="1795250937">
    <w:abstractNumId w:val="1"/>
  </w:num>
  <w:num w:numId="10" w16cid:durableId="1672877573">
    <w:abstractNumId w:val="4"/>
  </w:num>
  <w:num w:numId="11" w16cid:durableId="133067017">
    <w:abstractNumId w:val="15"/>
  </w:num>
  <w:num w:numId="12" w16cid:durableId="65225921">
    <w:abstractNumId w:val="12"/>
  </w:num>
  <w:num w:numId="13" w16cid:durableId="1693721509">
    <w:abstractNumId w:val="23"/>
  </w:num>
  <w:num w:numId="14" w16cid:durableId="106701997">
    <w:abstractNumId w:val="14"/>
  </w:num>
  <w:num w:numId="15" w16cid:durableId="749619278">
    <w:abstractNumId w:val="17"/>
  </w:num>
  <w:num w:numId="16" w16cid:durableId="954141637">
    <w:abstractNumId w:val="11"/>
  </w:num>
  <w:num w:numId="17" w16cid:durableId="1534809403">
    <w:abstractNumId w:val="25"/>
  </w:num>
  <w:num w:numId="18" w16cid:durableId="492649009">
    <w:abstractNumId w:val="20"/>
  </w:num>
  <w:num w:numId="19" w16cid:durableId="938756993">
    <w:abstractNumId w:val="24"/>
  </w:num>
  <w:num w:numId="20" w16cid:durableId="2060664004">
    <w:abstractNumId w:val="16"/>
  </w:num>
  <w:num w:numId="21" w16cid:durableId="689455122">
    <w:abstractNumId w:val="26"/>
  </w:num>
  <w:num w:numId="22" w16cid:durableId="1120344596">
    <w:abstractNumId w:val="27"/>
  </w:num>
  <w:num w:numId="23" w16cid:durableId="1864132376">
    <w:abstractNumId w:val="18"/>
  </w:num>
  <w:num w:numId="24" w16cid:durableId="1491946943">
    <w:abstractNumId w:val="21"/>
  </w:num>
  <w:num w:numId="25" w16cid:durableId="1088118347">
    <w:abstractNumId w:val="19"/>
  </w:num>
  <w:num w:numId="26" w16cid:durableId="2123725841">
    <w:abstractNumId w:val="28"/>
  </w:num>
  <w:num w:numId="27" w16cid:durableId="1720545447">
    <w:abstractNumId w:val="10"/>
  </w:num>
  <w:num w:numId="28" w16cid:durableId="32653307">
    <w:abstractNumId w:val="13"/>
  </w:num>
  <w:num w:numId="29" w16cid:durableId="94223088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890"/>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D3A"/>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0729"/>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2990"/>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8BC"/>
    <w:rsid w:val="0010692A"/>
    <w:rsid w:val="00106AAB"/>
    <w:rsid w:val="00107832"/>
    <w:rsid w:val="001110DC"/>
    <w:rsid w:val="001111D6"/>
    <w:rsid w:val="0011165E"/>
    <w:rsid w:val="001120C1"/>
    <w:rsid w:val="00112CA3"/>
    <w:rsid w:val="00112E50"/>
    <w:rsid w:val="001134AF"/>
    <w:rsid w:val="001134E8"/>
    <w:rsid w:val="001135B8"/>
    <w:rsid w:val="00113AED"/>
    <w:rsid w:val="001179E8"/>
    <w:rsid w:val="00117E69"/>
    <w:rsid w:val="00120A8D"/>
    <w:rsid w:val="00120BE7"/>
    <w:rsid w:val="00121172"/>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DBA"/>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48"/>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28CD"/>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A6C"/>
    <w:rsid w:val="00201EB5"/>
    <w:rsid w:val="00201FCA"/>
    <w:rsid w:val="00202BDF"/>
    <w:rsid w:val="00203286"/>
    <w:rsid w:val="002039F1"/>
    <w:rsid w:val="00205C42"/>
    <w:rsid w:val="002060F9"/>
    <w:rsid w:val="00206130"/>
    <w:rsid w:val="002067E0"/>
    <w:rsid w:val="002068A8"/>
    <w:rsid w:val="00207704"/>
    <w:rsid w:val="00207E0A"/>
    <w:rsid w:val="00210488"/>
    <w:rsid w:val="002108FC"/>
    <w:rsid w:val="0021145D"/>
    <w:rsid w:val="0021186A"/>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2D1F"/>
    <w:rsid w:val="00224664"/>
    <w:rsid w:val="00224BAB"/>
    <w:rsid w:val="00225070"/>
    <w:rsid w:val="0022519F"/>
    <w:rsid w:val="0022584A"/>
    <w:rsid w:val="00226250"/>
    <w:rsid w:val="00227A52"/>
    <w:rsid w:val="00227D10"/>
    <w:rsid w:val="00227F16"/>
    <w:rsid w:val="00230AA5"/>
    <w:rsid w:val="00231152"/>
    <w:rsid w:val="00231B27"/>
    <w:rsid w:val="00231C7D"/>
    <w:rsid w:val="00234EC8"/>
    <w:rsid w:val="00235872"/>
    <w:rsid w:val="00235DB3"/>
    <w:rsid w:val="00235EA2"/>
    <w:rsid w:val="00236BD2"/>
    <w:rsid w:val="00237064"/>
    <w:rsid w:val="0024092A"/>
    <w:rsid w:val="00240CCB"/>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0DE"/>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BDC"/>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4519"/>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3D61"/>
    <w:rsid w:val="00324468"/>
    <w:rsid w:val="00324FE9"/>
    <w:rsid w:val="003250B7"/>
    <w:rsid w:val="0032699E"/>
    <w:rsid w:val="00326D96"/>
    <w:rsid w:val="00326E33"/>
    <w:rsid w:val="00326F5B"/>
    <w:rsid w:val="00327108"/>
    <w:rsid w:val="00327420"/>
    <w:rsid w:val="00327EF7"/>
    <w:rsid w:val="00330D1C"/>
    <w:rsid w:val="0033315C"/>
    <w:rsid w:val="003333F3"/>
    <w:rsid w:val="00334445"/>
    <w:rsid w:val="00334D14"/>
    <w:rsid w:val="0033547B"/>
    <w:rsid w:val="00335976"/>
    <w:rsid w:val="00336CD5"/>
    <w:rsid w:val="003374ED"/>
    <w:rsid w:val="00337DD5"/>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593"/>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259B"/>
    <w:rsid w:val="004833BF"/>
    <w:rsid w:val="0048389E"/>
    <w:rsid w:val="00483D8A"/>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571E"/>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440"/>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15E"/>
    <w:rsid w:val="00565BDD"/>
    <w:rsid w:val="00566DCB"/>
    <w:rsid w:val="00567276"/>
    <w:rsid w:val="005676F2"/>
    <w:rsid w:val="00567DBB"/>
    <w:rsid w:val="005705A8"/>
    <w:rsid w:val="00570ED9"/>
    <w:rsid w:val="005710A1"/>
    <w:rsid w:val="005710CF"/>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6AD0"/>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8A1"/>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2E85"/>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013"/>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221"/>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3A98"/>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479"/>
    <w:rsid w:val="006576FB"/>
    <w:rsid w:val="00657974"/>
    <w:rsid w:val="0066046D"/>
    <w:rsid w:val="006604FD"/>
    <w:rsid w:val="00660B2A"/>
    <w:rsid w:val="00660B2E"/>
    <w:rsid w:val="00660C2F"/>
    <w:rsid w:val="00660EB0"/>
    <w:rsid w:val="00660F43"/>
    <w:rsid w:val="0066117A"/>
    <w:rsid w:val="00661914"/>
    <w:rsid w:val="00661D87"/>
    <w:rsid w:val="006623B2"/>
    <w:rsid w:val="00662D8C"/>
    <w:rsid w:val="0066300C"/>
    <w:rsid w:val="006632E4"/>
    <w:rsid w:val="006634B4"/>
    <w:rsid w:val="006636DB"/>
    <w:rsid w:val="0066399C"/>
    <w:rsid w:val="00664556"/>
    <w:rsid w:val="006650A4"/>
    <w:rsid w:val="00665153"/>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5C0"/>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381"/>
    <w:rsid w:val="00702404"/>
    <w:rsid w:val="00702500"/>
    <w:rsid w:val="00702784"/>
    <w:rsid w:val="00702CEC"/>
    <w:rsid w:val="00702DAA"/>
    <w:rsid w:val="00703312"/>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1D2B"/>
    <w:rsid w:val="00752545"/>
    <w:rsid w:val="00752CF8"/>
    <w:rsid w:val="00753466"/>
    <w:rsid w:val="00755E3B"/>
    <w:rsid w:val="007566E1"/>
    <w:rsid w:val="00756C8A"/>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635A"/>
    <w:rsid w:val="00797456"/>
    <w:rsid w:val="0079795C"/>
    <w:rsid w:val="007979B6"/>
    <w:rsid w:val="00797A51"/>
    <w:rsid w:val="00797BC3"/>
    <w:rsid w:val="007A0577"/>
    <w:rsid w:val="007A0A9A"/>
    <w:rsid w:val="007A11AB"/>
    <w:rsid w:val="007A1388"/>
    <w:rsid w:val="007A181D"/>
    <w:rsid w:val="007A1BFB"/>
    <w:rsid w:val="007A3549"/>
    <w:rsid w:val="007A359F"/>
    <w:rsid w:val="007A36CE"/>
    <w:rsid w:val="007A3B6D"/>
    <w:rsid w:val="007A6840"/>
    <w:rsid w:val="007A6EE7"/>
    <w:rsid w:val="007A7CFE"/>
    <w:rsid w:val="007B08CD"/>
    <w:rsid w:val="007B0E42"/>
    <w:rsid w:val="007B0F7B"/>
    <w:rsid w:val="007B116F"/>
    <w:rsid w:val="007B14B3"/>
    <w:rsid w:val="007B174C"/>
    <w:rsid w:val="007B2161"/>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6F1"/>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006B"/>
    <w:rsid w:val="00811103"/>
    <w:rsid w:val="00811313"/>
    <w:rsid w:val="00811CA3"/>
    <w:rsid w:val="008134F7"/>
    <w:rsid w:val="00813EB2"/>
    <w:rsid w:val="0081477F"/>
    <w:rsid w:val="008156F0"/>
    <w:rsid w:val="00815FC3"/>
    <w:rsid w:val="00816551"/>
    <w:rsid w:val="0081724C"/>
    <w:rsid w:val="00817E86"/>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2BD2"/>
    <w:rsid w:val="00843296"/>
    <w:rsid w:val="00843416"/>
    <w:rsid w:val="00843A66"/>
    <w:rsid w:val="00843B2F"/>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052"/>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5D0C"/>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13E"/>
    <w:rsid w:val="008C0656"/>
    <w:rsid w:val="008C1134"/>
    <w:rsid w:val="008C1482"/>
    <w:rsid w:val="008C2489"/>
    <w:rsid w:val="008C285F"/>
    <w:rsid w:val="008C3436"/>
    <w:rsid w:val="008C4960"/>
    <w:rsid w:val="008C4E5E"/>
    <w:rsid w:val="008C530B"/>
    <w:rsid w:val="008C565E"/>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7835"/>
    <w:rsid w:val="008F0196"/>
    <w:rsid w:val="008F0A47"/>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ED0"/>
    <w:rsid w:val="009316A5"/>
    <w:rsid w:val="0093195C"/>
    <w:rsid w:val="009319AA"/>
    <w:rsid w:val="009319B2"/>
    <w:rsid w:val="00931AB2"/>
    <w:rsid w:val="00931F93"/>
    <w:rsid w:val="0093271F"/>
    <w:rsid w:val="00933785"/>
    <w:rsid w:val="009338DA"/>
    <w:rsid w:val="009343BF"/>
    <w:rsid w:val="00934549"/>
    <w:rsid w:val="0093473B"/>
    <w:rsid w:val="00934AF3"/>
    <w:rsid w:val="009369D7"/>
    <w:rsid w:val="00936CDA"/>
    <w:rsid w:val="00937D8E"/>
    <w:rsid w:val="0094137C"/>
    <w:rsid w:val="00941460"/>
    <w:rsid w:val="00942042"/>
    <w:rsid w:val="00942C35"/>
    <w:rsid w:val="00943AE6"/>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38E"/>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24F9"/>
    <w:rsid w:val="009B260E"/>
    <w:rsid w:val="009B3811"/>
    <w:rsid w:val="009B3AB2"/>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9E0"/>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238F"/>
    <w:rsid w:val="00A1265C"/>
    <w:rsid w:val="00A13FF1"/>
    <w:rsid w:val="00A14403"/>
    <w:rsid w:val="00A14D46"/>
    <w:rsid w:val="00A150CB"/>
    <w:rsid w:val="00A15473"/>
    <w:rsid w:val="00A15E8D"/>
    <w:rsid w:val="00A161DD"/>
    <w:rsid w:val="00A16882"/>
    <w:rsid w:val="00A16D2D"/>
    <w:rsid w:val="00A17346"/>
    <w:rsid w:val="00A179BB"/>
    <w:rsid w:val="00A17BAB"/>
    <w:rsid w:val="00A20D25"/>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2FF"/>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77C03"/>
    <w:rsid w:val="00A801E4"/>
    <w:rsid w:val="00A8061C"/>
    <w:rsid w:val="00A814F7"/>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02A"/>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57F99"/>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4898"/>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86006"/>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22C"/>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976"/>
    <w:rsid w:val="00BD5B1F"/>
    <w:rsid w:val="00BD5BAA"/>
    <w:rsid w:val="00BD61FF"/>
    <w:rsid w:val="00BE05C9"/>
    <w:rsid w:val="00BE0F57"/>
    <w:rsid w:val="00BE1AB0"/>
    <w:rsid w:val="00BE23D3"/>
    <w:rsid w:val="00BE3E6E"/>
    <w:rsid w:val="00BE412B"/>
    <w:rsid w:val="00BE44E3"/>
    <w:rsid w:val="00BE5320"/>
    <w:rsid w:val="00BE58C8"/>
    <w:rsid w:val="00BE5E33"/>
    <w:rsid w:val="00BE61D6"/>
    <w:rsid w:val="00BE67DD"/>
    <w:rsid w:val="00BE6A28"/>
    <w:rsid w:val="00BE75F6"/>
    <w:rsid w:val="00BE7B43"/>
    <w:rsid w:val="00BE7DAE"/>
    <w:rsid w:val="00BF0195"/>
    <w:rsid w:val="00BF0CF6"/>
    <w:rsid w:val="00BF1414"/>
    <w:rsid w:val="00BF1477"/>
    <w:rsid w:val="00BF2EA4"/>
    <w:rsid w:val="00BF2FFC"/>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3A4"/>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E39"/>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06EC"/>
    <w:rsid w:val="00C4136B"/>
    <w:rsid w:val="00C4187F"/>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355D"/>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073"/>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043"/>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4B8"/>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0E11"/>
    <w:rsid w:val="00D51C07"/>
    <w:rsid w:val="00D51F70"/>
    <w:rsid w:val="00D52453"/>
    <w:rsid w:val="00D5268C"/>
    <w:rsid w:val="00D5275A"/>
    <w:rsid w:val="00D53A98"/>
    <w:rsid w:val="00D54B8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004"/>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77A"/>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3922"/>
    <w:rsid w:val="00DD3F54"/>
    <w:rsid w:val="00DD4789"/>
    <w:rsid w:val="00DD51AD"/>
    <w:rsid w:val="00DD5800"/>
    <w:rsid w:val="00DD7BBD"/>
    <w:rsid w:val="00DE0621"/>
    <w:rsid w:val="00DE2D26"/>
    <w:rsid w:val="00DE39FB"/>
    <w:rsid w:val="00DE3A12"/>
    <w:rsid w:val="00DE3AC9"/>
    <w:rsid w:val="00DE45EF"/>
    <w:rsid w:val="00DE4611"/>
    <w:rsid w:val="00DE4B9D"/>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46E"/>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276EB"/>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1CEB"/>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1F42"/>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1F3C"/>
    <w:rsid w:val="00ED25E5"/>
    <w:rsid w:val="00ED297F"/>
    <w:rsid w:val="00ED3210"/>
    <w:rsid w:val="00ED3D34"/>
    <w:rsid w:val="00ED4872"/>
    <w:rsid w:val="00ED7AE0"/>
    <w:rsid w:val="00ED7BD4"/>
    <w:rsid w:val="00EE0471"/>
    <w:rsid w:val="00EE2E84"/>
    <w:rsid w:val="00EE3B00"/>
    <w:rsid w:val="00EE3B8C"/>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35E"/>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17482"/>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31"/>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5C1"/>
    <w:rsid w:val="00F73B41"/>
    <w:rsid w:val="00F741D5"/>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17F"/>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8C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3EF"/>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header"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31D33EDE993E498A95A5C102165E44" ma:contentTypeVersion="4" ma:contentTypeDescription="Create a new document." ma:contentTypeScope="" ma:versionID="19e5fd5c121942f366d8eccfa02cfb82">
  <xsd:schema xmlns:xsd="http://www.w3.org/2001/XMLSchema" xmlns:xs="http://www.w3.org/2001/XMLSchema" xmlns:p="http://schemas.microsoft.com/office/2006/metadata/properties" xmlns:ns2="15354bf3-6743-423f-afea-076a98182340" targetNamespace="http://schemas.microsoft.com/office/2006/metadata/properties" ma:root="true" ma:fieldsID="e8448ce63dcc6058afc09479a5d6a62a" ns2:_="">
    <xsd:import namespace="15354bf3-6743-423f-afea-076a98182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54bf3-6743-423f-afea-076a981823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3.xml><?xml version="1.0" encoding="utf-8"?>
<ds:datastoreItem xmlns:ds="http://schemas.openxmlformats.org/officeDocument/2006/customXml" ds:itemID="{9E7056E2-44FE-4221-BC7B-F419F3BF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354bf3-6743-423f-afea-076a98182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41</TotalTime>
  <Pages>3</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Koravit, Ueaphongthanet</dc:creator>
  <cp:keywords/>
  <cp:lastModifiedBy>Chadaphorn, Thammasakulsajja</cp:lastModifiedBy>
  <cp:revision>23</cp:revision>
  <cp:lastPrinted>2024-08-13T09:20:00Z</cp:lastPrinted>
  <dcterms:created xsi:type="dcterms:W3CDTF">2024-05-13T08:10:00Z</dcterms:created>
  <dcterms:modified xsi:type="dcterms:W3CDTF">2024-08-14T02:26:00Z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0x0101004D31D33EDE993E498A95A5C102165E44</vt:lpwstr>
  </property>
  <property fmtid="{D5CDD505-2E9C-101B-9397-08002B2CF9AE}" pid="3" name="GrammarlyDocumentId">
    <vt:lpwstr>16dcac5dade348bcc4c64b6cde449a4a273ef7ab9ca114ac32052f30b4051e05</vt:lpwstr>
  </property>
</Properties>
</file>