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03ACAE" w14:textId="13ABB70E" w:rsidR="009E45D4" w:rsidRPr="006D16A0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6D16A0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6D16A0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6D16A0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6D16A0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2897E80" w14:textId="22DF76E7" w:rsidR="009E45D4" w:rsidRPr="006D16A0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OLE_LINK2"/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EC2F40" w:rsidRPr="006D16A0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4FEA0B0" w14:textId="0B4599E1" w:rsidR="009E45D4" w:rsidRPr="006D16A0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2" w:name="OLE_LINK3"/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bookmarkEnd w:id="2"/>
    <w:p w14:paraId="082CF26E" w14:textId="2DB11E57" w:rsidR="0013199C" w:rsidRPr="006D16A0" w:rsidRDefault="0013199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D16A0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284B457C" w14:textId="7F9D1307" w:rsidR="009E45D4" w:rsidRPr="006D16A0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4D6E0B" w:rsidRPr="006D16A0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AB569DB" w14:textId="77777777" w:rsidR="009E45D4" w:rsidRPr="00C06BA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10CC8491" w14:textId="250113BA" w:rsidR="00EB56A1" w:rsidRPr="006D16A0" w:rsidRDefault="00EB56A1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เงินลงทุนในบริษัทย่อยและบริษัทร่วม</w:t>
      </w:r>
    </w:p>
    <w:p w14:paraId="5E1EB589" w14:textId="64E64521" w:rsidR="00E533B4" w:rsidRPr="006D16A0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99B1D41" w14:textId="769FBBAE" w:rsidR="00777A7B" w:rsidRPr="006D16A0" w:rsidRDefault="00777A7B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118A484" w14:textId="7A78873B" w:rsidR="00C45349" w:rsidRPr="006D16A0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3" w:name="OLE_LINK4"/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bookmarkEnd w:id="3"/>
    <w:p w14:paraId="2711E5DD" w14:textId="2871E062" w:rsidR="009E45D4" w:rsidRPr="00425626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2DC7E31" w14:textId="26308201" w:rsidR="00425626" w:rsidRPr="006D16A0" w:rsidRDefault="00425626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เงินปันผล</w:t>
      </w:r>
    </w:p>
    <w:p w14:paraId="387343DF" w14:textId="709D865E" w:rsidR="001C2C9E" w:rsidRPr="006D16A0" w:rsidRDefault="001C2C9E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D16A0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6CABFBF" w14:textId="66EC52B4" w:rsidR="009E45D4" w:rsidRPr="006D16A0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ภาระผูกพันกับกิจการที่ไม่เกี่ยวข้องกัน  </w:t>
      </w:r>
    </w:p>
    <w:p w14:paraId="587725DF" w14:textId="549FA765" w:rsidR="008D63EC" w:rsidRPr="006D16A0" w:rsidRDefault="008D63E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6D16A0">
        <w:rPr>
          <w:rFonts w:asciiTheme="majorBidi" w:hAnsi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1"/>
    <w:p w14:paraId="7E00FD58" w14:textId="61B4E6D1" w:rsidR="00404D39" w:rsidRPr="007254A2" w:rsidRDefault="00404D39" w:rsidP="00891AEB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bookmarkEnd w:id="0"/>
    <w:p w14:paraId="1CF03CFC" w14:textId="3E54DC25" w:rsidR="009E45D4" w:rsidRPr="006D16A0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6D16A0">
        <w:rPr>
          <w:rFonts w:asciiTheme="majorBidi" w:hAnsiTheme="majorBidi" w:cstheme="majorBidi"/>
          <w:cs/>
        </w:rPr>
        <w:br w:type="page"/>
      </w:r>
      <w:r w:rsidRPr="006D16A0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C17493" w:rsidRPr="006D16A0">
        <w:rPr>
          <w:rFonts w:asciiTheme="majorBidi" w:hAnsiTheme="majorBidi" w:cstheme="majorBidi" w:hint="cs"/>
          <w:cs/>
        </w:rPr>
        <w:t>ระหว่างกาล</w:t>
      </w:r>
      <w:r w:rsidRPr="006D16A0">
        <w:rPr>
          <w:rFonts w:asciiTheme="majorBidi" w:hAnsiTheme="majorBidi" w:cstheme="majorBidi"/>
          <w:cs/>
        </w:rPr>
        <w:t>นี้</w:t>
      </w:r>
    </w:p>
    <w:p w14:paraId="47605B39" w14:textId="77777777" w:rsidR="009E45D4" w:rsidRPr="006D16A0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BFACDBD" w14:textId="1AE5C739" w:rsidR="00ED3704" w:rsidRPr="00044DC8" w:rsidRDefault="004762B0" w:rsidP="00ED3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6D16A0">
        <w:rPr>
          <w:rFonts w:asciiTheme="majorBidi" w:hAnsiTheme="majorBidi" w:cstheme="majorBidi"/>
          <w:cs/>
        </w:rPr>
        <w:t>งบการเงิน</w:t>
      </w:r>
      <w:r w:rsidR="00C17493" w:rsidRPr="006D16A0">
        <w:rPr>
          <w:rFonts w:asciiTheme="majorBidi" w:hAnsiTheme="majorBidi" w:cstheme="majorBidi" w:hint="cs"/>
          <w:cs/>
        </w:rPr>
        <w:t>ระหว่างกาล</w:t>
      </w:r>
      <w:r w:rsidRPr="006D16A0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นี้ได้รับอนุมัติให้ออกงบการเงินจากคณะกรรมการบริษัทเมื่อวันที่</w:t>
      </w:r>
      <w:r w:rsidR="001305FE" w:rsidRPr="006D16A0">
        <w:rPr>
          <w:rFonts w:asciiTheme="majorBidi" w:hAnsiTheme="majorBidi" w:cstheme="majorBidi"/>
        </w:rPr>
        <w:t xml:space="preserve"> </w:t>
      </w:r>
      <w:r w:rsidR="00ED3704">
        <w:rPr>
          <w:rFonts w:asciiTheme="majorBidi" w:hAnsiTheme="majorBidi" w:cstheme="majorBidi"/>
        </w:rPr>
        <w:t xml:space="preserve">6 </w:t>
      </w:r>
      <w:r w:rsidR="00ED3704">
        <w:rPr>
          <w:rFonts w:asciiTheme="majorBidi" w:hAnsiTheme="majorBidi" w:cstheme="majorBidi" w:hint="cs"/>
          <w:cs/>
        </w:rPr>
        <w:t xml:space="preserve">สิงหาคม </w:t>
      </w:r>
      <w:r w:rsidR="00ED3704">
        <w:rPr>
          <w:rFonts w:asciiTheme="majorBidi" w:hAnsiTheme="majorBidi" w:cstheme="majorBidi"/>
        </w:rPr>
        <w:t>2567</w:t>
      </w:r>
    </w:p>
    <w:p w14:paraId="2A1AD09A" w14:textId="0FB3B5D6" w:rsidR="00626A0F" w:rsidRPr="00ED3704" w:rsidRDefault="00626A0F" w:rsidP="00ED3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6BC7F39D" w14:textId="502A285E" w:rsidR="00AB0686" w:rsidRPr="006D16A0" w:rsidRDefault="00AB0686" w:rsidP="00652D7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C17493" w:rsidRPr="006D16A0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ระหว่างกาล</w:t>
      </w:r>
    </w:p>
    <w:p w14:paraId="04F9CE79" w14:textId="77777777" w:rsidR="00D4157E" w:rsidRPr="006D16A0" w:rsidRDefault="00D4157E" w:rsidP="00AC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</w:rPr>
      </w:pPr>
    </w:p>
    <w:p w14:paraId="1A0FA6F5" w14:textId="705424FC" w:rsidR="00C17493" w:rsidRPr="006D16A0" w:rsidRDefault="00C17493" w:rsidP="00C1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6D16A0">
        <w:rPr>
          <w:cs/>
        </w:rPr>
        <w:t>งบการเงินระหว่างกาล</w:t>
      </w:r>
      <w:r w:rsidR="007A5741" w:rsidRPr="006D16A0">
        <w:rPr>
          <w:rFonts w:hint="cs"/>
          <w:cs/>
        </w:rPr>
        <w:t>แบบย่อ</w:t>
      </w:r>
      <w:r w:rsidRPr="006D16A0">
        <w:rPr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EE313D" w:rsidRPr="006D16A0">
        <w:br/>
      </w:r>
      <w:r w:rsidRPr="006D16A0">
        <w:rPr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D62A8" w:rsidRPr="006D16A0">
        <w:t>34</w:t>
      </w:r>
      <w:r w:rsidRPr="006D16A0">
        <w:t xml:space="preserve"> </w:t>
      </w:r>
      <w:r w:rsidRPr="006D16A0">
        <w:rPr>
          <w:cs/>
        </w:rPr>
        <w:t xml:space="preserve">เรื่อง </w:t>
      </w:r>
      <w:r w:rsidRPr="006D16A0">
        <w:rPr>
          <w:i/>
          <w:iCs/>
          <w:cs/>
        </w:rPr>
        <w:t>การรายงานทางการเงินระหว่างกาล</w:t>
      </w:r>
      <w:r w:rsidRPr="006D16A0">
        <w:rPr>
          <w:cs/>
        </w:rPr>
        <w:t xml:space="preserve"> </w:t>
      </w:r>
      <w:r w:rsidRPr="006D16A0">
        <w:t xml:space="preserve"> </w:t>
      </w:r>
      <w:r w:rsidRPr="006D16A0">
        <w:rPr>
          <w:cs/>
        </w:rPr>
        <w:t>รวมถึงแนวปฏิบัติทางการบัญชีที่ประกาศใช้โดยสภาวิชาชีพบัญชีฯ</w:t>
      </w:r>
      <w:r w:rsidRPr="00576FB8">
        <w:rPr>
          <w:cs/>
        </w:rPr>
        <w:t xml:space="preserve"> </w:t>
      </w:r>
      <w:r w:rsidRPr="006D16A0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6D16A0">
        <w:t xml:space="preserve"> </w:t>
      </w:r>
      <w:r w:rsidR="001347F2" w:rsidRPr="006D16A0">
        <w:rPr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347F2" w:rsidRPr="006D16A0">
        <w:t xml:space="preserve">31 </w:t>
      </w:r>
      <w:r w:rsidR="001347F2" w:rsidRPr="006D16A0">
        <w:rPr>
          <w:cs/>
        </w:rPr>
        <w:t xml:space="preserve">ธันวาคม </w:t>
      </w:r>
      <w:r w:rsidR="001347F2" w:rsidRPr="006D16A0">
        <w:t>2</w:t>
      </w:r>
      <w:r w:rsidR="00C6181F" w:rsidRPr="006D16A0">
        <w:t>5</w:t>
      </w:r>
      <w:r w:rsidR="001347F2" w:rsidRPr="006D16A0">
        <w:t>6</w:t>
      </w:r>
      <w:r w:rsidR="00944765" w:rsidRPr="006D16A0">
        <w:t>6</w:t>
      </w:r>
    </w:p>
    <w:p w14:paraId="0CACE023" w14:textId="5F1F5E8D" w:rsidR="00340DB7" w:rsidRPr="006D16A0" w:rsidRDefault="00340DB7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i/>
          <w:iCs/>
        </w:rPr>
      </w:pPr>
    </w:p>
    <w:p w14:paraId="11D5A0CE" w14:textId="0295A227" w:rsidR="00DA35B4" w:rsidRPr="006D16A0" w:rsidRDefault="00DA35B4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  <w:r w:rsidRPr="006D16A0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</w:t>
      </w:r>
      <w:r w:rsidRPr="006D16A0">
        <w:rPr>
          <w:rFonts w:hint="cs"/>
          <w:cs/>
        </w:rPr>
        <w:t>จ</w:t>
      </w:r>
      <w:r w:rsidRPr="006D16A0">
        <w:rPr>
          <w:cs/>
        </w:rPr>
        <w:t>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6D16A0">
        <w:rPr>
          <w:rFonts w:hint="cs"/>
          <w:cs/>
        </w:rPr>
        <w:t>ไม่แตกต่างจากที่ได้อธิบายไว้ใน</w:t>
      </w:r>
      <w:r w:rsidRPr="006D16A0">
        <w:rPr>
          <w:cs/>
        </w:rPr>
        <w:t xml:space="preserve">งบการเงินสำหรับปีสิ้นสุดวันที่ </w:t>
      </w:r>
      <w:r w:rsidRPr="006D16A0">
        <w:t xml:space="preserve">31 </w:t>
      </w:r>
      <w:r w:rsidRPr="006D16A0">
        <w:rPr>
          <w:rFonts w:hint="cs"/>
          <w:cs/>
        </w:rPr>
        <w:t xml:space="preserve">ธันวาคม </w:t>
      </w:r>
      <w:r w:rsidRPr="006D16A0">
        <w:t>2</w:t>
      </w:r>
      <w:r w:rsidR="00C6181F" w:rsidRPr="006D16A0">
        <w:t>5</w:t>
      </w:r>
      <w:r w:rsidRPr="006D16A0">
        <w:t>6</w:t>
      </w:r>
      <w:r w:rsidR="00784453" w:rsidRPr="006D16A0">
        <w:t>6</w:t>
      </w:r>
    </w:p>
    <w:p w14:paraId="1668EE18" w14:textId="53CE5720" w:rsidR="00340DB7" w:rsidRPr="006D16A0" w:rsidRDefault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DF5CF66" w14:textId="77777777" w:rsidR="002667D7" w:rsidRPr="006D16A0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228493" w14:textId="77777777" w:rsidR="00870CCC" w:rsidRPr="006D16A0" w:rsidRDefault="00870CCC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0813ECF" w14:textId="51317353" w:rsidR="0025112D" w:rsidRPr="006D16A0" w:rsidRDefault="0025112D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6D16A0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รายการที่สำคัญกับบุคคลหรือกิจการที่เกี่ยวข้องกันสำหรับ</w:t>
      </w:r>
      <w:r w:rsidRPr="006D16A0">
        <w:rPr>
          <w:rFonts w:asciiTheme="majorBidi" w:hAnsiTheme="majorBidi" w:cstheme="majorBidi" w:hint="cs"/>
          <w:cs/>
        </w:rPr>
        <w:t>งวด</w:t>
      </w:r>
      <w:r w:rsidR="00A26313">
        <w:rPr>
          <w:rFonts w:asciiTheme="majorBidi" w:hAnsiTheme="majorBidi" w:cstheme="majorBidi" w:hint="cs"/>
          <w:cs/>
        </w:rPr>
        <w:t>หกเดือน</w:t>
      </w:r>
      <w:r w:rsidRPr="006D16A0">
        <w:rPr>
          <w:rFonts w:asciiTheme="majorBidi" w:hAnsiTheme="majorBidi" w:cstheme="majorBidi"/>
          <w:cs/>
        </w:rPr>
        <w:t xml:space="preserve">สิ้นสุดวันที่ </w:t>
      </w:r>
      <w:r w:rsidR="00ED3704">
        <w:rPr>
          <w:rFonts w:asciiTheme="majorBidi" w:hAnsiTheme="majorBidi" w:cstheme="majorBidi"/>
        </w:rPr>
        <w:t>30</w:t>
      </w:r>
      <w:r w:rsidR="00ED3704">
        <w:rPr>
          <w:rFonts w:asciiTheme="majorBidi" w:hAnsiTheme="majorBidi" w:cstheme="majorBidi" w:hint="cs"/>
          <w:cs/>
        </w:rPr>
        <w:t xml:space="preserve"> มิถุนายน </w:t>
      </w:r>
      <w:r w:rsidRPr="006D16A0">
        <w:rPr>
          <w:rFonts w:asciiTheme="majorBidi" w:hAnsiTheme="majorBidi" w:cstheme="majorBidi"/>
          <w:cs/>
        </w:rPr>
        <w:t>สรุปได้ดังนี้</w:t>
      </w:r>
    </w:p>
    <w:p w14:paraId="26AE46FD" w14:textId="7DEAF4CF" w:rsidR="002E564F" w:rsidRPr="006D16A0" w:rsidRDefault="002E564F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</w:rPr>
      </w:pPr>
    </w:p>
    <w:p w14:paraId="795CB1DF" w14:textId="77777777" w:rsidR="00044DC8" w:rsidRPr="006D16A0" w:rsidRDefault="00044DC8">
      <w:r w:rsidRPr="006D16A0"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044DC8" w:rsidRPr="006D16A0" w14:paraId="457E5B12" w14:textId="77777777" w:rsidTr="00CE321B">
        <w:trPr>
          <w:tblHeader/>
        </w:trPr>
        <w:tc>
          <w:tcPr>
            <w:tcW w:w="2267" w:type="pct"/>
            <w:shd w:val="clear" w:color="auto" w:fill="auto"/>
          </w:tcPr>
          <w:p w14:paraId="213E8FD2" w14:textId="77777777" w:rsidR="00044DC8" w:rsidRPr="006D16A0" w:rsidRDefault="00044DC8" w:rsidP="00CE321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78203E75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576FB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0809002D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5C586097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44DC8" w:rsidRPr="006D16A0" w14:paraId="2B874E9E" w14:textId="77777777" w:rsidTr="00CE321B">
        <w:trPr>
          <w:tblHeader/>
        </w:trPr>
        <w:tc>
          <w:tcPr>
            <w:tcW w:w="2267" w:type="pct"/>
            <w:shd w:val="clear" w:color="auto" w:fill="auto"/>
          </w:tcPr>
          <w:p w14:paraId="1B788FB1" w14:textId="11856255" w:rsidR="00044DC8" w:rsidRPr="006D16A0" w:rsidRDefault="00ED3704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D3704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577" w:type="pct"/>
            <w:shd w:val="clear" w:color="auto" w:fill="auto"/>
          </w:tcPr>
          <w:p w14:paraId="7B2D3E15" w14:textId="5F66667A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11B3A218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35E2CF0" w14:textId="30085C39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3EEED232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B02AE4A" w14:textId="21C6045E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60E53CD3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shd w:val="clear" w:color="auto" w:fill="auto"/>
          </w:tcPr>
          <w:p w14:paraId="555B52E0" w14:textId="1F902FE2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6</w:t>
            </w:r>
          </w:p>
        </w:tc>
      </w:tr>
      <w:tr w:rsidR="00044DC8" w:rsidRPr="006D16A0" w14:paraId="1FC7726A" w14:textId="77777777" w:rsidTr="00CE321B">
        <w:trPr>
          <w:tblHeader/>
        </w:trPr>
        <w:tc>
          <w:tcPr>
            <w:tcW w:w="2267" w:type="pct"/>
          </w:tcPr>
          <w:p w14:paraId="00DFC4D1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238E28FF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44DC8" w:rsidRPr="006D16A0" w14:paraId="7801907B" w14:textId="77777777" w:rsidTr="00CE321B">
        <w:tc>
          <w:tcPr>
            <w:tcW w:w="2267" w:type="pct"/>
          </w:tcPr>
          <w:p w14:paraId="417D1F31" w14:textId="0538AE5B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  <w:r w:rsidR="00951DDB" w:rsidRPr="006D16A0">
              <w:rPr>
                <w:rFonts w:asciiTheme="majorBidi" w:hAnsiTheme="majorBidi" w:cstheme="majorBidi" w:hint="cs"/>
                <w:b/>
                <w:bCs/>
                <w:cs/>
              </w:rPr>
              <w:t>ของกลุ่มบริษัท</w:t>
            </w:r>
          </w:p>
        </w:tc>
        <w:tc>
          <w:tcPr>
            <w:tcW w:w="577" w:type="pct"/>
          </w:tcPr>
          <w:p w14:paraId="7822725A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5C89DD3B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F90810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7FB7094D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BECD7B8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81C745A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6A8779D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ED3704" w:rsidRPr="006D16A0" w14:paraId="285B10FF" w14:textId="77777777" w:rsidTr="00CE321B">
        <w:tc>
          <w:tcPr>
            <w:tcW w:w="2267" w:type="pct"/>
          </w:tcPr>
          <w:p w14:paraId="6F10C5B4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17D7084" w14:textId="30B2F36C" w:rsidR="00ED3704" w:rsidRPr="006D16A0" w:rsidRDefault="000275CC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</w:t>
            </w:r>
            <w:r w:rsidR="001A3265">
              <w:rPr>
                <w:rFonts w:asciiTheme="majorBidi" w:hAnsiTheme="majorBidi" w:cstheme="majorBidi" w:hint="cs"/>
                <w:cs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306.79</w:t>
            </w:r>
          </w:p>
        </w:tc>
        <w:tc>
          <w:tcPr>
            <w:tcW w:w="144" w:type="pct"/>
            <w:gridSpan w:val="2"/>
          </w:tcPr>
          <w:p w14:paraId="745267F8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86B8437" w14:textId="62198BFE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4,988</w:t>
            </w:r>
            <w:r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4" w:type="pct"/>
          </w:tcPr>
          <w:p w14:paraId="6FBBF3D7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8867259" w14:textId="13514B9A" w:rsidR="00ED3704" w:rsidRPr="006D16A0" w:rsidRDefault="00440810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2,208.27</w:t>
            </w:r>
          </w:p>
        </w:tc>
        <w:tc>
          <w:tcPr>
            <w:tcW w:w="146" w:type="pct"/>
          </w:tcPr>
          <w:p w14:paraId="78DD81E4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4CD058E" w14:textId="6FB60CA1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D3704" w:rsidRPr="006D16A0" w14:paraId="10D2AE04" w14:textId="77777777" w:rsidTr="00CE321B">
        <w:tc>
          <w:tcPr>
            <w:tcW w:w="2267" w:type="pct"/>
          </w:tcPr>
          <w:p w14:paraId="48A7DC81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6AC320D8" w14:textId="2B335C6E" w:rsidR="00ED3704" w:rsidRPr="006D16A0" w:rsidRDefault="000D1B51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13.52</w:t>
            </w:r>
          </w:p>
        </w:tc>
        <w:tc>
          <w:tcPr>
            <w:tcW w:w="144" w:type="pct"/>
            <w:gridSpan w:val="2"/>
          </w:tcPr>
          <w:p w14:paraId="5ACFF275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695533C" w14:textId="091C6A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33.97</w:t>
            </w:r>
          </w:p>
        </w:tc>
        <w:tc>
          <w:tcPr>
            <w:tcW w:w="144" w:type="pct"/>
          </w:tcPr>
          <w:p w14:paraId="59A711BE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960840E" w14:textId="6C6DC312" w:rsidR="00ED3704" w:rsidRPr="006D16A0" w:rsidRDefault="000D1B51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06B70BB8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749446C" w14:textId="0777EEC9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D3704" w:rsidRPr="006D16A0" w14:paraId="144C6D4D" w14:textId="77777777" w:rsidTr="00CE321B">
        <w:tc>
          <w:tcPr>
            <w:tcW w:w="2267" w:type="pct"/>
          </w:tcPr>
          <w:p w14:paraId="3AE4CECF" w14:textId="442B9A6F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76DEAF31" w14:textId="40616E36" w:rsidR="00ED3704" w:rsidRPr="006D16A0" w:rsidRDefault="00A66A7E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8.13</w:t>
            </w:r>
          </w:p>
        </w:tc>
        <w:tc>
          <w:tcPr>
            <w:tcW w:w="144" w:type="pct"/>
            <w:gridSpan w:val="2"/>
          </w:tcPr>
          <w:p w14:paraId="57F3DC64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15AD041" w14:textId="49EE0438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3F424FB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83B8314" w14:textId="4987035E" w:rsidR="00ED3704" w:rsidRPr="006D16A0" w:rsidRDefault="00A66A7E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8.02</w:t>
            </w:r>
          </w:p>
        </w:tc>
        <w:tc>
          <w:tcPr>
            <w:tcW w:w="146" w:type="pct"/>
          </w:tcPr>
          <w:p w14:paraId="7E20848E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08A4A2D" w14:textId="172835B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D3704" w:rsidRPr="006D16A0" w14:paraId="55CC7DAC" w14:textId="77777777" w:rsidTr="00CE321B">
        <w:tc>
          <w:tcPr>
            <w:tcW w:w="2267" w:type="pct"/>
          </w:tcPr>
          <w:p w14:paraId="7D6A8D91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7BC5E3C4" w14:textId="6706927F" w:rsidR="00ED3704" w:rsidRPr="006D16A0" w:rsidRDefault="00C549AC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16.04</w:t>
            </w:r>
          </w:p>
        </w:tc>
        <w:tc>
          <w:tcPr>
            <w:tcW w:w="144" w:type="pct"/>
            <w:gridSpan w:val="2"/>
          </w:tcPr>
          <w:p w14:paraId="71BFCC36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60A371D" w14:textId="7D5B7282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15.86</w:t>
            </w:r>
          </w:p>
        </w:tc>
        <w:tc>
          <w:tcPr>
            <w:tcW w:w="144" w:type="pct"/>
          </w:tcPr>
          <w:p w14:paraId="30F14B59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3E459D1" w14:textId="39FB3505" w:rsidR="00ED3704" w:rsidRPr="006D16A0" w:rsidRDefault="00C549AC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14.63</w:t>
            </w:r>
          </w:p>
        </w:tc>
        <w:tc>
          <w:tcPr>
            <w:tcW w:w="146" w:type="pct"/>
          </w:tcPr>
          <w:p w14:paraId="5A568183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3B36F95" w14:textId="58CF550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14.30</w:t>
            </w:r>
          </w:p>
        </w:tc>
      </w:tr>
      <w:tr w:rsidR="00ED3704" w:rsidRPr="006D16A0" w14:paraId="2F3616DD" w14:textId="77777777" w:rsidTr="00CE321B">
        <w:tc>
          <w:tcPr>
            <w:tcW w:w="2267" w:type="pct"/>
          </w:tcPr>
          <w:p w14:paraId="26A6182C" w14:textId="697F3302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4CFA191D" w14:textId="06398DD0" w:rsidR="00ED3704" w:rsidRPr="006D16A0" w:rsidRDefault="00A75CC1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32.53</w:t>
            </w:r>
          </w:p>
        </w:tc>
        <w:tc>
          <w:tcPr>
            <w:tcW w:w="144" w:type="pct"/>
            <w:gridSpan w:val="2"/>
          </w:tcPr>
          <w:p w14:paraId="31A2522A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36ECED" w14:textId="3844EAC0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32.53</w:t>
            </w:r>
          </w:p>
        </w:tc>
        <w:tc>
          <w:tcPr>
            <w:tcW w:w="144" w:type="pct"/>
          </w:tcPr>
          <w:p w14:paraId="452C0781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528BDAC" w14:textId="6B17C40C" w:rsidR="00ED3704" w:rsidRPr="006D16A0" w:rsidRDefault="00A75CC1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32.53</w:t>
            </w:r>
          </w:p>
        </w:tc>
        <w:tc>
          <w:tcPr>
            <w:tcW w:w="146" w:type="pct"/>
          </w:tcPr>
          <w:p w14:paraId="47015935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9C82B69" w14:textId="24FDC6DC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32.53</w:t>
            </w:r>
          </w:p>
        </w:tc>
      </w:tr>
      <w:tr w:rsidR="007E490C" w:rsidRPr="006D16A0" w14:paraId="202460FF" w14:textId="77777777" w:rsidTr="00CE321B">
        <w:tc>
          <w:tcPr>
            <w:tcW w:w="2267" w:type="pct"/>
          </w:tcPr>
          <w:p w14:paraId="68F36BA2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5D751186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F2E1C31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6FC6DD3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D0E1264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FE45EE6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719457E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F8BC57F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7E490C" w:rsidRPr="006D16A0" w14:paraId="526D68DA" w14:textId="77777777" w:rsidTr="00CE321B">
        <w:tc>
          <w:tcPr>
            <w:tcW w:w="2267" w:type="pct"/>
          </w:tcPr>
          <w:p w14:paraId="20FE0175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ผู้ถือหุ้นอื่น</w:t>
            </w:r>
          </w:p>
        </w:tc>
        <w:tc>
          <w:tcPr>
            <w:tcW w:w="577" w:type="pct"/>
          </w:tcPr>
          <w:p w14:paraId="4B8AB467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337B786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B885CEF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961FAB7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EDC19AB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CD19122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EB9A14A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ED3704" w:rsidRPr="006D16A0" w14:paraId="7E96D51A" w14:textId="77777777" w:rsidTr="00CE321B">
        <w:tc>
          <w:tcPr>
            <w:tcW w:w="2267" w:type="pct"/>
          </w:tcPr>
          <w:p w14:paraId="4A5C4C49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51E7653C" w14:textId="39CFB911" w:rsidR="00ED3704" w:rsidRPr="006D16A0" w:rsidRDefault="00E26AC7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658.94</w:t>
            </w:r>
          </w:p>
        </w:tc>
        <w:tc>
          <w:tcPr>
            <w:tcW w:w="144" w:type="pct"/>
            <w:gridSpan w:val="2"/>
          </w:tcPr>
          <w:p w14:paraId="35238B09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99A2C0" w14:textId="4C1DB78D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299.05</w:t>
            </w:r>
          </w:p>
        </w:tc>
        <w:tc>
          <w:tcPr>
            <w:tcW w:w="144" w:type="pct"/>
          </w:tcPr>
          <w:p w14:paraId="3405685B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814546" w14:textId="70FB9671" w:rsidR="00ED3704" w:rsidRPr="006D16A0" w:rsidRDefault="00E26AC7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504B5C94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62B84E9" w14:textId="5E59DED6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D3704" w:rsidRPr="006D16A0" w14:paraId="421079B4" w14:textId="77777777" w:rsidTr="00CE321B">
        <w:tc>
          <w:tcPr>
            <w:tcW w:w="2267" w:type="pct"/>
          </w:tcPr>
          <w:p w14:paraId="7B7A4D63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1DF7D46A" w14:textId="204CEFAC" w:rsidR="00ED3704" w:rsidRPr="006D16A0" w:rsidRDefault="00053479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0.33</w:t>
            </w:r>
          </w:p>
        </w:tc>
        <w:tc>
          <w:tcPr>
            <w:tcW w:w="144" w:type="pct"/>
            <w:gridSpan w:val="2"/>
          </w:tcPr>
          <w:p w14:paraId="479CAD51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0B1C8DA" w14:textId="2B1784E6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0.33</w:t>
            </w:r>
          </w:p>
        </w:tc>
        <w:tc>
          <w:tcPr>
            <w:tcW w:w="144" w:type="pct"/>
          </w:tcPr>
          <w:p w14:paraId="1F733787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25F1D7" w14:textId="42934F95" w:rsidR="00ED3704" w:rsidRPr="006D16A0" w:rsidRDefault="00053479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24BB76A3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C3012A" w14:textId="295824C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0.02</w:t>
            </w:r>
          </w:p>
        </w:tc>
      </w:tr>
      <w:tr w:rsidR="00ED3704" w:rsidRPr="006D16A0" w14:paraId="6E4A3274" w14:textId="77777777" w:rsidTr="00CE321B">
        <w:tc>
          <w:tcPr>
            <w:tcW w:w="2267" w:type="pct"/>
          </w:tcPr>
          <w:p w14:paraId="5A7645C9" w14:textId="2450E3ED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0660206A" w14:textId="1330819A" w:rsidR="00ED3704" w:rsidRPr="006D16A0" w:rsidRDefault="00E063DC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21.61</w:t>
            </w:r>
          </w:p>
        </w:tc>
        <w:tc>
          <w:tcPr>
            <w:tcW w:w="144" w:type="pct"/>
            <w:gridSpan w:val="2"/>
          </w:tcPr>
          <w:p w14:paraId="30C847AB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E7237B3" w14:textId="40523BE1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21.61</w:t>
            </w:r>
          </w:p>
        </w:tc>
        <w:tc>
          <w:tcPr>
            <w:tcW w:w="144" w:type="pct"/>
          </w:tcPr>
          <w:p w14:paraId="4ECF99EE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D511961" w14:textId="237EFF1E" w:rsidR="00ED3704" w:rsidRPr="006D16A0" w:rsidRDefault="00E063DC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21.61</w:t>
            </w:r>
          </w:p>
        </w:tc>
        <w:tc>
          <w:tcPr>
            <w:tcW w:w="146" w:type="pct"/>
          </w:tcPr>
          <w:p w14:paraId="7B475083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9E8AD38" w14:textId="3587A83C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21.61</w:t>
            </w:r>
          </w:p>
        </w:tc>
      </w:tr>
      <w:tr w:rsidR="00ED3704" w:rsidRPr="006D16A0" w14:paraId="52036536" w14:textId="77777777" w:rsidTr="00CE321B">
        <w:tc>
          <w:tcPr>
            <w:tcW w:w="2267" w:type="pct"/>
          </w:tcPr>
          <w:p w14:paraId="0D19D93E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33AFD3C0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7B5B3760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75685AC7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</w:tcPr>
          <w:p w14:paraId="3F6F7CB4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30FDB56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025E32D6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72D0DEE1" w14:textId="335606BF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490C" w:rsidRPr="006D16A0" w14:paraId="46B25633" w14:textId="77777777" w:rsidTr="00CE321B">
        <w:tc>
          <w:tcPr>
            <w:tcW w:w="2267" w:type="pct"/>
          </w:tcPr>
          <w:p w14:paraId="674EA2C1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EC6B3A8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7E7234D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4210B2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68760B2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29552F3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359BF64A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B444FB3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ED3704" w:rsidRPr="006D16A0" w14:paraId="25820C14" w14:textId="77777777" w:rsidTr="00CE321B">
        <w:tc>
          <w:tcPr>
            <w:tcW w:w="2267" w:type="pct"/>
          </w:tcPr>
          <w:p w14:paraId="2BFEFE1B" w14:textId="72347C1B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0670E93" w14:textId="3402BDCB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3CA70328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E30E2C8" w14:textId="06E1CA5E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6478F6E9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FA523FC" w14:textId="3274061B" w:rsidR="00ED3704" w:rsidRPr="006D16A0" w:rsidRDefault="00956526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2,068.52</w:t>
            </w:r>
          </w:p>
        </w:tc>
        <w:tc>
          <w:tcPr>
            <w:tcW w:w="146" w:type="pct"/>
          </w:tcPr>
          <w:p w14:paraId="4D623E22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CF6720C" w14:textId="7C77139F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D3704" w:rsidRPr="006D16A0" w14:paraId="0059D0AA" w14:textId="77777777" w:rsidTr="00CE321B">
        <w:tc>
          <w:tcPr>
            <w:tcW w:w="2267" w:type="pct"/>
          </w:tcPr>
          <w:p w14:paraId="050A1F19" w14:textId="5D79E79E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7057B94D" w14:textId="0CC5ACAF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06CBA27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62E5BB0" w14:textId="519CB13A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0B80299C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C901C4" w14:textId="378085D7" w:rsidR="00ED3704" w:rsidRPr="006D16A0" w:rsidRDefault="00AC0FF7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2,343.45</w:t>
            </w:r>
          </w:p>
        </w:tc>
        <w:tc>
          <w:tcPr>
            <w:tcW w:w="146" w:type="pct"/>
          </w:tcPr>
          <w:p w14:paraId="1055899B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8CCB23" w14:textId="7F38BD95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D3704" w:rsidRPr="006D16A0" w14:paraId="323A55C1" w14:textId="77777777" w:rsidTr="00CE321B">
        <w:tc>
          <w:tcPr>
            <w:tcW w:w="2267" w:type="pct"/>
          </w:tcPr>
          <w:p w14:paraId="42A1CA01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53CF5C48" w14:textId="1C6AF840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51420C7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03A5E58" w14:textId="2564EB10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A420699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03F101" w14:textId="69F9D38D" w:rsidR="00ED3704" w:rsidRPr="006D16A0" w:rsidRDefault="008A002D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23.14</w:t>
            </w:r>
          </w:p>
        </w:tc>
        <w:tc>
          <w:tcPr>
            <w:tcW w:w="146" w:type="pct"/>
          </w:tcPr>
          <w:p w14:paraId="5C4177EC" w14:textId="77777777" w:rsidR="00ED3704" w:rsidRPr="006D16A0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6A27A4A" w14:textId="6C531403" w:rsidR="00ED3704" w:rsidRPr="006D16A0" w:rsidRDefault="003E14DE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19.25</w:t>
            </w:r>
          </w:p>
        </w:tc>
      </w:tr>
      <w:tr w:rsidR="00BF04A1" w:rsidRPr="002C1B07" w14:paraId="4C98DE0A" w14:textId="77777777" w:rsidTr="00CE321B">
        <w:tc>
          <w:tcPr>
            <w:tcW w:w="2267" w:type="pct"/>
          </w:tcPr>
          <w:p w14:paraId="02F8A409" w14:textId="77777777" w:rsidR="00BF04A1" w:rsidRPr="00D77309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77309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17B9955C" w14:textId="4EC27F93" w:rsidR="00BF04A1" w:rsidRPr="00D77309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D7730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5A3A4B8" w14:textId="77777777" w:rsidR="00BF04A1" w:rsidRPr="00D77309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1F2FD76" w14:textId="61CBAC1F" w:rsidR="00BF04A1" w:rsidRPr="00D77309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7730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1F270CE" w14:textId="77777777" w:rsidR="00BF04A1" w:rsidRPr="00D77309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CDE7FFA" w14:textId="79A681B2" w:rsidR="00BF04A1" w:rsidRPr="00D77309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77309">
              <w:rPr>
                <w:rFonts w:asciiTheme="majorBidi" w:hAnsiTheme="majorBidi" w:cstheme="majorBidi" w:hint="cs"/>
                <w:cs/>
              </w:rPr>
              <w:t>41.88</w:t>
            </w:r>
          </w:p>
        </w:tc>
        <w:tc>
          <w:tcPr>
            <w:tcW w:w="146" w:type="pct"/>
          </w:tcPr>
          <w:p w14:paraId="5EE07E4C" w14:textId="77777777" w:rsidR="00BF04A1" w:rsidRPr="00D77309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55A19B3" w14:textId="6EE92F16" w:rsidR="00BF04A1" w:rsidRPr="00D77309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77309">
              <w:rPr>
                <w:rFonts w:asciiTheme="majorBidi" w:hAnsiTheme="majorBidi" w:cstheme="majorBidi" w:hint="cs"/>
                <w:cs/>
              </w:rPr>
              <w:t>29.35</w:t>
            </w:r>
          </w:p>
        </w:tc>
      </w:tr>
      <w:tr w:rsidR="00BF04A1" w:rsidRPr="006D16A0" w14:paraId="64EDD127" w14:textId="77777777" w:rsidTr="00CE321B">
        <w:tc>
          <w:tcPr>
            <w:tcW w:w="2267" w:type="pct"/>
          </w:tcPr>
          <w:p w14:paraId="30D2E70E" w14:textId="7FC11979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25F6DDA1" w14:textId="2064731C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0AA11F4A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23A1D64" w14:textId="48A0C73F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6A86786A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3C67AB6" w14:textId="1A3D39C1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84.73</w:t>
            </w:r>
          </w:p>
        </w:tc>
        <w:tc>
          <w:tcPr>
            <w:tcW w:w="146" w:type="pct"/>
          </w:tcPr>
          <w:p w14:paraId="305E69CA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10D43C6" w14:textId="1548BAE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193FA6">
              <w:rPr>
                <w:rFonts w:asciiTheme="majorBidi" w:hAnsiTheme="majorBidi" w:cstheme="majorBidi"/>
              </w:rPr>
              <w:t>98.53</w:t>
            </w:r>
          </w:p>
        </w:tc>
      </w:tr>
      <w:tr w:rsidR="00BF04A1" w:rsidRPr="006D16A0" w14:paraId="4177D03F" w14:textId="77777777" w:rsidTr="00CE321B">
        <w:tc>
          <w:tcPr>
            <w:tcW w:w="2267" w:type="pct"/>
          </w:tcPr>
          <w:p w14:paraId="02897008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6D9B91E2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438870A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07A13F76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00C4784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02206EE5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314AF5CC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23C46C34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F04A1" w:rsidRPr="006D16A0" w14:paraId="601F16B5" w14:textId="77777777" w:rsidTr="00CE321B">
        <w:tc>
          <w:tcPr>
            <w:tcW w:w="2267" w:type="pct"/>
          </w:tcPr>
          <w:p w14:paraId="2C7CD40F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BE00EC0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DA2CAA4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944EF30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498D6CA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674A865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46D208D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986B6CA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BF04A1" w:rsidRPr="006D16A0" w14:paraId="679B8525" w14:textId="77777777" w:rsidTr="00CE321B">
        <w:tc>
          <w:tcPr>
            <w:tcW w:w="2267" w:type="pct"/>
          </w:tcPr>
          <w:p w14:paraId="23B707DB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3FB517D4" w14:textId="0EF6ADC2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4,386.44</w:t>
            </w:r>
          </w:p>
        </w:tc>
        <w:tc>
          <w:tcPr>
            <w:tcW w:w="144" w:type="pct"/>
            <w:gridSpan w:val="2"/>
          </w:tcPr>
          <w:p w14:paraId="215FED7E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826CD91" w14:textId="562B07B5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11.85</w:t>
            </w:r>
          </w:p>
        </w:tc>
        <w:tc>
          <w:tcPr>
            <w:tcW w:w="144" w:type="pct"/>
          </w:tcPr>
          <w:p w14:paraId="03A928DE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B91836D" w14:textId="67068864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1,622.56</w:t>
            </w:r>
          </w:p>
        </w:tc>
        <w:tc>
          <w:tcPr>
            <w:tcW w:w="146" w:type="pct"/>
          </w:tcPr>
          <w:p w14:paraId="686B979B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2A3F931" w14:textId="56F1D35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0.01</w:t>
            </w:r>
          </w:p>
        </w:tc>
      </w:tr>
      <w:tr w:rsidR="00BF04A1" w:rsidRPr="006D16A0" w14:paraId="3F1E69A3" w14:textId="77777777" w:rsidTr="00CE321B">
        <w:tc>
          <w:tcPr>
            <w:tcW w:w="2267" w:type="pct"/>
          </w:tcPr>
          <w:p w14:paraId="544FCD0F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147AA985" w14:textId="37E94665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553.25</w:t>
            </w:r>
          </w:p>
        </w:tc>
        <w:tc>
          <w:tcPr>
            <w:tcW w:w="144" w:type="pct"/>
            <w:gridSpan w:val="2"/>
          </w:tcPr>
          <w:p w14:paraId="40C60A77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8C4516" w14:textId="4BD39C7F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402.15</w:t>
            </w:r>
          </w:p>
        </w:tc>
        <w:tc>
          <w:tcPr>
            <w:tcW w:w="144" w:type="pct"/>
          </w:tcPr>
          <w:p w14:paraId="084305E8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E464F81" w14:textId="0B3E720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A64C082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3A215B" w14:textId="3033CA06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F04A1" w:rsidRPr="006D16A0" w14:paraId="5D451740" w14:textId="77777777" w:rsidTr="00ED3704">
        <w:trPr>
          <w:trHeight w:val="375"/>
        </w:trPr>
        <w:tc>
          <w:tcPr>
            <w:tcW w:w="2267" w:type="pct"/>
          </w:tcPr>
          <w:p w14:paraId="37115DCC" w14:textId="791B7F61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30481ABA" w14:textId="2B20AE30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20.56</w:t>
            </w:r>
          </w:p>
        </w:tc>
        <w:tc>
          <w:tcPr>
            <w:tcW w:w="144" w:type="pct"/>
            <w:gridSpan w:val="2"/>
          </w:tcPr>
          <w:p w14:paraId="59360D36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9A5C0F0" w14:textId="412EB72F" w:rsidR="00BF04A1" w:rsidRPr="006D16A0" w:rsidRDefault="00CF2D4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0.87</w:t>
            </w:r>
          </w:p>
        </w:tc>
        <w:tc>
          <w:tcPr>
            <w:tcW w:w="144" w:type="pct"/>
          </w:tcPr>
          <w:p w14:paraId="36E77561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88EDAEF" w14:textId="2C8B0603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8.20</w:t>
            </w:r>
          </w:p>
        </w:tc>
        <w:tc>
          <w:tcPr>
            <w:tcW w:w="146" w:type="pct"/>
          </w:tcPr>
          <w:p w14:paraId="4B71F4B7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DC5EDEA" w14:textId="7DA2FB5A" w:rsidR="00BF04A1" w:rsidRPr="006D16A0" w:rsidRDefault="002666B3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</w:tr>
      <w:tr w:rsidR="00BF04A1" w:rsidRPr="006D16A0" w14:paraId="72D79B51" w14:textId="77777777" w:rsidTr="00CE321B">
        <w:tc>
          <w:tcPr>
            <w:tcW w:w="2267" w:type="pct"/>
          </w:tcPr>
          <w:p w14:paraId="63A583EC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FC2E919" w14:textId="77777777" w:rsidR="00BF04A1" w:rsidRPr="00C06BA1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5375414B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456B296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1D0E0441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DC5EA56" w14:textId="77777777" w:rsidR="00BF04A1" w:rsidRPr="00C06BA1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CBBABF9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76C15B47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F04A1" w:rsidRPr="006D16A0" w14:paraId="32BAA1C4" w14:textId="77777777" w:rsidTr="00CE321B">
        <w:trPr>
          <w:trHeight w:val="398"/>
        </w:trPr>
        <w:tc>
          <w:tcPr>
            <w:tcW w:w="2267" w:type="pct"/>
          </w:tcPr>
          <w:p w14:paraId="584AA389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427097EF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74818B81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28D1D258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147F44D3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718017BC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5A1B7344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6A21EE2A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04A1" w:rsidRPr="006D16A0" w14:paraId="096E72D2" w14:textId="77777777" w:rsidTr="00CE321B">
        <w:trPr>
          <w:trHeight w:val="398"/>
        </w:trPr>
        <w:tc>
          <w:tcPr>
            <w:tcW w:w="2267" w:type="pct"/>
          </w:tcPr>
          <w:p w14:paraId="239851A5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2580E73B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5D33966D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1F1EC531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7A7FAA5C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0EB78928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32156F37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7B5866D8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04A1" w:rsidRPr="006D16A0" w14:paraId="1BBB7A13" w14:textId="77777777" w:rsidTr="00CE321B">
        <w:trPr>
          <w:trHeight w:val="398"/>
        </w:trPr>
        <w:tc>
          <w:tcPr>
            <w:tcW w:w="2267" w:type="pct"/>
          </w:tcPr>
          <w:p w14:paraId="310738DE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7D1D670D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6C0745B9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6E0AA88A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29F0AA59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10C3E7AF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469BE5C3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65CA44BA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04A1" w:rsidRPr="006D16A0" w14:paraId="0EDFDB6F" w14:textId="77777777" w:rsidTr="00CE321B">
        <w:trPr>
          <w:trHeight w:val="398"/>
        </w:trPr>
        <w:tc>
          <w:tcPr>
            <w:tcW w:w="2267" w:type="pct"/>
          </w:tcPr>
          <w:p w14:paraId="40FC21AB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23A47431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770A31D2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5D264411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200E26E8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59F746E1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7E671334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5358C08E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04A1" w:rsidRPr="006D16A0" w14:paraId="6EF9BE70" w14:textId="77777777" w:rsidTr="00CE321B">
        <w:trPr>
          <w:trHeight w:val="398"/>
        </w:trPr>
        <w:tc>
          <w:tcPr>
            <w:tcW w:w="2267" w:type="pct"/>
          </w:tcPr>
          <w:p w14:paraId="4D353CB9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0E6761BF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2F1D9C60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1E04ED5D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3E12BE22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701504C7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71652BBE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514C1621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04A1" w:rsidRPr="006D16A0" w14:paraId="31AA270D" w14:textId="77777777" w:rsidTr="00CE321B">
        <w:trPr>
          <w:trHeight w:val="398"/>
        </w:trPr>
        <w:tc>
          <w:tcPr>
            <w:tcW w:w="2267" w:type="pct"/>
          </w:tcPr>
          <w:p w14:paraId="546E5B40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577" w:type="pct"/>
          </w:tcPr>
          <w:p w14:paraId="28AF8496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707E3C44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35DAEB60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2A84804B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383A7C7D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36C68693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792593F5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04A1" w:rsidRPr="006D16A0" w14:paraId="50D2B273" w14:textId="77777777" w:rsidTr="00CE321B">
        <w:tc>
          <w:tcPr>
            <w:tcW w:w="2267" w:type="pct"/>
          </w:tcPr>
          <w:p w14:paraId="67A8D9BD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53B61475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0B3B9C75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EDE0B7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8D28667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F7AE08E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80577D6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4D314D3" w14:textId="77777777" w:rsidR="00BF04A1" w:rsidRPr="006D16A0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BF04A1" w:rsidRPr="006D16A0" w14:paraId="05CC2680" w14:textId="77777777" w:rsidTr="004E5DDC">
        <w:tc>
          <w:tcPr>
            <w:tcW w:w="2267" w:type="pct"/>
            <w:shd w:val="clear" w:color="auto" w:fill="auto"/>
          </w:tcPr>
          <w:p w14:paraId="3E14D0C6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F9017E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3F9A2474" w14:textId="52EF9143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F9017E">
              <w:rPr>
                <w:rFonts w:asciiTheme="majorBidi" w:hAnsiTheme="majorBidi" w:cstheme="majorBidi" w:hint="cs"/>
                <w:cs/>
              </w:rPr>
              <w:t>27.24</w:t>
            </w:r>
          </w:p>
        </w:tc>
        <w:tc>
          <w:tcPr>
            <w:tcW w:w="144" w:type="pct"/>
            <w:gridSpan w:val="2"/>
          </w:tcPr>
          <w:p w14:paraId="17755EE5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CC6281F" w14:textId="5CE12660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F9017E">
              <w:rPr>
                <w:rFonts w:asciiTheme="majorBidi" w:hAnsiTheme="majorBidi" w:cstheme="majorBidi" w:hint="cs"/>
                <w:cs/>
              </w:rPr>
              <w:t>31.50</w:t>
            </w:r>
          </w:p>
        </w:tc>
        <w:tc>
          <w:tcPr>
            <w:tcW w:w="144" w:type="pct"/>
          </w:tcPr>
          <w:p w14:paraId="28FDF831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273BDB" w14:textId="2DB390E8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F9017E">
              <w:rPr>
                <w:rFonts w:asciiTheme="majorBidi" w:hAnsiTheme="majorBidi" w:cstheme="majorBidi" w:hint="cs"/>
                <w:cs/>
              </w:rPr>
              <w:t>17.00</w:t>
            </w:r>
          </w:p>
        </w:tc>
        <w:tc>
          <w:tcPr>
            <w:tcW w:w="146" w:type="pct"/>
          </w:tcPr>
          <w:p w14:paraId="2630020C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ACB56C3" w14:textId="574F4FD0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F9017E">
              <w:rPr>
                <w:rFonts w:asciiTheme="majorBidi" w:hAnsiTheme="majorBidi" w:cstheme="majorBidi" w:hint="cs"/>
                <w:cs/>
              </w:rPr>
              <w:t>21.44</w:t>
            </w:r>
          </w:p>
        </w:tc>
      </w:tr>
      <w:tr w:rsidR="00BF04A1" w:rsidRPr="006D16A0" w14:paraId="2E6059FC" w14:textId="77777777" w:rsidTr="004E5DDC">
        <w:tc>
          <w:tcPr>
            <w:tcW w:w="2267" w:type="pct"/>
            <w:shd w:val="clear" w:color="auto" w:fill="auto"/>
          </w:tcPr>
          <w:p w14:paraId="03ED9DB2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F9017E">
              <w:rPr>
                <w:rFonts w:asciiTheme="majorBidi" w:hAnsiTheme="majorBidi" w:cstheme="majorBidi"/>
              </w:rPr>
              <w:t xml:space="preserve">     </w:t>
            </w:r>
            <w:r w:rsidRPr="00F9017E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4DC77B0C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78C85CD7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9E8A02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22149C4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17B248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21F31FA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1CCF1AE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BF04A1" w:rsidRPr="006D16A0" w14:paraId="4DC1A158" w14:textId="77777777" w:rsidTr="004E5DDC">
        <w:tc>
          <w:tcPr>
            <w:tcW w:w="2267" w:type="pct"/>
            <w:shd w:val="clear" w:color="auto" w:fill="auto"/>
          </w:tcPr>
          <w:p w14:paraId="4168E4BF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F9017E">
              <w:rPr>
                <w:rFonts w:asciiTheme="majorBidi" w:hAnsiTheme="majorBidi" w:cstheme="majorBidi"/>
              </w:rPr>
              <w:t xml:space="preserve">        </w:t>
            </w:r>
            <w:r w:rsidRPr="00F9017E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01C3B2A" w14:textId="62C70C0F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F9017E">
              <w:rPr>
                <w:rFonts w:asciiTheme="majorBidi" w:hAnsiTheme="majorBidi" w:cstheme="majorBidi" w:hint="cs"/>
                <w:cs/>
              </w:rPr>
              <w:t>2.04</w:t>
            </w:r>
          </w:p>
        </w:tc>
        <w:tc>
          <w:tcPr>
            <w:tcW w:w="144" w:type="pct"/>
            <w:gridSpan w:val="2"/>
          </w:tcPr>
          <w:p w14:paraId="0616BAEA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10D51D7" w14:textId="013C83F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F9017E">
              <w:rPr>
                <w:rFonts w:asciiTheme="majorBidi" w:hAnsiTheme="majorBidi" w:cstheme="majorBidi" w:hint="cs"/>
                <w:cs/>
              </w:rPr>
              <w:t>1.73</w:t>
            </w:r>
          </w:p>
        </w:tc>
        <w:tc>
          <w:tcPr>
            <w:tcW w:w="144" w:type="pct"/>
          </w:tcPr>
          <w:p w14:paraId="67096CBC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F9D5B02" w14:textId="50CE2173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F9017E">
              <w:rPr>
                <w:rFonts w:asciiTheme="majorBidi" w:hAnsiTheme="majorBidi" w:cstheme="majorBidi" w:hint="cs"/>
                <w:cs/>
              </w:rPr>
              <w:t>1.77</w:t>
            </w:r>
          </w:p>
        </w:tc>
        <w:tc>
          <w:tcPr>
            <w:tcW w:w="146" w:type="pct"/>
          </w:tcPr>
          <w:p w14:paraId="02B95F74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C8FA535" w14:textId="0DFD1E44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F9017E">
              <w:rPr>
                <w:rFonts w:asciiTheme="majorBidi" w:hAnsiTheme="majorBidi" w:cstheme="majorBidi" w:hint="cs"/>
                <w:cs/>
              </w:rPr>
              <w:t>1.49</w:t>
            </w:r>
          </w:p>
        </w:tc>
      </w:tr>
      <w:tr w:rsidR="00BF04A1" w:rsidRPr="006D16A0" w14:paraId="67A18EAB" w14:textId="77777777" w:rsidTr="00CE321B">
        <w:tc>
          <w:tcPr>
            <w:tcW w:w="2267" w:type="pct"/>
          </w:tcPr>
          <w:p w14:paraId="18579B91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F9017E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F7C10C" w14:textId="5D9079DE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9017E">
              <w:rPr>
                <w:rFonts w:asciiTheme="majorBidi" w:hAnsiTheme="majorBidi" w:cstheme="majorBidi" w:hint="cs"/>
                <w:b/>
                <w:bCs/>
                <w:cs/>
              </w:rPr>
              <w:t>29.28</w:t>
            </w:r>
          </w:p>
        </w:tc>
        <w:tc>
          <w:tcPr>
            <w:tcW w:w="144" w:type="pct"/>
            <w:gridSpan w:val="2"/>
          </w:tcPr>
          <w:p w14:paraId="02B5CC1E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3645DF6" w14:textId="3D0FB561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017E">
              <w:rPr>
                <w:rFonts w:asciiTheme="majorBidi" w:hAnsiTheme="majorBidi" w:cstheme="majorBidi" w:hint="cs"/>
                <w:b/>
                <w:bCs/>
                <w:cs/>
              </w:rPr>
              <w:t>33.23</w:t>
            </w:r>
          </w:p>
        </w:tc>
        <w:tc>
          <w:tcPr>
            <w:tcW w:w="144" w:type="pct"/>
          </w:tcPr>
          <w:p w14:paraId="0C756FA7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0491683" w14:textId="0D40CCFE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017E">
              <w:rPr>
                <w:rFonts w:asciiTheme="majorBidi" w:hAnsiTheme="majorBidi" w:cstheme="majorBidi" w:hint="cs"/>
                <w:b/>
                <w:bCs/>
                <w:cs/>
              </w:rPr>
              <w:t>18.77</w:t>
            </w:r>
          </w:p>
        </w:tc>
        <w:tc>
          <w:tcPr>
            <w:tcW w:w="146" w:type="pct"/>
          </w:tcPr>
          <w:p w14:paraId="5EF165F2" w14:textId="77777777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DE0E441" w14:textId="16C2C581" w:rsidR="00BF04A1" w:rsidRPr="00F9017E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017E">
              <w:rPr>
                <w:rFonts w:asciiTheme="majorBidi" w:hAnsiTheme="majorBidi" w:cstheme="majorBidi" w:hint="cs"/>
                <w:b/>
                <w:bCs/>
                <w:cs/>
              </w:rPr>
              <w:t>22.93</w:t>
            </w:r>
          </w:p>
        </w:tc>
      </w:tr>
    </w:tbl>
    <w:p w14:paraId="4044B565" w14:textId="77777777" w:rsidR="00893F21" w:rsidRDefault="00893F2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p w14:paraId="023859F8" w14:textId="02EC59FB" w:rsidR="00871A4A" w:rsidRPr="006D16A0" w:rsidRDefault="00D902A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  <w:r w:rsidRPr="006D16A0">
        <w:rPr>
          <w:rFonts w:asciiTheme="majorBidi" w:hAnsiTheme="majorBidi"/>
          <w:cs/>
        </w:rPr>
        <w:t xml:space="preserve">ยอดคงเหลือกับกิจการที่เกี่ยวข้องกัน ณ วันที่ </w:t>
      </w:r>
      <w:r w:rsidR="00ED3704" w:rsidRPr="00523DC7">
        <w:rPr>
          <w:rFonts w:asciiTheme="majorBidi" w:hAnsiTheme="majorBidi" w:cstheme="majorBidi"/>
        </w:rPr>
        <w:t xml:space="preserve">30 </w:t>
      </w:r>
      <w:r w:rsidR="00ED3704" w:rsidRPr="00523DC7">
        <w:rPr>
          <w:rFonts w:asciiTheme="majorBidi" w:hAnsiTheme="majorBidi" w:cstheme="majorBidi"/>
          <w:cs/>
        </w:rPr>
        <w:t xml:space="preserve">มิถุนายน </w:t>
      </w:r>
      <w:r w:rsidRPr="006D16A0">
        <w:rPr>
          <w:rFonts w:asciiTheme="majorBidi" w:hAnsiTheme="majorBidi"/>
        </w:rPr>
        <w:t>256</w:t>
      </w:r>
      <w:r w:rsidR="00784453" w:rsidRPr="006D16A0">
        <w:rPr>
          <w:rFonts w:asciiTheme="majorBidi" w:hAnsiTheme="majorBidi"/>
        </w:rPr>
        <w:t>7</w:t>
      </w:r>
      <w:r w:rsidRPr="006D16A0">
        <w:rPr>
          <w:rFonts w:asciiTheme="majorBidi" w:hAnsiTheme="majorBidi"/>
          <w:cs/>
        </w:rPr>
        <w:t xml:space="preserve"> และ </w:t>
      </w:r>
      <w:r w:rsidRPr="006D16A0">
        <w:rPr>
          <w:rFonts w:asciiTheme="majorBidi" w:hAnsiTheme="majorBidi"/>
        </w:rPr>
        <w:t>31</w:t>
      </w:r>
      <w:r w:rsidRPr="006D16A0">
        <w:rPr>
          <w:rFonts w:asciiTheme="majorBidi" w:hAnsiTheme="majorBidi"/>
          <w:cs/>
        </w:rPr>
        <w:t xml:space="preserve"> ธันวาคม </w:t>
      </w:r>
      <w:r w:rsidRPr="006D16A0">
        <w:rPr>
          <w:rFonts w:asciiTheme="majorBidi" w:hAnsiTheme="majorBidi"/>
        </w:rPr>
        <w:t>256</w:t>
      </w:r>
      <w:r w:rsidR="00784453" w:rsidRPr="006D16A0">
        <w:rPr>
          <w:rFonts w:asciiTheme="majorBidi" w:hAnsiTheme="majorBidi"/>
        </w:rPr>
        <w:t>6</w:t>
      </w:r>
      <w:r w:rsidRPr="006D16A0">
        <w:rPr>
          <w:rFonts w:asciiTheme="majorBidi" w:hAnsiTheme="majorBidi"/>
          <w:cs/>
        </w:rPr>
        <w:t xml:space="preserve"> มีดังนี้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187C66" w:rsidRPr="006D16A0" w14:paraId="63CE2F01" w14:textId="77777777" w:rsidTr="00CE321B">
        <w:trPr>
          <w:tblHeader/>
        </w:trPr>
        <w:tc>
          <w:tcPr>
            <w:tcW w:w="2232" w:type="pct"/>
            <w:shd w:val="clear" w:color="auto" w:fill="auto"/>
          </w:tcPr>
          <w:p w14:paraId="622484D7" w14:textId="77777777" w:rsidR="00187C66" w:rsidRPr="006D16A0" w:rsidRDefault="00187C66" w:rsidP="00CE321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6" w:type="pct"/>
            <w:gridSpan w:val="4"/>
            <w:shd w:val="clear" w:color="auto" w:fill="auto"/>
          </w:tcPr>
          <w:p w14:paraId="2E09080B" w14:textId="77777777" w:rsidR="00187C66" w:rsidRPr="006D16A0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576FB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2B8662F7" w14:textId="77777777" w:rsidR="00187C66" w:rsidRPr="006D16A0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5D8F76D2" w14:textId="77777777" w:rsidR="00187C66" w:rsidRPr="006D16A0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187C66" w:rsidRPr="006D16A0" w14:paraId="6C3F60A9" w14:textId="77777777" w:rsidTr="00CE321B">
        <w:trPr>
          <w:tblHeader/>
        </w:trPr>
        <w:tc>
          <w:tcPr>
            <w:tcW w:w="2232" w:type="pct"/>
            <w:shd w:val="clear" w:color="auto" w:fill="auto"/>
          </w:tcPr>
          <w:p w14:paraId="6FFA2F42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6BF3E040" w14:textId="0392178C" w:rsidR="00187C66" w:rsidRPr="006D16A0" w:rsidRDefault="00ED3704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34" w:type="pct"/>
            <w:shd w:val="clear" w:color="auto" w:fill="auto"/>
          </w:tcPr>
          <w:p w14:paraId="05EED909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3708E365" w14:textId="1D702BDD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B086B36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3D05E86F" w14:textId="404C6BF3" w:rsidR="00187C66" w:rsidRPr="006D16A0" w:rsidRDefault="00ED3704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50" w:type="pct"/>
            <w:shd w:val="clear" w:color="auto" w:fill="auto"/>
          </w:tcPr>
          <w:p w14:paraId="26B2C0DE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329DD69F" w14:textId="5F7A8D6E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784453" w:rsidRPr="006D16A0" w14:paraId="35D2F1F8" w14:textId="77777777" w:rsidTr="00CE321B">
        <w:trPr>
          <w:tblHeader/>
        </w:trPr>
        <w:tc>
          <w:tcPr>
            <w:tcW w:w="2232" w:type="pct"/>
            <w:shd w:val="clear" w:color="auto" w:fill="auto"/>
          </w:tcPr>
          <w:p w14:paraId="77EE1599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03BF7F6E" w14:textId="56F06676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pct"/>
            <w:shd w:val="clear" w:color="auto" w:fill="auto"/>
          </w:tcPr>
          <w:p w14:paraId="6488415A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5A4001D8" w14:textId="569CE27E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6493A7BD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0F96E98F" w14:textId="1EDEE96A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0" w:type="pct"/>
            <w:shd w:val="clear" w:color="auto" w:fill="auto"/>
          </w:tcPr>
          <w:p w14:paraId="2B8ADC0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0926F007" w14:textId="5B57893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2566</w:t>
            </w:r>
          </w:p>
        </w:tc>
      </w:tr>
      <w:tr w:rsidR="00187C66" w:rsidRPr="006D16A0" w14:paraId="14AEF90C" w14:textId="77777777" w:rsidTr="00CE321B">
        <w:trPr>
          <w:tblHeader/>
        </w:trPr>
        <w:tc>
          <w:tcPr>
            <w:tcW w:w="2232" w:type="pct"/>
          </w:tcPr>
          <w:p w14:paraId="78997E1F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338872F5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87C66" w:rsidRPr="006D16A0" w14:paraId="45B012FC" w14:textId="77777777" w:rsidTr="00CE321B">
        <w:tc>
          <w:tcPr>
            <w:tcW w:w="2232" w:type="pct"/>
          </w:tcPr>
          <w:p w14:paraId="1795053F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4AF70B17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02715CF5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207D02F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0CA8939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4FF1AA3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09ADAB45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690378D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5C3D5B" w:rsidRPr="006D16A0" w14:paraId="6F3D49FF" w14:textId="77777777" w:rsidTr="00CE321B">
        <w:tc>
          <w:tcPr>
            <w:tcW w:w="2232" w:type="pct"/>
          </w:tcPr>
          <w:p w14:paraId="0ED52391" w14:textId="6BAE00F6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cs/>
              </w:rPr>
              <w:t>บริษัทใหญ่</w:t>
            </w:r>
            <w:r w:rsidR="00951DDB" w:rsidRPr="006D16A0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86" w:type="pct"/>
          </w:tcPr>
          <w:p w14:paraId="21C2393C" w14:textId="4CDDE67F" w:rsidR="005C3D5B" w:rsidRPr="006D16A0" w:rsidRDefault="002073B9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594.40</w:t>
            </w:r>
          </w:p>
        </w:tc>
        <w:tc>
          <w:tcPr>
            <w:tcW w:w="145" w:type="pct"/>
            <w:gridSpan w:val="2"/>
          </w:tcPr>
          <w:p w14:paraId="331A782E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9815E32" w14:textId="76C0A02F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998.02</w:t>
            </w:r>
          </w:p>
        </w:tc>
        <w:tc>
          <w:tcPr>
            <w:tcW w:w="146" w:type="pct"/>
          </w:tcPr>
          <w:p w14:paraId="130763B5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D88CB6E" w14:textId="7F5FE79D" w:rsidR="005C3D5B" w:rsidRPr="006D16A0" w:rsidRDefault="000667DE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1.51</w:t>
            </w:r>
          </w:p>
        </w:tc>
        <w:tc>
          <w:tcPr>
            <w:tcW w:w="150" w:type="pct"/>
          </w:tcPr>
          <w:p w14:paraId="23F1090A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0F48272" w14:textId="00500C19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C3D5B" w:rsidRPr="006D16A0" w14:paraId="06E9A177" w14:textId="77777777" w:rsidTr="00CE321B">
        <w:tc>
          <w:tcPr>
            <w:tcW w:w="2232" w:type="pct"/>
          </w:tcPr>
          <w:p w14:paraId="1D4C9BC6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F00B035" w14:textId="77E073B8" w:rsidR="005C3D5B" w:rsidRPr="006D16A0" w:rsidRDefault="002073B9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78749A59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C5231E8" w14:textId="56CE2368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68516892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6259A55" w14:textId="4E3B3AE0" w:rsidR="005C3D5B" w:rsidRPr="006D16A0" w:rsidRDefault="000667DE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195.76</w:t>
            </w:r>
          </w:p>
        </w:tc>
        <w:tc>
          <w:tcPr>
            <w:tcW w:w="150" w:type="pct"/>
          </w:tcPr>
          <w:p w14:paraId="3B9E7AEF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9DEE450" w14:textId="2BFF5E29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68.76</w:t>
            </w:r>
          </w:p>
        </w:tc>
      </w:tr>
      <w:tr w:rsidR="005C3D5B" w:rsidRPr="00816243" w14:paraId="19B40B50" w14:textId="77777777" w:rsidTr="00CE321B">
        <w:tc>
          <w:tcPr>
            <w:tcW w:w="2232" w:type="pct"/>
          </w:tcPr>
          <w:p w14:paraId="4BE401E2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5292906" w14:textId="2DF4EF97" w:rsidR="005C3D5B" w:rsidRPr="006D16A0" w:rsidRDefault="002073B9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787.75</w:t>
            </w:r>
          </w:p>
        </w:tc>
        <w:tc>
          <w:tcPr>
            <w:tcW w:w="145" w:type="pct"/>
            <w:gridSpan w:val="2"/>
          </w:tcPr>
          <w:p w14:paraId="1717909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E11C5CA" w14:textId="3D314232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173.87</w:t>
            </w:r>
          </w:p>
        </w:tc>
        <w:tc>
          <w:tcPr>
            <w:tcW w:w="146" w:type="pct"/>
          </w:tcPr>
          <w:p w14:paraId="0ADDE2A7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D4CD557" w14:textId="382697AF" w:rsidR="005C3D5B" w:rsidRPr="006D16A0" w:rsidRDefault="000667D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570.7</w:t>
            </w:r>
            <w:r w:rsidR="00600FFC">
              <w:rPr>
                <w:rFonts w:asciiTheme="majorBidi" w:hAnsiTheme="majorBidi" w:cstheme="majorBidi" w:hint="cs"/>
                <w:cs/>
              </w:rPr>
              <w:t>0</w:t>
            </w:r>
          </w:p>
        </w:tc>
        <w:tc>
          <w:tcPr>
            <w:tcW w:w="150" w:type="pct"/>
          </w:tcPr>
          <w:p w14:paraId="07A15F0C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4C80D53" w14:textId="75847E3A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C3D5B" w:rsidRPr="006D16A0" w14:paraId="5EE88660" w14:textId="77777777" w:rsidTr="00CE321B">
        <w:tc>
          <w:tcPr>
            <w:tcW w:w="2232" w:type="pct"/>
          </w:tcPr>
          <w:p w14:paraId="2B22AD97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C6A562A" w14:textId="6CFB2B0F" w:rsidR="005C3D5B" w:rsidRPr="006D16A0" w:rsidRDefault="00E849AF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1,382.15</w:t>
            </w:r>
          </w:p>
        </w:tc>
        <w:tc>
          <w:tcPr>
            <w:tcW w:w="145" w:type="pct"/>
            <w:gridSpan w:val="2"/>
          </w:tcPr>
          <w:p w14:paraId="4678811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7FC541A" w14:textId="25C543D8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6D16A0">
              <w:rPr>
                <w:rFonts w:asciiTheme="majorBidi" w:hAnsiTheme="majorBidi" w:cstheme="majorBidi" w:hint="cs"/>
                <w:b/>
                <w:bCs/>
              </w:rPr>
              <w:t>,</w:t>
            </w: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171.89</w:t>
            </w:r>
          </w:p>
        </w:tc>
        <w:tc>
          <w:tcPr>
            <w:tcW w:w="146" w:type="pct"/>
          </w:tcPr>
          <w:p w14:paraId="463324A3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3116E16" w14:textId="0B10155D" w:rsidR="005C3D5B" w:rsidRPr="006D16A0" w:rsidRDefault="000667DE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767.97</w:t>
            </w:r>
          </w:p>
        </w:tc>
        <w:tc>
          <w:tcPr>
            <w:tcW w:w="150" w:type="pct"/>
          </w:tcPr>
          <w:p w14:paraId="3EB918E9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DFD7118" w14:textId="431A80DD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hint="cs"/>
                <w:b/>
                <w:bCs/>
                <w:cs/>
              </w:rPr>
              <w:t>68.76</w:t>
            </w:r>
          </w:p>
        </w:tc>
      </w:tr>
      <w:tr w:rsidR="005C3D5B" w:rsidRPr="006D16A0" w14:paraId="4DE834C3" w14:textId="77777777" w:rsidTr="00CE321B">
        <w:tc>
          <w:tcPr>
            <w:tcW w:w="2232" w:type="pct"/>
          </w:tcPr>
          <w:p w14:paraId="1977F6DB" w14:textId="77777777" w:rsidR="005C3D5B" w:rsidRPr="006D16A0" w:rsidRDefault="005C3D5B" w:rsidP="005C3D5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D16A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A45EB34" w14:textId="0F73EA96" w:rsidR="005C3D5B" w:rsidRPr="006D16A0" w:rsidRDefault="00E849AF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575CF3D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4038A06" w14:textId="1BC87A7B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6D2D8E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1D6FB44" w14:textId="4793DB5F" w:rsidR="005C3D5B" w:rsidRPr="006D16A0" w:rsidRDefault="002073B9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3F723D24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CA054F6" w14:textId="10671855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</w:tr>
      <w:tr w:rsidR="005C3D5B" w:rsidRPr="006D16A0" w14:paraId="567BDC0A" w14:textId="77777777" w:rsidTr="00CE321B">
        <w:tc>
          <w:tcPr>
            <w:tcW w:w="2232" w:type="pct"/>
          </w:tcPr>
          <w:p w14:paraId="603CFD0C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EC497E4" w14:textId="7AAFC73C" w:rsidR="005C3D5B" w:rsidRPr="006D16A0" w:rsidRDefault="00E849AF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1,382.15</w:t>
            </w:r>
          </w:p>
        </w:tc>
        <w:tc>
          <w:tcPr>
            <w:tcW w:w="145" w:type="pct"/>
            <w:gridSpan w:val="2"/>
          </w:tcPr>
          <w:p w14:paraId="7703DA32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9D69E3B" w14:textId="750F7F52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6D16A0">
              <w:rPr>
                <w:rFonts w:asciiTheme="majorBidi" w:hAnsiTheme="majorBidi" w:cstheme="majorBidi" w:hint="cs"/>
                <w:b/>
                <w:bCs/>
              </w:rPr>
              <w:t>,</w:t>
            </w: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171.89</w:t>
            </w:r>
          </w:p>
        </w:tc>
        <w:tc>
          <w:tcPr>
            <w:tcW w:w="146" w:type="pct"/>
          </w:tcPr>
          <w:p w14:paraId="6981373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D2F3303" w14:textId="125B7F0D" w:rsidR="005C3D5B" w:rsidRPr="006D16A0" w:rsidRDefault="000667DE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767.97</w:t>
            </w:r>
          </w:p>
        </w:tc>
        <w:tc>
          <w:tcPr>
            <w:tcW w:w="150" w:type="pct"/>
          </w:tcPr>
          <w:p w14:paraId="36C4B642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390D659" w14:textId="1F3A8163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68.76</w:t>
            </w:r>
          </w:p>
        </w:tc>
      </w:tr>
      <w:tr w:rsidR="00784453" w:rsidRPr="006D16A0" w14:paraId="4128751C" w14:textId="77777777" w:rsidTr="00CE321B">
        <w:tc>
          <w:tcPr>
            <w:tcW w:w="2232" w:type="pct"/>
          </w:tcPr>
          <w:p w14:paraId="68B53EF3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C3CEFE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18CB7165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FC9DD5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E3C846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2AF652A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5DC8D39F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C6B7305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784453" w:rsidRPr="006D16A0" w14:paraId="42D6547F" w14:textId="77777777" w:rsidTr="00CE321B">
        <w:tc>
          <w:tcPr>
            <w:tcW w:w="2232" w:type="pct"/>
          </w:tcPr>
          <w:p w14:paraId="48219B66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4C5364EE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3653E63D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BB47B97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65F629FE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FB5E2D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FCB5B31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7765CE3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784453" w:rsidRPr="006D16A0" w14:paraId="637D8D7E" w14:textId="77777777" w:rsidTr="00CE321B">
        <w:tc>
          <w:tcPr>
            <w:tcW w:w="2232" w:type="pct"/>
          </w:tcPr>
          <w:p w14:paraId="3374526C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08ABB40" w14:textId="48CACC21" w:rsidR="00784453" w:rsidRPr="006D16A0" w:rsidRDefault="001A58AA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353E3AB3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5EC490" w14:textId="262D39D6" w:rsidR="00784453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61A7927D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ABBEDE" w14:textId="41D7B803" w:rsidR="00784453" w:rsidRPr="006D16A0" w:rsidRDefault="00912482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23.56</w:t>
            </w:r>
          </w:p>
        </w:tc>
        <w:tc>
          <w:tcPr>
            <w:tcW w:w="150" w:type="pct"/>
          </w:tcPr>
          <w:p w14:paraId="7BC63558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DF963FB" w14:textId="01E8C6A3" w:rsidR="00784453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3.06</w:t>
            </w:r>
          </w:p>
        </w:tc>
      </w:tr>
      <w:tr w:rsidR="00784453" w:rsidRPr="006D16A0" w14:paraId="3D6DDAF2" w14:textId="77777777" w:rsidTr="00CE321B">
        <w:tc>
          <w:tcPr>
            <w:tcW w:w="2232" w:type="pct"/>
          </w:tcPr>
          <w:p w14:paraId="62A9F79C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2D8CF789" w14:textId="36C9069E" w:rsidR="00784453" w:rsidRPr="006D16A0" w:rsidRDefault="001A58AA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0.81</w:t>
            </w:r>
          </w:p>
        </w:tc>
        <w:tc>
          <w:tcPr>
            <w:tcW w:w="145" w:type="pct"/>
            <w:gridSpan w:val="2"/>
          </w:tcPr>
          <w:p w14:paraId="140110C6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7ED32C8" w14:textId="30107AAB" w:rsidR="00784453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1C1D4A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072A9B" w14:textId="412A4BC5" w:rsidR="00784453" w:rsidRPr="006D16A0" w:rsidRDefault="001A58AA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0.81</w:t>
            </w:r>
          </w:p>
        </w:tc>
        <w:tc>
          <w:tcPr>
            <w:tcW w:w="150" w:type="pct"/>
          </w:tcPr>
          <w:p w14:paraId="51FA81C1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250B649" w14:textId="5A190EEA" w:rsidR="00784453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</w:tr>
      <w:tr w:rsidR="00B45E21" w:rsidRPr="006D16A0" w14:paraId="501C654F" w14:textId="77777777" w:rsidTr="00CE321B">
        <w:tc>
          <w:tcPr>
            <w:tcW w:w="2232" w:type="pct"/>
          </w:tcPr>
          <w:p w14:paraId="6ED7AAA3" w14:textId="3CC8E6F9" w:rsidR="00B45E21" w:rsidRPr="006D16A0" w:rsidRDefault="00B45E21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62BA2EAB" w14:textId="4DF7DCB6" w:rsidR="00B45E21" w:rsidRPr="006D16A0" w:rsidRDefault="001A58AA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16.52</w:t>
            </w:r>
          </w:p>
        </w:tc>
        <w:tc>
          <w:tcPr>
            <w:tcW w:w="145" w:type="pct"/>
            <w:gridSpan w:val="2"/>
          </w:tcPr>
          <w:p w14:paraId="1B9D2EEA" w14:textId="77777777" w:rsidR="00B45E21" w:rsidRPr="006D16A0" w:rsidRDefault="00B45E21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81D83D9" w14:textId="782FCDCA" w:rsidR="00B45E21" w:rsidRPr="006D16A0" w:rsidRDefault="003F1585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115.22</w:t>
            </w:r>
          </w:p>
        </w:tc>
        <w:tc>
          <w:tcPr>
            <w:tcW w:w="146" w:type="pct"/>
          </w:tcPr>
          <w:p w14:paraId="1F58088E" w14:textId="77777777" w:rsidR="00B45E21" w:rsidRPr="006D16A0" w:rsidRDefault="00B45E21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F4CF8A5" w14:textId="38DB1BEB" w:rsidR="00B45E21" w:rsidRPr="006D16A0" w:rsidRDefault="001A58AA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16EB893E" w14:textId="77777777" w:rsidR="00B45E21" w:rsidRPr="006D16A0" w:rsidRDefault="00B45E21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4FCC4F2" w14:textId="7D8B6B69" w:rsidR="00B45E21" w:rsidRPr="006D16A0" w:rsidRDefault="00DF1D47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C3D5B" w:rsidRPr="006D16A0" w14:paraId="1906505F" w14:textId="77777777" w:rsidTr="00CE321B">
        <w:tc>
          <w:tcPr>
            <w:tcW w:w="2232" w:type="pct"/>
          </w:tcPr>
          <w:p w14:paraId="3A755A3E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313DEAE" w14:textId="30A49696" w:rsidR="005C3D5B" w:rsidRPr="006D16A0" w:rsidRDefault="001F5A2E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30.73</w:t>
            </w:r>
          </w:p>
        </w:tc>
        <w:tc>
          <w:tcPr>
            <w:tcW w:w="145" w:type="pct"/>
            <w:gridSpan w:val="2"/>
          </w:tcPr>
          <w:p w14:paraId="6C529119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6956EC2" w14:textId="5CF6C33B" w:rsidR="005C3D5B" w:rsidRPr="00C06BA1" w:rsidRDefault="003653C0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C06BA1">
              <w:rPr>
                <w:rFonts w:asciiTheme="majorBidi" w:hAnsiTheme="majorBidi" w:cstheme="majorBidi"/>
              </w:rPr>
              <w:t>97.49</w:t>
            </w:r>
          </w:p>
        </w:tc>
        <w:tc>
          <w:tcPr>
            <w:tcW w:w="146" w:type="pct"/>
          </w:tcPr>
          <w:p w14:paraId="1DC6D9ED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0A31D94" w14:textId="3531C9CA" w:rsidR="005C3D5B" w:rsidRPr="006D16A0" w:rsidRDefault="001F5A2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3CB2B7B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F3ED88C" w14:textId="0E5E0D97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</w:tr>
      <w:tr w:rsidR="005C3D5B" w:rsidRPr="006D16A0" w14:paraId="7CC64DA5" w14:textId="77777777" w:rsidTr="00CE321B">
        <w:tc>
          <w:tcPr>
            <w:tcW w:w="2232" w:type="pct"/>
            <w:vAlign w:val="center"/>
          </w:tcPr>
          <w:p w14:paraId="22461A5D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66E310E" w14:textId="002E4E5E" w:rsidR="005C3D5B" w:rsidRPr="006D16A0" w:rsidRDefault="001F5A2E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48.06</w:t>
            </w:r>
          </w:p>
        </w:tc>
        <w:tc>
          <w:tcPr>
            <w:tcW w:w="145" w:type="pct"/>
            <w:gridSpan w:val="2"/>
          </w:tcPr>
          <w:p w14:paraId="7C5CED07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3FE2AFE" w14:textId="2C8A3BAF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212.71</w:t>
            </w:r>
          </w:p>
        </w:tc>
        <w:tc>
          <w:tcPr>
            <w:tcW w:w="146" w:type="pct"/>
          </w:tcPr>
          <w:p w14:paraId="18C41915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603070F" w14:textId="505C05C4" w:rsidR="005C3D5B" w:rsidRPr="006D16A0" w:rsidRDefault="001F5A2E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24.37</w:t>
            </w:r>
          </w:p>
        </w:tc>
        <w:tc>
          <w:tcPr>
            <w:tcW w:w="150" w:type="pct"/>
          </w:tcPr>
          <w:p w14:paraId="2D32886B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6A82CAB" w14:textId="60EDAC9E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3.06</w:t>
            </w:r>
          </w:p>
        </w:tc>
      </w:tr>
      <w:tr w:rsidR="005C3D5B" w:rsidRPr="006D16A0" w14:paraId="65364618" w14:textId="77777777" w:rsidTr="00CE321B">
        <w:trPr>
          <w:trHeight w:val="269"/>
        </w:trPr>
        <w:tc>
          <w:tcPr>
            <w:tcW w:w="2232" w:type="pct"/>
            <w:vAlign w:val="center"/>
          </w:tcPr>
          <w:p w14:paraId="5E9DB59D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D16A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34D3FD8" w14:textId="7556017F" w:rsidR="005C3D5B" w:rsidRPr="006D16A0" w:rsidRDefault="001F5A2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25972C52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38BFA04" w14:textId="4E208569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1C033616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23E9A2C" w14:textId="7F846868" w:rsidR="005C3D5B" w:rsidRPr="006D16A0" w:rsidRDefault="001F5A2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76AD5BF4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3AD94E7" w14:textId="19041A78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</w:tr>
      <w:tr w:rsidR="005C3D5B" w:rsidRPr="006D16A0" w14:paraId="4EC3D1CE" w14:textId="77777777" w:rsidTr="00CE321B">
        <w:trPr>
          <w:trHeight w:val="269"/>
        </w:trPr>
        <w:tc>
          <w:tcPr>
            <w:tcW w:w="2232" w:type="pct"/>
            <w:vAlign w:val="center"/>
          </w:tcPr>
          <w:p w14:paraId="6E2C0160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93DA6FA" w14:textId="0EEE343D" w:rsidR="005C3D5B" w:rsidRPr="006D16A0" w:rsidRDefault="00114194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48.06</w:t>
            </w:r>
          </w:p>
        </w:tc>
        <w:tc>
          <w:tcPr>
            <w:tcW w:w="145" w:type="pct"/>
            <w:gridSpan w:val="2"/>
          </w:tcPr>
          <w:p w14:paraId="3D3B9C43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2E68F35" w14:textId="50AAE902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hint="cs"/>
                <w:b/>
                <w:bCs/>
                <w:cs/>
              </w:rPr>
              <w:t>212.71</w:t>
            </w:r>
          </w:p>
        </w:tc>
        <w:tc>
          <w:tcPr>
            <w:tcW w:w="146" w:type="pct"/>
          </w:tcPr>
          <w:p w14:paraId="5210A810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40C5669" w14:textId="664ECEC1" w:rsidR="005C3D5B" w:rsidRPr="006D16A0" w:rsidRDefault="00114194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24.37</w:t>
            </w:r>
          </w:p>
        </w:tc>
        <w:tc>
          <w:tcPr>
            <w:tcW w:w="150" w:type="pct"/>
          </w:tcPr>
          <w:p w14:paraId="485BE9DD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9279676" w14:textId="4D7824BE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3.06</w:t>
            </w:r>
          </w:p>
        </w:tc>
      </w:tr>
    </w:tbl>
    <w:tbl>
      <w:tblPr>
        <w:tblStyle w:val="TableGrid"/>
        <w:tblW w:w="93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0"/>
        <w:gridCol w:w="1273"/>
        <w:gridCol w:w="231"/>
        <w:gridCol w:w="1273"/>
        <w:gridCol w:w="231"/>
        <w:gridCol w:w="1339"/>
        <w:gridCol w:w="231"/>
        <w:gridCol w:w="1273"/>
      </w:tblGrid>
      <w:tr w:rsidR="002B236B" w:rsidRPr="006D16A0" w14:paraId="365D33E8" w14:textId="77777777" w:rsidTr="00893F21">
        <w:trPr>
          <w:tblHeader/>
        </w:trPr>
        <w:tc>
          <w:tcPr>
            <w:tcW w:w="3450" w:type="dxa"/>
            <w:shd w:val="clear" w:color="auto" w:fill="auto"/>
            <w:vAlign w:val="bottom"/>
          </w:tcPr>
          <w:p w14:paraId="4C0C11FF" w14:textId="77777777" w:rsidR="002B236B" w:rsidRPr="00576FB8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604E4941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576FB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2B236B" w:rsidRPr="006D16A0" w14:paraId="5BC385FE" w14:textId="77777777" w:rsidTr="00893F21">
        <w:trPr>
          <w:tblHeader/>
        </w:trPr>
        <w:tc>
          <w:tcPr>
            <w:tcW w:w="3450" w:type="dxa"/>
            <w:vAlign w:val="bottom"/>
          </w:tcPr>
          <w:p w14:paraId="309D1756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73" w:type="dxa"/>
            <w:vAlign w:val="bottom"/>
          </w:tcPr>
          <w:p w14:paraId="10237956" w14:textId="77777777" w:rsidR="002B236B" w:rsidRPr="006D16A0" w:rsidRDefault="002B236B" w:rsidP="00CE321B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3BF287E6" w14:textId="77777777" w:rsidR="002B236B" w:rsidRPr="006D16A0" w:rsidRDefault="002B236B" w:rsidP="00CE321B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1 </w:t>
            </w:r>
            <w:r w:rsidRPr="006D16A0">
              <w:rPr>
                <w:rFonts w:asciiTheme="majorBidi" w:hAnsiTheme="majorBidi" w:cstheme="majorBidi"/>
                <w:cs/>
              </w:rPr>
              <w:t>มกราคม</w:t>
            </w:r>
          </w:p>
          <w:p w14:paraId="62544A1C" w14:textId="2CD5BAF3" w:rsidR="002B236B" w:rsidRPr="006D16A0" w:rsidRDefault="002B236B" w:rsidP="00CE321B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1" w:type="dxa"/>
            <w:vAlign w:val="bottom"/>
          </w:tcPr>
          <w:p w14:paraId="56ABFFEB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1F85BBDB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1" w:type="dxa"/>
            <w:vAlign w:val="bottom"/>
          </w:tcPr>
          <w:p w14:paraId="68848018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3E331A1F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1" w:type="dxa"/>
            <w:vAlign w:val="bottom"/>
          </w:tcPr>
          <w:p w14:paraId="497DE556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DD3F86B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4A01147" w14:textId="7CD020F1" w:rsidR="002B236B" w:rsidRPr="006D16A0" w:rsidRDefault="00ED3704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  <w:r w:rsidR="002B236B"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2B236B" w:rsidRPr="006D16A0" w14:paraId="70BE6784" w14:textId="77777777" w:rsidTr="00893F21">
        <w:trPr>
          <w:tblHeader/>
        </w:trPr>
        <w:tc>
          <w:tcPr>
            <w:tcW w:w="3450" w:type="dxa"/>
            <w:vAlign w:val="bottom"/>
          </w:tcPr>
          <w:p w14:paraId="76F839C3" w14:textId="77777777" w:rsidR="002B236B" w:rsidRPr="00576FB8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6D0EED9C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B236B" w:rsidRPr="006D16A0" w14:paraId="17CFDB78" w14:textId="77777777" w:rsidTr="00893F21">
        <w:trPr>
          <w:tblHeader/>
        </w:trPr>
        <w:tc>
          <w:tcPr>
            <w:tcW w:w="3450" w:type="dxa"/>
            <w:vAlign w:val="bottom"/>
          </w:tcPr>
          <w:p w14:paraId="539617E1" w14:textId="57BF87A7" w:rsidR="002B236B" w:rsidRPr="00576FB8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576FB8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5851" w:type="dxa"/>
            <w:gridSpan w:val="7"/>
            <w:vAlign w:val="bottom"/>
          </w:tcPr>
          <w:p w14:paraId="01438EF4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784453" w:rsidRPr="006D16A0" w14:paraId="416192D9" w14:textId="77777777" w:rsidTr="00893F21">
        <w:tc>
          <w:tcPr>
            <w:tcW w:w="3450" w:type="dxa"/>
          </w:tcPr>
          <w:p w14:paraId="1C23403F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576FB8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1273" w:type="dxa"/>
          </w:tcPr>
          <w:p w14:paraId="1B74CDFD" w14:textId="40A44CE8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cs/>
              </w:rPr>
              <w:t>2,38</w:t>
            </w:r>
            <w:r w:rsidR="00AA25A0" w:rsidRPr="006D16A0">
              <w:rPr>
                <w:rFonts w:asciiTheme="majorBidi" w:hAnsiTheme="majorBidi" w:cstheme="majorBidi" w:hint="cs"/>
                <w:cs/>
              </w:rPr>
              <w:t>4</w:t>
            </w:r>
            <w:r w:rsidR="000C69C7" w:rsidRPr="006D16A0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231" w:type="dxa"/>
          </w:tcPr>
          <w:p w14:paraId="6B0F160C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</w:tcPr>
          <w:p w14:paraId="3CCDB638" w14:textId="35E7971F" w:rsidR="00784453" w:rsidRPr="006D16A0" w:rsidRDefault="005610B9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  <w:r w:rsidR="00A76ED2">
              <w:rPr>
                <w:rFonts w:asciiTheme="majorBidi" w:hAnsiTheme="majorBidi" w:cstheme="majorBidi" w:hint="cs"/>
                <w:cs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864.95</w:t>
            </w:r>
          </w:p>
        </w:tc>
        <w:tc>
          <w:tcPr>
            <w:tcW w:w="231" w:type="dxa"/>
          </w:tcPr>
          <w:p w14:paraId="3AD45B2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</w:tcPr>
          <w:p w14:paraId="7FB90A8E" w14:textId="31FF9AEF" w:rsidR="00784453" w:rsidRPr="006D16A0" w:rsidRDefault="005A682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(</w:t>
            </w:r>
            <w:r w:rsidR="005610B9">
              <w:rPr>
                <w:rFonts w:asciiTheme="majorBidi" w:hAnsiTheme="majorBidi" w:cstheme="majorBidi" w:hint="cs"/>
                <w:cs/>
              </w:rPr>
              <w:t>3</w:t>
            </w:r>
            <w:r w:rsidR="00A76ED2">
              <w:rPr>
                <w:rFonts w:asciiTheme="majorBidi" w:hAnsiTheme="majorBidi" w:cstheme="majorBidi" w:hint="cs"/>
                <w:cs/>
              </w:rPr>
              <w:t>,</w:t>
            </w:r>
            <w:r w:rsidR="005610B9">
              <w:rPr>
                <w:rFonts w:asciiTheme="majorBidi" w:hAnsiTheme="majorBidi" w:cstheme="majorBidi" w:hint="cs"/>
                <w:cs/>
              </w:rPr>
              <w:t>529</w:t>
            </w:r>
            <w:r w:rsidR="00A76ED2">
              <w:rPr>
                <w:rFonts w:asciiTheme="majorBidi" w:hAnsiTheme="majorBidi" w:cstheme="majorBidi" w:hint="cs"/>
                <w:cs/>
              </w:rPr>
              <w:t>.00</w:t>
            </w:r>
            <w:r w:rsidRPr="006D16A0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</w:tcPr>
          <w:p w14:paraId="78D6D64E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</w:tcPr>
          <w:p w14:paraId="64E85DC1" w14:textId="37A6BE02" w:rsidR="00784453" w:rsidRPr="006D16A0" w:rsidRDefault="001F5A2E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1,719.95</w:t>
            </w:r>
          </w:p>
        </w:tc>
      </w:tr>
      <w:tr w:rsidR="00784453" w:rsidRPr="006D16A0" w14:paraId="0BA69D3D" w14:textId="77777777" w:rsidTr="00893F21">
        <w:tc>
          <w:tcPr>
            <w:tcW w:w="3450" w:type="dxa"/>
          </w:tcPr>
          <w:p w14:paraId="574B7196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166" w:hanging="25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D16A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E1B3580" w14:textId="77777777" w:rsidR="008A6B64" w:rsidRPr="006D16A0" w:rsidRDefault="008A6B64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435FF0E9" w14:textId="7BDC50F8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1" w:type="dxa"/>
          </w:tcPr>
          <w:p w14:paraId="52A9EF17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BC02909" w14:textId="77777777" w:rsidR="008A6B64" w:rsidRPr="006D16A0" w:rsidRDefault="008A6B64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5C461407" w14:textId="0649E418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1" w:type="dxa"/>
          </w:tcPr>
          <w:p w14:paraId="077B461C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7E4D1AF" w14:textId="77777777" w:rsidR="008A6B64" w:rsidRPr="006D16A0" w:rsidRDefault="008A6B64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1F3D536D" w14:textId="156AA912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    </w:t>
            </w:r>
            <w:r w:rsidRPr="006D16A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1" w:type="dxa"/>
          </w:tcPr>
          <w:p w14:paraId="0EB6395E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F090C5E" w14:textId="77777777" w:rsidR="008A6B64" w:rsidRPr="006D16A0" w:rsidRDefault="008A6B64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7FC38A89" w14:textId="6BAFB6E9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76ED2" w:rsidRPr="006D16A0" w14:paraId="5905CE8D" w14:textId="77777777" w:rsidTr="00893F21">
        <w:tc>
          <w:tcPr>
            <w:tcW w:w="3450" w:type="dxa"/>
          </w:tcPr>
          <w:p w14:paraId="11EADD31" w14:textId="77777777" w:rsidR="00A76ED2" w:rsidRPr="006D16A0" w:rsidRDefault="00A76ED2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470D3CE2" w14:textId="0F5F0EA4" w:rsidR="00A76ED2" w:rsidRPr="006D16A0" w:rsidRDefault="00A76ED2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2,38</w:t>
            </w: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4</w:t>
            </w:r>
            <w:r w:rsidRPr="006D16A0">
              <w:rPr>
                <w:rFonts w:asciiTheme="majorBidi" w:hAnsiTheme="majorBidi" w:cstheme="majorBidi"/>
                <w:b/>
                <w:bCs/>
              </w:rPr>
              <w:t>.00</w:t>
            </w:r>
          </w:p>
        </w:tc>
        <w:tc>
          <w:tcPr>
            <w:tcW w:w="231" w:type="dxa"/>
          </w:tcPr>
          <w:p w14:paraId="61E58D88" w14:textId="77777777" w:rsidR="00A76ED2" w:rsidRPr="006D16A0" w:rsidRDefault="00A76ED2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E7375AB" w14:textId="037F39DC" w:rsidR="00A76ED2" w:rsidRPr="006D16A0" w:rsidRDefault="00A76ED2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76ED2">
              <w:rPr>
                <w:rFonts w:asciiTheme="majorBidi" w:hAnsiTheme="majorBidi" w:cstheme="majorBidi" w:hint="cs"/>
                <w:b/>
                <w:bCs/>
                <w:cs/>
              </w:rPr>
              <w:t>2,864.95</w:t>
            </w:r>
          </w:p>
        </w:tc>
        <w:tc>
          <w:tcPr>
            <w:tcW w:w="231" w:type="dxa"/>
          </w:tcPr>
          <w:p w14:paraId="6E760419" w14:textId="77777777" w:rsidR="00A76ED2" w:rsidRPr="006D16A0" w:rsidRDefault="00A76ED2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0883143" w14:textId="73562E83" w:rsidR="00A76ED2" w:rsidRPr="006D16A0" w:rsidRDefault="00A76ED2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76ED2">
              <w:rPr>
                <w:rFonts w:asciiTheme="majorBidi" w:hAnsiTheme="majorBidi" w:cstheme="majorBidi" w:hint="cs"/>
                <w:b/>
                <w:bCs/>
                <w:cs/>
              </w:rPr>
              <w:t>(3,529.00)</w:t>
            </w:r>
          </w:p>
        </w:tc>
        <w:tc>
          <w:tcPr>
            <w:tcW w:w="231" w:type="dxa"/>
          </w:tcPr>
          <w:p w14:paraId="43D6ACAF" w14:textId="77777777" w:rsidR="00A76ED2" w:rsidRPr="006D16A0" w:rsidRDefault="00A76ED2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DAB8B25" w14:textId="7F2A6D8F" w:rsidR="00A76ED2" w:rsidRPr="006D16A0" w:rsidRDefault="00A76ED2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1,719.95</w:t>
            </w:r>
          </w:p>
        </w:tc>
      </w:tr>
    </w:tbl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7"/>
        <w:gridCol w:w="1274"/>
        <w:gridCol w:w="286"/>
        <w:gridCol w:w="1269"/>
        <w:gridCol w:w="236"/>
        <w:gridCol w:w="1329"/>
        <w:gridCol w:w="284"/>
        <w:gridCol w:w="1276"/>
      </w:tblGrid>
      <w:tr w:rsidR="009441AA" w:rsidRPr="006D16A0" w14:paraId="5AA275C8" w14:textId="77777777" w:rsidTr="005B5643">
        <w:trPr>
          <w:tblHeader/>
        </w:trPr>
        <w:tc>
          <w:tcPr>
            <w:tcW w:w="1810" w:type="pct"/>
          </w:tcPr>
          <w:p w14:paraId="4C626EC2" w14:textId="77777777" w:rsidR="009441AA" w:rsidRPr="006D16A0" w:rsidRDefault="0094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3" w:type="pct"/>
          </w:tcPr>
          <w:p w14:paraId="773FF08D" w14:textId="77777777" w:rsidR="009441AA" w:rsidRPr="006D16A0" w:rsidRDefault="0094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" w:type="pct"/>
          </w:tcPr>
          <w:p w14:paraId="6AFC3686" w14:textId="77777777" w:rsidR="009441AA" w:rsidRPr="006D16A0" w:rsidRDefault="0094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54" w:type="pct"/>
            <w:gridSpan w:val="5"/>
          </w:tcPr>
          <w:p w14:paraId="68C4A2B2" w14:textId="77777777" w:rsidR="009441AA" w:rsidRPr="006D16A0" w:rsidRDefault="0094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187C66" w:rsidRPr="006D16A0" w14:paraId="2B18E58B" w14:textId="77777777" w:rsidTr="005B5643">
        <w:trPr>
          <w:tblHeader/>
        </w:trPr>
        <w:tc>
          <w:tcPr>
            <w:tcW w:w="1810" w:type="pct"/>
          </w:tcPr>
          <w:p w14:paraId="629D5275" w14:textId="77777777" w:rsidR="00187C66" w:rsidRPr="006D16A0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516" w:type="pct"/>
            <w:gridSpan w:val="3"/>
          </w:tcPr>
          <w:p w14:paraId="48714299" w14:textId="77777777" w:rsidR="00187C66" w:rsidRPr="006D16A0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C14B73B" w14:textId="77777777" w:rsidR="00187C66" w:rsidRPr="006D16A0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8" w:type="pct"/>
            <w:gridSpan w:val="3"/>
          </w:tcPr>
          <w:p w14:paraId="01C62F80" w14:textId="77777777" w:rsidR="00187C66" w:rsidRPr="006D16A0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46447" w:rsidRPr="006D16A0" w14:paraId="14DC67ED" w14:textId="77777777" w:rsidTr="005B5643">
        <w:trPr>
          <w:tblHeader/>
        </w:trPr>
        <w:tc>
          <w:tcPr>
            <w:tcW w:w="1810" w:type="pct"/>
          </w:tcPr>
          <w:p w14:paraId="121FE91D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3" w:type="pct"/>
          </w:tcPr>
          <w:p w14:paraId="6D3EAAB7" w14:textId="44C7899D" w:rsidR="00187C66" w:rsidRPr="006D16A0" w:rsidRDefault="00ED3704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53" w:type="pct"/>
          </w:tcPr>
          <w:p w14:paraId="18281CA1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55DF0090" w14:textId="36C6CCA4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26" w:type="pct"/>
          </w:tcPr>
          <w:p w14:paraId="6725775E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23612FEF" w14:textId="2A7C7969" w:rsidR="00187C66" w:rsidRPr="006D16A0" w:rsidRDefault="00ED3704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52" w:type="pct"/>
          </w:tcPr>
          <w:p w14:paraId="6278B50B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4BC6634D" w14:textId="7F81ABF4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046447" w:rsidRPr="006D16A0" w14:paraId="1617B884" w14:textId="77777777" w:rsidTr="005B5643">
        <w:trPr>
          <w:tblHeader/>
        </w:trPr>
        <w:tc>
          <w:tcPr>
            <w:tcW w:w="1810" w:type="pct"/>
          </w:tcPr>
          <w:p w14:paraId="752AC722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3" w:type="pct"/>
          </w:tcPr>
          <w:p w14:paraId="052658B1" w14:textId="129EBE66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3" w:type="pct"/>
          </w:tcPr>
          <w:p w14:paraId="2B254329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4F8E52F6" w14:textId="324BC2A9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" w:type="pct"/>
          </w:tcPr>
          <w:p w14:paraId="221183C2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14F85B88" w14:textId="4AF30A81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2" w:type="pct"/>
          </w:tcPr>
          <w:p w14:paraId="16DC30C6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1847D088" w14:textId="7BA786A0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6</w:t>
            </w:r>
          </w:p>
        </w:tc>
      </w:tr>
      <w:tr w:rsidR="00187C66" w:rsidRPr="006D16A0" w14:paraId="1BD41924" w14:textId="77777777" w:rsidTr="005B5643">
        <w:trPr>
          <w:tblHeader/>
        </w:trPr>
        <w:tc>
          <w:tcPr>
            <w:tcW w:w="1810" w:type="pct"/>
          </w:tcPr>
          <w:p w14:paraId="270E61E4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190" w:type="pct"/>
            <w:gridSpan w:val="7"/>
          </w:tcPr>
          <w:p w14:paraId="6DCE3BAC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46447" w:rsidRPr="006D16A0" w14:paraId="4B5A402C" w14:textId="77777777" w:rsidTr="005B5643">
        <w:tc>
          <w:tcPr>
            <w:tcW w:w="1810" w:type="pct"/>
          </w:tcPr>
          <w:p w14:paraId="32D54409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83" w:type="pct"/>
          </w:tcPr>
          <w:p w14:paraId="3A9FCB76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1F4D3E91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71660C33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" w:type="pct"/>
          </w:tcPr>
          <w:p w14:paraId="72EF0453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5685D179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" w:type="pct"/>
          </w:tcPr>
          <w:p w14:paraId="66C1E965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3823AABF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046447" w:rsidRPr="006D16A0" w14:paraId="2C006760" w14:textId="77777777" w:rsidTr="005B5643">
        <w:tc>
          <w:tcPr>
            <w:tcW w:w="1810" w:type="pct"/>
          </w:tcPr>
          <w:p w14:paraId="605CA934" w14:textId="72C06C3A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บริษัทใหญ่</w:t>
            </w:r>
            <w:r w:rsidR="00951DDB" w:rsidRPr="006D16A0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683" w:type="pct"/>
          </w:tcPr>
          <w:p w14:paraId="5DD42C32" w14:textId="2D4B8257" w:rsidR="00784453" w:rsidRPr="006D16A0" w:rsidRDefault="00284DD4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2.13</w:t>
            </w:r>
          </w:p>
        </w:tc>
        <w:tc>
          <w:tcPr>
            <w:tcW w:w="153" w:type="pct"/>
          </w:tcPr>
          <w:p w14:paraId="2FB0611E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1C8A8568" w14:textId="532E7780" w:rsidR="00784453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1.20</w:t>
            </w:r>
          </w:p>
        </w:tc>
        <w:tc>
          <w:tcPr>
            <w:tcW w:w="126" w:type="pct"/>
          </w:tcPr>
          <w:p w14:paraId="092CA187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103D7B1B" w14:textId="03906ABE" w:rsidR="00784453" w:rsidRPr="006D16A0" w:rsidRDefault="00353016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2" w:type="pct"/>
          </w:tcPr>
          <w:p w14:paraId="21A88417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58E0328E" w14:textId="1A2ED922" w:rsidR="00784453" w:rsidRPr="006D16A0" w:rsidRDefault="00784453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46447" w:rsidRPr="006D16A0" w14:paraId="3A748337" w14:textId="77777777" w:rsidTr="005B5643">
        <w:tc>
          <w:tcPr>
            <w:tcW w:w="1810" w:type="pct"/>
          </w:tcPr>
          <w:p w14:paraId="74C5A71D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576FB8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683" w:type="pct"/>
          </w:tcPr>
          <w:p w14:paraId="5DA8F8B9" w14:textId="59606152" w:rsidR="00784453" w:rsidRPr="006D16A0" w:rsidRDefault="00192BA9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</w:tcPr>
          <w:p w14:paraId="365AAE58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4FDF3757" w14:textId="54156B2A" w:rsidR="00784453" w:rsidRPr="006D16A0" w:rsidRDefault="005C3D5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</w:tcPr>
          <w:p w14:paraId="415AE87C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5795BBC1" w14:textId="31A9C7BD" w:rsidR="00784453" w:rsidRPr="006D16A0" w:rsidRDefault="00192BA9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214.73</w:t>
            </w:r>
          </w:p>
        </w:tc>
        <w:tc>
          <w:tcPr>
            <w:tcW w:w="152" w:type="pct"/>
          </w:tcPr>
          <w:p w14:paraId="2650CBBB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04A49F00" w14:textId="2049FC1F" w:rsidR="00784453" w:rsidRPr="006D16A0" w:rsidRDefault="00784453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46447" w:rsidRPr="006D16A0" w14:paraId="22F6ABC3" w14:textId="77777777" w:rsidTr="005B5643">
        <w:tc>
          <w:tcPr>
            <w:tcW w:w="1810" w:type="pct"/>
          </w:tcPr>
          <w:p w14:paraId="00E670E2" w14:textId="3114707B" w:rsidR="00784453" w:rsidRPr="00576FB8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6D16A0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683" w:type="pct"/>
          </w:tcPr>
          <w:p w14:paraId="238551C4" w14:textId="46BAF5C8" w:rsidR="00784453" w:rsidRPr="006D16A0" w:rsidRDefault="00DD5D1A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135.87</w:t>
            </w:r>
          </w:p>
        </w:tc>
        <w:tc>
          <w:tcPr>
            <w:tcW w:w="153" w:type="pct"/>
          </w:tcPr>
          <w:p w14:paraId="4C9E8081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77B4B1F5" w14:textId="54BD0944" w:rsidR="00784453" w:rsidRPr="006D16A0" w:rsidRDefault="005C3D5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</w:tcPr>
          <w:p w14:paraId="6A1C0B79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50F10A61" w14:textId="66FDE55C" w:rsidR="00784453" w:rsidRPr="006D16A0" w:rsidRDefault="00DD5D1A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2" w:type="pct"/>
          </w:tcPr>
          <w:p w14:paraId="4A281AE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7F9C1C4D" w14:textId="0388D73B" w:rsidR="00784453" w:rsidRPr="006D16A0" w:rsidRDefault="00784453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46447" w:rsidRPr="006D16A0" w14:paraId="5334FDFB" w14:textId="77777777" w:rsidTr="005B5643">
        <w:tc>
          <w:tcPr>
            <w:tcW w:w="1810" w:type="pct"/>
          </w:tcPr>
          <w:p w14:paraId="2B2EE791" w14:textId="77D511B3" w:rsidR="005C3D5B" w:rsidRPr="00576FB8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6D16A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1766CA2" w14:textId="4A51C468" w:rsidR="005C3D5B" w:rsidRPr="006D16A0" w:rsidRDefault="00B018AD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103.9</w:t>
            </w:r>
            <w:r w:rsidR="00FB6E84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53" w:type="pct"/>
          </w:tcPr>
          <w:p w14:paraId="77325D36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22EE311" w14:textId="6A35106E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6.68</w:t>
            </w:r>
          </w:p>
        </w:tc>
        <w:tc>
          <w:tcPr>
            <w:tcW w:w="126" w:type="pct"/>
          </w:tcPr>
          <w:p w14:paraId="3BC9E62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4B8F6459" w14:textId="25A19350" w:rsidR="005C3D5B" w:rsidRPr="006D16A0" w:rsidRDefault="0006639A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2" w:type="pct"/>
          </w:tcPr>
          <w:p w14:paraId="57097FAD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273E56B" w14:textId="57B98F33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46447" w:rsidRPr="006D16A0" w14:paraId="4C087E12" w14:textId="77777777" w:rsidTr="005B5643">
        <w:tc>
          <w:tcPr>
            <w:tcW w:w="1810" w:type="pct"/>
          </w:tcPr>
          <w:p w14:paraId="22DAA202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3885F614" w14:textId="569A0CB2" w:rsidR="005C3D5B" w:rsidRPr="006D16A0" w:rsidRDefault="0006639A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241.92</w:t>
            </w:r>
          </w:p>
        </w:tc>
        <w:tc>
          <w:tcPr>
            <w:tcW w:w="153" w:type="pct"/>
          </w:tcPr>
          <w:p w14:paraId="063E1E75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8232308" w14:textId="10C4419A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7.88</w:t>
            </w:r>
          </w:p>
        </w:tc>
        <w:tc>
          <w:tcPr>
            <w:tcW w:w="126" w:type="pct"/>
          </w:tcPr>
          <w:p w14:paraId="1703AA0C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029F546C" w14:textId="67AE528B" w:rsidR="005C3D5B" w:rsidRPr="006D16A0" w:rsidRDefault="0006639A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214.73</w:t>
            </w:r>
          </w:p>
        </w:tc>
        <w:tc>
          <w:tcPr>
            <w:tcW w:w="152" w:type="pct"/>
          </w:tcPr>
          <w:p w14:paraId="3576605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195AD0C9" w14:textId="0D486C08" w:rsidR="005C3D5B" w:rsidRPr="00816243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816243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</w:tr>
      <w:tr w:rsidR="00046447" w:rsidRPr="006D16A0" w14:paraId="317183CB" w14:textId="77777777" w:rsidTr="005B5643">
        <w:tc>
          <w:tcPr>
            <w:tcW w:w="1810" w:type="pct"/>
          </w:tcPr>
          <w:p w14:paraId="7CD94437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3" w:type="pct"/>
            <w:tcBorders>
              <w:top w:val="double" w:sz="4" w:space="0" w:color="auto"/>
            </w:tcBorders>
          </w:tcPr>
          <w:p w14:paraId="361ADD5B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3FAAAAC6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1166490C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pct"/>
          </w:tcPr>
          <w:p w14:paraId="1C0D000B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  <w:tcBorders>
              <w:top w:val="double" w:sz="4" w:space="0" w:color="auto"/>
            </w:tcBorders>
          </w:tcPr>
          <w:p w14:paraId="39C75FB1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" w:type="pct"/>
          </w:tcPr>
          <w:p w14:paraId="30AEDDE5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3F8376CE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46447" w:rsidRPr="006D16A0" w14:paraId="72F2177F" w14:textId="77777777" w:rsidTr="005B5643">
        <w:tc>
          <w:tcPr>
            <w:tcW w:w="1810" w:type="pct"/>
          </w:tcPr>
          <w:p w14:paraId="6AD9DD1B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683" w:type="pct"/>
          </w:tcPr>
          <w:p w14:paraId="4304574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189461F6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0F7ECBD3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" w:type="pct"/>
          </w:tcPr>
          <w:p w14:paraId="0E5E0CA3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4917786B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" w:type="pct"/>
          </w:tcPr>
          <w:p w14:paraId="24738B59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7FB58D13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046447" w:rsidRPr="006D16A0" w14:paraId="60BE088D" w14:textId="77777777" w:rsidTr="005B5643">
        <w:tc>
          <w:tcPr>
            <w:tcW w:w="1810" w:type="pct"/>
          </w:tcPr>
          <w:p w14:paraId="4C7C5E3E" w14:textId="6A8022C3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บริษัทใหญ่</w:t>
            </w:r>
            <w:r w:rsidR="00951DDB" w:rsidRPr="006D16A0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683" w:type="pct"/>
          </w:tcPr>
          <w:p w14:paraId="5A385B25" w14:textId="1E5C7253" w:rsidR="005C3D5B" w:rsidRPr="006D16A0" w:rsidRDefault="0006639A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15.83</w:t>
            </w:r>
          </w:p>
        </w:tc>
        <w:tc>
          <w:tcPr>
            <w:tcW w:w="153" w:type="pct"/>
          </w:tcPr>
          <w:p w14:paraId="3F0D867D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04ED4068" w14:textId="65B2A593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2.56</w:t>
            </w:r>
          </w:p>
        </w:tc>
        <w:tc>
          <w:tcPr>
            <w:tcW w:w="126" w:type="pct"/>
          </w:tcPr>
          <w:p w14:paraId="1CCC84D7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6D10E247" w14:textId="38799AF1" w:rsidR="005C3D5B" w:rsidRPr="006D16A0" w:rsidRDefault="0006639A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14.68</w:t>
            </w:r>
          </w:p>
        </w:tc>
        <w:tc>
          <w:tcPr>
            <w:tcW w:w="152" w:type="pct"/>
          </w:tcPr>
          <w:p w14:paraId="3BC5A425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2836FE14" w14:textId="039DC023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1.88</w:t>
            </w:r>
          </w:p>
        </w:tc>
      </w:tr>
      <w:tr w:rsidR="00046447" w:rsidRPr="006D16A0" w14:paraId="30C0DE30" w14:textId="77777777" w:rsidTr="005B5643">
        <w:tc>
          <w:tcPr>
            <w:tcW w:w="1810" w:type="pct"/>
          </w:tcPr>
          <w:p w14:paraId="3A12CA25" w14:textId="3841A35F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576FB8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683" w:type="pct"/>
          </w:tcPr>
          <w:p w14:paraId="7DE1CB19" w14:textId="451C9363" w:rsidR="005C3D5B" w:rsidRPr="006D16A0" w:rsidRDefault="00DB22DD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</w:tcPr>
          <w:p w14:paraId="5A39803B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6AF944E7" w14:textId="1186F4B6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</w:tcPr>
          <w:p w14:paraId="77D53A37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4A274A30" w14:textId="152199F9" w:rsidR="005C3D5B" w:rsidRPr="006D16A0" w:rsidRDefault="00DB22DD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2" w:type="pct"/>
          </w:tcPr>
          <w:p w14:paraId="6055F72A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5CF7FD64" w14:textId="55E0A59A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0.05</w:t>
            </w:r>
          </w:p>
        </w:tc>
      </w:tr>
      <w:tr w:rsidR="00046447" w:rsidRPr="006D16A0" w14:paraId="516521C3" w14:textId="77777777" w:rsidTr="005B5643">
        <w:tc>
          <w:tcPr>
            <w:tcW w:w="1810" w:type="pct"/>
          </w:tcPr>
          <w:p w14:paraId="755AE76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683" w:type="pct"/>
          </w:tcPr>
          <w:p w14:paraId="3B6C66FC" w14:textId="0F09854C" w:rsidR="005C3D5B" w:rsidRPr="006D16A0" w:rsidRDefault="00DB22DD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0.05</w:t>
            </w:r>
          </w:p>
        </w:tc>
        <w:tc>
          <w:tcPr>
            <w:tcW w:w="153" w:type="pct"/>
          </w:tcPr>
          <w:p w14:paraId="48B7A21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47D256AC" w14:textId="0166AAB6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0.10</w:t>
            </w:r>
          </w:p>
        </w:tc>
        <w:tc>
          <w:tcPr>
            <w:tcW w:w="126" w:type="pct"/>
          </w:tcPr>
          <w:p w14:paraId="6B53EA29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0D4B1365" w14:textId="7B4B5C51" w:rsidR="005C3D5B" w:rsidRPr="006D16A0" w:rsidRDefault="00DB22DD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2" w:type="pct"/>
          </w:tcPr>
          <w:p w14:paraId="1433BDC5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2003EB43" w14:textId="263DE934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</w:tr>
      <w:tr w:rsidR="00046447" w:rsidRPr="006D16A0" w14:paraId="16FF362E" w14:textId="77777777" w:rsidTr="005B5643">
        <w:tc>
          <w:tcPr>
            <w:tcW w:w="1810" w:type="pct"/>
          </w:tcPr>
          <w:p w14:paraId="2FCD0710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6794C6C1" w14:textId="363E690B" w:rsidR="005C3D5B" w:rsidRPr="006D16A0" w:rsidRDefault="00AD400E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20.91</w:t>
            </w:r>
          </w:p>
        </w:tc>
        <w:tc>
          <w:tcPr>
            <w:tcW w:w="153" w:type="pct"/>
          </w:tcPr>
          <w:p w14:paraId="5199C110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29072AF" w14:textId="5AAFAB42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7.73</w:t>
            </w:r>
          </w:p>
        </w:tc>
        <w:tc>
          <w:tcPr>
            <w:tcW w:w="126" w:type="pct"/>
          </w:tcPr>
          <w:p w14:paraId="4A8C5E5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060B32DB" w14:textId="4D9CB68B" w:rsidR="005C3D5B" w:rsidRPr="006D16A0" w:rsidRDefault="00EE0679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4.53</w:t>
            </w:r>
          </w:p>
        </w:tc>
        <w:tc>
          <w:tcPr>
            <w:tcW w:w="152" w:type="pct"/>
          </w:tcPr>
          <w:p w14:paraId="76AA9E79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0A8E7A87" w14:textId="302824B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0.01</w:t>
            </w:r>
          </w:p>
        </w:tc>
      </w:tr>
      <w:tr w:rsidR="00046447" w:rsidRPr="006D16A0" w14:paraId="691053C0" w14:textId="77777777" w:rsidTr="005B5643">
        <w:tc>
          <w:tcPr>
            <w:tcW w:w="1810" w:type="pct"/>
          </w:tcPr>
          <w:p w14:paraId="57CE51D6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21265164" w14:textId="4577EF32" w:rsidR="005C3D5B" w:rsidRPr="006D16A0" w:rsidRDefault="00AD400E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36.79</w:t>
            </w:r>
          </w:p>
        </w:tc>
        <w:tc>
          <w:tcPr>
            <w:tcW w:w="153" w:type="pct"/>
          </w:tcPr>
          <w:p w14:paraId="560D2A37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219655C" w14:textId="2049E416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10.39</w:t>
            </w:r>
          </w:p>
        </w:tc>
        <w:tc>
          <w:tcPr>
            <w:tcW w:w="126" w:type="pct"/>
          </w:tcPr>
          <w:p w14:paraId="33524B0C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5CFEA" w14:textId="02E91652" w:rsidR="005C3D5B" w:rsidRPr="006D16A0" w:rsidRDefault="00AD400E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19.21</w:t>
            </w:r>
          </w:p>
        </w:tc>
        <w:tc>
          <w:tcPr>
            <w:tcW w:w="152" w:type="pct"/>
          </w:tcPr>
          <w:p w14:paraId="1AD64BEE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A2BB01F" w14:textId="0F155C7F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1.94</w:t>
            </w:r>
          </w:p>
        </w:tc>
      </w:tr>
    </w:tbl>
    <w:p w14:paraId="595925CD" w14:textId="77777777" w:rsidR="00187C66" w:rsidRPr="006D16A0" w:rsidRDefault="00187C66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9553B2" w14:textId="77777777" w:rsidR="00327E37" w:rsidRPr="006D16A0" w:rsidRDefault="00327E37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0911061D" w14:textId="77777777" w:rsidR="00327E37" w:rsidRPr="006D16A0" w:rsidRDefault="00327E37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27180038" w14:textId="26403A80" w:rsidR="00327E37" w:rsidRPr="007F60C5" w:rsidRDefault="00327E37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  <w:r w:rsidRPr="007F60C5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5ECD3231" w14:textId="77777777" w:rsidR="00327E37" w:rsidRPr="007F60C5" w:rsidRDefault="00327E37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010B7771" w14:textId="7120E809" w:rsidR="00327E37" w:rsidRPr="007F60C5" w:rsidRDefault="00327E37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7F60C5">
        <w:rPr>
          <w:rFonts w:asciiTheme="majorBidi" w:hAnsiTheme="majorBidi" w:cstheme="majorBidi"/>
          <w:i/>
          <w:iCs/>
        </w:rPr>
        <w:tab/>
      </w:r>
      <w:r w:rsidRPr="007F60C5">
        <w:rPr>
          <w:rFonts w:asciiTheme="majorBidi" w:hAnsiTheme="majorBidi" w:cstheme="majorBidi"/>
          <w:i/>
          <w:iCs/>
        </w:rPr>
        <w:tab/>
      </w:r>
      <w:r w:rsidRPr="007F60C5">
        <w:rPr>
          <w:rFonts w:asciiTheme="majorBidi" w:hAnsiTheme="majorBidi" w:cstheme="majorBidi"/>
          <w:i/>
          <w:iCs/>
        </w:rPr>
        <w:tab/>
      </w:r>
      <w:r w:rsidRPr="007F60C5">
        <w:rPr>
          <w:rFonts w:asciiTheme="majorBidi" w:hAnsiTheme="majorBidi" w:cstheme="majorBidi"/>
          <w:i/>
          <w:iCs/>
        </w:rPr>
        <w:tab/>
      </w:r>
      <w:r w:rsidRPr="007F60C5">
        <w:rPr>
          <w:rFonts w:asciiTheme="majorBidi" w:hAnsiTheme="majorBidi" w:cstheme="majorBidi"/>
          <w:i/>
          <w:iCs/>
          <w:cs/>
        </w:rPr>
        <w:t>สัญญาซื้อขายผลิตภัณฑ</w:t>
      </w:r>
      <w:r w:rsidR="00F13C3E" w:rsidRPr="007F60C5">
        <w:rPr>
          <w:rFonts w:asciiTheme="majorBidi" w:hAnsiTheme="majorBidi" w:cstheme="majorBidi" w:hint="cs"/>
          <w:i/>
          <w:iCs/>
          <w:cs/>
        </w:rPr>
        <w:t>์</w:t>
      </w:r>
    </w:p>
    <w:p w14:paraId="55ED3538" w14:textId="77777777" w:rsidR="0056312B" w:rsidRPr="007F60C5" w:rsidRDefault="0056312B" w:rsidP="0056312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D622A44" w14:textId="60AF018D" w:rsidR="00CE77D1" w:rsidRDefault="00C62989" w:rsidP="00CE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8253E7">
        <w:rPr>
          <w:rFonts w:asciiTheme="majorBidi" w:hAnsiTheme="majorBidi" w:cstheme="majorBidi"/>
          <w:cs/>
        </w:rPr>
        <w:t>บริษัทและบริษัทย่อยได้เข้าทำสัญญาซื้อขายน้ำมันไบโอดีเซลกับบริษัทใหญ่ของกลุ่มบริษัท</w:t>
      </w:r>
      <w:r w:rsidR="00BC7313">
        <w:rPr>
          <w:rFonts w:asciiTheme="majorBidi" w:hAnsiTheme="majorBidi" w:cstheme="majorBidi" w:hint="cs"/>
          <w:cs/>
        </w:rPr>
        <w:t xml:space="preserve"> </w:t>
      </w:r>
      <w:r w:rsidR="00CE77D1" w:rsidRPr="007F60C5">
        <w:rPr>
          <w:rFonts w:asciiTheme="majorBidi" w:hAnsiTheme="majorBidi" w:cstheme="majorBidi"/>
          <w:cs/>
        </w:rPr>
        <w:t>สัญญาดังกล่าวมีผลบังคับใช้ตั้งแต่เดือน</w:t>
      </w:r>
      <w:r w:rsidR="00F13C3E" w:rsidRPr="007F60C5">
        <w:rPr>
          <w:rFonts w:asciiTheme="majorBidi" w:hAnsiTheme="majorBidi" w:cstheme="majorBidi" w:hint="cs"/>
          <w:cs/>
        </w:rPr>
        <w:t>มกราคม</w:t>
      </w:r>
      <w:r w:rsidR="00CE77D1" w:rsidRPr="007F60C5">
        <w:rPr>
          <w:rFonts w:asciiTheme="majorBidi" w:hAnsiTheme="majorBidi" w:cstheme="majorBidi"/>
          <w:cs/>
        </w:rPr>
        <w:t xml:space="preserve"> </w:t>
      </w:r>
      <w:r w:rsidR="00CE77D1" w:rsidRPr="007F60C5">
        <w:rPr>
          <w:rFonts w:asciiTheme="majorBidi" w:hAnsiTheme="majorBidi" w:cstheme="majorBidi"/>
        </w:rPr>
        <w:t>256</w:t>
      </w:r>
      <w:r w:rsidR="00F13C3E" w:rsidRPr="007F60C5">
        <w:rPr>
          <w:rFonts w:asciiTheme="majorBidi" w:hAnsiTheme="majorBidi" w:cstheme="majorBidi"/>
        </w:rPr>
        <w:t>7</w:t>
      </w:r>
      <w:r w:rsidR="00CE77D1" w:rsidRPr="007F60C5">
        <w:rPr>
          <w:rFonts w:asciiTheme="majorBidi" w:hAnsiTheme="majorBidi" w:cstheme="majorBidi"/>
          <w:cs/>
        </w:rPr>
        <w:t xml:space="preserve"> จนถึงเดือน</w:t>
      </w:r>
      <w:r w:rsidR="00F13C3E" w:rsidRPr="007F60C5">
        <w:rPr>
          <w:rFonts w:asciiTheme="majorBidi" w:hAnsiTheme="majorBidi" w:cstheme="majorBidi" w:hint="cs"/>
          <w:cs/>
        </w:rPr>
        <w:t xml:space="preserve">ธันวาคม </w:t>
      </w:r>
      <w:r w:rsidR="00F13C3E" w:rsidRPr="007F60C5">
        <w:rPr>
          <w:rFonts w:asciiTheme="majorBidi" w:hAnsiTheme="majorBidi" w:cstheme="majorBidi"/>
        </w:rPr>
        <w:t>2571</w:t>
      </w:r>
      <w:r w:rsidR="00CE77D1" w:rsidRPr="007F60C5">
        <w:rPr>
          <w:rFonts w:asciiTheme="majorBidi" w:hAnsiTheme="majorBidi" w:cstheme="majorBidi"/>
        </w:rPr>
        <w:t xml:space="preserve"> </w:t>
      </w:r>
      <w:r w:rsidR="00CE77D1" w:rsidRPr="007F60C5">
        <w:rPr>
          <w:rFonts w:asciiTheme="majorBidi" w:hAnsiTheme="majorBidi" w:cstheme="majorBidi"/>
          <w:cs/>
        </w:rPr>
        <w:t>โดยราคาซื้อขายเป็นราคาอ้างอิงราคาตลาดตามที่กำหนดในสัญญา</w:t>
      </w:r>
    </w:p>
    <w:p w14:paraId="3591DE7A" w14:textId="77777777" w:rsidR="00780A4A" w:rsidRPr="006D16A0" w:rsidRDefault="00780A4A" w:rsidP="00CE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45C6F41" w14:textId="43E48912" w:rsidR="00870CCC" w:rsidRPr="006D16A0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ลูกหนี้การค้า </w:t>
      </w:r>
    </w:p>
    <w:p w14:paraId="6924CEE0" w14:textId="62C35CFE" w:rsidR="009E45D4" w:rsidRPr="006D16A0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89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1"/>
        <w:gridCol w:w="1084"/>
        <w:gridCol w:w="250"/>
        <w:gridCol w:w="18"/>
        <w:gridCol w:w="1082"/>
        <w:gridCol w:w="273"/>
        <w:gridCol w:w="1082"/>
        <w:gridCol w:w="273"/>
        <w:gridCol w:w="1071"/>
      </w:tblGrid>
      <w:tr w:rsidR="0023290C" w:rsidRPr="006D16A0" w14:paraId="675BB4AB" w14:textId="77777777" w:rsidTr="00DF30CD">
        <w:tc>
          <w:tcPr>
            <w:tcW w:w="1565" w:type="pct"/>
            <w:shd w:val="clear" w:color="auto" w:fill="auto"/>
          </w:tcPr>
          <w:p w14:paraId="290BA0E1" w14:textId="77777777" w:rsidR="0023290C" w:rsidRPr="006D16A0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7DB579AC" w14:textId="77777777" w:rsidR="0023290C" w:rsidRPr="006D16A0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5" w:type="pct"/>
            <w:gridSpan w:val="4"/>
            <w:shd w:val="clear" w:color="auto" w:fill="auto"/>
          </w:tcPr>
          <w:p w14:paraId="3E27A630" w14:textId="20C697AD" w:rsidR="0023290C" w:rsidRPr="006D16A0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14:paraId="121F6019" w14:textId="77777777" w:rsidR="0023290C" w:rsidRPr="006D16A0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58B65EB2" w14:textId="77777777" w:rsidR="0023290C" w:rsidRPr="006D16A0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3290C" w:rsidRPr="006D16A0" w14:paraId="55664C69" w14:textId="77777777" w:rsidTr="00DF30CD">
        <w:tc>
          <w:tcPr>
            <w:tcW w:w="1565" w:type="pct"/>
            <w:shd w:val="clear" w:color="auto" w:fill="auto"/>
          </w:tcPr>
          <w:p w14:paraId="60169692" w14:textId="77777777" w:rsidR="0023290C" w:rsidRPr="006D16A0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2D3E8E73" w14:textId="77777777" w:rsidR="0023290C" w:rsidRPr="006D16A0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5D9B4FBB" w14:textId="478D2E14" w:rsidR="0023290C" w:rsidRPr="006D16A0" w:rsidRDefault="00ED3704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40" w:type="pct"/>
            <w:shd w:val="clear" w:color="auto" w:fill="auto"/>
          </w:tcPr>
          <w:p w14:paraId="2A4E99F8" w14:textId="77777777" w:rsidR="0023290C" w:rsidRPr="006D16A0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4757B30" w14:textId="3D246431" w:rsidR="0023290C" w:rsidRPr="006D16A0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53" w:type="pct"/>
            <w:shd w:val="clear" w:color="auto" w:fill="auto"/>
          </w:tcPr>
          <w:p w14:paraId="4A03ADD7" w14:textId="77777777" w:rsidR="0023290C" w:rsidRPr="006D16A0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0A30DCF0" w14:textId="72EF0FAC" w:rsidR="0023290C" w:rsidRPr="006D16A0" w:rsidRDefault="00ED3704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53" w:type="pct"/>
            <w:shd w:val="clear" w:color="auto" w:fill="auto"/>
          </w:tcPr>
          <w:p w14:paraId="0F988FC6" w14:textId="77777777" w:rsidR="0023290C" w:rsidRPr="006D16A0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6AD05553" w14:textId="6D894657" w:rsidR="0023290C" w:rsidRPr="006D16A0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784453" w:rsidRPr="006D16A0" w14:paraId="5C2F377C" w14:textId="77777777" w:rsidTr="00DF30CD">
        <w:tc>
          <w:tcPr>
            <w:tcW w:w="1565" w:type="pct"/>
            <w:shd w:val="clear" w:color="auto" w:fill="auto"/>
          </w:tcPr>
          <w:p w14:paraId="442EF470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1029E058" w14:textId="576D88B9" w:rsidR="00784453" w:rsidRPr="006D16A0" w:rsidRDefault="00E42262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608" w:type="pct"/>
            <w:shd w:val="clear" w:color="auto" w:fill="auto"/>
          </w:tcPr>
          <w:p w14:paraId="5864513D" w14:textId="4C126F93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" w:type="pct"/>
            <w:shd w:val="clear" w:color="auto" w:fill="auto"/>
          </w:tcPr>
          <w:p w14:paraId="1B8D8839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FAFBE3D" w14:textId="49FBD28F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" w:type="pct"/>
            <w:shd w:val="clear" w:color="auto" w:fill="auto"/>
          </w:tcPr>
          <w:p w14:paraId="3421E13C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12CA81AF" w14:textId="3D4F3405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" w:type="pct"/>
            <w:shd w:val="clear" w:color="auto" w:fill="auto"/>
          </w:tcPr>
          <w:p w14:paraId="7DDDC39A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3FA5F184" w14:textId="5A77BDB0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2566</w:t>
            </w:r>
          </w:p>
        </w:tc>
      </w:tr>
      <w:tr w:rsidR="0023290C" w:rsidRPr="006D16A0" w14:paraId="138D1517" w14:textId="77777777" w:rsidTr="00DF30CD">
        <w:trPr>
          <w:trHeight w:val="353"/>
        </w:trPr>
        <w:tc>
          <w:tcPr>
            <w:tcW w:w="1565" w:type="pct"/>
          </w:tcPr>
          <w:p w14:paraId="1A70646B" w14:textId="7777777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0915FFF5" w14:textId="1B09862F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79" w:type="pct"/>
            <w:gridSpan w:val="8"/>
          </w:tcPr>
          <w:p w14:paraId="64C92493" w14:textId="319054E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3290C" w:rsidRPr="006D16A0" w14:paraId="2C81A048" w14:textId="77777777" w:rsidTr="00DF30CD">
        <w:tc>
          <w:tcPr>
            <w:tcW w:w="1565" w:type="pct"/>
          </w:tcPr>
          <w:p w14:paraId="266EC63C" w14:textId="7777777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56" w:type="pct"/>
          </w:tcPr>
          <w:p w14:paraId="721A9C12" w14:textId="72CEBCF6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</w:rPr>
              <w:t>2</w:t>
            </w:r>
          </w:p>
        </w:tc>
        <w:tc>
          <w:tcPr>
            <w:tcW w:w="608" w:type="pct"/>
          </w:tcPr>
          <w:p w14:paraId="02B7AC17" w14:textId="2C090BE8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  <w:gridSpan w:val="2"/>
          </w:tcPr>
          <w:p w14:paraId="5B519BFC" w14:textId="7777777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64DA0423" w14:textId="7777777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1ADDB1A5" w14:textId="7777777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45F4D53E" w14:textId="7777777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5CA57E3E" w14:textId="7777777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53E8FEBE" w14:textId="7777777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5C3D5B" w:rsidRPr="006D16A0" w14:paraId="756726F6" w14:textId="77777777" w:rsidTr="00DF30CD">
        <w:tc>
          <w:tcPr>
            <w:tcW w:w="1565" w:type="pct"/>
          </w:tcPr>
          <w:p w14:paraId="03EEBB2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ยังไม่</w:t>
            </w:r>
            <w:r w:rsidRPr="006D16A0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56" w:type="pct"/>
          </w:tcPr>
          <w:p w14:paraId="600102BE" w14:textId="74B5857B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</w:tcPr>
          <w:p w14:paraId="788EAE91" w14:textId="226B94CB" w:rsidR="005C3D5B" w:rsidRPr="006D16A0" w:rsidRDefault="00DB60CA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1,382.15</w:t>
            </w:r>
          </w:p>
        </w:tc>
        <w:tc>
          <w:tcPr>
            <w:tcW w:w="150" w:type="pct"/>
            <w:gridSpan w:val="2"/>
          </w:tcPr>
          <w:p w14:paraId="14CBE3FE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6CF64FBA" w14:textId="330459C3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hint="cs"/>
                <w:cs/>
              </w:rPr>
              <w:t>1</w:t>
            </w:r>
            <w:r w:rsidRPr="006D16A0">
              <w:rPr>
                <w:rFonts w:asciiTheme="majorBidi" w:hAnsiTheme="majorBidi" w:cstheme="majorBidi"/>
              </w:rPr>
              <w:t>,</w:t>
            </w:r>
            <w:r w:rsidRPr="006D16A0">
              <w:rPr>
                <w:rFonts w:asciiTheme="majorBidi" w:hAnsiTheme="majorBidi" w:hint="cs"/>
                <w:cs/>
              </w:rPr>
              <w:t>171.89</w:t>
            </w:r>
          </w:p>
        </w:tc>
        <w:tc>
          <w:tcPr>
            <w:tcW w:w="153" w:type="pct"/>
          </w:tcPr>
          <w:p w14:paraId="405D8536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ECC3F28" w14:textId="5A6C05A0" w:rsidR="005C3D5B" w:rsidRPr="006D16A0" w:rsidRDefault="00DB60CA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767.97</w:t>
            </w:r>
          </w:p>
        </w:tc>
        <w:tc>
          <w:tcPr>
            <w:tcW w:w="153" w:type="pct"/>
          </w:tcPr>
          <w:p w14:paraId="5C9FD9DD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7B75E88B" w14:textId="29EF87D3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68.76</w:t>
            </w:r>
          </w:p>
        </w:tc>
      </w:tr>
      <w:tr w:rsidR="005C3D5B" w:rsidRPr="006D16A0" w14:paraId="5AC0AD32" w14:textId="77777777" w:rsidTr="00CE321B">
        <w:tc>
          <w:tcPr>
            <w:tcW w:w="1565" w:type="pct"/>
          </w:tcPr>
          <w:p w14:paraId="3EB1C3E0" w14:textId="7013A44B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20" w:hanging="340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6D16A0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6D16A0">
              <w:rPr>
                <w:rFonts w:asciiTheme="majorBidi" w:hAnsiTheme="majorBidi" w:cstheme="majorBidi"/>
              </w:rPr>
              <w:br/>
              <w:t xml:space="preserve">   </w:t>
            </w:r>
            <w:r w:rsidRPr="006D16A0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556" w:type="pct"/>
          </w:tcPr>
          <w:p w14:paraId="3BDA5DD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44B44330" w14:textId="1437FDD3" w:rsidR="005C3D5B" w:rsidRPr="006D16A0" w:rsidRDefault="00DB60CA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28267F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75C88934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6FDB85A2" w14:textId="74D3A0B0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53A2914F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3542F732" w14:textId="77777777" w:rsidR="006F7699" w:rsidRDefault="006F7699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</w:rPr>
            </w:pPr>
          </w:p>
          <w:p w14:paraId="1EAD6E79" w14:textId="65121805" w:rsidR="00DB60CA" w:rsidRPr="006D16A0" w:rsidRDefault="00DB60CA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7E73EB93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51DF2F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40215B84" w14:textId="4C77A5BC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C3D5B" w:rsidRPr="006D16A0" w14:paraId="11EFD8FB" w14:textId="77777777" w:rsidTr="00DF30CD">
        <w:tc>
          <w:tcPr>
            <w:tcW w:w="1565" w:type="pct"/>
          </w:tcPr>
          <w:p w14:paraId="2CC133A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6" w:type="pct"/>
          </w:tcPr>
          <w:p w14:paraId="487F0A8B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0AE66083" w14:textId="6BBC88AA" w:rsidR="005C3D5B" w:rsidRPr="006D16A0" w:rsidRDefault="00BC030A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1,382.15</w:t>
            </w:r>
          </w:p>
        </w:tc>
        <w:tc>
          <w:tcPr>
            <w:tcW w:w="150" w:type="pct"/>
            <w:gridSpan w:val="2"/>
          </w:tcPr>
          <w:p w14:paraId="43113DD5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077DEFB8" w14:textId="60DEAB0A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6D16A0">
              <w:rPr>
                <w:rFonts w:asciiTheme="majorBidi" w:hAnsiTheme="majorBidi" w:cstheme="majorBidi" w:hint="cs"/>
                <w:b/>
                <w:bCs/>
              </w:rPr>
              <w:t>,</w:t>
            </w: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171.89</w:t>
            </w:r>
          </w:p>
        </w:tc>
        <w:tc>
          <w:tcPr>
            <w:tcW w:w="153" w:type="pct"/>
          </w:tcPr>
          <w:p w14:paraId="0562296F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21DC34A8" w14:textId="72B2945B" w:rsidR="005C3D5B" w:rsidRPr="006D16A0" w:rsidRDefault="00DB60CA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767.97</w:t>
            </w:r>
          </w:p>
        </w:tc>
        <w:tc>
          <w:tcPr>
            <w:tcW w:w="153" w:type="pct"/>
          </w:tcPr>
          <w:p w14:paraId="17DCE6C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08D25CD" w14:textId="535DC5ED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68.76</w:t>
            </w:r>
          </w:p>
        </w:tc>
      </w:tr>
      <w:tr w:rsidR="00384971" w:rsidRPr="006D16A0" w14:paraId="0DE7CC9B" w14:textId="77777777" w:rsidTr="00DF30CD">
        <w:tc>
          <w:tcPr>
            <w:tcW w:w="1565" w:type="pct"/>
          </w:tcPr>
          <w:p w14:paraId="1A972287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6" w:type="pct"/>
          </w:tcPr>
          <w:p w14:paraId="331458B4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E9BCC0E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" w:type="pct"/>
            <w:gridSpan w:val="2"/>
          </w:tcPr>
          <w:p w14:paraId="29F006AF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783D39FE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" w:type="pct"/>
          </w:tcPr>
          <w:p w14:paraId="5FE6BDFB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32133800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" w:type="pct"/>
          </w:tcPr>
          <w:p w14:paraId="26582E78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1FFB7C99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B236B" w:rsidRPr="006D16A0" w14:paraId="4AB0B4B4" w14:textId="77777777" w:rsidTr="00DF30CD">
        <w:trPr>
          <w:trHeight w:val="353"/>
        </w:trPr>
        <w:tc>
          <w:tcPr>
            <w:tcW w:w="1565" w:type="pct"/>
          </w:tcPr>
          <w:p w14:paraId="4DDD8E82" w14:textId="61E9610D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กิจการ</w:t>
            </w: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556" w:type="pct"/>
          </w:tcPr>
          <w:p w14:paraId="47B0E7FE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79" w:type="pct"/>
            <w:gridSpan w:val="8"/>
          </w:tcPr>
          <w:p w14:paraId="68C0E226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5C3D5B" w:rsidRPr="006D16A0" w14:paraId="539188D7" w14:textId="77777777" w:rsidTr="00DF30CD">
        <w:tc>
          <w:tcPr>
            <w:tcW w:w="1565" w:type="pct"/>
          </w:tcPr>
          <w:p w14:paraId="64FA1862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ยังไม่</w:t>
            </w:r>
            <w:r w:rsidRPr="006D16A0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56" w:type="pct"/>
          </w:tcPr>
          <w:p w14:paraId="54DFA4F6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</w:tcPr>
          <w:p w14:paraId="69866747" w14:textId="0A15CB05" w:rsidR="005C3D5B" w:rsidRPr="006D16A0" w:rsidRDefault="0007426F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61.99</w:t>
            </w:r>
          </w:p>
        </w:tc>
        <w:tc>
          <w:tcPr>
            <w:tcW w:w="150" w:type="pct"/>
            <w:gridSpan w:val="2"/>
          </w:tcPr>
          <w:p w14:paraId="6434FC69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FC43E61" w14:textId="492B7B6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31.72</w:t>
            </w:r>
          </w:p>
        </w:tc>
        <w:tc>
          <w:tcPr>
            <w:tcW w:w="153" w:type="pct"/>
          </w:tcPr>
          <w:p w14:paraId="069A0135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D2D0C4B" w14:textId="5763E2F2" w:rsidR="005C3D5B" w:rsidRPr="006D16A0" w:rsidRDefault="0007426F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</w:tcPr>
          <w:p w14:paraId="243D825F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66BF4A48" w14:textId="74B03D95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0.06</w:t>
            </w:r>
          </w:p>
        </w:tc>
      </w:tr>
      <w:tr w:rsidR="005C3D5B" w:rsidRPr="006D16A0" w14:paraId="777C0C51" w14:textId="77777777" w:rsidTr="00CE321B">
        <w:tc>
          <w:tcPr>
            <w:tcW w:w="1565" w:type="pct"/>
          </w:tcPr>
          <w:p w14:paraId="6F8B83A8" w14:textId="011C3314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6D16A0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6D16A0">
              <w:rPr>
                <w:rFonts w:asciiTheme="majorBidi" w:hAnsiTheme="majorBidi" w:cstheme="majorBidi"/>
              </w:rPr>
              <w:br/>
              <w:t xml:space="preserve">            </w:t>
            </w:r>
            <w:r w:rsidRPr="006D16A0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556" w:type="pct"/>
          </w:tcPr>
          <w:p w14:paraId="7AC5ED3B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5646C043" w14:textId="011A361E" w:rsidR="005C3D5B" w:rsidRPr="006D16A0" w:rsidRDefault="0007426F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734AAA7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410313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127ABF86" w14:textId="286C0BDF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0A1229F6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75E07145" w14:textId="2E064D1C" w:rsidR="005C3D5B" w:rsidRPr="006D16A0" w:rsidRDefault="0007426F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3E66590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7DAC642" w14:textId="77777777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77725036" w14:textId="0C3C1413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13F0E" w:rsidRPr="006D16A0" w14:paraId="70F2C0D0" w14:textId="77777777" w:rsidTr="00DF30CD">
        <w:tc>
          <w:tcPr>
            <w:tcW w:w="1565" w:type="pct"/>
          </w:tcPr>
          <w:p w14:paraId="6CF1846C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56" w:type="pct"/>
          </w:tcPr>
          <w:p w14:paraId="07393C28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08720CF6" w14:textId="1512B66B" w:rsidR="00613F0E" w:rsidRPr="006D16A0" w:rsidRDefault="0007426F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61.99</w:t>
            </w:r>
          </w:p>
        </w:tc>
        <w:tc>
          <w:tcPr>
            <w:tcW w:w="150" w:type="pct"/>
            <w:gridSpan w:val="2"/>
          </w:tcPr>
          <w:p w14:paraId="1A67F83C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21AAD87C" w14:textId="7A36E15C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31.72</w:t>
            </w:r>
          </w:p>
        </w:tc>
        <w:tc>
          <w:tcPr>
            <w:tcW w:w="153" w:type="pct"/>
          </w:tcPr>
          <w:p w14:paraId="323FD9D9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56953AA3" w14:textId="09ECDDF2" w:rsidR="00613F0E" w:rsidRPr="00816243" w:rsidRDefault="0007426F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53" w:type="pct"/>
          </w:tcPr>
          <w:p w14:paraId="35F77321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710892C0" w14:textId="71D8EE2E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0.06</w:t>
            </w:r>
          </w:p>
        </w:tc>
      </w:tr>
      <w:tr w:rsidR="00613F0E" w:rsidRPr="006D16A0" w14:paraId="40E66365" w14:textId="77777777" w:rsidTr="00DF30CD">
        <w:tc>
          <w:tcPr>
            <w:tcW w:w="1565" w:type="pct"/>
          </w:tcPr>
          <w:p w14:paraId="2BDBEF83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6" w:type="pct"/>
          </w:tcPr>
          <w:p w14:paraId="693ABBFD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F80497C" w14:textId="39C582E1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2"/>
          </w:tcPr>
          <w:p w14:paraId="678FEC2B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17640A76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" w:type="pct"/>
          </w:tcPr>
          <w:p w14:paraId="73F2065D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26EB1227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" w:type="pct"/>
          </w:tcPr>
          <w:p w14:paraId="23241918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3AE366AA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87843" w:rsidRPr="006D16A0" w14:paraId="6F012E0A" w14:textId="77777777" w:rsidTr="00DF30CD">
        <w:trPr>
          <w:trHeight w:val="227"/>
        </w:trPr>
        <w:tc>
          <w:tcPr>
            <w:tcW w:w="1565" w:type="pct"/>
          </w:tcPr>
          <w:p w14:paraId="617FF926" w14:textId="77777777" w:rsidR="00787843" w:rsidRPr="006D16A0" w:rsidRDefault="00787843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56" w:type="pct"/>
          </w:tcPr>
          <w:p w14:paraId="0B809ED3" w14:textId="77777777" w:rsidR="00787843" w:rsidRPr="006D16A0" w:rsidRDefault="00787843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05861062" w14:textId="22D5A5C1" w:rsidR="00787843" w:rsidRPr="006D16A0" w:rsidRDefault="00537029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1,444.14</w:t>
            </w:r>
          </w:p>
        </w:tc>
        <w:tc>
          <w:tcPr>
            <w:tcW w:w="150" w:type="pct"/>
            <w:gridSpan w:val="2"/>
          </w:tcPr>
          <w:p w14:paraId="032F3075" w14:textId="77777777" w:rsidR="00787843" w:rsidRPr="006D16A0" w:rsidRDefault="00787843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4462BC77" w14:textId="26707E4F" w:rsidR="00787843" w:rsidRPr="006D16A0" w:rsidRDefault="00787843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6D16A0">
              <w:rPr>
                <w:rFonts w:asciiTheme="majorBidi" w:hAnsiTheme="majorBidi" w:cstheme="majorBidi" w:hint="cs"/>
                <w:b/>
                <w:bCs/>
              </w:rPr>
              <w:t>,</w:t>
            </w: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203.61</w:t>
            </w:r>
          </w:p>
        </w:tc>
        <w:tc>
          <w:tcPr>
            <w:tcW w:w="153" w:type="pct"/>
          </w:tcPr>
          <w:p w14:paraId="1AE4F169" w14:textId="77777777" w:rsidR="00787843" w:rsidRPr="006D16A0" w:rsidRDefault="00787843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5C0DFAE5" w14:textId="75814589" w:rsidR="00787843" w:rsidRPr="006D16A0" w:rsidRDefault="00537029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767.97</w:t>
            </w:r>
          </w:p>
        </w:tc>
        <w:tc>
          <w:tcPr>
            <w:tcW w:w="153" w:type="pct"/>
          </w:tcPr>
          <w:p w14:paraId="1F5F1469" w14:textId="77777777" w:rsidR="00787843" w:rsidRPr="006D16A0" w:rsidRDefault="00787843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1D9EC53B" w14:textId="2A3652BF" w:rsidR="00787843" w:rsidRPr="006D16A0" w:rsidRDefault="00787843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68.82</w:t>
            </w:r>
          </w:p>
        </w:tc>
      </w:tr>
    </w:tbl>
    <w:p w14:paraId="0E8F40C4" w14:textId="77777777" w:rsidR="0023290C" w:rsidRPr="006D16A0" w:rsidRDefault="0023290C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lang w:val="th-TH"/>
        </w:rPr>
      </w:pPr>
    </w:p>
    <w:p w14:paraId="799AD8BE" w14:textId="295BD380" w:rsidR="009E45D4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  <w:r w:rsidRPr="006D16A0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6D16A0">
        <w:rPr>
          <w:rFonts w:asciiTheme="majorBidi" w:hAnsiTheme="majorBidi" w:cstheme="majorBidi"/>
          <w:cs/>
        </w:rPr>
        <w:t>กลุ่ม</w:t>
      </w:r>
      <w:r w:rsidRPr="006D16A0">
        <w:rPr>
          <w:rFonts w:asciiTheme="majorBidi" w:hAnsiTheme="majorBidi" w:cstheme="majorBidi"/>
          <w:cs/>
          <w:lang w:val="th-TH"/>
        </w:rPr>
        <w:t>บริษัท</w:t>
      </w:r>
      <w:r w:rsidRPr="006D16A0">
        <w:rPr>
          <w:rFonts w:asciiTheme="majorBidi" w:hAnsiTheme="majorBidi" w:cstheme="majorBidi"/>
          <w:cs/>
        </w:rPr>
        <w:t xml:space="preserve">มีระยะเวลาตั้งแต่ </w:t>
      </w:r>
      <w:r w:rsidR="00746226" w:rsidRPr="006D16A0">
        <w:rPr>
          <w:rFonts w:asciiTheme="majorBidi" w:hAnsiTheme="majorBidi" w:cstheme="majorBidi"/>
        </w:rPr>
        <w:t>7</w:t>
      </w:r>
      <w:r w:rsidRPr="006D16A0">
        <w:rPr>
          <w:rFonts w:asciiTheme="majorBidi" w:hAnsiTheme="majorBidi" w:cstheme="majorBidi"/>
        </w:rPr>
        <w:t xml:space="preserve"> </w:t>
      </w:r>
      <w:r w:rsidRPr="006D16A0">
        <w:rPr>
          <w:rFonts w:asciiTheme="majorBidi" w:hAnsiTheme="majorBidi" w:cstheme="majorBidi"/>
          <w:cs/>
        </w:rPr>
        <w:t>วัน</w:t>
      </w:r>
      <w:r w:rsidR="0001373F" w:rsidRPr="006D16A0">
        <w:rPr>
          <w:rFonts w:asciiTheme="majorBidi" w:hAnsiTheme="majorBidi" w:cstheme="majorBidi" w:hint="cs"/>
          <w:cs/>
        </w:rPr>
        <w:t xml:space="preserve">ถึง </w:t>
      </w:r>
      <w:r w:rsidR="0001373F" w:rsidRPr="006D16A0">
        <w:rPr>
          <w:rFonts w:asciiTheme="majorBidi" w:hAnsiTheme="majorBidi" w:cstheme="majorBidi"/>
        </w:rPr>
        <w:t xml:space="preserve">60 </w:t>
      </w:r>
      <w:r w:rsidR="0001373F" w:rsidRPr="006D16A0">
        <w:rPr>
          <w:rFonts w:asciiTheme="majorBidi" w:hAnsiTheme="majorBidi" w:cstheme="majorBidi" w:hint="cs"/>
          <w:cs/>
        </w:rPr>
        <w:t>วัน</w:t>
      </w:r>
    </w:p>
    <w:p w14:paraId="3711EB81" w14:textId="77777777" w:rsidR="00D57850" w:rsidRDefault="00D5785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0703DDAC" w14:textId="77777777" w:rsidR="00D57850" w:rsidRDefault="00D5785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6ECE97F7" w14:textId="77777777" w:rsidR="00D57850" w:rsidRDefault="00D5785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D6D9BAC" w14:textId="70F25A06" w:rsidR="00870CCC" w:rsidRPr="006D16A0" w:rsidRDefault="004762B0" w:rsidP="00F27C2D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</w:t>
      </w:r>
      <w:r w:rsidR="004D6E0B" w:rsidRPr="006D16A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</w:p>
    <w:p w14:paraId="10F9CE22" w14:textId="369D8C8B" w:rsidR="009E45D4" w:rsidRPr="006D16A0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52"/>
        <w:gridCol w:w="1072"/>
        <w:gridCol w:w="269"/>
        <w:gridCol w:w="1083"/>
        <w:gridCol w:w="267"/>
        <w:gridCol w:w="985"/>
        <w:gridCol w:w="237"/>
        <w:gridCol w:w="1118"/>
      </w:tblGrid>
      <w:tr w:rsidR="00B509A6" w:rsidRPr="006D16A0" w14:paraId="46AE4A95" w14:textId="77777777" w:rsidTr="00CE321B">
        <w:trPr>
          <w:trHeight w:val="408"/>
        </w:trPr>
        <w:tc>
          <w:tcPr>
            <w:tcW w:w="1725" w:type="pct"/>
          </w:tcPr>
          <w:p w14:paraId="23749B3F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</w:tcPr>
          <w:p w14:paraId="4B747BAE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4EB99A1A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159B3C2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2951EAED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9A6" w:rsidRPr="006D16A0" w14:paraId="606D5D6A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4490D4D6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341F175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3D8D592" w14:textId="14BC567F" w:rsidR="00B509A6" w:rsidRPr="006D16A0" w:rsidRDefault="00ED3704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70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3704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</w:tcPr>
          <w:p w14:paraId="00860123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FE63D95" w14:textId="2408D7CC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  <w:shd w:val="clear" w:color="auto" w:fill="auto"/>
          </w:tcPr>
          <w:p w14:paraId="2ED55ADE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A0BBE8B" w14:textId="7C2AA62C" w:rsidR="00B509A6" w:rsidRPr="006D16A0" w:rsidRDefault="00ED3704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70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3704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  <w:shd w:val="clear" w:color="auto" w:fill="auto"/>
          </w:tcPr>
          <w:p w14:paraId="3F99AC0E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56A773F" w14:textId="384B4515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4453" w:rsidRPr="006D16A0" w14:paraId="418F5D86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277010B8" w14:textId="77777777" w:rsidR="00784453" w:rsidRPr="006D16A0" w:rsidRDefault="00784453" w:rsidP="00784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113E2D7A" w14:textId="77777777" w:rsidR="00784453" w:rsidRPr="006D16A0" w:rsidRDefault="00784453" w:rsidP="00784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  <w:shd w:val="clear" w:color="auto" w:fill="auto"/>
          </w:tcPr>
          <w:p w14:paraId="19635180" w14:textId="6C439435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7" w:type="pct"/>
            <w:shd w:val="clear" w:color="auto" w:fill="auto"/>
          </w:tcPr>
          <w:p w14:paraId="123A6D7A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  <w:shd w:val="clear" w:color="auto" w:fill="auto"/>
          </w:tcPr>
          <w:p w14:paraId="668689DB" w14:textId="5B49A3E9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2637AA9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9" w:type="pct"/>
            <w:shd w:val="clear" w:color="auto" w:fill="auto"/>
          </w:tcPr>
          <w:p w14:paraId="4D659902" w14:textId="3E7C5EE3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" w:type="pct"/>
            <w:shd w:val="clear" w:color="auto" w:fill="auto"/>
          </w:tcPr>
          <w:p w14:paraId="4DABC5FB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shd w:val="clear" w:color="auto" w:fill="auto"/>
          </w:tcPr>
          <w:p w14:paraId="51D7095F" w14:textId="6FE8DAFE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2566</w:t>
            </w:r>
          </w:p>
        </w:tc>
      </w:tr>
      <w:tr w:rsidR="00B509A6" w:rsidRPr="006D16A0" w14:paraId="1C977EE1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3403B99E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DF4B75F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4" w:type="pct"/>
            <w:gridSpan w:val="7"/>
            <w:shd w:val="clear" w:color="auto" w:fill="auto"/>
          </w:tcPr>
          <w:p w14:paraId="002B6A3E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841BB" w:rsidRPr="006D16A0" w14:paraId="751046C5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7AEB339C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1" w:type="pct"/>
          </w:tcPr>
          <w:p w14:paraId="2C27E6E7" w14:textId="0938503A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14:paraId="11D1EFE2" w14:textId="2852C526" w:rsidR="00A841BB" w:rsidRPr="006D16A0" w:rsidRDefault="006F1101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48.06</w:t>
            </w:r>
          </w:p>
        </w:tc>
        <w:tc>
          <w:tcPr>
            <w:tcW w:w="147" w:type="pct"/>
            <w:shd w:val="clear" w:color="auto" w:fill="auto"/>
          </w:tcPr>
          <w:p w14:paraId="3DEC5AE9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F68841F" w14:textId="34722F0C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212.71</w:t>
            </w:r>
          </w:p>
        </w:tc>
        <w:tc>
          <w:tcPr>
            <w:tcW w:w="146" w:type="pct"/>
            <w:shd w:val="clear" w:color="auto" w:fill="auto"/>
          </w:tcPr>
          <w:p w14:paraId="57A16D2E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6E66855" w14:textId="54BCE4E5" w:rsidR="00A841BB" w:rsidRPr="006D16A0" w:rsidRDefault="006F1101" w:rsidP="00C0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24.37</w:t>
            </w:r>
          </w:p>
        </w:tc>
        <w:tc>
          <w:tcPr>
            <w:tcW w:w="130" w:type="pct"/>
            <w:shd w:val="clear" w:color="auto" w:fill="auto"/>
          </w:tcPr>
          <w:p w14:paraId="303D70ED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0220B17" w14:textId="136B9DA0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3.06</w:t>
            </w:r>
          </w:p>
        </w:tc>
      </w:tr>
      <w:tr w:rsidR="00A841BB" w:rsidRPr="006D16A0" w14:paraId="41137B17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0C77F678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1" w:type="pct"/>
          </w:tcPr>
          <w:p w14:paraId="713719A8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9E0277B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75797C9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666EEC2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5E2622A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8DCCF5C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A0BB7B0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E92CEC6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41BB" w:rsidRPr="006D16A0" w14:paraId="07E5851D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2365F02F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21" w:type="pct"/>
          </w:tcPr>
          <w:p w14:paraId="18BBF1D9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D39E333" w14:textId="380CDA01" w:rsidR="00A841BB" w:rsidRPr="006D16A0" w:rsidRDefault="005E6BBC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674.47</w:t>
            </w:r>
          </w:p>
        </w:tc>
        <w:tc>
          <w:tcPr>
            <w:tcW w:w="147" w:type="pct"/>
            <w:shd w:val="clear" w:color="auto" w:fill="auto"/>
          </w:tcPr>
          <w:p w14:paraId="30CE25C5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F8BD559" w14:textId="1B83A56B" w:rsidR="00A841BB" w:rsidRPr="006D16A0" w:rsidRDefault="00A841BB" w:rsidP="00C06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114.88</w:t>
            </w:r>
          </w:p>
        </w:tc>
        <w:tc>
          <w:tcPr>
            <w:tcW w:w="146" w:type="pct"/>
            <w:shd w:val="clear" w:color="auto" w:fill="auto"/>
          </w:tcPr>
          <w:p w14:paraId="6284AEEA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7374351" w14:textId="76D5039B" w:rsidR="00A841BB" w:rsidRPr="006D16A0" w:rsidRDefault="00E13907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E1E3B04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8CAD1F6" w14:textId="228ABF4B" w:rsidR="00A841BB" w:rsidRPr="006D16A0" w:rsidRDefault="00A841B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</w:tr>
      <w:tr w:rsidR="00A841BB" w:rsidRPr="006D16A0" w14:paraId="6AECAA06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0B306C99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21" w:type="pct"/>
          </w:tcPr>
          <w:p w14:paraId="5BC2F2DC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0EBD47C" w14:textId="3520739B" w:rsidR="00A841BB" w:rsidRPr="006D16A0" w:rsidRDefault="007912FA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98.15</w:t>
            </w:r>
          </w:p>
        </w:tc>
        <w:tc>
          <w:tcPr>
            <w:tcW w:w="147" w:type="pct"/>
            <w:shd w:val="clear" w:color="auto" w:fill="auto"/>
          </w:tcPr>
          <w:p w14:paraId="52438ED5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4CB6FE7" w14:textId="246DCD58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44.09</w:t>
            </w:r>
          </w:p>
        </w:tc>
        <w:tc>
          <w:tcPr>
            <w:tcW w:w="146" w:type="pct"/>
            <w:shd w:val="clear" w:color="auto" w:fill="auto"/>
          </w:tcPr>
          <w:p w14:paraId="0B90A153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689ADAA" w14:textId="56AC272E" w:rsidR="00A841BB" w:rsidRPr="006D16A0" w:rsidRDefault="00E13907" w:rsidP="00C0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15.5</w:t>
            </w:r>
            <w:r w:rsidR="00882475"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2AD83BA9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4758142" w14:textId="3FD9749E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24.05</w:t>
            </w:r>
          </w:p>
        </w:tc>
      </w:tr>
      <w:tr w:rsidR="00A841BB" w:rsidRPr="006D16A0" w14:paraId="03340E2F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14439B59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21" w:type="pct"/>
          </w:tcPr>
          <w:p w14:paraId="00AB5FDB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98902B7" w14:textId="4E794256" w:rsidR="00A841BB" w:rsidRPr="00581658" w:rsidRDefault="007608E7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581658">
              <w:rPr>
                <w:rFonts w:asciiTheme="majorBidi" w:hAnsiTheme="majorBidi" w:cstheme="majorBidi" w:hint="cs"/>
                <w:sz w:val="30"/>
                <w:szCs w:val="30"/>
                <w:cs/>
              </w:rPr>
              <w:t>42.8</w:t>
            </w:r>
            <w:r w:rsidR="00B05B8F" w:rsidRPr="00581658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2839FC20" w14:textId="77777777" w:rsidR="00A841BB" w:rsidRPr="00581658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38A2E2B" w14:textId="236B69C9" w:rsidR="00A841BB" w:rsidRPr="006D16A0" w:rsidRDefault="00A841BB" w:rsidP="00C06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12.19</w:t>
            </w:r>
          </w:p>
        </w:tc>
        <w:tc>
          <w:tcPr>
            <w:tcW w:w="146" w:type="pct"/>
            <w:shd w:val="clear" w:color="auto" w:fill="auto"/>
          </w:tcPr>
          <w:p w14:paraId="7719F997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3A890B1E" w14:textId="21FE2F4A" w:rsidR="00A841BB" w:rsidRPr="006D16A0" w:rsidRDefault="007912FA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1.8</w:t>
            </w:r>
            <w:r w:rsidR="00882475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367C6214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5CCB6D7C" w14:textId="145B991C" w:rsidR="00A841BB" w:rsidRPr="006D16A0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2.96</w:t>
            </w:r>
          </w:p>
        </w:tc>
      </w:tr>
      <w:tr w:rsidR="00A841BB" w:rsidRPr="006D16A0" w14:paraId="64E493D9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7F10D645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1" w:type="pct"/>
          </w:tcPr>
          <w:p w14:paraId="43F913EC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E2312" w14:textId="06B7DD2B" w:rsidR="00A841BB" w:rsidRPr="006D16A0" w:rsidRDefault="007608E7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863.51</w:t>
            </w:r>
          </w:p>
        </w:tc>
        <w:tc>
          <w:tcPr>
            <w:tcW w:w="147" w:type="pct"/>
            <w:shd w:val="clear" w:color="auto" w:fill="auto"/>
          </w:tcPr>
          <w:p w14:paraId="13143751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AE6BC" w14:textId="6AC5FC10" w:rsidR="00A841BB" w:rsidRPr="006D16A0" w:rsidRDefault="00A841BB" w:rsidP="00C06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383.87</w:t>
            </w:r>
          </w:p>
        </w:tc>
        <w:tc>
          <w:tcPr>
            <w:tcW w:w="146" w:type="pct"/>
            <w:shd w:val="clear" w:color="auto" w:fill="auto"/>
          </w:tcPr>
          <w:p w14:paraId="169278A4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AE3DA" w14:textId="0AF0820F" w:rsidR="00A841BB" w:rsidRPr="006D16A0" w:rsidRDefault="007912FA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41.73</w:t>
            </w:r>
          </w:p>
        </w:tc>
        <w:tc>
          <w:tcPr>
            <w:tcW w:w="130" w:type="pct"/>
            <w:shd w:val="clear" w:color="auto" w:fill="auto"/>
          </w:tcPr>
          <w:p w14:paraId="6473E57B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77DDE" w14:textId="190D7422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30.07</w:t>
            </w:r>
          </w:p>
        </w:tc>
      </w:tr>
    </w:tbl>
    <w:p w14:paraId="66C2BB01" w14:textId="33F57829" w:rsidR="00AF4170" w:rsidRPr="006D16A0" w:rsidRDefault="00AF4170"/>
    <w:p w14:paraId="14D2AA85" w14:textId="040BB966" w:rsidR="00870CCC" w:rsidRPr="006D16A0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สินค้าคงเหลือ</w:t>
      </w:r>
    </w:p>
    <w:p w14:paraId="70E460A5" w14:textId="4B00FDAF" w:rsidR="009E63E1" w:rsidRPr="00070C9D" w:rsidRDefault="009E63E1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719"/>
        <w:gridCol w:w="15"/>
        <w:gridCol w:w="1070"/>
        <w:gridCol w:w="258"/>
        <w:gridCol w:w="13"/>
        <w:gridCol w:w="1077"/>
        <w:gridCol w:w="258"/>
        <w:gridCol w:w="20"/>
        <w:gridCol w:w="981"/>
        <w:gridCol w:w="271"/>
        <w:gridCol w:w="9"/>
        <w:gridCol w:w="1159"/>
      </w:tblGrid>
      <w:tr w:rsidR="00B509A6" w:rsidRPr="006D16A0" w14:paraId="5BB08980" w14:textId="77777777" w:rsidTr="00CE321B">
        <w:trPr>
          <w:trHeight w:val="408"/>
        </w:trPr>
        <w:tc>
          <w:tcPr>
            <w:tcW w:w="1845" w:type="pct"/>
          </w:tcPr>
          <w:p w14:paraId="7C810422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8" w:type="pct"/>
            <w:shd w:val="clear" w:color="auto" w:fill="auto"/>
          </w:tcPr>
          <w:p w14:paraId="7C889265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1E652B3F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2A38E1C9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5"/>
          </w:tcPr>
          <w:p w14:paraId="633AA3F3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9A6" w:rsidRPr="006D16A0" w14:paraId="4924E68B" w14:textId="77777777" w:rsidTr="00CE321B">
        <w:trPr>
          <w:trHeight w:val="408"/>
        </w:trPr>
        <w:tc>
          <w:tcPr>
            <w:tcW w:w="1845" w:type="pct"/>
            <w:shd w:val="clear" w:color="auto" w:fill="auto"/>
          </w:tcPr>
          <w:p w14:paraId="48C84FE0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7AD209D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57C8F183" w14:textId="535F78AD" w:rsidR="00B509A6" w:rsidRPr="006D16A0" w:rsidRDefault="00ED3704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70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3704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  <w:shd w:val="clear" w:color="auto" w:fill="auto"/>
          </w:tcPr>
          <w:p w14:paraId="52E61D8F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6108D129" w14:textId="438E92D8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2A4D0669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67FBAEED" w14:textId="7EB299F0" w:rsidR="00B509A6" w:rsidRPr="006D16A0" w:rsidRDefault="00ED3704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70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3704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D72B08F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3EC3E74" w14:textId="6B6B440D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4453" w:rsidRPr="006D16A0" w14:paraId="72825585" w14:textId="77777777" w:rsidTr="00CE321B">
        <w:trPr>
          <w:trHeight w:val="408"/>
        </w:trPr>
        <w:tc>
          <w:tcPr>
            <w:tcW w:w="1845" w:type="pct"/>
            <w:shd w:val="clear" w:color="auto" w:fill="auto"/>
          </w:tcPr>
          <w:p w14:paraId="1E97E6BE" w14:textId="77777777" w:rsidR="00784453" w:rsidRPr="006D16A0" w:rsidRDefault="00784453" w:rsidP="00784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47BC870" w14:textId="77777777" w:rsidR="00784453" w:rsidRPr="006D16A0" w:rsidRDefault="00784453" w:rsidP="00784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5BC53A1E" w14:textId="0D790A76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9" w:type="pct"/>
            <w:shd w:val="clear" w:color="auto" w:fill="auto"/>
          </w:tcPr>
          <w:p w14:paraId="38536B0A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33E25D0" w14:textId="5F006B4B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9" w:type="pct"/>
            <w:shd w:val="clear" w:color="auto" w:fill="auto"/>
          </w:tcPr>
          <w:p w14:paraId="323D8BD5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7E2A3A2D" w14:textId="43D7E148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506BB59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shd w:val="clear" w:color="auto" w:fill="auto"/>
          </w:tcPr>
          <w:p w14:paraId="5E4E077E" w14:textId="7A052364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2566</w:t>
            </w:r>
          </w:p>
        </w:tc>
      </w:tr>
      <w:tr w:rsidR="00B509A6" w:rsidRPr="006D16A0" w14:paraId="7686F431" w14:textId="77777777" w:rsidTr="00B509A6">
        <w:trPr>
          <w:trHeight w:val="408"/>
        </w:trPr>
        <w:tc>
          <w:tcPr>
            <w:tcW w:w="1845" w:type="pct"/>
            <w:shd w:val="clear" w:color="auto" w:fill="auto"/>
          </w:tcPr>
          <w:p w14:paraId="0D17CCF9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651F3775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8" w:type="pct"/>
            <w:gridSpan w:val="11"/>
            <w:shd w:val="clear" w:color="auto" w:fill="auto"/>
          </w:tcPr>
          <w:p w14:paraId="799F7CE2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841BB" w:rsidRPr="00816243" w14:paraId="25CA48D2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3252F303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8" w:type="pct"/>
          </w:tcPr>
          <w:p w14:paraId="334193A1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75C963A6" w14:textId="77145DE0" w:rsidR="00A841BB" w:rsidRPr="006D16A0" w:rsidRDefault="00406B67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990.21</w:t>
            </w:r>
          </w:p>
        </w:tc>
        <w:tc>
          <w:tcPr>
            <w:tcW w:w="139" w:type="pct"/>
            <w:shd w:val="clear" w:color="auto" w:fill="auto"/>
          </w:tcPr>
          <w:p w14:paraId="4A00C12E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19FFCE84" w14:textId="0B485055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439.08</w:t>
            </w:r>
          </w:p>
        </w:tc>
        <w:tc>
          <w:tcPr>
            <w:tcW w:w="139" w:type="pct"/>
            <w:shd w:val="clear" w:color="auto" w:fill="auto"/>
          </w:tcPr>
          <w:p w14:paraId="05A25867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40260E9B" w14:textId="7ED265B6" w:rsidR="00A841BB" w:rsidRPr="006D16A0" w:rsidRDefault="00070C9D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0F0B2A13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A59E59B" w14:textId="1FDF4961" w:rsidR="00A841BB" w:rsidRPr="006D16A0" w:rsidRDefault="00A841B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841BB" w:rsidRPr="006D16A0" w14:paraId="684E4DF5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5C586E23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88" w:type="pct"/>
          </w:tcPr>
          <w:p w14:paraId="47862A5A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01139F48" w14:textId="75B42567" w:rsidR="00A841BB" w:rsidRPr="00581658" w:rsidRDefault="007A6924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581658">
              <w:rPr>
                <w:rFonts w:asciiTheme="majorBidi" w:hAnsiTheme="majorBidi" w:cstheme="majorBidi" w:hint="cs"/>
                <w:sz w:val="30"/>
                <w:szCs w:val="30"/>
                <w:cs/>
              </w:rPr>
              <w:t>1,009.2</w:t>
            </w:r>
            <w:r w:rsidR="001A70D4" w:rsidRPr="00581658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39" w:type="pct"/>
            <w:shd w:val="clear" w:color="auto" w:fill="auto"/>
          </w:tcPr>
          <w:p w14:paraId="68D245CD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65CCAF99" w14:textId="703E92EF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503.88</w:t>
            </w:r>
          </w:p>
        </w:tc>
        <w:tc>
          <w:tcPr>
            <w:tcW w:w="139" w:type="pct"/>
            <w:shd w:val="clear" w:color="auto" w:fill="auto"/>
          </w:tcPr>
          <w:p w14:paraId="78797BFC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679678F7" w14:textId="5F410569" w:rsidR="00A841BB" w:rsidRPr="006D16A0" w:rsidRDefault="00070C9D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0.9</w:t>
            </w:r>
            <w:r w:rsidR="00B26CE0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2AB96D7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BC67A4A" w14:textId="540EC589" w:rsidR="00A841BB" w:rsidRPr="006D16A0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1.38</w:t>
            </w:r>
          </w:p>
        </w:tc>
      </w:tr>
      <w:tr w:rsidR="00A841BB" w:rsidRPr="006D16A0" w14:paraId="43006AA3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1F11B17B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88" w:type="pct"/>
          </w:tcPr>
          <w:p w14:paraId="04D290BB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1D070FA1" w14:textId="1DD8A3FE" w:rsidR="00A841BB" w:rsidRPr="00581658" w:rsidRDefault="007A6924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581658">
              <w:rPr>
                <w:rFonts w:asciiTheme="majorBidi" w:hAnsiTheme="majorBidi" w:cstheme="majorBidi" w:hint="cs"/>
                <w:sz w:val="30"/>
                <w:szCs w:val="30"/>
                <w:cs/>
              </w:rPr>
              <w:t>82.60</w:t>
            </w:r>
          </w:p>
        </w:tc>
        <w:tc>
          <w:tcPr>
            <w:tcW w:w="139" w:type="pct"/>
            <w:shd w:val="clear" w:color="auto" w:fill="auto"/>
          </w:tcPr>
          <w:p w14:paraId="32EF6815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2578CA3E" w14:textId="2B97D4A9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99.71</w:t>
            </w:r>
          </w:p>
        </w:tc>
        <w:tc>
          <w:tcPr>
            <w:tcW w:w="139" w:type="pct"/>
            <w:shd w:val="clear" w:color="auto" w:fill="auto"/>
          </w:tcPr>
          <w:p w14:paraId="25F3737C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07A2100D" w14:textId="6894EF86" w:rsidR="00A841BB" w:rsidRPr="006D16A0" w:rsidRDefault="00070C9D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F4E7872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06F9052" w14:textId="4CFED8FB" w:rsidR="00A841BB" w:rsidRPr="006D16A0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841BB" w:rsidRPr="006D16A0" w14:paraId="391201B5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0207C8AF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388" w:type="pct"/>
          </w:tcPr>
          <w:p w14:paraId="7FAA9067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2AD6A" w14:textId="6EA3E3AD" w:rsidR="00A841BB" w:rsidRPr="00581658" w:rsidRDefault="00F4148C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581658">
              <w:rPr>
                <w:rFonts w:asciiTheme="majorBidi" w:hAnsiTheme="majorBidi" w:cstheme="majorBidi" w:hint="cs"/>
                <w:sz w:val="30"/>
                <w:szCs w:val="30"/>
                <w:cs/>
              </w:rPr>
              <w:t>52.42</w:t>
            </w:r>
          </w:p>
        </w:tc>
        <w:tc>
          <w:tcPr>
            <w:tcW w:w="139" w:type="pct"/>
            <w:shd w:val="clear" w:color="auto" w:fill="auto"/>
          </w:tcPr>
          <w:p w14:paraId="43739EF0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53873" w14:textId="7AC6185B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47.70</w:t>
            </w:r>
          </w:p>
        </w:tc>
        <w:tc>
          <w:tcPr>
            <w:tcW w:w="139" w:type="pct"/>
            <w:shd w:val="clear" w:color="auto" w:fill="auto"/>
          </w:tcPr>
          <w:p w14:paraId="6E7376C1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FC84A" w14:textId="34B5E3FD" w:rsidR="00A841BB" w:rsidRPr="006D16A0" w:rsidRDefault="00070C9D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2D3BA97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A086C" w14:textId="3CBBFDEB" w:rsidR="00A841BB" w:rsidRPr="006D16A0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841BB" w:rsidRPr="006D16A0" w14:paraId="1DEE73D2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02D85AF1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1258F64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FABFE1" w14:textId="4C063E13" w:rsidR="00A841BB" w:rsidRPr="00581658" w:rsidRDefault="00F4148C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6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2,134.</w:t>
            </w:r>
            <w:r w:rsidR="00A40FA6" w:rsidRPr="005816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52</w:t>
            </w:r>
          </w:p>
        </w:tc>
        <w:tc>
          <w:tcPr>
            <w:tcW w:w="139" w:type="pct"/>
            <w:shd w:val="clear" w:color="auto" w:fill="auto"/>
          </w:tcPr>
          <w:p w14:paraId="269FEF56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D6C7D" w14:textId="1CA14768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090.37</w:t>
            </w:r>
          </w:p>
        </w:tc>
        <w:tc>
          <w:tcPr>
            <w:tcW w:w="139" w:type="pct"/>
            <w:shd w:val="clear" w:color="auto" w:fill="auto"/>
          </w:tcPr>
          <w:p w14:paraId="7827E4BA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7EB44C" w14:textId="3A846B4B" w:rsidR="00A841BB" w:rsidRPr="006D16A0" w:rsidRDefault="00070C9D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0.9</w:t>
            </w:r>
            <w:r w:rsidR="00B26CE0">
              <w:rPr>
                <w:rFonts w:asciiTheme="majorBidi" w:hAnsiTheme="majorBidi" w:cstheme="majorBidi" w:hint="cs"/>
                <w:b/>
                <w:bCs/>
                <w:cs/>
              </w:rPr>
              <w:t>7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0D7A3D8" w14:textId="77777777" w:rsidR="00A841BB" w:rsidRPr="006D16A0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58650" w14:textId="5BDDEAFE" w:rsidR="00A841BB" w:rsidRPr="006D16A0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1.38</w:t>
            </w:r>
          </w:p>
        </w:tc>
      </w:tr>
      <w:tr w:rsidR="0051190A" w:rsidRPr="006D16A0" w14:paraId="2C0BE443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5FDE0113" w14:textId="77777777" w:rsidR="0051190A" w:rsidRPr="006D16A0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388" w:type="pct"/>
          </w:tcPr>
          <w:p w14:paraId="62DC222C" w14:textId="77777777" w:rsidR="0051190A" w:rsidRPr="006D16A0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7DDE2" w14:textId="0600734A" w:rsidR="0051190A" w:rsidRPr="00581658" w:rsidRDefault="0051190A" w:rsidP="0051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  <w:cs/>
              </w:rPr>
            </w:pPr>
            <w:r w:rsidRPr="00581658">
              <w:rPr>
                <w:rFonts w:asciiTheme="majorBidi" w:hAnsiTheme="majorBidi" w:cstheme="majorBidi" w:hint="cs"/>
                <w:cs/>
              </w:rPr>
              <w:t>(2.5</w:t>
            </w:r>
            <w:r w:rsidR="00AE3365" w:rsidRPr="00581658">
              <w:rPr>
                <w:rFonts w:asciiTheme="majorBidi" w:hAnsiTheme="majorBidi" w:cstheme="majorBidi" w:hint="cs"/>
                <w:cs/>
              </w:rPr>
              <w:t>5</w:t>
            </w:r>
            <w:r w:rsidRPr="00581658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" w:type="pct"/>
            <w:shd w:val="clear" w:color="auto" w:fill="auto"/>
          </w:tcPr>
          <w:p w14:paraId="58A7F028" w14:textId="77777777" w:rsidR="0051190A" w:rsidRPr="006D16A0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50C31" w14:textId="723D2D6E" w:rsidR="0051190A" w:rsidRPr="006D16A0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(0.03)</w:t>
            </w:r>
          </w:p>
        </w:tc>
        <w:tc>
          <w:tcPr>
            <w:tcW w:w="139" w:type="pct"/>
            <w:shd w:val="clear" w:color="auto" w:fill="auto"/>
          </w:tcPr>
          <w:p w14:paraId="65A18F96" w14:textId="77777777" w:rsidR="0051190A" w:rsidRPr="006D16A0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0E5AE4" w14:textId="10DB1409" w:rsidR="0051190A" w:rsidRPr="006D16A0" w:rsidRDefault="0051190A" w:rsidP="0051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(0.9</w:t>
            </w:r>
            <w:r w:rsidR="00B26CE0">
              <w:rPr>
                <w:rFonts w:asciiTheme="majorBidi" w:hAnsiTheme="majorBidi" w:cstheme="majorBidi" w:hint="cs"/>
                <w:cs/>
              </w:rPr>
              <w:t>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BC197CB" w14:textId="77777777" w:rsidR="0051190A" w:rsidRPr="006D16A0" w:rsidRDefault="0051190A" w:rsidP="0051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94514" w14:textId="1AE5C835" w:rsidR="0051190A" w:rsidRPr="006D16A0" w:rsidRDefault="0051190A" w:rsidP="0051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(0.02)</w:t>
            </w:r>
          </w:p>
        </w:tc>
      </w:tr>
      <w:tr w:rsidR="0051190A" w:rsidRPr="006D16A0" w14:paraId="1820D26F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5F40A991" w14:textId="77777777" w:rsidR="0051190A" w:rsidRPr="006D16A0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88" w:type="pct"/>
          </w:tcPr>
          <w:p w14:paraId="4EB6079A" w14:textId="77777777" w:rsidR="0051190A" w:rsidRPr="006D16A0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E7650" w14:textId="23FE3050" w:rsidR="0051190A" w:rsidRPr="00581658" w:rsidRDefault="00F4148C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6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2,131.97</w:t>
            </w:r>
          </w:p>
        </w:tc>
        <w:tc>
          <w:tcPr>
            <w:tcW w:w="139" w:type="pct"/>
            <w:shd w:val="clear" w:color="auto" w:fill="auto"/>
          </w:tcPr>
          <w:p w14:paraId="351DACF6" w14:textId="77777777" w:rsidR="0051190A" w:rsidRPr="006D16A0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1214C" w14:textId="3004CE32" w:rsidR="0051190A" w:rsidRPr="006D16A0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1,090.34</w:t>
            </w:r>
          </w:p>
        </w:tc>
        <w:tc>
          <w:tcPr>
            <w:tcW w:w="139" w:type="pct"/>
            <w:shd w:val="clear" w:color="auto" w:fill="auto"/>
          </w:tcPr>
          <w:p w14:paraId="4AE748D6" w14:textId="77777777" w:rsidR="0051190A" w:rsidRPr="006D16A0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2069F" w14:textId="299F7885" w:rsidR="0051190A" w:rsidRPr="00816243" w:rsidRDefault="0051190A" w:rsidP="0051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B24C32C" w14:textId="77777777" w:rsidR="0051190A" w:rsidRPr="006D16A0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05EC6" w14:textId="7D79EEF2" w:rsidR="0051190A" w:rsidRPr="006D16A0" w:rsidRDefault="0051190A" w:rsidP="0051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1.36</w:t>
            </w:r>
          </w:p>
        </w:tc>
      </w:tr>
      <w:tr w:rsidR="0051190A" w:rsidRPr="006D16A0" w14:paraId="2A380AC3" w14:textId="77777777" w:rsidTr="00B509A6">
        <w:trPr>
          <w:trHeight w:val="287"/>
        </w:trPr>
        <w:tc>
          <w:tcPr>
            <w:tcW w:w="2241" w:type="pct"/>
            <w:gridSpan w:val="3"/>
            <w:shd w:val="clear" w:color="auto" w:fill="auto"/>
          </w:tcPr>
          <w:p w14:paraId="3E35B395" w14:textId="77777777" w:rsidR="0051190A" w:rsidRPr="006D16A0" w:rsidRDefault="0051190A" w:rsidP="0051190A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2D372B01" w14:textId="77777777" w:rsidR="0051190A" w:rsidRPr="006D16A0" w:rsidRDefault="0051190A" w:rsidP="0051190A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387990F7" w14:textId="77777777" w:rsidR="0051190A" w:rsidRPr="006D16A0" w:rsidRDefault="0051190A" w:rsidP="0051190A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1" w:type="pct"/>
            <w:shd w:val="clear" w:color="auto" w:fill="auto"/>
          </w:tcPr>
          <w:p w14:paraId="2ABB3823" w14:textId="77777777" w:rsidR="0051190A" w:rsidRPr="006D16A0" w:rsidRDefault="0051190A" w:rsidP="0051190A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6B655979" w14:textId="77777777" w:rsidR="0051190A" w:rsidRPr="006D16A0" w:rsidRDefault="0051190A" w:rsidP="0051190A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29" w:type="pct"/>
            <w:shd w:val="clear" w:color="auto" w:fill="auto"/>
          </w:tcPr>
          <w:p w14:paraId="2A267118" w14:textId="77777777" w:rsidR="0051190A" w:rsidRPr="006D16A0" w:rsidRDefault="0051190A" w:rsidP="0051190A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1FCD5C32" w14:textId="77777777" w:rsidR="0051190A" w:rsidRPr="006D16A0" w:rsidRDefault="0051190A" w:rsidP="0051190A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24569FAA" w14:textId="77777777" w:rsidR="0051190A" w:rsidRPr="006D16A0" w:rsidRDefault="0051190A" w:rsidP="0051190A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</w:tbl>
    <w:p w14:paraId="001112E5" w14:textId="2A0E9962" w:rsidR="00B509A6" w:rsidRPr="006D16A0" w:rsidRDefault="00B509A6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3C59A15" w14:textId="77777777" w:rsidR="007919B5" w:rsidRPr="006D16A0" w:rsidRDefault="007919B5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EB4795C" w14:textId="77777777" w:rsidR="007919B5" w:rsidRPr="006D16A0" w:rsidRDefault="007919B5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995E1F" w14:textId="77777777" w:rsidR="007919B5" w:rsidRPr="006D16A0" w:rsidRDefault="007919B5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65B5DE6" w14:textId="77777777" w:rsidR="007919B5" w:rsidRPr="006D16A0" w:rsidRDefault="007919B5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19736F0" w14:textId="4F5393CC" w:rsidR="00EB56A1" w:rsidRPr="006D16A0" w:rsidRDefault="00EB56A1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4" w:name="OLE_LINK11"/>
      <w:bookmarkStart w:id="5" w:name="OLE_LINK12"/>
      <w:r w:rsidRPr="006D16A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เงินลงทุนในบริษัทย่อยและบริษัทร่วม</w:t>
      </w:r>
    </w:p>
    <w:p w14:paraId="627C1F89" w14:textId="77777777" w:rsidR="00882330" w:rsidRPr="006D16A0" w:rsidRDefault="00882330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b/>
          <w:bCs/>
        </w:rPr>
      </w:pPr>
    </w:p>
    <w:p w14:paraId="7F992A08" w14:textId="26172F3E" w:rsidR="00882330" w:rsidRPr="006D16A0" w:rsidRDefault="00882330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C06BA1">
        <w:rPr>
          <w:rFonts w:asciiTheme="majorBidi" w:hAnsiTheme="majorBidi" w:cstheme="majorBidi"/>
          <w:cs/>
        </w:rPr>
        <w:t>บริษัทย่อย</w:t>
      </w:r>
    </w:p>
    <w:p w14:paraId="5D23A4C9" w14:textId="77777777" w:rsidR="00FA53E8" w:rsidRPr="006D16A0" w:rsidRDefault="00FA53E8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098F0920" w14:textId="0BB7A102" w:rsidR="00FA53E8" w:rsidRPr="00C06BA1" w:rsidRDefault="00FA53E8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i/>
          <w:iCs/>
        </w:rPr>
      </w:pPr>
      <w:r w:rsidRPr="00C06BA1">
        <w:rPr>
          <w:rFonts w:asciiTheme="majorBidi" w:hAnsiTheme="majorBidi"/>
          <w:i/>
          <w:iCs/>
          <w:cs/>
          <w:lang w:val="th-TH"/>
        </w:rPr>
        <w:t>บริษัท บีบีจีไอ เฟิร์มบ็อกซ์ ไบโอ จำกัด</w:t>
      </w:r>
    </w:p>
    <w:p w14:paraId="17844BBA" w14:textId="77777777" w:rsidR="00882330" w:rsidRPr="006D16A0" w:rsidRDefault="00882330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b/>
          <w:bCs/>
        </w:rPr>
      </w:pPr>
    </w:p>
    <w:p w14:paraId="24D3DCA9" w14:textId="05E3F056" w:rsidR="00422B54" w:rsidRPr="00C06BA1" w:rsidRDefault="00422B54" w:rsidP="00422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6D16A0">
        <w:rPr>
          <w:rFonts w:asciiTheme="majorBidi" w:hAnsiTheme="majorBidi"/>
          <w:cs/>
          <w:lang w:val="th-TH"/>
        </w:rPr>
        <w:t xml:space="preserve">ที่ประชุมวิสามัญผู้ถือหุ้นครั้งที่ </w:t>
      </w:r>
      <w:r w:rsidRPr="006D16A0">
        <w:rPr>
          <w:rFonts w:asciiTheme="majorBidi" w:hAnsiTheme="majorBidi"/>
        </w:rPr>
        <w:t>1/2566</w:t>
      </w:r>
      <w:r w:rsidRPr="006D16A0">
        <w:rPr>
          <w:rFonts w:asciiTheme="majorBidi" w:hAnsiTheme="majorBidi"/>
          <w:cs/>
          <w:lang w:val="th-TH"/>
        </w:rPr>
        <w:t xml:space="preserve"> เมื่อวันที่ </w:t>
      </w:r>
      <w:r w:rsidRPr="006D16A0">
        <w:rPr>
          <w:rFonts w:asciiTheme="majorBidi" w:hAnsiTheme="majorBidi"/>
        </w:rPr>
        <w:t>14</w:t>
      </w:r>
      <w:r w:rsidRPr="006D16A0">
        <w:rPr>
          <w:rFonts w:asciiTheme="majorBidi" w:hAnsiTheme="majorBidi"/>
          <w:cs/>
          <w:lang w:val="th-TH"/>
        </w:rPr>
        <w:t xml:space="preserve"> ธันวาคม </w:t>
      </w:r>
      <w:r w:rsidRPr="006D16A0">
        <w:rPr>
          <w:rFonts w:asciiTheme="majorBidi" w:hAnsiTheme="majorBidi"/>
        </w:rPr>
        <w:t>2566</w:t>
      </w:r>
      <w:r w:rsidRPr="006D16A0">
        <w:rPr>
          <w:rFonts w:asciiTheme="majorBidi" w:hAnsiTheme="majorBidi"/>
          <w:cs/>
          <w:lang w:val="th-TH"/>
        </w:rPr>
        <w:t xml:space="preserve"> ของ</w:t>
      </w:r>
      <w:r w:rsidRPr="006D16A0">
        <w:rPr>
          <w:rFonts w:asciiTheme="majorBidi" w:hAnsiTheme="majorBidi" w:hint="cs"/>
          <w:cs/>
          <w:lang w:val="th-TH"/>
        </w:rPr>
        <w:t>บริษัท</w:t>
      </w:r>
      <w:r w:rsidRPr="006D16A0">
        <w:rPr>
          <w:rFonts w:asciiTheme="majorBidi" w:hAnsiTheme="majorBidi"/>
          <w:cs/>
          <w:lang w:val="th-TH"/>
        </w:rPr>
        <w:t xml:space="preserve"> บีบีจีไอ เฟิร์มบ็อกซ์ ไบโอ </w:t>
      </w:r>
      <w:r w:rsidRPr="006D16A0">
        <w:rPr>
          <w:rFonts w:asciiTheme="majorBidi" w:hAnsiTheme="majorBidi" w:hint="cs"/>
          <w:cs/>
          <w:lang w:val="th-TH"/>
        </w:rPr>
        <w:t xml:space="preserve">จำกัด </w:t>
      </w:r>
      <w:r w:rsidRPr="006D16A0">
        <w:rPr>
          <w:rFonts w:asciiTheme="majorBidi" w:hAnsiTheme="majorBidi"/>
          <w:cs/>
          <w:lang w:val="th-TH"/>
        </w:rPr>
        <w:t xml:space="preserve">มีมติเพิ่มทุนจดทะเบียนอีกจำนวน </w:t>
      </w:r>
      <w:r w:rsidRPr="006D16A0">
        <w:rPr>
          <w:rFonts w:asciiTheme="majorBidi" w:hAnsiTheme="majorBidi"/>
        </w:rPr>
        <w:t>0.66</w:t>
      </w:r>
      <w:r w:rsidRPr="006D16A0">
        <w:rPr>
          <w:rFonts w:asciiTheme="majorBidi" w:hAnsiTheme="majorBidi"/>
          <w:cs/>
          <w:lang w:val="th-TH"/>
        </w:rPr>
        <w:t xml:space="preserve"> ล้านหุ้น มูลค่าหุ้นละ </w:t>
      </w:r>
      <w:r w:rsidRPr="006D16A0">
        <w:rPr>
          <w:rFonts w:asciiTheme="majorBidi" w:hAnsiTheme="majorBidi"/>
        </w:rPr>
        <w:t>100</w:t>
      </w:r>
      <w:r w:rsidRPr="006D16A0">
        <w:rPr>
          <w:rFonts w:asciiTheme="majorBidi" w:hAnsiTheme="majorBidi"/>
          <w:cs/>
          <w:lang w:val="th-TH"/>
        </w:rPr>
        <w:t xml:space="preserve"> บาท รวมเป็นเงิน </w:t>
      </w:r>
      <w:r w:rsidRPr="006D16A0">
        <w:rPr>
          <w:rFonts w:asciiTheme="majorBidi" w:hAnsiTheme="majorBidi"/>
        </w:rPr>
        <w:t>65.80</w:t>
      </w:r>
      <w:r w:rsidRPr="006D16A0">
        <w:rPr>
          <w:rFonts w:asciiTheme="majorBidi" w:hAnsiTheme="majorBidi"/>
          <w:cs/>
          <w:lang w:val="th-TH"/>
        </w:rPr>
        <w:t xml:space="preserve"> ล้านบาท บริษัทได้จ่ายชำระเงิน</w:t>
      </w:r>
      <w:r w:rsidRPr="00DF4FB7">
        <w:rPr>
          <w:rFonts w:asciiTheme="majorBidi" w:hAnsiTheme="majorBidi"/>
          <w:cs/>
          <w:lang w:val="th-TH"/>
        </w:rPr>
        <w:t>ลงทุนในบริษัทดังกล่าวแล้ว</w:t>
      </w:r>
      <w:r w:rsidRPr="00DF4FB7">
        <w:rPr>
          <w:rFonts w:asciiTheme="majorBidi" w:hAnsiTheme="majorBidi" w:hint="cs"/>
          <w:cs/>
          <w:lang w:val="th-TH"/>
        </w:rPr>
        <w:t>ทั้ง</w:t>
      </w:r>
      <w:r w:rsidRPr="00DF4FB7">
        <w:rPr>
          <w:rFonts w:asciiTheme="majorBidi" w:hAnsiTheme="majorBidi"/>
          <w:cs/>
          <w:lang w:val="th-TH"/>
        </w:rPr>
        <w:t xml:space="preserve">จำนวน ณ วันที่ </w:t>
      </w:r>
      <w:r w:rsidRPr="00DF4FB7">
        <w:rPr>
          <w:rFonts w:asciiTheme="majorBidi" w:hAnsiTheme="majorBidi"/>
        </w:rPr>
        <w:t>31</w:t>
      </w:r>
      <w:r w:rsidRPr="00DF4FB7">
        <w:rPr>
          <w:rFonts w:asciiTheme="majorBidi" w:hAnsiTheme="majorBidi"/>
          <w:cs/>
          <w:lang w:val="th-TH"/>
        </w:rPr>
        <w:t xml:space="preserve"> </w:t>
      </w:r>
      <w:bookmarkStart w:id="6" w:name="_Hlk158985158"/>
      <w:r w:rsidRPr="00DF4FB7">
        <w:rPr>
          <w:rFonts w:asciiTheme="majorBidi" w:hAnsiTheme="majorBidi"/>
          <w:cs/>
          <w:lang w:val="th-TH"/>
        </w:rPr>
        <w:t>ธันวาคม</w:t>
      </w:r>
      <w:bookmarkEnd w:id="6"/>
      <w:r w:rsidRPr="00DF4FB7">
        <w:rPr>
          <w:rFonts w:asciiTheme="majorBidi" w:hAnsiTheme="majorBidi" w:hint="cs"/>
          <w:cs/>
          <w:lang w:val="th-TH"/>
        </w:rPr>
        <w:t xml:space="preserve"> </w:t>
      </w:r>
      <w:r w:rsidRPr="00DF4FB7">
        <w:rPr>
          <w:rFonts w:asciiTheme="majorBidi" w:hAnsiTheme="majorBidi"/>
        </w:rPr>
        <w:t>2566</w:t>
      </w:r>
      <w:r w:rsidRPr="00DF4FB7">
        <w:rPr>
          <w:rFonts w:asciiTheme="majorBidi" w:hAnsiTheme="majorBidi"/>
          <w:cs/>
          <w:lang w:val="th-TH"/>
        </w:rPr>
        <w:t xml:space="preserve"> </w:t>
      </w:r>
      <w:r w:rsidRPr="00DF4FB7">
        <w:rPr>
          <w:rFonts w:asciiTheme="majorBidi" w:hAnsiTheme="majorBidi" w:hint="cs"/>
          <w:cs/>
          <w:lang w:val="th-TH"/>
        </w:rPr>
        <w:t>และ</w:t>
      </w:r>
      <w:r w:rsidR="007D2AF0" w:rsidRPr="00DF4FB7">
        <w:rPr>
          <w:rFonts w:asciiTheme="majorBidi" w:hAnsiTheme="majorBidi" w:hint="cs"/>
          <w:cs/>
          <w:lang w:val="th-TH"/>
        </w:rPr>
        <w:t>การ</w:t>
      </w:r>
      <w:r w:rsidRPr="00DF4FB7">
        <w:rPr>
          <w:rFonts w:asciiTheme="majorBidi" w:hAnsiTheme="majorBidi"/>
          <w:cs/>
          <w:lang w:val="th-TH"/>
        </w:rPr>
        <w:t>จดทะเบียน</w:t>
      </w:r>
      <w:r w:rsidRPr="00DF4FB7">
        <w:rPr>
          <w:rFonts w:asciiTheme="majorBidi" w:hAnsiTheme="majorBidi" w:hint="cs"/>
          <w:cs/>
          <w:lang w:val="th-TH"/>
        </w:rPr>
        <w:t>เพิ่มทุน</w:t>
      </w:r>
      <w:r w:rsidRPr="00DF4FB7">
        <w:rPr>
          <w:rFonts w:asciiTheme="majorBidi" w:hAnsiTheme="majorBidi"/>
          <w:cs/>
          <w:lang w:val="th-TH"/>
        </w:rPr>
        <w:t>กับกระทรวงพาณิชย์</w:t>
      </w:r>
      <w:r w:rsidR="00872FF3" w:rsidRPr="00DF4FB7">
        <w:rPr>
          <w:rFonts w:asciiTheme="majorBidi" w:hAnsiTheme="majorBidi" w:hint="cs"/>
          <w:cs/>
          <w:lang w:val="th-TH"/>
        </w:rPr>
        <w:t>เกิดขึ้น</w:t>
      </w:r>
      <w:r w:rsidRPr="00DF4FB7">
        <w:rPr>
          <w:rFonts w:asciiTheme="majorBidi" w:hAnsiTheme="majorBidi"/>
          <w:cs/>
          <w:lang w:val="th-TH"/>
        </w:rPr>
        <w:t xml:space="preserve">ในเดือนมกราคม </w:t>
      </w:r>
      <w:r w:rsidRPr="00DF4FB7">
        <w:rPr>
          <w:rFonts w:asciiTheme="majorBidi" w:hAnsiTheme="majorBidi"/>
        </w:rPr>
        <w:t>2567</w:t>
      </w:r>
      <w:r w:rsidR="00872FF3" w:rsidRPr="00DF4FB7">
        <w:rPr>
          <w:rFonts w:asciiTheme="majorBidi" w:hAnsiTheme="majorBidi" w:hint="cs"/>
          <w:cs/>
          <w:lang w:val="th-TH"/>
        </w:rPr>
        <w:t xml:space="preserve"> ดังนั้นบริษัท</w:t>
      </w:r>
      <w:r w:rsidR="000037B1" w:rsidRPr="00DF4FB7">
        <w:rPr>
          <w:rFonts w:asciiTheme="majorBidi" w:hAnsiTheme="majorBidi" w:hint="cs"/>
          <w:cs/>
          <w:lang w:val="th-TH"/>
        </w:rPr>
        <w:t>ได้จัดประเภทเงิน</w:t>
      </w:r>
      <w:r w:rsidR="00D4467C" w:rsidRPr="00DF4FB7">
        <w:rPr>
          <w:rFonts w:asciiTheme="majorBidi" w:hAnsiTheme="majorBidi" w:hint="cs"/>
          <w:cs/>
          <w:lang w:val="th-TH"/>
        </w:rPr>
        <w:t>จำนวน</w:t>
      </w:r>
      <w:r w:rsidR="000037B1" w:rsidRPr="00DF4FB7">
        <w:rPr>
          <w:rFonts w:asciiTheme="majorBidi" w:hAnsiTheme="majorBidi" w:hint="cs"/>
          <w:cs/>
          <w:lang w:val="th-TH"/>
        </w:rPr>
        <w:t>ดังกล่าวจากสินทรัพย์ไม่หมุนเวียนอื่น</w:t>
      </w:r>
      <w:r w:rsidR="00901C55" w:rsidRPr="00DF4FB7">
        <w:rPr>
          <w:rFonts w:asciiTheme="majorBidi" w:hAnsiTheme="majorBidi"/>
          <w:cs/>
          <w:lang w:val="th-TH"/>
        </w:rPr>
        <w:t>โดยเปลี่ยน</w:t>
      </w:r>
      <w:r w:rsidR="000037B1" w:rsidRPr="00DF4FB7">
        <w:rPr>
          <w:rFonts w:asciiTheme="majorBidi" w:hAnsiTheme="majorBidi" w:hint="cs"/>
          <w:cs/>
          <w:lang w:val="th-TH"/>
        </w:rPr>
        <w:t>เป็นเงินลงทุนในบริษัทย่อยในงบ</w:t>
      </w:r>
      <w:r w:rsidR="007211A5" w:rsidRPr="00DF4FB7">
        <w:rPr>
          <w:rFonts w:asciiTheme="majorBidi" w:hAnsiTheme="majorBidi" w:hint="cs"/>
          <w:cs/>
          <w:lang w:val="th-TH"/>
        </w:rPr>
        <w:t xml:space="preserve">ฐานะการเงิน ณ </w:t>
      </w:r>
      <w:r w:rsidR="003E4881" w:rsidRPr="00DF4FB7">
        <w:rPr>
          <w:rFonts w:asciiTheme="majorBidi" w:hAnsiTheme="majorBidi" w:hint="cs"/>
          <w:cs/>
          <w:lang w:val="th-TH"/>
        </w:rPr>
        <w:t xml:space="preserve">วันที่ </w:t>
      </w:r>
      <w:r w:rsidR="007211A5" w:rsidRPr="00DF4FB7">
        <w:rPr>
          <w:rFonts w:asciiTheme="majorBidi" w:hAnsiTheme="majorBidi"/>
        </w:rPr>
        <w:t>3</w:t>
      </w:r>
      <w:r w:rsidR="009A3BCF">
        <w:rPr>
          <w:rFonts w:asciiTheme="majorBidi" w:hAnsiTheme="majorBidi"/>
        </w:rPr>
        <w:t xml:space="preserve">0 </w:t>
      </w:r>
      <w:r w:rsidR="009A3BCF">
        <w:rPr>
          <w:rFonts w:asciiTheme="majorBidi" w:hAnsiTheme="majorBidi" w:hint="cs"/>
          <w:cs/>
        </w:rPr>
        <w:t>มิถุนายน</w:t>
      </w:r>
      <w:r w:rsidR="003E4881" w:rsidRPr="00DF4FB7">
        <w:rPr>
          <w:rFonts w:asciiTheme="majorBidi" w:hAnsiTheme="majorBidi" w:hint="cs"/>
          <w:cs/>
          <w:lang w:val="th-TH"/>
        </w:rPr>
        <w:t xml:space="preserve"> </w:t>
      </w:r>
      <w:r w:rsidR="007211A5" w:rsidRPr="00DF4FB7">
        <w:rPr>
          <w:rFonts w:asciiTheme="majorBidi" w:hAnsiTheme="majorBidi"/>
        </w:rPr>
        <w:t>2567</w:t>
      </w:r>
    </w:p>
    <w:p w14:paraId="54679691" w14:textId="77777777" w:rsidR="00882330" w:rsidRPr="006D16A0" w:rsidRDefault="00882330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b/>
          <w:bCs/>
        </w:rPr>
      </w:pPr>
    </w:p>
    <w:p w14:paraId="48B0A3E7" w14:textId="3654204A" w:rsidR="00EE4EBD" w:rsidRPr="00663D1B" w:rsidRDefault="00EE4EBD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</w:rPr>
      </w:pPr>
      <w:r w:rsidRPr="00C06BA1">
        <w:rPr>
          <w:rFonts w:asciiTheme="majorBidi" w:hAnsiTheme="majorBidi" w:cstheme="majorBidi"/>
          <w:cs/>
        </w:rPr>
        <w:t>บริษัทร่วม</w:t>
      </w:r>
    </w:p>
    <w:p w14:paraId="58718632" w14:textId="77777777" w:rsidR="00F843E9" w:rsidRPr="006D16A0" w:rsidRDefault="00F843E9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0F6186AF" w14:textId="55E5D091" w:rsidR="00F843E9" w:rsidRPr="00C06BA1" w:rsidRDefault="006916D7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  <w:cs/>
          <w:lang w:val="th-TH"/>
        </w:rPr>
      </w:pPr>
      <w:r w:rsidRPr="003F7EB2">
        <w:rPr>
          <w:rFonts w:asciiTheme="majorBidi" w:hAnsiTheme="majorBidi"/>
          <w:i/>
          <w:iCs/>
          <w:cs/>
          <w:lang w:val="th-TH"/>
        </w:rPr>
        <w:t>บริษัท บีเอสจีเอฟ จำกัด</w:t>
      </w:r>
    </w:p>
    <w:p w14:paraId="1DC42176" w14:textId="77777777" w:rsidR="00882330" w:rsidRPr="00F700F4" w:rsidRDefault="00882330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6DE472CD" w14:textId="0D97ADA7" w:rsidR="00EE4EBD" w:rsidRDefault="00EE4EBD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  <w:r w:rsidRPr="00C06BA1">
        <w:rPr>
          <w:rFonts w:asciiTheme="majorBidi" w:hAnsiTheme="majorBidi"/>
          <w:cs/>
          <w:lang w:val="th-TH"/>
        </w:rPr>
        <w:t xml:space="preserve">ที่ประชุมวิสามัญผู้ถือหุ้นครั้งที่ </w:t>
      </w:r>
      <w:r w:rsidRPr="00C06BA1">
        <w:rPr>
          <w:rFonts w:asciiTheme="majorBidi" w:hAnsiTheme="majorBidi"/>
          <w:lang w:val="th-TH"/>
        </w:rPr>
        <w:t xml:space="preserve">1/2567 </w:t>
      </w:r>
      <w:r w:rsidRPr="00C06BA1">
        <w:rPr>
          <w:rFonts w:asciiTheme="majorBidi" w:hAnsiTheme="majorBidi"/>
          <w:cs/>
          <w:lang w:val="th-TH"/>
        </w:rPr>
        <w:t xml:space="preserve">เมื่อวันที่ </w:t>
      </w:r>
      <w:r w:rsidRPr="00C06BA1">
        <w:rPr>
          <w:rFonts w:asciiTheme="majorBidi" w:hAnsiTheme="majorBidi"/>
          <w:lang w:val="th-TH"/>
        </w:rPr>
        <w:t>12</w:t>
      </w:r>
      <w:r w:rsidRPr="00C06BA1">
        <w:rPr>
          <w:rFonts w:asciiTheme="majorBidi" w:hAnsiTheme="majorBidi"/>
          <w:cs/>
          <w:lang w:val="th-TH"/>
        </w:rPr>
        <w:t xml:space="preserve"> มกราคม </w:t>
      </w:r>
      <w:r w:rsidRPr="00C06BA1">
        <w:rPr>
          <w:rFonts w:asciiTheme="majorBidi" w:hAnsiTheme="majorBidi"/>
          <w:lang w:val="th-TH"/>
        </w:rPr>
        <w:t>2567</w:t>
      </w:r>
      <w:r w:rsidRPr="00C06BA1">
        <w:rPr>
          <w:rFonts w:asciiTheme="majorBidi" w:hAnsiTheme="majorBidi"/>
          <w:cs/>
          <w:lang w:val="th-TH"/>
        </w:rPr>
        <w:t xml:space="preserve"> ของ</w:t>
      </w:r>
      <w:r w:rsidR="00552AE5" w:rsidRPr="006D16A0">
        <w:rPr>
          <w:rFonts w:asciiTheme="majorBidi" w:hAnsiTheme="majorBidi" w:hint="cs"/>
          <w:cs/>
          <w:lang w:val="th-TH"/>
        </w:rPr>
        <w:t>บริษัท บีเอสจีเอฟ จำกัด (</w:t>
      </w:r>
      <w:r w:rsidR="00552AE5" w:rsidRPr="006D16A0">
        <w:rPr>
          <w:rFonts w:asciiTheme="majorBidi" w:hAnsiTheme="majorBidi"/>
        </w:rPr>
        <w:t>“</w:t>
      </w:r>
      <w:r w:rsidRPr="00C06BA1">
        <w:rPr>
          <w:rFonts w:asciiTheme="majorBidi" w:hAnsiTheme="majorBidi"/>
          <w:cs/>
          <w:lang w:val="th-TH"/>
        </w:rPr>
        <w:t>บีเอสจีเอฟ</w:t>
      </w:r>
      <w:r w:rsidR="00552AE5" w:rsidRPr="006D16A0">
        <w:rPr>
          <w:rFonts w:asciiTheme="majorBidi" w:hAnsiTheme="majorBidi"/>
        </w:rPr>
        <w:t xml:space="preserve">”) </w:t>
      </w:r>
      <w:r w:rsidRPr="00C06BA1">
        <w:rPr>
          <w:rFonts w:asciiTheme="majorBidi" w:hAnsiTheme="majorBidi"/>
          <w:cs/>
          <w:lang w:val="th-TH"/>
        </w:rPr>
        <w:t xml:space="preserve">ได้มีมติออกหุ้นสามัญเพิ่มทุนเป็นครั้งที่ </w:t>
      </w:r>
      <w:r w:rsidR="007F5165" w:rsidRPr="006D16A0">
        <w:rPr>
          <w:rFonts w:asciiTheme="majorBidi" w:hAnsiTheme="majorBidi"/>
        </w:rPr>
        <w:t xml:space="preserve"> 1 </w:t>
      </w:r>
      <w:r w:rsidR="007F5165" w:rsidRPr="006D16A0">
        <w:rPr>
          <w:rFonts w:asciiTheme="majorBidi" w:hAnsiTheme="majorBidi" w:hint="cs"/>
          <w:cs/>
        </w:rPr>
        <w:t xml:space="preserve">ของปี </w:t>
      </w:r>
      <w:r w:rsidR="007211A5">
        <w:rPr>
          <w:rFonts w:asciiTheme="majorBidi" w:hAnsiTheme="majorBidi"/>
        </w:rPr>
        <w:t>2567</w:t>
      </w:r>
      <w:r w:rsidRPr="00C06BA1">
        <w:rPr>
          <w:rFonts w:asciiTheme="majorBidi" w:hAnsiTheme="majorBidi"/>
          <w:cs/>
          <w:lang w:val="th-TH"/>
        </w:rPr>
        <w:t xml:space="preserve"> จากทุนจดทะเบียนเดิม </w:t>
      </w:r>
      <w:r w:rsidRPr="00C06BA1">
        <w:rPr>
          <w:rFonts w:asciiTheme="majorBidi" w:hAnsiTheme="majorBidi"/>
          <w:lang w:val="th-TH"/>
        </w:rPr>
        <w:t>2,201</w:t>
      </w:r>
      <w:r w:rsidRPr="00C06BA1">
        <w:rPr>
          <w:rFonts w:asciiTheme="majorBidi" w:hAnsiTheme="majorBidi"/>
          <w:cs/>
          <w:lang w:val="th-TH"/>
        </w:rPr>
        <w:t xml:space="preserve"> ล้านบาท เป็นทุนจดทะเบียนใหม่ จำนวน </w:t>
      </w:r>
      <w:r w:rsidRPr="00C06BA1">
        <w:rPr>
          <w:rFonts w:asciiTheme="majorBidi" w:hAnsiTheme="majorBidi"/>
          <w:lang w:val="th-TH"/>
        </w:rPr>
        <w:t>3,201</w:t>
      </w:r>
      <w:r w:rsidRPr="00C06BA1">
        <w:rPr>
          <w:rFonts w:asciiTheme="majorBidi" w:hAnsiTheme="majorBidi"/>
          <w:cs/>
          <w:lang w:val="th-TH"/>
        </w:rPr>
        <w:t xml:space="preserve"> </w:t>
      </w:r>
      <w:r w:rsidRPr="00C06BA1">
        <w:rPr>
          <w:rFonts w:asciiTheme="majorBidi" w:hAnsiTheme="majorBidi"/>
          <w:spacing w:val="6"/>
          <w:cs/>
          <w:lang w:val="th-TH"/>
        </w:rPr>
        <w:t>ล้านบาท บริษัทได้ชำระค่าหุ้นสามัญเพิ่มทุนนี้</w:t>
      </w:r>
      <w:r w:rsidR="00735A56" w:rsidRPr="00C06BA1">
        <w:rPr>
          <w:rFonts w:asciiTheme="majorBidi" w:hAnsiTheme="majorBidi"/>
          <w:spacing w:val="6"/>
          <w:cs/>
          <w:lang w:val="th-TH"/>
        </w:rPr>
        <w:t>ตามสัดส่วน</w:t>
      </w:r>
      <w:r w:rsidR="00233214" w:rsidRPr="00C06BA1">
        <w:rPr>
          <w:rFonts w:asciiTheme="majorBidi" w:hAnsiTheme="majorBidi"/>
          <w:spacing w:val="6"/>
          <w:cs/>
          <w:lang w:val="th-TH"/>
        </w:rPr>
        <w:t>การถือหุ้นของบริษัท</w:t>
      </w:r>
      <w:r w:rsidRPr="00C06BA1">
        <w:rPr>
          <w:rFonts w:asciiTheme="majorBidi" w:hAnsiTheme="majorBidi"/>
          <w:spacing w:val="6"/>
          <w:cs/>
          <w:lang w:val="th-TH"/>
        </w:rPr>
        <w:t xml:space="preserve">จำนวน </w:t>
      </w:r>
      <w:r w:rsidRPr="00C06BA1">
        <w:rPr>
          <w:rFonts w:asciiTheme="majorBidi" w:hAnsiTheme="majorBidi"/>
          <w:spacing w:val="6"/>
          <w:lang w:val="th-TH"/>
        </w:rPr>
        <w:t>200</w:t>
      </w:r>
      <w:r w:rsidRPr="00C06BA1">
        <w:rPr>
          <w:rFonts w:asciiTheme="majorBidi" w:hAnsiTheme="majorBidi"/>
          <w:spacing w:val="6"/>
          <w:cs/>
          <w:lang w:val="th-TH"/>
        </w:rPr>
        <w:t xml:space="preserve"> ล้านบาทแล้วในวันที่ </w:t>
      </w:r>
      <w:r w:rsidRPr="00C06BA1">
        <w:rPr>
          <w:rFonts w:asciiTheme="majorBidi" w:hAnsiTheme="majorBidi"/>
          <w:spacing w:val="6"/>
          <w:lang w:val="th-TH"/>
        </w:rPr>
        <w:t>19</w:t>
      </w:r>
      <w:r w:rsidRPr="00C06BA1">
        <w:rPr>
          <w:rFonts w:asciiTheme="majorBidi" w:hAnsiTheme="majorBidi"/>
          <w:cs/>
          <w:lang w:val="th-TH"/>
        </w:rPr>
        <w:t xml:space="preserve"> มกราคม </w:t>
      </w:r>
      <w:r w:rsidRPr="00C06BA1">
        <w:rPr>
          <w:rFonts w:asciiTheme="majorBidi" w:hAnsiTheme="majorBidi"/>
          <w:lang w:val="th-TH"/>
        </w:rPr>
        <w:t>2567</w:t>
      </w:r>
    </w:p>
    <w:p w14:paraId="105CFE4B" w14:textId="77777777" w:rsidR="00FA060F" w:rsidRDefault="00FA060F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1B815B50" w14:textId="192D57E2" w:rsidR="005B5643" w:rsidRPr="006D16A0" w:rsidRDefault="005B5643" w:rsidP="005B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  <w:r w:rsidRPr="006D16A0">
        <w:rPr>
          <w:rFonts w:asciiTheme="majorBidi" w:hAnsiTheme="majorBidi"/>
          <w:b/>
          <w:bCs/>
          <w:cs/>
        </w:rPr>
        <w:tab/>
      </w:r>
      <w:r w:rsidRPr="00AF0608">
        <w:rPr>
          <w:rFonts w:asciiTheme="majorBidi" w:hAnsiTheme="majorBidi"/>
          <w:cs/>
          <w:lang w:val="th-TH"/>
        </w:rPr>
        <w:t>ที่ประชุมสามัญผู้ถือหุ้น</w:t>
      </w:r>
      <w:r>
        <w:rPr>
          <w:rFonts w:asciiTheme="majorBidi" w:hAnsiTheme="majorBidi" w:hint="cs"/>
          <w:cs/>
          <w:lang w:val="th-TH"/>
        </w:rPr>
        <w:t xml:space="preserve">ประจำปี </w:t>
      </w:r>
      <w:r>
        <w:rPr>
          <w:rFonts w:asciiTheme="majorBidi" w:hAnsiTheme="majorBidi"/>
        </w:rPr>
        <w:t xml:space="preserve">2567 </w:t>
      </w:r>
      <w:r w:rsidR="00663D1B">
        <w:rPr>
          <w:rFonts w:asciiTheme="majorBidi" w:hAnsiTheme="majorBidi" w:hint="cs"/>
          <w:cs/>
        </w:rPr>
        <w:t>เมื่อ</w:t>
      </w:r>
      <w:r w:rsidR="00663D1B" w:rsidRPr="00AF0608">
        <w:rPr>
          <w:rFonts w:asciiTheme="majorBidi" w:hAnsiTheme="majorBidi"/>
          <w:cs/>
          <w:lang w:val="th-TH"/>
        </w:rPr>
        <w:t xml:space="preserve">วันที่ </w:t>
      </w:r>
      <w:r w:rsidR="00663D1B">
        <w:rPr>
          <w:rFonts w:asciiTheme="majorBidi" w:hAnsiTheme="majorBidi"/>
        </w:rPr>
        <w:t>19</w:t>
      </w:r>
      <w:r w:rsidR="00663D1B" w:rsidRPr="00AF0608">
        <w:rPr>
          <w:rFonts w:asciiTheme="majorBidi" w:hAnsiTheme="majorBidi"/>
          <w:cs/>
          <w:lang w:val="th-TH"/>
        </w:rPr>
        <w:t xml:space="preserve"> </w:t>
      </w:r>
      <w:r w:rsidR="00663D1B">
        <w:rPr>
          <w:rFonts w:asciiTheme="majorBidi" w:hAnsiTheme="majorBidi" w:hint="cs"/>
          <w:cs/>
          <w:lang w:val="th-TH"/>
        </w:rPr>
        <w:t>เมษายน</w:t>
      </w:r>
      <w:r w:rsidR="00663D1B" w:rsidRPr="00AF0608">
        <w:rPr>
          <w:rFonts w:asciiTheme="majorBidi" w:hAnsiTheme="majorBidi"/>
          <w:cs/>
          <w:lang w:val="th-TH"/>
        </w:rPr>
        <w:t xml:space="preserve"> </w:t>
      </w:r>
      <w:r w:rsidR="00663D1B" w:rsidRPr="00AF0608">
        <w:rPr>
          <w:rFonts w:asciiTheme="majorBidi" w:hAnsiTheme="majorBidi"/>
          <w:lang w:val="th-TH"/>
        </w:rPr>
        <w:t>2567</w:t>
      </w:r>
      <w:r w:rsidR="00663D1B">
        <w:rPr>
          <w:rFonts w:asciiTheme="majorBidi" w:hAnsiTheme="majorBidi" w:hint="cs"/>
          <w:cs/>
          <w:lang w:val="th-TH"/>
        </w:rPr>
        <w:t xml:space="preserve"> </w:t>
      </w:r>
      <w:r w:rsidRPr="00AF0608">
        <w:rPr>
          <w:rFonts w:asciiTheme="majorBidi" w:hAnsiTheme="majorBidi"/>
          <w:lang w:val="th-TH"/>
        </w:rPr>
        <w:t xml:space="preserve"> </w:t>
      </w:r>
      <w:r w:rsidRPr="00AF0608">
        <w:rPr>
          <w:rFonts w:asciiTheme="majorBidi" w:hAnsiTheme="majorBidi"/>
          <w:cs/>
          <w:lang w:val="th-TH"/>
        </w:rPr>
        <w:t>ของ</w:t>
      </w:r>
      <w:r w:rsidRPr="006D16A0">
        <w:rPr>
          <w:rFonts w:asciiTheme="majorBidi" w:hAnsiTheme="majorBidi" w:hint="cs"/>
          <w:cs/>
          <w:lang w:val="th-TH"/>
        </w:rPr>
        <w:t>บริษัท บีเอสจีเอฟ จำกัด (</w:t>
      </w:r>
      <w:r w:rsidRPr="006D16A0">
        <w:rPr>
          <w:rFonts w:asciiTheme="majorBidi" w:hAnsiTheme="majorBidi"/>
        </w:rPr>
        <w:t>“</w:t>
      </w:r>
      <w:r w:rsidRPr="00AF0608">
        <w:rPr>
          <w:rFonts w:asciiTheme="majorBidi" w:hAnsiTheme="majorBidi"/>
          <w:cs/>
          <w:lang w:val="th-TH"/>
        </w:rPr>
        <w:t>บีเอสจีเอฟ</w:t>
      </w:r>
      <w:r w:rsidRPr="006D16A0">
        <w:rPr>
          <w:rFonts w:asciiTheme="majorBidi" w:hAnsiTheme="majorBidi"/>
        </w:rPr>
        <w:t xml:space="preserve">”) </w:t>
      </w:r>
      <w:r w:rsidRPr="00AF0608">
        <w:rPr>
          <w:rFonts w:asciiTheme="majorBidi" w:hAnsiTheme="majorBidi"/>
          <w:cs/>
          <w:lang w:val="th-TH"/>
        </w:rPr>
        <w:t xml:space="preserve">ได้มีมติออกหุ้นสามัญเพิ่มทุนเป็นครั้งที่ </w:t>
      </w:r>
      <w:r w:rsidRPr="006D16A0">
        <w:rPr>
          <w:rFonts w:asciiTheme="majorBidi" w:hAnsiTheme="majorBidi"/>
        </w:rPr>
        <w:t xml:space="preserve"> </w:t>
      </w:r>
      <w:r>
        <w:rPr>
          <w:rFonts w:asciiTheme="majorBidi" w:hAnsiTheme="majorBidi"/>
        </w:rPr>
        <w:t>2</w:t>
      </w:r>
      <w:r w:rsidRPr="006D16A0">
        <w:rPr>
          <w:rFonts w:asciiTheme="majorBidi" w:hAnsiTheme="majorBidi"/>
        </w:rPr>
        <w:t xml:space="preserve"> </w:t>
      </w:r>
      <w:r w:rsidRPr="006D16A0">
        <w:rPr>
          <w:rFonts w:asciiTheme="majorBidi" w:hAnsiTheme="majorBidi" w:hint="cs"/>
          <w:cs/>
        </w:rPr>
        <w:t xml:space="preserve">ของปี </w:t>
      </w:r>
      <w:r>
        <w:rPr>
          <w:rFonts w:asciiTheme="majorBidi" w:hAnsiTheme="majorBidi"/>
        </w:rPr>
        <w:t>2567</w:t>
      </w:r>
      <w:r w:rsidRPr="00AF0608">
        <w:rPr>
          <w:rFonts w:asciiTheme="majorBidi" w:hAnsiTheme="majorBidi"/>
          <w:cs/>
          <w:lang w:val="th-TH"/>
        </w:rPr>
        <w:t xml:space="preserve"> จากทุนจดทะเบียนเดิม </w:t>
      </w:r>
      <w:r>
        <w:rPr>
          <w:rFonts w:asciiTheme="majorBidi" w:hAnsiTheme="majorBidi"/>
        </w:rPr>
        <w:t>3</w:t>
      </w:r>
      <w:r w:rsidRPr="00AF0608">
        <w:rPr>
          <w:rFonts w:asciiTheme="majorBidi" w:hAnsiTheme="majorBidi"/>
          <w:lang w:val="th-TH"/>
        </w:rPr>
        <w:t>,201</w:t>
      </w:r>
      <w:r w:rsidRPr="00AF0608">
        <w:rPr>
          <w:rFonts w:asciiTheme="majorBidi" w:hAnsiTheme="majorBidi"/>
          <w:cs/>
          <w:lang w:val="th-TH"/>
        </w:rPr>
        <w:t xml:space="preserve"> ล้านบาท เป็นทุนจดทะเบียนใหม่ จำนวน </w:t>
      </w:r>
      <w:r>
        <w:rPr>
          <w:rFonts w:asciiTheme="majorBidi" w:hAnsiTheme="majorBidi"/>
        </w:rPr>
        <w:t>4</w:t>
      </w:r>
      <w:r w:rsidRPr="00AF0608">
        <w:rPr>
          <w:rFonts w:asciiTheme="majorBidi" w:hAnsiTheme="majorBidi"/>
          <w:lang w:val="th-TH"/>
        </w:rPr>
        <w:t>,201</w:t>
      </w:r>
      <w:r w:rsidRPr="00AF0608">
        <w:rPr>
          <w:rFonts w:asciiTheme="majorBidi" w:hAnsiTheme="majorBidi"/>
          <w:cs/>
          <w:lang w:val="th-TH"/>
        </w:rPr>
        <w:t xml:space="preserve"> </w:t>
      </w:r>
      <w:r w:rsidRPr="00AF0608">
        <w:rPr>
          <w:rFonts w:asciiTheme="majorBidi" w:hAnsiTheme="majorBidi"/>
          <w:spacing w:val="6"/>
          <w:cs/>
          <w:lang w:val="th-TH"/>
        </w:rPr>
        <w:t xml:space="preserve">ล้านบาท บริษัทได้ชำระค่าหุ้นสามัญเพิ่มทุนนี้ตามสัดส่วนการถือหุ้นของบริษัทจำนวน </w:t>
      </w:r>
      <w:r w:rsidRPr="00AF0608">
        <w:rPr>
          <w:rFonts w:asciiTheme="majorBidi" w:hAnsiTheme="majorBidi"/>
          <w:spacing w:val="6"/>
          <w:lang w:val="th-TH"/>
        </w:rPr>
        <w:t>200</w:t>
      </w:r>
      <w:r w:rsidRPr="00AF0608">
        <w:rPr>
          <w:rFonts w:asciiTheme="majorBidi" w:hAnsiTheme="majorBidi"/>
          <w:spacing w:val="6"/>
          <w:cs/>
          <w:lang w:val="th-TH"/>
        </w:rPr>
        <w:t xml:space="preserve"> ล้านบาทแล้วในวันที่ </w:t>
      </w:r>
      <w:r>
        <w:rPr>
          <w:rFonts w:asciiTheme="majorBidi" w:hAnsiTheme="majorBidi"/>
        </w:rPr>
        <w:t>23</w:t>
      </w:r>
      <w:r w:rsidRPr="00AF0608">
        <w:rPr>
          <w:rFonts w:asciiTheme="majorBidi" w:hAnsiTheme="majorBidi"/>
          <w:cs/>
          <w:lang w:val="th-TH"/>
        </w:rPr>
        <w:t xml:space="preserve"> </w:t>
      </w:r>
      <w:r>
        <w:rPr>
          <w:rFonts w:asciiTheme="majorBidi" w:hAnsiTheme="majorBidi" w:hint="cs"/>
          <w:cs/>
          <w:lang w:val="th-TH"/>
        </w:rPr>
        <w:t>เมษายน</w:t>
      </w:r>
      <w:r w:rsidRPr="00AF0608">
        <w:rPr>
          <w:rFonts w:asciiTheme="majorBidi" w:hAnsiTheme="majorBidi"/>
          <w:cs/>
          <w:lang w:val="th-TH"/>
        </w:rPr>
        <w:t xml:space="preserve"> </w:t>
      </w:r>
      <w:r w:rsidRPr="00AF0608">
        <w:rPr>
          <w:rFonts w:asciiTheme="majorBidi" w:hAnsiTheme="majorBidi"/>
          <w:lang w:val="th-TH"/>
        </w:rPr>
        <w:t>2567</w:t>
      </w:r>
    </w:p>
    <w:p w14:paraId="05F9CE58" w14:textId="77777777" w:rsidR="005B5643" w:rsidRDefault="005B5643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1CF2CC0C" w14:textId="77777777" w:rsidR="005B5643" w:rsidRDefault="005B5643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4601ECFB" w14:textId="77777777" w:rsidR="005B5643" w:rsidRDefault="005B5643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73889F4B" w14:textId="77777777" w:rsidR="005B5643" w:rsidRDefault="005B5643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3F5A5C45" w14:textId="77777777" w:rsidR="005B5643" w:rsidRDefault="005B5643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783EC89E" w14:textId="77777777" w:rsidR="005B5643" w:rsidRDefault="005B5643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64B5DFA7" w14:textId="77777777" w:rsidR="005B5643" w:rsidRDefault="005B5643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33F55853" w14:textId="7E6AC868" w:rsidR="007D5111" w:rsidRPr="006D16A0" w:rsidRDefault="007D5111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ที่ดิน อาคารและอุปกรณ์</w:t>
      </w:r>
    </w:p>
    <w:p w14:paraId="2C760C61" w14:textId="0462B13E" w:rsidR="00B42BF9" w:rsidRPr="006D16A0" w:rsidRDefault="00C21CD6" w:rsidP="003C298B">
      <w:pPr>
        <w:rPr>
          <w:rFonts w:asciiTheme="majorBidi" w:hAnsiTheme="majorBidi" w:cstheme="majorBidi"/>
          <w:sz w:val="22"/>
          <w:szCs w:val="22"/>
        </w:rPr>
      </w:pPr>
      <w:r w:rsidRPr="006D16A0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619"/>
        <w:gridCol w:w="239"/>
        <w:gridCol w:w="1743"/>
      </w:tblGrid>
      <w:tr w:rsidR="00987710" w:rsidRPr="006D16A0" w14:paraId="5F74DB58" w14:textId="77777777" w:rsidTr="008258C2">
        <w:trPr>
          <w:trHeight w:val="722"/>
          <w:tblHeader/>
        </w:trPr>
        <w:tc>
          <w:tcPr>
            <w:tcW w:w="3058" w:type="pct"/>
          </w:tcPr>
          <w:p w14:paraId="54C13A48" w14:textId="2306EE58" w:rsidR="00987710" w:rsidRPr="006D16A0" w:rsidRDefault="008258C2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6D16A0">
              <w:rPr>
                <w:b/>
                <w:bCs/>
                <w:i/>
                <w:iCs/>
                <w:cs/>
              </w:rPr>
              <w:br/>
            </w:r>
            <w:r w:rsidR="00ED3704">
              <w:rPr>
                <w:b/>
                <w:bCs/>
                <w:i/>
                <w:iCs/>
                <w:cs/>
              </w:rPr>
              <w:t>สำหรับงวด</w:t>
            </w:r>
            <w:r w:rsidR="00ED3704">
              <w:rPr>
                <w:rFonts w:hint="cs"/>
                <w:b/>
                <w:bCs/>
                <w:i/>
                <w:iCs/>
                <w:cs/>
              </w:rPr>
              <w:t>หกเดือน</w:t>
            </w:r>
            <w:r w:rsidR="00ED3704">
              <w:rPr>
                <w:b/>
                <w:bCs/>
                <w:i/>
                <w:iCs/>
                <w:cs/>
              </w:rPr>
              <w:t>สิ้นสุดวันที่</w:t>
            </w:r>
            <w:r w:rsidR="00ED3704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ED3704">
              <w:rPr>
                <w:b/>
                <w:bCs/>
                <w:i/>
                <w:iCs/>
              </w:rPr>
              <w:t xml:space="preserve">30 </w:t>
            </w:r>
            <w:r w:rsidR="00ED3704">
              <w:rPr>
                <w:rFonts w:hint="cs"/>
                <w:b/>
                <w:bCs/>
                <w:i/>
                <w:iCs/>
                <w:cs/>
              </w:rPr>
              <w:t xml:space="preserve">มิถุนายน </w:t>
            </w:r>
            <w:r w:rsidR="00ED3704">
              <w:rPr>
                <w:b/>
                <w:bCs/>
                <w:i/>
                <w:iCs/>
              </w:rPr>
              <w:t>256</w:t>
            </w:r>
            <w:r w:rsidR="000A4DF6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873" w:type="pct"/>
          </w:tcPr>
          <w:p w14:paraId="3A7B9959" w14:textId="77777777" w:rsidR="00987710" w:rsidRPr="006D16A0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A05C81" w14:textId="6D39C139" w:rsidR="00987710" w:rsidRPr="006D16A0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D16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609A843" w14:textId="77777777" w:rsidR="00987710" w:rsidRPr="006D16A0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</w:tcPr>
          <w:p w14:paraId="02AAC67E" w14:textId="59677A14" w:rsidR="00987710" w:rsidRPr="006D16A0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16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710" w:rsidRPr="006D16A0" w14:paraId="3182690B" w14:textId="77777777" w:rsidTr="00987710">
        <w:trPr>
          <w:trHeight w:val="308"/>
          <w:tblHeader/>
        </w:trPr>
        <w:tc>
          <w:tcPr>
            <w:tcW w:w="3058" w:type="pct"/>
          </w:tcPr>
          <w:p w14:paraId="47A53CB2" w14:textId="77777777" w:rsidR="00987710" w:rsidRPr="006D16A0" w:rsidRDefault="00987710" w:rsidP="0098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942" w:type="pct"/>
            <w:gridSpan w:val="3"/>
            <w:vAlign w:val="bottom"/>
          </w:tcPr>
          <w:p w14:paraId="1A9DC45A" w14:textId="0D03EDC4" w:rsidR="00987710" w:rsidRPr="006D16A0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D16A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D16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258C2" w:rsidRPr="006D16A0" w14:paraId="5C5BB896" w14:textId="77777777" w:rsidTr="00987710">
        <w:trPr>
          <w:tblHeader/>
        </w:trPr>
        <w:tc>
          <w:tcPr>
            <w:tcW w:w="3058" w:type="pct"/>
          </w:tcPr>
          <w:p w14:paraId="3E3EC6E4" w14:textId="012D251A" w:rsidR="008258C2" w:rsidRPr="006D16A0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6D16A0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1449D3" w:rsidRPr="006D16A0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6D16A0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73" w:type="pct"/>
          </w:tcPr>
          <w:p w14:paraId="0960F18C" w14:textId="66F4315B" w:rsidR="008258C2" w:rsidRPr="006D16A0" w:rsidRDefault="00DD3146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>
              <w:t>33.13</w:t>
            </w:r>
          </w:p>
        </w:tc>
        <w:tc>
          <w:tcPr>
            <w:tcW w:w="129" w:type="pct"/>
          </w:tcPr>
          <w:p w14:paraId="671F3DBB" w14:textId="77777777" w:rsidR="008258C2" w:rsidRPr="006D16A0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34901FC7" w14:textId="73E7A74F" w:rsidR="008258C2" w:rsidRPr="006D16A0" w:rsidRDefault="00473DAD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  <w:rPr>
                <w:cs/>
              </w:rPr>
            </w:pPr>
            <w:r>
              <w:rPr>
                <w:rFonts w:hint="cs"/>
                <w:cs/>
              </w:rPr>
              <w:t>0.07</w:t>
            </w:r>
          </w:p>
        </w:tc>
      </w:tr>
      <w:tr w:rsidR="008258C2" w:rsidRPr="006D16A0" w14:paraId="1D9C43AA" w14:textId="77777777" w:rsidTr="008E2F94">
        <w:trPr>
          <w:trHeight w:val="68"/>
          <w:tblHeader/>
        </w:trPr>
        <w:tc>
          <w:tcPr>
            <w:tcW w:w="3058" w:type="pct"/>
          </w:tcPr>
          <w:p w14:paraId="3A2C7649" w14:textId="629CB750" w:rsidR="008258C2" w:rsidRPr="006D16A0" w:rsidRDefault="00E57D1C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 w:rsidRPr="006D16A0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8258C2" w:rsidRPr="006D16A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73" w:type="pct"/>
          </w:tcPr>
          <w:p w14:paraId="56C29148" w14:textId="32F7FD88" w:rsidR="008258C2" w:rsidRPr="006D16A0" w:rsidRDefault="0030658C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cs/>
              </w:rPr>
            </w:pPr>
            <w:r>
              <w:rPr>
                <w:rFonts w:hint="cs"/>
                <w:cs/>
              </w:rPr>
              <w:t>(0.41)</w:t>
            </w:r>
          </w:p>
        </w:tc>
        <w:tc>
          <w:tcPr>
            <w:tcW w:w="129" w:type="pct"/>
          </w:tcPr>
          <w:p w14:paraId="014C4AEE" w14:textId="77777777" w:rsidR="008258C2" w:rsidRPr="006D16A0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66E342C8" w14:textId="60214CB4" w:rsidR="008258C2" w:rsidRPr="006D16A0" w:rsidRDefault="00087943" w:rsidP="0008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</w:pPr>
            <w:r w:rsidRPr="006D16A0">
              <w:t>-</w:t>
            </w:r>
          </w:p>
        </w:tc>
      </w:tr>
    </w:tbl>
    <w:p w14:paraId="20B7594B" w14:textId="77777777" w:rsidR="00C21CD6" w:rsidRPr="006D16A0" w:rsidRDefault="00C21CD6" w:rsidP="00C21CD6">
      <w:pPr>
        <w:spacing w:line="240" w:lineRule="auto"/>
        <w:rPr>
          <w:sz w:val="2"/>
          <w:szCs w:val="2"/>
        </w:rPr>
      </w:pPr>
    </w:p>
    <w:p w14:paraId="0437E5F1" w14:textId="77777777" w:rsidR="001449D3" w:rsidRPr="006D16A0" w:rsidRDefault="001449D3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</w:p>
    <w:p w14:paraId="2315B4F9" w14:textId="2BFBCA6B" w:rsidR="00C21CD6" w:rsidRPr="006D16A0" w:rsidRDefault="00C21CD6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bookmarkStart w:id="7" w:name="_Hlk172645790"/>
      <w:r w:rsidRPr="006D16A0">
        <w:rPr>
          <w:rFonts w:asciiTheme="majorBidi" w:hAnsiTheme="majorBidi"/>
          <w:cs/>
          <w:lang w:val="th-TH"/>
        </w:rPr>
        <w:t xml:space="preserve">ณ วันที่ </w:t>
      </w:r>
      <w:r w:rsidR="00ED3704">
        <w:t xml:space="preserve">30 </w:t>
      </w:r>
      <w:r w:rsidR="00ED3704">
        <w:rPr>
          <w:rFonts w:hint="cs"/>
          <w:cs/>
        </w:rPr>
        <w:t xml:space="preserve">มิถุนายน </w:t>
      </w:r>
      <w:r w:rsidR="00D8320E" w:rsidRPr="006D16A0">
        <w:rPr>
          <w:rFonts w:asciiTheme="majorBidi" w:hAnsiTheme="majorBidi"/>
        </w:rPr>
        <w:t>256</w:t>
      </w:r>
      <w:r w:rsidR="00784453" w:rsidRPr="006D16A0">
        <w:rPr>
          <w:rFonts w:asciiTheme="majorBidi" w:hAnsiTheme="majorBidi"/>
        </w:rPr>
        <w:t>7</w:t>
      </w:r>
      <w:r w:rsidRPr="006D16A0">
        <w:rPr>
          <w:rFonts w:asciiTheme="majorBidi" w:hAnsiTheme="majorBidi"/>
          <w:cs/>
          <w:lang w:val="th-TH"/>
        </w:rPr>
        <w:t xml:space="preserve"> </w:t>
      </w:r>
      <w:bookmarkEnd w:id="7"/>
      <w:r w:rsidRPr="006D16A0">
        <w:rPr>
          <w:rFonts w:asciiTheme="majorBidi" w:hAnsiTheme="majorBidi" w:hint="cs"/>
          <w:cs/>
          <w:lang w:val="th-TH"/>
        </w:rPr>
        <w:t>ทรัพย์สิน</w:t>
      </w:r>
      <w:r w:rsidRPr="006D16A0">
        <w:rPr>
          <w:rFonts w:asciiTheme="majorBidi" w:hAnsiTheme="majorBidi"/>
          <w:cs/>
          <w:lang w:val="th-TH"/>
        </w:rPr>
        <w:t>ขอ</w:t>
      </w:r>
      <w:r w:rsidR="00AD45ED" w:rsidRPr="006D16A0">
        <w:rPr>
          <w:rFonts w:asciiTheme="majorBidi" w:hAnsiTheme="majorBidi"/>
          <w:cs/>
          <w:lang w:val="th-TH"/>
        </w:rPr>
        <w:t>งกลุ่มบริษัทมูลค่าตามบัญชี</w:t>
      </w:r>
      <w:r w:rsidR="00AD45ED" w:rsidRPr="003C762E">
        <w:rPr>
          <w:rFonts w:asciiTheme="majorBidi" w:hAnsiTheme="majorBidi"/>
          <w:cs/>
          <w:lang w:val="th-TH"/>
        </w:rPr>
        <w:t>จำนว</w:t>
      </w:r>
      <w:r w:rsidR="00416E21" w:rsidRPr="003C762E">
        <w:rPr>
          <w:rFonts w:asciiTheme="majorBidi" w:hAnsiTheme="majorBidi" w:hint="cs"/>
          <w:cs/>
          <w:lang w:val="th-TH"/>
        </w:rPr>
        <w:t xml:space="preserve">น </w:t>
      </w:r>
      <w:r w:rsidR="004D7E93" w:rsidRPr="003C762E">
        <w:rPr>
          <w:rFonts w:asciiTheme="majorBidi" w:hAnsiTheme="majorBidi"/>
        </w:rPr>
        <w:t>1,6</w:t>
      </w:r>
      <w:r w:rsidR="00D67283" w:rsidRPr="003C762E">
        <w:rPr>
          <w:rFonts w:asciiTheme="majorBidi" w:hAnsiTheme="majorBidi"/>
        </w:rPr>
        <w:t>42.</w:t>
      </w:r>
      <w:r w:rsidR="003C762E" w:rsidRPr="003C762E">
        <w:rPr>
          <w:rFonts w:asciiTheme="majorBidi" w:hAnsiTheme="majorBidi"/>
        </w:rPr>
        <w:t>49</w:t>
      </w:r>
      <w:r w:rsidR="0001796B" w:rsidRPr="003C762E">
        <w:rPr>
          <w:rFonts w:asciiTheme="majorBidi" w:hAnsiTheme="majorBidi" w:hint="cs"/>
          <w:cs/>
          <w:lang w:val="th-TH"/>
        </w:rPr>
        <w:t xml:space="preserve"> </w:t>
      </w:r>
      <w:r w:rsidRPr="003C762E">
        <w:rPr>
          <w:rFonts w:asciiTheme="majorBidi" w:hAnsiTheme="majorBidi"/>
          <w:cs/>
          <w:lang w:val="th-TH"/>
        </w:rPr>
        <w:t>ล้าน</w:t>
      </w:r>
      <w:r w:rsidRPr="006D16A0">
        <w:rPr>
          <w:rFonts w:asciiTheme="majorBidi" w:hAnsiTheme="majorBidi"/>
          <w:cs/>
          <w:lang w:val="th-TH"/>
        </w:rPr>
        <w:t xml:space="preserve">บาท ได้จดทะเบียนเพื่อเป็นหลักประกันเงินกู้ยืมสถาบันการเงิน </w:t>
      </w:r>
      <w:r w:rsidRPr="006D16A0">
        <w:rPr>
          <w:rFonts w:asciiTheme="majorBidi" w:hAnsiTheme="majorBidi"/>
          <w:i/>
          <w:iCs/>
          <w:cs/>
          <w:lang w:val="th-TH"/>
        </w:rPr>
        <w:t>(</w:t>
      </w:r>
      <w:r w:rsidR="00D8320E" w:rsidRPr="006D16A0">
        <w:rPr>
          <w:rFonts w:asciiTheme="majorBidi" w:hAnsiTheme="majorBidi"/>
          <w:i/>
          <w:iCs/>
        </w:rPr>
        <w:t>31</w:t>
      </w:r>
      <w:r w:rsidRPr="006D16A0">
        <w:rPr>
          <w:rFonts w:asciiTheme="majorBidi" w:hAnsiTheme="majorBidi"/>
          <w:i/>
          <w:iCs/>
          <w:cs/>
          <w:lang w:val="th-TH"/>
        </w:rPr>
        <w:t xml:space="preserve"> </w:t>
      </w:r>
      <w:r w:rsidRPr="006D16A0">
        <w:rPr>
          <w:rFonts w:asciiTheme="majorBidi" w:hAnsiTheme="majorBidi" w:hint="cs"/>
          <w:i/>
          <w:iCs/>
          <w:cs/>
          <w:lang w:val="th-TH"/>
        </w:rPr>
        <w:t xml:space="preserve">ธันวาคม </w:t>
      </w:r>
      <w:r w:rsidR="00D8320E" w:rsidRPr="006D16A0">
        <w:rPr>
          <w:rFonts w:asciiTheme="majorBidi" w:hAnsiTheme="majorBidi"/>
          <w:i/>
          <w:iCs/>
        </w:rPr>
        <w:t>256</w:t>
      </w:r>
      <w:r w:rsidR="00784453" w:rsidRPr="006D16A0">
        <w:rPr>
          <w:rFonts w:asciiTheme="majorBidi" w:hAnsiTheme="majorBidi" w:hint="cs"/>
          <w:i/>
          <w:iCs/>
          <w:cs/>
        </w:rPr>
        <w:t>6</w:t>
      </w:r>
      <w:r w:rsidR="0001373F" w:rsidRPr="006D16A0">
        <w:rPr>
          <w:rFonts w:asciiTheme="majorBidi" w:hAnsiTheme="majorBidi"/>
          <w:i/>
          <w:iCs/>
        </w:rPr>
        <w:t>: 2,</w:t>
      </w:r>
      <w:r w:rsidR="005469EB" w:rsidRPr="006D16A0">
        <w:rPr>
          <w:rFonts w:asciiTheme="majorBidi" w:hAnsiTheme="majorBidi" w:hint="cs"/>
          <w:i/>
          <w:iCs/>
          <w:cs/>
        </w:rPr>
        <w:t>134</w:t>
      </w:r>
      <w:r w:rsidR="00A25025" w:rsidRPr="006D16A0">
        <w:rPr>
          <w:rFonts w:asciiTheme="majorBidi" w:hAnsiTheme="majorBidi"/>
          <w:i/>
          <w:iCs/>
        </w:rPr>
        <w:t>.4</w:t>
      </w:r>
      <w:r w:rsidR="007E1369">
        <w:rPr>
          <w:rFonts w:asciiTheme="majorBidi" w:hAnsiTheme="majorBidi"/>
          <w:i/>
          <w:iCs/>
        </w:rPr>
        <w:t>2</w:t>
      </w:r>
      <w:r w:rsidR="00A018DD" w:rsidRPr="006D16A0">
        <w:rPr>
          <w:rFonts w:asciiTheme="majorBidi" w:hAnsiTheme="majorBidi" w:hint="cs"/>
          <w:i/>
          <w:iCs/>
          <w:cs/>
          <w:lang w:val="th-TH"/>
        </w:rPr>
        <w:t xml:space="preserve"> </w:t>
      </w:r>
      <w:r w:rsidRPr="006D16A0">
        <w:rPr>
          <w:rFonts w:asciiTheme="majorBidi" w:hAnsiTheme="majorBidi" w:hint="cs"/>
          <w:i/>
          <w:iCs/>
          <w:cs/>
          <w:lang w:val="th-TH"/>
        </w:rPr>
        <w:t>ล้านบาท</w:t>
      </w:r>
      <w:r w:rsidRPr="006D16A0">
        <w:rPr>
          <w:rFonts w:asciiTheme="majorBidi" w:hAnsiTheme="majorBidi"/>
          <w:i/>
          <w:iCs/>
          <w:cs/>
          <w:lang w:val="th-TH"/>
        </w:rPr>
        <w:t>)</w:t>
      </w:r>
    </w:p>
    <w:p w14:paraId="56945C8D" w14:textId="77777777" w:rsidR="00777A7B" w:rsidRDefault="00777A7B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022B61D2" w14:textId="0C943B22" w:rsidR="00777A7B" w:rsidRPr="006D16A0" w:rsidRDefault="00777A7B" w:rsidP="00777A7B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หนี้สินที่มีภาระดอกเบี้ย</w:t>
      </w:r>
    </w:p>
    <w:p w14:paraId="0B9C31B3" w14:textId="77777777" w:rsidR="00777A7B" w:rsidRDefault="00777A7B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388803C9" w14:textId="1BB50761" w:rsidR="00777A7B" w:rsidRPr="00576FB8" w:rsidRDefault="00777A7B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76FB8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บริษัทได้ออกและเสนอขายหุ้นกู</w:t>
      </w:r>
      <w:r w:rsidRPr="00576FB8">
        <w:rPr>
          <w:rFonts w:asciiTheme="majorBidi" w:hAnsiTheme="majorBidi" w:cstheme="majorBidi" w:hint="cs"/>
          <w:sz w:val="30"/>
          <w:szCs w:val="30"/>
          <w:cs/>
          <w:lang w:bidi="th-TH"/>
        </w:rPr>
        <w:t>้</w:t>
      </w:r>
      <w:r w:rsidRPr="00576F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ซึ่งเป็นหุ้นกู้ชนิดไม่ด้อยสิทธิและไม่มีหลักประกัน อายุ </w:t>
      </w:r>
      <w:r w:rsidRPr="00576FB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76F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76F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  ครบกำหนดไถ่ถอนปี </w:t>
      </w:r>
      <w:r w:rsidR="004F6FE9" w:rsidRPr="00576FB8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576F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76F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 </w:t>
      </w:r>
      <w:r w:rsidRPr="00576FB8">
        <w:rPr>
          <w:rFonts w:asciiTheme="majorBidi" w:hAnsiTheme="majorBidi" w:cstheme="majorBidi"/>
          <w:sz w:val="30"/>
          <w:szCs w:val="30"/>
          <w:lang w:val="en-US" w:bidi="th-TH"/>
        </w:rPr>
        <w:t>800</w:t>
      </w:r>
      <w:r w:rsidRPr="00576F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76F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อัตราดอกเบี้ยคงที่ร้อยละ </w:t>
      </w:r>
      <w:r w:rsidRPr="00576FB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76FB8">
        <w:rPr>
          <w:rFonts w:asciiTheme="majorBidi" w:hAnsiTheme="majorBidi" w:cstheme="majorBidi"/>
          <w:sz w:val="30"/>
          <w:szCs w:val="30"/>
          <w:lang w:bidi="th-TH"/>
        </w:rPr>
        <w:t>.</w:t>
      </w:r>
      <w:r w:rsidRPr="00576FB8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576F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76F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ต่อปี  ชำระดอกเบี้ยทุกๆ </w:t>
      </w:r>
      <w:r w:rsidRPr="00576FB8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576F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76F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 ทั้งนี้ การออกและเสนอขายหุ้นกู้ดังกล่าวเป็นไปตามมติที่ประชุมวิสามัญผู้ถือหุ้น ครั้งที่ </w:t>
      </w:r>
      <w:r w:rsidRPr="00576FB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76FB8">
        <w:rPr>
          <w:rFonts w:asciiTheme="majorBidi" w:hAnsiTheme="majorBidi" w:cstheme="majorBidi"/>
          <w:sz w:val="30"/>
          <w:szCs w:val="30"/>
          <w:lang w:bidi="th-TH"/>
        </w:rPr>
        <w:t>/</w:t>
      </w:r>
      <w:r w:rsidRPr="00576FB8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576F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76F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Pr="00576FB8">
        <w:rPr>
          <w:rFonts w:asciiTheme="majorBidi" w:hAnsiTheme="majorBidi" w:cstheme="majorBidi"/>
          <w:sz w:val="30"/>
          <w:szCs w:val="30"/>
          <w:lang w:val="en-US" w:bidi="th-TH"/>
        </w:rPr>
        <w:t>16</w:t>
      </w:r>
      <w:r w:rsidRPr="00576F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76F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พฤศจิกายน </w:t>
      </w:r>
      <w:r w:rsidRPr="00576FB8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576F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76F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การออกและเสนอขายหุ้นกู้ของบริษัท วงเงินรวมไม่เกิน </w:t>
      </w:r>
      <w:r w:rsidRPr="00576FB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76FB8">
        <w:rPr>
          <w:rFonts w:asciiTheme="majorBidi" w:hAnsiTheme="majorBidi" w:cstheme="majorBidi"/>
          <w:sz w:val="30"/>
          <w:szCs w:val="30"/>
          <w:lang w:bidi="th-TH"/>
        </w:rPr>
        <w:t>,</w:t>
      </w:r>
      <w:r w:rsidRPr="00576FB8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576F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76FB8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</w:p>
    <w:p w14:paraId="55060A63" w14:textId="77777777" w:rsidR="00777A7B" w:rsidRPr="00576FB8" w:rsidRDefault="00777A7B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"/>
        <w:tblW w:w="90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0"/>
        <w:gridCol w:w="254"/>
        <w:gridCol w:w="1360"/>
        <w:gridCol w:w="1651"/>
        <w:gridCol w:w="1554"/>
        <w:gridCol w:w="2916"/>
      </w:tblGrid>
      <w:tr w:rsidR="00777A7B" w:rsidRPr="00777A7B" w14:paraId="405C3A97" w14:textId="77777777">
        <w:trPr>
          <w:trHeight w:val="412"/>
        </w:trPr>
        <w:tc>
          <w:tcPr>
            <w:tcW w:w="9095" w:type="dxa"/>
            <w:gridSpan w:val="6"/>
          </w:tcPr>
          <w:p w14:paraId="63C96608" w14:textId="77777777" w:rsidR="00777A7B" w:rsidRPr="00576FB8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76F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76F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576F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77A7B" w:rsidRPr="00777A7B" w14:paraId="2145648B" w14:textId="77777777">
        <w:trPr>
          <w:trHeight w:val="400"/>
        </w:trPr>
        <w:tc>
          <w:tcPr>
            <w:tcW w:w="1360" w:type="dxa"/>
          </w:tcPr>
          <w:p w14:paraId="2D408C19" w14:textId="55F7A5DF" w:rsidR="00777A7B" w:rsidRPr="00576FB8" w:rsidRDefault="007B0854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F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576FB8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576F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54" w:type="dxa"/>
          </w:tcPr>
          <w:p w14:paraId="204B5B5F" w14:textId="77777777" w:rsidR="00777A7B" w:rsidRPr="00576FB8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0" w:type="dxa"/>
          </w:tcPr>
          <w:p w14:paraId="05FD1F83" w14:textId="18A70082" w:rsidR="00777A7B" w:rsidRPr="00576FB8" w:rsidRDefault="00596B84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6F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576FB8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576F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651" w:type="dxa"/>
          </w:tcPr>
          <w:p w14:paraId="5AAE8974" w14:textId="77777777" w:rsidR="00777A7B" w:rsidRPr="00576FB8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76F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554" w:type="dxa"/>
          </w:tcPr>
          <w:p w14:paraId="74DC0F10" w14:textId="77777777" w:rsidR="00777A7B" w:rsidRPr="00576FB8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6F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อายุหุ้นกู้</w:t>
            </w:r>
          </w:p>
        </w:tc>
        <w:tc>
          <w:tcPr>
            <w:tcW w:w="2914" w:type="dxa"/>
          </w:tcPr>
          <w:p w14:paraId="393AD68B" w14:textId="77777777" w:rsidR="00777A7B" w:rsidRPr="00576FB8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6F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วันครบกำหนดไถ่ถอนหุ้นกู้</w:t>
            </w:r>
          </w:p>
        </w:tc>
      </w:tr>
      <w:tr w:rsidR="00777A7B" w:rsidRPr="00777A7B" w14:paraId="2362841E" w14:textId="77777777">
        <w:trPr>
          <w:trHeight w:val="400"/>
        </w:trPr>
        <w:tc>
          <w:tcPr>
            <w:tcW w:w="2974" w:type="dxa"/>
            <w:gridSpan w:val="3"/>
          </w:tcPr>
          <w:p w14:paraId="7E2EFE5C" w14:textId="77777777" w:rsidR="00777A7B" w:rsidRPr="00576FB8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576F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651" w:type="dxa"/>
          </w:tcPr>
          <w:p w14:paraId="6BE115C4" w14:textId="77777777" w:rsidR="00777A7B" w:rsidRPr="00576FB8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6F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554" w:type="dxa"/>
          </w:tcPr>
          <w:p w14:paraId="350CF445" w14:textId="77777777" w:rsidR="00777A7B" w:rsidRPr="00576FB8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14" w:type="dxa"/>
          </w:tcPr>
          <w:p w14:paraId="4D03BC7A" w14:textId="77777777" w:rsidR="00777A7B" w:rsidRPr="00576FB8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77A7B" w:rsidRPr="00777A7B" w14:paraId="21058256" w14:textId="77777777">
        <w:trPr>
          <w:trHeight w:val="412"/>
        </w:trPr>
        <w:tc>
          <w:tcPr>
            <w:tcW w:w="1360" w:type="dxa"/>
          </w:tcPr>
          <w:p w14:paraId="157326AD" w14:textId="5F6C6A5F" w:rsidR="00777A7B" w:rsidRPr="00576FB8" w:rsidRDefault="00534F27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6F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</w:tcPr>
          <w:p w14:paraId="7D9F8207" w14:textId="77777777" w:rsidR="00777A7B" w:rsidRPr="00576FB8" w:rsidRDefault="00777A7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0" w:type="dxa"/>
          </w:tcPr>
          <w:p w14:paraId="6B4C35CF" w14:textId="77777777" w:rsidR="00777A7B" w:rsidRPr="00576FB8" w:rsidRDefault="00777A7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6F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1651" w:type="dxa"/>
          </w:tcPr>
          <w:p w14:paraId="65B93C5C" w14:textId="77777777" w:rsidR="00777A7B" w:rsidRPr="00576FB8" w:rsidRDefault="00777A7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6F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76F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576F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554" w:type="dxa"/>
          </w:tcPr>
          <w:p w14:paraId="0E4D807F" w14:textId="77777777" w:rsidR="00777A7B" w:rsidRPr="00576FB8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76F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 </w:t>
            </w:r>
            <w:r w:rsidRPr="00576FB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914" w:type="dxa"/>
          </w:tcPr>
          <w:p w14:paraId="4E475144" w14:textId="77777777" w:rsidR="00777A7B" w:rsidRPr="00576FB8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F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576F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576F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พฤ</w:t>
            </w:r>
            <w:r w:rsidRPr="00576FB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ษภาคม</w:t>
            </w:r>
            <w:r w:rsidRPr="00576F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576F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</w:tbl>
    <w:p w14:paraId="6B65CE8B" w14:textId="77777777" w:rsidR="00777A7B" w:rsidRPr="00576FB8" w:rsidRDefault="00777A7B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3BB19844" w14:textId="77777777" w:rsidR="00777A7B" w:rsidRPr="00576FB8" w:rsidRDefault="00777A7B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76FB8">
        <w:rPr>
          <w:rFonts w:asciiTheme="majorBidi" w:hAnsiTheme="majorBidi" w:cstheme="majorBidi"/>
          <w:sz w:val="30"/>
          <w:szCs w:val="30"/>
          <w:cs/>
          <w:lang w:bidi="th-TH"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</w:t>
      </w:r>
    </w:p>
    <w:p w14:paraId="272B4697" w14:textId="4D70BAB8" w:rsidR="00777A7B" w:rsidRPr="00E05FAE" w:rsidRDefault="00777A7B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76FB8">
        <w:rPr>
          <w:rFonts w:asciiTheme="majorBidi" w:hAnsiTheme="majorBidi" w:cstheme="majorBidi"/>
          <w:sz w:val="30"/>
          <w:szCs w:val="30"/>
          <w:cs/>
          <w:lang w:bidi="th-TH"/>
        </w:rPr>
        <w:t>เงื่อนไขตามที่ระบุไว้ เช่น การดำรงอัตราส่วนทางการเงิน เป็นต้น</w:t>
      </w:r>
      <w:r w:rsidRPr="00576FB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ณ วันที่ </w:t>
      </w:r>
      <w:r w:rsidR="006B5436" w:rsidRPr="00576FB8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576FB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6B5436" w:rsidRPr="00576FB8">
        <w:rPr>
          <w:rFonts w:asciiTheme="majorBidi" w:hAnsiTheme="majorBidi" w:cstheme="majorBidi" w:hint="cs"/>
          <w:sz w:val="30"/>
          <w:szCs w:val="30"/>
          <w:cs/>
          <w:lang w:bidi="th-TH"/>
        </w:rPr>
        <w:t>มิถุนายน</w:t>
      </w:r>
      <w:r w:rsidRPr="00576FB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76FB8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187230" w:rsidRPr="00576FB8">
        <w:rPr>
          <w:rFonts w:asciiTheme="majorBidi" w:hAnsiTheme="majorBidi" w:cstheme="majorBidi" w:hint="cs"/>
          <w:sz w:val="30"/>
          <w:szCs w:val="30"/>
          <w:cs/>
          <w:lang w:bidi="th-TH"/>
        </w:rPr>
        <w:t>7</w:t>
      </w:r>
      <w:r w:rsidRPr="00576F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46126" w:rsidRPr="00576FB8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="006B5436" w:rsidRPr="00576FB8">
        <w:rPr>
          <w:rFonts w:asciiTheme="majorBidi" w:hAnsiTheme="majorBidi" w:cstheme="majorBidi" w:hint="cs"/>
          <w:sz w:val="30"/>
          <w:szCs w:val="30"/>
          <w:cs/>
          <w:lang w:bidi="th-TH"/>
        </w:rPr>
        <w:t>ได้จ่ายชำระ</w:t>
      </w:r>
      <w:r w:rsidR="005E676E" w:rsidRPr="00576FB8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หุ้นกู้</w:t>
      </w:r>
      <w:r w:rsidR="00E05FAE" w:rsidRPr="00576FB8">
        <w:rPr>
          <w:rFonts w:asciiTheme="majorBidi" w:hAnsiTheme="majorBidi" w:cstheme="majorBidi" w:hint="cs"/>
          <w:sz w:val="30"/>
          <w:szCs w:val="30"/>
          <w:cs/>
          <w:lang w:bidi="th-TH"/>
        </w:rPr>
        <w:t>ที่ครบกำหนดไถ่ถอนแล้ว</w:t>
      </w:r>
      <w:r w:rsidR="00C6689D" w:rsidRPr="00576FB8">
        <w:rPr>
          <w:rFonts w:asciiTheme="majorBidi" w:hAnsiTheme="majorBidi" w:cstheme="majorBidi" w:hint="cs"/>
          <w:sz w:val="30"/>
          <w:szCs w:val="30"/>
          <w:cs/>
          <w:lang w:bidi="th-TH"/>
        </w:rPr>
        <w:t>ทั้งจำนวน</w:t>
      </w:r>
    </w:p>
    <w:p w14:paraId="03A6A7E1" w14:textId="77777777" w:rsidR="00646E24" w:rsidRDefault="00646E24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D853E55" w14:textId="4CA5AC3B" w:rsidR="00646E24" w:rsidRPr="00646E24" w:rsidRDefault="00646E24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423FD92F" w14:textId="77777777" w:rsidR="00777A7B" w:rsidRPr="002516C1" w:rsidRDefault="00777A7B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FACF035" w14:textId="77777777" w:rsidR="00777A7B" w:rsidRPr="00777A7B" w:rsidRDefault="00777A7B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22F19C89" w14:textId="77777777" w:rsidR="00AD34A8" w:rsidRPr="006D16A0" w:rsidRDefault="004762B0" w:rsidP="00A21206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6D16A0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="00B92C3D" w:rsidRPr="006D16A0">
        <w:rPr>
          <w:rFonts w:asciiTheme="majorBidi" w:eastAsia="Arial" w:hAnsiTheme="majorBidi" w:cstheme="majorBidi"/>
          <w:sz w:val="2"/>
          <w:szCs w:val="2"/>
        </w:rPr>
        <w:tab/>
      </w:r>
    </w:p>
    <w:bookmarkEnd w:id="4"/>
    <w:bookmarkEnd w:id="5"/>
    <w:p w14:paraId="07E6464E" w14:textId="2688B0C0" w:rsidR="007E392F" w:rsidRPr="00576FB8" w:rsidRDefault="007E392F" w:rsidP="00C0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7E392F" w:rsidRPr="00576FB8" w:rsidSect="001B3310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408"/>
        </w:sectPr>
      </w:pPr>
    </w:p>
    <w:p w14:paraId="2328B282" w14:textId="7E37786E" w:rsidR="00892BEA" w:rsidRPr="006D16A0" w:rsidRDefault="00892BEA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</w:p>
    <w:p w14:paraId="767CAEE3" w14:textId="77777777" w:rsidR="0092726C" w:rsidRPr="006D16A0" w:rsidRDefault="0092726C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1544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12"/>
        <w:gridCol w:w="956"/>
        <w:gridCol w:w="178"/>
        <w:gridCol w:w="980"/>
        <w:gridCol w:w="8"/>
        <w:gridCol w:w="174"/>
        <w:gridCol w:w="8"/>
        <w:gridCol w:w="14"/>
        <w:gridCol w:w="973"/>
        <w:gridCol w:w="193"/>
        <w:gridCol w:w="1056"/>
        <w:gridCol w:w="11"/>
        <w:gridCol w:w="172"/>
        <w:gridCol w:w="11"/>
        <w:gridCol w:w="987"/>
        <w:gridCol w:w="182"/>
        <w:gridCol w:w="1042"/>
        <w:gridCol w:w="183"/>
        <w:gridCol w:w="983"/>
        <w:gridCol w:w="183"/>
        <w:gridCol w:w="981"/>
        <w:gridCol w:w="6"/>
        <w:gridCol w:w="177"/>
        <w:gridCol w:w="6"/>
        <w:gridCol w:w="942"/>
        <w:gridCol w:w="228"/>
        <w:gridCol w:w="985"/>
        <w:gridCol w:w="13"/>
      </w:tblGrid>
      <w:tr w:rsidR="002629DB" w:rsidRPr="00ED3704" w14:paraId="7814303B" w14:textId="77777777" w:rsidTr="00C06BA1">
        <w:trPr>
          <w:gridAfter w:val="1"/>
          <w:wAfter w:w="13" w:type="dxa"/>
          <w:cantSplit/>
        </w:trPr>
        <w:tc>
          <w:tcPr>
            <w:tcW w:w="3812" w:type="dxa"/>
            <w:vMerge w:val="restart"/>
          </w:tcPr>
          <w:p w14:paraId="02FFBF84" w14:textId="77777777" w:rsidR="002629DB" w:rsidRPr="00ED3704" w:rsidRDefault="002629DB" w:rsidP="00CE321B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2862EC24" w14:textId="77777777" w:rsidR="002629DB" w:rsidRPr="00ED3704" w:rsidRDefault="002629DB" w:rsidP="00CE321B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9" w:type="dxa"/>
            <w:gridSpan w:val="26"/>
            <w:vAlign w:val="bottom"/>
          </w:tcPr>
          <w:p w14:paraId="7609FBF7" w14:textId="77777777" w:rsidR="002629DB" w:rsidRPr="00576FB8" w:rsidRDefault="002629DB" w:rsidP="00CE321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auto"/>
                <w:sz w:val="26"/>
                <w:szCs w:val="26"/>
                <w:cs/>
              </w:rPr>
            </w:pPr>
            <w:r w:rsidRPr="00576FB8">
              <w:rPr>
                <w:rFonts w:asciiTheme="majorBidi" w:hAnsiTheme="majorBidi" w:cstheme="majorBidi"/>
                <w:bCs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2629DB" w:rsidRPr="00ED3704" w14:paraId="49C51887" w14:textId="77777777" w:rsidTr="00C06BA1">
        <w:trPr>
          <w:gridAfter w:val="1"/>
          <w:wAfter w:w="13" w:type="dxa"/>
          <w:cantSplit/>
        </w:trPr>
        <w:tc>
          <w:tcPr>
            <w:tcW w:w="3812" w:type="dxa"/>
            <w:vMerge/>
          </w:tcPr>
          <w:p w14:paraId="398B513A" w14:textId="77777777" w:rsidR="002629DB" w:rsidRPr="00576FB8" w:rsidRDefault="002629DB" w:rsidP="00CE321B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114" w:type="dxa"/>
            <w:gridSpan w:val="3"/>
            <w:vAlign w:val="bottom"/>
          </w:tcPr>
          <w:p w14:paraId="30B7F969" w14:textId="77777777" w:rsidR="002629DB" w:rsidRPr="00ED3704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ED3704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ธุรกิจไบโอดีเซล</w:t>
            </w:r>
          </w:p>
        </w:tc>
        <w:tc>
          <w:tcPr>
            <w:tcW w:w="182" w:type="dxa"/>
            <w:gridSpan w:val="2"/>
            <w:vAlign w:val="bottom"/>
          </w:tcPr>
          <w:p w14:paraId="1CE7F4BB" w14:textId="77777777" w:rsidR="002629DB" w:rsidRPr="00ED3704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244" w:type="dxa"/>
            <w:gridSpan w:val="5"/>
            <w:vAlign w:val="bottom"/>
          </w:tcPr>
          <w:p w14:paraId="09A47DA2" w14:textId="77777777" w:rsidR="002629DB" w:rsidRPr="00ED3704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6"/>
                <w:szCs w:val="26"/>
                <w:lang w:bidi="th-TH"/>
              </w:rPr>
            </w:pPr>
            <w:r w:rsidRPr="00ED3704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gridSpan w:val="2"/>
            <w:vAlign w:val="bottom"/>
          </w:tcPr>
          <w:p w14:paraId="06745F36" w14:textId="77777777" w:rsidR="002629DB" w:rsidRPr="00ED3704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222" w:type="dxa"/>
            <w:gridSpan w:val="4"/>
            <w:vAlign w:val="bottom"/>
          </w:tcPr>
          <w:p w14:paraId="3975464D" w14:textId="77777777" w:rsidR="002629DB" w:rsidRPr="00ED3704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ED3704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 xml:space="preserve">ส่วนงานอื่น </w:t>
            </w:r>
          </w:p>
        </w:tc>
        <w:tc>
          <w:tcPr>
            <w:tcW w:w="183" w:type="dxa"/>
            <w:vAlign w:val="bottom"/>
          </w:tcPr>
          <w:p w14:paraId="6316CDD7" w14:textId="77777777" w:rsidR="002629DB" w:rsidRPr="00ED3704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147" w:type="dxa"/>
            <w:gridSpan w:val="3"/>
            <w:vAlign w:val="bottom"/>
          </w:tcPr>
          <w:p w14:paraId="7CE39116" w14:textId="77777777" w:rsidR="002629DB" w:rsidRPr="00ED3704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ED3704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รายการตัดบัญชี</w:t>
            </w:r>
          </w:p>
          <w:p w14:paraId="4141ECFB" w14:textId="77777777" w:rsidR="002629DB" w:rsidRPr="00ED3704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ED3704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gridSpan w:val="2"/>
            <w:vAlign w:val="bottom"/>
          </w:tcPr>
          <w:p w14:paraId="192D39EB" w14:textId="77777777" w:rsidR="002629DB" w:rsidRPr="00ED3704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161" w:type="dxa"/>
            <w:gridSpan w:val="4"/>
            <w:vAlign w:val="bottom"/>
          </w:tcPr>
          <w:p w14:paraId="7713B2F3" w14:textId="77777777" w:rsidR="002629DB" w:rsidRPr="00ED3704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ED3704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84453" w:rsidRPr="00ED3704" w14:paraId="0ADEFA98" w14:textId="77777777" w:rsidTr="00C06BA1">
        <w:trPr>
          <w:cantSplit/>
        </w:trPr>
        <w:tc>
          <w:tcPr>
            <w:tcW w:w="3812" w:type="dxa"/>
          </w:tcPr>
          <w:p w14:paraId="294ABD73" w14:textId="6AFC22E6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D370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="00D8553C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หก</w:t>
            </w:r>
            <w:r w:rsidRPr="00ED370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Pr="00ED370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</w:t>
            </w:r>
            <w:r w:rsidR="000D052A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0 </w:t>
            </w:r>
            <w:r w:rsidR="000D052A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มิถุนายน</w:t>
            </w:r>
            <w:r w:rsidRPr="00ED3704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352A66A" w14:textId="15C1E8D4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04C70ED9" w14:textId="77777777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14:paraId="6391423E" w14:textId="6C4D7489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2" w:type="dxa"/>
            <w:gridSpan w:val="2"/>
          </w:tcPr>
          <w:p w14:paraId="56A73331" w14:textId="77777777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6763C381" w14:textId="5EC848AF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93" w:type="dxa"/>
            <w:vAlign w:val="center"/>
          </w:tcPr>
          <w:p w14:paraId="79500A7F" w14:textId="77777777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EAF93CA" w14:textId="4812C5F4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3" w:type="dxa"/>
            <w:gridSpan w:val="2"/>
          </w:tcPr>
          <w:p w14:paraId="00C5645C" w14:textId="77777777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2FA7C4D6" w14:textId="5C677065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  <w:vAlign w:val="center"/>
          </w:tcPr>
          <w:p w14:paraId="52370E0C" w14:textId="77777777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center"/>
          </w:tcPr>
          <w:p w14:paraId="2522D291" w14:textId="1B26DAB4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43F4CB8F" w14:textId="77777777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21320059" w14:textId="3EFE51D1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1644102E" w14:textId="77777777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4C2D70E1" w14:textId="30AA9683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3" w:type="dxa"/>
            <w:gridSpan w:val="2"/>
          </w:tcPr>
          <w:p w14:paraId="06503C1D" w14:textId="77777777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center"/>
          </w:tcPr>
          <w:p w14:paraId="4F1EC5E1" w14:textId="3DB38EDA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28" w:type="dxa"/>
            <w:vAlign w:val="center"/>
          </w:tcPr>
          <w:p w14:paraId="6A9A1C0E" w14:textId="77777777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14:paraId="353344B1" w14:textId="312E6E0B" w:rsidR="00784453" w:rsidRPr="00ED3704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</w:tr>
      <w:tr w:rsidR="002629DB" w:rsidRPr="00ED3704" w14:paraId="3949EB29" w14:textId="77777777" w:rsidTr="00C06BA1">
        <w:trPr>
          <w:gridAfter w:val="1"/>
          <w:wAfter w:w="13" w:type="dxa"/>
          <w:cantSplit/>
        </w:trPr>
        <w:tc>
          <w:tcPr>
            <w:tcW w:w="3812" w:type="dxa"/>
          </w:tcPr>
          <w:p w14:paraId="274046DA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619" w:type="dxa"/>
            <w:gridSpan w:val="26"/>
            <w:shd w:val="clear" w:color="auto" w:fill="auto"/>
            <w:vAlign w:val="center"/>
          </w:tcPr>
          <w:p w14:paraId="67EAE46C" w14:textId="77777777" w:rsidR="002629DB" w:rsidRPr="00576FB8" w:rsidRDefault="002629DB" w:rsidP="002629D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 w:rsidRPr="00576FB8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2629DB" w:rsidRPr="00ED3704" w14:paraId="33E81BE6" w14:textId="77777777" w:rsidTr="00C06BA1">
        <w:trPr>
          <w:cantSplit/>
        </w:trPr>
        <w:tc>
          <w:tcPr>
            <w:tcW w:w="3812" w:type="dxa"/>
          </w:tcPr>
          <w:p w14:paraId="63CF5B42" w14:textId="77777777" w:rsidR="002629DB" w:rsidRPr="00576FB8" w:rsidRDefault="002629DB" w:rsidP="002629DB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576FB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ECEB3D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30094B18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14:paraId="6F929994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661AB601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29C52C4A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vAlign w:val="center"/>
          </w:tcPr>
          <w:p w14:paraId="0C40EA41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31676B26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678658BC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28070C86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31783D8F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center"/>
          </w:tcPr>
          <w:p w14:paraId="6CDE585C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28F0B137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34CB651F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79F31D71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7EBD6751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43318496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center"/>
          </w:tcPr>
          <w:p w14:paraId="5DB85990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28" w:type="dxa"/>
            <w:vAlign w:val="center"/>
          </w:tcPr>
          <w:p w14:paraId="0450D8CF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14:paraId="2C9A3B77" w14:textId="77777777" w:rsidR="002629DB" w:rsidRPr="00ED3704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D3704" w:rsidRPr="00ED3704" w14:paraId="61F6D85C" w14:textId="77777777" w:rsidTr="00C06BA1">
        <w:trPr>
          <w:cantSplit/>
        </w:trPr>
        <w:tc>
          <w:tcPr>
            <w:tcW w:w="3812" w:type="dxa"/>
          </w:tcPr>
          <w:p w14:paraId="6A830DF6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370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56" w:type="dxa"/>
            <w:vAlign w:val="bottom"/>
          </w:tcPr>
          <w:p w14:paraId="40BB742D" w14:textId="7535B297" w:rsidR="00ED3704" w:rsidRPr="00ED3704" w:rsidRDefault="00CD520F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8,104.</w:t>
            </w:r>
            <w:r w:rsidR="0058471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68</w:t>
            </w:r>
          </w:p>
        </w:tc>
        <w:tc>
          <w:tcPr>
            <w:tcW w:w="178" w:type="dxa"/>
            <w:vAlign w:val="bottom"/>
          </w:tcPr>
          <w:p w14:paraId="7264CC12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FF5B3B2" w14:textId="59BFF94D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370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4,419.96</w:t>
            </w:r>
          </w:p>
        </w:tc>
        <w:tc>
          <w:tcPr>
            <w:tcW w:w="196" w:type="dxa"/>
            <w:gridSpan w:val="3"/>
            <w:vAlign w:val="bottom"/>
          </w:tcPr>
          <w:p w14:paraId="2FFB6F88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BF29344" w14:textId="40B6BB12" w:rsidR="00ED3704" w:rsidRPr="00ED3704" w:rsidRDefault="00356BEC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  <w:r w:rsidR="00E654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062.</w:t>
            </w:r>
            <w:r w:rsidR="00B12AA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</w:t>
            </w:r>
            <w:r w:rsidR="0047278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93" w:type="dxa"/>
            <w:vAlign w:val="bottom"/>
          </w:tcPr>
          <w:p w14:paraId="04086FE6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52B97603" w14:textId="6CF395D6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1,568.25</w:t>
            </w:r>
          </w:p>
        </w:tc>
        <w:tc>
          <w:tcPr>
            <w:tcW w:w="183" w:type="dxa"/>
            <w:gridSpan w:val="2"/>
            <w:vAlign w:val="bottom"/>
          </w:tcPr>
          <w:p w14:paraId="2FF1386B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40E26DA" w14:textId="4960EE96" w:rsidR="00ED3704" w:rsidRPr="00ED3704" w:rsidRDefault="003F5B66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0.</w:t>
            </w:r>
            <w:r w:rsidR="00496AB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20</w:t>
            </w:r>
          </w:p>
        </w:tc>
        <w:tc>
          <w:tcPr>
            <w:tcW w:w="182" w:type="dxa"/>
            <w:vAlign w:val="bottom"/>
          </w:tcPr>
          <w:p w14:paraId="3DF56C10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0B3F66C0" w14:textId="03D9B011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2.51</w:t>
            </w:r>
          </w:p>
        </w:tc>
        <w:tc>
          <w:tcPr>
            <w:tcW w:w="183" w:type="dxa"/>
            <w:vAlign w:val="bottom"/>
          </w:tcPr>
          <w:p w14:paraId="1A558B6D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5ED28680" w14:textId="342176F9" w:rsidR="00ED3704" w:rsidRPr="00ED3704" w:rsidRDefault="003B52C0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D7EB54A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0FDBB17" w14:textId="22460A2D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0FF27B6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07A36077" w14:textId="45CE1B7C" w:rsidR="00ED3704" w:rsidRPr="00ED3704" w:rsidRDefault="007426A3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10,167.00</w:t>
            </w:r>
          </w:p>
        </w:tc>
        <w:tc>
          <w:tcPr>
            <w:tcW w:w="228" w:type="dxa"/>
            <w:vAlign w:val="bottom"/>
          </w:tcPr>
          <w:p w14:paraId="21B865B6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3A22BE99" w14:textId="4E951D6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5,990.72</w:t>
            </w:r>
          </w:p>
        </w:tc>
      </w:tr>
      <w:tr w:rsidR="00ED3704" w:rsidRPr="00ED3704" w14:paraId="3DB1783E" w14:textId="77777777" w:rsidTr="00C06BA1">
        <w:trPr>
          <w:cantSplit/>
        </w:trPr>
        <w:tc>
          <w:tcPr>
            <w:tcW w:w="3812" w:type="dxa"/>
          </w:tcPr>
          <w:p w14:paraId="55D72706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370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3A00F6B5" w14:textId="3DC5BA18" w:rsidR="00ED3704" w:rsidRPr="00ED3704" w:rsidRDefault="00C81708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055C50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32B34BBF" w14:textId="0D743C4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96" w:type="dxa"/>
            <w:gridSpan w:val="3"/>
            <w:vAlign w:val="bottom"/>
          </w:tcPr>
          <w:p w14:paraId="236D9A55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3EC66E58" w14:textId="5C02CF1D" w:rsidR="00ED3704" w:rsidRPr="00ED3704" w:rsidRDefault="00472788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0.01</w:t>
            </w:r>
          </w:p>
        </w:tc>
        <w:tc>
          <w:tcPr>
            <w:tcW w:w="193" w:type="dxa"/>
            <w:vAlign w:val="bottom"/>
          </w:tcPr>
          <w:p w14:paraId="5D83FA09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bottom"/>
          </w:tcPr>
          <w:p w14:paraId="2B1C23D5" w14:textId="44D0BB19" w:rsidR="00ED3704" w:rsidRPr="00ED3704" w:rsidRDefault="00955BFE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1975FD1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743D307" w14:textId="2ECC81A4" w:rsidR="00ED3704" w:rsidRPr="00ED3704" w:rsidRDefault="00496AB9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003A85B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075E8BB8" w14:textId="51442503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0.05</w:t>
            </w:r>
          </w:p>
        </w:tc>
        <w:tc>
          <w:tcPr>
            <w:tcW w:w="183" w:type="dxa"/>
            <w:vAlign w:val="bottom"/>
          </w:tcPr>
          <w:p w14:paraId="5122D175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3FCA5783" w14:textId="26A38C7C" w:rsidR="00ED3704" w:rsidRPr="00ED3704" w:rsidRDefault="00424C6E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FD72B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0.01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508C068B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26E3E70D" w14:textId="04C0DC1B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3A43C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0.05</w:t>
            </w:r>
            <w:r w:rsidRPr="00ED370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1023AE6C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43E730C3" w14:textId="5891F8FC" w:rsidR="00ED3704" w:rsidRPr="00ED3704" w:rsidRDefault="00424C6E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28" w:type="dxa"/>
            <w:vAlign w:val="bottom"/>
          </w:tcPr>
          <w:p w14:paraId="17468647" w14:textId="77777777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079A18AE" w14:textId="4995E404" w:rsidR="00ED3704" w:rsidRPr="00ED3704" w:rsidRDefault="00ED3704" w:rsidP="00ED3704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D370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654E9" w:rsidRPr="00ED3704" w14:paraId="0F2E4D59" w14:textId="77777777" w:rsidTr="00C06BA1">
        <w:trPr>
          <w:cantSplit/>
        </w:trPr>
        <w:tc>
          <w:tcPr>
            <w:tcW w:w="3812" w:type="dxa"/>
          </w:tcPr>
          <w:p w14:paraId="5C5EC2BB" w14:textId="77777777" w:rsidR="00E654E9" w:rsidRPr="00ED3704" w:rsidRDefault="00E654E9" w:rsidP="00E654E9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7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  <w:r w:rsidRPr="00ED370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16277" w14:textId="52C90103" w:rsidR="00E654E9" w:rsidRPr="002D4893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D489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8,104.68</w:t>
            </w:r>
          </w:p>
        </w:tc>
        <w:tc>
          <w:tcPr>
            <w:tcW w:w="178" w:type="dxa"/>
            <w:vAlign w:val="bottom"/>
          </w:tcPr>
          <w:p w14:paraId="450B439A" w14:textId="77777777" w:rsidR="00E654E9" w:rsidRPr="00ED3704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D32A6" w14:textId="0F836ECD" w:rsidR="00E654E9" w:rsidRPr="00ED3704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7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4</w:t>
            </w:r>
            <w:r w:rsidRPr="00ED370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ED37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419.96</w:t>
            </w:r>
          </w:p>
        </w:tc>
        <w:tc>
          <w:tcPr>
            <w:tcW w:w="196" w:type="dxa"/>
            <w:gridSpan w:val="3"/>
            <w:vAlign w:val="bottom"/>
          </w:tcPr>
          <w:p w14:paraId="4CFD03FD" w14:textId="77777777" w:rsidR="00E654E9" w:rsidRPr="00ED3704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EDA27" w14:textId="779648F5" w:rsidR="00E654E9" w:rsidRPr="00E654E9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E654E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2,062.13</w:t>
            </w:r>
          </w:p>
        </w:tc>
        <w:tc>
          <w:tcPr>
            <w:tcW w:w="193" w:type="dxa"/>
            <w:vAlign w:val="bottom"/>
          </w:tcPr>
          <w:p w14:paraId="0053CA76" w14:textId="77777777" w:rsidR="00E654E9" w:rsidRPr="00ED3704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ABE80" w14:textId="193955F9" w:rsidR="00E654E9" w:rsidRPr="00ED3704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70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1,</w:t>
            </w:r>
            <w:r w:rsidR="00955BF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568.25</w:t>
            </w:r>
          </w:p>
        </w:tc>
        <w:tc>
          <w:tcPr>
            <w:tcW w:w="183" w:type="dxa"/>
            <w:gridSpan w:val="2"/>
            <w:vAlign w:val="bottom"/>
          </w:tcPr>
          <w:p w14:paraId="4ABAFFBB" w14:textId="77777777" w:rsidR="00E654E9" w:rsidRPr="00ED3704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178E3" w14:textId="68FDE129" w:rsidR="00E654E9" w:rsidRPr="00ED3704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0.20</w:t>
            </w:r>
          </w:p>
        </w:tc>
        <w:tc>
          <w:tcPr>
            <w:tcW w:w="182" w:type="dxa"/>
            <w:vAlign w:val="bottom"/>
          </w:tcPr>
          <w:p w14:paraId="04B748AD" w14:textId="77777777" w:rsidR="00E654E9" w:rsidRPr="00ED3704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BCEC6" w14:textId="3E4CBDB4" w:rsidR="00E654E9" w:rsidRPr="00ED3704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70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2.56</w:t>
            </w:r>
          </w:p>
        </w:tc>
        <w:tc>
          <w:tcPr>
            <w:tcW w:w="183" w:type="dxa"/>
            <w:vAlign w:val="bottom"/>
          </w:tcPr>
          <w:p w14:paraId="70E835B1" w14:textId="77777777" w:rsidR="00E654E9" w:rsidRPr="00ED3704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0CBF4" w14:textId="2D7B2F02" w:rsidR="00E654E9" w:rsidRPr="00D074C5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74C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FD72B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0.01</w:t>
            </w:r>
            <w:r w:rsidRPr="00D074C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777D1DF0" w14:textId="77777777" w:rsidR="00E654E9" w:rsidRPr="00ED3704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27946" w14:textId="7749C721" w:rsidR="00E654E9" w:rsidRPr="00ED3704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7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3A43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0.05</w:t>
            </w:r>
            <w:r w:rsidRPr="00ED37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12233A4A" w14:textId="77777777" w:rsidR="00E654E9" w:rsidRPr="00ED3704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FE3C6" w14:textId="1CC80F04" w:rsidR="00E654E9" w:rsidRPr="00424C6E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24C6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10,167.00</w:t>
            </w:r>
          </w:p>
        </w:tc>
        <w:tc>
          <w:tcPr>
            <w:tcW w:w="228" w:type="dxa"/>
            <w:vAlign w:val="bottom"/>
          </w:tcPr>
          <w:p w14:paraId="01521A4B" w14:textId="77777777" w:rsidR="00E654E9" w:rsidRPr="00ED3704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7705C" w14:textId="16594100" w:rsidR="00E654E9" w:rsidRPr="00ED3704" w:rsidRDefault="00E654E9" w:rsidP="00E654E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70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5,990.72</w:t>
            </w:r>
          </w:p>
        </w:tc>
      </w:tr>
      <w:tr w:rsidR="002D4893" w:rsidRPr="00ED3704" w14:paraId="520583F1" w14:textId="77777777" w:rsidTr="00C06BA1">
        <w:trPr>
          <w:cantSplit/>
          <w:trHeight w:val="285"/>
        </w:trPr>
        <w:tc>
          <w:tcPr>
            <w:tcW w:w="3812" w:type="dxa"/>
          </w:tcPr>
          <w:p w14:paraId="7E59F8B0" w14:textId="77777777" w:rsidR="002D4893" w:rsidRPr="00ED3704" w:rsidRDefault="002D4893" w:rsidP="002D4893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vAlign w:val="bottom"/>
          </w:tcPr>
          <w:p w14:paraId="5CA68254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E2BD3C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  <w:vAlign w:val="bottom"/>
          </w:tcPr>
          <w:p w14:paraId="67829623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  <w:gridSpan w:val="3"/>
            <w:vAlign w:val="bottom"/>
          </w:tcPr>
          <w:p w14:paraId="17C6B9EC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vAlign w:val="bottom"/>
          </w:tcPr>
          <w:p w14:paraId="3DD75A37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vAlign w:val="bottom"/>
          </w:tcPr>
          <w:p w14:paraId="09ACD4C3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  <w:vAlign w:val="bottom"/>
          </w:tcPr>
          <w:p w14:paraId="466AFC14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15570CC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5D4FA4F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6936505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vAlign w:val="bottom"/>
          </w:tcPr>
          <w:p w14:paraId="7F972CC1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59CF44D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5155287B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AFECFD9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  <w:vAlign w:val="bottom"/>
          </w:tcPr>
          <w:p w14:paraId="2C789784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9597B12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vAlign w:val="bottom"/>
          </w:tcPr>
          <w:p w14:paraId="68D32C64" w14:textId="77777777" w:rsidR="002D4893" w:rsidRPr="00ED3704" w:rsidRDefault="002D4893" w:rsidP="002D489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28" w:type="dxa"/>
            <w:vAlign w:val="bottom"/>
          </w:tcPr>
          <w:p w14:paraId="085AE3C7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vAlign w:val="bottom"/>
          </w:tcPr>
          <w:p w14:paraId="21E10EE7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4893" w:rsidRPr="00ED3704" w14:paraId="6653FE6B" w14:textId="77777777" w:rsidTr="00C06BA1">
        <w:trPr>
          <w:cantSplit/>
          <w:trHeight w:val="285"/>
        </w:trPr>
        <w:tc>
          <w:tcPr>
            <w:tcW w:w="3812" w:type="dxa"/>
          </w:tcPr>
          <w:p w14:paraId="38A38E17" w14:textId="40224ABE" w:rsidR="002D4893" w:rsidRPr="00ED3704" w:rsidRDefault="00484733" w:rsidP="002D4893">
            <w:pPr>
              <w:pStyle w:val="NoSpacing"/>
              <w:ind w:left="155" w:right="-171" w:hanging="155"/>
              <w:rPr>
                <w:rFonts w:asciiTheme="majorBidi" w:hAnsiTheme="majorBidi" w:cstheme="majorBidi"/>
                <w:position w:val="-4"/>
                <w:sz w:val="26"/>
                <w:szCs w:val="26"/>
                <w:cs/>
              </w:rPr>
            </w:pPr>
            <w:r w:rsidRPr="00484733">
              <w:rPr>
                <w:rFonts w:asciiTheme="majorBidi" w:hAnsiTheme="majorBidi"/>
                <w:position w:val="-4"/>
                <w:sz w:val="26"/>
                <w:szCs w:val="26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956" w:type="dxa"/>
            <w:vAlign w:val="bottom"/>
          </w:tcPr>
          <w:p w14:paraId="758EE484" w14:textId="7CFF81DA" w:rsidR="002D4893" w:rsidRPr="00ED3704" w:rsidRDefault="00846EE5" w:rsidP="002D489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227.56</w:t>
            </w:r>
          </w:p>
        </w:tc>
        <w:tc>
          <w:tcPr>
            <w:tcW w:w="178" w:type="dxa"/>
            <w:vAlign w:val="bottom"/>
          </w:tcPr>
          <w:p w14:paraId="05E185D5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7D7E2D1" w14:textId="50B4E180" w:rsidR="002D4893" w:rsidRPr="000F2B0C" w:rsidRDefault="00DE6782" w:rsidP="002D489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7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126.79</w:t>
            </w:r>
          </w:p>
        </w:tc>
        <w:tc>
          <w:tcPr>
            <w:tcW w:w="196" w:type="dxa"/>
            <w:gridSpan w:val="3"/>
            <w:vAlign w:val="bottom"/>
          </w:tcPr>
          <w:p w14:paraId="70254CBB" w14:textId="77777777" w:rsidR="002D4893" w:rsidRPr="000F2B0C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1FD95D9" w14:textId="67AEA4B4" w:rsidR="002D4893" w:rsidRPr="0097417F" w:rsidRDefault="0097417F" w:rsidP="002D489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(83.59)</w:t>
            </w:r>
          </w:p>
        </w:tc>
        <w:tc>
          <w:tcPr>
            <w:tcW w:w="193" w:type="dxa"/>
            <w:vAlign w:val="bottom"/>
          </w:tcPr>
          <w:p w14:paraId="586A7FAB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08B0BB29" w14:textId="39805663" w:rsidR="002D4893" w:rsidRPr="000F2B0C" w:rsidRDefault="009106ED" w:rsidP="002D489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8E1B0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139</w:t>
            </w:r>
            <w:r w:rsidR="007E40B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="008E1B0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16216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7F08C6EB" w14:textId="77777777" w:rsidR="002D4893" w:rsidRPr="000F2B0C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EC419F6" w14:textId="602377B1" w:rsidR="002D4893" w:rsidRPr="00ED3704" w:rsidRDefault="007A2280" w:rsidP="002D489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72.19</w:t>
            </w:r>
          </w:p>
        </w:tc>
        <w:tc>
          <w:tcPr>
            <w:tcW w:w="182" w:type="dxa"/>
            <w:vAlign w:val="bottom"/>
          </w:tcPr>
          <w:p w14:paraId="1424BE1F" w14:textId="77777777" w:rsidR="002D4893" w:rsidRPr="00ED3704" w:rsidRDefault="002D4893" w:rsidP="002D489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609E773D" w14:textId="70FC22FA" w:rsidR="002D4893" w:rsidRPr="000F2B0C" w:rsidRDefault="00582035" w:rsidP="002D489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8203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Pr="005820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12.32</w:t>
            </w:r>
            <w:r w:rsidRPr="0058203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3A51400B" w14:textId="77777777" w:rsidR="002D4893" w:rsidRPr="000F2B0C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3" w:type="dxa"/>
            <w:vAlign w:val="bottom"/>
          </w:tcPr>
          <w:p w14:paraId="5A12BA84" w14:textId="7A8533F5" w:rsidR="002D4893" w:rsidRPr="00371CA2" w:rsidRDefault="00FC5E25" w:rsidP="002D489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B8A2F99" w14:textId="77777777" w:rsidR="002D4893" w:rsidRPr="00371CA2" w:rsidRDefault="002D4893" w:rsidP="002D489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F50CBAA" w14:textId="4024AD4A" w:rsidR="002D4893" w:rsidRPr="00ED3704" w:rsidRDefault="007E40BD" w:rsidP="002D489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9A1EC61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53F64B36" w14:textId="3766CA81" w:rsidR="002D4893" w:rsidRPr="003F5B66" w:rsidRDefault="002F0E8A" w:rsidP="002D489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216.16</w:t>
            </w:r>
          </w:p>
        </w:tc>
        <w:tc>
          <w:tcPr>
            <w:tcW w:w="228" w:type="dxa"/>
            <w:vAlign w:val="bottom"/>
          </w:tcPr>
          <w:p w14:paraId="2AB027C4" w14:textId="77777777" w:rsidR="002D4893" w:rsidRPr="00ED3704" w:rsidRDefault="002D4893" w:rsidP="002D48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42F2592D" w14:textId="65994E0F" w:rsidR="002D4893" w:rsidRPr="00ED3704" w:rsidRDefault="005D4CCC" w:rsidP="002D489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D4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(25.25)</w:t>
            </w:r>
          </w:p>
        </w:tc>
      </w:tr>
    </w:tbl>
    <w:p w14:paraId="67BE1A31" w14:textId="77777777" w:rsidR="002629DB" w:rsidRPr="006D16A0" w:rsidRDefault="002629DB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0681798A" w14:textId="77777777" w:rsidR="000508EF" w:rsidRDefault="00892BEA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</w:pPr>
      <w:r w:rsidRPr="006D16A0">
        <w:rPr>
          <w:rFonts w:asciiTheme="majorBidi" w:hAnsiTheme="majorBidi" w:cstheme="majorBidi" w:hint="cs"/>
          <w:cs/>
        </w:rPr>
        <w:t>กลุ่มบริษัทมี</w:t>
      </w:r>
      <w:r w:rsidRPr="00371CA2">
        <w:rPr>
          <w:rFonts w:asciiTheme="majorBidi" w:hAnsiTheme="majorBidi" w:cstheme="majorBidi" w:hint="cs"/>
          <w:cs/>
        </w:rPr>
        <w:t>จังหวะเวลาของ</w:t>
      </w:r>
      <w:r w:rsidRPr="006D16A0">
        <w:rPr>
          <w:rFonts w:asciiTheme="majorBidi" w:hAnsiTheme="majorBidi" w:cstheme="majorBidi" w:hint="cs"/>
          <w:cs/>
        </w:rPr>
        <w:t>การรับรู้รายได้ส่วนใหญ่มาจากการขาย</w:t>
      </w:r>
      <w:r w:rsidR="006E7A71" w:rsidRPr="006D16A0">
        <w:rPr>
          <w:rFonts w:asciiTheme="majorBidi" w:hAnsiTheme="majorBidi" w:cstheme="majorBidi"/>
        </w:rPr>
        <w:t xml:space="preserve"> </w:t>
      </w:r>
      <w:r w:rsidRPr="006D16A0">
        <w:rPr>
          <w:rFonts w:asciiTheme="majorBidi" w:hAnsiTheme="majorBidi" w:cstheme="majorBidi" w:hint="cs"/>
          <w:cs/>
        </w:rPr>
        <w:t>โดยเป็นรายได้ที่รับรู้ ณ เวลาใดเวลาหนึ่ง</w:t>
      </w:r>
    </w:p>
    <w:p w14:paraId="107D624C" w14:textId="77777777" w:rsidR="00F101ED" w:rsidRDefault="00F101ED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cs/>
        </w:rPr>
      </w:pPr>
    </w:p>
    <w:p w14:paraId="1BAE6093" w14:textId="26C3C79B" w:rsidR="008B5F3D" w:rsidRPr="00576FB8" w:rsidRDefault="008B5F3D" w:rsidP="008B5F3D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i/>
          <w:iCs/>
          <w:cs/>
        </w:rPr>
        <w:t>ลูกค้ารายใหญ่</w:t>
      </w:r>
      <w:bookmarkStart w:id="8" w:name="_Hlk30165379"/>
      <w:r w:rsidR="00C01D0B" w:rsidRPr="00576FB8">
        <w:rPr>
          <w:rFonts w:asciiTheme="majorBidi" w:hAnsiTheme="majorBidi" w:cstheme="majorBidi"/>
          <w:cs/>
        </w:rPr>
        <w:tab/>
      </w:r>
      <w:r w:rsidR="00C01D0B" w:rsidRPr="00576FB8">
        <w:rPr>
          <w:rFonts w:asciiTheme="majorBidi" w:hAnsiTheme="majorBidi" w:cstheme="majorBidi"/>
          <w:cs/>
        </w:rPr>
        <w:tab/>
      </w:r>
    </w:p>
    <w:bookmarkEnd w:id="8"/>
    <w:p w14:paraId="0BBBA2F9" w14:textId="77777777" w:rsidR="008B5F3D" w:rsidRPr="002516C1" w:rsidRDefault="008B5F3D" w:rsidP="008B5F3D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3867ED72" w14:textId="7E44B4AF" w:rsidR="008B5F3D" w:rsidRPr="002516C1" w:rsidRDefault="008B5F3D" w:rsidP="008B5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รายได้</w:t>
      </w:r>
      <w:r w:rsidR="00FF08A9">
        <w:rPr>
          <w:rFonts w:asciiTheme="majorBidi" w:hAnsiTheme="majorBidi" w:cstheme="majorBidi" w:hint="cs"/>
          <w:cs/>
        </w:rPr>
        <w:t xml:space="preserve">สำหรับงวดหกเดือนสิ้นสุดวันที่ </w:t>
      </w:r>
      <w:r w:rsidR="00FF08A9">
        <w:rPr>
          <w:rFonts w:asciiTheme="majorBidi" w:hAnsiTheme="majorBidi" w:cstheme="majorBidi"/>
        </w:rPr>
        <w:t>30</w:t>
      </w:r>
      <w:r w:rsidR="00FF08A9">
        <w:rPr>
          <w:rFonts w:asciiTheme="majorBidi" w:hAnsiTheme="majorBidi" w:cstheme="majorBidi" w:hint="cs"/>
          <w:cs/>
        </w:rPr>
        <w:t xml:space="preserve"> มิถุนายน </w:t>
      </w:r>
      <w:r w:rsidR="00FF08A9">
        <w:rPr>
          <w:rFonts w:asciiTheme="majorBidi" w:hAnsiTheme="majorBidi" w:cstheme="majorBidi"/>
        </w:rPr>
        <w:t xml:space="preserve">2567 </w:t>
      </w:r>
      <w:r w:rsidRPr="002516C1">
        <w:rPr>
          <w:rFonts w:asciiTheme="majorBidi" w:hAnsiTheme="majorBidi" w:cstheme="majorBidi"/>
          <w:cs/>
        </w:rPr>
        <w:t>จากลูกค้าราย</w:t>
      </w:r>
      <w:r w:rsidR="00F0110C">
        <w:rPr>
          <w:rFonts w:asciiTheme="majorBidi" w:hAnsiTheme="majorBidi" w:cstheme="majorBidi" w:hint="cs"/>
          <w:cs/>
        </w:rPr>
        <w:t>ใหญ่</w:t>
      </w:r>
      <w:r w:rsidRPr="002516C1">
        <w:rPr>
          <w:rFonts w:asciiTheme="majorBidi" w:hAnsiTheme="majorBidi" w:cstheme="majorBidi"/>
          <w:cs/>
        </w:rPr>
        <w:t xml:space="preserve">จากส่วนงานที่ </w:t>
      </w:r>
      <w:r w:rsidRPr="00A026BE">
        <w:rPr>
          <w:rFonts w:asciiTheme="majorBidi" w:hAnsiTheme="majorBidi" w:cstheme="majorBidi"/>
        </w:rPr>
        <w:t>1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และ </w:t>
      </w:r>
      <w:r w:rsidRPr="00A026BE">
        <w:rPr>
          <w:rFonts w:asciiTheme="majorBidi" w:hAnsiTheme="majorBidi" w:cstheme="majorBidi"/>
        </w:rPr>
        <w:t>2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ของกลุ่มบริษัทเป็นจำนวน</w:t>
      </w:r>
      <w:r w:rsidRPr="00400C4C">
        <w:rPr>
          <w:rFonts w:asciiTheme="majorBidi" w:hAnsiTheme="majorBidi" w:cstheme="majorBidi"/>
          <w:cs/>
        </w:rPr>
        <w:t>เงิน</w:t>
      </w:r>
      <w:r w:rsidRPr="00AF35D4">
        <w:rPr>
          <w:rFonts w:asciiTheme="majorBidi" w:hAnsiTheme="majorBidi" w:cstheme="majorBidi"/>
          <w:cs/>
        </w:rPr>
        <w:t>ประมาณ</w:t>
      </w:r>
      <w:r w:rsidRPr="00AF35D4">
        <w:rPr>
          <w:rFonts w:asciiTheme="majorBidi" w:hAnsiTheme="majorBidi" w:cstheme="majorBidi"/>
        </w:rPr>
        <w:t xml:space="preserve"> </w:t>
      </w:r>
      <w:r w:rsidR="00AF35D4" w:rsidRPr="00AF35D4">
        <w:rPr>
          <w:rFonts w:asciiTheme="majorBidi" w:hAnsiTheme="majorBidi" w:cstheme="majorBidi"/>
        </w:rPr>
        <w:t>9</w:t>
      </w:r>
      <w:r w:rsidRPr="00AF35D4">
        <w:rPr>
          <w:rFonts w:asciiTheme="majorBidi" w:hAnsiTheme="majorBidi" w:cstheme="majorBidi"/>
        </w:rPr>
        <w:t>,</w:t>
      </w:r>
      <w:r w:rsidR="00AF35D4" w:rsidRPr="00AF35D4">
        <w:rPr>
          <w:rFonts w:asciiTheme="majorBidi" w:hAnsiTheme="majorBidi" w:cstheme="majorBidi"/>
        </w:rPr>
        <w:t>684.71</w:t>
      </w:r>
      <w:r w:rsidRPr="00AF35D4">
        <w:rPr>
          <w:rFonts w:asciiTheme="majorBidi" w:hAnsiTheme="majorBidi" w:cstheme="majorBidi"/>
        </w:rPr>
        <w:t xml:space="preserve"> </w:t>
      </w:r>
      <w:r w:rsidRPr="00AF35D4">
        <w:rPr>
          <w:rFonts w:asciiTheme="majorBidi" w:hAnsiTheme="majorBidi" w:cstheme="majorBidi"/>
          <w:cs/>
        </w:rPr>
        <w:t xml:space="preserve">ล้านบาท </w:t>
      </w:r>
      <w:r w:rsidRPr="00466F20">
        <w:rPr>
          <w:rFonts w:asciiTheme="majorBidi" w:hAnsiTheme="majorBidi" w:cstheme="majorBidi"/>
          <w:i/>
          <w:iCs/>
          <w:cs/>
        </w:rPr>
        <w:t>(</w:t>
      </w:r>
      <w:r w:rsidRPr="00466F20">
        <w:rPr>
          <w:rFonts w:asciiTheme="majorBidi" w:hAnsiTheme="majorBidi" w:cstheme="majorBidi"/>
          <w:i/>
          <w:iCs/>
        </w:rPr>
        <w:t xml:space="preserve">2566 : </w:t>
      </w:r>
      <w:r w:rsidR="00466F20" w:rsidRPr="00466F20">
        <w:rPr>
          <w:rFonts w:asciiTheme="majorBidi" w:hAnsiTheme="majorBidi" w:cstheme="majorBidi"/>
          <w:i/>
          <w:iCs/>
        </w:rPr>
        <w:t>4,98</w:t>
      </w:r>
      <w:r w:rsidR="003568FD">
        <w:rPr>
          <w:rFonts w:asciiTheme="majorBidi" w:hAnsiTheme="majorBidi" w:cstheme="majorBidi"/>
          <w:i/>
          <w:iCs/>
        </w:rPr>
        <w:t>7</w:t>
      </w:r>
      <w:r w:rsidR="00466F20" w:rsidRPr="00466F20">
        <w:rPr>
          <w:rFonts w:asciiTheme="majorBidi" w:hAnsiTheme="majorBidi" w:cstheme="majorBidi"/>
          <w:i/>
          <w:iCs/>
        </w:rPr>
        <w:t>.</w:t>
      </w:r>
      <w:r w:rsidR="003568FD">
        <w:rPr>
          <w:rFonts w:asciiTheme="majorBidi" w:hAnsiTheme="majorBidi" w:cstheme="majorBidi"/>
          <w:i/>
          <w:iCs/>
        </w:rPr>
        <w:t>74</w:t>
      </w:r>
      <w:r w:rsidR="00466F20" w:rsidRPr="00466F20">
        <w:rPr>
          <w:rFonts w:asciiTheme="majorBidi" w:hAnsiTheme="majorBidi" w:cstheme="majorBidi"/>
          <w:i/>
          <w:iCs/>
        </w:rPr>
        <w:t xml:space="preserve"> </w:t>
      </w:r>
      <w:r w:rsidRPr="00466F20">
        <w:rPr>
          <w:rFonts w:asciiTheme="majorBidi" w:hAnsiTheme="majorBidi" w:cstheme="majorBidi"/>
          <w:i/>
          <w:iCs/>
          <w:cs/>
        </w:rPr>
        <w:t>ล้านบาท)</w:t>
      </w:r>
      <w:r w:rsidRPr="002516C1">
        <w:rPr>
          <w:rFonts w:asciiTheme="majorBidi" w:hAnsiTheme="majorBidi" w:cstheme="majorBidi"/>
          <w:i/>
          <w:iCs/>
          <w:cs/>
        </w:rPr>
        <w:t xml:space="preserve"> </w:t>
      </w:r>
      <w:r w:rsidRPr="002516C1">
        <w:rPr>
          <w:rFonts w:asciiTheme="majorBidi" w:hAnsiTheme="majorBidi" w:cstheme="majorBidi"/>
          <w:cs/>
        </w:rPr>
        <w:t>จากรายได้รวมของกลุ่มบริษัท</w:t>
      </w:r>
    </w:p>
    <w:p w14:paraId="4B58AB53" w14:textId="77777777" w:rsidR="008B5F3D" w:rsidRPr="006D16A0" w:rsidRDefault="008B5F3D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cs/>
        </w:rPr>
        <w:sectPr w:rsidR="008B5F3D" w:rsidRPr="006D16A0" w:rsidSect="003A40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CA944E5" w14:textId="10154BA1" w:rsidR="001167A1" w:rsidRPr="006D16A0" w:rsidRDefault="0017797B" w:rsidP="00AB1D45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47DDD71" w14:textId="3BA4ED1A" w:rsidR="0017797B" w:rsidRPr="006D16A0" w:rsidRDefault="0017797B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p w14:paraId="4CD20D89" w14:textId="29F249CD" w:rsidR="00FE6063" w:rsidRPr="006D16A0" w:rsidRDefault="004732C0" w:rsidP="00FE6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</w:rPr>
      </w:pPr>
      <w:r w:rsidRPr="006D16A0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6D16A0">
        <w:rPr>
          <w:rFonts w:asciiTheme="majorBidi" w:hAnsiTheme="majorBidi" w:cstheme="majorBidi" w:hint="cs"/>
          <w:cs/>
        </w:rPr>
        <w:t xml:space="preserve">     </w:t>
      </w:r>
      <w:r w:rsidRPr="006D16A0">
        <w:rPr>
          <w:rFonts w:asciiTheme="majorBidi" w:hAnsiTheme="majorBidi" w:cstheme="majorBidi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6D16A0">
        <w:rPr>
          <w:rFonts w:asciiTheme="majorBidi" w:hAnsiTheme="majorBidi" w:cstheme="majorBidi"/>
        </w:rPr>
        <w:t xml:space="preserve"> </w:t>
      </w:r>
      <w:r w:rsidRPr="006D16A0">
        <w:rPr>
          <w:rFonts w:asciiTheme="majorBidi" w:hAnsiTheme="majorBidi" w:cstheme="majorBidi"/>
          <w:cs/>
        </w:rPr>
        <w:t>ที่แท้จริงรวมของกลุ่มบริษัทในการดำเนินงานต่อเนื่องเป็นระยะเวลา</w:t>
      </w:r>
      <w:r w:rsidR="00466F20">
        <w:rPr>
          <w:rFonts w:asciiTheme="majorBidi" w:hAnsiTheme="majorBidi" w:cstheme="majorBidi" w:hint="cs"/>
          <w:cs/>
        </w:rPr>
        <w:t>หก</w:t>
      </w:r>
      <w:r w:rsidRPr="006D16A0">
        <w:rPr>
          <w:rFonts w:asciiTheme="majorBidi" w:hAnsiTheme="majorBidi" w:cstheme="majorBidi" w:hint="cs"/>
          <w:cs/>
        </w:rPr>
        <w:t>เดือน</w:t>
      </w:r>
      <w:r w:rsidRPr="006D16A0">
        <w:rPr>
          <w:rFonts w:asciiTheme="majorBidi" w:hAnsiTheme="majorBidi" w:cstheme="majorBidi"/>
          <w:cs/>
        </w:rPr>
        <w:t xml:space="preserve">สิ้นสุดวันที่ </w:t>
      </w:r>
      <w:r w:rsidR="00466F20" w:rsidRPr="00466F20">
        <w:rPr>
          <w:rFonts w:asciiTheme="majorBidi" w:hAnsiTheme="majorBidi" w:cstheme="majorBidi"/>
        </w:rPr>
        <w:t xml:space="preserve">30 </w:t>
      </w:r>
      <w:r w:rsidR="00466F20" w:rsidRPr="00466F20">
        <w:rPr>
          <w:rFonts w:asciiTheme="majorBidi" w:hAnsiTheme="majorBidi"/>
          <w:cs/>
        </w:rPr>
        <w:t>มิถุนายน</w:t>
      </w:r>
      <w:r w:rsidR="00466F20">
        <w:rPr>
          <w:rFonts w:asciiTheme="majorBidi" w:hAnsiTheme="majorBidi" w:cstheme="majorBidi" w:hint="cs"/>
          <w:cs/>
        </w:rPr>
        <w:t xml:space="preserve"> </w:t>
      </w:r>
      <w:r w:rsidRPr="006D16A0">
        <w:rPr>
          <w:rFonts w:asciiTheme="majorBidi" w:hAnsiTheme="majorBidi" w:cstheme="majorBidi"/>
        </w:rPr>
        <w:t>256</w:t>
      </w:r>
      <w:r w:rsidR="00784453" w:rsidRPr="006D16A0">
        <w:rPr>
          <w:rFonts w:asciiTheme="majorBidi" w:hAnsiTheme="majorBidi" w:cstheme="majorBidi"/>
        </w:rPr>
        <w:t>7</w:t>
      </w:r>
      <w:r w:rsidRPr="006D16A0">
        <w:rPr>
          <w:rFonts w:asciiTheme="majorBidi" w:hAnsiTheme="majorBidi" w:cstheme="majorBidi"/>
        </w:rPr>
        <w:t xml:space="preserve"> </w:t>
      </w:r>
      <w:r w:rsidRPr="006D16A0">
        <w:rPr>
          <w:rFonts w:asciiTheme="majorBidi" w:hAnsiTheme="majorBidi" w:cstheme="majorBidi"/>
          <w:cs/>
        </w:rPr>
        <w:t>คือ</w:t>
      </w:r>
      <w:r w:rsidRPr="006D16A0">
        <w:rPr>
          <w:rFonts w:asciiTheme="majorBidi" w:hAnsiTheme="majorBidi" w:cstheme="majorBidi"/>
        </w:rPr>
        <w:t xml:space="preserve"> </w:t>
      </w:r>
      <w:r w:rsidRPr="006D16A0">
        <w:rPr>
          <w:rFonts w:asciiTheme="majorBidi" w:hAnsiTheme="majorBidi" w:cstheme="majorBidi"/>
          <w:cs/>
        </w:rPr>
        <w:br/>
      </w:r>
      <w:r w:rsidRPr="00785B47">
        <w:rPr>
          <w:rFonts w:asciiTheme="majorBidi" w:hAnsiTheme="majorBidi" w:cstheme="majorBidi" w:hint="cs"/>
          <w:cs/>
        </w:rPr>
        <w:t>ร้อยละ</w:t>
      </w:r>
      <w:r w:rsidR="0001373F" w:rsidRPr="00785B47">
        <w:rPr>
          <w:rFonts w:asciiTheme="majorBidi" w:hAnsiTheme="majorBidi" w:cstheme="majorBidi"/>
        </w:rPr>
        <w:t xml:space="preserve"> </w:t>
      </w:r>
      <w:r w:rsidR="00785B47" w:rsidRPr="00785B47">
        <w:rPr>
          <w:rFonts w:asciiTheme="majorBidi" w:hAnsiTheme="majorBidi" w:cstheme="majorBidi"/>
        </w:rPr>
        <w:t>5.82</w:t>
      </w:r>
      <w:r w:rsidRPr="00785B47">
        <w:rPr>
          <w:rFonts w:asciiTheme="majorBidi" w:hAnsiTheme="majorBidi" w:cstheme="majorBidi" w:hint="cs"/>
          <w:cs/>
        </w:rPr>
        <w:t xml:space="preserve"> </w:t>
      </w:r>
      <w:r w:rsidRPr="00785B47">
        <w:rPr>
          <w:rFonts w:asciiTheme="majorBidi" w:hAnsiTheme="majorBidi" w:cstheme="majorBidi"/>
          <w:i/>
          <w:iCs/>
          <w:lang w:val="en-GB" w:bidi="ar-SA"/>
        </w:rPr>
        <w:t>(</w:t>
      </w:r>
      <w:r w:rsidRPr="00785B47">
        <w:rPr>
          <w:rFonts w:asciiTheme="majorBidi" w:hAnsiTheme="majorBidi" w:cstheme="majorBidi" w:hint="cs"/>
          <w:i/>
          <w:iCs/>
          <w:cs/>
        </w:rPr>
        <w:t>รอบระยะเวลา</w:t>
      </w:r>
      <w:r w:rsidR="00466F20" w:rsidRPr="00466F20">
        <w:rPr>
          <w:rFonts w:asciiTheme="majorBidi" w:hAnsiTheme="majorBidi" w:cstheme="majorBidi" w:hint="cs"/>
          <w:i/>
          <w:iCs/>
          <w:cs/>
        </w:rPr>
        <w:t>หก</w:t>
      </w:r>
      <w:r w:rsidRPr="00466F20">
        <w:rPr>
          <w:rFonts w:asciiTheme="majorBidi" w:hAnsiTheme="majorBidi" w:cstheme="majorBidi" w:hint="cs"/>
          <w:i/>
          <w:iCs/>
          <w:cs/>
        </w:rPr>
        <w:t xml:space="preserve">เดือนสิ้นสุดวันที่ </w:t>
      </w:r>
      <w:r w:rsidR="00466F20" w:rsidRPr="00466F20">
        <w:rPr>
          <w:rFonts w:asciiTheme="majorBidi" w:hAnsiTheme="majorBidi" w:cstheme="majorBidi"/>
          <w:i/>
          <w:iCs/>
        </w:rPr>
        <w:t xml:space="preserve">30 </w:t>
      </w:r>
      <w:r w:rsidR="00466F20" w:rsidRPr="00466F20">
        <w:rPr>
          <w:rFonts w:asciiTheme="majorBidi" w:hAnsiTheme="majorBidi"/>
          <w:i/>
          <w:iCs/>
          <w:cs/>
        </w:rPr>
        <w:t>มิถุนายน</w:t>
      </w:r>
      <w:r w:rsidR="00466F20" w:rsidRPr="00466F20">
        <w:rPr>
          <w:rFonts w:asciiTheme="majorBidi" w:hAnsiTheme="majorBidi" w:cstheme="majorBidi"/>
          <w:i/>
          <w:iCs/>
        </w:rPr>
        <w:t xml:space="preserve"> </w:t>
      </w:r>
      <w:r w:rsidRPr="00466F20">
        <w:rPr>
          <w:rFonts w:asciiTheme="majorBidi" w:hAnsiTheme="majorBidi" w:cstheme="majorBidi"/>
          <w:i/>
          <w:iCs/>
        </w:rPr>
        <w:t>256</w:t>
      </w:r>
      <w:r w:rsidR="00784453" w:rsidRPr="00466F20">
        <w:rPr>
          <w:rFonts w:asciiTheme="majorBidi" w:hAnsiTheme="majorBidi" w:cstheme="majorBidi"/>
          <w:i/>
          <w:iCs/>
        </w:rPr>
        <w:t>6</w:t>
      </w:r>
      <w:r w:rsidRPr="00466F20">
        <w:rPr>
          <w:rFonts w:asciiTheme="majorBidi" w:hAnsiTheme="majorBidi" w:cstheme="majorBidi"/>
          <w:i/>
          <w:iCs/>
        </w:rPr>
        <w:t xml:space="preserve">: </w:t>
      </w:r>
      <w:r w:rsidRPr="00466F20">
        <w:rPr>
          <w:rFonts w:asciiTheme="majorBidi" w:hAnsiTheme="majorBidi" w:cstheme="majorBidi" w:hint="cs"/>
          <w:i/>
          <w:iCs/>
          <w:cs/>
        </w:rPr>
        <w:t>ร้อยล</w:t>
      </w:r>
      <w:r w:rsidR="0001796B" w:rsidRPr="00466F20">
        <w:rPr>
          <w:rFonts w:asciiTheme="majorBidi" w:hAnsiTheme="majorBidi" w:cstheme="majorBidi" w:hint="cs"/>
          <w:i/>
          <w:iCs/>
          <w:cs/>
        </w:rPr>
        <w:t>ะ</w:t>
      </w:r>
      <w:r w:rsidR="0001373F" w:rsidRPr="00466F20">
        <w:rPr>
          <w:rFonts w:asciiTheme="majorBidi" w:hAnsiTheme="majorBidi" w:cstheme="majorBidi"/>
          <w:i/>
          <w:iCs/>
        </w:rPr>
        <w:t xml:space="preserve"> </w:t>
      </w:r>
      <w:r w:rsidR="00E25CB4">
        <w:rPr>
          <w:rFonts w:asciiTheme="majorBidi" w:hAnsiTheme="majorBidi" w:cstheme="majorBidi"/>
          <w:i/>
          <w:iCs/>
        </w:rPr>
        <w:t>42.23</w:t>
      </w:r>
      <w:r w:rsidRPr="00466F20">
        <w:rPr>
          <w:rFonts w:asciiTheme="majorBidi" w:hAnsiTheme="majorBidi" w:cstheme="majorBidi"/>
          <w:i/>
          <w:iCs/>
        </w:rPr>
        <w:t xml:space="preserve">) </w:t>
      </w:r>
      <w:r w:rsidRPr="00466F20">
        <w:rPr>
          <w:rFonts w:asciiTheme="majorBidi" w:hAnsiTheme="majorBidi" w:cstheme="majorBidi"/>
          <w:cs/>
        </w:rPr>
        <w:t>อัตราภาษีเงิน</w:t>
      </w:r>
      <w:r w:rsidRPr="006D16A0">
        <w:rPr>
          <w:rFonts w:asciiTheme="majorBidi" w:hAnsiTheme="majorBidi" w:cstheme="majorBidi"/>
          <w:cs/>
        </w:rPr>
        <w:t>ได้ที่แท้จริงของกลุ่มบริษัทแตกต่างจากอัตราภาษีเงินได้ปกติมีสาเหตุหลักมาจากการที่กลุ่มบริษัทมีกำไรสุทธิ</w:t>
      </w:r>
      <w:r w:rsidRPr="006D16A0">
        <w:rPr>
          <w:rFonts w:asciiTheme="majorBidi" w:hAnsiTheme="majorBidi" w:cstheme="majorBidi" w:hint="cs"/>
          <w:cs/>
        </w:rPr>
        <w:t>บางส่วน</w:t>
      </w:r>
      <w:r w:rsidRPr="006D16A0">
        <w:rPr>
          <w:rFonts w:asciiTheme="majorBidi" w:hAnsiTheme="majorBidi" w:cstheme="majorBidi"/>
          <w:cs/>
        </w:rPr>
        <w:t xml:space="preserve">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14:paraId="62ED11B2" w14:textId="77777777" w:rsidR="00DF30CD" w:rsidRPr="006D16A0" w:rsidRDefault="00DF30CD" w:rsidP="00DF30C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5919487" w14:textId="77777777" w:rsidR="005B5643" w:rsidRDefault="005B5643" w:rsidP="005B5643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เงินปันผล</w:t>
      </w:r>
    </w:p>
    <w:p w14:paraId="7CFBCB9E" w14:textId="77777777" w:rsidR="005B5643" w:rsidRDefault="005B5643" w:rsidP="005B5643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90"/>
        <w:gridCol w:w="1656"/>
        <w:gridCol w:w="1066"/>
        <w:gridCol w:w="231"/>
        <w:gridCol w:w="1152"/>
      </w:tblGrid>
      <w:tr w:rsidR="005B5643" w:rsidRPr="005B5643" w14:paraId="58166976" w14:textId="77777777">
        <w:trPr>
          <w:tblHeader/>
        </w:trPr>
        <w:tc>
          <w:tcPr>
            <w:tcW w:w="2970" w:type="dxa"/>
            <w:vAlign w:val="bottom"/>
          </w:tcPr>
          <w:p w14:paraId="62BF5EAA" w14:textId="77777777" w:rsidR="005B564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  <w:hideMark/>
          </w:tcPr>
          <w:p w14:paraId="629F79BF" w14:textId="77777777" w:rsidR="005B5643" w:rsidRPr="005B5643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  <w:r w:rsidRPr="005B5643">
              <w:rPr>
                <w:rFonts w:asciiTheme="majorBidi" w:hAnsiTheme="majorBidi" w:cstheme="majorBidi" w:hint="cs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1B0E73FF" w14:textId="77777777" w:rsidR="005B5643" w:rsidRPr="005B5643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5B5643">
              <w:rPr>
                <w:rFonts w:asciiTheme="majorBidi" w:hAnsiTheme="majorBidi" w:cstheme="majorBidi" w:hint="cs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1484CEC9" w14:textId="77777777" w:rsidR="005B5643" w:rsidRPr="005B5643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5B5643">
              <w:rPr>
                <w:rFonts w:asciiTheme="majorBidi" w:hAnsiTheme="majorBidi" w:cstheme="majorBidi" w:hint="cs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5FDC3FE" w14:textId="77777777" w:rsidR="005B5643" w:rsidRPr="005B564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3354D259" w14:textId="77777777" w:rsidR="005B5643" w:rsidRPr="005B5643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5B5643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5B5643" w:rsidRPr="005B5643" w14:paraId="51CDA030" w14:textId="77777777">
        <w:trPr>
          <w:tblHeader/>
        </w:trPr>
        <w:tc>
          <w:tcPr>
            <w:tcW w:w="2970" w:type="dxa"/>
          </w:tcPr>
          <w:p w14:paraId="6ED8B87E" w14:textId="77777777" w:rsidR="005B5643" w:rsidRPr="005B564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0B2AB7CE" w14:textId="77777777" w:rsidR="005B5643" w:rsidRPr="005B5643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6" w:type="dxa"/>
          </w:tcPr>
          <w:p w14:paraId="00DA2166" w14:textId="77777777" w:rsidR="005B5643" w:rsidRPr="005B564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6" w:type="dxa"/>
            <w:hideMark/>
          </w:tcPr>
          <w:p w14:paraId="4B3FE513" w14:textId="77777777" w:rsidR="005B5643" w:rsidRPr="005B564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B5643">
              <w:rPr>
                <w:rFonts w:asciiTheme="majorBidi" w:hAnsiTheme="majorBidi" w:cstheme="majorBidi" w:hint="cs"/>
                <w:i/>
                <w:iCs/>
                <w:cs/>
              </w:rPr>
              <w:t>(บาท)</w:t>
            </w:r>
          </w:p>
        </w:tc>
        <w:tc>
          <w:tcPr>
            <w:tcW w:w="231" w:type="dxa"/>
          </w:tcPr>
          <w:p w14:paraId="6D43EB62" w14:textId="77777777" w:rsidR="005B5643" w:rsidRPr="005B564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" w:type="dxa"/>
            <w:hideMark/>
          </w:tcPr>
          <w:p w14:paraId="61A9FFF7" w14:textId="77777777" w:rsidR="005B5643" w:rsidRPr="005B5643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B5643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5B5643" w:rsidRPr="005B5643" w14:paraId="614FD4EE" w14:textId="77777777">
        <w:trPr>
          <w:tblHeader/>
        </w:trPr>
        <w:tc>
          <w:tcPr>
            <w:tcW w:w="2970" w:type="dxa"/>
          </w:tcPr>
          <w:p w14:paraId="58873C22" w14:textId="38A5C252" w:rsidR="005B5643" w:rsidRPr="005B564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B564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2567</w:t>
            </w:r>
          </w:p>
        </w:tc>
        <w:tc>
          <w:tcPr>
            <w:tcW w:w="1890" w:type="dxa"/>
          </w:tcPr>
          <w:p w14:paraId="571AD75E" w14:textId="77777777" w:rsidR="005B5643" w:rsidRPr="005B5643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6" w:type="dxa"/>
          </w:tcPr>
          <w:p w14:paraId="3BC50405" w14:textId="77777777" w:rsidR="005B5643" w:rsidRPr="005B564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6" w:type="dxa"/>
          </w:tcPr>
          <w:p w14:paraId="1038099D" w14:textId="77777777" w:rsidR="005B5643" w:rsidRPr="005B564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1" w:type="dxa"/>
          </w:tcPr>
          <w:p w14:paraId="50D57EB0" w14:textId="77777777" w:rsidR="005B5643" w:rsidRPr="005B564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" w:type="dxa"/>
          </w:tcPr>
          <w:p w14:paraId="2969F7B0" w14:textId="77777777" w:rsidR="005B5643" w:rsidRPr="005B5643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5B5643" w:rsidRPr="005B5643" w14:paraId="2782966A" w14:textId="77777777">
        <w:tc>
          <w:tcPr>
            <w:tcW w:w="2970" w:type="dxa"/>
            <w:shd w:val="clear" w:color="auto" w:fill="auto"/>
          </w:tcPr>
          <w:p w14:paraId="4EA89EED" w14:textId="77777777" w:rsidR="005B5643" w:rsidRPr="005B564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5B5643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90" w:type="dxa"/>
            <w:shd w:val="clear" w:color="auto" w:fill="auto"/>
          </w:tcPr>
          <w:p w14:paraId="35E5DC97" w14:textId="3519A9AC" w:rsidR="005B5643" w:rsidRPr="00576FB8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</w:pPr>
            <w:r w:rsidRPr="00576FB8">
              <w:t xml:space="preserve">5 </w:t>
            </w:r>
            <w:r w:rsidRPr="00576FB8">
              <w:rPr>
                <w:cs/>
              </w:rPr>
              <w:t xml:space="preserve">เมษายน </w:t>
            </w:r>
            <w:r w:rsidRPr="00576FB8">
              <w:t>2567</w:t>
            </w:r>
          </w:p>
        </w:tc>
        <w:tc>
          <w:tcPr>
            <w:tcW w:w="1656" w:type="dxa"/>
            <w:shd w:val="clear" w:color="auto" w:fill="auto"/>
          </w:tcPr>
          <w:p w14:paraId="4E4C5550" w14:textId="531E468A" w:rsidR="005B5643" w:rsidRPr="00576FB8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s/>
              </w:rPr>
            </w:pPr>
            <w:r w:rsidRPr="00576FB8">
              <w:t xml:space="preserve">3 </w:t>
            </w:r>
            <w:r w:rsidRPr="00576FB8">
              <w:rPr>
                <w:cs/>
              </w:rPr>
              <w:t>พฤษภาคม</w:t>
            </w:r>
            <w:r w:rsidRPr="00576FB8">
              <w:t xml:space="preserve"> </w:t>
            </w:r>
            <w:r w:rsidRPr="00576FB8">
              <w:rPr>
                <w:cs/>
              </w:rPr>
              <w:t>256</w:t>
            </w:r>
            <w:r w:rsidRPr="00576FB8">
              <w:rPr>
                <w:rFonts w:hint="cs"/>
                <w:cs/>
              </w:rPr>
              <w:t>7</w:t>
            </w:r>
          </w:p>
        </w:tc>
        <w:tc>
          <w:tcPr>
            <w:tcW w:w="1066" w:type="dxa"/>
            <w:shd w:val="clear" w:color="auto" w:fill="auto"/>
          </w:tcPr>
          <w:p w14:paraId="6171AA56" w14:textId="77777777" w:rsidR="005B5643" w:rsidRPr="005B564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5B5643">
              <w:rPr>
                <w:rFonts w:asciiTheme="majorBidi" w:hAnsiTheme="majorBidi" w:cstheme="majorBidi"/>
              </w:rPr>
              <w:t>0.05</w:t>
            </w:r>
          </w:p>
        </w:tc>
        <w:tc>
          <w:tcPr>
            <w:tcW w:w="231" w:type="dxa"/>
            <w:shd w:val="clear" w:color="auto" w:fill="auto"/>
          </w:tcPr>
          <w:p w14:paraId="60A0A1FF" w14:textId="77777777" w:rsidR="005B5643" w:rsidRPr="005B564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shd w:val="clear" w:color="auto" w:fill="auto"/>
          </w:tcPr>
          <w:p w14:paraId="0D739E0A" w14:textId="77777777" w:rsidR="005B5643" w:rsidRPr="005B5643" w:rsidRDefault="005B564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5B5643">
              <w:rPr>
                <w:rFonts w:asciiTheme="majorBidi" w:hAnsiTheme="majorBidi" w:cstheme="majorBidi" w:hint="cs"/>
                <w:cs/>
              </w:rPr>
              <w:t>72.30</w:t>
            </w:r>
          </w:p>
        </w:tc>
      </w:tr>
      <w:tr w:rsidR="005B5643" w:rsidRPr="005B5643" w14:paraId="60B20F78" w14:textId="77777777">
        <w:tc>
          <w:tcPr>
            <w:tcW w:w="2970" w:type="dxa"/>
          </w:tcPr>
          <w:p w14:paraId="57D11D80" w14:textId="77777777" w:rsidR="005B5643" w:rsidRPr="005B564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C658BCC" w14:textId="77777777" w:rsidR="005B5643" w:rsidRPr="00576FB8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656" w:type="dxa"/>
          </w:tcPr>
          <w:p w14:paraId="2EB0D1D9" w14:textId="77777777" w:rsidR="005B5643" w:rsidRPr="00576FB8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1066" w:type="dxa"/>
          </w:tcPr>
          <w:p w14:paraId="506F4946" w14:textId="77777777" w:rsidR="005B5643" w:rsidRPr="005B564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85ADB4B" w14:textId="77777777" w:rsidR="005B5643" w:rsidRPr="005B564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09BB66C" w14:textId="77777777" w:rsidR="005B5643" w:rsidRPr="00576FB8" w:rsidRDefault="005B564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</w:pPr>
          </w:p>
        </w:tc>
      </w:tr>
      <w:tr w:rsidR="005B5643" w:rsidRPr="005B5643" w14:paraId="7AD27830" w14:textId="77777777">
        <w:tc>
          <w:tcPr>
            <w:tcW w:w="2970" w:type="dxa"/>
            <w:hideMark/>
          </w:tcPr>
          <w:p w14:paraId="2A085E50" w14:textId="273F1C1A" w:rsidR="005B5643" w:rsidRPr="005B5643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B564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2566</w:t>
            </w:r>
          </w:p>
        </w:tc>
        <w:tc>
          <w:tcPr>
            <w:tcW w:w="1890" w:type="dxa"/>
          </w:tcPr>
          <w:p w14:paraId="1E16F63C" w14:textId="77777777" w:rsidR="005B5643" w:rsidRPr="00576FB8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656" w:type="dxa"/>
          </w:tcPr>
          <w:p w14:paraId="71F12719" w14:textId="77777777" w:rsidR="005B5643" w:rsidRPr="00576FB8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1066" w:type="dxa"/>
          </w:tcPr>
          <w:p w14:paraId="4B75D8FA" w14:textId="77777777" w:rsidR="005B5643" w:rsidRPr="005B5643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311C212" w14:textId="77777777" w:rsidR="005B5643" w:rsidRPr="005B5643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5B4ED872" w14:textId="77777777" w:rsidR="005B5643" w:rsidRPr="00576FB8" w:rsidRDefault="005B5643" w:rsidP="005B564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</w:pPr>
          </w:p>
        </w:tc>
      </w:tr>
      <w:tr w:rsidR="005B5643" w14:paraId="6DDF9AB4" w14:textId="77777777">
        <w:tc>
          <w:tcPr>
            <w:tcW w:w="2970" w:type="dxa"/>
            <w:hideMark/>
          </w:tcPr>
          <w:p w14:paraId="7759B40F" w14:textId="35CC2334" w:rsidR="005B5643" w:rsidRPr="005B5643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B5643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90" w:type="dxa"/>
            <w:shd w:val="clear" w:color="auto" w:fill="auto"/>
            <w:hideMark/>
          </w:tcPr>
          <w:p w14:paraId="475D8F92" w14:textId="138076B4" w:rsidR="005B5643" w:rsidRPr="00576FB8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</w:pPr>
            <w:r w:rsidRPr="00576FB8">
              <w:t xml:space="preserve">5 </w:t>
            </w:r>
            <w:r w:rsidRPr="00576FB8">
              <w:rPr>
                <w:cs/>
              </w:rPr>
              <w:t xml:space="preserve">เมษายน </w:t>
            </w:r>
            <w:r w:rsidRPr="00576FB8">
              <w:t>2566</w:t>
            </w:r>
          </w:p>
        </w:tc>
        <w:tc>
          <w:tcPr>
            <w:tcW w:w="1656" w:type="dxa"/>
            <w:hideMark/>
          </w:tcPr>
          <w:p w14:paraId="6B59B212" w14:textId="0BD28711" w:rsidR="005B5643" w:rsidRPr="00576FB8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  <w:r w:rsidRPr="00576FB8">
              <w:t xml:space="preserve">3 </w:t>
            </w:r>
            <w:r w:rsidRPr="00576FB8">
              <w:rPr>
                <w:cs/>
              </w:rPr>
              <w:t>พฤษภาคม</w:t>
            </w:r>
            <w:r w:rsidRPr="00576FB8">
              <w:t xml:space="preserve"> </w:t>
            </w:r>
            <w:r w:rsidRPr="00576FB8">
              <w:rPr>
                <w:cs/>
              </w:rPr>
              <w:t>2566</w:t>
            </w:r>
          </w:p>
        </w:tc>
        <w:tc>
          <w:tcPr>
            <w:tcW w:w="1066" w:type="dxa"/>
            <w:hideMark/>
          </w:tcPr>
          <w:p w14:paraId="6B115B2A" w14:textId="2359AAD3" w:rsidR="005B5643" w:rsidRPr="005B5643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5B5643">
              <w:rPr>
                <w:rFonts w:asciiTheme="majorBidi" w:hAnsiTheme="majorBidi" w:cstheme="majorBidi"/>
              </w:rPr>
              <w:t>0.05</w:t>
            </w:r>
          </w:p>
        </w:tc>
        <w:tc>
          <w:tcPr>
            <w:tcW w:w="231" w:type="dxa"/>
          </w:tcPr>
          <w:p w14:paraId="13E35990" w14:textId="77777777" w:rsidR="005B5643" w:rsidRPr="005B5643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hideMark/>
          </w:tcPr>
          <w:p w14:paraId="13EFB42B" w14:textId="58CFC131" w:rsidR="005B5643" w:rsidRPr="00576FB8" w:rsidRDefault="005B5643" w:rsidP="005B564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</w:pPr>
            <w:r w:rsidRPr="005B5643">
              <w:rPr>
                <w:rFonts w:asciiTheme="majorBidi" w:hAnsiTheme="majorBidi" w:cstheme="majorBidi" w:hint="cs"/>
                <w:cs/>
              </w:rPr>
              <w:t>72.30</w:t>
            </w:r>
          </w:p>
        </w:tc>
      </w:tr>
    </w:tbl>
    <w:p w14:paraId="73B512A4" w14:textId="77777777" w:rsidR="005B5643" w:rsidRDefault="005B5643" w:rsidP="005B5643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0669243" w14:textId="610ABB01" w:rsidR="001E6920" w:rsidRPr="006D16A0" w:rsidRDefault="001E6920" w:rsidP="001E692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5ACB0625" w14:textId="39B79621" w:rsidR="00FD6BBE" w:rsidRPr="006D16A0" w:rsidRDefault="00FD6BBE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6F61BDE" w14:textId="77777777" w:rsidR="001E6920" w:rsidRPr="006D16A0" w:rsidRDefault="001E6920" w:rsidP="001E6920">
      <w:pPr>
        <w:pStyle w:val="block"/>
        <w:spacing w:after="0" w:line="240" w:lineRule="auto"/>
        <w:ind w:left="450" w:right="-7" w:firstLine="9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6D16A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6D16A0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A97F79B" w14:textId="77777777" w:rsidR="001E6920" w:rsidRPr="006D16A0" w:rsidRDefault="001E6920" w:rsidP="001E692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B2906C7" w14:textId="77777777" w:rsidR="006F30E5" w:rsidRPr="006D16A0" w:rsidRDefault="002F7CE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6D16A0"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 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 มูลค่ายุติธรรม</w:t>
      </w:r>
      <w:r w:rsidR="006C31B5" w:rsidRPr="006D16A0">
        <w:rPr>
          <w:rFonts w:hint="cs"/>
          <w:cs/>
        </w:rPr>
        <w:t>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2B5FEF1" w14:textId="77777777" w:rsidR="007E392F" w:rsidRPr="006D16A0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FEE7785" w14:textId="77777777" w:rsidR="007E392F" w:rsidRPr="006D16A0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447B0A0" w14:textId="2B023D17" w:rsidR="007E392F" w:rsidRPr="006D16A0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  <w:sectPr w:rsidR="007E392F" w:rsidRPr="006D16A0" w:rsidSect="003A4097">
          <w:headerReference w:type="default" r:id="rId20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Style w:val="TableGrid"/>
        <w:tblW w:w="1531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2272"/>
        <w:gridCol w:w="2031"/>
        <w:gridCol w:w="284"/>
        <w:gridCol w:w="1479"/>
        <w:gridCol w:w="258"/>
        <w:gridCol w:w="1289"/>
        <w:gridCol w:w="258"/>
        <w:gridCol w:w="1289"/>
        <w:gridCol w:w="251"/>
        <w:gridCol w:w="1149"/>
        <w:gridCol w:w="251"/>
        <w:gridCol w:w="1289"/>
      </w:tblGrid>
      <w:tr w:rsidR="00055E9B" w:rsidRPr="007B1B4C" w14:paraId="3E0BCD71" w14:textId="77777777" w:rsidTr="00416692">
        <w:trPr>
          <w:trHeight w:val="356"/>
        </w:trPr>
        <w:tc>
          <w:tcPr>
            <w:tcW w:w="3210" w:type="dxa"/>
            <w:vAlign w:val="bottom"/>
          </w:tcPr>
          <w:p w14:paraId="706D0BD1" w14:textId="77777777" w:rsidR="00055E9B" w:rsidRPr="007B1B4C" w:rsidRDefault="00055E9B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0" w:type="dxa"/>
            <w:gridSpan w:val="12"/>
          </w:tcPr>
          <w:p w14:paraId="0822E730" w14:textId="1F6DEEA5" w:rsidR="00055E9B" w:rsidRPr="007B1B4C" w:rsidRDefault="00055E9B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1B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476F8" w:rsidRPr="007B1B4C" w14:paraId="72CDB0FF" w14:textId="77777777" w:rsidTr="004C0072">
        <w:trPr>
          <w:trHeight w:val="341"/>
        </w:trPr>
        <w:tc>
          <w:tcPr>
            <w:tcW w:w="3210" w:type="dxa"/>
            <w:vAlign w:val="bottom"/>
          </w:tcPr>
          <w:p w14:paraId="65D539F2" w14:textId="77777777" w:rsidR="007476F8" w:rsidRPr="007B1B4C" w:rsidRDefault="007476F8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6" w:type="dxa"/>
            <w:gridSpan w:val="4"/>
          </w:tcPr>
          <w:p w14:paraId="2FDEC47B" w14:textId="039B4E1B" w:rsidR="007476F8" w:rsidRPr="007B1B4C" w:rsidRDefault="007476F8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1B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8" w:type="dxa"/>
            <w:vAlign w:val="bottom"/>
          </w:tcPr>
          <w:p w14:paraId="10246F90" w14:textId="77777777" w:rsidR="007476F8" w:rsidRPr="007B1B4C" w:rsidRDefault="007476F8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6" w:type="dxa"/>
            <w:gridSpan w:val="7"/>
            <w:vAlign w:val="bottom"/>
          </w:tcPr>
          <w:p w14:paraId="60D8A8B9" w14:textId="77777777" w:rsidR="007476F8" w:rsidRPr="007B1B4C" w:rsidRDefault="007476F8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1B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B1B4C" w:rsidRPr="007B1B4C" w14:paraId="5A26BB6A" w14:textId="77777777" w:rsidTr="004C0072">
        <w:trPr>
          <w:trHeight w:val="739"/>
        </w:trPr>
        <w:tc>
          <w:tcPr>
            <w:tcW w:w="3210" w:type="dxa"/>
            <w:vAlign w:val="bottom"/>
          </w:tcPr>
          <w:p w14:paraId="580C2723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2" w:type="dxa"/>
          </w:tcPr>
          <w:p w14:paraId="75634F0F" w14:textId="4E2111F5" w:rsidR="00375CAC" w:rsidRPr="007B1B4C" w:rsidRDefault="0076711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4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</w:t>
            </w:r>
            <w:r w:rsidR="00A571D6"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7B1B4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031" w:type="dxa"/>
          </w:tcPr>
          <w:p w14:paraId="56914E1D" w14:textId="3B92B552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4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</w:tcPr>
          <w:p w14:paraId="1F6EA081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9" w:type="dxa"/>
            <w:vAlign w:val="bottom"/>
          </w:tcPr>
          <w:p w14:paraId="721032E7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258" w:type="dxa"/>
            <w:vAlign w:val="bottom"/>
          </w:tcPr>
          <w:p w14:paraId="727DB10A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5AFDC6D7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7B1B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8" w:type="dxa"/>
            <w:vAlign w:val="bottom"/>
          </w:tcPr>
          <w:p w14:paraId="54C209D6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3002784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7B1B4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1" w:type="dxa"/>
            <w:vAlign w:val="bottom"/>
          </w:tcPr>
          <w:p w14:paraId="27F8C573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DBBA618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7B1B4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1" w:type="dxa"/>
            <w:vAlign w:val="bottom"/>
          </w:tcPr>
          <w:p w14:paraId="72DFADF9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A221FB3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4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B1B4C" w:rsidRPr="007B1B4C" w14:paraId="7F938EA4" w14:textId="77777777" w:rsidTr="004C0072">
        <w:trPr>
          <w:trHeight w:val="356"/>
        </w:trPr>
        <w:tc>
          <w:tcPr>
            <w:tcW w:w="3210" w:type="dxa"/>
            <w:vAlign w:val="bottom"/>
          </w:tcPr>
          <w:p w14:paraId="1AF0C3DA" w14:textId="77777777" w:rsidR="007B1B4C" w:rsidRPr="007B1B4C" w:rsidRDefault="007B1B4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0" w:type="dxa"/>
            <w:gridSpan w:val="12"/>
          </w:tcPr>
          <w:p w14:paraId="1BA40D01" w14:textId="211806BB" w:rsidR="007B1B4C" w:rsidRPr="007B1B4C" w:rsidRDefault="007B1B4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1B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1B4C" w:rsidRPr="007B1B4C" w14:paraId="16C1C45C" w14:textId="77777777" w:rsidTr="004C0072">
        <w:trPr>
          <w:trHeight w:val="356"/>
        </w:trPr>
        <w:tc>
          <w:tcPr>
            <w:tcW w:w="3210" w:type="dxa"/>
            <w:vAlign w:val="bottom"/>
          </w:tcPr>
          <w:p w14:paraId="5AD41B05" w14:textId="473BA6B6" w:rsidR="00375CAC" w:rsidRPr="00516DA6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16D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16D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516DA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516DA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16D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272" w:type="dxa"/>
          </w:tcPr>
          <w:p w14:paraId="3754C0B4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01504631" w14:textId="4FE8F6E6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FA16857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6E2CC7B1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6F5C0DE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5CF4F052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BB4544E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012F800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2C0CC4D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96A7791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479EE77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54BDF736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1B4C" w:rsidRPr="007B1B4C" w14:paraId="7A79BA22" w14:textId="77777777" w:rsidTr="004C0072">
        <w:trPr>
          <w:trHeight w:val="356"/>
        </w:trPr>
        <w:tc>
          <w:tcPr>
            <w:tcW w:w="3210" w:type="dxa"/>
            <w:vAlign w:val="bottom"/>
          </w:tcPr>
          <w:p w14:paraId="2296CCEC" w14:textId="77777777" w:rsidR="00375CAC" w:rsidRPr="00516DA6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16D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72" w:type="dxa"/>
          </w:tcPr>
          <w:p w14:paraId="714B7964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5337F291" w14:textId="59F6EF69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4618BEE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4D41E87A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748060F1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C13E878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22CA4B97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5C2AD68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5883488B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F82ED90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CE08AD3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D3A8E80" w14:textId="77777777" w:rsidR="00375CAC" w:rsidRPr="007B1B4C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1B4C" w:rsidRPr="007B1B4C" w14:paraId="641E65FC" w14:textId="77777777" w:rsidTr="004C0072">
        <w:trPr>
          <w:trHeight w:val="341"/>
        </w:trPr>
        <w:tc>
          <w:tcPr>
            <w:tcW w:w="3210" w:type="dxa"/>
            <w:vAlign w:val="bottom"/>
          </w:tcPr>
          <w:p w14:paraId="374973BF" w14:textId="2BE13ADB" w:rsidR="00375CAC" w:rsidRPr="00516DA6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6DA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C861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516DA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272" w:type="dxa"/>
          </w:tcPr>
          <w:p w14:paraId="4D83F001" w14:textId="1D9C0EB5" w:rsidR="00375CAC" w:rsidRPr="007B1B4C" w:rsidRDefault="007B1B4C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0.31</w:t>
            </w:r>
          </w:p>
        </w:tc>
        <w:tc>
          <w:tcPr>
            <w:tcW w:w="2031" w:type="dxa"/>
          </w:tcPr>
          <w:p w14:paraId="17EA4001" w14:textId="06ECE9D5" w:rsidR="00375CAC" w:rsidRPr="007B1B4C" w:rsidRDefault="007B1B4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10A62322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509E8EBD" w14:textId="28EBED41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6DD6DC1F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6C78DF1" w14:textId="7DF99028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109D39FC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AC62D71" w14:textId="3686E1B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0.31</w:t>
            </w:r>
          </w:p>
        </w:tc>
        <w:tc>
          <w:tcPr>
            <w:tcW w:w="251" w:type="dxa"/>
            <w:vAlign w:val="bottom"/>
          </w:tcPr>
          <w:p w14:paraId="1FCA5166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2FA16795" w14:textId="744DAD82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5E0F9B70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7CB0F80" w14:textId="70C49A51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0.31</w:t>
            </w:r>
          </w:p>
        </w:tc>
      </w:tr>
      <w:tr w:rsidR="007B1B4C" w:rsidRPr="007B1B4C" w14:paraId="0316128D" w14:textId="77777777" w:rsidTr="004C0072">
        <w:trPr>
          <w:trHeight w:val="356"/>
        </w:trPr>
        <w:tc>
          <w:tcPr>
            <w:tcW w:w="3210" w:type="dxa"/>
            <w:vAlign w:val="bottom"/>
          </w:tcPr>
          <w:p w14:paraId="2AE6B173" w14:textId="638D262E" w:rsidR="00375CAC" w:rsidRPr="00516DA6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16D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516DA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2272" w:type="dxa"/>
          </w:tcPr>
          <w:p w14:paraId="6D9C03B1" w14:textId="29076360" w:rsidR="00375CAC" w:rsidRPr="007B1B4C" w:rsidRDefault="007B1B4C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031" w:type="dxa"/>
          </w:tcPr>
          <w:p w14:paraId="781E3A2D" w14:textId="49F59683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596.44</w:t>
            </w:r>
          </w:p>
        </w:tc>
        <w:tc>
          <w:tcPr>
            <w:tcW w:w="284" w:type="dxa"/>
          </w:tcPr>
          <w:p w14:paraId="3AAABD12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43242498" w14:textId="49D34D12" w:rsidR="00375CAC" w:rsidRPr="007B1B4C" w:rsidRDefault="007B1B4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5C9CB8E1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36D6B88" w14:textId="53EB94C0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383.26</w:t>
            </w:r>
          </w:p>
        </w:tc>
        <w:tc>
          <w:tcPr>
            <w:tcW w:w="258" w:type="dxa"/>
            <w:vAlign w:val="bottom"/>
          </w:tcPr>
          <w:p w14:paraId="17C2E114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A41773C" w14:textId="4A408A53" w:rsidR="00375CAC" w:rsidRPr="007B1B4C" w:rsidRDefault="007B1B4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2C8810C4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AF7EC1E" w14:textId="4F90229D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213.18</w:t>
            </w:r>
          </w:p>
        </w:tc>
        <w:tc>
          <w:tcPr>
            <w:tcW w:w="251" w:type="dxa"/>
            <w:vAlign w:val="bottom"/>
          </w:tcPr>
          <w:p w14:paraId="142A2E97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14A1BB7" w14:textId="477DF8A5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596.44</w:t>
            </w:r>
          </w:p>
        </w:tc>
      </w:tr>
      <w:tr w:rsidR="007B1B4C" w:rsidRPr="007B1B4C" w14:paraId="149CA587" w14:textId="77777777" w:rsidTr="004C0072">
        <w:trPr>
          <w:trHeight w:val="153"/>
        </w:trPr>
        <w:tc>
          <w:tcPr>
            <w:tcW w:w="3210" w:type="dxa"/>
            <w:vAlign w:val="bottom"/>
          </w:tcPr>
          <w:p w14:paraId="00D26140" w14:textId="77777777" w:rsidR="00375CAC" w:rsidRPr="00516DA6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72" w:type="dxa"/>
          </w:tcPr>
          <w:p w14:paraId="0D1FDEF3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16D235B3" w14:textId="569AD666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962D2C8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7F3D0E11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6451AEB4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CA80FAD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66E22FC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A40EDCC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7EF7330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822EE9A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F284EA8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85E4C29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1B4C" w:rsidRPr="007B1B4C" w14:paraId="1C5E2DDF" w14:textId="77777777" w:rsidTr="004C0072">
        <w:trPr>
          <w:trHeight w:val="356"/>
        </w:trPr>
        <w:tc>
          <w:tcPr>
            <w:tcW w:w="3210" w:type="dxa"/>
            <w:vAlign w:val="bottom"/>
          </w:tcPr>
          <w:p w14:paraId="5886DD58" w14:textId="77777777" w:rsidR="00375CAC" w:rsidRPr="00516DA6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16D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72" w:type="dxa"/>
          </w:tcPr>
          <w:p w14:paraId="05A12D11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4A003E78" w14:textId="427E62CD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6696B52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1546E795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5C2EFAD8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15A27C2" w14:textId="294840D3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AB3F78C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52C86EE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84146D5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B47224A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2FB1A3E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62AA08E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0072" w:rsidRPr="007B1B4C" w14:paraId="1E534EB4" w14:textId="77777777" w:rsidTr="004C0072">
        <w:trPr>
          <w:trHeight w:val="341"/>
        </w:trPr>
        <w:tc>
          <w:tcPr>
            <w:tcW w:w="3210" w:type="dxa"/>
            <w:vAlign w:val="bottom"/>
          </w:tcPr>
          <w:p w14:paraId="31E85337" w14:textId="77777777" w:rsidR="004C0072" w:rsidRPr="00516DA6" w:rsidRDefault="004C0072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6DA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2272" w:type="dxa"/>
          </w:tcPr>
          <w:p w14:paraId="060615B4" w14:textId="498EE712" w:rsidR="004C0072" w:rsidRPr="007B1B4C" w:rsidRDefault="004C0072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031" w:type="dxa"/>
          </w:tcPr>
          <w:p w14:paraId="3371812A" w14:textId="43DCBB31" w:rsidR="004C0072" w:rsidRPr="007B1B4C" w:rsidRDefault="004C0072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43.00</w:t>
            </w:r>
          </w:p>
        </w:tc>
        <w:tc>
          <w:tcPr>
            <w:tcW w:w="284" w:type="dxa"/>
          </w:tcPr>
          <w:p w14:paraId="2474E64D" w14:textId="77777777" w:rsidR="004C0072" w:rsidRPr="007B1B4C" w:rsidRDefault="004C0072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33B3DABC" w14:textId="1D551D45" w:rsidR="004C0072" w:rsidRPr="007B1B4C" w:rsidRDefault="004C0072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15DB3212" w14:textId="77777777" w:rsidR="004C0072" w:rsidRPr="007B1B4C" w:rsidRDefault="004C0072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51C92DD" w14:textId="6550950A" w:rsidR="004C0072" w:rsidRPr="007B1B4C" w:rsidRDefault="004C0072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043AF637" w14:textId="77777777" w:rsidR="004C0072" w:rsidRPr="007B1B4C" w:rsidRDefault="004C0072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5044BDC" w14:textId="5F728A94" w:rsidR="004C0072" w:rsidRPr="007B1B4C" w:rsidRDefault="004C0072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70DF1361" w14:textId="77777777" w:rsidR="004C0072" w:rsidRPr="007B1B4C" w:rsidRDefault="004C0072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8F775FC" w14:textId="69D0D5A9" w:rsidR="004C0072" w:rsidRPr="007B1B4C" w:rsidRDefault="004C0072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43.00</w:t>
            </w:r>
          </w:p>
        </w:tc>
        <w:tc>
          <w:tcPr>
            <w:tcW w:w="251" w:type="dxa"/>
            <w:vAlign w:val="bottom"/>
          </w:tcPr>
          <w:p w14:paraId="0876273B" w14:textId="77777777" w:rsidR="004C0072" w:rsidRPr="007B1B4C" w:rsidRDefault="004C0072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7CBBE61" w14:textId="663F1C51" w:rsidR="004C0072" w:rsidRPr="007B1B4C" w:rsidRDefault="004C0072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43.00</w:t>
            </w:r>
          </w:p>
        </w:tc>
      </w:tr>
      <w:tr w:rsidR="007B1B4C" w:rsidRPr="007B1B4C" w14:paraId="4BA7647B" w14:textId="77777777" w:rsidTr="004C0072">
        <w:trPr>
          <w:trHeight w:val="356"/>
        </w:trPr>
        <w:tc>
          <w:tcPr>
            <w:tcW w:w="3210" w:type="dxa"/>
            <w:vAlign w:val="bottom"/>
          </w:tcPr>
          <w:p w14:paraId="7CFF2375" w14:textId="77777777" w:rsidR="00375CAC" w:rsidRPr="00516DA6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72" w:type="dxa"/>
          </w:tcPr>
          <w:p w14:paraId="013C1CB8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1" w:type="dxa"/>
          </w:tcPr>
          <w:p w14:paraId="1A73A1B2" w14:textId="73724132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10EE202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13015759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580A509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3480A7C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vAlign w:val="bottom"/>
          </w:tcPr>
          <w:p w14:paraId="1DC70413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6F41C40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DECAACE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B615583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01A50AA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C956DF0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1B4C" w:rsidRPr="007B1B4C" w14:paraId="079195C4" w14:textId="77777777" w:rsidTr="004C0072">
        <w:trPr>
          <w:trHeight w:val="388"/>
        </w:trPr>
        <w:tc>
          <w:tcPr>
            <w:tcW w:w="3210" w:type="dxa"/>
            <w:vAlign w:val="bottom"/>
          </w:tcPr>
          <w:p w14:paraId="45AEBC96" w14:textId="0D613217" w:rsidR="00375CAC" w:rsidRPr="00516DA6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16D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16D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16D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16D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272" w:type="dxa"/>
          </w:tcPr>
          <w:p w14:paraId="387F995F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5B859457" w14:textId="71D94D83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E98C33F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3587021B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1768A4D2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487CC0E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08ABFEAB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955A7D5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6147BAE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AD9B23B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5C974A30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305FB97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1B4C" w:rsidRPr="007B1B4C" w14:paraId="640B68C9" w14:textId="77777777" w:rsidTr="004C0072">
        <w:trPr>
          <w:trHeight w:val="403"/>
        </w:trPr>
        <w:tc>
          <w:tcPr>
            <w:tcW w:w="3210" w:type="dxa"/>
            <w:vAlign w:val="bottom"/>
          </w:tcPr>
          <w:p w14:paraId="772B45BC" w14:textId="77777777" w:rsidR="00375CAC" w:rsidRPr="00516DA6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16D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72" w:type="dxa"/>
          </w:tcPr>
          <w:p w14:paraId="60B95F6A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521F2CB7" w14:textId="7C40E5B6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1034638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45A98EBC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vAlign w:val="bottom"/>
          </w:tcPr>
          <w:p w14:paraId="14D5AB93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423E1BE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F9830D5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C962A0E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7D82A49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ADB0C22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506D577B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DC1EF71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0072" w:rsidRPr="007B1B4C" w14:paraId="0787A9A8" w14:textId="77777777" w:rsidTr="004C0072">
        <w:trPr>
          <w:trHeight w:val="372"/>
        </w:trPr>
        <w:tc>
          <w:tcPr>
            <w:tcW w:w="3210" w:type="dxa"/>
            <w:vAlign w:val="bottom"/>
          </w:tcPr>
          <w:p w14:paraId="24BFE3B4" w14:textId="18A7CBCB" w:rsidR="004C0072" w:rsidRPr="00516DA6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16D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516DA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2272" w:type="dxa"/>
          </w:tcPr>
          <w:p w14:paraId="37945802" w14:textId="2CBA19A1" w:rsidR="004C0072" w:rsidRPr="007B1B4C" w:rsidRDefault="004C0072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031" w:type="dxa"/>
          </w:tcPr>
          <w:p w14:paraId="708F2D74" w14:textId="3382AF85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596.44</w:t>
            </w:r>
          </w:p>
        </w:tc>
        <w:tc>
          <w:tcPr>
            <w:tcW w:w="284" w:type="dxa"/>
          </w:tcPr>
          <w:p w14:paraId="3FCFBCC4" w14:textId="77777777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1F898E56" w14:textId="4B114379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7B2638A1" w14:textId="77777777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4576BF5" w14:textId="7A34B36F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383.26</w:t>
            </w:r>
          </w:p>
        </w:tc>
        <w:tc>
          <w:tcPr>
            <w:tcW w:w="258" w:type="dxa"/>
            <w:vAlign w:val="bottom"/>
          </w:tcPr>
          <w:p w14:paraId="28D54609" w14:textId="77777777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8EC8B4F" w14:textId="1D1376A3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45A9067A" w14:textId="77777777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06A59AE" w14:textId="39FFB8FC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213.18</w:t>
            </w:r>
          </w:p>
        </w:tc>
        <w:tc>
          <w:tcPr>
            <w:tcW w:w="251" w:type="dxa"/>
            <w:vAlign w:val="bottom"/>
          </w:tcPr>
          <w:p w14:paraId="0AFF1625" w14:textId="77777777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7014A2D" w14:textId="2A011989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596.44</w:t>
            </w:r>
          </w:p>
        </w:tc>
      </w:tr>
      <w:tr w:rsidR="007B1B4C" w:rsidRPr="007B1B4C" w14:paraId="797B5D5C" w14:textId="77777777" w:rsidTr="004C0072">
        <w:trPr>
          <w:trHeight w:val="153"/>
        </w:trPr>
        <w:tc>
          <w:tcPr>
            <w:tcW w:w="3210" w:type="dxa"/>
            <w:vAlign w:val="bottom"/>
          </w:tcPr>
          <w:p w14:paraId="7A84534A" w14:textId="77777777" w:rsidR="00375CAC" w:rsidRPr="00516DA6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72" w:type="dxa"/>
          </w:tcPr>
          <w:p w14:paraId="53BC7CDB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417C461A" w14:textId="4ABD1ADD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9A35FA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52158C30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1FAFFB82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D507D8C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53ED3D19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F4DCEBC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700D64A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629C679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BAFF7E2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8C5708A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1B4C" w:rsidRPr="007B1B4C" w14:paraId="16A86857" w14:textId="77777777" w:rsidTr="004C0072">
        <w:trPr>
          <w:trHeight w:val="388"/>
        </w:trPr>
        <w:tc>
          <w:tcPr>
            <w:tcW w:w="3210" w:type="dxa"/>
            <w:vAlign w:val="bottom"/>
          </w:tcPr>
          <w:p w14:paraId="0CB97C99" w14:textId="77777777" w:rsidR="00375CAC" w:rsidRPr="00516DA6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16D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72" w:type="dxa"/>
          </w:tcPr>
          <w:p w14:paraId="18EC3093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42EDBBE5" w14:textId="5CAAA0EB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54E1084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0EDC6701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8685D0B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6C63402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CC5EF5E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07CBD4B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C76BF6A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6299FED4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8D1E322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7035A35" w14:textId="77777777" w:rsidR="00375CAC" w:rsidRPr="007B1B4C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0072" w:rsidRPr="007B1B4C" w14:paraId="14E4D19E" w14:textId="77777777" w:rsidTr="004C0072">
        <w:trPr>
          <w:trHeight w:val="388"/>
        </w:trPr>
        <w:tc>
          <w:tcPr>
            <w:tcW w:w="3210" w:type="dxa"/>
            <w:vAlign w:val="bottom"/>
          </w:tcPr>
          <w:p w14:paraId="55B79736" w14:textId="77777777" w:rsidR="004C0072" w:rsidRPr="00516DA6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6DA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272" w:type="dxa"/>
          </w:tcPr>
          <w:p w14:paraId="5C04373F" w14:textId="37666AA7" w:rsidR="004C0072" w:rsidRPr="007B1B4C" w:rsidRDefault="004C0072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031" w:type="dxa"/>
          </w:tcPr>
          <w:p w14:paraId="7F30E900" w14:textId="4BD8ECE0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1267A4E8" w14:textId="77777777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2D2E0E28" w14:textId="3F2A9794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799.82</w:t>
            </w:r>
          </w:p>
        </w:tc>
        <w:tc>
          <w:tcPr>
            <w:tcW w:w="258" w:type="dxa"/>
            <w:vAlign w:val="bottom"/>
          </w:tcPr>
          <w:p w14:paraId="5AE1DF02" w14:textId="77777777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6353EB2" w14:textId="558F3911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63B30CE0" w14:textId="77777777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701E1E3" w14:textId="07B03DBE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798.51</w:t>
            </w:r>
          </w:p>
        </w:tc>
        <w:tc>
          <w:tcPr>
            <w:tcW w:w="251" w:type="dxa"/>
            <w:vAlign w:val="bottom"/>
          </w:tcPr>
          <w:p w14:paraId="4E43AC9D" w14:textId="77777777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541D323" w14:textId="1884E68D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194D9FDD" w14:textId="77777777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51FA92F6" w14:textId="1DA3AE74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798.51</w:t>
            </w:r>
          </w:p>
        </w:tc>
      </w:tr>
      <w:tr w:rsidR="004C0072" w:rsidRPr="007B1B4C" w14:paraId="4A0C842B" w14:textId="77777777" w:rsidTr="004C0072">
        <w:trPr>
          <w:trHeight w:val="372"/>
        </w:trPr>
        <w:tc>
          <w:tcPr>
            <w:tcW w:w="3210" w:type="dxa"/>
            <w:vAlign w:val="bottom"/>
          </w:tcPr>
          <w:p w14:paraId="294A639B" w14:textId="77777777" w:rsidR="004C0072" w:rsidRPr="00516DA6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6DA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2272" w:type="dxa"/>
          </w:tcPr>
          <w:p w14:paraId="20537C91" w14:textId="4A3AF679" w:rsidR="004C0072" w:rsidRPr="007B1B4C" w:rsidRDefault="004C0072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031" w:type="dxa"/>
          </w:tcPr>
          <w:p w14:paraId="25DBF68B" w14:textId="09050312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53.00</w:t>
            </w:r>
          </w:p>
        </w:tc>
        <w:tc>
          <w:tcPr>
            <w:tcW w:w="284" w:type="dxa"/>
          </w:tcPr>
          <w:p w14:paraId="028E060C" w14:textId="77777777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1D8A9BC8" w14:textId="5AE98EEA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6986FB95" w14:textId="77777777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A6E6F3F" w14:textId="5D3F4BB2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79AEC835" w14:textId="77777777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1439111" w14:textId="3EEBFAF4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5820FDBC" w14:textId="77777777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4B2F6DC" w14:textId="78151BEE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53.00</w:t>
            </w:r>
          </w:p>
        </w:tc>
        <w:tc>
          <w:tcPr>
            <w:tcW w:w="251" w:type="dxa"/>
            <w:vAlign w:val="bottom"/>
          </w:tcPr>
          <w:p w14:paraId="60B4F610" w14:textId="77777777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950C118" w14:textId="33D12BB3" w:rsidR="004C0072" w:rsidRPr="007B1B4C" w:rsidRDefault="004C0072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B4C">
              <w:rPr>
                <w:rFonts w:asciiTheme="majorBidi" w:hAnsiTheme="majorBidi" w:cstheme="majorBidi" w:hint="cs"/>
                <w:sz w:val="28"/>
                <w:szCs w:val="28"/>
                <w:cs/>
              </w:rPr>
              <w:t>53.00</w:t>
            </w:r>
          </w:p>
        </w:tc>
      </w:tr>
    </w:tbl>
    <w:p w14:paraId="03A66E3D" w14:textId="77777777" w:rsidR="007E35AF" w:rsidRPr="006D16A0" w:rsidRDefault="007E35AF" w:rsidP="007E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sectPr w:rsidR="007E35AF" w:rsidRPr="006D16A0" w:rsidSect="003A4097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147CAB05" w14:textId="77777777" w:rsidR="00AE20A0" w:rsidRPr="006D16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6D16A0">
        <w:rPr>
          <w:rFonts w:hint="cs"/>
          <w:cs/>
        </w:rPr>
        <w:lastRenderedPageBreak/>
        <w:t xml:space="preserve">บริษัทพิจารณามูลค่ายุติธรรมระดับที่ </w:t>
      </w:r>
      <w:r w:rsidRPr="006D16A0">
        <w:t>2</w:t>
      </w:r>
      <w:r w:rsidRPr="006D16A0">
        <w:rPr>
          <w:rFonts w:hint="cs"/>
          <w:cs/>
        </w:rPr>
        <w:t xml:space="preserve"> สำหรับหุ้นกู้ที่ซื้อขายนอกตลาดหลักทรัพย์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0DB9A028" w14:textId="77777777" w:rsidR="00AE20A0" w:rsidRPr="006D16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541E0FF" w14:textId="6EBE3D7F" w:rsidR="00AE20A0" w:rsidRPr="006D16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6D16A0">
        <w:rPr>
          <w:rFonts w:hint="cs"/>
          <w:cs/>
        </w:rPr>
        <w:t xml:space="preserve">มูลค่ายุติธรรมระดับ </w:t>
      </w:r>
      <w:r w:rsidRPr="006D16A0">
        <w:t xml:space="preserve">3 </w:t>
      </w:r>
      <w:r w:rsidRPr="006D16A0">
        <w:rPr>
          <w:rFonts w:hint="cs"/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โดย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2A6BA509" w14:textId="77777777" w:rsidR="005D3E87" w:rsidRPr="006D16A0" w:rsidRDefault="005D3E87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7E2DF1A" w14:textId="2D2A88BC" w:rsidR="001167A1" w:rsidRPr="006D16A0" w:rsidRDefault="001167A1" w:rsidP="00F71AE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13C2EF2" w14:textId="77777777" w:rsidR="00CA5974" w:rsidRPr="006D16A0" w:rsidRDefault="00CA5974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22"/>
        <w:gridCol w:w="1890"/>
        <w:gridCol w:w="270"/>
        <w:gridCol w:w="1980"/>
      </w:tblGrid>
      <w:tr w:rsidR="001C4032" w:rsidRPr="006D16A0" w14:paraId="0EE34874" w14:textId="77777777" w:rsidTr="00FE6063">
        <w:trPr>
          <w:tblHeader/>
        </w:trPr>
        <w:tc>
          <w:tcPr>
            <w:tcW w:w="5022" w:type="dxa"/>
          </w:tcPr>
          <w:p w14:paraId="3F391E1E" w14:textId="0FEF262E" w:rsidR="001C4032" w:rsidRPr="006D16A0" w:rsidRDefault="006E7A71" w:rsidP="005D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5B5643" w:rsidRPr="005B5643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5B5643" w:rsidRPr="005B5643">
              <w:rPr>
                <w:rFonts w:asciiTheme="majorBidi" w:hAnsiTheme="majorBidi"/>
                <w:b/>
                <w:bCs/>
                <w:i/>
                <w:iCs/>
                <w:cs/>
              </w:rPr>
              <w:t>มิถุนายน</w:t>
            </w:r>
            <w:r w:rsidR="005B5643" w:rsidRPr="006D16A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6D16A0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720038" w:rsidRPr="006D16A0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0D454423" w14:textId="70A77317" w:rsidR="001C4032" w:rsidRPr="006D16A0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553A106" w14:textId="77777777" w:rsidR="001C4032" w:rsidRPr="006D16A0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D772492" w14:textId="123664B4" w:rsidR="001C4032" w:rsidRPr="006D16A0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A04" w:rsidRPr="006D16A0" w14:paraId="7833825B" w14:textId="77777777" w:rsidTr="00FE6063">
        <w:trPr>
          <w:tblHeader/>
        </w:trPr>
        <w:tc>
          <w:tcPr>
            <w:tcW w:w="5022" w:type="dxa"/>
          </w:tcPr>
          <w:p w14:paraId="7243A9DB" w14:textId="77777777" w:rsidR="00284A04" w:rsidRPr="006D16A0" w:rsidRDefault="00284A04" w:rsidP="001C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30604493" w14:textId="5FFC9FCB" w:rsidR="00284A04" w:rsidRPr="006D16A0" w:rsidRDefault="00284A04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4032" w:rsidRPr="006D16A0" w14:paraId="3C43B11E" w14:textId="77777777" w:rsidTr="00FE6063">
        <w:tc>
          <w:tcPr>
            <w:tcW w:w="5022" w:type="dxa"/>
          </w:tcPr>
          <w:p w14:paraId="326D927F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099E5AF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D325C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B68E0CD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6D16A0" w14:paraId="63077FC6" w14:textId="77777777" w:rsidTr="00E26680">
        <w:tc>
          <w:tcPr>
            <w:tcW w:w="5022" w:type="dxa"/>
          </w:tcPr>
          <w:p w14:paraId="0BEE94E2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890" w:type="dxa"/>
            <w:shd w:val="clear" w:color="auto" w:fill="auto"/>
          </w:tcPr>
          <w:p w14:paraId="5AD2526E" w14:textId="1E17BCC4" w:rsidR="001C4032" w:rsidRPr="00E26680" w:rsidRDefault="00FC4598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680">
              <w:rPr>
                <w:rFonts w:asciiTheme="majorBidi" w:hAnsiTheme="majorBidi" w:cstheme="majorBidi" w:hint="cs"/>
                <w:sz w:val="30"/>
                <w:szCs w:val="30"/>
                <w:cs/>
              </w:rPr>
              <w:t>229.13</w:t>
            </w:r>
          </w:p>
        </w:tc>
        <w:tc>
          <w:tcPr>
            <w:tcW w:w="270" w:type="dxa"/>
            <w:shd w:val="clear" w:color="auto" w:fill="auto"/>
          </w:tcPr>
          <w:p w14:paraId="51B125DE" w14:textId="77777777" w:rsidR="001C4032" w:rsidRPr="00E2668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C976308" w14:textId="44A6C188" w:rsidR="001C4032" w:rsidRPr="00E26680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68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1673" w:rsidRPr="006D16A0" w14:paraId="33921E83" w14:textId="77777777" w:rsidTr="00E26680">
        <w:tc>
          <w:tcPr>
            <w:tcW w:w="5022" w:type="dxa"/>
          </w:tcPr>
          <w:p w14:paraId="5F04B71D" w14:textId="3F4D840B" w:rsidR="00EA1673" w:rsidRPr="006D16A0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2F1B936" w14:textId="236181B7" w:rsidR="00EA1673" w:rsidRPr="00E26680" w:rsidRDefault="00E26680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680">
              <w:rPr>
                <w:rFonts w:asciiTheme="majorBidi" w:hAnsiTheme="majorBidi" w:cstheme="majorBidi" w:hint="cs"/>
                <w:sz w:val="30"/>
                <w:szCs w:val="30"/>
                <w:cs/>
              </w:rPr>
              <w:t>139.49</w:t>
            </w:r>
          </w:p>
        </w:tc>
        <w:tc>
          <w:tcPr>
            <w:tcW w:w="270" w:type="dxa"/>
            <w:shd w:val="clear" w:color="auto" w:fill="auto"/>
          </w:tcPr>
          <w:p w14:paraId="1E5B391E" w14:textId="77777777" w:rsidR="00EA1673" w:rsidRPr="00E26680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CAAE7FA" w14:textId="4C5B4EA7" w:rsidR="00EA1673" w:rsidRPr="00E26680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68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1673" w:rsidRPr="006D16A0" w14:paraId="615DF841" w14:textId="77777777" w:rsidTr="00E26680">
        <w:tc>
          <w:tcPr>
            <w:tcW w:w="5022" w:type="dxa"/>
          </w:tcPr>
          <w:p w14:paraId="75E55F2A" w14:textId="30F362A7" w:rsidR="00EA1673" w:rsidRPr="008253E7" w:rsidRDefault="005E372B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53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0D606" w14:textId="2B21862D" w:rsidR="00EA1673" w:rsidRPr="00E26680" w:rsidRDefault="00E26680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6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368.62</w:t>
            </w:r>
          </w:p>
        </w:tc>
        <w:tc>
          <w:tcPr>
            <w:tcW w:w="270" w:type="dxa"/>
            <w:shd w:val="clear" w:color="auto" w:fill="auto"/>
          </w:tcPr>
          <w:p w14:paraId="189FA97B" w14:textId="77777777" w:rsidR="00EA1673" w:rsidRPr="00E26680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58C8E" w14:textId="65E54B1C" w:rsidR="00EA1673" w:rsidRPr="00E26680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6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C4032" w:rsidRPr="006D16A0" w14:paraId="1216CD8C" w14:textId="77777777" w:rsidTr="00FE6063">
        <w:tc>
          <w:tcPr>
            <w:tcW w:w="5022" w:type="dxa"/>
          </w:tcPr>
          <w:p w14:paraId="21744E2E" w14:textId="6693F82A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5E7EFD7" w14:textId="77777777" w:rsidR="001C4032" w:rsidRPr="00576FB8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8B644" w14:textId="77777777" w:rsidR="001C4032" w:rsidRPr="00576FB8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3559601" w14:textId="77777777" w:rsidR="001C4032" w:rsidRPr="00576FB8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6D16A0" w14:paraId="01011EE3" w14:textId="77777777" w:rsidTr="00FE6063">
        <w:tc>
          <w:tcPr>
            <w:tcW w:w="5022" w:type="dxa"/>
          </w:tcPr>
          <w:p w14:paraId="0760512B" w14:textId="259D233F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จำนวนเงินขั้นต่ำที่ต้องจ่ายภายในอนาคตทั้งสิ้น</w:t>
            </w:r>
          </w:p>
        </w:tc>
        <w:tc>
          <w:tcPr>
            <w:tcW w:w="1890" w:type="dxa"/>
          </w:tcPr>
          <w:p w14:paraId="15168C7B" w14:textId="77777777" w:rsidR="001C4032" w:rsidRPr="00576FB8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80475" w14:textId="77777777" w:rsidR="001C4032" w:rsidRPr="00576FB8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6FB1B4" w14:textId="77777777" w:rsidR="001C4032" w:rsidRPr="00576FB8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6D16A0" w14:paraId="640BC985" w14:textId="77777777" w:rsidTr="00FE6063">
        <w:tc>
          <w:tcPr>
            <w:tcW w:w="5022" w:type="dxa"/>
          </w:tcPr>
          <w:p w14:paraId="35BBC4E7" w14:textId="7FFB51CE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45" w:firstLine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90" w:type="dxa"/>
          </w:tcPr>
          <w:p w14:paraId="7F7DB2DF" w14:textId="77777777" w:rsidR="001C4032" w:rsidRPr="00576FB8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416DE" w14:textId="77777777" w:rsidR="001C4032" w:rsidRPr="00576FB8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2DEDE3" w14:textId="77777777" w:rsidR="001C4032" w:rsidRPr="00576FB8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6D16A0" w14:paraId="62B72FAB" w14:textId="77777777" w:rsidTr="00FE6063">
        <w:tc>
          <w:tcPr>
            <w:tcW w:w="5022" w:type="dxa"/>
          </w:tcPr>
          <w:p w14:paraId="0400C4C3" w14:textId="0896F1CE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90" w:type="dxa"/>
          </w:tcPr>
          <w:p w14:paraId="2C891275" w14:textId="243F21AE" w:rsidR="001C4032" w:rsidRPr="00E26680" w:rsidRDefault="00E26680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680">
              <w:rPr>
                <w:rFonts w:asciiTheme="majorBidi" w:hAnsiTheme="majorBidi" w:cstheme="majorBidi"/>
                <w:sz w:val="30"/>
                <w:szCs w:val="30"/>
              </w:rPr>
              <w:t>13.02</w:t>
            </w:r>
          </w:p>
        </w:tc>
        <w:tc>
          <w:tcPr>
            <w:tcW w:w="270" w:type="dxa"/>
          </w:tcPr>
          <w:p w14:paraId="2195CD06" w14:textId="77777777" w:rsidR="001C4032" w:rsidRPr="00E2668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AE733B4" w14:textId="712975C3" w:rsidR="001C4032" w:rsidRPr="006E7BA0" w:rsidRDefault="0039607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BA0">
              <w:rPr>
                <w:rFonts w:asciiTheme="majorBidi" w:hAnsiTheme="majorBidi" w:cstheme="majorBidi" w:hint="cs"/>
                <w:sz w:val="30"/>
                <w:szCs w:val="30"/>
                <w:cs/>
              </w:rPr>
              <w:t>5.55</w:t>
            </w:r>
          </w:p>
        </w:tc>
      </w:tr>
      <w:tr w:rsidR="001C4032" w:rsidRPr="006D16A0" w14:paraId="498AF832" w14:textId="77777777" w:rsidTr="00FE6063">
        <w:tc>
          <w:tcPr>
            <w:tcW w:w="5022" w:type="dxa"/>
          </w:tcPr>
          <w:p w14:paraId="4AB50A75" w14:textId="13C211C3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890" w:type="dxa"/>
          </w:tcPr>
          <w:p w14:paraId="1E5F00F9" w14:textId="42D54DBA" w:rsidR="001C4032" w:rsidRPr="00E26680" w:rsidRDefault="00E26680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680">
              <w:rPr>
                <w:rFonts w:asciiTheme="majorBidi" w:hAnsiTheme="majorBidi" w:cstheme="majorBidi" w:hint="cs"/>
                <w:sz w:val="30"/>
                <w:szCs w:val="30"/>
                <w:cs/>
              </w:rPr>
              <w:t>19.30</w:t>
            </w:r>
          </w:p>
        </w:tc>
        <w:tc>
          <w:tcPr>
            <w:tcW w:w="270" w:type="dxa"/>
          </w:tcPr>
          <w:p w14:paraId="3DB51B76" w14:textId="77777777" w:rsidR="001C4032" w:rsidRPr="00E2668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B50E3" w14:textId="7486A6C4" w:rsidR="001C4032" w:rsidRPr="006E7BA0" w:rsidRDefault="009F183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BA0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267365" w:rsidRPr="006E7BA0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6E7BA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267365" w:rsidRPr="006E7BA0">
              <w:rPr>
                <w:rFonts w:asciiTheme="majorBidi" w:hAnsiTheme="majorBidi" w:cstheme="majorBidi" w:hint="cs"/>
                <w:sz w:val="30"/>
                <w:szCs w:val="30"/>
                <w:cs/>
              </w:rPr>
              <w:t>95</w:t>
            </w:r>
          </w:p>
        </w:tc>
      </w:tr>
      <w:tr w:rsidR="001C4032" w:rsidRPr="006D16A0" w14:paraId="668D1EC5" w14:textId="77777777" w:rsidTr="00FE6063">
        <w:tc>
          <w:tcPr>
            <w:tcW w:w="5022" w:type="dxa"/>
          </w:tcPr>
          <w:p w14:paraId="645A3DF3" w14:textId="172ECC82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0773B5" w14:textId="6BF86BAA" w:rsidR="001C4032" w:rsidRPr="00E26680" w:rsidRDefault="00E26680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6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32.32</w:t>
            </w:r>
          </w:p>
        </w:tc>
        <w:tc>
          <w:tcPr>
            <w:tcW w:w="270" w:type="dxa"/>
          </w:tcPr>
          <w:p w14:paraId="39EEDE31" w14:textId="77777777" w:rsidR="001C4032" w:rsidRPr="00E2668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CEC5F6" w14:textId="1B2B4140" w:rsidR="001C4032" w:rsidRPr="006E7BA0" w:rsidRDefault="009F183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B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="00787DF7" w:rsidRPr="006E7B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0.50</w:t>
            </w:r>
          </w:p>
        </w:tc>
      </w:tr>
      <w:tr w:rsidR="00216F2E" w:rsidRPr="006D16A0" w14:paraId="2147CCB3" w14:textId="77777777" w:rsidTr="00FE6063">
        <w:tc>
          <w:tcPr>
            <w:tcW w:w="5022" w:type="dxa"/>
          </w:tcPr>
          <w:p w14:paraId="374508D3" w14:textId="77777777" w:rsidR="00216F2E" w:rsidRPr="006D16A0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E705A1F" w14:textId="77777777" w:rsidR="00216F2E" w:rsidRPr="00E26680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3E70" w14:textId="77777777" w:rsidR="00216F2E" w:rsidRPr="00E26680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9EE2D2C" w14:textId="77777777" w:rsidR="00216F2E" w:rsidRPr="00E26680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4032" w:rsidRPr="006D16A0" w14:paraId="304D61E2" w14:textId="77777777" w:rsidTr="00FE6063">
        <w:tc>
          <w:tcPr>
            <w:tcW w:w="5022" w:type="dxa"/>
          </w:tcPr>
          <w:p w14:paraId="695995D0" w14:textId="7E6503FC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2CD54353" w14:textId="77777777" w:rsidR="001C4032" w:rsidRPr="00E2668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49D2C" w14:textId="77777777" w:rsidR="001C4032" w:rsidRPr="00E2668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8E688A" w14:textId="77777777" w:rsidR="001C4032" w:rsidRPr="00E2668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6D16A0" w14:paraId="12C170FD" w14:textId="77777777" w:rsidTr="00FE6063">
        <w:tc>
          <w:tcPr>
            <w:tcW w:w="5022" w:type="dxa"/>
          </w:tcPr>
          <w:p w14:paraId="7199D9BF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</w:tcPr>
          <w:p w14:paraId="36435B6A" w14:textId="29E07030" w:rsidR="001C4032" w:rsidRPr="00E26680" w:rsidRDefault="005D0644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6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22.89</w:t>
            </w:r>
          </w:p>
        </w:tc>
        <w:tc>
          <w:tcPr>
            <w:tcW w:w="270" w:type="dxa"/>
          </w:tcPr>
          <w:p w14:paraId="5116C20E" w14:textId="77777777" w:rsidR="001C4032" w:rsidRPr="00E2668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0E345" w14:textId="15172FDF" w:rsidR="001C4032" w:rsidRPr="00E26680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6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B2BD66F" w14:textId="5B59BCC1" w:rsidR="007B0F21" w:rsidRPr="006D16A0" w:rsidRDefault="007B0F21" w:rsidP="00C4074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sz w:val="24"/>
          <w:szCs w:val="24"/>
        </w:rPr>
      </w:pPr>
    </w:p>
    <w:p w14:paraId="022FF3F0" w14:textId="77777777" w:rsidR="00826453" w:rsidRDefault="0082645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00C946D9" w14:textId="77777777" w:rsidR="00826453" w:rsidRDefault="0082645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726928EB" w14:textId="77777777" w:rsidR="00826453" w:rsidRDefault="0082645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66F9F93A" w14:textId="77777777" w:rsidR="00826453" w:rsidRDefault="0082645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5165D43E" w14:textId="12C766A3" w:rsidR="00826453" w:rsidRPr="00A04811" w:rsidRDefault="00826453" w:rsidP="00826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</w:rPr>
        <w:lastRenderedPageBreak/>
        <w:tab/>
      </w:r>
      <w:r w:rsidRPr="002516C1">
        <w:rPr>
          <w:rFonts w:asciiTheme="majorBidi" w:hAnsiTheme="majorBidi" w:cstheme="majorBidi"/>
          <w:i/>
          <w:iCs/>
        </w:rPr>
        <w:tab/>
      </w:r>
      <w:r w:rsidRPr="002516C1">
        <w:rPr>
          <w:rFonts w:asciiTheme="majorBidi" w:hAnsiTheme="majorBidi" w:cstheme="majorBidi"/>
          <w:i/>
          <w:iCs/>
        </w:rPr>
        <w:tab/>
      </w:r>
      <w:r w:rsidRPr="002516C1">
        <w:rPr>
          <w:rFonts w:asciiTheme="majorBidi" w:hAnsiTheme="majorBidi" w:cstheme="majorBidi"/>
          <w:i/>
          <w:iCs/>
        </w:rPr>
        <w:tab/>
      </w:r>
      <w:r w:rsidRPr="00A04811">
        <w:rPr>
          <w:rFonts w:asciiTheme="majorBidi" w:hAnsiTheme="majorBidi" w:cstheme="majorBidi"/>
          <w:i/>
          <w:iCs/>
          <w:cs/>
        </w:rPr>
        <w:t>สัญญาซื้อวัตถุดิบ</w:t>
      </w:r>
    </w:p>
    <w:p w14:paraId="50E499E4" w14:textId="77777777" w:rsidR="00826453" w:rsidRDefault="00826453" w:rsidP="00826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CF0AEDF" w14:textId="4742CDC6" w:rsidR="00826453" w:rsidRDefault="00826453" w:rsidP="00826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04811">
        <w:rPr>
          <w:rFonts w:asciiTheme="majorBidi" w:hAnsiTheme="majorBidi" w:cstheme="majorBidi"/>
          <w:cs/>
        </w:rPr>
        <w:t>บริษัทย่อยได้ทำสัญญาซื้อขาย</w:t>
      </w:r>
      <w:r w:rsidR="006E50C3">
        <w:rPr>
          <w:rFonts w:asciiTheme="majorBidi" w:hAnsiTheme="majorBidi" w:cstheme="majorBidi" w:hint="cs"/>
          <w:cs/>
        </w:rPr>
        <w:t>มันเส้น</w:t>
      </w:r>
      <w:r w:rsidRPr="00A04811">
        <w:rPr>
          <w:rFonts w:asciiTheme="majorBidi" w:hAnsiTheme="majorBidi" w:cstheme="majorBidi"/>
          <w:cs/>
        </w:rPr>
        <w:t>กับ</w:t>
      </w:r>
      <w:r w:rsidR="00310C88">
        <w:rPr>
          <w:rFonts w:asciiTheme="majorBidi" w:hAnsiTheme="majorBidi" w:cstheme="majorBidi" w:hint="cs"/>
          <w:cs/>
        </w:rPr>
        <w:t>บ</w:t>
      </w:r>
      <w:r w:rsidR="006E50C3">
        <w:rPr>
          <w:rFonts w:asciiTheme="majorBidi" w:hAnsiTheme="majorBidi" w:cstheme="majorBidi" w:hint="cs"/>
          <w:cs/>
        </w:rPr>
        <w:t>ริษัทแห่งหนึ่ง</w:t>
      </w:r>
      <w:r w:rsidRPr="00A04811">
        <w:rPr>
          <w:rFonts w:asciiTheme="majorBidi" w:hAnsiTheme="majorBidi" w:cstheme="majorBidi"/>
          <w:cs/>
        </w:rPr>
        <w:t xml:space="preserve"> สัญญาดังกล่าวมีผลบังคับใช้ตั้งแต่เ</w:t>
      </w:r>
      <w:r w:rsidR="00EE28EA">
        <w:rPr>
          <w:rFonts w:asciiTheme="majorBidi" w:hAnsiTheme="majorBidi" w:cstheme="majorBidi" w:hint="cs"/>
          <w:cs/>
        </w:rPr>
        <w:t>ดือนมีนาคม</w:t>
      </w:r>
      <w:r w:rsidRPr="00A04811">
        <w:rPr>
          <w:rFonts w:asciiTheme="majorBidi" w:hAnsiTheme="majorBidi" w:cstheme="majorBidi"/>
          <w:cs/>
        </w:rPr>
        <w:t>จนถึงเดือน</w:t>
      </w:r>
      <w:r w:rsidR="007075F5">
        <w:rPr>
          <w:rFonts w:asciiTheme="majorBidi" w:hAnsiTheme="majorBidi" w:cstheme="majorBidi" w:hint="cs"/>
          <w:cs/>
        </w:rPr>
        <w:t>พฤศจิกายน</w:t>
      </w:r>
      <w:r w:rsidRPr="00A04811">
        <w:rPr>
          <w:rFonts w:asciiTheme="majorBidi" w:hAnsiTheme="majorBidi" w:cstheme="majorBidi"/>
          <w:cs/>
        </w:rPr>
        <w:t xml:space="preserve"> </w:t>
      </w:r>
      <w:r w:rsidR="007075F5">
        <w:rPr>
          <w:rFonts w:asciiTheme="majorBidi" w:hAnsiTheme="majorBidi" w:cstheme="majorBidi"/>
        </w:rPr>
        <w:t>2567</w:t>
      </w:r>
      <w:r w:rsidRPr="00A04811">
        <w:rPr>
          <w:rFonts w:asciiTheme="majorBidi" w:hAnsiTheme="majorBidi" w:cstheme="majorBidi"/>
          <w:cs/>
        </w:rPr>
        <w:t xml:space="preserve"> ราคาซื้อขายเป็นราคาตลาดตามที่กำหนดในสัญญา</w:t>
      </w:r>
    </w:p>
    <w:p w14:paraId="1CAB2403" w14:textId="7841EDF4" w:rsidR="007B0F21" w:rsidRPr="006D16A0" w:rsidRDefault="007B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258C15D3" w14:textId="2A93164C" w:rsidR="00FE7E87" w:rsidRPr="00576FB8" w:rsidRDefault="00FE7E87" w:rsidP="00FE7E8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  <w:r w:rsidRPr="00576FB8">
        <w:rPr>
          <w:rFonts w:asciiTheme="majorBidi" w:hAnsi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7CB28DD" w14:textId="1FE6DB2B" w:rsidR="00042EFB" w:rsidRPr="006D16A0" w:rsidRDefault="00042EFB" w:rsidP="00042EF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/>
          <w:b/>
          <w:bCs/>
          <w:sz w:val="30"/>
          <w:szCs w:val="30"/>
          <w:cs/>
          <w:lang w:bidi="th-TH"/>
        </w:rPr>
      </w:pPr>
    </w:p>
    <w:p w14:paraId="188FA89F" w14:textId="0154C84E" w:rsidR="005C094C" w:rsidRPr="008253E7" w:rsidRDefault="005E3608" w:rsidP="005C094C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lang w:val="en-US"/>
        </w:rPr>
      </w:pPr>
      <w:r w:rsidRPr="00294C23">
        <w:rPr>
          <w:rFonts w:asciiTheme="majorBidi" w:hAnsiTheme="majorBidi"/>
          <w:sz w:val="30"/>
          <w:szCs w:val="30"/>
          <w:cs/>
          <w:lang w:val="en-US" w:bidi="th-TH"/>
        </w:rPr>
        <w:t xml:space="preserve">ในวันที่ </w:t>
      </w:r>
      <w:r w:rsidRPr="00294C23">
        <w:rPr>
          <w:rFonts w:asciiTheme="majorBidi" w:hAnsiTheme="majorBidi"/>
          <w:sz w:val="30"/>
          <w:szCs w:val="30"/>
          <w:lang w:val="en-US" w:bidi="th-TH"/>
        </w:rPr>
        <w:t xml:space="preserve">24 </w:t>
      </w:r>
      <w:r w:rsidRPr="00294C23">
        <w:rPr>
          <w:rFonts w:asciiTheme="majorBidi" w:hAnsiTheme="majorBidi"/>
          <w:sz w:val="30"/>
          <w:szCs w:val="30"/>
          <w:cs/>
          <w:lang w:val="en-US" w:bidi="th-TH"/>
        </w:rPr>
        <w:t xml:space="preserve">กรกฎาคม </w:t>
      </w:r>
      <w:r w:rsidRPr="00294C23">
        <w:rPr>
          <w:rFonts w:asciiTheme="majorBidi" w:hAnsiTheme="majorBidi"/>
          <w:sz w:val="30"/>
          <w:szCs w:val="30"/>
          <w:lang w:val="en-US" w:bidi="th-TH"/>
        </w:rPr>
        <w:t xml:space="preserve">2567 </w:t>
      </w:r>
      <w:r w:rsidRPr="00294C23">
        <w:rPr>
          <w:rFonts w:asciiTheme="majorBidi" w:hAnsiTheme="majorBidi"/>
          <w:sz w:val="30"/>
          <w:szCs w:val="30"/>
          <w:cs/>
          <w:lang w:val="en-US" w:bidi="th-TH"/>
        </w:rPr>
        <w:t xml:space="preserve">ที่ประชุมวิสามัญผู้ถือหุ้นครั้งที่ </w:t>
      </w:r>
      <w:r w:rsidRPr="00294C23">
        <w:rPr>
          <w:rFonts w:asciiTheme="majorBidi" w:hAnsiTheme="majorBidi"/>
          <w:sz w:val="30"/>
          <w:szCs w:val="30"/>
          <w:lang w:val="en-US" w:bidi="th-TH"/>
        </w:rPr>
        <w:t xml:space="preserve">1/2567 </w:t>
      </w:r>
      <w:r w:rsidRPr="00294C23">
        <w:rPr>
          <w:rFonts w:asciiTheme="majorBidi" w:hAnsiTheme="majorBidi"/>
          <w:sz w:val="30"/>
          <w:szCs w:val="30"/>
          <w:cs/>
          <w:lang w:val="en-US" w:bidi="th-TH"/>
        </w:rPr>
        <w:t>ของบริษัท บีบีจีไอ เฟิร์มบ็อกซ์ ไบโอ จำกัด</w:t>
      </w:r>
      <w:r w:rsidRPr="00294C2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มี</w:t>
      </w:r>
      <w:r w:rsidRPr="00294C23">
        <w:rPr>
          <w:rFonts w:asciiTheme="majorBidi" w:hAnsiTheme="majorBidi"/>
          <w:sz w:val="30"/>
          <w:szCs w:val="30"/>
          <w:cs/>
          <w:lang w:val="en-US" w:bidi="th-TH"/>
        </w:rPr>
        <w:t xml:space="preserve">มติพิเศษอนุมัติการเพิ่มทุนจดทะเบียนของบริษัท ครั้งที่ 2 ของปี </w:t>
      </w:r>
      <w:r w:rsidRPr="00294C23">
        <w:rPr>
          <w:rFonts w:asciiTheme="majorBidi" w:hAnsiTheme="majorBidi"/>
          <w:sz w:val="30"/>
          <w:szCs w:val="30"/>
          <w:lang w:val="en-US" w:bidi="th-TH"/>
        </w:rPr>
        <w:t xml:space="preserve">2567 </w:t>
      </w:r>
      <w:r w:rsidRPr="00294C23">
        <w:rPr>
          <w:rFonts w:asciiTheme="majorBidi" w:hAnsiTheme="majorBidi"/>
          <w:sz w:val="30"/>
          <w:szCs w:val="30"/>
          <w:cs/>
          <w:lang w:val="en-US" w:bidi="th-TH"/>
        </w:rPr>
        <w:t xml:space="preserve">จากทุนจดทะเบียนเดิม </w:t>
      </w:r>
      <w:r w:rsidRPr="00294C23">
        <w:rPr>
          <w:rFonts w:asciiTheme="majorBidi" w:hAnsiTheme="majorBidi"/>
          <w:sz w:val="30"/>
          <w:szCs w:val="30"/>
          <w:lang w:val="en-US" w:bidi="th-TH"/>
        </w:rPr>
        <w:t>69.80</w:t>
      </w:r>
      <w:r w:rsidRPr="00294C23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 เป็นทุนจดทะเบียนใหม่ จำนวน </w:t>
      </w:r>
      <w:r w:rsidRPr="00294C23">
        <w:rPr>
          <w:rFonts w:asciiTheme="majorBidi" w:hAnsiTheme="majorBidi"/>
          <w:sz w:val="30"/>
          <w:szCs w:val="30"/>
          <w:lang w:val="en-US" w:bidi="th-TH"/>
        </w:rPr>
        <w:t>333.00</w:t>
      </w:r>
      <w:r w:rsidRPr="00294C23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</w:t>
      </w:r>
      <w:r w:rsidRPr="00294C2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โดยในการเพิ่มทุนในครั้งนี้มีมติให้เรียกชำระค่าหุ้น ในสัดส่วนร้อยละ </w:t>
      </w:r>
      <w:r w:rsidRPr="00294C23">
        <w:rPr>
          <w:rFonts w:asciiTheme="majorBidi" w:hAnsiTheme="majorBidi"/>
          <w:sz w:val="30"/>
          <w:szCs w:val="30"/>
          <w:lang w:val="en-US" w:bidi="th-TH"/>
        </w:rPr>
        <w:t>25</w:t>
      </w:r>
      <w:r w:rsidRPr="00294C2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ของทุนจดทะเบียนเพิ่มเติม</w:t>
      </w:r>
      <w:r w:rsidR="00A846CE" w:rsidRPr="00294C2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คิดเป็น</w:t>
      </w:r>
      <w:r w:rsidR="007C16C0" w:rsidRPr="00294C2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จำนวนเงิน </w:t>
      </w:r>
      <w:r w:rsidR="007C16C0" w:rsidRPr="00294C23">
        <w:rPr>
          <w:rFonts w:asciiTheme="majorBidi" w:hAnsiTheme="majorBidi"/>
          <w:sz w:val="30"/>
          <w:szCs w:val="30"/>
          <w:lang w:val="en-US" w:bidi="th-TH"/>
        </w:rPr>
        <w:t xml:space="preserve">65.80 </w:t>
      </w:r>
      <w:r w:rsidR="007C16C0" w:rsidRPr="00294C23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</w:t>
      </w:r>
      <w:r w:rsidR="0014698C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14698C" w:rsidRPr="008253E7">
        <w:rPr>
          <w:rFonts w:asciiTheme="majorBidi" w:hAnsiTheme="majorBidi"/>
          <w:sz w:val="30"/>
          <w:szCs w:val="30"/>
          <w:cs/>
          <w:lang w:val="en-US" w:bidi="th-TH"/>
        </w:rPr>
        <w:t>บริษัทได้จ่ายชำระเงิน</w:t>
      </w:r>
      <w:r w:rsidR="00773C9E">
        <w:rPr>
          <w:rFonts w:asciiTheme="majorBidi" w:hAnsiTheme="majorBidi" w:hint="cs"/>
          <w:sz w:val="30"/>
          <w:szCs w:val="30"/>
          <w:cs/>
          <w:lang w:val="en-US" w:bidi="th-TH"/>
        </w:rPr>
        <w:t>ค่าหุ้น</w:t>
      </w:r>
      <w:r w:rsidR="003166ED">
        <w:rPr>
          <w:rFonts w:asciiTheme="majorBidi" w:hAnsiTheme="majorBidi" w:hint="cs"/>
          <w:sz w:val="30"/>
          <w:szCs w:val="30"/>
          <w:cs/>
          <w:lang w:val="en-US" w:bidi="th-TH"/>
        </w:rPr>
        <w:t>ดังกล่าว</w:t>
      </w:r>
      <w:r w:rsidR="00773C9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ทั้งจำนวน </w:t>
      </w:r>
      <w:r w:rsidR="00FC10E0" w:rsidRPr="008253E7">
        <w:rPr>
          <w:rFonts w:asciiTheme="majorBidi" w:hAnsiTheme="majorBidi"/>
          <w:sz w:val="30"/>
          <w:szCs w:val="30"/>
          <w:cs/>
          <w:lang w:val="en-US" w:bidi="th-TH"/>
        </w:rPr>
        <w:t>และ</w:t>
      </w:r>
      <w:r w:rsidR="00904C71" w:rsidRPr="007D5E12">
        <w:rPr>
          <w:rFonts w:asciiTheme="majorBidi" w:hAnsiTheme="majorBidi" w:hint="cs"/>
          <w:sz w:val="30"/>
          <w:szCs w:val="30"/>
          <w:cs/>
          <w:lang w:val="en-US" w:bidi="th-TH"/>
        </w:rPr>
        <w:t>การ</w:t>
      </w:r>
      <w:r w:rsidR="00FC10E0" w:rsidRPr="008253E7">
        <w:rPr>
          <w:rFonts w:asciiTheme="majorBidi" w:hAnsiTheme="majorBidi"/>
          <w:sz w:val="30"/>
          <w:szCs w:val="30"/>
          <w:cs/>
          <w:lang w:val="en-US" w:bidi="th-TH"/>
        </w:rPr>
        <w:t>จดทะเบียน</w:t>
      </w:r>
      <w:r w:rsidR="001F04AD">
        <w:rPr>
          <w:rFonts w:asciiTheme="majorBidi" w:hAnsiTheme="majorBidi" w:hint="cs"/>
          <w:sz w:val="30"/>
          <w:szCs w:val="30"/>
          <w:cs/>
          <w:lang w:val="en-US" w:bidi="th-TH"/>
        </w:rPr>
        <w:t>เพิ่มทุน</w:t>
      </w:r>
      <w:r w:rsidR="00FC10E0" w:rsidRPr="008253E7">
        <w:rPr>
          <w:rFonts w:asciiTheme="majorBidi" w:hAnsiTheme="majorBidi"/>
          <w:sz w:val="30"/>
          <w:szCs w:val="30"/>
          <w:cs/>
          <w:lang w:val="en-US" w:bidi="th-TH"/>
        </w:rPr>
        <w:t>กับกระทรวงพาณิชย์</w:t>
      </w:r>
      <w:r w:rsidR="00FE5E2F">
        <w:rPr>
          <w:rFonts w:asciiTheme="majorBidi" w:hAnsiTheme="majorBidi" w:hint="cs"/>
          <w:sz w:val="30"/>
          <w:szCs w:val="30"/>
          <w:cs/>
          <w:lang w:val="en-US" w:bidi="th-TH"/>
        </w:rPr>
        <w:t>ได้เสร็จสิ้น</w:t>
      </w:r>
      <w:r w:rsidR="00FC10E0" w:rsidRPr="008253E7">
        <w:rPr>
          <w:rFonts w:asciiTheme="majorBidi" w:hAnsiTheme="majorBidi"/>
          <w:sz w:val="30"/>
          <w:szCs w:val="30"/>
          <w:cs/>
          <w:lang w:val="en-US" w:bidi="th-TH"/>
        </w:rPr>
        <w:t xml:space="preserve">เมื่อวันที่ </w:t>
      </w:r>
      <w:r w:rsidRPr="00294C23" w:rsidDel="00E50145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294C23">
        <w:rPr>
          <w:rFonts w:asciiTheme="majorBidi" w:hAnsiTheme="majorBidi"/>
          <w:sz w:val="30"/>
          <w:szCs w:val="30"/>
          <w:lang w:val="en-US"/>
        </w:rPr>
        <w:t>3</w:t>
      </w:r>
      <w:r w:rsidR="00962959" w:rsidRPr="00294C23">
        <w:rPr>
          <w:rFonts w:asciiTheme="majorBidi" w:hAnsiTheme="majorBidi"/>
          <w:sz w:val="30"/>
          <w:szCs w:val="30"/>
          <w:lang w:val="en-US"/>
        </w:rPr>
        <w:t>1</w:t>
      </w:r>
      <w:r w:rsidRPr="00294C23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294C23">
        <w:rPr>
          <w:rFonts w:asciiTheme="majorBidi" w:hAnsiTheme="majorBidi"/>
          <w:sz w:val="30"/>
          <w:szCs w:val="30"/>
          <w:cs/>
          <w:lang w:val="en-US" w:bidi="th-TH"/>
        </w:rPr>
        <w:t xml:space="preserve">กรกฎาคม </w:t>
      </w:r>
      <w:r w:rsidRPr="00294C23">
        <w:rPr>
          <w:rFonts w:asciiTheme="majorBidi" w:hAnsiTheme="majorBidi"/>
          <w:sz w:val="30"/>
          <w:szCs w:val="30"/>
          <w:lang w:val="en-US"/>
        </w:rPr>
        <w:t>2567</w:t>
      </w:r>
    </w:p>
    <w:p w14:paraId="2BA84372" w14:textId="77777777" w:rsidR="00294C23" w:rsidRPr="00576FB8" w:rsidRDefault="00294C23" w:rsidP="005C094C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5177BD0" w14:textId="052A5247" w:rsidR="00CC7A13" w:rsidRDefault="005C094C" w:rsidP="00CC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  <w:r w:rsidRPr="00576FB8">
        <w:rPr>
          <w:rFonts w:asciiTheme="majorBidi" w:hAnsiTheme="majorBidi" w:hint="cs"/>
          <w:cs/>
          <w:lang w:val="th-TH"/>
        </w:rPr>
        <w:t xml:space="preserve">ในวันที่ </w:t>
      </w:r>
      <w:r w:rsidRPr="00576FB8">
        <w:rPr>
          <w:rFonts w:asciiTheme="majorBidi" w:hAnsiTheme="majorBidi"/>
        </w:rPr>
        <w:t xml:space="preserve">6 </w:t>
      </w:r>
      <w:r w:rsidRPr="00576FB8">
        <w:rPr>
          <w:rFonts w:asciiTheme="majorBidi" w:hAnsiTheme="majorBidi" w:hint="cs"/>
          <w:cs/>
        </w:rPr>
        <w:t xml:space="preserve">สิงหาคม </w:t>
      </w:r>
      <w:r w:rsidRPr="00576FB8">
        <w:rPr>
          <w:rFonts w:asciiTheme="majorBidi" w:hAnsiTheme="majorBidi"/>
        </w:rPr>
        <w:t xml:space="preserve">2567 </w:t>
      </w:r>
      <w:r w:rsidRPr="00576FB8">
        <w:rPr>
          <w:rFonts w:asciiTheme="majorBidi" w:hAnsiTheme="majorBidi" w:hint="cs"/>
          <w:cs/>
        </w:rPr>
        <w:t>ที่</w:t>
      </w:r>
      <w:r w:rsidRPr="00576FB8">
        <w:rPr>
          <w:rFonts w:asciiTheme="majorBidi" w:hAnsiTheme="majorBidi"/>
          <w:cs/>
          <w:lang w:val="th-TH"/>
        </w:rPr>
        <w:t>ประชุม</w:t>
      </w:r>
      <w:r w:rsidRPr="00576FB8">
        <w:rPr>
          <w:rFonts w:asciiTheme="majorBidi" w:hAnsiTheme="majorBidi" w:hint="cs"/>
          <w:cs/>
          <w:lang w:val="th-TH"/>
        </w:rPr>
        <w:t xml:space="preserve">คณะกรรมการบริษัทครั้งที่  </w:t>
      </w:r>
      <w:r w:rsidRPr="00576FB8">
        <w:rPr>
          <w:rFonts w:asciiTheme="majorBidi" w:hAnsiTheme="majorBidi"/>
        </w:rPr>
        <w:t xml:space="preserve">8/2567 </w:t>
      </w:r>
      <w:r w:rsidRPr="00576FB8">
        <w:rPr>
          <w:rFonts w:asciiTheme="majorBidi" w:hAnsiTheme="majorBidi"/>
          <w:cs/>
          <w:lang w:val="th-TH"/>
        </w:rPr>
        <w:t>ได้มีมติอนุมัติการซื้อหุ้นในบริษัท</w:t>
      </w:r>
      <w:r w:rsidRPr="00576FB8">
        <w:rPr>
          <w:rFonts w:asciiTheme="majorBidi" w:hAnsiTheme="majorBidi" w:hint="cs"/>
          <w:cs/>
          <w:lang w:val="th-TH"/>
        </w:rPr>
        <w:t>ย่อย</w:t>
      </w:r>
      <w:r w:rsidRPr="00576FB8">
        <w:rPr>
          <w:rFonts w:asciiTheme="majorBidi" w:hAnsiTheme="majorBidi"/>
          <w:lang w:val="th-TH"/>
        </w:rPr>
        <w:t xml:space="preserve"> </w:t>
      </w:r>
      <w:r w:rsidRPr="00576FB8">
        <w:rPr>
          <w:rFonts w:asciiTheme="majorBidi" w:hAnsiTheme="majorBidi"/>
          <w:cs/>
          <w:lang w:val="th-TH"/>
        </w:rPr>
        <w:t xml:space="preserve">จำนวน </w:t>
      </w:r>
      <w:r w:rsidRPr="00576FB8">
        <w:rPr>
          <w:rFonts w:asciiTheme="majorBidi" w:hAnsiTheme="majorBidi" w:hint="cs"/>
          <w:cs/>
          <w:lang w:val="th-TH"/>
        </w:rPr>
        <w:t xml:space="preserve"> </w:t>
      </w:r>
      <w:r w:rsidRPr="00576FB8">
        <w:rPr>
          <w:rFonts w:asciiTheme="majorBidi" w:hAnsiTheme="majorBidi"/>
        </w:rPr>
        <w:t xml:space="preserve">0.84  </w:t>
      </w:r>
      <w:r w:rsidRPr="00576FB8">
        <w:rPr>
          <w:rFonts w:asciiTheme="majorBidi" w:hAnsiTheme="majorBidi" w:hint="cs"/>
          <w:cs/>
        </w:rPr>
        <w:t>ล้าน</w:t>
      </w:r>
      <w:r w:rsidRPr="00576FB8">
        <w:rPr>
          <w:rFonts w:asciiTheme="majorBidi" w:hAnsiTheme="majorBidi"/>
          <w:cs/>
          <w:lang w:val="th-TH"/>
        </w:rPr>
        <w:t xml:space="preserve">หุ้น คิดเป็นร้อยละ </w:t>
      </w:r>
      <w:r w:rsidRPr="00576FB8">
        <w:rPr>
          <w:rFonts w:asciiTheme="majorBidi" w:hAnsiTheme="majorBidi"/>
        </w:rPr>
        <w:t>30</w:t>
      </w:r>
      <w:r w:rsidRPr="00576FB8">
        <w:rPr>
          <w:rFonts w:asciiTheme="majorBidi" w:hAnsiTheme="majorBidi"/>
          <w:cs/>
          <w:lang w:val="th-TH"/>
        </w:rPr>
        <w:t xml:space="preserve"> ของทุนจดทะเบียนซึ่งชำระเต็มมูลค่าแล้ว จาก</w:t>
      </w:r>
      <w:r w:rsidRPr="00576FB8">
        <w:rPr>
          <w:rFonts w:asciiTheme="majorBidi" w:hAnsiTheme="majorBidi" w:hint="cs"/>
          <w:cs/>
          <w:lang w:val="th-TH"/>
        </w:rPr>
        <w:t>บริษัทแห่งหนึ่ง</w:t>
      </w:r>
      <w:r w:rsidRPr="00576FB8">
        <w:rPr>
          <w:rFonts w:asciiTheme="majorBidi" w:hAnsiTheme="majorBidi"/>
          <w:cs/>
          <w:lang w:val="th-TH"/>
        </w:rPr>
        <w:t>โดยมีมูลค่าซื้อขายทั้งสิ้น</w:t>
      </w:r>
      <w:r w:rsidRPr="00576FB8">
        <w:rPr>
          <w:rFonts w:asciiTheme="majorBidi" w:hAnsiTheme="majorBidi" w:hint="cs"/>
          <w:cs/>
          <w:lang w:val="th-TH"/>
        </w:rPr>
        <w:t>จำนวน</w:t>
      </w:r>
      <w:r w:rsidR="00B0371B" w:rsidRPr="00576FB8">
        <w:rPr>
          <w:rFonts w:asciiTheme="majorBidi" w:hAnsiTheme="majorBidi" w:hint="cs"/>
          <w:cs/>
          <w:lang w:val="th-TH"/>
        </w:rPr>
        <w:t xml:space="preserve"> </w:t>
      </w:r>
      <w:r w:rsidR="00A44752" w:rsidRPr="00576FB8">
        <w:rPr>
          <w:rFonts w:asciiTheme="majorBidi" w:hAnsiTheme="majorBidi"/>
        </w:rPr>
        <w:t>370.50</w:t>
      </w:r>
      <w:r w:rsidRPr="00576FB8">
        <w:rPr>
          <w:rFonts w:asciiTheme="majorBidi" w:hAnsiTheme="majorBidi"/>
        </w:rPr>
        <w:t xml:space="preserve"> </w:t>
      </w:r>
      <w:r w:rsidRPr="00576FB8">
        <w:rPr>
          <w:rFonts w:asciiTheme="majorBidi" w:hAnsiTheme="majorBidi" w:hint="cs"/>
          <w:cs/>
        </w:rPr>
        <w:t>ล้านบาท</w:t>
      </w:r>
      <w:r w:rsidR="001B0294" w:rsidRPr="00576FB8">
        <w:rPr>
          <w:rFonts w:asciiTheme="majorBidi" w:hAnsiTheme="majorBidi" w:hint="cs"/>
          <w:cs/>
        </w:rPr>
        <w:t xml:space="preserve"> </w:t>
      </w:r>
      <w:r w:rsidR="001B0294" w:rsidRPr="002141D5">
        <w:rPr>
          <w:rFonts w:asciiTheme="majorBidi" w:hAnsiTheme="majorBidi"/>
          <w:cs/>
        </w:rPr>
        <w:t>โดย</w:t>
      </w:r>
      <w:r w:rsidR="0034697B" w:rsidRPr="002141D5">
        <w:rPr>
          <w:rFonts w:asciiTheme="majorBidi" w:hAnsiTheme="majorBidi"/>
          <w:cs/>
        </w:rPr>
        <w:t xml:space="preserve">คาดว่าจะดำเนินการซื้อขายหุ้นเสร็จสมบูรณ์ภายในไตรมาสที่ </w:t>
      </w:r>
      <w:r w:rsidR="0034697B">
        <w:rPr>
          <w:rFonts w:asciiTheme="majorBidi" w:hAnsiTheme="majorBidi"/>
        </w:rPr>
        <w:t>4</w:t>
      </w:r>
      <w:r w:rsidR="0034697B" w:rsidRPr="002141D5">
        <w:rPr>
          <w:rFonts w:asciiTheme="majorBidi" w:hAnsiTheme="majorBidi"/>
          <w:cs/>
        </w:rPr>
        <w:t xml:space="preserve"> ของปี </w:t>
      </w:r>
      <w:r w:rsidR="0034697B">
        <w:rPr>
          <w:rFonts w:asciiTheme="majorBidi" w:hAnsiTheme="majorBidi"/>
        </w:rPr>
        <w:t xml:space="preserve">2567 </w:t>
      </w:r>
      <w:r w:rsidR="00CC7A13" w:rsidRPr="001A0EEE">
        <w:rPr>
          <w:rFonts w:asciiTheme="majorBidi" w:hAnsiTheme="majorBidi"/>
          <w:cs/>
          <w:lang w:val="th-TH"/>
        </w:rPr>
        <w:t>ส่งผลให้สัดส่วนการลงทุนในบริษั</w:t>
      </w:r>
      <w:r w:rsidR="004D6ABF">
        <w:rPr>
          <w:rFonts w:asciiTheme="majorBidi" w:hAnsiTheme="majorBidi" w:hint="cs"/>
          <w:cs/>
          <w:lang w:val="th-TH"/>
        </w:rPr>
        <w:t>ทย่อย</w:t>
      </w:r>
      <w:r w:rsidR="00CC7A13" w:rsidRPr="001A0EEE">
        <w:rPr>
          <w:rFonts w:asciiTheme="majorBidi" w:hAnsiTheme="majorBidi"/>
          <w:cs/>
          <w:lang w:val="th-TH"/>
        </w:rPr>
        <w:t xml:space="preserve">ของบริษัทเพิ่มขึ้นจากร้อยละ </w:t>
      </w:r>
      <w:r w:rsidR="008B0BEB">
        <w:rPr>
          <w:rFonts w:asciiTheme="majorBidi" w:hAnsiTheme="majorBidi"/>
        </w:rPr>
        <w:t>70</w:t>
      </w:r>
      <w:r w:rsidR="00CC7A13" w:rsidRPr="001A0EEE">
        <w:rPr>
          <w:rFonts w:asciiTheme="majorBidi" w:hAnsiTheme="majorBidi"/>
          <w:lang w:val="th-TH"/>
        </w:rPr>
        <w:t xml:space="preserve"> </w:t>
      </w:r>
      <w:r w:rsidR="00CC7A13" w:rsidRPr="001A0EEE">
        <w:rPr>
          <w:rFonts w:asciiTheme="majorBidi" w:hAnsiTheme="majorBidi"/>
          <w:cs/>
          <w:lang w:val="th-TH"/>
        </w:rPr>
        <w:t xml:space="preserve">เป็นร้อยละ </w:t>
      </w:r>
      <w:r w:rsidR="00503ECE">
        <w:rPr>
          <w:rFonts w:asciiTheme="majorBidi" w:hAnsiTheme="majorBidi"/>
        </w:rPr>
        <w:t>100</w:t>
      </w:r>
    </w:p>
    <w:p w14:paraId="152C1255" w14:textId="50F5B839" w:rsidR="005C094C" w:rsidRPr="00576FB8" w:rsidRDefault="005C094C" w:rsidP="005C0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/>
        </w:rPr>
      </w:pPr>
    </w:p>
    <w:p w14:paraId="38785410" w14:textId="77777777" w:rsidR="001A06CD" w:rsidRPr="00D92B39" w:rsidRDefault="001A06CD" w:rsidP="005C0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/>
          <w:cs/>
        </w:rPr>
      </w:pPr>
    </w:p>
    <w:p w14:paraId="47E78200" w14:textId="77777777" w:rsidR="00470020" w:rsidRDefault="00470020" w:rsidP="005C0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/>
          <w:cs/>
          <w:lang w:val="th-TH"/>
        </w:rPr>
      </w:pPr>
    </w:p>
    <w:p w14:paraId="36144606" w14:textId="77777777" w:rsidR="00470020" w:rsidRDefault="00470020" w:rsidP="005C0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/>
          <w:cs/>
          <w:lang w:val="th-TH"/>
        </w:rPr>
      </w:pPr>
    </w:p>
    <w:p w14:paraId="1F595C2F" w14:textId="77777777" w:rsidR="00470020" w:rsidRPr="006D16A0" w:rsidRDefault="00470020" w:rsidP="005C0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/>
          <w:cs/>
          <w:lang w:val="th-TH"/>
        </w:rPr>
      </w:pPr>
    </w:p>
    <w:p w14:paraId="5614810B" w14:textId="77777777" w:rsidR="0097623F" w:rsidRPr="00FE7E87" w:rsidRDefault="0097623F" w:rsidP="007864A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5CCA8186" w14:textId="77777777" w:rsidR="00FE7E87" w:rsidRPr="00FE7E87" w:rsidRDefault="00FE7E87" w:rsidP="00042EF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/>
          <w:b/>
          <w:bCs/>
          <w:sz w:val="30"/>
          <w:szCs w:val="30"/>
          <w:cs/>
          <w:lang w:bidi="th-TH"/>
        </w:rPr>
      </w:pPr>
    </w:p>
    <w:p w14:paraId="131312C2" w14:textId="36973649" w:rsidR="009371C8" w:rsidRPr="00576FB8" w:rsidRDefault="009371C8" w:rsidP="00013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sectPr w:rsidR="009371C8" w:rsidRPr="00576FB8" w:rsidSect="003A4097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C8E050" w14:textId="77777777" w:rsidR="002A6973" w:rsidRDefault="002A6973">
      <w:r>
        <w:separator/>
      </w:r>
    </w:p>
    <w:p w14:paraId="53523C98" w14:textId="77777777" w:rsidR="002A6973" w:rsidRDefault="002A6973"/>
  </w:endnote>
  <w:endnote w:type="continuationSeparator" w:id="0">
    <w:p w14:paraId="2A2AA2F0" w14:textId="77777777" w:rsidR="002A6973" w:rsidRDefault="002A6973">
      <w:r>
        <w:continuationSeparator/>
      </w:r>
    </w:p>
    <w:p w14:paraId="40B99586" w14:textId="77777777" w:rsidR="002A6973" w:rsidRDefault="002A6973"/>
  </w:endnote>
  <w:endnote w:type="continuationNotice" w:id="1">
    <w:p w14:paraId="572849C0" w14:textId="77777777" w:rsidR="002A6973" w:rsidRDefault="002A69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23065" w14:textId="77777777" w:rsidR="0042164E" w:rsidRPr="0075177B" w:rsidRDefault="0042164E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27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41F3E" w14:textId="77777777" w:rsidR="0042164E" w:rsidRPr="00822BC2" w:rsidRDefault="0042164E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2894D" w14:textId="77777777" w:rsidR="00DB59C3" w:rsidRDefault="00DB59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F0A6C" w14:textId="3B071BB1" w:rsidR="00DB59C3" w:rsidRPr="0075177B" w:rsidRDefault="00DB59C3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EA55D5">
      <w:rPr>
        <w:rFonts w:asciiTheme="majorBidi" w:hAnsiTheme="majorBidi" w:cstheme="majorBidi"/>
        <w:caps/>
        <w:noProof/>
        <w:sz w:val="30"/>
        <w:szCs w:val="30"/>
      </w:rPr>
      <w:t>29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A2D0D" w14:textId="650DD997" w:rsidR="00DB59C3" w:rsidRPr="00822BC2" w:rsidRDefault="00DB59C3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948CE" w14:textId="77777777" w:rsidR="002A6973" w:rsidRDefault="002A6973">
      <w:r>
        <w:separator/>
      </w:r>
    </w:p>
    <w:p w14:paraId="2CEADDE7" w14:textId="77777777" w:rsidR="002A6973" w:rsidRDefault="002A6973"/>
  </w:footnote>
  <w:footnote w:type="continuationSeparator" w:id="0">
    <w:p w14:paraId="14045FC1" w14:textId="77777777" w:rsidR="002A6973" w:rsidRDefault="002A6973">
      <w:r>
        <w:continuationSeparator/>
      </w:r>
    </w:p>
    <w:p w14:paraId="06DA2F7B" w14:textId="77777777" w:rsidR="002A6973" w:rsidRDefault="002A6973"/>
  </w:footnote>
  <w:footnote w:type="continuationNotice" w:id="1">
    <w:p w14:paraId="1B9B55A1" w14:textId="77777777" w:rsidR="002A6973" w:rsidRDefault="002A69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3C141" w14:textId="77777777" w:rsidR="0042164E" w:rsidRPr="002C284C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7EB9A6D0" w14:textId="77777777" w:rsidR="0042164E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3416F5A" w14:textId="581D3798" w:rsidR="0042164E" w:rsidRPr="002C284C" w:rsidRDefault="00ED3704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มิถุนายน</w:t>
    </w:r>
    <w:r>
      <w:rPr>
        <w:b/>
        <w:bCs/>
        <w:sz w:val="32"/>
        <w:szCs w:val="32"/>
      </w:rPr>
      <w:t xml:space="preserve"> </w:t>
    </w:r>
    <w:r w:rsidR="0042164E">
      <w:rPr>
        <w:b/>
        <w:bCs/>
        <w:sz w:val="32"/>
        <w:szCs w:val="32"/>
      </w:rPr>
      <w:t>256</w:t>
    </w:r>
    <w:r w:rsidR="00784453">
      <w:rPr>
        <w:b/>
        <w:bCs/>
        <w:sz w:val="32"/>
        <w:szCs w:val="32"/>
      </w:rPr>
      <w:t>7</w:t>
    </w:r>
    <w:r w:rsidR="00044DC8">
      <w:rPr>
        <w:rFonts w:hint="cs"/>
        <w:b/>
        <w:bCs/>
        <w:sz w:val="32"/>
        <w:szCs w:val="32"/>
        <w:cs/>
      </w:rPr>
      <w:t xml:space="preserve"> </w:t>
    </w:r>
    <w:r w:rsidR="0042164E"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05997D9" w14:textId="77777777" w:rsidR="0042164E" w:rsidRPr="002C284C" w:rsidRDefault="0042164E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7487F" w14:textId="77777777" w:rsidR="00DB59C3" w:rsidRDefault="00DB5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BAFAD" w14:textId="13B00E0E" w:rsidR="00DB59C3" w:rsidRPr="002C284C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12BF59EA" w14:textId="27E28708" w:rsidR="00DB59C3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089C88C" w14:textId="77777777" w:rsidR="005B5643" w:rsidRPr="002C284C" w:rsidRDefault="005B5643" w:rsidP="005B56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มิถุนายน</w:t>
    </w:r>
    <w:r>
      <w:rPr>
        <w:b/>
        <w:bCs/>
        <w:sz w:val="32"/>
        <w:szCs w:val="32"/>
      </w:rPr>
      <w:t xml:space="preserve"> 2567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86C25BB" w14:textId="77777777" w:rsidR="00DB59C3" w:rsidRPr="002C284C" w:rsidRDefault="00DB59C3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861E4" w14:textId="77777777" w:rsidR="00DB59C3" w:rsidRDefault="00DB59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4C9CC" w14:textId="2E45654B" w:rsidR="00DB59C3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บริษัท บีบีจีไอ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152EE6">
      <w:rPr>
        <w:b/>
        <w:bCs/>
        <w:sz w:val="32"/>
        <w:szCs w:val="32"/>
        <w:cs/>
      </w:rPr>
      <w:t xml:space="preserve"> และบริษัทย่อย</w:t>
    </w:r>
  </w:p>
  <w:p w14:paraId="374E4078" w14:textId="71F6DEBB" w:rsidR="00DB59C3" w:rsidRPr="00F47951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FEDF669" w14:textId="77777777" w:rsidR="005B5643" w:rsidRPr="002C284C" w:rsidRDefault="005B5643" w:rsidP="005B56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มิถุนายน</w:t>
    </w:r>
    <w:r>
      <w:rPr>
        <w:b/>
        <w:bCs/>
        <w:sz w:val="32"/>
        <w:szCs w:val="32"/>
      </w:rPr>
      <w:t xml:space="preserve"> 2567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490286CB" w14:textId="77777777" w:rsidR="00DB59C3" w:rsidRPr="00247813" w:rsidRDefault="00DB5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323689">
    <w:abstractNumId w:val="47"/>
  </w:num>
  <w:num w:numId="2" w16cid:durableId="914437836">
    <w:abstractNumId w:val="43"/>
  </w:num>
  <w:num w:numId="3" w16cid:durableId="428352781">
    <w:abstractNumId w:val="97"/>
  </w:num>
  <w:num w:numId="4" w16cid:durableId="1284457299">
    <w:abstractNumId w:val="71"/>
  </w:num>
  <w:num w:numId="5" w16cid:durableId="740176331">
    <w:abstractNumId w:val="21"/>
  </w:num>
  <w:num w:numId="6" w16cid:durableId="213080336">
    <w:abstractNumId w:val="48"/>
  </w:num>
  <w:num w:numId="7" w16cid:durableId="279998819">
    <w:abstractNumId w:val="31"/>
  </w:num>
  <w:num w:numId="8" w16cid:durableId="167136242">
    <w:abstractNumId w:val="29"/>
  </w:num>
  <w:num w:numId="9" w16cid:durableId="440880008">
    <w:abstractNumId w:val="118"/>
  </w:num>
  <w:num w:numId="10" w16cid:durableId="608702145">
    <w:abstractNumId w:val="45"/>
  </w:num>
  <w:num w:numId="11" w16cid:durableId="1802308787">
    <w:abstractNumId w:val="66"/>
  </w:num>
  <w:num w:numId="12" w16cid:durableId="1183931344">
    <w:abstractNumId w:val="126"/>
  </w:num>
  <w:num w:numId="13" w16cid:durableId="791217446">
    <w:abstractNumId w:val="120"/>
  </w:num>
  <w:num w:numId="14" w16cid:durableId="849221683">
    <w:abstractNumId w:val="34"/>
  </w:num>
  <w:num w:numId="15" w16cid:durableId="534583384">
    <w:abstractNumId w:val="62"/>
  </w:num>
  <w:num w:numId="16" w16cid:durableId="1846357655">
    <w:abstractNumId w:val="27"/>
  </w:num>
  <w:num w:numId="17" w16cid:durableId="988946824">
    <w:abstractNumId w:val="28"/>
  </w:num>
  <w:num w:numId="18" w16cid:durableId="1195650605">
    <w:abstractNumId w:val="12"/>
  </w:num>
  <w:num w:numId="19" w16cid:durableId="2034643803">
    <w:abstractNumId w:val="30"/>
  </w:num>
  <w:num w:numId="20" w16cid:durableId="1261569939">
    <w:abstractNumId w:val="23"/>
  </w:num>
  <w:num w:numId="21" w16cid:durableId="1880513696">
    <w:abstractNumId w:val="22"/>
  </w:num>
  <w:num w:numId="22" w16cid:durableId="1396467301">
    <w:abstractNumId w:val="82"/>
  </w:num>
  <w:num w:numId="23" w16cid:durableId="815147736">
    <w:abstractNumId w:val="125"/>
  </w:num>
  <w:num w:numId="24" w16cid:durableId="1795446516">
    <w:abstractNumId w:val="77"/>
  </w:num>
  <w:num w:numId="25" w16cid:durableId="1088114610">
    <w:abstractNumId w:val="146"/>
  </w:num>
  <w:num w:numId="26" w16cid:durableId="166753292">
    <w:abstractNumId w:val="70"/>
  </w:num>
  <w:num w:numId="27" w16cid:durableId="285501619">
    <w:abstractNumId w:val="111"/>
  </w:num>
  <w:num w:numId="28" w16cid:durableId="1099787559">
    <w:abstractNumId w:val="140"/>
  </w:num>
  <w:num w:numId="29" w16cid:durableId="1067220741">
    <w:abstractNumId w:val="78"/>
  </w:num>
  <w:num w:numId="30" w16cid:durableId="1059860205">
    <w:abstractNumId w:val="24"/>
  </w:num>
  <w:num w:numId="31" w16cid:durableId="88350887">
    <w:abstractNumId w:val="17"/>
  </w:num>
  <w:num w:numId="32" w16cid:durableId="474107470">
    <w:abstractNumId w:val="7"/>
  </w:num>
  <w:num w:numId="33" w16cid:durableId="1725324986">
    <w:abstractNumId w:val="91"/>
  </w:num>
  <w:num w:numId="34" w16cid:durableId="561141151">
    <w:abstractNumId w:val="86"/>
  </w:num>
  <w:num w:numId="35" w16cid:durableId="211962160">
    <w:abstractNumId w:val="46"/>
  </w:num>
  <w:num w:numId="36" w16cid:durableId="2088305102">
    <w:abstractNumId w:val="33"/>
  </w:num>
  <w:num w:numId="37" w16cid:durableId="414936803">
    <w:abstractNumId w:val="112"/>
  </w:num>
  <w:num w:numId="38" w16cid:durableId="1776635034">
    <w:abstractNumId w:val="106"/>
  </w:num>
  <w:num w:numId="39" w16cid:durableId="2044792298">
    <w:abstractNumId w:val="13"/>
  </w:num>
  <w:num w:numId="40" w16cid:durableId="1007631636">
    <w:abstractNumId w:val="4"/>
  </w:num>
  <w:num w:numId="41" w16cid:durableId="1349522292">
    <w:abstractNumId w:val="108"/>
  </w:num>
  <w:num w:numId="42" w16cid:durableId="230310809">
    <w:abstractNumId w:val="69"/>
  </w:num>
  <w:num w:numId="43" w16cid:durableId="2023817465">
    <w:abstractNumId w:val="51"/>
  </w:num>
  <w:num w:numId="44" w16cid:durableId="2114586998">
    <w:abstractNumId w:val="61"/>
  </w:num>
  <w:num w:numId="45" w16cid:durableId="987706277">
    <w:abstractNumId w:val="49"/>
  </w:num>
  <w:num w:numId="46" w16cid:durableId="1852798295">
    <w:abstractNumId w:val="2"/>
  </w:num>
  <w:num w:numId="47" w16cid:durableId="931401878">
    <w:abstractNumId w:val="38"/>
  </w:num>
  <w:num w:numId="48" w16cid:durableId="477919661">
    <w:abstractNumId w:val="3"/>
  </w:num>
  <w:num w:numId="49" w16cid:durableId="2020811213">
    <w:abstractNumId w:val="20"/>
  </w:num>
  <w:num w:numId="50" w16cid:durableId="423456174">
    <w:abstractNumId w:val="40"/>
  </w:num>
  <w:num w:numId="51" w16cid:durableId="1377586163">
    <w:abstractNumId w:val="139"/>
  </w:num>
  <w:num w:numId="52" w16cid:durableId="584537107">
    <w:abstractNumId w:val="9"/>
  </w:num>
  <w:num w:numId="53" w16cid:durableId="1328945214">
    <w:abstractNumId w:val="50"/>
  </w:num>
  <w:num w:numId="54" w16cid:durableId="871772993">
    <w:abstractNumId w:val="16"/>
  </w:num>
  <w:num w:numId="55" w16cid:durableId="362558445">
    <w:abstractNumId w:val="63"/>
  </w:num>
  <w:num w:numId="56" w16cid:durableId="1069034596">
    <w:abstractNumId w:val="42"/>
  </w:num>
  <w:num w:numId="57" w16cid:durableId="1624731824">
    <w:abstractNumId w:val="59"/>
  </w:num>
  <w:num w:numId="58" w16cid:durableId="871460372">
    <w:abstractNumId w:val="84"/>
  </w:num>
  <w:num w:numId="59" w16cid:durableId="457919050">
    <w:abstractNumId w:val="15"/>
  </w:num>
  <w:num w:numId="60" w16cid:durableId="1762876319">
    <w:abstractNumId w:val="6"/>
  </w:num>
  <w:num w:numId="61" w16cid:durableId="863204259">
    <w:abstractNumId w:val="5"/>
  </w:num>
  <w:num w:numId="62" w16cid:durableId="692146639">
    <w:abstractNumId w:val="58"/>
  </w:num>
  <w:num w:numId="63" w16cid:durableId="684214509">
    <w:abstractNumId w:val="92"/>
  </w:num>
  <w:num w:numId="64" w16cid:durableId="481166593">
    <w:abstractNumId w:val="73"/>
  </w:num>
  <w:num w:numId="65" w16cid:durableId="1657294772">
    <w:abstractNumId w:val="117"/>
  </w:num>
  <w:num w:numId="66" w16cid:durableId="953512151">
    <w:abstractNumId w:val="128"/>
  </w:num>
  <w:num w:numId="67" w16cid:durableId="1824933154">
    <w:abstractNumId w:val="129"/>
  </w:num>
  <w:num w:numId="68" w16cid:durableId="2034569255">
    <w:abstractNumId w:val="10"/>
  </w:num>
  <w:num w:numId="69" w16cid:durableId="1317538766">
    <w:abstractNumId w:val="67"/>
  </w:num>
  <w:num w:numId="70" w16cid:durableId="317928126">
    <w:abstractNumId w:val="130"/>
  </w:num>
  <w:num w:numId="71" w16cid:durableId="1597471913">
    <w:abstractNumId w:val="89"/>
  </w:num>
  <w:num w:numId="72" w16cid:durableId="659885779">
    <w:abstractNumId w:val="136"/>
  </w:num>
  <w:num w:numId="73" w16cid:durableId="311374028">
    <w:abstractNumId w:val="103"/>
  </w:num>
  <w:num w:numId="74" w16cid:durableId="1135876053">
    <w:abstractNumId w:val="137"/>
  </w:num>
  <w:num w:numId="75" w16cid:durableId="699161838">
    <w:abstractNumId w:val="53"/>
  </w:num>
  <w:num w:numId="76" w16cid:durableId="226649648">
    <w:abstractNumId w:val="148"/>
  </w:num>
  <w:num w:numId="77" w16cid:durableId="838275478">
    <w:abstractNumId w:val="124"/>
  </w:num>
  <w:num w:numId="78" w16cid:durableId="1975212851">
    <w:abstractNumId w:val="35"/>
  </w:num>
  <w:num w:numId="79" w16cid:durableId="236208920">
    <w:abstractNumId w:val="72"/>
  </w:num>
  <w:num w:numId="80" w16cid:durableId="1126779546">
    <w:abstractNumId w:val="110"/>
  </w:num>
  <w:num w:numId="81" w16cid:durableId="61216931">
    <w:abstractNumId w:val="133"/>
  </w:num>
  <w:num w:numId="82" w16cid:durableId="1626739811">
    <w:abstractNumId w:val="131"/>
  </w:num>
  <w:num w:numId="83" w16cid:durableId="2123721080">
    <w:abstractNumId w:val="1"/>
  </w:num>
  <w:num w:numId="84" w16cid:durableId="1248343448">
    <w:abstractNumId w:val="96"/>
  </w:num>
  <w:num w:numId="85" w16cid:durableId="1308782088">
    <w:abstractNumId w:val="113"/>
  </w:num>
  <w:num w:numId="86" w16cid:durableId="1362364336">
    <w:abstractNumId w:val="98"/>
  </w:num>
  <w:num w:numId="87" w16cid:durableId="1241913703">
    <w:abstractNumId w:val="139"/>
  </w:num>
  <w:num w:numId="88" w16cid:durableId="417795615">
    <w:abstractNumId w:val="88"/>
  </w:num>
  <w:num w:numId="89" w16cid:durableId="574046422">
    <w:abstractNumId w:val="0"/>
  </w:num>
  <w:num w:numId="90" w16cid:durableId="894975121">
    <w:abstractNumId w:val="19"/>
  </w:num>
  <w:num w:numId="91" w16cid:durableId="881407281">
    <w:abstractNumId w:val="127"/>
  </w:num>
  <w:num w:numId="92" w16cid:durableId="1678731644">
    <w:abstractNumId w:val="79"/>
  </w:num>
  <w:num w:numId="93" w16cid:durableId="706218650">
    <w:abstractNumId w:val="105"/>
  </w:num>
  <w:num w:numId="94" w16cid:durableId="1057050406">
    <w:abstractNumId w:val="81"/>
  </w:num>
  <w:num w:numId="95" w16cid:durableId="1899243099">
    <w:abstractNumId w:val="76"/>
  </w:num>
  <w:num w:numId="96" w16cid:durableId="319116049">
    <w:abstractNumId w:val="116"/>
  </w:num>
  <w:num w:numId="97" w16cid:durableId="588655452">
    <w:abstractNumId w:val="18"/>
  </w:num>
  <w:num w:numId="98" w16cid:durableId="1021056517">
    <w:abstractNumId w:val="121"/>
  </w:num>
  <w:num w:numId="99" w16cid:durableId="139227557">
    <w:abstractNumId w:val="36"/>
  </w:num>
  <w:num w:numId="100" w16cid:durableId="1097020593">
    <w:abstractNumId w:val="68"/>
  </w:num>
  <w:num w:numId="101" w16cid:durableId="1824276679">
    <w:abstractNumId w:val="52"/>
  </w:num>
  <w:num w:numId="102" w16cid:durableId="1417944254">
    <w:abstractNumId w:val="57"/>
  </w:num>
  <w:num w:numId="103" w16cid:durableId="2074306794">
    <w:abstractNumId w:val="54"/>
  </w:num>
  <w:num w:numId="104" w16cid:durableId="740324845">
    <w:abstractNumId w:val="56"/>
  </w:num>
  <w:num w:numId="105" w16cid:durableId="949239237">
    <w:abstractNumId w:val="83"/>
  </w:num>
  <w:num w:numId="106" w16cid:durableId="210383451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630938346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671956938">
    <w:abstractNumId w:val="99"/>
  </w:num>
  <w:num w:numId="109" w16cid:durableId="560293111">
    <w:abstractNumId w:val="60"/>
  </w:num>
  <w:num w:numId="110" w16cid:durableId="1602446724">
    <w:abstractNumId w:val="115"/>
  </w:num>
  <w:num w:numId="111" w16cid:durableId="1447652160">
    <w:abstractNumId w:val="100"/>
  </w:num>
  <w:num w:numId="112" w16cid:durableId="640577212">
    <w:abstractNumId w:val="75"/>
  </w:num>
  <w:num w:numId="113" w16cid:durableId="763185249">
    <w:abstractNumId w:val="41"/>
  </w:num>
  <w:num w:numId="114" w16cid:durableId="1813205806">
    <w:abstractNumId w:val="102"/>
  </w:num>
  <w:num w:numId="115" w16cid:durableId="177779558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103448712">
    <w:abstractNumId w:val="109"/>
  </w:num>
  <w:num w:numId="117" w16cid:durableId="1538271615">
    <w:abstractNumId w:val="14"/>
  </w:num>
  <w:num w:numId="118" w16cid:durableId="771707458">
    <w:abstractNumId w:val="65"/>
  </w:num>
  <w:num w:numId="119" w16cid:durableId="1587030636">
    <w:abstractNumId w:val="142"/>
  </w:num>
  <w:num w:numId="120" w16cid:durableId="975258317">
    <w:abstractNumId w:val="94"/>
  </w:num>
  <w:num w:numId="121" w16cid:durableId="1428696597">
    <w:abstractNumId w:val="114"/>
  </w:num>
  <w:num w:numId="122" w16cid:durableId="961418154">
    <w:abstractNumId w:val="145"/>
  </w:num>
  <w:num w:numId="123" w16cid:durableId="1165247721">
    <w:abstractNumId w:val="25"/>
  </w:num>
  <w:num w:numId="124" w16cid:durableId="390350055">
    <w:abstractNumId w:val="143"/>
  </w:num>
  <w:num w:numId="125" w16cid:durableId="167214237">
    <w:abstractNumId w:val="32"/>
  </w:num>
  <w:num w:numId="126" w16cid:durableId="118382178">
    <w:abstractNumId w:val="87"/>
  </w:num>
  <w:num w:numId="127" w16cid:durableId="1135566288">
    <w:abstractNumId w:val="44"/>
  </w:num>
  <w:num w:numId="128" w16cid:durableId="802620926">
    <w:abstractNumId w:val="85"/>
  </w:num>
  <w:num w:numId="129" w16cid:durableId="21830903">
    <w:abstractNumId w:val="144"/>
  </w:num>
  <w:num w:numId="130" w16cid:durableId="1427966353">
    <w:abstractNumId w:val="134"/>
  </w:num>
  <w:num w:numId="131" w16cid:durableId="1228034948">
    <w:abstractNumId w:val="107"/>
  </w:num>
  <w:num w:numId="132" w16cid:durableId="1113785557">
    <w:abstractNumId w:val="138"/>
  </w:num>
  <w:num w:numId="133" w16cid:durableId="1373844005">
    <w:abstractNumId w:val="39"/>
  </w:num>
  <w:num w:numId="134" w16cid:durableId="187640686">
    <w:abstractNumId w:val="101"/>
  </w:num>
  <w:num w:numId="135" w16cid:durableId="1702705279">
    <w:abstractNumId w:val="141"/>
  </w:num>
  <w:num w:numId="136" w16cid:durableId="1632318534">
    <w:abstractNumId w:val="11"/>
  </w:num>
  <w:num w:numId="137" w16cid:durableId="885723619">
    <w:abstractNumId w:val="26"/>
  </w:num>
  <w:num w:numId="138" w16cid:durableId="1180898859">
    <w:abstractNumId w:val="123"/>
  </w:num>
  <w:num w:numId="139" w16cid:durableId="2051760605">
    <w:abstractNumId w:val="132"/>
  </w:num>
  <w:num w:numId="140" w16cid:durableId="1294824194">
    <w:abstractNumId w:val="90"/>
  </w:num>
  <w:num w:numId="141" w16cid:durableId="1501653300">
    <w:abstractNumId w:val="80"/>
  </w:num>
  <w:num w:numId="142" w16cid:durableId="541407602">
    <w:abstractNumId w:val="95"/>
  </w:num>
  <w:num w:numId="143" w16cid:durableId="1420448217">
    <w:abstractNumId w:val="104"/>
  </w:num>
  <w:num w:numId="144" w16cid:durableId="1383820887">
    <w:abstractNumId w:val="64"/>
  </w:num>
  <w:num w:numId="145" w16cid:durableId="1085877708">
    <w:abstractNumId w:val="8"/>
  </w:num>
  <w:num w:numId="146" w16cid:durableId="51850669">
    <w:abstractNumId w:val="119"/>
  </w:num>
  <w:num w:numId="147" w16cid:durableId="1669601676">
    <w:abstractNumId w:val="37"/>
  </w:num>
  <w:num w:numId="148" w16cid:durableId="44526914">
    <w:abstractNumId w:val="147"/>
  </w:num>
  <w:num w:numId="149" w16cid:durableId="1783571051">
    <w:abstractNumId w:val="74"/>
  </w:num>
  <w:num w:numId="150" w16cid:durableId="1904873153">
    <w:abstractNumId w:val="55"/>
  </w:num>
  <w:num w:numId="151" w16cid:durableId="1783962332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7B1"/>
    <w:rsid w:val="00003898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B3E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705"/>
    <w:rsid w:val="00010D81"/>
    <w:rsid w:val="00010DB5"/>
    <w:rsid w:val="0001112E"/>
    <w:rsid w:val="0001142A"/>
    <w:rsid w:val="00011581"/>
    <w:rsid w:val="0001184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3F"/>
    <w:rsid w:val="00013762"/>
    <w:rsid w:val="00013ACC"/>
    <w:rsid w:val="00013D04"/>
    <w:rsid w:val="00013DCD"/>
    <w:rsid w:val="000141FB"/>
    <w:rsid w:val="00014263"/>
    <w:rsid w:val="00014696"/>
    <w:rsid w:val="00014B4A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558"/>
    <w:rsid w:val="000168AF"/>
    <w:rsid w:val="00016CAF"/>
    <w:rsid w:val="00016D97"/>
    <w:rsid w:val="00016FB4"/>
    <w:rsid w:val="000170E1"/>
    <w:rsid w:val="00017578"/>
    <w:rsid w:val="00017772"/>
    <w:rsid w:val="0001787C"/>
    <w:rsid w:val="0001796B"/>
    <w:rsid w:val="000179F5"/>
    <w:rsid w:val="00017A4A"/>
    <w:rsid w:val="00017BB5"/>
    <w:rsid w:val="00017DD0"/>
    <w:rsid w:val="00017E43"/>
    <w:rsid w:val="00017F9B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5BF"/>
    <w:rsid w:val="0002286D"/>
    <w:rsid w:val="00022AB7"/>
    <w:rsid w:val="00022B44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368"/>
    <w:rsid w:val="0002655C"/>
    <w:rsid w:val="0002666D"/>
    <w:rsid w:val="0002669B"/>
    <w:rsid w:val="0002678A"/>
    <w:rsid w:val="00026AF3"/>
    <w:rsid w:val="00026E4E"/>
    <w:rsid w:val="000275CC"/>
    <w:rsid w:val="000277CD"/>
    <w:rsid w:val="00027F5C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942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363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EFB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DC8"/>
    <w:rsid w:val="00044E36"/>
    <w:rsid w:val="00045071"/>
    <w:rsid w:val="0004515E"/>
    <w:rsid w:val="00045309"/>
    <w:rsid w:val="000454B2"/>
    <w:rsid w:val="000454C9"/>
    <w:rsid w:val="00045617"/>
    <w:rsid w:val="000457D0"/>
    <w:rsid w:val="000458B9"/>
    <w:rsid w:val="00045947"/>
    <w:rsid w:val="000459B7"/>
    <w:rsid w:val="00045A16"/>
    <w:rsid w:val="00045CA2"/>
    <w:rsid w:val="00046013"/>
    <w:rsid w:val="00046416"/>
    <w:rsid w:val="00046447"/>
    <w:rsid w:val="0004649E"/>
    <w:rsid w:val="00046AD3"/>
    <w:rsid w:val="00046B18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06"/>
    <w:rsid w:val="00052A2E"/>
    <w:rsid w:val="00052B15"/>
    <w:rsid w:val="00052BDB"/>
    <w:rsid w:val="0005305C"/>
    <w:rsid w:val="00053104"/>
    <w:rsid w:val="000532CB"/>
    <w:rsid w:val="00053479"/>
    <w:rsid w:val="000534E6"/>
    <w:rsid w:val="00053816"/>
    <w:rsid w:val="00053859"/>
    <w:rsid w:val="000538F8"/>
    <w:rsid w:val="00053A37"/>
    <w:rsid w:val="00053E16"/>
    <w:rsid w:val="00053F33"/>
    <w:rsid w:val="0005404B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C4D"/>
    <w:rsid w:val="00055D4A"/>
    <w:rsid w:val="00055DCD"/>
    <w:rsid w:val="00055E9B"/>
    <w:rsid w:val="0005619E"/>
    <w:rsid w:val="00056603"/>
    <w:rsid w:val="00056A2E"/>
    <w:rsid w:val="00056A46"/>
    <w:rsid w:val="00056BF6"/>
    <w:rsid w:val="00056F59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0FB6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07E"/>
    <w:rsid w:val="000636A1"/>
    <w:rsid w:val="0006376B"/>
    <w:rsid w:val="000639A9"/>
    <w:rsid w:val="00063AAE"/>
    <w:rsid w:val="00063AFB"/>
    <w:rsid w:val="00063D2D"/>
    <w:rsid w:val="00063DFF"/>
    <w:rsid w:val="00063E7C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39A"/>
    <w:rsid w:val="00066786"/>
    <w:rsid w:val="000667DE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C9D"/>
    <w:rsid w:val="000710F9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6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5F03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29C"/>
    <w:rsid w:val="00085591"/>
    <w:rsid w:val="0008570D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943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255"/>
    <w:rsid w:val="000955A7"/>
    <w:rsid w:val="000959F3"/>
    <w:rsid w:val="00095A5F"/>
    <w:rsid w:val="00095ED4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6EA"/>
    <w:rsid w:val="00097AF5"/>
    <w:rsid w:val="00097DBF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8DB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7D1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DF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3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5C3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0FE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9C7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52A"/>
    <w:rsid w:val="000D09E9"/>
    <w:rsid w:val="000D0A01"/>
    <w:rsid w:val="000D0ACE"/>
    <w:rsid w:val="000D0C62"/>
    <w:rsid w:val="000D0DD6"/>
    <w:rsid w:val="000D0FEF"/>
    <w:rsid w:val="000D1047"/>
    <w:rsid w:val="000D10DD"/>
    <w:rsid w:val="000D156A"/>
    <w:rsid w:val="000D15BD"/>
    <w:rsid w:val="000D1647"/>
    <w:rsid w:val="000D17D9"/>
    <w:rsid w:val="000D1947"/>
    <w:rsid w:val="000D1B51"/>
    <w:rsid w:val="000D1E47"/>
    <w:rsid w:val="000D1F85"/>
    <w:rsid w:val="000D1FC2"/>
    <w:rsid w:val="000D2572"/>
    <w:rsid w:val="000D2689"/>
    <w:rsid w:val="000D2C5B"/>
    <w:rsid w:val="000D3059"/>
    <w:rsid w:val="000D31FF"/>
    <w:rsid w:val="000D32A6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1EFC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26C"/>
    <w:rsid w:val="000E53C5"/>
    <w:rsid w:val="000E57FD"/>
    <w:rsid w:val="000E5902"/>
    <w:rsid w:val="000E5AFD"/>
    <w:rsid w:val="000E5FC5"/>
    <w:rsid w:val="000E6084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795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B0C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5C8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DC7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CA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7E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94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2DE6"/>
    <w:rsid w:val="001230F3"/>
    <w:rsid w:val="001231ED"/>
    <w:rsid w:val="001234AB"/>
    <w:rsid w:val="00123507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5FE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BBF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886"/>
    <w:rsid w:val="0014094E"/>
    <w:rsid w:val="001409DD"/>
    <w:rsid w:val="00140A53"/>
    <w:rsid w:val="00140BB0"/>
    <w:rsid w:val="0014192F"/>
    <w:rsid w:val="001419E2"/>
    <w:rsid w:val="00141B22"/>
    <w:rsid w:val="00141C40"/>
    <w:rsid w:val="00141DA9"/>
    <w:rsid w:val="001420D1"/>
    <w:rsid w:val="001422FE"/>
    <w:rsid w:val="00142650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1A"/>
    <w:rsid w:val="00143DB0"/>
    <w:rsid w:val="00143DC3"/>
    <w:rsid w:val="001441FF"/>
    <w:rsid w:val="001445D5"/>
    <w:rsid w:val="00144779"/>
    <w:rsid w:val="001449D3"/>
    <w:rsid w:val="00144D2B"/>
    <w:rsid w:val="00144FEE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5FB2"/>
    <w:rsid w:val="00146027"/>
    <w:rsid w:val="00146739"/>
    <w:rsid w:val="0014698C"/>
    <w:rsid w:val="00146A18"/>
    <w:rsid w:val="00146A90"/>
    <w:rsid w:val="00146A9A"/>
    <w:rsid w:val="00146E81"/>
    <w:rsid w:val="00146F25"/>
    <w:rsid w:val="00146FFC"/>
    <w:rsid w:val="001470A7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47FE1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743"/>
    <w:rsid w:val="001519B4"/>
    <w:rsid w:val="00151A61"/>
    <w:rsid w:val="00151B9B"/>
    <w:rsid w:val="00151CA8"/>
    <w:rsid w:val="00151DC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1CC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378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16F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4F8E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45C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012"/>
    <w:rsid w:val="001762C9"/>
    <w:rsid w:val="00177503"/>
    <w:rsid w:val="00177563"/>
    <w:rsid w:val="001776DC"/>
    <w:rsid w:val="001778B5"/>
    <w:rsid w:val="0017797B"/>
    <w:rsid w:val="001779EC"/>
    <w:rsid w:val="00177FB9"/>
    <w:rsid w:val="001800B3"/>
    <w:rsid w:val="0018014A"/>
    <w:rsid w:val="00180255"/>
    <w:rsid w:val="00180720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230"/>
    <w:rsid w:val="001875DE"/>
    <w:rsid w:val="001876DD"/>
    <w:rsid w:val="00187C66"/>
    <w:rsid w:val="00187E28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BA9"/>
    <w:rsid w:val="00192D6A"/>
    <w:rsid w:val="00192E5D"/>
    <w:rsid w:val="00192E77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137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6CD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265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0FE"/>
    <w:rsid w:val="001A58AA"/>
    <w:rsid w:val="001A5A0F"/>
    <w:rsid w:val="001A5B33"/>
    <w:rsid w:val="001A5CAD"/>
    <w:rsid w:val="001A60B6"/>
    <w:rsid w:val="001A6140"/>
    <w:rsid w:val="001A6156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0D4"/>
    <w:rsid w:val="001A716E"/>
    <w:rsid w:val="001A7466"/>
    <w:rsid w:val="001A74CA"/>
    <w:rsid w:val="001A7EA2"/>
    <w:rsid w:val="001B0096"/>
    <w:rsid w:val="001B0294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1E2F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10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C6D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15"/>
    <w:rsid w:val="001C326F"/>
    <w:rsid w:val="001C364B"/>
    <w:rsid w:val="001C369C"/>
    <w:rsid w:val="001C3788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53F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112"/>
    <w:rsid w:val="001D63FF"/>
    <w:rsid w:val="001D6435"/>
    <w:rsid w:val="001D67AA"/>
    <w:rsid w:val="001D6A99"/>
    <w:rsid w:val="001D6BF1"/>
    <w:rsid w:val="001D6C08"/>
    <w:rsid w:val="001D6E19"/>
    <w:rsid w:val="001D6F9E"/>
    <w:rsid w:val="001D730B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4E8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8C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4AD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B3D"/>
    <w:rsid w:val="001F4ECF"/>
    <w:rsid w:val="001F511F"/>
    <w:rsid w:val="001F5470"/>
    <w:rsid w:val="001F568E"/>
    <w:rsid w:val="001F5A2E"/>
    <w:rsid w:val="001F5BAC"/>
    <w:rsid w:val="001F5C3D"/>
    <w:rsid w:val="001F5CA5"/>
    <w:rsid w:val="001F5E6E"/>
    <w:rsid w:val="001F5E74"/>
    <w:rsid w:val="001F61C7"/>
    <w:rsid w:val="001F6556"/>
    <w:rsid w:val="001F6573"/>
    <w:rsid w:val="001F69C9"/>
    <w:rsid w:val="001F6DAD"/>
    <w:rsid w:val="001F741E"/>
    <w:rsid w:val="001F769D"/>
    <w:rsid w:val="001F7E3A"/>
    <w:rsid w:val="002000E9"/>
    <w:rsid w:val="0020027C"/>
    <w:rsid w:val="002002B7"/>
    <w:rsid w:val="002004F3"/>
    <w:rsid w:val="0020056D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2E68"/>
    <w:rsid w:val="002034BC"/>
    <w:rsid w:val="00203755"/>
    <w:rsid w:val="0020381C"/>
    <w:rsid w:val="002038D6"/>
    <w:rsid w:val="00203947"/>
    <w:rsid w:val="00203A3F"/>
    <w:rsid w:val="00203B9F"/>
    <w:rsid w:val="00203D0B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5602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3B9"/>
    <w:rsid w:val="002074A1"/>
    <w:rsid w:val="00207832"/>
    <w:rsid w:val="002078E6"/>
    <w:rsid w:val="002079C2"/>
    <w:rsid w:val="00207B1F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93B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9FB"/>
    <w:rsid w:val="00213A4F"/>
    <w:rsid w:val="00213A5C"/>
    <w:rsid w:val="00213B00"/>
    <w:rsid w:val="00213C56"/>
    <w:rsid w:val="002141D5"/>
    <w:rsid w:val="00214A90"/>
    <w:rsid w:val="00214DC4"/>
    <w:rsid w:val="00214E09"/>
    <w:rsid w:val="00214EC2"/>
    <w:rsid w:val="002150F5"/>
    <w:rsid w:val="00215113"/>
    <w:rsid w:val="00215532"/>
    <w:rsid w:val="0021557A"/>
    <w:rsid w:val="00215623"/>
    <w:rsid w:val="002156DE"/>
    <w:rsid w:val="0021571A"/>
    <w:rsid w:val="00215747"/>
    <w:rsid w:val="00215815"/>
    <w:rsid w:val="00215A92"/>
    <w:rsid w:val="00215B10"/>
    <w:rsid w:val="00215B57"/>
    <w:rsid w:val="00215E9D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87C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48E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2E8"/>
    <w:rsid w:val="0022736F"/>
    <w:rsid w:val="002273EE"/>
    <w:rsid w:val="00227414"/>
    <w:rsid w:val="00227545"/>
    <w:rsid w:val="00227646"/>
    <w:rsid w:val="00227785"/>
    <w:rsid w:val="00227933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6F2"/>
    <w:rsid w:val="0023290C"/>
    <w:rsid w:val="00232B52"/>
    <w:rsid w:val="00232C47"/>
    <w:rsid w:val="00232E65"/>
    <w:rsid w:val="00233012"/>
    <w:rsid w:val="002330D7"/>
    <w:rsid w:val="00233214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61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1DE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0E4"/>
    <w:rsid w:val="002441CE"/>
    <w:rsid w:val="00244205"/>
    <w:rsid w:val="002442F8"/>
    <w:rsid w:val="00244360"/>
    <w:rsid w:val="00244522"/>
    <w:rsid w:val="0024461F"/>
    <w:rsid w:val="002446BB"/>
    <w:rsid w:val="002446BD"/>
    <w:rsid w:val="00244720"/>
    <w:rsid w:val="00244786"/>
    <w:rsid w:val="002447D6"/>
    <w:rsid w:val="00244B06"/>
    <w:rsid w:val="00244CA0"/>
    <w:rsid w:val="00244FB8"/>
    <w:rsid w:val="00244FFB"/>
    <w:rsid w:val="00245172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12D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B45"/>
    <w:rsid w:val="00254E21"/>
    <w:rsid w:val="00254E53"/>
    <w:rsid w:val="00254E57"/>
    <w:rsid w:val="002559E5"/>
    <w:rsid w:val="00255C1A"/>
    <w:rsid w:val="00255D0E"/>
    <w:rsid w:val="00255D18"/>
    <w:rsid w:val="00255F2B"/>
    <w:rsid w:val="00255F4A"/>
    <w:rsid w:val="00256100"/>
    <w:rsid w:val="00256169"/>
    <w:rsid w:val="0025620C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50B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132"/>
    <w:rsid w:val="002622EE"/>
    <w:rsid w:val="002624BE"/>
    <w:rsid w:val="002626D4"/>
    <w:rsid w:val="00262730"/>
    <w:rsid w:val="002628B5"/>
    <w:rsid w:val="002629DB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18"/>
    <w:rsid w:val="00265E6A"/>
    <w:rsid w:val="002660B5"/>
    <w:rsid w:val="002660F3"/>
    <w:rsid w:val="00266153"/>
    <w:rsid w:val="00266203"/>
    <w:rsid w:val="002662D6"/>
    <w:rsid w:val="00266459"/>
    <w:rsid w:val="002666B3"/>
    <w:rsid w:val="002667D7"/>
    <w:rsid w:val="00266E5C"/>
    <w:rsid w:val="00267024"/>
    <w:rsid w:val="0026727C"/>
    <w:rsid w:val="00267365"/>
    <w:rsid w:val="00267396"/>
    <w:rsid w:val="0026743F"/>
    <w:rsid w:val="0026752C"/>
    <w:rsid w:val="0026753E"/>
    <w:rsid w:val="00267727"/>
    <w:rsid w:val="00267975"/>
    <w:rsid w:val="002704DD"/>
    <w:rsid w:val="0027104F"/>
    <w:rsid w:val="002710E8"/>
    <w:rsid w:val="00271D6F"/>
    <w:rsid w:val="00271E2F"/>
    <w:rsid w:val="0027214E"/>
    <w:rsid w:val="002725B0"/>
    <w:rsid w:val="002728D3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179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11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3D35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DD4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6AD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23"/>
    <w:rsid w:val="00294C8E"/>
    <w:rsid w:val="0029524F"/>
    <w:rsid w:val="00295264"/>
    <w:rsid w:val="002954F6"/>
    <w:rsid w:val="00295933"/>
    <w:rsid w:val="00295995"/>
    <w:rsid w:val="00295B75"/>
    <w:rsid w:val="00295FEC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2F8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5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0B9"/>
    <w:rsid w:val="002A62BD"/>
    <w:rsid w:val="002A640C"/>
    <w:rsid w:val="002A6930"/>
    <w:rsid w:val="002A6973"/>
    <w:rsid w:val="002A69F3"/>
    <w:rsid w:val="002A6A7C"/>
    <w:rsid w:val="002A6D18"/>
    <w:rsid w:val="002A6F92"/>
    <w:rsid w:val="002A7379"/>
    <w:rsid w:val="002A76C7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36B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07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0AE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041"/>
    <w:rsid w:val="002D38BC"/>
    <w:rsid w:val="002D3C0A"/>
    <w:rsid w:val="002D3E1A"/>
    <w:rsid w:val="002D4141"/>
    <w:rsid w:val="002D444E"/>
    <w:rsid w:val="002D4893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6A5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0C"/>
    <w:rsid w:val="002E27E0"/>
    <w:rsid w:val="002E2A3F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4F"/>
    <w:rsid w:val="002E5683"/>
    <w:rsid w:val="002E5704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8A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1E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016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7A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33E"/>
    <w:rsid w:val="00303E1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4B8"/>
    <w:rsid w:val="0030658C"/>
    <w:rsid w:val="00306732"/>
    <w:rsid w:val="00306981"/>
    <w:rsid w:val="00306A7E"/>
    <w:rsid w:val="00306D83"/>
    <w:rsid w:val="00307345"/>
    <w:rsid w:val="00307485"/>
    <w:rsid w:val="003075CD"/>
    <w:rsid w:val="003076F6"/>
    <w:rsid w:val="00307A3C"/>
    <w:rsid w:val="00310366"/>
    <w:rsid w:val="00310392"/>
    <w:rsid w:val="0031073A"/>
    <w:rsid w:val="003107E2"/>
    <w:rsid w:val="00310C88"/>
    <w:rsid w:val="00310E57"/>
    <w:rsid w:val="00311195"/>
    <w:rsid w:val="00311591"/>
    <w:rsid w:val="00311727"/>
    <w:rsid w:val="00311850"/>
    <w:rsid w:val="00311A0B"/>
    <w:rsid w:val="00311DBD"/>
    <w:rsid w:val="00311E3F"/>
    <w:rsid w:val="00311F37"/>
    <w:rsid w:val="00312001"/>
    <w:rsid w:val="003122F4"/>
    <w:rsid w:val="00312373"/>
    <w:rsid w:val="003123A4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D90"/>
    <w:rsid w:val="00314F86"/>
    <w:rsid w:val="00314FCF"/>
    <w:rsid w:val="00315835"/>
    <w:rsid w:val="00316171"/>
    <w:rsid w:val="003162DC"/>
    <w:rsid w:val="003163DB"/>
    <w:rsid w:val="003166ED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C84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74A"/>
    <w:rsid w:val="00325B83"/>
    <w:rsid w:val="00325BFD"/>
    <w:rsid w:val="00325C0C"/>
    <w:rsid w:val="00325C3D"/>
    <w:rsid w:val="00325C89"/>
    <w:rsid w:val="0032635F"/>
    <w:rsid w:val="00326AB9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E37"/>
    <w:rsid w:val="00327FD2"/>
    <w:rsid w:val="00330069"/>
    <w:rsid w:val="00330286"/>
    <w:rsid w:val="003306A5"/>
    <w:rsid w:val="00330768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DB7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B4B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47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086"/>
    <w:rsid w:val="003462AF"/>
    <w:rsid w:val="003463C0"/>
    <w:rsid w:val="0034674D"/>
    <w:rsid w:val="00346971"/>
    <w:rsid w:val="0034697B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AB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016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8FD"/>
    <w:rsid w:val="00356989"/>
    <w:rsid w:val="00356BEC"/>
    <w:rsid w:val="00356C2E"/>
    <w:rsid w:val="00356EC8"/>
    <w:rsid w:val="0035720A"/>
    <w:rsid w:val="00357223"/>
    <w:rsid w:val="0035740D"/>
    <w:rsid w:val="003576B7"/>
    <w:rsid w:val="00357815"/>
    <w:rsid w:val="003578EF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44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3C0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0E26"/>
    <w:rsid w:val="00371015"/>
    <w:rsid w:val="003711FA"/>
    <w:rsid w:val="00371489"/>
    <w:rsid w:val="003715C0"/>
    <w:rsid w:val="003718C6"/>
    <w:rsid w:val="00371AA5"/>
    <w:rsid w:val="00371AB1"/>
    <w:rsid w:val="00371C3D"/>
    <w:rsid w:val="00371CA2"/>
    <w:rsid w:val="00371CE1"/>
    <w:rsid w:val="00371F51"/>
    <w:rsid w:val="00371FD3"/>
    <w:rsid w:val="0037213D"/>
    <w:rsid w:val="0037238A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CAC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20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81F"/>
    <w:rsid w:val="00383AD3"/>
    <w:rsid w:val="00383EE3"/>
    <w:rsid w:val="003840E0"/>
    <w:rsid w:val="00384509"/>
    <w:rsid w:val="00384667"/>
    <w:rsid w:val="00384874"/>
    <w:rsid w:val="00384971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0CB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787"/>
    <w:rsid w:val="00391AA9"/>
    <w:rsid w:val="00391CFC"/>
    <w:rsid w:val="00392038"/>
    <w:rsid w:val="0039293C"/>
    <w:rsid w:val="00392E86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7E"/>
    <w:rsid w:val="003960A5"/>
    <w:rsid w:val="0039652E"/>
    <w:rsid w:val="0039653C"/>
    <w:rsid w:val="0039653D"/>
    <w:rsid w:val="00396691"/>
    <w:rsid w:val="003966F2"/>
    <w:rsid w:val="00396871"/>
    <w:rsid w:val="00396930"/>
    <w:rsid w:val="00396DDB"/>
    <w:rsid w:val="00396F13"/>
    <w:rsid w:val="0039740B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34C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9F8"/>
    <w:rsid w:val="003A3B2C"/>
    <w:rsid w:val="003A3BE2"/>
    <w:rsid w:val="003A3CEC"/>
    <w:rsid w:val="003A3E52"/>
    <w:rsid w:val="003A3ECD"/>
    <w:rsid w:val="003A4097"/>
    <w:rsid w:val="003A412D"/>
    <w:rsid w:val="003A43C0"/>
    <w:rsid w:val="003A45F7"/>
    <w:rsid w:val="003A4653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0A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61C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26"/>
    <w:rsid w:val="003B4FBE"/>
    <w:rsid w:val="003B500A"/>
    <w:rsid w:val="003B50D2"/>
    <w:rsid w:val="003B51B1"/>
    <w:rsid w:val="003B5229"/>
    <w:rsid w:val="003B52C0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62E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4AA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567"/>
    <w:rsid w:val="003D4774"/>
    <w:rsid w:val="003D4975"/>
    <w:rsid w:val="003D4A6C"/>
    <w:rsid w:val="003D4C88"/>
    <w:rsid w:val="003D514F"/>
    <w:rsid w:val="003D5256"/>
    <w:rsid w:val="003D54DB"/>
    <w:rsid w:val="003D54FD"/>
    <w:rsid w:val="003D566F"/>
    <w:rsid w:val="003D5A8E"/>
    <w:rsid w:val="003D613D"/>
    <w:rsid w:val="003D6141"/>
    <w:rsid w:val="003D6834"/>
    <w:rsid w:val="003D6907"/>
    <w:rsid w:val="003D6959"/>
    <w:rsid w:val="003D6A0C"/>
    <w:rsid w:val="003D6AF0"/>
    <w:rsid w:val="003D6BA4"/>
    <w:rsid w:val="003D73D4"/>
    <w:rsid w:val="003D740D"/>
    <w:rsid w:val="003D756E"/>
    <w:rsid w:val="003D7789"/>
    <w:rsid w:val="003D7823"/>
    <w:rsid w:val="003D7A85"/>
    <w:rsid w:val="003D7AA3"/>
    <w:rsid w:val="003D7DAB"/>
    <w:rsid w:val="003D7EDD"/>
    <w:rsid w:val="003D7F24"/>
    <w:rsid w:val="003E0010"/>
    <w:rsid w:val="003E03D0"/>
    <w:rsid w:val="003E06B1"/>
    <w:rsid w:val="003E0AD5"/>
    <w:rsid w:val="003E10A9"/>
    <w:rsid w:val="003E138C"/>
    <w:rsid w:val="003E14DE"/>
    <w:rsid w:val="003E158D"/>
    <w:rsid w:val="003E1815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881"/>
    <w:rsid w:val="003E4903"/>
    <w:rsid w:val="003E4B57"/>
    <w:rsid w:val="003E4C5E"/>
    <w:rsid w:val="003E504F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E7C8B"/>
    <w:rsid w:val="003F030D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585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B33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B66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3F7EB2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3B5"/>
    <w:rsid w:val="004065C3"/>
    <w:rsid w:val="0040661F"/>
    <w:rsid w:val="0040665F"/>
    <w:rsid w:val="00406793"/>
    <w:rsid w:val="004069FC"/>
    <w:rsid w:val="00406ACE"/>
    <w:rsid w:val="00406B17"/>
    <w:rsid w:val="00406B6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4F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692"/>
    <w:rsid w:val="00416764"/>
    <w:rsid w:val="0041684C"/>
    <w:rsid w:val="004168E6"/>
    <w:rsid w:val="00416B55"/>
    <w:rsid w:val="00416BA7"/>
    <w:rsid w:val="00416D9A"/>
    <w:rsid w:val="00416E21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64E"/>
    <w:rsid w:val="0042181A"/>
    <w:rsid w:val="00421D85"/>
    <w:rsid w:val="00422130"/>
    <w:rsid w:val="00422790"/>
    <w:rsid w:val="00422A09"/>
    <w:rsid w:val="00422AB7"/>
    <w:rsid w:val="00422B54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C6E"/>
    <w:rsid w:val="00425048"/>
    <w:rsid w:val="0042517A"/>
    <w:rsid w:val="004251D8"/>
    <w:rsid w:val="004251E0"/>
    <w:rsid w:val="00425306"/>
    <w:rsid w:val="0042562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3A9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C1"/>
    <w:rsid w:val="004315F6"/>
    <w:rsid w:val="0043166A"/>
    <w:rsid w:val="00431A09"/>
    <w:rsid w:val="00431C24"/>
    <w:rsid w:val="00432007"/>
    <w:rsid w:val="0043246C"/>
    <w:rsid w:val="004324E9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ED8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9E5"/>
    <w:rsid w:val="00435A26"/>
    <w:rsid w:val="00435E79"/>
    <w:rsid w:val="00435F14"/>
    <w:rsid w:val="00436311"/>
    <w:rsid w:val="00436508"/>
    <w:rsid w:val="0043653D"/>
    <w:rsid w:val="0043687A"/>
    <w:rsid w:val="004368E9"/>
    <w:rsid w:val="00436968"/>
    <w:rsid w:val="00436B48"/>
    <w:rsid w:val="00436DB8"/>
    <w:rsid w:val="00436F74"/>
    <w:rsid w:val="0043728C"/>
    <w:rsid w:val="0043740F"/>
    <w:rsid w:val="004375B7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810"/>
    <w:rsid w:val="0044099C"/>
    <w:rsid w:val="00440A3F"/>
    <w:rsid w:val="00440C5A"/>
    <w:rsid w:val="004410A6"/>
    <w:rsid w:val="004413DA"/>
    <w:rsid w:val="0044155D"/>
    <w:rsid w:val="0044176A"/>
    <w:rsid w:val="00441905"/>
    <w:rsid w:val="00441AB7"/>
    <w:rsid w:val="00441C17"/>
    <w:rsid w:val="00441DF2"/>
    <w:rsid w:val="00441E51"/>
    <w:rsid w:val="00441E8F"/>
    <w:rsid w:val="004420B3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0E9"/>
    <w:rsid w:val="004450F6"/>
    <w:rsid w:val="00445139"/>
    <w:rsid w:val="0044531B"/>
    <w:rsid w:val="0044573C"/>
    <w:rsid w:val="00445B8D"/>
    <w:rsid w:val="00445CA6"/>
    <w:rsid w:val="0044618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5AA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1E5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E9C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B3E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70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9FC"/>
    <w:rsid w:val="00464ACE"/>
    <w:rsid w:val="00464E3F"/>
    <w:rsid w:val="00464ED8"/>
    <w:rsid w:val="004651FF"/>
    <w:rsid w:val="004654DC"/>
    <w:rsid w:val="004655B7"/>
    <w:rsid w:val="00465636"/>
    <w:rsid w:val="00465676"/>
    <w:rsid w:val="00465BD1"/>
    <w:rsid w:val="00465CC4"/>
    <w:rsid w:val="00466578"/>
    <w:rsid w:val="004665EE"/>
    <w:rsid w:val="004668A6"/>
    <w:rsid w:val="00466AF6"/>
    <w:rsid w:val="00466EF8"/>
    <w:rsid w:val="00466F20"/>
    <w:rsid w:val="00467279"/>
    <w:rsid w:val="0046795C"/>
    <w:rsid w:val="00467D5D"/>
    <w:rsid w:val="00470020"/>
    <w:rsid w:val="00470444"/>
    <w:rsid w:val="004704EC"/>
    <w:rsid w:val="00470AC8"/>
    <w:rsid w:val="00470B0D"/>
    <w:rsid w:val="00470E45"/>
    <w:rsid w:val="004711CA"/>
    <w:rsid w:val="004711ED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788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2C0"/>
    <w:rsid w:val="00473AE4"/>
    <w:rsid w:val="00473B39"/>
    <w:rsid w:val="00473D8B"/>
    <w:rsid w:val="00473DAD"/>
    <w:rsid w:val="0047429E"/>
    <w:rsid w:val="004745E7"/>
    <w:rsid w:val="00474D09"/>
    <w:rsid w:val="00474F58"/>
    <w:rsid w:val="00474F72"/>
    <w:rsid w:val="0047507B"/>
    <w:rsid w:val="00475265"/>
    <w:rsid w:val="004753D2"/>
    <w:rsid w:val="004754EC"/>
    <w:rsid w:val="00475590"/>
    <w:rsid w:val="00475674"/>
    <w:rsid w:val="00475A68"/>
    <w:rsid w:val="00475AEE"/>
    <w:rsid w:val="00475C50"/>
    <w:rsid w:val="00475F4B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38F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733"/>
    <w:rsid w:val="0048496F"/>
    <w:rsid w:val="00484A1B"/>
    <w:rsid w:val="00484E64"/>
    <w:rsid w:val="00484FD1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8"/>
    <w:rsid w:val="004960AC"/>
    <w:rsid w:val="00496381"/>
    <w:rsid w:val="00496541"/>
    <w:rsid w:val="00496AB9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A42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49D"/>
    <w:rsid w:val="004A2683"/>
    <w:rsid w:val="004A2781"/>
    <w:rsid w:val="004A2A35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9FC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0C"/>
    <w:rsid w:val="004B0183"/>
    <w:rsid w:val="004B01CD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EF6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155"/>
    <w:rsid w:val="004B330E"/>
    <w:rsid w:val="004B3784"/>
    <w:rsid w:val="004B3801"/>
    <w:rsid w:val="004B3A41"/>
    <w:rsid w:val="004B3A7F"/>
    <w:rsid w:val="004B4198"/>
    <w:rsid w:val="004B42C7"/>
    <w:rsid w:val="004B4356"/>
    <w:rsid w:val="004B474D"/>
    <w:rsid w:val="004B4C91"/>
    <w:rsid w:val="004B4D20"/>
    <w:rsid w:val="004B520B"/>
    <w:rsid w:val="004B53AE"/>
    <w:rsid w:val="004B54DA"/>
    <w:rsid w:val="004B54F1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072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BF9"/>
    <w:rsid w:val="004C2C4A"/>
    <w:rsid w:val="004C2E0D"/>
    <w:rsid w:val="004C309B"/>
    <w:rsid w:val="004C323A"/>
    <w:rsid w:val="004C331E"/>
    <w:rsid w:val="004C360A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A2"/>
    <w:rsid w:val="004C75CC"/>
    <w:rsid w:val="004C7737"/>
    <w:rsid w:val="004C78B1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1FFA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393"/>
    <w:rsid w:val="004D6449"/>
    <w:rsid w:val="004D6667"/>
    <w:rsid w:val="004D6823"/>
    <w:rsid w:val="004D698A"/>
    <w:rsid w:val="004D69E8"/>
    <w:rsid w:val="004D6A54"/>
    <w:rsid w:val="004D6ABF"/>
    <w:rsid w:val="004D6DF1"/>
    <w:rsid w:val="004D6DF9"/>
    <w:rsid w:val="004D6E0B"/>
    <w:rsid w:val="004D6E50"/>
    <w:rsid w:val="004D7198"/>
    <w:rsid w:val="004D725F"/>
    <w:rsid w:val="004D74E4"/>
    <w:rsid w:val="004D74E8"/>
    <w:rsid w:val="004D75EC"/>
    <w:rsid w:val="004D779A"/>
    <w:rsid w:val="004D7967"/>
    <w:rsid w:val="004D7A58"/>
    <w:rsid w:val="004D7AFC"/>
    <w:rsid w:val="004D7B75"/>
    <w:rsid w:val="004D7D51"/>
    <w:rsid w:val="004D7E93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015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72"/>
    <w:rsid w:val="004E36C1"/>
    <w:rsid w:val="004E36E4"/>
    <w:rsid w:val="004E390B"/>
    <w:rsid w:val="004E399F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1A"/>
    <w:rsid w:val="004E5975"/>
    <w:rsid w:val="004E5A67"/>
    <w:rsid w:val="004E5DDC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8F7"/>
    <w:rsid w:val="004F1E0A"/>
    <w:rsid w:val="004F1FE8"/>
    <w:rsid w:val="004F2068"/>
    <w:rsid w:val="004F23E0"/>
    <w:rsid w:val="004F27A8"/>
    <w:rsid w:val="004F2D6D"/>
    <w:rsid w:val="004F2E95"/>
    <w:rsid w:val="004F3060"/>
    <w:rsid w:val="004F329E"/>
    <w:rsid w:val="004F35E2"/>
    <w:rsid w:val="004F3823"/>
    <w:rsid w:val="004F389C"/>
    <w:rsid w:val="004F3AE6"/>
    <w:rsid w:val="004F4040"/>
    <w:rsid w:val="004F4578"/>
    <w:rsid w:val="004F46D2"/>
    <w:rsid w:val="004F49C5"/>
    <w:rsid w:val="004F4E97"/>
    <w:rsid w:val="004F4E9C"/>
    <w:rsid w:val="004F516C"/>
    <w:rsid w:val="004F5272"/>
    <w:rsid w:val="004F5658"/>
    <w:rsid w:val="004F5B6B"/>
    <w:rsid w:val="004F6845"/>
    <w:rsid w:val="004F696D"/>
    <w:rsid w:val="004F6E0A"/>
    <w:rsid w:val="004F6E5F"/>
    <w:rsid w:val="004F6FE9"/>
    <w:rsid w:val="004F730D"/>
    <w:rsid w:val="004F77F8"/>
    <w:rsid w:val="004F78E9"/>
    <w:rsid w:val="004F7A51"/>
    <w:rsid w:val="004F7CF3"/>
    <w:rsid w:val="004F7DDC"/>
    <w:rsid w:val="00500264"/>
    <w:rsid w:val="00500584"/>
    <w:rsid w:val="005006C7"/>
    <w:rsid w:val="00500CB9"/>
    <w:rsid w:val="00500F0C"/>
    <w:rsid w:val="00500FBF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ECE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77B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0A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6DA6"/>
    <w:rsid w:val="00517100"/>
    <w:rsid w:val="005171D1"/>
    <w:rsid w:val="00517E43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0B2"/>
    <w:rsid w:val="005236A6"/>
    <w:rsid w:val="00523820"/>
    <w:rsid w:val="00523A6E"/>
    <w:rsid w:val="00523FD8"/>
    <w:rsid w:val="00524560"/>
    <w:rsid w:val="0052495C"/>
    <w:rsid w:val="00524CB6"/>
    <w:rsid w:val="00524F9F"/>
    <w:rsid w:val="00525111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D45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8B"/>
    <w:rsid w:val="005330C1"/>
    <w:rsid w:val="005337E0"/>
    <w:rsid w:val="00533D9A"/>
    <w:rsid w:val="00533DA7"/>
    <w:rsid w:val="00534108"/>
    <w:rsid w:val="0053442B"/>
    <w:rsid w:val="00534C48"/>
    <w:rsid w:val="00534F27"/>
    <w:rsid w:val="00535049"/>
    <w:rsid w:val="00535151"/>
    <w:rsid w:val="00535404"/>
    <w:rsid w:val="0053544B"/>
    <w:rsid w:val="005356E4"/>
    <w:rsid w:val="00535AEB"/>
    <w:rsid w:val="00535B02"/>
    <w:rsid w:val="00535DBD"/>
    <w:rsid w:val="00536509"/>
    <w:rsid w:val="00536912"/>
    <w:rsid w:val="00536AD9"/>
    <w:rsid w:val="00536E26"/>
    <w:rsid w:val="00537029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7B5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676"/>
    <w:rsid w:val="0054587D"/>
    <w:rsid w:val="00545AC7"/>
    <w:rsid w:val="00545C1B"/>
    <w:rsid w:val="00545D04"/>
    <w:rsid w:val="00545E69"/>
    <w:rsid w:val="00545F3D"/>
    <w:rsid w:val="005460A7"/>
    <w:rsid w:val="0054657D"/>
    <w:rsid w:val="005466F0"/>
    <w:rsid w:val="005469EB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CCF"/>
    <w:rsid w:val="00547D93"/>
    <w:rsid w:val="00547EA1"/>
    <w:rsid w:val="00547FB6"/>
    <w:rsid w:val="0055009D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AE5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2C5"/>
    <w:rsid w:val="0055579C"/>
    <w:rsid w:val="00555857"/>
    <w:rsid w:val="00555B4B"/>
    <w:rsid w:val="00555C3F"/>
    <w:rsid w:val="00555D73"/>
    <w:rsid w:val="005561B1"/>
    <w:rsid w:val="005563BA"/>
    <w:rsid w:val="005564B6"/>
    <w:rsid w:val="0055689A"/>
    <w:rsid w:val="00556C91"/>
    <w:rsid w:val="00556DF7"/>
    <w:rsid w:val="00556E3E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A8"/>
    <w:rsid w:val="005604D4"/>
    <w:rsid w:val="00560631"/>
    <w:rsid w:val="0056078D"/>
    <w:rsid w:val="00560943"/>
    <w:rsid w:val="00560D1F"/>
    <w:rsid w:val="005610B9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12B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AFC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CCC"/>
    <w:rsid w:val="00570D4E"/>
    <w:rsid w:val="00570D6D"/>
    <w:rsid w:val="00570D78"/>
    <w:rsid w:val="00570DDF"/>
    <w:rsid w:val="00570EB9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81B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9E2"/>
    <w:rsid w:val="00575A14"/>
    <w:rsid w:val="00575BE4"/>
    <w:rsid w:val="0057663C"/>
    <w:rsid w:val="00576C1F"/>
    <w:rsid w:val="00576FB8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658"/>
    <w:rsid w:val="005819D6"/>
    <w:rsid w:val="00581A64"/>
    <w:rsid w:val="0058202C"/>
    <w:rsid w:val="00582035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716"/>
    <w:rsid w:val="00584D8B"/>
    <w:rsid w:val="00584E2E"/>
    <w:rsid w:val="0058532E"/>
    <w:rsid w:val="00585B5C"/>
    <w:rsid w:val="00585DC4"/>
    <w:rsid w:val="00585F11"/>
    <w:rsid w:val="005865DB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51B"/>
    <w:rsid w:val="0059462B"/>
    <w:rsid w:val="00594793"/>
    <w:rsid w:val="0059491B"/>
    <w:rsid w:val="00594AE6"/>
    <w:rsid w:val="00594E89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540"/>
    <w:rsid w:val="005968C3"/>
    <w:rsid w:val="00596934"/>
    <w:rsid w:val="00596977"/>
    <w:rsid w:val="00596A1F"/>
    <w:rsid w:val="00596B84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0F6A"/>
    <w:rsid w:val="005A1149"/>
    <w:rsid w:val="005A12AB"/>
    <w:rsid w:val="005A1346"/>
    <w:rsid w:val="005A1437"/>
    <w:rsid w:val="005A1797"/>
    <w:rsid w:val="005A198D"/>
    <w:rsid w:val="005A1E20"/>
    <w:rsid w:val="005A1E33"/>
    <w:rsid w:val="005A1E84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49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4A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82B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68E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643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4FD"/>
    <w:rsid w:val="005C0504"/>
    <w:rsid w:val="005C0627"/>
    <w:rsid w:val="005C0688"/>
    <w:rsid w:val="005C0874"/>
    <w:rsid w:val="005C094C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8B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3D5B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6D3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44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CCC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412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608"/>
    <w:rsid w:val="005E372B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76E"/>
    <w:rsid w:val="005E6B69"/>
    <w:rsid w:val="005E6BBC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AAD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1C"/>
    <w:rsid w:val="005F6252"/>
    <w:rsid w:val="005F6293"/>
    <w:rsid w:val="005F6605"/>
    <w:rsid w:val="005F690C"/>
    <w:rsid w:val="005F6969"/>
    <w:rsid w:val="005F6B05"/>
    <w:rsid w:val="005F6C4C"/>
    <w:rsid w:val="005F6E07"/>
    <w:rsid w:val="005F6E7A"/>
    <w:rsid w:val="005F7133"/>
    <w:rsid w:val="005F747A"/>
    <w:rsid w:val="005F7563"/>
    <w:rsid w:val="005F783F"/>
    <w:rsid w:val="005F7894"/>
    <w:rsid w:val="005F7967"/>
    <w:rsid w:val="005F7997"/>
    <w:rsid w:val="005F7DC2"/>
    <w:rsid w:val="00600304"/>
    <w:rsid w:val="00600317"/>
    <w:rsid w:val="006004F5"/>
    <w:rsid w:val="0060084B"/>
    <w:rsid w:val="00600ACD"/>
    <w:rsid w:val="00600B9C"/>
    <w:rsid w:val="00600BC6"/>
    <w:rsid w:val="00600C69"/>
    <w:rsid w:val="00600FFC"/>
    <w:rsid w:val="0060125E"/>
    <w:rsid w:val="0060135B"/>
    <w:rsid w:val="00601575"/>
    <w:rsid w:val="00601620"/>
    <w:rsid w:val="006016CC"/>
    <w:rsid w:val="0060192A"/>
    <w:rsid w:val="00601A05"/>
    <w:rsid w:val="00601BBB"/>
    <w:rsid w:val="00601BE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07973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403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3F0E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BFC"/>
    <w:rsid w:val="00626C94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1E05"/>
    <w:rsid w:val="006321D0"/>
    <w:rsid w:val="00632C9F"/>
    <w:rsid w:val="00632D0C"/>
    <w:rsid w:val="00632DFE"/>
    <w:rsid w:val="006333FB"/>
    <w:rsid w:val="006335FA"/>
    <w:rsid w:val="00633C4F"/>
    <w:rsid w:val="00633EBE"/>
    <w:rsid w:val="00634037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1AB"/>
    <w:rsid w:val="00636388"/>
    <w:rsid w:val="00636420"/>
    <w:rsid w:val="00636596"/>
    <w:rsid w:val="00636877"/>
    <w:rsid w:val="006368A1"/>
    <w:rsid w:val="00636BE4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0B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6E24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C4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CA3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1ED"/>
    <w:rsid w:val="0066140F"/>
    <w:rsid w:val="006617B9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D1B"/>
    <w:rsid w:val="00663E03"/>
    <w:rsid w:val="00663E6A"/>
    <w:rsid w:val="00664000"/>
    <w:rsid w:val="00664077"/>
    <w:rsid w:val="00664156"/>
    <w:rsid w:val="006641A1"/>
    <w:rsid w:val="00664374"/>
    <w:rsid w:val="00664429"/>
    <w:rsid w:val="00664445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C77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33B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B5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4E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890"/>
    <w:rsid w:val="00680F1D"/>
    <w:rsid w:val="00680F83"/>
    <w:rsid w:val="00680FB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75"/>
    <w:rsid w:val="006837E0"/>
    <w:rsid w:val="00683863"/>
    <w:rsid w:val="00683869"/>
    <w:rsid w:val="00683A3C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A95"/>
    <w:rsid w:val="00686B9A"/>
    <w:rsid w:val="00686E7F"/>
    <w:rsid w:val="00687014"/>
    <w:rsid w:val="006872DA"/>
    <w:rsid w:val="00687341"/>
    <w:rsid w:val="00687557"/>
    <w:rsid w:val="00687564"/>
    <w:rsid w:val="00687BBC"/>
    <w:rsid w:val="00687CBF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954"/>
    <w:rsid w:val="00690B8C"/>
    <w:rsid w:val="0069107A"/>
    <w:rsid w:val="006911E0"/>
    <w:rsid w:val="0069129F"/>
    <w:rsid w:val="006916D7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7F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445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92"/>
    <w:rsid w:val="006A10B8"/>
    <w:rsid w:val="006A1197"/>
    <w:rsid w:val="006A130C"/>
    <w:rsid w:val="006A132D"/>
    <w:rsid w:val="006A1411"/>
    <w:rsid w:val="006A16A8"/>
    <w:rsid w:val="006A19FF"/>
    <w:rsid w:val="006A1B37"/>
    <w:rsid w:val="006A1FCB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9F3"/>
    <w:rsid w:val="006B2C47"/>
    <w:rsid w:val="006B2E17"/>
    <w:rsid w:val="006B2E93"/>
    <w:rsid w:val="006B2F2B"/>
    <w:rsid w:val="006B312B"/>
    <w:rsid w:val="006B3609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341"/>
    <w:rsid w:val="006B541D"/>
    <w:rsid w:val="006B5436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1E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28"/>
    <w:rsid w:val="006C3357"/>
    <w:rsid w:val="006C3399"/>
    <w:rsid w:val="006C36E5"/>
    <w:rsid w:val="006C37AC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DD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6A0"/>
    <w:rsid w:val="006D1980"/>
    <w:rsid w:val="006D1995"/>
    <w:rsid w:val="006D1AF0"/>
    <w:rsid w:val="006D1E9D"/>
    <w:rsid w:val="006D1F89"/>
    <w:rsid w:val="006D1FF5"/>
    <w:rsid w:val="006D2212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857"/>
    <w:rsid w:val="006D4D59"/>
    <w:rsid w:val="006D4E1D"/>
    <w:rsid w:val="006D4E26"/>
    <w:rsid w:val="006D5277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102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0C3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6FAC"/>
    <w:rsid w:val="006E7265"/>
    <w:rsid w:val="006E7292"/>
    <w:rsid w:val="006E74F9"/>
    <w:rsid w:val="006E75F3"/>
    <w:rsid w:val="006E791B"/>
    <w:rsid w:val="006E7A71"/>
    <w:rsid w:val="006E7BA0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101"/>
    <w:rsid w:val="006F145F"/>
    <w:rsid w:val="006F177E"/>
    <w:rsid w:val="006F1B26"/>
    <w:rsid w:val="006F1EBC"/>
    <w:rsid w:val="006F22BA"/>
    <w:rsid w:val="006F2384"/>
    <w:rsid w:val="006F28F5"/>
    <w:rsid w:val="006F2D53"/>
    <w:rsid w:val="006F2EBD"/>
    <w:rsid w:val="006F30BF"/>
    <w:rsid w:val="006F30E5"/>
    <w:rsid w:val="006F3122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99"/>
    <w:rsid w:val="006F7A85"/>
    <w:rsid w:val="006F7AF8"/>
    <w:rsid w:val="006F7F62"/>
    <w:rsid w:val="006F7F7D"/>
    <w:rsid w:val="0070007E"/>
    <w:rsid w:val="007000FD"/>
    <w:rsid w:val="00700342"/>
    <w:rsid w:val="00700657"/>
    <w:rsid w:val="00700A14"/>
    <w:rsid w:val="00700B7C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DE1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CD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5F5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3C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AD2"/>
    <w:rsid w:val="00713C32"/>
    <w:rsid w:val="00713CEE"/>
    <w:rsid w:val="00713D63"/>
    <w:rsid w:val="00713EB7"/>
    <w:rsid w:val="00713FBC"/>
    <w:rsid w:val="007144A7"/>
    <w:rsid w:val="0071472A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A8"/>
    <w:rsid w:val="007167EA"/>
    <w:rsid w:val="00716A80"/>
    <w:rsid w:val="00716AC0"/>
    <w:rsid w:val="00716BE7"/>
    <w:rsid w:val="00716CD6"/>
    <w:rsid w:val="007171E1"/>
    <w:rsid w:val="007172DC"/>
    <w:rsid w:val="00717581"/>
    <w:rsid w:val="007176C3"/>
    <w:rsid w:val="00717890"/>
    <w:rsid w:val="00717E4A"/>
    <w:rsid w:val="00720038"/>
    <w:rsid w:val="00720039"/>
    <w:rsid w:val="007202A6"/>
    <w:rsid w:val="007203C5"/>
    <w:rsid w:val="00720458"/>
    <w:rsid w:val="00720675"/>
    <w:rsid w:val="00720973"/>
    <w:rsid w:val="007211A5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C27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4FB9"/>
    <w:rsid w:val="0072500E"/>
    <w:rsid w:val="0072525B"/>
    <w:rsid w:val="00725324"/>
    <w:rsid w:val="007254A2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75C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56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D4F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8DA"/>
    <w:rsid w:val="00741F5D"/>
    <w:rsid w:val="00741F61"/>
    <w:rsid w:val="00742603"/>
    <w:rsid w:val="007426A3"/>
    <w:rsid w:val="007428D9"/>
    <w:rsid w:val="00742B4E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E62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6F8"/>
    <w:rsid w:val="00747AE5"/>
    <w:rsid w:val="00747DC7"/>
    <w:rsid w:val="00747EF9"/>
    <w:rsid w:val="007501BE"/>
    <w:rsid w:val="007502EA"/>
    <w:rsid w:val="00750425"/>
    <w:rsid w:val="007505BE"/>
    <w:rsid w:val="007505D6"/>
    <w:rsid w:val="007505FA"/>
    <w:rsid w:val="007508BE"/>
    <w:rsid w:val="00750975"/>
    <w:rsid w:val="00750EC8"/>
    <w:rsid w:val="00750F0D"/>
    <w:rsid w:val="00750F88"/>
    <w:rsid w:val="00750F8C"/>
    <w:rsid w:val="0075134F"/>
    <w:rsid w:val="0075157E"/>
    <w:rsid w:val="007516C2"/>
    <w:rsid w:val="0075177B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57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9B"/>
    <w:rsid w:val="007601A2"/>
    <w:rsid w:val="00760283"/>
    <w:rsid w:val="0076031D"/>
    <w:rsid w:val="00760486"/>
    <w:rsid w:val="0076075F"/>
    <w:rsid w:val="007608E7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9C5"/>
    <w:rsid w:val="00763C93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594B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119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9CA"/>
    <w:rsid w:val="00771AC5"/>
    <w:rsid w:val="00771BB4"/>
    <w:rsid w:val="00771C04"/>
    <w:rsid w:val="00771C85"/>
    <w:rsid w:val="00771EB8"/>
    <w:rsid w:val="00771FE2"/>
    <w:rsid w:val="0077236D"/>
    <w:rsid w:val="007726D3"/>
    <w:rsid w:val="007726D9"/>
    <w:rsid w:val="007727C2"/>
    <w:rsid w:val="007729B7"/>
    <w:rsid w:val="00772A64"/>
    <w:rsid w:val="00772CB5"/>
    <w:rsid w:val="00772FE0"/>
    <w:rsid w:val="00773559"/>
    <w:rsid w:val="007737C1"/>
    <w:rsid w:val="00773B13"/>
    <w:rsid w:val="00773B76"/>
    <w:rsid w:val="00773C9E"/>
    <w:rsid w:val="00773E40"/>
    <w:rsid w:val="007742CB"/>
    <w:rsid w:val="00774667"/>
    <w:rsid w:val="00774DE9"/>
    <w:rsid w:val="00775044"/>
    <w:rsid w:val="007750F0"/>
    <w:rsid w:val="007752CE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A7B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A4A"/>
    <w:rsid w:val="00780B7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513"/>
    <w:rsid w:val="00783603"/>
    <w:rsid w:val="00783689"/>
    <w:rsid w:val="00783AA0"/>
    <w:rsid w:val="00783C4C"/>
    <w:rsid w:val="007842B8"/>
    <w:rsid w:val="00784453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B47"/>
    <w:rsid w:val="00785F12"/>
    <w:rsid w:val="007860CB"/>
    <w:rsid w:val="0078614E"/>
    <w:rsid w:val="0078617D"/>
    <w:rsid w:val="007863D2"/>
    <w:rsid w:val="00786429"/>
    <w:rsid w:val="007864A6"/>
    <w:rsid w:val="00786603"/>
    <w:rsid w:val="0078666A"/>
    <w:rsid w:val="00786BC6"/>
    <w:rsid w:val="0078704D"/>
    <w:rsid w:val="007870C9"/>
    <w:rsid w:val="007877CC"/>
    <w:rsid w:val="00787819"/>
    <w:rsid w:val="00787843"/>
    <w:rsid w:val="007878FB"/>
    <w:rsid w:val="00787AC7"/>
    <w:rsid w:val="00787AD1"/>
    <w:rsid w:val="00787B37"/>
    <w:rsid w:val="00787C6A"/>
    <w:rsid w:val="00787CF9"/>
    <w:rsid w:val="00787D49"/>
    <w:rsid w:val="00787DF7"/>
    <w:rsid w:val="0079063C"/>
    <w:rsid w:val="00790652"/>
    <w:rsid w:val="007907BD"/>
    <w:rsid w:val="0079091D"/>
    <w:rsid w:val="00790A0F"/>
    <w:rsid w:val="00790C2A"/>
    <w:rsid w:val="00790D44"/>
    <w:rsid w:val="00790DE2"/>
    <w:rsid w:val="00790DE3"/>
    <w:rsid w:val="00790E20"/>
    <w:rsid w:val="007910DA"/>
    <w:rsid w:val="007910E4"/>
    <w:rsid w:val="00791165"/>
    <w:rsid w:val="007912FA"/>
    <w:rsid w:val="00791546"/>
    <w:rsid w:val="0079166A"/>
    <w:rsid w:val="0079177F"/>
    <w:rsid w:val="007918B7"/>
    <w:rsid w:val="007919B5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8D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280"/>
    <w:rsid w:val="007A24D6"/>
    <w:rsid w:val="007A2B8A"/>
    <w:rsid w:val="007A2BED"/>
    <w:rsid w:val="007A3028"/>
    <w:rsid w:val="007A32DB"/>
    <w:rsid w:val="007A36C4"/>
    <w:rsid w:val="007A396F"/>
    <w:rsid w:val="007A3BA2"/>
    <w:rsid w:val="007A3C59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741"/>
    <w:rsid w:val="007A5BC2"/>
    <w:rsid w:val="007A5CDC"/>
    <w:rsid w:val="007A5CE7"/>
    <w:rsid w:val="007A5D5E"/>
    <w:rsid w:val="007A6044"/>
    <w:rsid w:val="007A629F"/>
    <w:rsid w:val="007A6359"/>
    <w:rsid w:val="007A6395"/>
    <w:rsid w:val="007A6924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854"/>
    <w:rsid w:val="007B08CD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4C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ECF"/>
    <w:rsid w:val="007B6186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9"/>
    <w:rsid w:val="007C031C"/>
    <w:rsid w:val="007C0444"/>
    <w:rsid w:val="007C06AA"/>
    <w:rsid w:val="007C0830"/>
    <w:rsid w:val="007C08D9"/>
    <w:rsid w:val="007C0957"/>
    <w:rsid w:val="007C0B89"/>
    <w:rsid w:val="007C0C04"/>
    <w:rsid w:val="007C0D6E"/>
    <w:rsid w:val="007C0EFE"/>
    <w:rsid w:val="007C113C"/>
    <w:rsid w:val="007C1438"/>
    <w:rsid w:val="007C16C0"/>
    <w:rsid w:val="007C20C6"/>
    <w:rsid w:val="007C2344"/>
    <w:rsid w:val="007C2784"/>
    <w:rsid w:val="007C27DC"/>
    <w:rsid w:val="007C2E33"/>
    <w:rsid w:val="007C3277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A5C"/>
    <w:rsid w:val="007C5B58"/>
    <w:rsid w:val="007C5DF4"/>
    <w:rsid w:val="007C6400"/>
    <w:rsid w:val="007C64B5"/>
    <w:rsid w:val="007C693C"/>
    <w:rsid w:val="007C694F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329"/>
    <w:rsid w:val="007D07CC"/>
    <w:rsid w:val="007D07F0"/>
    <w:rsid w:val="007D0BBB"/>
    <w:rsid w:val="007D0BC4"/>
    <w:rsid w:val="007D0E53"/>
    <w:rsid w:val="007D0EFC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AF0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4FB1"/>
    <w:rsid w:val="007D50E3"/>
    <w:rsid w:val="007D5111"/>
    <w:rsid w:val="007D51DE"/>
    <w:rsid w:val="007D5445"/>
    <w:rsid w:val="007D5A28"/>
    <w:rsid w:val="007D5AE0"/>
    <w:rsid w:val="007D5C6D"/>
    <w:rsid w:val="007D5CC9"/>
    <w:rsid w:val="007D5E12"/>
    <w:rsid w:val="007D61CA"/>
    <w:rsid w:val="007D6620"/>
    <w:rsid w:val="007D68D8"/>
    <w:rsid w:val="007D6E3A"/>
    <w:rsid w:val="007D6F67"/>
    <w:rsid w:val="007D7545"/>
    <w:rsid w:val="007D781E"/>
    <w:rsid w:val="007D78E9"/>
    <w:rsid w:val="007D7D26"/>
    <w:rsid w:val="007E00D9"/>
    <w:rsid w:val="007E02C2"/>
    <w:rsid w:val="007E02FE"/>
    <w:rsid w:val="007E0CB4"/>
    <w:rsid w:val="007E0EA6"/>
    <w:rsid w:val="007E0EE8"/>
    <w:rsid w:val="007E0F48"/>
    <w:rsid w:val="007E1331"/>
    <w:rsid w:val="007E1369"/>
    <w:rsid w:val="007E1388"/>
    <w:rsid w:val="007E1746"/>
    <w:rsid w:val="007E1873"/>
    <w:rsid w:val="007E1984"/>
    <w:rsid w:val="007E1C3F"/>
    <w:rsid w:val="007E1E4A"/>
    <w:rsid w:val="007E1F1F"/>
    <w:rsid w:val="007E2318"/>
    <w:rsid w:val="007E2566"/>
    <w:rsid w:val="007E2800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2F"/>
    <w:rsid w:val="007E3955"/>
    <w:rsid w:val="007E3977"/>
    <w:rsid w:val="007E3C2D"/>
    <w:rsid w:val="007E3D3D"/>
    <w:rsid w:val="007E40BD"/>
    <w:rsid w:val="007E490C"/>
    <w:rsid w:val="007E4ABC"/>
    <w:rsid w:val="007E4B07"/>
    <w:rsid w:val="007E4BF2"/>
    <w:rsid w:val="007E4C1A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165"/>
    <w:rsid w:val="007F560E"/>
    <w:rsid w:val="007F5921"/>
    <w:rsid w:val="007F594B"/>
    <w:rsid w:val="007F5A0F"/>
    <w:rsid w:val="007F5C24"/>
    <w:rsid w:val="007F5E4E"/>
    <w:rsid w:val="007F60C5"/>
    <w:rsid w:val="007F625E"/>
    <w:rsid w:val="007F64CC"/>
    <w:rsid w:val="007F667A"/>
    <w:rsid w:val="007F6D90"/>
    <w:rsid w:val="007F6DA7"/>
    <w:rsid w:val="007F6E89"/>
    <w:rsid w:val="007F7068"/>
    <w:rsid w:val="007F7107"/>
    <w:rsid w:val="007F7566"/>
    <w:rsid w:val="007F7844"/>
    <w:rsid w:val="007F7AA7"/>
    <w:rsid w:val="007F7B2F"/>
    <w:rsid w:val="007F7B4F"/>
    <w:rsid w:val="007F7BA7"/>
    <w:rsid w:val="007F7CCC"/>
    <w:rsid w:val="007F7F4E"/>
    <w:rsid w:val="0080040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CB4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E48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36"/>
    <w:rsid w:val="00810943"/>
    <w:rsid w:val="00810EC2"/>
    <w:rsid w:val="00810FB5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5CA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243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8FD"/>
    <w:rsid w:val="00817AD0"/>
    <w:rsid w:val="00817CC9"/>
    <w:rsid w:val="00817E24"/>
    <w:rsid w:val="00817FA0"/>
    <w:rsid w:val="00820065"/>
    <w:rsid w:val="008202F3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BCF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3E7"/>
    <w:rsid w:val="008256A2"/>
    <w:rsid w:val="008258C2"/>
    <w:rsid w:val="00825BF3"/>
    <w:rsid w:val="008261E4"/>
    <w:rsid w:val="00826366"/>
    <w:rsid w:val="00826453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8F2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DE6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1CA"/>
    <w:rsid w:val="008347AA"/>
    <w:rsid w:val="008347E4"/>
    <w:rsid w:val="0083491F"/>
    <w:rsid w:val="0083492A"/>
    <w:rsid w:val="00834991"/>
    <w:rsid w:val="00834A92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3DD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29D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EE5"/>
    <w:rsid w:val="00846FCF"/>
    <w:rsid w:val="008470F8"/>
    <w:rsid w:val="008471B5"/>
    <w:rsid w:val="00847369"/>
    <w:rsid w:val="00847790"/>
    <w:rsid w:val="00847797"/>
    <w:rsid w:val="00847836"/>
    <w:rsid w:val="00847B02"/>
    <w:rsid w:val="00847F75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34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C58"/>
    <w:rsid w:val="00862EE4"/>
    <w:rsid w:val="008630E0"/>
    <w:rsid w:val="00863133"/>
    <w:rsid w:val="008634C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1E7"/>
    <w:rsid w:val="0086753A"/>
    <w:rsid w:val="008675D4"/>
    <w:rsid w:val="00867954"/>
    <w:rsid w:val="008679B5"/>
    <w:rsid w:val="00867E32"/>
    <w:rsid w:val="00870318"/>
    <w:rsid w:val="008703DB"/>
    <w:rsid w:val="00870580"/>
    <w:rsid w:val="008708AF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2FF3"/>
    <w:rsid w:val="00873205"/>
    <w:rsid w:val="00873291"/>
    <w:rsid w:val="0087345F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53D"/>
    <w:rsid w:val="0088069F"/>
    <w:rsid w:val="008806A9"/>
    <w:rsid w:val="0088088E"/>
    <w:rsid w:val="008808DC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330"/>
    <w:rsid w:val="00882475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974"/>
    <w:rsid w:val="00883AF3"/>
    <w:rsid w:val="00883CDC"/>
    <w:rsid w:val="00883F0A"/>
    <w:rsid w:val="00883F85"/>
    <w:rsid w:val="00883FB1"/>
    <w:rsid w:val="008849A1"/>
    <w:rsid w:val="00884AFD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B11"/>
    <w:rsid w:val="00890CF0"/>
    <w:rsid w:val="00890D9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342"/>
    <w:rsid w:val="00893568"/>
    <w:rsid w:val="00893D2F"/>
    <w:rsid w:val="00893D9D"/>
    <w:rsid w:val="00893F21"/>
    <w:rsid w:val="00894097"/>
    <w:rsid w:val="008941DB"/>
    <w:rsid w:val="008943CD"/>
    <w:rsid w:val="008945A7"/>
    <w:rsid w:val="008945E6"/>
    <w:rsid w:val="008949F7"/>
    <w:rsid w:val="00894B20"/>
    <w:rsid w:val="00894B2A"/>
    <w:rsid w:val="00894B75"/>
    <w:rsid w:val="00894C9A"/>
    <w:rsid w:val="00894F69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02D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1F1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64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BEB"/>
    <w:rsid w:val="008B0F41"/>
    <w:rsid w:val="008B10F1"/>
    <w:rsid w:val="008B1188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2F3C"/>
    <w:rsid w:val="008B3644"/>
    <w:rsid w:val="008B36F0"/>
    <w:rsid w:val="008B386B"/>
    <w:rsid w:val="008B3A33"/>
    <w:rsid w:val="008B3B4B"/>
    <w:rsid w:val="008B3FA1"/>
    <w:rsid w:val="008B40B6"/>
    <w:rsid w:val="008B4316"/>
    <w:rsid w:val="008B48E1"/>
    <w:rsid w:val="008B490D"/>
    <w:rsid w:val="008B4975"/>
    <w:rsid w:val="008B4AA0"/>
    <w:rsid w:val="008B4F20"/>
    <w:rsid w:val="008B5455"/>
    <w:rsid w:val="008B5D39"/>
    <w:rsid w:val="008B5F3D"/>
    <w:rsid w:val="008B60E0"/>
    <w:rsid w:val="008B6145"/>
    <w:rsid w:val="008B62BC"/>
    <w:rsid w:val="008B665E"/>
    <w:rsid w:val="008B69EB"/>
    <w:rsid w:val="008B719D"/>
    <w:rsid w:val="008B7301"/>
    <w:rsid w:val="008B73EC"/>
    <w:rsid w:val="008B747C"/>
    <w:rsid w:val="008B76C8"/>
    <w:rsid w:val="008B7773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7E"/>
    <w:rsid w:val="008C4BEF"/>
    <w:rsid w:val="008C5098"/>
    <w:rsid w:val="008C52E7"/>
    <w:rsid w:val="008C54CB"/>
    <w:rsid w:val="008C54FC"/>
    <w:rsid w:val="008C656A"/>
    <w:rsid w:val="008C6A8D"/>
    <w:rsid w:val="008C6ABC"/>
    <w:rsid w:val="008C6B39"/>
    <w:rsid w:val="008C6B48"/>
    <w:rsid w:val="008C6B54"/>
    <w:rsid w:val="008C6D40"/>
    <w:rsid w:val="008C6DA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269"/>
    <w:rsid w:val="008D23CE"/>
    <w:rsid w:val="008D23E0"/>
    <w:rsid w:val="008D2856"/>
    <w:rsid w:val="008D290F"/>
    <w:rsid w:val="008D2EBE"/>
    <w:rsid w:val="008D2EFC"/>
    <w:rsid w:val="008D3080"/>
    <w:rsid w:val="008D33A8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3EC"/>
    <w:rsid w:val="008D6842"/>
    <w:rsid w:val="008D6C13"/>
    <w:rsid w:val="008D702C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0F78"/>
    <w:rsid w:val="008E1324"/>
    <w:rsid w:val="008E1740"/>
    <w:rsid w:val="008E1B05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2F92"/>
    <w:rsid w:val="008E2F94"/>
    <w:rsid w:val="008E34AF"/>
    <w:rsid w:val="008E3713"/>
    <w:rsid w:val="008E38CB"/>
    <w:rsid w:val="008E3967"/>
    <w:rsid w:val="008E3AF7"/>
    <w:rsid w:val="008E3C1A"/>
    <w:rsid w:val="008E3EE0"/>
    <w:rsid w:val="008E3FF6"/>
    <w:rsid w:val="008E4210"/>
    <w:rsid w:val="008E42AB"/>
    <w:rsid w:val="008E43F9"/>
    <w:rsid w:val="008E443A"/>
    <w:rsid w:val="008E45FD"/>
    <w:rsid w:val="008E488D"/>
    <w:rsid w:val="008E5215"/>
    <w:rsid w:val="008E5559"/>
    <w:rsid w:val="008E5745"/>
    <w:rsid w:val="008E5AA3"/>
    <w:rsid w:val="008E629F"/>
    <w:rsid w:val="008E64DF"/>
    <w:rsid w:val="008E653B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BEC"/>
    <w:rsid w:val="008E7C59"/>
    <w:rsid w:val="008E7CD3"/>
    <w:rsid w:val="008F0294"/>
    <w:rsid w:val="008F0418"/>
    <w:rsid w:val="008F07A8"/>
    <w:rsid w:val="008F0B59"/>
    <w:rsid w:val="008F0D49"/>
    <w:rsid w:val="008F0DCA"/>
    <w:rsid w:val="008F0ED8"/>
    <w:rsid w:val="008F1108"/>
    <w:rsid w:val="008F1171"/>
    <w:rsid w:val="008F127A"/>
    <w:rsid w:val="008F145C"/>
    <w:rsid w:val="008F14D7"/>
    <w:rsid w:val="008F154B"/>
    <w:rsid w:val="008F1724"/>
    <w:rsid w:val="008F193A"/>
    <w:rsid w:val="008F19A2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6C5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39"/>
    <w:rsid w:val="008F67C4"/>
    <w:rsid w:val="008F68E6"/>
    <w:rsid w:val="008F6D6D"/>
    <w:rsid w:val="008F6F20"/>
    <w:rsid w:val="008F718C"/>
    <w:rsid w:val="008F72D5"/>
    <w:rsid w:val="008F7489"/>
    <w:rsid w:val="008F7509"/>
    <w:rsid w:val="008F779C"/>
    <w:rsid w:val="008F7B0B"/>
    <w:rsid w:val="008F7C0F"/>
    <w:rsid w:val="009000D0"/>
    <w:rsid w:val="009005B7"/>
    <w:rsid w:val="00900774"/>
    <w:rsid w:val="0090085C"/>
    <w:rsid w:val="009009EF"/>
    <w:rsid w:val="00901086"/>
    <w:rsid w:val="009016D2"/>
    <w:rsid w:val="00901939"/>
    <w:rsid w:val="00901C55"/>
    <w:rsid w:val="00901F07"/>
    <w:rsid w:val="00901FCF"/>
    <w:rsid w:val="00902039"/>
    <w:rsid w:val="009020CC"/>
    <w:rsid w:val="009020ED"/>
    <w:rsid w:val="009025FD"/>
    <w:rsid w:val="0090289E"/>
    <w:rsid w:val="00902C02"/>
    <w:rsid w:val="00902CC6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71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CD1"/>
    <w:rsid w:val="00907E9C"/>
    <w:rsid w:val="00907ED7"/>
    <w:rsid w:val="009104F8"/>
    <w:rsid w:val="00910667"/>
    <w:rsid w:val="009106ED"/>
    <w:rsid w:val="0091093C"/>
    <w:rsid w:val="00910B30"/>
    <w:rsid w:val="00910E4C"/>
    <w:rsid w:val="00910FBC"/>
    <w:rsid w:val="00911101"/>
    <w:rsid w:val="009111AC"/>
    <w:rsid w:val="009113BC"/>
    <w:rsid w:val="009113F2"/>
    <w:rsid w:val="00911699"/>
    <w:rsid w:val="009116A3"/>
    <w:rsid w:val="009116E2"/>
    <w:rsid w:val="00911D99"/>
    <w:rsid w:val="00911DB1"/>
    <w:rsid w:val="00911E55"/>
    <w:rsid w:val="00911EC9"/>
    <w:rsid w:val="00912482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D9F"/>
    <w:rsid w:val="00915F77"/>
    <w:rsid w:val="009162CD"/>
    <w:rsid w:val="00916B48"/>
    <w:rsid w:val="00916E6F"/>
    <w:rsid w:val="00916F22"/>
    <w:rsid w:val="00916F88"/>
    <w:rsid w:val="009172BB"/>
    <w:rsid w:val="009174A4"/>
    <w:rsid w:val="009174B5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6C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9C6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57B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6E50"/>
    <w:rsid w:val="0093702E"/>
    <w:rsid w:val="009370F1"/>
    <w:rsid w:val="009371C8"/>
    <w:rsid w:val="0093758E"/>
    <w:rsid w:val="009377B3"/>
    <w:rsid w:val="00937A38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B12"/>
    <w:rsid w:val="00943D11"/>
    <w:rsid w:val="00943D88"/>
    <w:rsid w:val="00943EFF"/>
    <w:rsid w:val="00943F32"/>
    <w:rsid w:val="0094402A"/>
    <w:rsid w:val="009440B5"/>
    <w:rsid w:val="009440DA"/>
    <w:rsid w:val="009441AA"/>
    <w:rsid w:val="00944477"/>
    <w:rsid w:val="0094447E"/>
    <w:rsid w:val="009444BA"/>
    <w:rsid w:val="0094452A"/>
    <w:rsid w:val="0094473D"/>
    <w:rsid w:val="00944765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30"/>
    <w:rsid w:val="00947F7F"/>
    <w:rsid w:val="00947FDA"/>
    <w:rsid w:val="00947FF9"/>
    <w:rsid w:val="00950045"/>
    <w:rsid w:val="009500FE"/>
    <w:rsid w:val="009501DD"/>
    <w:rsid w:val="0095032A"/>
    <w:rsid w:val="009503A1"/>
    <w:rsid w:val="009503BE"/>
    <w:rsid w:val="009505CD"/>
    <w:rsid w:val="0095063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1DDB"/>
    <w:rsid w:val="00952050"/>
    <w:rsid w:val="0095206C"/>
    <w:rsid w:val="009520E1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2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BFE"/>
    <w:rsid w:val="00955CB9"/>
    <w:rsid w:val="00955D63"/>
    <w:rsid w:val="00955E1C"/>
    <w:rsid w:val="00955FA4"/>
    <w:rsid w:val="0095603C"/>
    <w:rsid w:val="00956526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B16"/>
    <w:rsid w:val="00957DFF"/>
    <w:rsid w:val="00957E2D"/>
    <w:rsid w:val="00960095"/>
    <w:rsid w:val="00960108"/>
    <w:rsid w:val="009607FF"/>
    <w:rsid w:val="00960C55"/>
    <w:rsid w:val="00960F40"/>
    <w:rsid w:val="00961781"/>
    <w:rsid w:val="00961AB7"/>
    <w:rsid w:val="00961BA5"/>
    <w:rsid w:val="00961C44"/>
    <w:rsid w:val="00962027"/>
    <w:rsid w:val="009627B7"/>
    <w:rsid w:val="00962959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307"/>
    <w:rsid w:val="00966485"/>
    <w:rsid w:val="009664C6"/>
    <w:rsid w:val="00966944"/>
    <w:rsid w:val="00966B43"/>
    <w:rsid w:val="00966C33"/>
    <w:rsid w:val="00966E92"/>
    <w:rsid w:val="0096701E"/>
    <w:rsid w:val="00967099"/>
    <w:rsid w:val="00967301"/>
    <w:rsid w:val="00967353"/>
    <w:rsid w:val="00967417"/>
    <w:rsid w:val="00967476"/>
    <w:rsid w:val="009677A2"/>
    <w:rsid w:val="00967839"/>
    <w:rsid w:val="00967862"/>
    <w:rsid w:val="00967996"/>
    <w:rsid w:val="009679BE"/>
    <w:rsid w:val="00967B10"/>
    <w:rsid w:val="00967D0B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17F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23F"/>
    <w:rsid w:val="00976938"/>
    <w:rsid w:val="00976BD4"/>
    <w:rsid w:val="0097706A"/>
    <w:rsid w:val="009775F0"/>
    <w:rsid w:val="0097784A"/>
    <w:rsid w:val="00977A33"/>
    <w:rsid w:val="00977DD0"/>
    <w:rsid w:val="009805CB"/>
    <w:rsid w:val="00980645"/>
    <w:rsid w:val="00980696"/>
    <w:rsid w:val="00980BC6"/>
    <w:rsid w:val="00980EB8"/>
    <w:rsid w:val="009811C2"/>
    <w:rsid w:val="00981851"/>
    <w:rsid w:val="009818D3"/>
    <w:rsid w:val="00981A56"/>
    <w:rsid w:val="00981B9E"/>
    <w:rsid w:val="00981BEC"/>
    <w:rsid w:val="00981C45"/>
    <w:rsid w:val="0098217F"/>
    <w:rsid w:val="009821B7"/>
    <w:rsid w:val="00982270"/>
    <w:rsid w:val="00982385"/>
    <w:rsid w:val="009829E5"/>
    <w:rsid w:val="00982BF6"/>
    <w:rsid w:val="00982C20"/>
    <w:rsid w:val="00982FA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385"/>
    <w:rsid w:val="009904EB"/>
    <w:rsid w:val="00990571"/>
    <w:rsid w:val="00990811"/>
    <w:rsid w:val="00990A5D"/>
    <w:rsid w:val="00990A60"/>
    <w:rsid w:val="00990D60"/>
    <w:rsid w:val="0099101E"/>
    <w:rsid w:val="00991141"/>
    <w:rsid w:val="009911B7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43"/>
    <w:rsid w:val="0099306C"/>
    <w:rsid w:val="00993637"/>
    <w:rsid w:val="00993833"/>
    <w:rsid w:val="00993DDA"/>
    <w:rsid w:val="00994012"/>
    <w:rsid w:val="00994067"/>
    <w:rsid w:val="0099437B"/>
    <w:rsid w:val="00994846"/>
    <w:rsid w:val="0099493F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952"/>
    <w:rsid w:val="00996A3E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0BB"/>
    <w:rsid w:val="009A21DA"/>
    <w:rsid w:val="009A2259"/>
    <w:rsid w:val="009A2310"/>
    <w:rsid w:val="009A23D4"/>
    <w:rsid w:val="009A267F"/>
    <w:rsid w:val="009A2A72"/>
    <w:rsid w:val="009A2BF1"/>
    <w:rsid w:val="009A2D3A"/>
    <w:rsid w:val="009A2E3F"/>
    <w:rsid w:val="009A2F29"/>
    <w:rsid w:val="009A3143"/>
    <w:rsid w:val="009A3387"/>
    <w:rsid w:val="009A35F2"/>
    <w:rsid w:val="009A3A96"/>
    <w:rsid w:val="009A3B04"/>
    <w:rsid w:val="009A3B8B"/>
    <w:rsid w:val="009A3BCF"/>
    <w:rsid w:val="009A428A"/>
    <w:rsid w:val="009A4612"/>
    <w:rsid w:val="009A4617"/>
    <w:rsid w:val="009A464D"/>
    <w:rsid w:val="009A4816"/>
    <w:rsid w:val="009A4B0B"/>
    <w:rsid w:val="009A4C26"/>
    <w:rsid w:val="009A4CD3"/>
    <w:rsid w:val="009A4D59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18B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AEA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0DB"/>
    <w:rsid w:val="009C0117"/>
    <w:rsid w:val="009C01BB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A1E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3F9"/>
    <w:rsid w:val="009C3691"/>
    <w:rsid w:val="009C37C4"/>
    <w:rsid w:val="009C3859"/>
    <w:rsid w:val="009C38C6"/>
    <w:rsid w:val="009C38C9"/>
    <w:rsid w:val="009C41ED"/>
    <w:rsid w:val="009C4476"/>
    <w:rsid w:val="009C467F"/>
    <w:rsid w:val="009C46CE"/>
    <w:rsid w:val="009C4809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9FE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04"/>
    <w:rsid w:val="009D0970"/>
    <w:rsid w:val="009D0C72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4B2E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21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83B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D42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8DD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4A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62C"/>
    <w:rsid w:val="00A13797"/>
    <w:rsid w:val="00A13930"/>
    <w:rsid w:val="00A13B8B"/>
    <w:rsid w:val="00A1415E"/>
    <w:rsid w:val="00A14339"/>
    <w:rsid w:val="00A143B6"/>
    <w:rsid w:val="00A144F5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25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313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CF"/>
    <w:rsid w:val="00A324F0"/>
    <w:rsid w:val="00A328E3"/>
    <w:rsid w:val="00A32994"/>
    <w:rsid w:val="00A329FE"/>
    <w:rsid w:val="00A32A84"/>
    <w:rsid w:val="00A32D16"/>
    <w:rsid w:val="00A32EAE"/>
    <w:rsid w:val="00A32F51"/>
    <w:rsid w:val="00A33152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C76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0FA6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2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3EB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33B"/>
    <w:rsid w:val="00A4742B"/>
    <w:rsid w:val="00A4773A"/>
    <w:rsid w:val="00A478FF"/>
    <w:rsid w:val="00A4793F"/>
    <w:rsid w:val="00A47991"/>
    <w:rsid w:val="00A4799C"/>
    <w:rsid w:val="00A47A42"/>
    <w:rsid w:val="00A5026A"/>
    <w:rsid w:val="00A50619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CB6"/>
    <w:rsid w:val="00A51DB0"/>
    <w:rsid w:val="00A52139"/>
    <w:rsid w:val="00A524B5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AF7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1D6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CF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1AA"/>
    <w:rsid w:val="00A62AD1"/>
    <w:rsid w:val="00A62BA6"/>
    <w:rsid w:val="00A62C4C"/>
    <w:rsid w:val="00A62C6A"/>
    <w:rsid w:val="00A62CD6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8B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5CCD"/>
    <w:rsid w:val="00A6601F"/>
    <w:rsid w:val="00A66327"/>
    <w:rsid w:val="00A66386"/>
    <w:rsid w:val="00A66402"/>
    <w:rsid w:val="00A66429"/>
    <w:rsid w:val="00A665DB"/>
    <w:rsid w:val="00A667A8"/>
    <w:rsid w:val="00A66A7E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493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CC1"/>
    <w:rsid w:val="00A75EA1"/>
    <w:rsid w:val="00A7655A"/>
    <w:rsid w:val="00A7673D"/>
    <w:rsid w:val="00A7684E"/>
    <w:rsid w:val="00A7697C"/>
    <w:rsid w:val="00A76C63"/>
    <w:rsid w:val="00A76CF4"/>
    <w:rsid w:val="00A76D04"/>
    <w:rsid w:val="00A76ED2"/>
    <w:rsid w:val="00A772F3"/>
    <w:rsid w:val="00A7733D"/>
    <w:rsid w:val="00A77662"/>
    <w:rsid w:val="00A77826"/>
    <w:rsid w:val="00A77A3B"/>
    <w:rsid w:val="00A77E54"/>
    <w:rsid w:val="00A77F73"/>
    <w:rsid w:val="00A8009B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1F5E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1BB"/>
    <w:rsid w:val="00A84407"/>
    <w:rsid w:val="00A845A8"/>
    <w:rsid w:val="00A846CE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10EB"/>
    <w:rsid w:val="00A91134"/>
    <w:rsid w:val="00A911E1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499"/>
    <w:rsid w:val="00A9357C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A04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746"/>
    <w:rsid w:val="00AA188A"/>
    <w:rsid w:val="00AA18AC"/>
    <w:rsid w:val="00AA1A60"/>
    <w:rsid w:val="00AA22BB"/>
    <w:rsid w:val="00AA2425"/>
    <w:rsid w:val="00AA2552"/>
    <w:rsid w:val="00AA25A0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AC8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28"/>
    <w:rsid w:val="00AB27EF"/>
    <w:rsid w:val="00AB28FF"/>
    <w:rsid w:val="00AB2AC7"/>
    <w:rsid w:val="00AB32B7"/>
    <w:rsid w:val="00AB3450"/>
    <w:rsid w:val="00AB39B8"/>
    <w:rsid w:val="00AB3D6D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08E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B7EF0"/>
    <w:rsid w:val="00AC00F5"/>
    <w:rsid w:val="00AC03E7"/>
    <w:rsid w:val="00AC0600"/>
    <w:rsid w:val="00AC0691"/>
    <w:rsid w:val="00AC06C9"/>
    <w:rsid w:val="00AC08C1"/>
    <w:rsid w:val="00AC09E6"/>
    <w:rsid w:val="00AC0AFB"/>
    <w:rsid w:val="00AC0FF7"/>
    <w:rsid w:val="00AC14F3"/>
    <w:rsid w:val="00AC1A93"/>
    <w:rsid w:val="00AC1B81"/>
    <w:rsid w:val="00AC1BA0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A51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08"/>
    <w:rsid w:val="00AC5673"/>
    <w:rsid w:val="00AC58A9"/>
    <w:rsid w:val="00AC5AEE"/>
    <w:rsid w:val="00AC5CA6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1EC5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00E"/>
    <w:rsid w:val="00AD4109"/>
    <w:rsid w:val="00AD45ED"/>
    <w:rsid w:val="00AD489D"/>
    <w:rsid w:val="00AD4BDA"/>
    <w:rsid w:val="00AD4F8F"/>
    <w:rsid w:val="00AD5039"/>
    <w:rsid w:val="00AD508A"/>
    <w:rsid w:val="00AD5132"/>
    <w:rsid w:val="00AD51B9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9F3"/>
    <w:rsid w:val="00AD6C3B"/>
    <w:rsid w:val="00AD6CC3"/>
    <w:rsid w:val="00AD6E51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5F5"/>
    <w:rsid w:val="00AE1A08"/>
    <w:rsid w:val="00AE1C90"/>
    <w:rsid w:val="00AE1E8E"/>
    <w:rsid w:val="00AE20A0"/>
    <w:rsid w:val="00AE231D"/>
    <w:rsid w:val="00AE2444"/>
    <w:rsid w:val="00AE27A3"/>
    <w:rsid w:val="00AE297C"/>
    <w:rsid w:val="00AE2AEA"/>
    <w:rsid w:val="00AE2E10"/>
    <w:rsid w:val="00AE2F02"/>
    <w:rsid w:val="00AE2F5B"/>
    <w:rsid w:val="00AE3044"/>
    <w:rsid w:val="00AE329A"/>
    <w:rsid w:val="00AE3365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7A8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07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5D4"/>
    <w:rsid w:val="00AF367B"/>
    <w:rsid w:val="00AF4170"/>
    <w:rsid w:val="00AF4208"/>
    <w:rsid w:val="00AF446C"/>
    <w:rsid w:val="00AF491A"/>
    <w:rsid w:val="00AF4924"/>
    <w:rsid w:val="00AF4D73"/>
    <w:rsid w:val="00AF5174"/>
    <w:rsid w:val="00AF5243"/>
    <w:rsid w:val="00AF53B2"/>
    <w:rsid w:val="00AF5464"/>
    <w:rsid w:val="00AF54E7"/>
    <w:rsid w:val="00AF5D11"/>
    <w:rsid w:val="00AF5D29"/>
    <w:rsid w:val="00AF5D6C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D0"/>
    <w:rsid w:val="00B011FE"/>
    <w:rsid w:val="00B015F4"/>
    <w:rsid w:val="00B01751"/>
    <w:rsid w:val="00B018AD"/>
    <w:rsid w:val="00B01FD4"/>
    <w:rsid w:val="00B02704"/>
    <w:rsid w:val="00B02932"/>
    <w:rsid w:val="00B02C4D"/>
    <w:rsid w:val="00B02C6D"/>
    <w:rsid w:val="00B033F7"/>
    <w:rsid w:val="00B036C2"/>
    <w:rsid w:val="00B0371B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B8F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8E7"/>
    <w:rsid w:val="00B10AAC"/>
    <w:rsid w:val="00B10F4D"/>
    <w:rsid w:val="00B1122D"/>
    <w:rsid w:val="00B11405"/>
    <w:rsid w:val="00B11613"/>
    <w:rsid w:val="00B1199B"/>
    <w:rsid w:val="00B11AB0"/>
    <w:rsid w:val="00B11B5D"/>
    <w:rsid w:val="00B11C80"/>
    <w:rsid w:val="00B11E7E"/>
    <w:rsid w:val="00B12045"/>
    <w:rsid w:val="00B1209E"/>
    <w:rsid w:val="00B120BA"/>
    <w:rsid w:val="00B122BF"/>
    <w:rsid w:val="00B12319"/>
    <w:rsid w:val="00B12387"/>
    <w:rsid w:val="00B124A7"/>
    <w:rsid w:val="00B1296D"/>
    <w:rsid w:val="00B12AA8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1BE"/>
    <w:rsid w:val="00B1626C"/>
    <w:rsid w:val="00B1628D"/>
    <w:rsid w:val="00B162A9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4F0"/>
    <w:rsid w:val="00B218B4"/>
    <w:rsid w:val="00B21C36"/>
    <w:rsid w:val="00B2234A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6CE0"/>
    <w:rsid w:val="00B26D1D"/>
    <w:rsid w:val="00B26D62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199"/>
    <w:rsid w:val="00B3746C"/>
    <w:rsid w:val="00B37708"/>
    <w:rsid w:val="00B3776C"/>
    <w:rsid w:val="00B377AF"/>
    <w:rsid w:val="00B3784E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2C4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5E21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9A6"/>
    <w:rsid w:val="00B50ABE"/>
    <w:rsid w:val="00B50D2D"/>
    <w:rsid w:val="00B51010"/>
    <w:rsid w:val="00B5101E"/>
    <w:rsid w:val="00B515C9"/>
    <w:rsid w:val="00B515E7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AC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286"/>
    <w:rsid w:val="00B553DB"/>
    <w:rsid w:val="00B55461"/>
    <w:rsid w:val="00B55596"/>
    <w:rsid w:val="00B55865"/>
    <w:rsid w:val="00B55A53"/>
    <w:rsid w:val="00B55DCF"/>
    <w:rsid w:val="00B55E82"/>
    <w:rsid w:val="00B560A0"/>
    <w:rsid w:val="00B560C6"/>
    <w:rsid w:val="00B564E1"/>
    <w:rsid w:val="00B565FA"/>
    <w:rsid w:val="00B56A70"/>
    <w:rsid w:val="00B56F54"/>
    <w:rsid w:val="00B57085"/>
    <w:rsid w:val="00B57360"/>
    <w:rsid w:val="00B57541"/>
    <w:rsid w:val="00B577EA"/>
    <w:rsid w:val="00B57895"/>
    <w:rsid w:val="00B57CC1"/>
    <w:rsid w:val="00B57FC2"/>
    <w:rsid w:val="00B600E4"/>
    <w:rsid w:val="00B60380"/>
    <w:rsid w:val="00B6047C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721"/>
    <w:rsid w:val="00B62B00"/>
    <w:rsid w:val="00B63033"/>
    <w:rsid w:val="00B63234"/>
    <w:rsid w:val="00B63590"/>
    <w:rsid w:val="00B635DF"/>
    <w:rsid w:val="00B63726"/>
    <w:rsid w:val="00B63A81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67FE4"/>
    <w:rsid w:val="00B705CF"/>
    <w:rsid w:val="00B70AAE"/>
    <w:rsid w:val="00B70BD4"/>
    <w:rsid w:val="00B70D1F"/>
    <w:rsid w:val="00B710AA"/>
    <w:rsid w:val="00B71526"/>
    <w:rsid w:val="00B715A3"/>
    <w:rsid w:val="00B71608"/>
    <w:rsid w:val="00B71663"/>
    <w:rsid w:val="00B71711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069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1E0C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7E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3A6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397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1BE"/>
    <w:rsid w:val="00BB32E1"/>
    <w:rsid w:val="00BB3830"/>
    <w:rsid w:val="00BB3BAF"/>
    <w:rsid w:val="00BB3CA0"/>
    <w:rsid w:val="00BB3FF5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07E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30A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3298"/>
    <w:rsid w:val="00BC36A5"/>
    <w:rsid w:val="00BC3EC7"/>
    <w:rsid w:val="00BC421E"/>
    <w:rsid w:val="00BC422F"/>
    <w:rsid w:val="00BC4487"/>
    <w:rsid w:val="00BC463D"/>
    <w:rsid w:val="00BC4714"/>
    <w:rsid w:val="00BC495C"/>
    <w:rsid w:val="00BC51BD"/>
    <w:rsid w:val="00BC5241"/>
    <w:rsid w:val="00BC5382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DF2"/>
    <w:rsid w:val="00BC6E05"/>
    <w:rsid w:val="00BC6EF5"/>
    <w:rsid w:val="00BC7313"/>
    <w:rsid w:val="00BC73A6"/>
    <w:rsid w:val="00BC7C3D"/>
    <w:rsid w:val="00BD00EA"/>
    <w:rsid w:val="00BD0663"/>
    <w:rsid w:val="00BD06C6"/>
    <w:rsid w:val="00BD0B21"/>
    <w:rsid w:val="00BD0BED"/>
    <w:rsid w:val="00BD0C04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39"/>
    <w:rsid w:val="00BD5597"/>
    <w:rsid w:val="00BD5669"/>
    <w:rsid w:val="00BD5B1F"/>
    <w:rsid w:val="00BD5B4D"/>
    <w:rsid w:val="00BD5BF7"/>
    <w:rsid w:val="00BD6079"/>
    <w:rsid w:val="00BD64B0"/>
    <w:rsid w:val="00BD651F"/>
    <w:rsid w:val="00BD653E"/>
    <w:rsid w:val="00BD683F"/>
    <w:rsid w:val="00BD6930"/>
    <w:rsid w:val="00BD6998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682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2F6E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06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298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4A1"/>
    <w:rsid w:val="00BF0871"/>
    <w:rsid w:val="00BF0C02"/>
    <w:rsid w:val="00BF0DB6"/>
    <w:rsid w:val="00BF11DE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6E8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34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1D0B"/>
    <w:rsid w:val="00C024CA"/>
    <w:rsid w:val="00C024D4"/>
    <w:rsid w:val="00C02848"/>
    <w:rsid w:val="00C02881"/>
    <w:rsid w:val="00C02A9D"/>
    <w:rsid w:val="00C02AF6"/>
    <w:rsid w:val="00C02CF6"/>
    <w:rsid w:val="00C02D44"/>
    <w:rsid w:val="00C02F66"/>
    <w:rsid w:val="00C030EB"/>
    <w:rsid w:val="00C03952"/>
    <w:rsid w:val="00C03AD8"/>
    <w:rsid w:val="00C03D34"/>
    <w:rsid w:val="00C03FF8"/>
    <w:rsid w:val="00C04269"/>
    <w:rsid w:val="00C04875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BA1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2F7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17F88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03A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037"/>
    <w:rsid w:val="00C24349"/>
    <w:rsid w:val="00C245DD"/>
    <w:rsid w:val="00C24974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3D"/>
    <w:rsid w:val="00C258E6"/>
    <w:rsid w:val="00C25A35"/>
    <w:rsid w:val="00C25DEC"/>
    <w:rsid w:val="00C261A0"/>
    <w:rsid w:val="00C262D8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BD5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398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26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9AC"/>
    <w:rsid w:val="00C54EAF"/>
    <w:rsid w:val="00C54ECE"/>
    <w:rsid w:val="00C54F01"/>
    <w:rsid w:val="00C54F96"/>
    <w:rsid w:val="00C54FEF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4D2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1F9B"/>
    <w:rsid w:val="00C625A4"/>
    <w:rsid w:val="00C6265D"/>
    <w:rsid w:val="00C62778"/>
    <w:rsid w:val="00C62875"/>
    <w:rsid w:val="00C62989"/>
    <w:rsid w:val="00C62AF0"/>
    <w:rsid w:val="00C62B80"/>
    <w:rsid w:val="00C62D54"/>
    <w:rsid w:val="00C6321C"/>
    <w:rsid w:val="00C63248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866"/>
    <w:rsid w:val="00C6689D"/>
    <w:rsid w:val="00C669BF"/>
    <w:rsid w:val="00C66A64"/>
    <w:rsid w:val="00C66BC9"/>
    <w:rsid w:val="00C66C38"/>
    <w:rsid w:val="00C67598"/>
    <w:rsid w:val="00C67D57"/>
    <w:rsid w:val="00C67FE9"/>
    <w:rsid w:val="00C701FD"/>
    <w:rsid w:val="00C70473"/>
    <w:rsid w:val="00C70666"/>
    <w:rsid w:val="00C7072A"/>
    <w:rsid w:val="00C708C8"/>
    <w:rsid w:val="00C708F5"/>
    <w:rsid w:val="00C709E6"/>
    <w:rsid w:val="00C70B53"/>
    <w:rsid w:val="00C70D33"/>
    <w:rsid w:val="00C712CE"/>
    <w:rsid w:val="00C71489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9D9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59D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77F2A"/>
    <w:rsid w:val="00C80256"/>
    <w:rsid w:val="00C802D6"/>
    <w:rsid w:val="00C80570"/>
    <w:rsid w:val="00C805D4"/>
    <w:rsid w:val="00C8072B"/>
    <w:rsid w:val="00C80915"/>
    <w:rsid w:val="00C80C91"/>
    <w:rsid w:val="00C80DBE"/>
    <w:rsid w:val="00C80E33"/>
    <w:rsid w:val="00C80E98"/>
    <w:rsid w:val="00C80EBB"/>
    <w:rsid w:val="00C8115E"/>
    <w:rsid w:val="00C81268"/>
    <w:rsid w:val="00C81345"/>
    <w:rsid w:val="00C813E6"/>
    <w:rsid w:val="00C81708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DE6"/>
    <w:rsid w:val="00C83E05"/>
    <w:rsid w:val="00C83E76"/>
    <w:rsid w:val="00C84363"/>
    <w:rsid w:val="00C843A6"/>
    <w:rsid w:val="00C8440A"/>
    <w:rsid w:val="00C8478F"/>
    <w:rsid w:val="00C84803"/>
    <w:rsid w:val="00C84928"/>
    <w:rsid w:val="00C84F74"/>
    <w:rsid w:val="00C850A0"/>
    <w:rsid w:val="00C850F0"/>
    <w:rsid w:val="00C85121"/>
    <w:rsid w:val="00C85742"/>
    <w:rsid w:val="00C85AD3"/>
    <w:rsid w:val="00C860AD"/>
    <w:rsid w:val="00C861A3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20"/>
    <w:rsid w:val="00C93CB6"/>
    <w:rsid w:val="00C93D7A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C5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733"/>
    <w:rsid w:val="00C968CA"/>
    <w:rsid w:val="00C96ABA"/>
    <w:rsid w:val="00C96CC6"/>
    <w:rsid w:val="00C9738F"/>
    <w:rsid w:val="00C973ED"/>
    <w:rsid w:val="00C97417"/>
    <w:rsid w:val="00C9767A"/>
    <w:rsid w:val="00C977CD"/>
    <w:rsid w:val="00C97C14"/>
    <w:rsid w:val="00CA026E"/>
    <w:rsid w:val="00CA02AB"/>
    <w:rsid w:val="00CA035B"/>
    <w:rsid w:val="00CA06ED"/>
    <w:rsid w:val="00CA0873"/>
    <w:rsid w:val="00CA09F5"/>
    <w:rsid w:val="00CA0A08"/>
    <w:rsid w:val="00CA0F79"/>
    <w:rsid w:val="00CA1124"/>
    <w:rsid w:val="00CA11D5"/>
    <w:rsid w:val="00CA1305"/>
    <w:rsid w:val="00CA1330"/>
    <w:rsid w:val="00CA14D1"/>
    <w:rsid w:val="00CA16DA"/>
    <w:rsid w:val="00CA1807"/>
    <w:rsid w:val="00CA1A15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4EC2"/>
    <w:rsid w:val="00CA54FB"/>
    <w:rsid w:val="00CA5554"/>
    <w:rsid w:val="00CA5591"/>
    <w:rsid w:val="00CA55AE"/>
    <w:rsid w:val="00CA5974"/>
    <w:rsid w:val="00CA59F3"/>
    <w:rsid w:val="00CA5A79"/>
    <w:rsid w:val="00CA5AFC"/>
    <w:rsid w:val="00CA5B5E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2A4"/>
    <w:rsid w:val="00CB0619"/>
    <w:rsid w:val="00CB08F1"/>
    <w:rsid w:val="00CB0B6D"/>
    <w:rsid w:val="00CB0F48"/>
    <w:rsid w:val="00CB14DE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3E77"/>
    <w:rsid w:val="00CB400A"/>
    <w:rsid w:val="00CB4150"/>
    <w:rsid w:val="00CB417D"/>
    <w:rsid w:val="00CB4309"/>
    <w:rsid w:val="00CB4756"/>
    <w:rsid w:val="00CB48B1"/>
    <w:rsid w:val="00CB48BA"/>
    <w:rsid w:val="00CB4B51"/>
    <w:rsid w:val="00CB4C72"/>
    <w:rsid w:val="00CB4D98"/>
    <w:rsid w:val="00CB51A7"/>
    <w:rsid w:val="00CB5232"/>
    <w:rsid w:val="00CB5314"/>
    <w:rsid w:val="00CB57A9"/>
    <w:rsid w:val="00CB61D9"/>
    <w:rsid w:val="00CB6890"/>
    <w:rsid w:val="00CB69F6"/>
    <w:rsid w:val="00CB6D05"/>
    <w:rsid w:val="00CB6E03"/>
    <w:rsid w:val="00CB6FD1"/>
    <w:rsid w:val="00CB724F"/>
    <w:rsid w:val="00CB7250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BFA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A13"/>
    <w:rsid w:val="00CC7B9E"/>
    <w:rsid w:val="00CC7C2E"/>
    <w:rsid w:val="00CC7C6C"/>
    <w:rsid w:val="00CC7F42"/>
    <w:rsid w:val="00CD00A4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DD6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20F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1BC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21B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70C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7D1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93E"/>
    <w:rsid w:val="00CF0AE8"/>
    <w:rsid w:val="00CF0B6C"/>
    <w:rsid w:val="00CF0DF2"/>
    <w:rsid w:val="00CF0FBA"/>
    <w:rsid w:val="00CF1116"/>
    <w:rsid w:val="00CF1764"/>
    <w:rsid w:val="00CF176B"/>
    <w:rsid w:val="00CF1B57"/>
    <w:rsid w:val="00CF21A3"/>
    <w:rsid w:val="00CF223B"/>
    <w:rsid w:val="00CF229D"/>
    <w:rsid w:val="00CF232F"/>
    <w:rsid w:val="00CF23F3"/>
    <w:rsid w:val="00CF2AC0"/>
    <w:rsid w:val="00CF2CC1"/>
    <w:rsid w:val="00CF2D25"/>
    <w:rsid w:val="00CF2D41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6C7"/>
    <w:rsid w:val="00CF4779"/>
    <w:rsid w:val="00CF49A9"/>
    <w:rsid w:val="00CF4C0C"/>
    <w:rsid w:val="00CF4D17"/>
    <w:rsid w:val="00CF5062"/>
    <w:rsid w:val="00CF55A1"/>
    <w:rsid w:val="00CF55DA"/>
    <w:rsid w:val="00CF5916"/>
    <w:rsid w:val="00CF597B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A96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6D4D"/>
    <w:rsid w:val="00D0716C"/>
    <w:rsid w:val="00D07460"/>
    <w:rsid w:val="00D074C5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3C61"/>
    <w:rsid w:val="00D1400F"/>
    <w:rsid w:val="00D1461C"/>
    <w:rsid w:val="00D149E6"/>
    <w:rsid w:val="00D14A04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A21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44"/>
    <w:rsid w:val="00D20B68"/>
    <w:rsid w:val="00D20E04"/>
    <w:rsid w:val="00D20EB2"/>
    <w:rsid w:val="00D210F2"/>
    <w:rsid w:val="00D21200"/>
    <w:rsid w:val="00D21481"/>
    <w:rsid w:val="00D21565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3A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9EE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37BF6"/>
    <w:rsid w:val="00D40014"/>
    <w:rsid w:val="00D408A0"/>
    <w:rsid w:val="00D40E4A"/>
    <w:rsid w:val="00D40EB9"/>
    <w:rsid w:val="00D40FCB"/>
    <w:rsid w:val="00D414D0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67C"/>
    <w:rsid w:val="00D4475D"/>
    <w:rsid w:val="00D44A76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A5B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187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603"/>
    <w:rsid w:val="00D537F8"/>
    <w:rsid w:val="00D53A49"/>
    <w:rsid w:val="00D53D15"/>
    <w:rsid w:val="00D53EF4"/>
    <w:rsid w:val="00D53F12"/>
    <w:rsid w:val="00D53FD0"/>
    <w:rsid w:val="00D54006"/>
    <w:rsid w:val="00D54089"/>
    <w:rsid w:val="00D54100"/>
    <w:rsid w:val="00D546C7"/>
    <w:rsid w:val="00D549B4"/>
    <w:rsid w:val="00D54C9E"/>
    <w:rsid w:val="00D54DBB"/>
    <w:rsid w:val="00D54FB1"/>
    <w:rsid w:val="00D550DA"/>
    <w:rsid w:val="00D550EA"/>
    <w:rsid w:val="00D5529D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50"/>
    <w:rsid w:val="00D578D2"/>
    <w:rsid w:val="00D57A0F"/>
    <w:rsid w:val="00D57B98"/>
    <w:rsid w:val="00D600B5"/>
    <w:rsid w:val="00D60257"/>
    <w:rsid w:val="00D6091F"/>
    <w:rsid w:val="00D60A1D"/>
    <w:rsid w:val="00D60D86"/>
    <w:rsid w:val="00D60F6F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83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6B38"/>
    <w:rsid w:val="00D7726E"/>
    <w:rsid w:val="00D772C9"/>
    <w:rsid w:val="00D77309"/>
    <w:rsid w:val="00D774E7"/>
    <w:rsid w:val="00D7755E"/>
    <w:rsid w:val="00D77B19"/>
    <w:rsid w:val="00D77EF0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6FF"/>
    <w:rsid w:val="00D817C1"/>
    <w:rsid w:val="00D81AEF"/>
    <w:rsid w:val="00D820F2"/>
    <w:rsid w:val="00D82546"/>
    <w:rsid w:val="00D8276C"/>
    <w:rsid w:val="00D8293F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53C"/>
    <w:rsid w:val="00D85DCD"/>
    <w:rsid w:val="00D86014"/>
    <w:rsid w:val="00D86101"/>
    <w:rsid w:val="00D8617E"/>
    <w:rsid w:val="00D86365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1FE7"/>
    <w:rsid w:val="00D920DD"/>
    <w:rsid w:val="00D921AA"/>
    <w:rsid w:val="00D92277"/>
    <w:rsid w:val="00D923ED"/>
    <w:rsid w:val="00D924B6"/>
    <w:rsid w:val="00D927A2"/>
    <w:rsid w:val="00D927ED"/>
    <w:rsid w:val="00D92867"/>
    <w:rsid w:val="00D92B39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269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C2A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666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208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2DD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9C3"/>
    <w:rsid w:val="00DB5AF4"/>
    <w:rsid w:val="00DB60CA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B6D"/>
    <w:rsid w:val="00DC3E23"/>
    <w:rsid w:val="00DC3F11"/>
    <w:rsid w:val="00DC3F71"/>
    <w:rsid w:val="00DC4077"/>
    <w:rsid w:val="00DC4089"/>
    <w:rsid w:val="00DC44AE"/>
    <w:rsid w:val="00DC46A5"/>
    <w:rsid w:val="00DC47EF"/>
    <w:rsid w:val="00DC4A3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462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709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146"/>
    <w:rsid w:val="00DD3396"/>
    <w:rsid w:val="00DD3481"/>
    <w:rsid w:val="00DD391D"/>
    <w:rsid w:val="00DD3941"/>
    <w:rsid w:val="00DD3B6E"/>
    <w:rsid w:val="00DD3C3D"/>
    <w:rsid w:val="00DD449A"/>
    <w:rsid w:val="00DD4878"/>
    <w:rsid w:val="00DD4EF7"/>
    <w:rsid w:val="00DD50E2"/>
    <w:rsid w:val="00DD53A4"/>
    <w:rsid w:val="00DD5426"/>
    <w:rsid w:val="00DD5D1A"/>
    <w:rsid w:val="00DD5F3B"/>
    <w:rsid w:val="00DD5F53"/>
    <w:rsid w:val="00DD5F84"/>
    <w:rsid w:val="00DD5FB1"/>
    <w:rsid w:val="00DD6330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10B"/>
    <w:rsid w:val="00DE33AA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7F6"/>
    <w:rsid w:val="00DE5A84"/>
    <w:rsid w:val="00DE5CE9"/>
    <w:rsid w:val="00DE5E00"/>
    <w:rsid w:val="00DE5E28"/>
    <w:rsid w:val="00DE61EC"/>
    <w:rsid w:val="00DE6782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69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1D47"/>
    <w:rsid w:val="00DF2130"/>
    <w:rsid w:val="00DF214E"/>
    <w:rsid w:val="00DF21EF"/>
    <w:rsid w:val="00DF2494"/>
    <w:rsid w:val="00DF266B"/>
    <w:rsid w:val="00DF26FF"/>
    <w:rsid w:val="00DF284D"/>
    <w:rsid w:val="00DF2AA2"/>
    <w:rsid w:val="00DF2C5C"/>
    <w:rsid w:val="00DF2C76"/>
    <w:rsid w:val="00DF2F25"/>
    <w:rsid w:val="00DF30CD"/>
    <w:rsid w:val="00DF3B0B"/>
    <w:rsid w:val="00DF3BEB"/>
    <w:rsid w:val="00DF4104"/>
    <w:rsid w:val="00DF425B"/>
    <w:rsid w:val="00DF458F"/>
    <w:rsid w:val="00DF47CE"/>
    <w:rsid w:val="00DF4905"/>
    <w:rsid w:val="00DF4FB7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12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DD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5FAE"/>
    <w:rsid w:val="00E062EF"/>
    <w:rsid w:val="00E063B2"/>
    <w:rsid w:val="00E063DC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2F12"/>
    <w:rsid w:val="00E1343A"/>
    <w:rsid w:val="00E135EC"/>
    <w:rsid w:val="00E13907"/>
    <w:rsid w:val="00E144E9"/>
    <w:rsid w:val="00E147C5"/>
    <w:rsid w:val="00E148D4"/>
    <w:rsid w:val="00E14FC6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2A2"/>
    <w:rsid w:val="00E21421"/>
    <w:rsid w:val="00E2148F"/>
    <w:rsid w:val="00E2152F"/>
    <w:rsid w:val="00E217E2"/>
    <w:rsid w:val="00E21B69"/>
    <w:rsid w:val="00E21B89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CB4"/>
    <w:rsid w:val="00E25D64"/>
    <w:rsid w:val="00E25FD9"/>
    <w:rsid w:val="00E26214"/>
    <w:rsid w:val="00E26680"/>
    <w:rsid w:val="00E26704"/>
    <w:rsid w:val="00E26987"/>
    <w:rsid w:val="00E2698C"/>
    <w:rsid w:val="00E26AC7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27AE9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14C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C00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56"/>
    <w:rsid w:val="00E418AE"/>
    <w:rsid w:val="00E41A55"/>
    <w:rsid w:val="00E41CD2"/>
    <w:rsid w:val="00E41F13"/>
    <w:rsid w:val="00E42012"/>
    <w:rsid w:val="00E4220F"/>
    <w:rsid w:val="00E42262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58C7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145"/>
    <w:rsid w:val="00E50223"/>
    <w:rsid w:val="00E5036C"/>
    <w:rsid w:val="00E50769"/>
    <w:rsid w:val="00E50DE7"/>
    <w:rsid w:val="00E50FB8"/>
    <w:rsid w:val="00E518D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D1C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84"/>
    <w:rsid w:val="00E650C8"/>
    <w:rsid w:val="00E6518D"/>
    <w:rsid w:val="00E654E9"/>
    <w:rsid w:val="00E659C7"/>
    <w:rsid w:val="00E65ADA"/>
    <w:rsid w:val="00E65BFC"/>
    <w:rsid w:val="00E66561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751"/>
    <w:rsid w:val="00E849AF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04D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DFA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D62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5D5"/>
    <w:rsid w:val="00EA5728"/>
    <w:rsid w:val="00EA57F7"/>
    <w:rsid w:val="00EA586B"/>
    <w:rsid w:val="00EA5B68"/>
    <w:rsid w:val="00EA612F"/>
    <w:rsid w:val="00EA6472"/>
    <w:rsid w:val="00EA652E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6A1"/>
    <w:rsid w:val="00EB56F7"/>
    <w:rsid w:val="00EB5C13"/>
    <w:rsid w:val="00EB60A7"/>
    <w:rsid w:val="00EB676E"/>
    <w:rsid w:val="00EB682A"/>
    <w:rsid w:val="00EB68CB"/>
    <w:rsid w:val="00EB6CE1"/>
    <w:rsid w:val="00EB71D7"/>
    <w:rsid w:val="00EB73B1"/>
    <w:rsid w:val="00EB74EC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C25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275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A50"/>
    <w:rsid w:val="00EC6CC0"/>
    <w:rsid w:val="00EC6DA8"/>
    <w:rsid w:val="00EC6E61"/>
    <w:rsid w:val="00EC6F7F"/>
    <w:rsid w:val="00EC707D"/>
    <w:rsid w:val="00EC71F3"/>
    <w:rsid w:val="00EC747C"/>
    <w:rsid w:val="00EC75F6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244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704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3A5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66C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67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8E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3C83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4EBD"/>
    <w:rsid w:val="00EE5048"/>
    <w:rsid w:val="00EE5252"/>
    <w:rsid w:val="00EE5472"/>
    <w:rsid w:val="00EE5522"/>
    <w:rsid w:val="00EE5658"/>
    <w:rsid w:val="00EE576C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E04"/>
    <w:rsid w:val="00EE7F05"/>
    <w:rsid w:val="00EF01AD"/>
    <w:rsid w:val="00EF0362"/>
    <w:rsid w:val="00EF0AA1"/>
    <w:rsid w:val="00EF0B7F"/>
    <w:rsid w:val="00EF0F62"/>
    <w:rsid w:val="00EF114F"/>
    <w:rsid w:val="00EF148A"/>
    <w:rsid w:val="00EF14F5"/>
    <w:rsid w:val="00EF1968"/>
    <w:rsid w:val="00EF1F4E"/>
    <w:rsid w:val="00EF219C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6E40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C4C"/>
    <w:rsid w:val="00F00DE1"/>
    <w:rsid w:val="00F0110C"/>
    <w:rsid w:val="00F01115"/>
    <w:rsid w:val="00F011F6"/>
    <w:rsid w:val="00F01400"/>
    <w:rsid w:val="00F02128"/>
    <w:rsid w:val="00F022DF"/>
    <w:rsid w:val="00F0233B"/>
    <w:rsid w:val="00F023A6"/>
    <w:rsid w:val="00F02725"/>
    <w:rsid w:val="00F0283F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6D1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DF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7D"/>
    <w:rsid w:val="00F07AD4"/>
    <w:rsid w:val="00F07BD5"/>
    <w:rsid w:val="00F101ED"/>
    <w:rsid w:val="00F10D3F"/>
    <w:rsid w:val="00F10D94"/>
    <w:rsid w:val="00F10F35"/>
    <w:rsid w:val="00F10F8B"/>
    <w:rsid w:val="00F10FA4"/>
    <w:rsid w:val="00F111D0"/>
    <w:rsid w:val="00F112F8"/>
    <w:rsid w:val="00F1137A"/>
    <w:rsid w:val="00F1148A"/>
    <w:rsid w:val="00F11801"/>
    <w:rsid w:val="00F119DF"/>
    <w:rsid w:val="00F11A41"/>
    <w:rsid w:val="00F11BEA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C3E"/>
    <w:rsid w:val="00F13E66"/>
    <w:rsid w:val="00F1401C"/>
    <w:rsid w:val="00F14906"/>
    <w:rsid w:val="00F14999"/>
    <w:rsid w:val="00F14E75"/>
    <w:rsid w:val="00F1511C"/>
    <w:rsid w:val="00F15451"/>
    <w:rsid w:val="00F155FB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14D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1D0"/>
    <w:rsid w:val="00F224B2"/>
    <w:rsid w:val="00F225BE"/>
    <w:rsid w:val="00F22932"/>
    <w:rsid w:val="00F229B9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8E6"/>
    <w:rsid w:val="00F24DD8"/>
    <w:rsid w:val="00F24EDE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5F29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CF1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ADF"/>
    <w:rsid w:val="00F33B4D"/>
    <w:rsid w:val="00F33B99"/>
    <w:rsid w:val="00F33C6A"/>
    <w:rsid w:val="00F33E36"/>
    <w:rsid w:val="00F33EDB"/>
    <w:rsid w:val="00F33EEE"/>
    <w:rsid w:val="00F34722"/>
    <w:rsid w:val="00F34E76"/>
    <w:rsid w:val="00F34F89"/>
    <w:rsid w:val="00F35060"/>
    <w:rsid w:val="00F35522"/>
    <w:rsid w:val="00F35903"/>
    <w:rsid w:val="00F35F51"/>
    <w:rsid w:val="00F35FCF"/>
    <w:rsid w:val="00F36451"/>
    <w:rsid w:val="00F3645F"/>
    <w:rsid w:val="00F364D5"/>
    <w:rsid w:val="00F3650B"/>
    <w:rsid w:val="00F36632"/>
    <w:rsid w:val="00F368E7"/>
    <w:rsid w:val="00F36926"/>
    <w:rsid w:val="00F36AAD"/>
    <w:rsid w:val="00F36F83"/>
    <w:rsid w:val="00F37015"/>
    <w:rsid w:val="00F3704D"/>
    <w:rsid w:val="00F37305"/>
    <w:rsid w:val="00F3739D"/>
    <w:rsid w:val="00F37492"/>
    <w:rsid w:val="00F3764B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8C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2B"/>
    <w:rsid w:val="00F4353C"/>
    <w:rsid w:val="00F43649"/>
    <w:rsid w:val="00F43669"/>
    <w:rsid w:val="00F43B83"/>
    <w:rsid w:val="00F43BAF"/>
    <w:rsid w:val="00F4415D"/>
    <w:rsid w:val="00F44449"/>
    <w:rsid w:val="00F4451E"/>
    <w:rsid w:val="00F44537"/>
    <w:rsid w:val="00F4454D"/>
    <w:rsid w:val="00F44572"/>
    <w:rsid w:val="00F44ADD"/>
    <w:rsid w:val="00F44FD3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47DEE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4A1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4F05"/>
    <w:rsid w:val="00F555A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4B8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0F4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1D9B"/>
    <w:rsid w:val="00F7213C"/>
    <w:rsid w:val="00F724E6"/>
    <w:rsid w:val="00F72C20"/>
    <w:rsid w:val="00F72D38"/>
    <w:rsid w:val="00F72D7D"/>
    <w:rsid w:val="00F72F8B"/>
    <w:rsid w:val="00F7300E"/>
    <w:rsid w:val="00F7326A"/>
    <w:rsid w:val="00F736C7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260"/>
    <w:rsid w:val="00F815DD"/>
    <w:rsid w:val="00F81819"/>
    <w:rsid w:val="00F8182C"/>
    <w:rsid w:val="00F81A7D"/>
    <w:rsid w:val="00F81B91"/>
    <w:rsid w:val="00F81D9E"/>
    <w:rsid w:val="00F81E07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851"/>
    <w:rsid w:val="00F839EA"/>
    <w:rsid w:val="00F83B0A"/>
    <w:rsid w:val="00F83CD6"/>
    <w:rsid w:val="00F83DAE"/>
    <w:rsid w:val="00F840CD"/>
    <w:rsid w:val="00F84118"/>
    <w:rsid w:val="00F843E9"/>
    <w:rsid w:val="00F84AB5"/>
    <w:rsid w:val="00F84E14"/>
    <w:rsid w:val="00F84E37"/>
    <w:rsid w:val="00F84FC5"/>
    <w:rsid w:val="00F8506D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BC7"/>
    <w:rsid w:val="00F86D99"/>
    <w:rsid w:val="00F86F94"/>
    <w:rsid w:val="00F8709B"/>
    <w:rsid w:val="00F87367"/>
    <w:rsid w:val="00F874A8"/>
    <w:rsid w:val="00F87C67"/>
    <w:rsid w:val="00F87D1C"/>
    <w:rsid w:val="00F87E18"/>
    <w:rsid w:val="00F9011A"/>
    <w:rsid w:val="00F9017E"/>
    <w:rsid w:val="00F901B8"/>
    <w:rsid w:val="00F91159"/>
    <w:rsid w:val="00F912E5"/>
    <w:rsid w:val="00F91404"/>
    <w:rsid w:val="00F91681"/>
    <w:rsid w:val="00F91924"/>
    <w:rsid w:val="00F91B28"/>
    <w:rsid w:val="00F91B4A"/>
    <w:rsid w:val="00F91F07"/>
    <w:rsid w:val="00F92092"/>
    <w:rsid w:val="00F922B3"/>
    <w:rsid w:val="00F922B9"/>
    <w:rsid w:val="00F922CA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1C9"/>
    <w:rsid w:val="00F934B2"/>
    <w:rsid w:val="00F93557"/>
    <w:rsid w:val="00F9399B"/>
    <w:rsid w:val="00F93EA0"/>
    <w:rsid w:val="00F93EE4"/>
    <w:rsid w:val="00F9423F"/>
    <w:rsid w:val="00F94291"/>
    <w:rsid w:val="00F945BE"/>
    <w:rsid w:val="00F947FB"/>
    <w:rsid w:val="00F9486F"/>
    <w:rsid w:val="00F949CC"/>
    <w:rsid w:val="00F94C57"/>
    <w:rsid w:val="00F9536F"/>
    <w:rsid w:val="00F954B4"/>
    <w:rsid w:val="00F956DE"/>
    <w:rsid w:val="00F95A3A"/>
    <w:rsid w:val="00F95AFA"/>
    <w:rsid w:val="00F95C05"/>
    <w:rsid w:val="00F962F9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60F"/>
    <w:rsid w:val="00FA0A54"/>
    <w:rsid w:val="00FA1094"/>
    <w:rsid w:val="00FA117B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3E8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8AF"/>
    <w:rsid w:val="00FA6A26"/>
    <w:rsid w:val="00FA6B2C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13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8D4"/>
    <w:rsid w:val="00FB6A3B"/>
    <w:rsid w:val="00FB6C81"/>
    <w:rsid w:val="00FB6E84"/>
    <w:rsid w:val="00FB6F91"/>
    <w:rsid w:val="00FB6FE0"/>
    <w:rsid w:val="00FB732B"/>
    <w:rsid w:val="00FB76AD"/>
    <w:rsid w:val="00FB7B79"/>
    <w:rsid w:val="00FB7BB7"/>
    <w:rsid w:val="00FC0078"/>
    <w:rsid w:val="00FC00E7"/>
    <w:rsid w:val="00FC0215"/>
    <w:rsid w:val="00FC0522"/>
    <w:rsid w:val="00FC06DB"/>
    <w:rsid w:val="00FC0D6E"/>
    <w:rsid w:val="00FC0E1C"/>
    <w:rsid w:val="00FC109B"/>
    <w:rsid w:val="00FC10E0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598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E25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0B"/>
    <w:rsid w:val="00FD3A17"/>
    <w:rsid w:val="00FD3AFB"/>
    <w:rsid w:val="00FD3D7E"/>
    <w:rsid w:val="00FD3DBE"/>
    <w:rsid w:val="00FD4274"/>
    <w:rsid w:val="00FD45FA"/>
    <w:rsid w:val="00FD4904"/>
    <w:rsid w:val="00FD4983"/>
    <w:rsid w:val="00FD4A24"/>
    <w:rsid w:val="00FD4C7B"/>
    <w:rsid w:val="00FD502A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0D5"/>
    <w:rsid w:val="00FD71F0"/>
    <w:rsid w:val="00FD7248"/>
    <w:rsid w:val="00FD7281"/>
    <w:rsid w:val="00FD72B3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872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B43"/>
    <w:rsid w:val="00FE3CC9"/>
    <w:rsid w:val="00FE3D9A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5E2F"/>
    <w:rsid w:val="00FE606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E7E87"/>
    <w:rsid w:val="00FF08A9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CE6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13E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1CC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6DF"/>
    <w:rsid w:val="00FF7863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53A0F1A5-443B-4362-B7E7-74EA901E5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  <w:style w:type="character" w:styleId="PlaceholderText">
    <w:name w:val="Placeholder Text"/>
    <w:basedOn w:val="DefaultParagraphFont"/>
    <w:uiPriority w:val="99"/>
    <w:semiHidden/>
    <w:rsid w:val="003849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8BA546B93047887688DB5F99094B" ma:contentTypeVersion="2" ma:contentTypeDescription="Create a new document." ma:contentTypeScope="" ma:versionID="ac4a87c99e557c675177df683dcddf10">
  <xsd:schema xmlns:xsd="http://www.w3.org/2001/XMLSchema" xmlns:xs="http://www.w3.org/2001/XMLSchema" xmlns:p="http://schemas.microsoft.com/office/2006/metadata/properties" xmlns:ns3="136b1c39-3fdb-4902-a92a-6d7a51720696" targetNamespace="http://schemas.microsoft.com/office/2006/metadata/properties" ma:root="true" ma:fieldsID="1b1a8df5d5a8334a6cc634d0ccd20ece" ns3:_="">
    <xsd:import namespace="136b1c39-3fdb-4902-a92a-6d7a51720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b1c39-3fdb-4902-a92a-6d7a51720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12667A-73E4-49BE-AB24-67A14F8F5D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3797FC-21D5-4000-9CCB-032CBD1B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b1c39-3fdb-4902-a92a-6d7a51720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14</Pages>
  <Words>2147</Words>
  <Characters>12239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Pathareeya Jaithong (BBGI-PTJ)</cp:lastModifiedBy>
  <cp:revision>4</cp:revision>
  <cp:lastPrinted>2024-04-23T18:16:00Z</cp:lastPrinted>
  <dcterms:created xsi:type="dcterms:W3CDTF">2024-08-06T10:47:00Z</dcterms:created>
  <dcterms:modified xsi:type="dcterms:W3CDTF">2024-08-06T12:38:00Z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0x010100CDE88BA546B93047887688DB5F99094B</vt:lpwstr>
  </property>
</Properties>
</file>