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11392" w14:paraId="62A96E56" w14:textId="77777777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11392" w14:paraId="6F5EC513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2075C" w:rsidRPr="00A11392" w14:paraId="6F6710A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E853291" w14:textId="5FF80B46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F1C123" w14:textId="77777777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38B3B19" w14:textId="328F2E59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A11392" w14:paraId="5AE8F1C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04E06A9A" w:rsidR="00BA310A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11392" w14:paraId="0672E991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9097D8" w14:textId="5CA0427C" w:rsidR="00231458" w:rsidRPr="00A11392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1DFB8F" w14:textId="77777777" w:rsidR="00231458" w:rsidRPr="00A11392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448585F" w14:textId="77777777" w:rsidR="00231458" w:rsidRPr="00A11392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12F5" w:rsidRPr="00A11392" w14:paraId="60CC357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17703DF" w14:textId="6CABCDE5" w:rsidR="006512F5" w:rsidRPr="00A11392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C2B39" w14:textId="77777777" w:rsidR="006512F5" w:rsidRPr="00A11392" w:rsidRDefault="006512F5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272FFCE" w14:textId="77777777" w:rsidR="006512F5" w:rsidRPr="00A11392" w:rsidRDefault="006512F5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A11392" w14:paraId="2FC0B3C0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52BCF7B" w14:textId="1D197BD1" w:rsidR="00231458" w:rsidRPr="00A11392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C34C78" w14:textId="77777777" w:rsidR="00231458" w:rsidRPr="00A11392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596691" w14:textId="77777777" w:rsidR="00231458" w:rsidRPr="00A11392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30C3B" w:rsidRPr="00A11392" w14:paraId="3C540D3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490484E" w14:textId="7F8BC1D5" w:rsidR="00730C3B" w:rsidRPr="00A11392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329001" w14:textId="77777777" w:rsidR="00730C3B" w:rsidRPr="00A11392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4CB74FD" w14:textId="629A8094" w:rsidR="00730C3B" w:rsidRPr="00A11392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44317" w:rsidRPr="00A11392" w14:paraId="11A4E1A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DBE40FC" w14:textId="26E9A925" w:rsidR="00C44317" w:rsidRPr="00A11392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CFDB49" w14:textId="77777777" w:rsidR="00C44317" w:rsidRPr="00A11392" w:rsidRDefault="00C44317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F1C7442" w14:textId="7A5FD317" w:rsidR="00C44317" w:rsidRPr="00A11392" w:rsidRDefault="00887051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7BDF" w:rsidRPr="00A11392" w14:paraId="0849E7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EBC95F5" w14:textId="4F167F53" w:rsidR="00EB7BDF" w:rsidRPr="00A11392" w:rsidRDefault="00730C3B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D19D3C" w14:textId="77777777" w:rsidR="00EB7BDF" w:rsidRPr="00A11392" w:rsidRDefault="00EB7BDF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B8A00B4" w14:textId="01EACEDF" w:rsidR="00EB7BDF" w:rsidRPr="00A11392" w:rsidRDefault="00127963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127963" w:rsidRPr="00A11392" w14:paraId="65E98D8A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94ED2E" w14:textId="28912A5D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E5BC304" w14:textId="77777777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1557155" w14:textId="303B815E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127963" w:rsidRPr="00A11392" w14:paraId="3DF8FAB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096E04AC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9A138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50280B6" w14:textId="77777777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7CA1F7A7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127963" w:rsidRPr="00A11392" w14:paraId="4D308A5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4AD2C3E6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9A138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C8E027" w14:textId="77777777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C4C10E2" w14:textId="6CA6B3C8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127963" w:rsidRPr="00A11392" w14:paraId="0B1B538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ADDE6D4" w14:textId="03681C3A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D5E4F" w14:textId="77777777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647C9F4" w14:textId="526EE586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127963" w:rsidRPr="00A11392" w14:paraId="7EF3924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9E293B" w14:textId="1ABA0F27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E7A" w14:textId="77777777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052437A" w14:textId="6EE405FC" w:rsidR="00127963" w:rsidRPr="00A11392" w:rsidRDefault="00127963" w:rsidP="00127963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7F2C18CB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A11392" w:rsidRDefault="00BA310A" w:rsidP="003972B3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E6C0B4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4FC38F" w14:textId="49B6B290" w:rsidR="0073085C" w:rsidRPr="00A11392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A11392">
        <w:rPr>
          <w:rFonts w:ascii="Angsana New" w:hAnsi="Angsana New"/>
          <w:color w:val="000000"/>
          <w:sz w:val="30"/>
          <w:szCs w:val="30"/>
          <w:cs/>
        </w:rPr>
        <w:t>คณะ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="004B7E9B"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00766" w:rsidRPr="00C00766">
        <w:rPr>
          <w:rFonts w:ascii="Angsana New" w:hAnsi="Angsana New"/>
          <w:color w:val="000000"/>
          <w:sz w:val="30"/>
          <w:szCs w:val="30"/>
        </w:rPr>
        <w:t xml:space="preserve">13 </w:t>
      </w:r>
      <w:r w:rsidR="00C00766" w:rsidRPr="00C00766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4B7E9B" w:rsidRPr="00C007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B7E9B" w:rsidRPr="00C00766">
        <w:rPr>
          <w:rFonts w:ascii="Angsana New" w:hAnsi="Angsana New"/>
          <w:color w:val="000000"/>
          <w:sz w:val="30"/>
          <w:szCs w:val="30"/>
        </w:rPr>
        <w:t>256</w:t>
      </w:r>
      <w:r w:rsidR="00973BE0" w:rsidRPr="00C00766">
        <w:rPr>
          <w:rFonts w:ascii="Angsana New" w:hAnsi="Angsana New" w:hint="cs"/>
          <w:color w:val="000000"/>
          <w:sz w:val="30"/>
          <w:szCs w:val="30"/>
          <w:cs/>
        </w:rPr>
        <w:t>7</w:t>
      </w:r>
    </w:p>
    <w:p w14:paraId="03D483F5" w14:textId="1A19AC11" w:rsidR="0073085C" w:rsidRPr="00A11392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76315C6" w14:textId="52D81D68" w:rsidR="0073085C" w:rsidRPr="00A11392" w:rsidRDefault="0073085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001E4AB9" w14:textId="77777777" w:rsidR="00D32A27" w:rsidRPr="00A11392" w:rsidRDefault="00D32A27" w:rsidP="00D32A27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BF5B4A" w14:textId="171F7BA5" w:rsidR="00D32A27" w:rsidRPr="00A11392" w:rsidRDefault="00D32A2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 โรแยล พลัส จำกัด (มหาชน) (“บริษัท”) เป็นนิติบุคคลที่จัดตั้งขึ้นในประเทศไทย และจดทะเบียนกับตลาดหลักทรัพย์</w:t>
      </w:r>
      <w:r w:rsidR="000F28FE" w:rsidRPr="00A11392">
        <w:rPr>
          <w:rFonts w:ascii="Angsana New" w:hAnsi="Angsana New"/>
          <w:color w:val="000000"/>
          <w:sz w:val="30"/>
          <w:szCs w:val="30"/>
          <w:cs/>
        </w:rPr>
        <w:t>แห่งประเทศไทยเมื่อ</w:t>
      </w:r>
      <w:r w:rsidR="007A5B55" w:rsidRPr="00A11392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7A5B55" w:rsidRPr="00A11392">
        <w:rPr>
          <w:rFonts w:ascii="Angsana New" w:hAnsi="Angsana New"/>
          <w:color w:val="000000"/>
          <w:sz w:val="30"/>
          <w:szCs w:val="30"/>
        </w:rPr>
        <w:t xml:space="preserve"> 20 </w:t>
      </w:r>
      <w:r w:rsidR="000F28FE" w:rsidRPr="00A11392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="000F28FE" w:rsidRPr="00A11392">
        <w:rPr>
          <w:rFonts w:ascii="Angsana New" w:hAnsi="Angsana New"/>
          <w:color w:val="000000"/>
          <w:sz w:val="30"/>
          <w:szCs w:val="30"/>
        </w:rPr>
        <w:t>2565</w:t>
      </w:r>
    </w:p>
    <w:p w14:paraId="710B0132" w14:textId="4E39CA5B" w:rsidR="00710967" w:rsidRPr="00A11392" w:rsidRDefault="0071096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4F42E" w14:textId="41351B00" w:rsidR="00710967" w:rsidRPr="00A11392" w:rsidRDefault="00263ADC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40DD9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540DD9">
        <w:rPr>
          <w:rFonts w:ascii="Angsana New" w:hAnsi="Angsana New"/>
          <w:color w:val="000000"/>
          <w:sz w:val="30"/>
          <w:szCs w:val="30"/>
        </w:rPr>
        <w:t>3</w:t>
      </w:r>
      <w:r w:rsidR="00540DD9">
        <w:rPr>
          <w:rFonts w:ascii="Angsana New" w:hAnsi="Angsana New"/>
          <w:color w:val="000000"/>
          <w:sz w:val="30"/>
          <w:szCs w:val="30"/>
        </w:rPr>
        <w:t>0</w:t>
      </w:r>
      <w:r w:rsidR="00241512"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0FF2" w:rsidRPr="00540DD9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241512"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40DD9">
        <w:rPr>
          <w:rFonts w:ascii="Angsana New" w:hAnsi="Angsana New"/>
          <w:color w:val="000000"/>
          <w:sz w:val="30"/>
          <w:szCs w:val="30"/>
        </w:rPr>
        <w:t>256</w:t>
      </w:r>
      <w:r w:rsidR="004314DE" w:rsidRPr="00540DD9">
        <w:rPr>
          <w:rFonts w:ascii="Angsana New" w:hAnsi="Angsana New"/>
          <w:color w:val="000000"/>
          <w:sz w:val="30"/>
          <w:szCs w:val="30"/>
        </w:rPr>
        <w:t>7</w:t>
      </w:r>
      <w:r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540DD9">
        <w:rPr>
          <w:rFonts w:ascii="Angsana New" w:hAnsi="Angsana New"/>
          <w:color w:val="000000"/>
          <w:sz w:val="30"/>
          <w:szCs w:val="30"/>
          <w:cs/>
        </w:rPr>
        <w:t>ผู้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ถือหุ้นรายใหญ่ได้แก่ นายพลแสง แซ่เบ๊ และนางสาวอมรรัตน์ เกษวิเศษ</w:t>
      </w:r>
      <w:r w:rsidR="0029743B"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ถือหุ้น</w:t>
      </w:r>
      <w:r w:rsidR="0029743B" w:rsidRPr="00A11392">
        <w:rPr>
          <w:rFonts w:ascii="Angsana New" w:hAnsi="Angsana New"/>
          <w:color w:val="000000"/>
          <w:sz w:val="30"/>
          <w:szCs w:val="30"/>
          <w:cs/>
        </w:rPr>
        <w:t xml:space="preserve">                    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  <w:r w:rsidR="00915959" w:rsidRPr="00A11392">
        <w:rPr>
          <w:rFonts w:ascii="Angsana New" w:hAnsi="Angsana New"/>
          <w:color w:val="000000"/>
          <w:sz w:val="30"/>
          <w:szCs w:val="30"/>
          <w:cs/>
        </w:rPr>
        <w:t>ในอัตรา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ร้อยละ 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34</w:t>
      </w:r>
      <w:r w:rsidR="00CC0FF3" w:rsidRPr="00A11392">
        <w:rPr>
          <w:rFonts w:ascii="Angsana New" w:hAnsi="Angsana New"/>
          <w:color w:val="000000"/>
          <w:sz w:val="30"/>
          <w:szCs w:val="30"/>
          <w:cs/>
        </w:rPr>
        <w:t>.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43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 และร้อยล</w:t>
      </w:r>
      <w:r w:rsidR="00C46EF2" w:rsidRPr="00A11392">
        <w:rPr>
          <w:rFonts w:ascii="Angsana New" w:hAnsi="Angsana New"/>
          <w:color w:val="000000"/>
          <w:sz w:val="30"/>
          <w:szCs w:val="30"/>
          <w:cs/>
        </w:rPr>
        <w:t xml:space="preserve">ะ 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15</w:t>
      </w:r>
      <w:r w:rsidR="00CC0FF3" w:rsidRPr="00A11392">
        <w:rPr>
          <w:rFonts w:ascii="Angsana New" w:hAnsi="Angsana New"/>
          <w:color w:val="000000"/>
          <w:sz w:val="30"/>
          <w:szCs w:val="30"/>
          <w:cs/>
        </w:rPr>
        <w:t>.</w:t>
      </w:r>
      <w:r w:rsidR="00CC0FF3" w:rsidRPr="00A11392">
        <w:rPr>
          <w:rFonts w:ascii="Angsana New" w:hAnsi="Angsana New"/>
          <w:color w:val="000000"/>
          <w:sz w:val="30"/>
          <w:szCs w:val="30"/>
        </w:rPr>
        <w:t>02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 ตามลำดับ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915959" w:rsidRPr="00A11392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="00915959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D52BDA" w:rsidRPr="00A11392">
        <w:rPr>
          <w:rFonts w:ascii="Angsana New" w:hAnsi="Angsana New"/>
          <w:i/>
          <w:iCs/>
          <w:color w:val="000000"/>
          <w:sz w:val="30"/>
          <w:szCs w:val="30"/>
        </w:rPr>
        <w:t>6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: นายพลแสง แซ่เบ๊ และ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                                        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นางสาวอมรรัตน์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เกษวิเศษ</w:t>
      </w:r>
      <w:r w:rsidR="0029743B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ถือหุ้นของบริษัท</w:t>
      </w:r>
      <w:r w:rsidR="00F56280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ในอัตรา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ร้อยละ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 xml:space="preserve"> 34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>43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และร้อยละ 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 w:rsidRPr="00A11392">
        <w:rPr>
          <w:rFonts w:ascii="Angsana New" w:hAnsi="Angsana New"/>
          <w:i/>
          <w:iCs/>
          <w:color w:val="000000"/>
          <w:sz w:val="30"/>
          <w:szCs w:val="30"/>
        </w:rPr>
        <w:t>02</w:t>
      </w:r>
      <w:r w:rsidR="00710967"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ตามลำดับ)</w:t>
      </w:r>
    </w:p>
    <w:p w14:paraId="7DB6919F" w14:textId="5FFD848F" w:rsidR="000F28FE" w:rsidRPr="00A11392" w:rsidRDefault="000F28FE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34F46" w14:textId="74C691B2" w:rsidR="000F28FE" w:rsidRPr="00A11392" w:rsidRDefault="000F28FE" w:rsidP="000F28FE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7F55EB7E" w14:textId="77777777" w:rsidR="00D32A27" w:rsidRPr="00A11392" w:rsidRDefault="00D32A27" w:rsidP="00BA310A">
      <w:pPr>
        <w:tabs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DB618A" w14:textId="27518418" w:rsidR="00BA310A" w:rsidRPr="00A11392" w:rsidRDefault="00BA310A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35B640C" w14:textId="77777777" w:rsidR="00BA310A" w:rsidRPr="00A11392" w:rsidRDefault="00BA310A" w:rsidP="000400E5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EFFF56" w14:textId="21833525" w:rsidR="009F5506" w:rsidRPr="00A11392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B602E">
        <w:rPr>
          <w:rFonts w:ascii="Angsana New" w:hAnsi="Angsana New"/>
          <w:color w:val="000000"/>
          <w:sz w:val="30"/>
          <w:szCs w:val="30"/>
        </w:rPr>
        <w:t xml:space="preserve"> 34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474C35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474C35">
        <w:rPr>
          <w:rFonts w:ascii="Angsana New" w:hAnsi="Angsana New"/>
          <w:color w:val="000000"/>
          <w:sz w:val="30"/>
          <w:szCs w:val="30"/>
        </w:rPr>
        <w:t xml:space="preserve"> 2566</w:t>
      </w:r>
    </w:p>
    <w:p w14:paraId="3A2358D0" w14:textId="77777777" w:rsidR="009F5506" w:rsidRPr="00A11392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7858049" w14:textId="77777777" w:rsidR="008D31CF" w:rsidRDefault="008D31CF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91303D8" w14:textId="6B25312A" w:rsidR="009F5506" w:rsidRPr="00FD549E" w:rsidRDefault="009F5506" w:rsidP="008D31CF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8D31CF">
        <w:rPr>
          <w:rFonts w:ascii="Angsana New" w:hAnsi="Angsana New"/>
          <w:color w:val="000000"/>
          <w:sz w:val="30"/>
          <w:szCs w:val="30"/>
        </w:rPr>
        <w:br/>
      </w:r>
      <w:r w:rsidRPr="008D31CF">
        <w:rPr>
          <w:rFonts w:ascii="Angsana New" w:hAnsi="Angsana New"/>
          <w:color w:val="000000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474C35" w:rsidRPr="008D31CF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8D31CF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474C35" w:rsidRPr="008D31CF">
        <w:rPr>
          <w:rFonts w:ascii="Angsana New" w:hAnsi="Angsana New"/>
          <w:color w:val="000000"/>
          <w:sz w:val="30"/>
          <w:szCs w:val="30"/>
        </w:rPr>
        <w:t xml:space="preserve"> 2566 </w:t>
      </w:r>
      <w:r w:rsidRPr="008D31CF">
        <w:rPr>
          <w:rFonts w:ascii="Angsana New" w:hAnsi="Angsana New"/>
          <w:color w:val="000000"/>
          <w:sz w:val="30"/>
          <w:szCs w:val="30"/>
          <w:cs/>
        </w:rPr>
        <w:t>ยกเว้น</w:t>
      </w:r>
      <w:r w:rsidR="0093028D" w:rsidRPr="008D31CF">
        <w:rPr>
          <w:rFonts w:ascii="Angsana New" w:hAnsi="Angsana New" w:hint="cs"/>
          <w:color w:val="000000"/>
          <w:sz w:val="30"/>
          <w:szCs w:val="30"/>
          <w:cs/>
        </w:rPr>
        <w:t>การนำ</w:t>
      </w:r>
      <w:r w:rsidRPr="008D31CF">
        <w:rPr>
          <w:rFonts w:ascii="Angsana New" w:hAnsi="Angsana New"/>
          <w:color w:val="000000"/>
          <w:sz w:val="30"/>
          <w:szCs w:val="30"/>
          <w:cs/>
        </w:rPr>
        <w:t>นโ</w:t>
      </w:r>
      <w:r w:rsidR="00087FD4"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Pr="008D31CF">
        <w:rPr>
          <w:rFonts w:ascii="Angsana New" w:hAnsi="Angsana New"/>
          <w:color w:val="000000"/>
          <w:sz w:val="30"/>
          <w:szCs w:val="30"/>
          <w:cs/>
        </w:rPr>
        <w:t>บายเรื่อง การป้องกันความเสี่ยง</w:t>
      </w:r>
      <w:r w:rsidR="0093028D" w:rsidRPr="008D31CF">
        <w:rPr>
          <w:rFonts w:ascii="Angsana New" w:hAnsi="Angsana New" w:hint="cs"/>
          <w:color w:val="000000"/>
          <w:sz w:val="30"/>
          <w:szCs w:val="30"/>
          <w:cs/>
        </w:rPr>
        <w:t>ตามมาตรฐานการบัญชี ฉบับที่</w:t>
      </w:r>
      <w:r w:rsidR="0093028D" w:rsidRPr="008D31CF">
        <w:rPr>
          <w:rFonts w:ascii="Angsana New" w:hAnsi="Angsana New"/>
          <w:color w:val="000000"/>
          <w:sz w:val="30"/>
          <w:szCs w:val="30"/>
        </w:rPr>
        <w:t xml:space="preserve"> 9 </w:t>
      </w:r>
      <w:r w:rsidR="0093028D" w:rsidRPr="008D31CF">
        <w:rPr>
          <w:rFonts w:ascii="Angsana New" w:hAnsi="Angsana New" w:hint="cs"/>
          <w:color w:val="000000"/>
          <w:sz w:val="30"/>
          <w:szCs w:val="30"/>
          <w:cs/>
        </w:rPr>
        <w:t>เรื่อง เครื่องมือทางการเงิน</w:t>
      </w:r>
      <w:r w:rsidRPr="008D31CF">
        <w:rPr>
          <w:rFonts w:ascii="Angsana New" w:hAnsi="Angsana New"/>
          <w:color w:val="000000"/>
          <w:sz w:val="30"/>
          <w:szCs w:val="30"/>
          <w:cs/>
        </w:rPr>
        <w:t xml:space="preserve"> ซึ่งเป็นนโยบายบัญชีใหม่</w:t>
      </w:r>
      <w:r w:rsidR="0093028D" w:rsidRPr="008D31CF">
        <w:rPr>
          <w:rFonts w:ascii="Angsana New" w:hAnsi="Angsana New" w:hint="cs"/>
          <w:color w:val="000000"/>
          <w:sz w:val="30"/>
          <w:szCs w:val="30"/>
          <w:cs/>
        </w:rPr>
        <w:t>มาถือปฏิบัติ</w:t>
      </w:r>
      <w:r w:rsidR="00946F34" w:rsidRPr="008D31CF">
        <w:rPr>
          <w:rFonts w:ascii="Angsana New" w:hAnsi="Angsana New" w:hint="cs"/>
          <w:color w:val="000000"/>
          <w:sz w:val="30"/>
          <w:szCs w:val="30"/>
          <w:cs/>
        </w:rPr>
        <w:t>เพื่อ</w:t>
      </w:r>
      <w:r w:rsidR="00946F34" w:rsidRPr="008D31CF">
        <w:rPr>
          <w:rFonts w:ascii="Angsana New" w:hAnsi="Angsana New"/>
          <w:color w:val="000000"/>
          <w:sz w:val="30"/>
          <w:szCs w:val="30"/>
          <w:cs/>
        </w:rPr>
        <w:t>เสนอข้อมูลที่เกี่ยวข้องกับการตัดสินใจและเป็นประโยชน์ต่อผู้ใช้งบการเงิน</w:t>
      </w:r>
      <w:r w:rsidR="00D624C3">
        <w:rPr>
          <w:rFonts w:ascii="Angsana New" w:hAnsi="Angsana New" w:hint="cs"/>
          <w:color w:val="000000"/>
          <w:sz w:val="30"/>
          <w:szCs w:val="30"/>
          <w:cs/>
        </w:rPr>
        <w:t>มากขึ้น</w:t>
      </w:r>
    </w:p>
    <w:p w14:paraId="0BE2217A" w14:textId="77777777" w:rsidR="008D31CF" w:rsidRPr="0056126D" w:rsidRDefault="008D31CF" w:rsidP="008D31CF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14:paraId="09532058" w14:textId="1656680B" w:rsidR="009F5506" w:rsidRPr="00A11392" w:rsidRDefault="009F5506" w:rsidP="008D31CF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50C980C" w14:textId="77777777" w:rsidR="009F5506" w:rsidRPr="0056126D" w:rsidRDefault="009F5506" w:rsidP="008D31CF">
      <w:pPr>
        <w:tabs>
          <w:tab w:val="left" w:pos="540"/>
        </w:tabs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31FA85" w14:textId="77777777" w:rsidR="009F5506" w:rsidRPr="00A11392" w:rsidRDefault="009F5506" w:rsidP="008D31CF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</w:t>
      </w:r>
    </w:p>
    <w:p w14:paraId="1B64AB51" w14:textId="77777777" w:rsidR="009F5506" w:rsidRPr="0056126D" w:rsidRDefault="009F5506" w:rsidP="008D31CF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00D0497" w14:textId="77777777" w:rsidR="009F5506" w:rsidRPr="00A11392" w:rsidRDefault="009F5506" w:rsidP="008D31CF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 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E75D73F" w14:textId="77777777" w:rsidR="009F5506" w:rsidRPr="0056126D" w:rsidRDefault="009F5506" w:rsidP="007C59B1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CF3CD1" w14:textId="77777777" w:rsidR="009F5506" w:rsidRPr="00A11392" w:rsidRDefault="009F5506" w:rsidP="007C59B1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11392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7E5CF682" w14:textId="77777777" w:rsidR="009F5506" w:rsidRPr="0056126D" w:rsidRDefault="009F5506" w:rsidP="007C59B1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7DEA421" w14:textId="08069FF3" w:rsidR="009F5506" w:rsidRPr="00A11392" w:rsidRDefault="009F5506" w:rsidP="007C59B1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="00934433">
        <w:rPr>
          <w:rFonts w:ascii="Angsana New" w:hAnsi="Angsana New"/>
          <w:color w:val="000000"/>
          <w:sz w:val="30"/>
          <w:szCs w:val="30"/>
        </w:rPr>
        <w:br/>
      </w:r>
      <w:r w:rsidRPr="00A11392">
        <w:rPr>
          <w:rFonts w:ascii="Angsana New" w:hAnsi="Angsana New"/>
          <w:color w:val="000000"/>
          <w:sz w:val="30"/>
          <w:szCs w:val="30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</w:t>
      </w:r>
      <w:r w:rsidR="0093028D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การป้องกันความเสี่ยงกระแสเงินสด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234B5890" w14:textId="77777777" w:rsidR="009F5506" w:rsidRPr="0056126D" w:rsidRDefault="009F5506" w:rsidP="007C59B1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402EF0" w14:textId="15E54927" w:rsidR="009F5506" w:rsidRPr="00A11392" w:rsidRDefault="009F5506" w:rsidP="007C59B1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Pr="00A11392">
        <w:rPr>
          <w:rFonts w:ascii="Angsana New" w:hAnsi="Angsana New"/>
          <w:color w:val="000000"/>
          <w:sz w:val="30"/>
          <w:szCs w:val="30"/>
        </w:rPr>
        <w:t>Spot element</w:t>
      </w:r>
      <w:r w:rsidR="00311C3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11392">
        <w:rPr>
          <w:rFonts w:ascii="Angsana New" w:hAnsi="Angsana New"/>
          <w:color w:val="000000"/>
          <w:sz w:val="30"/>
          <w:szCs w:val="30"/>
          <w:cs/>
        </w:rPr>
        <w:t>) ของสัญญาซื้อขาย</w:t>
      </w:r>
      <w:r w:rsidR="00CA4656">
        <w:rPr>
          <w:rFonts w:ascii="Angsana New" w:hAnsi="Angsana New"/>
          <w:color w:val="000000"/>
          <w:sz w:val="30"/>
          <w:szCs w:val="30"/>
        </w:rPr>
        <w:br/>
      </w:r>
      <w:r w:rsidRPr="00A11392">
        <w:rPr>
          <w:rFonts w:ascii="Angsana New" w:hAnsi="Angsana New"/>
          <w:color w:val="000000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</w:t>
      </w:r>
      <w:r w:rsidR="0093028D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การป้องกันความเสี่ยงกระแสเงินสดในส่วนของเจ้าของ</w:t>
      </w:r>
    </w:p>
    <w:p w14:paraId="15555713" w14:textId="77777777" w:rsidR="009F5506" w:rsidRPr="0056126D" w:rsidRDefault="009F5506" w:rsidP="007C59B1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BDC0258" w14:textId="719FDE58" w:rsidR="001C7AD2" w:rsidRDefault="009F5506" w:rsidP="007C59B1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</w:t>
      </w:r>
      <w:r w:rsidR="0093028D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การป้องกันความเสี่ยงกระแส</w:t>
      </w:r>
      <w:r w:rsidR="0093028D">
        <w:rPr>
          <w:rFonts w:ascii="Angsana New" w:hAnsi="Angsana New"/>
          <w:color w:val="000000"/>
          <w:sz w:val="30"/>
          <w:szCs w:val="30"/>
          <w:cs/>
        </w:rPr>
        <w:br/>
      </w:r>
      <w:r w:rsidRPr="00A11392">
        <w:rPr>
          <w:rFonts w:ascii="Angsana New" w:hAnsi="Angsana New"/>
          <w:color w:val="000000"/>
          <w:sz w:val="30"/>
          <w:szCs w:val="30"/>
          <w:cs/>
        </w:rPr>
        <w:t>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252D4F7" w14:textId="149178BE" w:rsidR="009F5506" w:rsidRPr="001C7AD2" w:rsidRDefault="001C7AD2" w:rsidP="001C7AD2">
      <w:pPr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EC0F041" w14:textId="4184161B" w:rsidR="009F5506" w:rsidRPr="00A11392" w:rsidRDefault="009F5506" w:rsidP="007C59B1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</w:t>
      </w:r>
      <w:r w:rsidR="0093028D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ACDD66F" w14:textId="77777777" w:rsidR="009F5506" w:rsidRPr="0056126D" w:rsidRDefault="009F5506" w:rsidP="009F5506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A39A00" w14:textId="562B1A3C" w:rsidR="00241512" w:rsidRPr="00A11392" w:rsidRDefault="009F5506" w:rsidP="009F55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</w:t>
      </w:r>
      <w:r w:rsidR="00667E0D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การป้องกันความเสี่ยงกระแสเงินสด</w:t>
      </w:r>
      <w:r w:rsidR="00667E0D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ได้รับการจัดประเภทรายการใหม่ไปยังกำไรหรือขาดทุนทันที</w:t>
      </w:r>
    </w:p>
    <w:p w14:paraId="1932C235" w14:textId="77777777" w:rsidR="001B05C6" w:rsidRPr="0056126D" w:rsidRDefault="001B05C6" w:rsidP="00410680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FC53207" w14:textId="5B303450" w:rsidR="00BA310A" w:rsidRPr="00A11392" w:rsidRDefault="003070B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0B1D049F" w14:textId="136C106C" w:rsidR="00C94B58" w:rsidRPr="00A11392" w:rsidRDefault="00C94B58" w:rsidP="0041068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p w14:paraId="33BEA9B8" w14:textId="0A29ED56" w:rsidR="009808DB" w:rsidRPr="00A11392" w:rsidRDefault="009808DB" w:rsidP="009808DB">
      <w:pPr>
        <w:tabs>
          <w:tab w:val="left" w:pos="540"/>
        </w:tabs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</w:t>
      </w:r>
      <w:r w:rsidRPr="00540DD9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3465DD" w:rsidRPr="00540DD9">
        <w:rPr>
          <w:rFonts w:ascii="Angsana New" w:hAnsi="Angsana New"/>
          <w:color w:val="000000"/>
          <w:sz w:val="30"/>
          <w:szCs w:val="30"/>
          <w:cs/>
        </w:rPr>
        <w:t>หก</w:t>
      </w:r>
      <w:r w:rsidRPr="00540DD9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540DD9">
        <w:rPr>
          <w:rFonts w:ascii="Angsana New" w:hAnsi="Angsana New"/>
          <w:color w:val="000000"/>
          <w:sz w:val="30"/>
          <w:szCs w:val="30"/>
        </w:rPr>
        <w:t>3</w:t>
      </w:r>
      <w:r w:rsidR="001402F0">
        <w:rPr>
          <w:rFonts w:ascii="Angsana New" w:hAnsi="Angsana New"/>
          <w:color w:val="000000"/>
          <w:sz w:val="30"/>
          <w:szCs w:val="30"/>
        </w:rPr>
        <w:t>0</w:t>
      </w:r>
      <w:r w:rsidR="00BC4315"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0FF2" w:rsidRPr="00540DD9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BC4315" w:rsidRPr="00540D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40DD9">
        <w:rPr>
          <w:rFonts w:ascii="Angsana New" w:hAnsi="Angsana New"/>
          <w:color w:val="000000"/>
          <w:sz w:val="30"/>
          <w:szCs w:val="30"/>
        </w:rPr>
        <w:t>256</w:t>
      </w:r>
      <w:r w:rsidR="004314DE" w:rsidRPr="00540DD9">
        <w:rPr>
          <w:rFonts w:ascii="Angsana New" w:hAnsi="Angsana New"/>
          <w:color w:val="000000"/>
          <w:sz w:val="30"/>
          <w:szCs w:val="30"/>
        </w:rPr>
        <w:t>7</w:t>
      </w:r>
    </w:p>
    <w:p w14:paraId="5E04EF4D" w14:textId="77777777" w:rsidR="009808DB" w:rsidRPr="00A11392" w:rsidRDefault="009808DB" w:rsidP="00410680">
      <w:pPr>
        <w:spacing w:line="120" w:lineRule="atLeast"/>
        <w:rPr>
          <w:rFonts w:ascii="Angsana New" w:hAnsi="Angsana New"/>
          <w:color w:val="000000"/>
          <w:sz w:val="20"/>
          <w:szCs w:val="20"/>
          <w:cs/>
        </w:rPr>
      </w:pPr>
    </w:p>
    <w:p w14:paraId="39EDC393" w14:textId="50E100FE" w:rsidR="000A79CF" w:rsidRPr="00A11392" w:rsidRDefault="000A79CF" w:rsidP="000A79CF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11392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บุคคลหรือกิจการอื่นที่เกี่ยวข้องกันที่มีรายการระหว่างกันที่มีนัยสำคัญกับบริษัทในระหว่าง</w:t>
      </w:r>
      <w:r w:rsidR="001A2995" w:rsidRPr="00A11392">
        <w:rPr>
          <w:rFonts w:ascii="Angsana New" w:hAnsi="Angsana New"/>
          <w:b/>
          <w:sz w:val="30"/>
          <w:szCs w:val="30"/>
          <w:cs/>
        </w:rPr>
        <w:t>งวด</w:t>
      </w:r>
      <w:r w:rsidRPr="00A11392">
        <w:rPr>
          <w:rFonts w:ascii="Angsana New" w:hAnsi="Angsana New"/>
          <w:b/>
          <w:sz w:val="30"/>
          <w:szCs w:val="30"/>
          <w:cs/>
        </w:rPr>
        <w:t xml:space="preserve"> มีดังต่อไปนี้</w:t>
      </w:r>
    </w:p>
    <w:p w14:paraId="7174C188" w14:textId="77777777" w:rsidR="000A79CF" w:rsidRPr="00A11392" w:rsidRDefault="000A79CF" w:rsidP="0041068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0A79CF" w:rsidRPr="00A11392" w14:paraId="2DFD1735" w14:textId="77777777" w:rsidTr="006F6328">
        <w:trPr>
          <w:tblHeader/>
        </w:trPr>
        <w:tc>
          <w:tcPr>
            <w:tcW w:w="1980" w:type="dxa"/>
          </w:tcPr>
          <w:p w14:paraId="27316429" w14:textId="77777777" w:rsidR="000A79CF" w:rsidRPr="00A11392" w:rsidRDefault="000A79CF" w:rsidP="00BB0D90">
            <w:pPr>
              <w:tabs>
                <w:tab w:val="left" w:pos="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</w:tc>
        <w:tc>
          <w:tcPr>
            <w:tcW w:w="1980" w:type="dxa"/>
          </w:tcPr>
          <w:p w14:paraId="2CDC4626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97BDDB3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3FF4D0DA" w14:textId="77777777" w:rsidR="000A79CF" w:rsidRPr="00A11392" w:rsidRDefault="000A79CF" w:rsidP="006F6328">
            <w:pPr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A79CF" w:rsidRPr="00A11392" w14:paraId="3D417FBF" w14:textId="77777777" w:rsidTr="006F6328">
        <w:trPr>
          <w:tblHeader/>
        </w:trPr>
        <w:tc>
          <w:tcPr>
            <w:tcW w:w="1980" w:type="dxa"/>
          </w:tcPr>
          <w:p w14:paraId="61702830" w14:textId="77777777" w:rsidR="000A79CF" w:rsidRPr="00A11392" w:rsidRDefault="000A79CF" w:rsidP="006F6328">
            <w:pPr>
              <w:tabs>
                <w:tab w:val="left" w:pos="510"/>
              </w:tabs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26C2B4C5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9DC2A9" w14:textId="77777777" w:rsidR="000A79CF" w:rsidRPr="00A11392" w:rsidRDefault="000A79CF" w:rsidP="006F6328">
            <w:pPr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 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30F919F" w14:textId="77777777" w:rsidR="008D31CF" w:rsidRPr="00A11392" w:rsidRDefault="008D31CF" w:rsidP="0098739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59"/>
        <w:gridCol w:w="272"/>
        <w:gridCol w:w="1259"/>
        <w:gridCol w:w="11"/>
      </w:tblGrid>
      <w:tr w:rsidR="005D76A8" w:rsidRPr="00A11392" w14:paraId="44635708" w14:textId="77777777" w:rsidTr="007134E8">
        <w:trPr>
          <w:gridAfter w:val="1"/>
          <w:wAfter w:w="6" w:type="pct"/>
          <w:trHeight w:val="434"/>
          <w:tblHeader/>
        </w:trPr>
        <w:tc>
          <w:tcPr>
            <w:tcW w:w="3505" w:type="pct"/>
          </w:tcPr>
          <w:p w14:paraId="01503CA6" w14:textId="630ECB53" w:rsidR="005D76A8" w:rsidRPr="00A11392" w:rsidRDefault="00940242" w:rsidP="007134E8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รายการที่สำคัญกับบุคคลที่เกี่ยวข้องกัน</w:t>
            </w:r>
          </w:p>
        </w:tc>
        <w:tc>
          <w:tcPr>
            <w:tcW w:w="672" w:type="pct"/>
          </w:tcPr>
          <w:p w14:paraId="7E33542A" w14:textId="027B22AD" w:rsidR="005D76A8" w:rsidRPr="00A11392" w:rsidRDefault="005D76A8" w:rsidP="007134E8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230C161" w14:textId="77777777" w:rsidR="005D76A8" w:rsidRPr="00A11392" w:rsidRDefault="005D76A8" w:rsidP="007134E8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3775777" w14:textId="4923EE56" w:rsidR="005D76A8" w:rsidRPr="00A11392" w:rsidRDefault="005D76A8" w:rsidP="007134E8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E2DA0" w:rsidRPr="00A11392" w14:paraId="25259935" w14:textId="77777777" w:rsidTr="004E2DA0">
        <w:trPr>
          <w:gridAfter w:val="1"/>
          <w:wAfter w:w="6" w:type="pct"/>
        </w:trPr>
        <w:tc>
          <w:tcPr>
            <w:tcW w:w="3505" w:type="pct"/>
          </w:tcPr>
          <w:p w14:paraId="5D5800C9" w14:textId="692A742D" w:rsidR="004E2DA0" w:rsidRPr="00A11392" w:rsidRDefault="004E2DA0" w:rsidP="004E2DA0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465DD" w:rsidRPr="00540D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540D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540D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E91DC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8C15AB" w:rsidRPr="00540D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973BE0" w:rsidRPr="00540D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2" w:type="pct"/>
          </w:tcPr>
          <w:p w14:paraId="142316E8" w14:textId="0869EEB0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1328DBC" w14:textId="77777777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B743BC4" w14:textId="62F678C7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E2DA0" w:rsidRPr="00A11392" w14:paraId="733D13AA" w14:textId="77777777" w:rsidTr="006F6328">
        <w:trPr>
          <w:tblHeader/>
        </w:trPr>
        <w:tc>
          <w:tcPr>
            <w:tcW w:w="3505" w:type="pct"/>
          </w:tcPr>
          <w:p w14:paraId="2E735947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95" w:type="pct"/>
            <w:gridSpan w:val="4"/>
          </w:tcPr>
          <w:p w14:paraId="1A34B629" w14:textId="77777777" w:rsidR="004E2DA0" w:rsidRPr="00A11392" w:rsidRDefault="004E2DA0" w:rsidP="006F632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4E2DA0" w:rsidRPr="00A11392" w14:paraId="7CC84F92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928599F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72" w:type="pct"/>
          </w:tcPr>
          <w:p w14:paraId="6C02DBC9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B6A29C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D89066D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E2DA0" w:rsidRPr="00A11392" w14:paraId="0A448170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72122FB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2" w:type="pct"/>
          </w:tcPr>
          <w:p w14:paraId="1D47B3BA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C6B76B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C775D55" w14:textId="77777777" w:rsidR="004E2DA0" w:rsidRPr="00A11392" w:rsidRDefault="004E2DA0" w:rsidP="006F632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338" w:rsidRPr="00A11392" w14:paraId="281DF1D5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1266D66" w14:textId="77777777" w:rsidR="00686338" w:rsidRPr="00A11392" w:rsidRDefault="00686338" w:rsidP="0068633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72" w:type="pct"/>
          </w:tcPr>
          <w:p w14:paraId="3A3F8F03" w14:textId="4F1E7296" w:rsidR="00686338" w:rsidRPr="00A11392" w:rsidRDefault="00686338" w:rsidP="0068633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338">
              <w:rPr>
                <w:rFonts w:ascii="Angsana New" w:hAnsi="Angsana New"/>
                <w:sz w:val="30"/>
                <w:szCs w:val="30"/>
              </w:rPr>
              <w:t>16,446,954</w:t>
            </w:r>
          </w:p>
        </w:tc>
        <w:tc>
          <w:tcPr>
            <w:tcW w:w="145" w:type="pct"/>
          </w:tcPr>
          <w:p w14:paraId="335E3F55" w14:textId="77777777" w:rsidR="00686338" w:rsidRPr="00A11392" w:rsidRDefault="00686338" w:rsidP="0068633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1B06BA2" w14:textId="5CC1A250" w:rsidR="00686338" w:rsidRPr="00A11392" w:rsidRDefault="00686338" w:rsidP="0068633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14,260,922</w:t>
            </w:r>
          </w:p>
        </w:tc>
      </w:tr>
      <w:tr w:rsidR="00686338" w:rsidRPr="00A11392" w14:paraId="724F4E2C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1FD332E6" w14:textId="77777777" w:rsidR="00686338" w:rsidRPr="00A11392" w:rsidRDefault="00686338" w:rsidP="0068633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4547614" w14:textId="5E1EBE2E" w:rsidR="00686338" w:rsidRPr="00A11392" w:rsidRDefault="00686338" w:rsidP="0068633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338">
              <w:rPr>
                <w:rFonts w:ascii="Angsana New" w:hAnsi="Angsana New"/>
                <w:sz w:val="30"/>
                <w:szCs w:val="30"/>
              </w:rPr>
              <w:t>277,379</w:t>
            </w:r>
          </w:p>
        </w:tc>
        <w:tc>
          <w:tcPr>
            <w:tcW w:w="145" w:type="pct"/>
          </w:tcPr>
          <w:p w14:paraId="37428C8C" w14:textId="77777777" w:rsidR="00686338" w:rsidRPr="00A11392" w:rsidRDefault="00686338" w:rsidP="0068633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F16A1F1" w14:textId="31768E4D" w:rsidR="00686338" w:rsidRPr="00A11392" w:rsidRDefault="00686338" w:rsidP="0068633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263,035</w:t>
            </w:r>
          </w:p>
        </w:tc>
      </w:tr>
      <w:tr w:rsidR="00686338" w:rsidRPr="00A11392" w14:paraId="4EA2DB4C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6776F3F4" w14:textId="77777777" w:rsidR="00686338" w:rsidRPr="00A11392" w:rsidRDefault="00686338" w:rsidP="006863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979CF26" w14:textId="5C72D4CF" w:rsidR="00686338" w:rsidRPr="00686338" w:rsidRDefault="00686338" w:rsidP="0068633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338">
              <w:rPr>
                <w:rFonts w:ascii="Angsana New" w:hAnsi="Angsana New"/>
                <w:b/>
                <w:bCs/>
                <w:sz w:val="30"/>
                <w:szCs w:val="30"/>
              </w:rPr>
              <w:t>16,724,333</w:t>
            </w:r>
          </w:p>
        </w:tc>
        <w:tc>
          <w:tcPr>
            <w:tcW w:w="145" w:type="pct"/>
          </w:tcPr>
          <w:p w14:paraId="310CDA25" w14:textId="77777777" w:rsidR="00686338" w:rsidRPr="00A11392" w:rsidRDefault="00686338" w:rsidP="0068633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5198226" w14:textId="12493E94" w:rsidR="00686338" w:rsidRPr="00A11392" w:rsidRDefault="00686338" w:rsidP="00686338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14,523,957</w:t>
            </w:r>
          </w:p>
        </w:tc>
      </w:tr>
    </w:tbl>
    <w:p w14:paraId="30BE3675" w14:textId="6DC9B850" w:rsidR="00D8768E" w:rsidRPr="00A11392" w:rsidRDefault="00D8768E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bookmarkStart w:id="1" w:name="_Hlk86834571"/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ลูกหนี้การค้า</w:t>
      </w:r>
      <w:bookmarkEnd w:id="1"/>
    </w:p>
    <w:p w14:paraId="2FD7BBA5" w14:textId="02466364" w:rsidR="00D8768E" w:rsidRPr="00A11392" w:rsidRDefault="00D8768E" w:rsidP="0084334E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4"/>
        <w:gridCol w:w="1476"/>
        <w:gridCol w:w="270"/>
        <w:gridCol w:w="1260"/>
      </w:tblGrid>
      <w:tr w:rsidR="008D79E1" w:rsidRPr="00A11392" w14:paraId="1970D74D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5AD2E1B5" w14:textId="5D5C9F19" w:rsidR="008D79E1" w:rsidRPr="00A11392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6729CF78" w14:textId="508765ED" w:rsidR="008D79E1" w:rsidRPr="00A11392" w:rsidRDefault="00973BE0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91DC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4A090BF4" w14:textId="77777777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48FE3" w14:textId="734B62DC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A11392" w14:paraId="17B43725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61958CCA" w14:textId="77777777" w:rsidR="008D79E1" w:rsidRPr="00A11392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41471718" w14:textId="23F9342D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4DDB45" w14:textId="77777777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1C0F4" w14:textId="2A5358F9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8768E" w:rsidRPr="00A11392" w14:paraId="2C095259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190064AA" w14:textId="77777777" w:rsidR="00D8768E" w:rsidRPr="00A11392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3"/>
            <w:vAlign w:val="bottom"/>
          </w:tcPr>
          <w:p w14:paraId="3F22905F" w14:textId="77777777" w:rsidR="00D8768E" w:rsidRPr="00A11392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1212C" w:rsidRPr="00A11392" w14:paraId="4E4DB9F5" w14:textId="77777777" w:rsidTr="00410680">
        <w:trPr>
          <w:trHeight w:val="20"/>
        </w:trPr>
        <w:tc>
          <w:tcPr>
            <w:tcW w:w="6354" w:type="dxa"/>
          </w:tcPr>
          <w:p w14:paraId="7CA8DEE5" w14:textId="7F6400A4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2" w:name="_Hlk86834576"/>
            <w:r w:rsidRPr="00A1139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  <w:bookmarkEnd w:id="2"/>
          </w:p>
        </w:tc>
        <w:tc>
          <w:tcPr>
            <w:tcW w:w="1476" w:type="dxa"/>
          </w:tcPr>
          <w:p w14:paraId="757BEABA" w14:textId="65AF9E76" w:rsidR="0031212C" w:rsidRPr="00A11392" w:rsidRDefault="00FE5A85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5A85">
              <w:rPr>
                <w:rFonts w:ascii="Angsana New" w:hAnsi="Angsana New"/>
                <w:sz w:val="30"/>
                <w:szCs w:val="30"/>
                <w:cs/>
              </w:rPr>
              <w:t>86</w:t>
            </w:r>
            <w:r w:rsidRPr="00FE5A85">
              <w:rPr>
                <w:rFonts w:ascii="Angsana New" w:hAnsi="Angsana New"/>
                <w:sz w:val="30"/>
                <w:szCs w:val="30"/>
              </w:rPr>
              <w:t>,</w:t>
            </w:r>
            <w:r w:rsidRPr="00FE5A85">
              <w:rPr>
                <w:rFonts w:ascii="Angsana New" w:hAnsi="Angsana New"/>
                <w:sz w:val="30"/>
                <w:szCs w:val="30"/>
                <w:cs/>
              </w:rPr>
              <w:t>188</w:t>
            </w:r>
            <w:r w:rsidRPr="00FE5A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138</w:t>
            </w:r>
          </w:p>
        </w:tc>
        <w:tc>
          <w:tcPr>
            <w:tcW w:w="270" w:type="dxa"/>
          </w:tcPr>
          <w:p w14:paraId="2DE8E55F" w14:textId="77777777" w:rsidR="0031212C" w:rsidRPr="00A11392" w:rsidRDefault="0031212C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43478" w14:textId="7048E93C" w:rsidR="0031212C" w:rsidRPr="00A11392" w:rsidRDefault="0073147B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62,580,675</w:t>
            </w:r>
          </w:p>
        </w:tc>
      </w:tr>
      <w:tr w:rsidR="0031212C" w:rsidRPr="00A11392" w14:paraId="22BBF91D" w14:textId="77777777" w:rsidTr="00410680">
        <w:trPr>
          <w:trHeight w:val="20"/>
        </w:trPr>
        <w:tc>
          <w:tcPr>
            <w:tcW w:w="6354" w:type="dxa"/>
          </w:tcPr>
          <w:p w14:paraId="16E3C818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76" w:type="dxa"/>
          </w:tcPr>
          <w:p w14:paraId="3B7FFD43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23C430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A3EE7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41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12C" w:rsidRPr="00A11392" w14:paraId="46D82568" w14:textId="77777777" w:rsidTr="00410680">
        <w:trPr>
          <w:trHeight w:val="20"/>
        </w:trPr>
        <w:tc>
          <w:tcPr>
            <w:tcW w:w="6354" w:type="dxa"/>
          </w:tcPr>
          <w:p w14:paraId="2050952B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4E775EF9" w14:textId="6E4A2874" w:rsidR="0031212C" w:rsidRPr="00A11392" w:rsidRDefault="00FE5A85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5A85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FE5A85">
              <w:rPr>
                <w:rFonts w:ascii="Angsana New" w:hAnsi="Angsana New"/>
                <w:sz w:val="30"/>
                <w:szCs w:val="30"/>
              </w:rPr>
              <w:t>,</w:t>
            </w:r>
            <w:r w:rsidRPr="00FE5A85">
              <w:rPr>
                <w:rFonts w:ascii="Angsana New" w:hAnsi="Angsana New"/>
                <w:sz w:val="30"/>
                <w:szCs w:val="30"/>
                <w:cs/>
              </w:rPr>
              <w:t>938</w:t>
            </w:r>
            <w:r w:rsidRPr="00FE5A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431</w:t>
            </w:r>
          </w:p>
        </w:tc>
        <w:tc>
          <w:tcPr>
            <w:tcW w:w="270" w:type="dxa"/>
          </w:tcPr>
          <w:p w14:paraId="548353D1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35F34" w14:textId="6FBB4035" w:rsidR="0031212C" w:rsidRPr="00A11392" w:rsidRDefault="0073147B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26,897,821</w:t>
            </w:r>
          </w:p>
        </w:tc>
      </w:tr>
      <w:tr w:rsidR="0031212C" w:rsidRPr="00A11392" w14:paraId="467470D9" w14:textId="77777777" w:rsidTr="00410680">
        <w:trPr>
          <w:trHeight w:val="20"/>
        </w:trPr>
        <w:tc>
          <w:tcPr>
            <w:tcW w:w="6354" w:type="dxa"/>
          </w:tcPr>
          <w:p w14:paraId="58C4C3C4" w14:textId="3CE1AC7D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0F972699" w14:textId="082538E9" w:rsidR="0031212C" w:rsidRPr="00A11392" w:rsidDel="008C15AB" w:rsidRDefault="00FE5A85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5A8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E5A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658</w:t>
            </w:r>
          </w:p>
        </w:tc>
        <w:tc>
          <w:tcPr>
            <w:tcW w:w="270" w:type="dxa"/>
          </w:tcPr>
          <w:p w14:paraId="34B080BE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47C599" w14:textId="45C8C7FC" w:rsidR="0031212C" w:rsidRPr="00A11392" w:rsidDel="002F71D6" w:rsidRDefault="0073147B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24,278</w:t>
            </w:r>
          </w:p>
        </w:tc>
      </w:tr>
      <w:tr w:rsidR="0031212C" w:rsidRPr="00A11392" w14:paraId="4C4178A4" w14:textId="77777777" w:rsidTr="00410680">
        <w:trPr>
          <w:trHeight w:val="20"/>
        </w:trPr>
        <w:tc>
          <w:tcPr>
            <w:tcW w:w="6354" w:type="dxa"/>
          </w:tcPr>
          <w:p w14:paraId="46171EFB" w14:textId="614CE7C4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000C5084" w14:textId="72AC6268" w:rsidR="0031212C" w:rsidRPr="00A11392" w:rsidDel="008C15AB" w:rsidRDefault="00FE5A85" w:rsidP="00022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797672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C1F0D9" w14:textId="2FBFC6F8" w:rsidR="0031212C" w:rsidRPr="00A11392" w:rsidRDefault="0073147B" w:rsidP="000C2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       13</w:t>
            </w:r>
            <w:r w:rsidRPr="00A11392">
              <w:rPr>
                <w:rFonts w:ascii="Angsana New" w:hAnsi="Angsana New"/>
                <w:sz w:val="30"/>
                <w:szCs w:val="30"/>
              </w:rPr>
              <w:t>,787</w:t>
            </w:r>
          </w:p>
        </w:tc>
      </w:tr>
      <w:tr w:rsidR="0031212C" w:rsidRPr="00A11392" w14:paraId="700FC24B" w14:textId="77777777" w:rsidTr="00410680">
        <w:trPr>
          <w:trHeight w:val="20"/>
        </w:trPr>
        <w:tc>
          <w:tcPr>
            <w:tcW w:w="6354" w:type="dxa"/>
          </w:tcPr>
          <w:p w14:paraId="3D1B357D" w14:textId="074F1712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7DFC743" w14:textId="5E83C66E" w:rsidR="0031212C" w:rsidRPr="00A11392" w:rsidRDefault="00FE5A85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A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113</w:t>
            </w:r>
            <w:r w:rsidRPr="00FE5A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5A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152</w:t>
            </w:r>
            <w:r w:rsidRPr="00FE5A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227</w:t>
            </w:r>
          </w:p>
        </w:tc>
        <w:tc>
          <w:tcPr>
            <w:tcW w:w="270" w:type="dxa"/>
          </w:tcPr>
          <w:p w14:paraId="3EEC40CA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7E4AFF" w14:textId="7FF07269" w:rsidR="0031212C" w:rsidRPr="00A11392" w:rsidRDefault="0073147B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89,516,561</w:t>
            </w:r>
          </w:p>
        </w:tc>
      </w:tr>
      <w:tr w:rsidR="0031212C" w:rsidRPr="00A11392" w14:paraId="44EDAAAE" w14:textId="77777777" w:rsidTr="00410680">
        <w:trPr>
          <w:trHeight w:val="20"/>
        </w:trPr>
        <w:tc>
          <w:tcPr>
            <w:tcW w:w="6354" w:type="dxa"/>
          </w:tcPr>
          <w:p w14:paraId="6D1FE69D" w14:textId="7FEFE5C3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BDEFB16" w14:textId="5C03C18F" w:rsidR="0031212C" w:rsidRPr="000229C7" w:rsidRDefault="00FE5A85" w:rsidP="00022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53641E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34A6BD" w14:textId="40B8FB62" w:rsidR="0031212C" w:rsidRPr="00A11392" w:rsidRDefault="0031212C" w:rsidP="00022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78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212C" w:rsidRPr="00A11392" w14:paraId="18D4ECDE" w14:textId="77777777" w:rsidTr="00410680">
        <w:trPr>
          <w:trHeight w:val="20"/>
        </w:trPr>
        <w:tc>
          <w:tcPr>
            <w:tcW w:w="6354" w:type="dxa"/>
          </w:tcPr>
          <w:p w14:paraId="6CB99F2A" w14:textId="477A38DB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2DA21DD4" w:rsidR="0031212C" w:rsidRPr="00A11392" w:rsidRDefault="00FE5A85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5A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113</w:t>
            </w:r>
            <w:r w:rsidRPr="00FE5A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5A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152</w:t>
            </w:r>
            <w:r w:rsidRPr="00FE5A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5A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227</w:t>
            </w:r>
          </w:p>
        </w:tc>
        <w:tc>
          <w:tcPr>
            <w:tcW w:w="270" w:type="dxa"/>
          </w:tcPr>
          <w:p w14:paraId="533EE669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1A239C" w14:textId="462A3225" w:rsidR="0031212C" w:rsidRPr="00A11392" w:rsidRDefault="0073147B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89,516,561</w:t>
            </w:r>
          </w:p>
        </w:tc>
      </w:tr>
    </w:tbl>
    <w:p w14:paraId="11EF9BFF" w14:textId="19CE5DE8" w:rsidR="0056126D" w:rsidRDefault="0056126D" w:rsidP="00E91D34">
      <w:pPr>
        <w:tabs>
          <w:tab w:val="left" w:pos="540"/>
        </w:tabs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p w14:paraId="4E65762C" w14:textId="1261DD78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5734B1B" w14:textId="6A10187C" w:rsidR="00E91D34" w:rsidRPr="0056126D" w:rsidRDefault="00E91D34" w:rsidP="00176A95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71403E7D" w14:textId="358A31C6" w:rsidR="0099609D" w:rsidRPr="002A6CB5" w:rsidRDefault="008A236D" w:rsidP="008A236D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</w:t>
      </w:r>
      <w:r w:rsidR="001A2995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/ตัดจำหน่าย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และโอนอาคารและ</w:t>
      </w:r>
      <w:r w:rsidRPr="00E91DC8">
        <w:rPr>
          <w:rFonts w:ascii="Angsana New" w:hAnsi="Angsana New"/>
          <w:color w:val="000000"/>
          <w:spacing w:val="6"/>
          <w:sz w:val="30"/>
          <w:szCs w:val="30"/>
          <w:cs/>
        </w:rPr>
        <w:t>อุปกรณ์สำหรับ</w:t>
      </w:r>
      <w:r w:rsidR="007B6706" w:rsidRPr="00E91DC8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 w:rsidR="00973BE0" w:rsidRPr="00E91DC8">
        <w:rPr>
          <w:rFonts w:ascii="Angsana New" w:hAnsi="Angsana New" w:hint="cs"/>
          <w:color w:val="000000"/>
          <w:spacing w:val="6"/>
          <w:sz w:val="30"/>
          <w:szCs w:val="30"/>
          <w:cs/>
        </w:rPr>
        <w:t>หก</w:t>
      </w:r>
      <w:r w:rsidRPr="00E91DC8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973BE0" w:rsidRPr="00E91DC8">
        <w:rPr>
          <w:rFonts w:ascii="Angsana New" w:hAnsi="Angsana New"/>
          <w:color w:val="000000"/>
          <w:spacing w:val="6"/>
          <w:sz w:val="30"/>
          <w:szCs w:val="30"/>
        </w:rPr>
        <w:t>3</w:t>
      </w:r>
      <w:r w:rsidR="00E91DC8">
        <w:rPr>
          <w:rFonts w:ascii="Angsana New" w:hAnsi="Angsana New"/>
          <w:color w:val="000000"/>
          <w:spacing w:val="6"/>
          <w:sz w:val="30"/>
          <w:szCs w:val="30"/>
        </w:rPr>
        <w:t>0</w:t>
      </w:r>
      <w:r w:rsidR="002F71D6" w:rsidRPr="00E91DC8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973BE0" w:rsidRPr="00E91DC8">
        <w:rPr>
          <w:rFonts w:ascii="Angsana New" w:hAnsi="Angsana New" w:hint="cs"/>
          <w:color w:val="000000"/>
          <w:spacing w:val="6"/>
          <w:sz w:val="30"/>
          <w:szCs w:val="30"/>
          <w:cs/>
        </w:rPr>
        <w:t>มิถุนายน</w:t>
      </w:r>
      <w:r w:rsidR="002F71D6" w:rsidRPr="00E91DC8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E91DC8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31212C" w:rsidRPr="00E91DC8">
        <w:rPr>
          <w:rFonts w:ascii="Angsana New" w:hAnsi="Angsana New"/>
          <w:color w:val="000000"/>
          <w:spacing w:val="4"/>
          <w:sz w:val="30"/>
          <w:szCs w:val="30"/>
        </w:rPr>
        <w:t>7</w:t>
      </w:r>
      <w:r w:rsidRPr="00E91DC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1A2995" w:rsidRPr="00E91DC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  </w:t>
      </w:r>
      <w:r w:rsidRPr="00E91DC8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14:paraId="5B59675A" w14:textId="77777777" w:rsidR="008A236D" w:rsidRPr="0056126D" w:rsidRDefault="008A236D" w:rsidP="00BB0D90">
      <w:pPr>
        <w:ind w:left="547"/>
        <w:jc w:val="thaiDistribute"/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93"/>
        <w:gridCol w:w="300"/>
        <w:gridCol w:w="1707"/>
      </w:tblGrid>
      <w:tr w:rsidR="008A236D" w:rsidRPr="00A11392" w14:paraId="588F67D4" w14:textId="77777777" w:rsidTr="005544D0">
        <w:trPr>
          <w:trHeight w:val="406"/>
        </w:trPr>
        <w:tc>
          <w:tcPr>
            <w:tcW w:w="3077" w:type="pct"/>
          </w:tcPr>
          <w:p w14:paraId="0FDED552" w14:textId="77777777" w:rsidR="008A236D" w:rsidRPr="00A11392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72AA544C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</w:tcPr>
          <w:p w14:paraId="0B70D994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0357C0E3" w14:textId="132996E3" w:rsidR="008A236D" w:rsidRPr="00A11392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  <w:r w:rsidR="001A2995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/</w:t>
            </w:r>
            <w:r w:rsidR="0037422B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37422B" w:rsidRPr="00A11392">
              <w:rPr>
                <w:rFonts w:ascii="Angsana New" w:hAnsi="Angsana New"/>
                <w:color w:val="000000"/>
                <w:cs/>
              </w:rPr>
              <w:t xml:space="preserve">           </w:t>
            </w:r>
            <w:r w:rsidR="001A2995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ตัดจำหน่าย </w:t>
            </w: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8A236D" w:rsidRPr="00A11392" w14:paraId="61112D92" w14:textId="77777777" w:rsidTr="005544D0">
        <w:trPr>
          <w:trHeight w:val="406"/>
        </w:trPr>
        <w:tc>
          <w:tcPr>
            <w:tcW w:w="3077" w:type="pct"/>
          </w:tcPr>
          <w:p w14:paraId="108F2608" w14:textId="77777777" w:rsidR="008A236D" w:rsidRPr="00A11392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5EB2B79A" w14:textId="77777777" w:rsidR="008A236D" w:rsidRPr="00A11392" w:rsidRDefault="008A236D" w:rsidP="007134E8">
            <w:pPr>
              <w:pStyle w:val="BodyText"/>
              <w:spacing w:after="0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การซื้อและการโอนเข้า - ราคาทุน</w:t>
            </w:r>
          </w:p>
        </w:tc>
        <w:tc>
          <w:tcPr>
            <w:tcW w:w="160" w:type="pct"/>
          </w:tcPr>
          <w:p w14:paraId="093A7FB7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442511F" w14:textId="77777777" w:rsidR="008A236D" w:rsidRPr="00A11392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A11392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8A236D" w:rsidRPr="00A11392" w14:paraId="42E54323" w14:textId="77777777" w:rsidTr="005544D0">
        <w:trPr>
          <w:trHeight w:val="349"/>
        </w:trPr>
        <w:tc>
          <w:tcPr>
            <w:tcW w:w="3077" w:type="pct"/>
          </w:tcPr>
          <w:p w14:paraId="6B0E28B5" w14:textId="77777777" w:rsidR="008A236D" w:rsidRPr="00A11392" w:rsidRDefault="008A236D" w:rsidP="007134E8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3" w:type="pct"/>
            <w:gridSpan w:val="3"/>
          </w:tcPr>
          <w:p w14:paraId="193C8C76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5D20DB" w:rsidRPr="00A11392" w14:paraId="43A5BE18" w14:textId="77777777" w:rsidTr="005544D0">
        <w:trPr>
          <w:trHeight w:val="417"/>
        </w:trPr>
        <w:tc>
          <w:tcPr>
            <w:tcW w:w="3077" w:type="pct"/>
          </w:tcPr>
          <w:p w14:paraId="65DCE995" w14:textId="253400DA" w:rsidR="005D20DB" w:rsidRPr="00A11392" w:rsidRDefault="005D20DB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51" w:type="pct"/>
          </w:tcPr>
          <w:p w14:paraId="66F9D451" w14:textId="290BC428" w:rsidR="005D20DB" w:rsidRPr="00A11392" w:rsidRDefault="00BB7C00" w:rsidP="005D20DB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9,524,279</w:t>
            </w:r>
          </w:p>
        </w:tc>
        <w:tc>
          <w:tcPr>
            <w:tcW w:w="160" w:type="pct"/>
          </w:tcPr>
          <w:p w14:paraId="19530371" w14:textId="77777777" w:rsidR="005D20DB" w:rsidRPr="00A11392" w:rsidRDefault="005D20DB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0B7BBA0" w14:textId="339B424A" w:rsidR="005D20DB" w:rsidRPr="00A11392" w:rsidRDefault="00BB7C00" w:rsidP="004D46E0">
            <w:pPr>
              <w:tabs>
                <w:tab w:val="decimal" w:pos="1145"/>
              </w:tabs>
              <w:ind w:left="-129" w:right="7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91110" w:rsidRPr="00A11392" w14:paraId="2BAF562F" w14:textId="77777777" w:rsidTr="005544D0">
        <w:trPr>
          <w:trHeight w:val="417"/>
        </w:trPr>
        <w:tc>
          <w:tcPr>
            <w:tcW w:w="3077" w:type="pct"/>
          </w:tcPr>
          <w:p w14:paraId="4F7A11DA" w14:textId="4D422A00" w:rsidR="00691110" w:rsidRPr="00A11392" w:rsidRDefault="00691110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51" w:type="pct"/>
          </w:tcPr>
          <w:p w14:paraId="190BBB07" w14:textId="1193448B" w:rsidR="00691110" w:rsidRPr="00A11392" w:rsidRDefault="00BB7C00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17,836,479</w:t>
            </w:r>
          </w:p>
        </w:tc>
        <w:tc>
          <w:tcPr>
            <w:tcW w:w="160" w:type="pct"/>
          </w:tcPr>
          <w:p w14:paraId="7212C56B" w14:textId="77777777" w:rsidR="00691110" w:rsidRPr="00A11392" w:rsidRDefault="00691110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552C9DD2" w14:textId="7B83AE70" w:rsidR="00691110" w:rsidRPr="00A11392" w:rsidRDefault="00BB7C00" w:rsidP="004D46E0">
            <w:pPr>
              <w:tabs>
                <w:tab w:val="decimal" w:pos="1145"/>
              </w:tabs>
              <w:ind w:left="-129" w:right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1110" w:rsidRPr="00A11392" w14:paraId="6AFD523F" w14:textId="77777777" w:rsidTr="005544D0">
        <w:trPr>
          <w:trHeight w:val="428"/>
        </w:trPr>
        <w:tc>
          <w:tcPr>
            <w:tcW w:w="3077" w:type="pct"/>
          </w:tcPr>
          <w:p w14:paraId="4311F8ED" w14:textId="77777777" w:rsidR="00691110" w:rsidRPr="00A11392" w:rsidRDefault="00691110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1" w:type="pct"/>
          </w:tcPr>
          <w:p w14:paraId="23878513" w14:textId="4112B495" w:rsidR="00691110" w:rsidRPr="00A11392" w:rsidRDefault="00BB7C00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373,916,275</w:t>
            </w:r>
          </w:p>
        </w:tc>
        <w:tc>
          <w:tcPr>
            <w:tcW w:w="160" w:type="pct"/>
          </w:tcPr>
          <w:p w14:paraId="2108EFBD" w14:textId="77777777" w:rsidR="00691110" w:rsidRPr="00A11392" w:rsidRDefault="00691110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6EE1E439" w14:textId="70411364" w:rsidR="00691110" w:rsidRPr="00A11392" w:rsidRDefault="00BB7C00" w:rsidP="00832F5F">
            <w:pPr>
              <w:tabs>
                <w:tab w:val="decimal" w:pos="1515"/>
              </w:tabs>
              <w:ind w:left="-129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3,238,4</w:t>
            </w:r>
            <w:r w:rsidR="00794BF1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88A" w:rsidRPr="00A11392" w14:paraId="6C0F8234" w14:textId="77777777" w:rsidTr="005544D0">
        <w:trPr>
          <w:trHeight w:val="417"/>
        </w:trPr>
        <w:tc>
          <w:tcPr>
            <w:tcW w:w="3077" w:type="pct"/>
          </w:tcPr>
          <w:p w14:paraId="13491853" w14:textId="77777777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1" w:type="pct"/>
          </w:tcPr>
          <w:p w14:paraId="7636EF1B" w14:textId="54CE9001" w:rsidR="00C6088A" w:rsidRPr="00BB7C00" w:rsidRDefault="00BB7C00" w:rsidP="00BB7C0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,812,849</w:t>
            </w:r>
          </w:p>
        </w:tc>
        <w:tc>
          <w:tcPr>
            <w:tcW w:w="160" w:type="pct"/>
          </w:tcPr>
          <w:p w14:paraId="347FDF89" w14:textId="77777777" w:rsidR="00C6088A" w:rsidRPr="00A11392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28AF6702" w14:textId="073537EE" w:rsidR="00C6088A" w:rsidRPr="00A11392" w:rsidRDefault="006B6834" w:rsidP="000663FB">
            <w:pPr>
              <w:tabs>
                <w:tab w:val="decimal" w:pos="1515"/>
              </w:tabs>
              <w:ind w:left="-129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88A" w:rsidRPr="00A11392" w14:paraId="458DF5AB" w14:textId="77777777" w:rsidTr="005544D0">
        <w:trPr>
          <w:trHeight w:val="417"/>
        </w:trPr>
        <w:tc>
          <w:tcPr>
            <w:tcW w:w="3077" w:type="pct"/>
          </w:tcPr>
          <w:p w14:paraId="5FEDD8BB" w14:textId="07822B92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51" w:type="pct"/>
          </w:tcPr>
          <w:p w14:paraId="42A071ED" w14:textId="0813A725" w:rsidR="00C6088A" w:rsidRPr="00A11392" w:rsidRDefault="00BB7C00" w:rsidP="004D46E0">
            <w:pPr>
              <w:tabs>
                <w:tab w:val="decimal" w:pos="1065"/>
              </w:tabs>
              <w:ind w:left="-129" w:right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14:paraId="203F6279" w14:textId="77777777" w:rsidR="00C6088A" w:rsidRPr="00A11392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3AB17979" w14:textId="71E6C0E5" w:rsidR="00C6088A" w:rsidRPr="00A11392" w:rsidRDefault="006B6834" w:rsidP="005D325A">
            <w:pPr>
              <w:tabs>
                <w:tab w:val="decimal" w:pos="1515"/>
              </w:tabs>
              <w:ind w:left="-129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88A" w:rsidRPr="00A11392" w14:paraId="21A2F0A1" w14:textId="77777777" w:rsidTr="005544D0">
        <w:trPr>
          <w:trHeight w:val="417"/>
        </w:trPr>
        <w:tc>
          <w:tcPr>
            <w:tcW w:w="3077" w:type="pct"/>
          </w:tcPr>
          <w:p w14:paraId="2A02F3DC" w14:textId="77777777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</w:tcPr>
          <w:p w14:paraId="4E521936" w14:textId="52EB42FA" w:rsidR="00C6088A" w:rsidRPr="00A11392" w:rsidRDefault="00BB7C00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78,152,530</w:t>
            </w:r>
          </w:p>
        </w:tc>
        <w:tc>
          <w:tcPr>
            <w:tcW w:w="160" w:type="pct"/>
            <w:shd w:val="clear" w:color="auto" w:fill="auto"/>
          </w:tcPr>
          <w:p w14:paraId="3E9E01BC" w14:textId="77777777" w:rsidR="00C6088A" w:rsidRPr="00A11392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4EB57053" w14:textId="3CE723F4" w:rsidR="00C6088A" w:rsidRPr="00A11392" w:rsidRDefault="006B6834" w:rsidP="00C6088A">
            <w:pPr>
              <w:tabs>
                <w:tab w:val="decimal" w:pos="1515"/>
              </w:tabs>
              <w:ind w:left="-129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378,242,038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88A" w:rsidRPr="00A11392" w14:paraId="42FBBA25" w14:textId="77777777" w:rsidTr="005544D0">
        <w:trPr>
          <w:trHeight w:val="438"/>
        </w:trPr>
        <w:tc>
          <w:tcPr>
            <w:tcW w:w="3077" w:type="pct"/>
          </w:tcPr>
          <w:p w14:paraId="02F6071D" w14:textId="77777777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BA6F9" w14:textId="157AC1A7" w:rsidR="00C6088A" w:rsidRPr="00A11392" w:rsidRDefault="00BB7C00" w:rsidP="0025112F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482,</w:t>
            </w:r>
            <w:r w:rsidR="0025112F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,412</w:t>
            </w:r>
          </w:p>
        </w:tc>
        <w:tc>
          <w:tcPr>
            <w:tcW w:w="160" w:type="pct"/>
            <w:shd w:val="clear" w:color="auto" w:fill="auto"/>
          </w:tcPr>
          <w:p w14:paraId="29C16438" w14:textId="77777777" w:rsidR="00C6088A" w:rsidRPr="00A11392" w:rsidRDefault="00C6088A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E86F1" w14:textId="76377122" w:rsidR="00C6088A" w:rsidRPr="00A11392" w:rsidRDefault="006B6834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381,480,53</w:t>
            </w:r>
            <w:r w:rsidR="00794BF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6EAB79A" w14:textId="4EFAC4E8" w:rsidR="005B222A" w:rsidRDefault="005B222A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560DD10" w14:textId="77777777" w:rsidR="0056126D" w:rsidRPr="00A11392" w:rsidRDefault="0056126D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88AB86D" w14:textId="5C078FD6" w:rsidR="00730C3B" w:rsidRPr="00A11392" w:rsidRDefault="00730C3B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หนี้สินที่มีภาระดอกเบี้ย</w:t>
      </w:r>
    </w:p>
    <w:p w14:paraId="71AD7743" w14:textId="26C529E5" w:rsidR="00730C3B" w:rsidRPr="0056126D" w:rsidRDefault="00730C3B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620"/>
        <w:gridCol w:w="270"/>
        <w:gridCol w:w="1710"/>
      </w:tblGrid>
      <w:tr w:rsidR="00730C3B" w:rsidRPr="00A11392" w14:paraId="18DA098E" w14:textId="77777777" w:rsidTr="0056126D">
        <w:trPr>
          <w:tblHeader/>
        </w:trPr>
        <w:tc>
          <w:tcPr>
            <w:tcW w:w="5490" w:type="dxa"/>
          </w:tcPr>
          <w:p w14:paraId="36B6F96E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270" w:type="dxa"/>
          </w:tcPr>
          <w:p w14:paraId="248BC63B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1409409" w14:textId="3683A6EF" w:rsidR="00730C3B" w:rsidRPr="00A11392" w:rsidRDefault="003465DD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91DC8">
              <w:rPr>
                <w:rFonts w:ascii="Angsana New" w:hAnsi="Angsana New"/>
                <w:sz w:val="30"/>
                <w:szCs w:val="30"/>
              </w:rPr>
              <w:t>0</w:t>
            </w:r>
            <w:r w:rsidR="000D5FB0" w:rsidRPr="00A113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57BE580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D203D3C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C3B" w:rsidRPr="00A11392" w14:paraId="28F5DA8C" w14:textId="77777777" w:rsidTr="0056126D">
        <w:trPr>
          <w:tblHeader/>
        </w:trPr>
        <w:tc>
          <w:tcPr>
            <w:tcW w:w="5490" w:type="dxa"/>
          </w:tcPr>
          <w:p w14:paraId="7FAD4F7E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F9CD8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5C0DEE9" w14:textId="076CE095" w:rsidR="00730C3B" w:rsidRPr="00A11392" w:rsidRDefault="00730C3B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3485AE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0F959C5" w14:textId="76F072B1" w:rsidR="00730C3B" w:rsidRPr="00A11392" w:rsidRDefault="00730C3B" w:rsidP="00410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A1139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30C3B" w:rsidRPr="00A11392" w14:paraId="1B54662B" w14:textId="77777777" w:rsidTr="0056126D">
        <w:trPr>
          <w:tblHeader/>
        </w:trPr>
        <w:tc>
          <w:tcPr>
            <w:tcW w:w="5490" w:type="dxa"/>
          </w:tcPr>
          <w:p w14:paraId="7ACDE99F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88884E1" w14:textId="77777777" w:rsidR="00730C3B" w:rsidRPr="00A11392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left w:val="nil"/>
            </w:tcBorders>
          </w:tcPr>
          <w:p w14:paraId="385E78FD" w14:textId="77777777" w:rsidR="00730C3B" w:rsidRPr="00A11392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30C3B" w:rsidRPr="00A11392" w14:paraId="60A05377" w14:textId="77777777" w:rsidTr="00345DC1">
        <w:tc>
          <w:tcPr>
            <w:tcW w:w="5490" w:type="dxa"/>
          </w:tcPr>
          <w:p w14:paraId="0FE03473" w14:textId="77777777" w:rsidR="00730C3B" w:rsidRPr="00A11392" w:rsidRDefault="00730C3B" w:rsidP="00410680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748D56E" w14:textId="77777777" w:rsidR="00730C3B" w:rsidRPr="00A11392" w:rsidRDefault="00730C3B" w:rsidP="004106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09289" w14:textId="77777777" w:rsidR="00730C3B" w:rsidRPr="00A11392" w:rsidRDefault="00730C3B" w:rsidP="00410680">
            <w:pPr>
              <w:tabs>
                <w:tab w:val="decimal" w:pos="1236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266BD" w14:textId="77777777" w:rsidR="00730C3B" w:rsidRPr="00A11392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C39C1" w14:textId="77777777" w:rsidR="00730C3B" w:rsidRPr="00A11392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606" w:rsidRPr="00A11392" w14:paraId="2EE2B51C" w14:textId="77777777" w:rsidTr="00345DC1">
        <w:tc>
          <w:tcPr>
            <w:tcW w:w="5490" w:type="dxa"/>
          </w:tcPr>
          <w:p w14:paraId="01AED879" w14:textId="315B6EC0" w:rsidR="00480606" w:rsidRPr="00A11392" w:rsidRDefault="008C7520" w:rsidP="00DE3912">
            <w:pPr>
              <w:tabs>
                <w:tab w:val="left" w:pos="360"/>
              </w:tabs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905CE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="00DE3912" w:rsidRPr="00905CED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="00B14062" w:rsidRPr="00905CED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="00DE3912" w:rsidRPr="00905CED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2BB33E13" w14:textId="77777777" w:rsidR="00480606" w:rsidRPr="00A11392" w:rsidRDefault="00480606" w:rsidP="004806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612783" w14:textId="45FDACAC" w:rsidR="00480606" w:rsidRPr="00CC1E01" w:rsidRDefault="00903A74" w:rsidP="00AC64AB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C1E01">
              <w:rPr>
                <w:rFonts w:ascii="Angsana New" w:hAnsi="Angsana New"/>
                <w:sz w:val="30"/>
                <w:szCs w:val="30"/>
              </w:rPr>
              <w:t>3,046,316</w:t>
            </w:r>
          </w:p>
        </w:tc>
        <w:tc>
          <w:tcPr>
            <w:tcW w:w="270" w:type="dxa"/>
          </w:tcPr>
          <w:p w14:paraId="28359772" w14:textId="77777777" w:rsidR="00480606" w:rsidRPr="00A11392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FFB580" w14:textId="0AB57762" w:rsidR="00480606" w:rsidRPr="00A11392" w:rsidRDefault="00480606" w:rsidP="004D46E0">
            <w:pPr>
              <w:pStyle w:val="acctfourfigures"/>
              <w:tabs>
                <w:tab w:val="clear" w:pos="765"/>
                <w:tab w:val="decimal" w:pos="1152"/>
                <w:tab w:val="right" w:pos="1350"/>
              </w:tabs>
              <w:spacing w:line="240" w:lineRule="auto"/>
              <w:ind w:right="3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 xml:space="preserve">                  -</w:t>
            </w:r>
          </w:p>
        </w:tc>
      </w:tr>
      <w:tr w:rsidR="00480606" w:rsidRPr="00A11392" w14:paraId="538A5699" w14:textId="77777777" w:rsidTr="000C28CC">
        <w:trPr>
          <w:trHeight w:val="389"/>
        </w:trPr>
        <w:tc>
          <w:tcPr>
            <w:tcW w:w="5490" w:type="dxa"/>
            <w:shd w:val="clear" w:color="auto" w:fill="auto"/>
            <w:vAlign w:val="bottom"/>
          </w:tcPr>
          <w:p w14:paraId="4538513A" w14:textId="77777777" w:rsidR="00480606" w:rsidRPr="00A11392" w:rsidRDefault="00480606" w:rsidP="00480606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37AE7847" w14:textId="1C910480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ที่ถึงกำหนดชำระภายในหนึ่งปีส่วนที่มีหลักประกัน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3B490C0B" w14:textId="77777777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2171E4" w14:textId="68E21498" w:rsidR="00903A74" w:rsidRDefault="00903A74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</w:p>
          <w:p w14:paraId="7C5FCA13" w14:textId="1C0AE7EA" w:rsidR="00480606" w:rsidRPr="00CC1E01" w:rsidDel="0031212C" w:rsidRDefault="00903A74" w:rsidP="00CC1E01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1E01">
              <w:rPr>
                <w:rFonts w:ascii="Angsana New" w:hAnsi="Angsana New"/>
                <w:sz w:val="30"/>
                <w:szCs w:val="30"/>
                <w:lang w:val="en-US" w:bidi="th-TH"/>
              </w:rPr>
              <w:t>4,212,000</w:t>
            </w:r>
          </w:p>
        </w:tc>
        <w:tc>
          <w:tcPr>
            <w:tcW w:w="270" w:type="dxa"/>
            <w:shd w:val="clear" w:color="auto" w:fill="auto"/>
          </w:tcPr>
          <w:p w14:paraId="01D83112" w14:textId="77777777" w:rsidR="00480606" w:rsidRPr="00A11392" w:rsidRDefault="00480606" w:rsidP="0048060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F1DE2" w14:textId="50302BDE" w:rsidR="00480606" w:rsidRPr="00A11392" w:rsidRDefault="00480606" w:rsidP="00480606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       4</w:t>
            </w:r>
            <w:r w:rsidRPr="00A11392">
              <w:rPr>
                <w:rFonts w:ascii="Angsana New" w:hAnsi="Angsana New"/>
                <w:sz w:val="30"/>
                <w:szCs w:val="30"/>
              </w:rPr>
              <w:t>,212,000</w:t>
            </w:r>
          </w:p>
        </w:tc>
      </w:tr>
      <w:tr w:rsidR="00480606" w:rsidRPr="00A11392" w14:paraId="61B41FBE" w14:textId="77777777" w:rsidTr="000C28CC">
        <w:trPr>
          <w:trHeight w:val="389"/>
        </w:trPr>
        <w:tc>
          <w:tcPr>
            <w:tcW w:w="5490" w:type="dxa"/>
            <w:shd w:val="clear" w:color="auto" w:fill="auto"/>
            <w:vAlign w:val="bottom"/>
          </w:tcPr>
          <w:p w14:paraId="71ABCE89" w14:textId="02666198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71F4DA3" w14:textId="77777777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4766" w14:textId="27CCD4A3" w:rsidR="00480606" w:rsidRPr="00CC1E01" w:rsidDel="0031212C" w:rsidRDefault="00903A74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C1E0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1E0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C1E01">
              <w:rPr>
                <w:rFonts w:ascii="Angsana New" w:hAnsi="Angsana New"/>
                <w:sz w:val="30"/>
                <w:szCs w:val="30"/>
                <w:cs/>
              </w:rPr>
              <w:t>023</w:t>
            </w:r>
            <w:r w:rsidRPr="00CC1E01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C1E01">
              <w:rPr>
                <w:rFonts w:ascii="Angsana New" w:hAnsi="Angsana New"/>
                <w:sz w:val="30"/>
                <w:szCs w:val="30"/>
                <w:cs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14:paraId="07A9DE16" w14:textId="77777777" w:rsidR="00480606" w:rsidRPr="00903A74" w:rsidRDefault="00480606" w:rsidP="0048060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9B727" w14:textId="630FD17E" w:rsidR="00480606" w:rsidRPr="00A11392" w:rsidRDefault="00480606" w:rsidP="00480606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       1</w:t>
            </w:r>
            <w:r w:rsidRPr="00A11392">
              <w:rPr>
                <w:rFonts w:ascii="Angsana New" w:hAnsi="Angsana New"/>
                <w:sz w:val="30"/>
                <w:szCs w:val="30"/>
              </w:rPr>
              <w:t>,286,835</w:t>
            </w:r>
          </w:p>
        </w:tc>
      </w:tr>
      <w:tr w:rsidR="00480606" w:rsidRPr="00A11392" w14:paraId="698332DE" w14:textId="77777777" w:rsidTr="000C28CC">
        <w:tc>
          <w:tcPr>
            <w:tcW w:w="5490" w:type="dxa"/>
            <w:shd w:val="clear" w:color="auto" w:fill="auto"/>
          </w:tcPr>
          <w:p w14:paraId="3D1D0D78" w14:textId="77777777" w:rsidR="00480606" w:rsidRPr="00A11392" w:rsidRDefault="00480606" w:rsidP="0048060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1E9A7662" w14:textId="77777777" w:rsidR="00480606" w:rsidRPr="00A11392" w:rsidRDefault="00480606" w:rsidP="0048060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C5383" w14:textId="2271C6FD" w:rsidR="00480606" w:rsidRPr="00CC1E01" w:rsidRDefault="00903A74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E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8,281,918</w:t>
            </w:r>
          </w:p>
        </w:tc>
        <w:tc>
          <w:tcPr>
            <w:tcW w:w="270" w:type="dxa"/>
            <w:shd w:val="clear" w:color="auto" w:fill="auto"/>
          </w:tcPr>
          <w:p w14:paraId="21DC8E20" w14:textId="77777777" w:rsidR="00480606" w:rsidRPr="00A11392" w:rsidRDefault="00480606" w:rsidP="0048060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452AAF" w14:textId="190ED9EB" w:rsidR="00480606" w:rsidRPr="00A11392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5,498,835</w:t>
            </w:r>
          </w:p>
        </w:tc>
      </w:tr>
      <w:tr w:rsidR="00480606" w:rsidRPr="00A11392" w14:paraId="345129E2" w14:textId="77777777" w:rsidTr="002E58FD">
        <w:tc>
          <w:tcPr>
            <w:tcW w:w="5490" w:type="dxa"/>
            <w:shd w:val="clear" w:color="auto" w:fill="auto"/>
          </w:tcPr>
          <w:p w14:paraId="4F8CE943" w14:textId="77777777" w:rsidR="00480606" w:rsidRPr="00A11392" w:rsidRDefault="00480606" w:rsidP="0048060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DD9790" w14:textId="77777777" w:rsidR="00480606" w:rsidRPr="00A11392" w:rsidRDefault="00480606" w:rsidP="0048060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628E" w14:textId="77777777" w:rsidR="00480606" w:rsidRPr="00CC1E01" w:rsidRDefault="00480606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2DA327" w14:textId="77777777" w:rsidR="00480606" w:rsidRPr="00A11392" w:rsidRDefault="00480606" w:rsidP="0048060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8C02C" w14:textId="77777777" w:rsidR="00480606" w:rsidRPr="00A11392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0606" w:rsidRPr="00A11392" w14:paraId="69673333" w14:textId="77777777" w:rsidTr="002E58F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5B4B2F81" w14:textId="77777777" w:rsidR="00480606" w:rsidRPr="00A11392" w:rsidRDefault="00480606" w:rsidP="0048060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E6A4931" w14:textId="77777777" w:rsidR="00480606" w:rsidRPr="00A11392" w:rsidRDefault="00480606" w:rsidP="00480606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86DB20" w14:textId="77777777" w:rsidR="00480606" w:rsidRPr="00A11392" w:rsidRDefault="00480606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91646C" w14:textId="77777777" w:rsidR="00480606" w:rsidRPr="00A11392" w:rsidRDefault="00480606" w:rsidP="0048060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C63835" w14:textId="77777777" w:rsidR="00480606" w:rsidRPr="00A11392" w:rsidRDefault="00480606" w:rsidP="00480606">
            <w:pPr>
              <w:tabs>
                <w:tab w:val="decimal" w:pos="1236"/>
              </w:tabs>
              <w:ind w:left="-108" w:right="-1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7E7" w:rsidRPr="00A11392" w14:paraId="492CDA0F" w14:textId="77777777" w:rsidTr="000C28C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vAlign w:val="bottom"/>
          </w:tcPr>
          <w:p w14:paraId="77B8C69C" w14:textId="4819B519" w:rsidR="00BF47E7" w:rsidRPr="00A11392" w:rsidRDefault="00BF47E7" w:rsidP="00BF47E7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70" w:type="dxa"/>
          </w:tcPr>
          <w:p w14:paraId="06A83567" w14:textId="77777777" w:rsidR="00BF47E7" w:rsidRPr="00A11392" w:rsidRDefault="00BF47E7" w:rsidP="00BF47E7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156517" w14:textId="57B7DC7F" w:rsidR="00BF47E7" w:rsidRPr="00A11392" w:rsidRDefault="000F4233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="00903A74" w:rsidRPr="00903A74">
              <w:rPr>
                <w:rFonts w:ascii="Angsana New" w:hAnsi="Angsana New"/>
                <w:sz w:val="30"/>
                <w:szCs w:val="30"/>
                <w:cs/>
              </w:rPr>
              <w:t xml:space="preserve"> 20</w:t>
            </w:r>
            <w:r w:rsidR="00903A74" w:rsidRPr="00903A74">
              <w:rPr>
                <w:rFonts w:ascii="Angsana New" w:hAnsi="Angsana New"/>
                <w:sz w:val="30"/>
                <w:szCs w:val="30"/>
              </w:rPr>
              <w:t>,</w:t>
            </w:r>
            <w:r w:rsidR="00903A74" w:rsidRPr="00903A74">
              <w:rPr>
                <w:rFonts w:ascii="Angsana New" w:hAnsi="Angsana New"/>
                <w:sz w:val="30"/>
                <w:szCs w:val="30"/>
                <w:cs/>
              </w:rPr>
              <w:t>610</w:t>
            </w:r>
            <w:r w:rsidR="00903A74" w:rsidRPr="00903A74">
              <w:rPr>
                <w:rFonts w:ascii="Angsana New" w:hAnsi="Angsana New"/>
                <w:sz w:val="30"/>
                <w:szCs w:val="30"/>
              </w:rPr>
              <w:t>,</w:t>
            </w:r>
            <w:r w:rsidR="00903A74" w:rsidRPr="00903A74">
              <w:rPr>
                <w:rFonts w:ascii="Angsana New" w:hAnsi="Angsana New"/>
                <w:sz w:val="30"/>
                <w:szCs w:val="30"/>
                <w:cs/>
              </w:rPr>
              <w:t>060</w:t>
            </w:r>
          </w:p>
        </w:tc>
        <w:tc>
          <w:tcPr>
            <w:tcW w:w="270" w:type="dxa"/>
          </w:tcPr>
          <w:p w14:paraId="15D417CC" w14:textId="77777777" w:rsidR="00BF47E7" w:rsidRPr="00A11392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A1AB14" w14:textId="65982E70" w:rsidR="00BF47E7" w:rsidRPr="00A11392" w:rsidRDefault="00BF47E7" w:rsidP="000C28CC">
            <w:pPr>
              <w:ind w:left="-108" w:right="-146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            </w:t>
            </w:r>
            <w:r w:rsidRPr="00A11392">
              <w:rPr>
                <w:rFonts w:ascii="Angsana New" w:hAnsi="Angsana New"/>
                <w:sz w:val="30"/>
                <w:szCs w:val="30"/>
              </w:rPr>
              <w:t>22,716,060</w:t>
            </w:r>
          </w:p>
        </w:tc>
      </w:tr>
      <w:tr w:rsidR="00BF47E7" w:rsidRPr="00A11392" w14:paraId="7F062328" w14:textId="77777777" w:rsidTr="00345DC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37242596" w14:textId="69CAD5CC" w:rsidR="00BF47E7" w:rsidRPr="00A11392" w:rsidRDefault="00FC7C1F" w:rsidP="00BF47E7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0C2C137" w14:textId="77777777" w:rsidR="00BF47E7" w:rsidRPr="00A11392" w:rsidRDefault="00BF47E7" w:rsidP="00BF47E7">
            <w:pPr>
              <w:pStyle w:val="acctfourfigures"/>
              <w:tabs>
                <w:tab w:val="clear" w:pos="765"/>
              </w:tabs>
              <w:spacing w:line="240" w:lineRule="auto"/>
              <w:ind w:left="-221" w:right="11" w:firstLine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7B06AA" w14:textId="25FFBE72" w:rsidR="00BF47E7" w:rsidRPr="00A11392" w:rsidRDefault="00903A74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475F5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903A7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03A74">
              <w:rPr>
                <w:rFonts w:ascii="Angsana New" w:hAnsi="Angsana New"/>
                <w:sz w:val="30"/>
                <w:szCs w:val="30"/>
              </w:rPr>
              <w:t>,</w:t>
            </w:r>
            <w:r w:rsidRPr="00903A74">
              <w:rPr>
                <w:rFonts w:ascii="Angsana New" w:hAnsi="Angsana New"/>
                <w:sz w:val="30"/>
                <w:szCs w:val="30"/>
                <w:cs/>
              </w:rPr>
              <w:t>408</w:t>
            </w:r>
            <w:r w:rsidRPr="00903A74">
              <w:rPr>
                <w:rFonts w:ascii="Angsana New" w:hAnsi="Angsana New"/>
                <w:sz w:val="30"/>
                <w:szCs w:val="30"/>
              </w:rPr>
              <w:t>,</w:t>
            </w:r>
            <w:r w:rsidRPr="00903A74">
              <w:rPr>
                <w:rFonts w:ascii="Angsana New" w:hAnsi="Angsana New"/>
                <w:sz w:val="30"/>
                <w:szCs w:val="30"/>
                <w:cs/>
              </w:rPr>
              <w:t>175</w:t>
            </w:r>
          </w:p>
        </w:tc>
        <w:tc>
          <w:tcPr>
            <w:tcW w:w="270" w:type="dxa"/>
          </w:tcPr>
          <w:p w14:paraId="6CBB7DA0" w14:textId="77777777" w:rsidR="00BF47E7" w:rsidRPr="00A11392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CF4E92" w14:textId="67C1BCF9" w:rsidR="00BF47E7" w:rsidRPr="00A11392" w:rsidRDefault="00D312D0" w:rsidP="000C28CC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F47E7" w:rsidRPr="00A11392">
              <w:rPr>
                <w:rFonts w:ascii="Angsana New" w:hAnsi="Angsana New"/>
                <w:sz w:val="30"/>
                <w:szCs w:val="30"/>
              </w:rPr>
              <w:t>2,785,386</w:t>
            </w:r>
            <w:r w:rsidR="00BF47E7" w:rsidRPr="00A113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BF47E7" w:rsidRPr="00A11392" w14:paraId="30D4BE2F" w14:textId="77777777" w:rsidTr="00345DC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297FB9EE" w14:textId="77777777" w:rsidR="00BF47E7" w:rsidRPr="00A11392" w:rsidRDefault="00BF47E7" w:rsidP="00BF47E7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40CB7CE" w14:textId="77777777" w:rsidR="00BF47E7" w:rsidRPr="00A11392" w:rsidRDefault="00BF47E7" w:rsidP="00BF47E7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F4133C" w14:textId="3FE4C292" w:rsidR="00BF47E7" w:rsidRPr="00CC1E01" w:rsidRDefault="006676D2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E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23,018,235</w:t>
            </w:r>
          </w:p>
        </w:tc>
        <w:tc>
          <w:tcPr>
            <w:tcW w:w="270" w:type="dxa"/>
          </w:tcPr>
          <w:p w14:paraId="2C929D85" w14:textId="77777777" w:rsidR="00BF47E7" w:rsidRPr="00A11392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B1BE0D" w14:textId="643086A9" w:rsidR="00BF47E7" w:rsidRPr="00A11392" w:rsidRDefault="00BF47E7" w:rsidP="000C28CC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>25,501,446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bookmarkEnd w:id="3"/>
    </w:tbl>
    <w:p w14:paraId="2090AEE6" w14:textId="58AFAF3D" w:rsidR="00226FC6" w:rsidRPr="00A11392" w:rsidRDefault="00226FC6" w:rsidP="00410680">
      <w:pPr>
        <w:ind w:right="-43" w:firstLine="540"/>
        <w:jc w:val="thaiDistribute"/>
        <w:rPr>
          <w:rFonts w:ascii="Angsana New" w:hAnsi="Angsana New"/>
          <w:spacing w:val="-4"/>
        </w:rPr>
      </w:pPr>
    </w:p>
    <w:p w14:paraId="46C4B0B0" w14:textId="5598F6BA" w:rsidR="00226FC6" w:rsidRDefault="00226FC6" w:rsidP="00226FC6">
      <w:pPr>
        <w:widowControl w:val="0"/>
        <w:ind w:left="540" w:right="-3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11392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10527805" w14:textId="6F743F75" w:rsidR="00F43AEB" w:rsidRDefault="00F43AEB" w:rsidP="00CF19DD">
      <w:pPr>
        <w:ind w:right="-342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DD628E8" w14:textId="0EA7DBAC" w:rsidR="00824B57" w:rsidRPr="00F43AEB" w:rsidRDefault="00226FC6" w:rsidP="003E1055">
      <w:pPr>
        <w:ind w:left="540" w:right="-342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</w:t>
      </w:r>
      <w:r w:rsidRPr="00E91DC8">
        <w:rPr>
          <w:rFonts w:ascii="Angsana New" w:hAnsi="Angsana New"/>
          <w:sz w:val="30"/>
          <w:szCs w:val="30"/>
          <w:cs/>
        </w:rPr>
        <w:t>สำหรับ</w:t>
      </w:r>
      <w:r w:rsidR="003465DD" w:rsidRPr="00E91DC8">
        <w:rPr>
          <w:rFonts w:ascii="Angsana New" w:hAnsi="Angsana New"/>
          <w:sz w:val="30"/>
          <w:szCs w:val="30"/>
          <w:cs/>
        </w:rPr>
        <w:t>งวดหก</w:t>
      </w:r>
      <w:r w:rsidR="005E63C8" w:rsidRPr="00E91DC8">
        <w:rPr>
          <w:rFonts w:ascii="Angsana New" w:hAnsi="Angsana New"/>
          <w:sz w:val="30"/>
          <w:szCs w:val="30"/>
          <w:cs/>
        </w:rPr>
        <w:t>เดือน</w:t>
      </w:r>
      <w:r w:rsidRPr="00E91DC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465DD" w:rsidRPr="00E91DC8">
        <w:rPr>
          <w:rFonts w:ascii="Angsana New" w:hAnsi="Angsana New"/>
          <w:sz w:val="30"/>
          <w:szCs w:val="30"/>
        </w:rPr>
        <w:t>3</w:t>
      </w:r>
      <w:r w:rsidR="00E91DC8" w:rsidRPr="00E91DC8">
        <w:rPr>
          <w:rFonts w:ascii="Angsana New" w:hAnsi="Angsana New"/>
          <w:sz w:val="30"/>
          <w:szCs w:val="30"/>
        </w:rPr>
        <w:t>0</w:t>
      </w:r>
      <w:r w:rsidR="00FE38F3" w:rsidRPr="00E91DC8">
        <w:rPr>
          <w:rFonts w:ascii="Angsana New" w:hAnsi="Angsana New"/>
          <w:sz w:val="30"/>
          <w:szCs w:val="30"/>
          <w:cs/>
        </w:rPr>
        <w:t xml:space="preserve"> </w:t>
      </w:r>
      <w:r w:rsidRPr="00E91DC8">
        <w:rPr>
          <w:rFonts w:ascii="Angsana New" w:hAnsi="Angsana New"/>
          <w:sz w:val="30"/>
          <w:szCs w:val="30"/>
          <w:cs/>
        </w:rPr>
        <w:t>ม</w:t>
      </w:r>
      <w:r w:rsidR="003465DD" w:rsidRPr="00E91DC8">
        <w:rPr>
          <w:rFonts w:ascii="Angsana New" w:hAnsi="Angsana New"/>
          <w:sz w:val="30"/>
          <w:szCs w:val="30"/>
          <w:cs/>
        </w:rPr>
        <w:t>ิถุนายน</w:t>
      </w:r>
      <w:r w:rsidRPr="00E91DC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60"/>
        <w:gridCol w:w="270"/>
        <w:gridCol w:w="1170"/>
      </w:tblGrid>
      <w:tr w:rsidR="00226FC6" w:rsidRPr="00CF19DD" w14:paraId="7EB0BD29" w14:textId="77777777" w:rsidTr="00FE38F3">
        <w:tc>
          <w:tcPr>
            <w:tcW w:w="6570" w:type="dxa"/>
          </w:tcPr>
          <w:p w14:paraId="07B195D6" w14:textId="77777777" w:rsidR="00226FC6" w:rsidRPr="00A11392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CDDB47" w14:textId="0F0CCCBC" w:rsidR="00226FC6" w:rsidRPr="00E91DC8" w:rsidRDefault="00226FC6" w:rsidP="00E91DC8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1DC8">
              <w:rPr>
                <w:rFonts w:ascii="Angsana New" w:hAnsi="Angsana New"/>
                <w:sz w:val="30"/>
                <w:szCs w:val="30"/>
              </w:rPr>
              <w:t>256</w:t>
            </w:r>
            <w:r w:rsidR="00FE38F3" w:rsidRPr="00E91DC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6216E5" w14:textId="77777777" w:rsidR="00226FC6" w:rsidRPr="00E91DC8" w:rsidRDefault="00226FC6" w:rsidP="00E91DC8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851695" w14:textId="2A7C25DB" w:rsidR="00226FC6" w:rsidRPr="00E91DC8" w:rsidRDefault="00CF19DD" w:rsidP="00D47469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1D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26FC6" w:rsidRPr="00A11392" w14:paraId="09907D1D" w14:textId="77777777" w:rsidTr="00FE38F3">
        <w:tc>
          <w:tcPr>
            <w:tcW w:w="6570" w:type="dxa"/>
          </w:tcPr>
          <w:p w14:paraId="5D55D66A" w14:textId="77777777" w:rsidR="00226FC6" w:rsidRPr="00A11392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left w:val="nil"/>
            </w:tcBorders>
          </w:tcPr>
          <w:p w14:paraId="410F788C" w14:textId="77777777" w:rsidR="00226FC6" w:rsidRPr="00A11392" w:rsidRDefault="00226FC6" w:rsidP="00FE38F3">
            <w:pPr>
              <w:spacing w:line="120" w:lineRule="atLeas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533403" w:rsidRPr="00A11392" w14:paraId="014F6004" w14:textId="77777777" w:rsidTr="00FE38F3">
        <w:tc>
          <w:tcPr>
            <w:tcW w:w="6570" w:type="dxa"/>
            <w:shd w:val="clear" w:color="auto" w:fill="auto"/>
          </w:tcPr>
          <w:p w14:paraId="5C5D6A5E" w14:textId="3A9F36AA" w:rsidR="0034484D" w:rsidRPr="00686338" w:rsidRDefault="002D0A6E" w:rsidP="00FE38F3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06C67EBB" w14:textId="47E66084" w:rsidR="00533403" w:rsidRPr="00686338" w:rsidRDefault="00DC5788" w:rsidP="00DC578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4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C5788">
              <w:rPr>
                <w:rFonts w:ascii="Angsana New" w:hAnsi="Angsana New"/>
                <w:sz w:val="30"/>
                <w:szCs w:val="30"/>
                <w:lang w:val="en-US" w:bidi="th-TH"/>
              </w:rPr>
              <w:t>26,928,0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4484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7F8729A" w14:textId="77777777" w:rsidR="00533403" w:rsidRPr="00A11392" w:rsidRDefault="00533403" w:rsidP="00FE38F3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5126EE" w14:textId="3840944A" w:rsidR="0034484D" w:rsidRPr="00D47469" w:rsidRDefault="003166FD" w:rsidP="00D47469">
            <w:pPr>
              <w:pStyle w:val="acctfourfigures"/>
              <w:tabs>
                <w:tab w:val="clear" w:pos="765"/>
                <w:tab w:val="decimal" w:pos="1152"/>
                <w:tab w:val="right" w:pos="1350"/>
              </w:tabs>
              <w:spacing w:line="240" w:lineRule="auto"/>
              <w:ind w:right="340"/>
              <w:jc w:val="right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D47469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26FC6" w:rsidRPr="00A11392" w14:paraId="26D21DBD" w14:textId="77777777" w:rsidTr="00FE38F3">
        <w:tc>
          <w:tcPr>
            <w:tcW w:w="6570" w:type="dxa"/>
            <w:shd w:val="clear" w:color="auto" w:fill="auto"/>
          </w:tcPr>
          <w:p w14:paraId="214E9F81" w14:textId="5C4ABE39" w:rsidR="00226FC6" w:rsidRPr="00A11392" w:rsidRDefault="005E63C8" w:rsidP="00FE38F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9D1C8" w14:textId="2B45BC52" w:rsidR="00226FC6" w:rsidRPr="00A11392" w:rsidRDefault="00B475F5" w:rsidP="00DC578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4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B475F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(2</w:t>
            </w:r>
            <w:r w:rsidRPr="00B475F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475F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106</w:t>
            </w:r>
            <w:r w:rsidRPr="00B475F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475F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000)</w:t>
            </w:r>
          </w:p>
        </w:tc>
        <w:tc>
          <w:tcPr>
            <w:tcW w:w="270" w:type="dxa"/>
            <w:shd w:val="clear" w:color="auto" w:fill="auto"/>
          </w:tcPr>
          <w:p w14:paraId="0B01CF29" w14:textId="77777777" w:rsidR="00226FC6" w:rsidRPr="00A11392" w:rsidRDefault="00226FC6" w:rsidP="00FE38F3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501C7" w14:textId="294F8D70" w:rsidR="00226FC6" w:rsidRPr="00D47469" w:rsidRDefault="00772C20" w:rsidP="00D47469">
            <w:pPr>
              <w:pStyle w:val="acctfourfigures"/>
              <w:tabs>
                <w:tab w:val="clear" w:pos="765"/>
                <w:tab w:val="decimal" w:pos="1152"/>
                <w:tab w:val="right" w:pos="1350"/>
              </w:tabs>
              <w:spacing w:line="240" w:lineRule="auto"/>
              <w:ind w:right="340"/>
              <w:jc w:val="right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D47469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26FC6" w:rsidRPr="00D47469" w14:paraId="297940C1" w14:textId="77777777" w:rsidTr="00686338">
        <w:trPr>
          <w:trHeight w:val="447"/>
        </w:trPr>
        <w:tc>
          <w:tcPr>
            <w:tcW w:w="6570" w:type="dxa"/>
            <w:shd w:val="clear" w:color="auto" w:fill="auto"/>
          </w:tcPr>
          <w:p w14:paraId="65CBAB75" w14:textId="558999FE" w:rsidR="00F43AEB" w:rsidRPr="00D47469" w:rsidRDefault="00226FC6" w:rsidP="00FE38F3">
            <w:pPr>
              <w:spacing w:line="1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4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65DD" w:rsidRPr="00D4746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47469" w:rsidRPr="00D4746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474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465DD" w:rsidRPr="00D474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D9280" w14:textId="281BF98A" w:rsidR="00226FC6" w:rsidRPr="00D47469" w:rsidRDefault="007A320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74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475F5" w:rsidRPr="00D474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24,822,060</w:t>
            </w:r>
          </w:p>
        </w:tc>
        <w:tc>
          <w:tcPr>
            <w:tcW w:w="270" w:type="dxa"/>
            <w:shd w:val="clear" w:color="auto" w:fill="auto"/>
          </w:tcPr>
          <w:p w14:paraId="596A2106" w14:textId="77777777" w:rsidR="00226FC6" w:rsidRPr="00D47469" w:rsidRDefault="00226FC6" w:rsidP="00FE38F3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1CBEE" w14:textId="2DE4F74E" w:rsidR="00226FC6" w:rsidRPr="00D47469" w:rsidRDefault="00D47469" w:rsidP="00D47469">
            <w:pPr>
              <w:pStyle w:val="acctfourfigures"/>
              <w:tabs>
                <w:tab w:val="clear" w:pos="765"/>
                <w:tab w:val="decimal" w:pos="1152"/>
                <w:tab w:val="right" w:pos="1350"/>
              </w:tabs>
              <w:spacing w:line="240" w:lineRule="auto"/>
              <w:ind w:right="340"/>
              <w:jc w:val="right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D47469">
              <w:rPr>
                <w:rFonts w:ascii="Angsana New" w:hAnsi="Angsana New"/>
                <w:b/>
                <w:sz w:val="30"/>
                <w:szCs w:val="30"/>
                <w:lang w:bidi="th-TH"/>
              </w:rPr>
              <w:t>-</w:t>
            </w:r>
          </w:p>
        </w:tc>
      </w:tr>
    </w:tbl>
    <w:p w14:paraId="596DEEE8" w14:textId="77777777" w:rsidR="00F43AEB" w:rsidRPr="00D47469" w:rsidRDefault="00F43AEB" w:rsidP="00BB0D90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4"/>
        </w:rPr>
      </w:pPr>
    </w:p>
    <w:p w14:paraId="0F0294CE" w14:textId="04BED1C9" w:rsidR="00D47469" w:rsidRDefault="00730C3B" w:rsidP="0006191D">
      <w:pPr>
        <w:tabs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4746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47469">
        <w:rPr>
          <w:rFonts w:ascii="Angsana New" w:hAnsi="Angsana New"/>
          <w:sz w:val="30"/>
          <w:szCs w:val="30"/>
        </w:rPr>
        <w:t>3</w:t>
      </w:r>
      <w:r w:rsidR="00D47469" w:rsidRPr="00D47469">
        <w:rPr>
          <w:rFonts w:ascii="Angsana New" w:hAnsi="Angsana New"/>
          <w:sz w:val="30"/>
          <w:szCs w:val="30"/>
        </w:rPr>
        <w:t>0</w:t>
      </w:r>
      <w:r w:rsidR="005F6168" w:rsidRPr="00D47469">
        <w:rPr>
          <w:rFonts w:ascii="Angsana New" w:hAnsi="Angsana New"/>
          <w:sz w:val="30"/>
          <w:szCs w:val="30"/>
          <w:cs/>
        </w:rPr>
        <w:t xml:space="preserve"> </w:t>
      </w:r>
      <w:r w:rsidR="007A3200" w:rsidRPr="00D47469">
        <w:rPr>
          <w:rFonts w:ascii="Angsana New" w:hAnsi="Angsana New"/>
          <w:sz w:val="30"/>
          <w:szCs w:val="30"/>
          <w:cs/>
        </w:rPr>
        <w:t>มิถุนายน</w:t>
      </w:r>
      <w:r w:rsidR="005F6168" w:rsidRPr="00D47469">
        <w:rPr>
          <w:rFonts w:ascii="Angsana New" w:hAnsi="Angsana New"/>
          <w:sz w:val="30"/>
          <w:szCs w:val="30"/>
          <w:cs/>
        </w:rPr>
        <w:t xml:space="preserve"> </w:t>
      </w:r>
      <w:r w:rsidRPr="00D47469">
        <w:rPr>
          <w:rFonts w:ascii="Angsana New" w:hAnsi="Angsana New"/>
          <w:sz w:val="30"/>
          <w:szCs w:val="30"/>
        </w:rPr>
        <w:t>256</w:t>
      </w:r>
      <w:r w:rsidR="00FD6F5E" w:rsidRPr="00D47469">
        <w:rPr>
          <w:rFonts w:ascii="Angsana New" w:hAnsi="Angsana New"/>
          <w:sz w:val="30"/>
          <w:szCs w:val="30"/>
        </w:rPr>
        <w:t>7</w:t>
      </w:r>
      <w:r w:rsidRPr="00D47469">
        <w:rPr>
          <w:rFonts w:ascii="Angsana New" w:hAnsi="Angsana New"/>
          <w:sz w:val="30"/>
          <w:szCs w:val="30"/>
          <w:cs/>
        </w:rPr>
        <w:t xml:space="preserve"> บริษัทมีวงเงินสินเชื่อซึ่งยังมิได้เบิกใช้เป็นจำนวนเงินรวม </w:t>
      </w:r>
      <w:r w:rsidR="00857D5C" w:rsidRPr="00D47469">
        <w:rPr>
          <w:rFonts w:ascii="Angsana New" w:hAnsi="Angsana New"/>
          <w:sz w:val="30"/>
          <w:szCs w:val="30"/>
        </w:rPr>
        <w:t>15</w:t>
      </w:r>
      <w:r w:rsidR="00CE547F" w:rsidRPr="00D47469">
        <w:rPr>
          <w:rFonts w:ascii="Angsana New" w:hAnsi="Angsana New"/>
          <w:sz w:val="30"/>
          <w:szCs w:val="30"/>
        </w:rPr>
        <w:t>1</w:t>
      </w:r>
      <w:r w:rsidR="002674ED" w:rsidRPr="00D47469">
        <w:rPr>
          <w:rFonts w:ascii="Angsana New" w:hAnsi="Angsana New"/>
          <w:sz w:val="30"/>
          <w:szCs w:val="30"/>
          <w:cs/>
        </w:rPr>
        <w:t>.</w:t>
      </w:r>
      <w:r w:rsidR="00CE547F" w:rsidRPr="00D47469">
        <w:rPr>
          <w:rFonts w:ascii="Angsana New" w:hAnsi="Angsana New"/>
          <w:sz w:val="30"/>
          <w:szCs w:val="30"/>
        </w:rPr>
        <w:t>95</w:t>
      </w:r>
      <w:r w:rsidRPr="00D4746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47469">
        <w:rPr>
          <w:rFonts w:ascii="Angsana New" w:hAnsi="Angsana New"/>
          <w:i/>
          <w:iCs/>
          <w:sz w:val="30"/>
          <w:szCs w:val="30"/>
          <w:cs/>
        </w:rPr>
        <w:t>(</w:t>
      </w:r>
      <w:r w:rsidRPr="00D4746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4746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D47469">
        <w:rPr>
          <w:rFonts w:ascii="Angsana New" w:hAnsi="Angsana New"/>
          <w:i/>
          <w:iCs/>
          <w:sz w:val="30"/>
          <w:szCs w:val="30"/>
        </w:rPr>
        <w:t>256</w:t>
      </w:r>
      <w:r w:rsidR="00D04864" w:rsidRPr="00D47469">
        <w:rPr>
          <w:rFonts w:ascii="Angsana New" w:hAnsi="Angsana New"/>
          <w:i/>
          <w:iCs/>
          <w:sz w:val="30"/>
          <w:szCs w:val="30"/>
        </w:rPr>
        <w:t>6</w:t>
      </w:r>
      <w:r w:rsidRPr="00D47469">
        <w:rPr>
          <w:rFonts w:ascii="Angsana New" w:hAnsi="Angsana New"/>
          <w:i/>
          <w:iCs/>
          <w:sz w:val="30"/>
          <w:szCs w:val="30"/>
          <w:cs/>
        </w:rPr>
        <w:t>:</w:t>
      </w:r>
      <w:r w:rsidR="001B05C6" w:rsidRPr="00D4746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04864" w:rsidRPr="00D47469">
        <w:rPr>
          <w:rFonts w:ascii="Angsana New" w:hAnsi="Angsana New"/>
          <w:i/>
          <w:iCs/>
          <w:sz w:val="30"/>
          <w:szCs w:val="30"/>
        </w:rPr>
        <w:t>155</w:t>
      </w:r>
      <w:r w:rsidR="00D04864" w:rsidRPr="00D47469">
        <w:rPr>
          <w:rFonts w:ascii="Angsana New" w:hAnsi="Angsana New"/>
          <w:i/>
          <w:iCs/>
          <w:sz w:val="30"/>
          <w:szCs w:val="30"/>
          <w:cs/>
        </w:rPr>
        <w:t>.</w:t>
      </w:r>
      <w:r w:rsidR="00D04864" w:rsidRPr="00D47469">
        <w:rPr>
          <w:rFonts w:ascii="Angsana New" w:hAnsi="Angsana New"/>
          <w:i/>
          <w:iCs/>
          <w:sz w:val="30"/>
          <w:szCs w:val="30"/>
        </w:rPr>
        <w:t>00</w:t>
      </w:r>
      <w:r w:rsidR="001B05C6" w:rsidRPr="00D4746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47469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tbl>
      <w:tblPr>
        <w:tblpPr w:leftFromText="180" w:rightFromText="180" w:vertAnchor="text" w:horzAnchor="margin" w:tblpXSpec="right" w:tblpY="361"/>
        <w:tblW w:w="9153" w:type="dxa"/>
        <w:tblLayout w:type="fixed"/>
        <w:tblLook w:val="01E0" w:firstRow="1" w:lastRow="1" w:firstColumn="1" w:lastColumn="1" w:noHBand="0" w:noVBand="0"/>
      </w:tblPr>
      <w:tblGrid>
        <w:gridCol w:w="5193"/>
        <w:gridCol w:w="963"/>
        <w:gridCol w:w="1368"/>
        <w:gridCol w:w="279"/>
        <w:gridCol w:w="1350"/>
      </w:tblGrid>
      <w:tr w:rsidR="00F35C0D" w:rsidRPr="00CD07A0" w14:paraId="1E31FF60" w14:textId="77777777" w:rsidTr="00DD6FF5">
        <w:trPr>
          <w:trHeight w:val="308"/>
        </w:trPr>
        <w:tc>
          <w:tcPr>
            <w:tcW w:w="5193" w:type="dxa"/>
          </w:tcPr>
          <w:p w14:paraId="10A90CCB" w14:textId="77777777" w:rsidR="00D47469" w:rsidRDefault="00D47469" w:rsidP="000F5A7B">
            <w:pPr>
              <w:pStyle w:val="BodyText"/>
              <w:spacing w:after="0" w:line="12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208FA15E" w14:textId="711368D1" w:rsidR="00F35C0D" w:rsidRPr="00CF656F" w:rsidRDefault="00F35C0D" w:rsidP="000F5A7B">
            <w:pPr>
              <w:pStyle w:val="BodyText"/>
              <w:spacing w:after="0" w:line="12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63" w:type="dxa"/>
          </w:tcPr>
          <w:p w14:paraId="412E4F3E" w14:textId="77777777" w:rsidR="00F35C0D" w:rsidRPr="00CD07A0" w:rsidRDefault="00F35C0D" w:rsidP="00F35C0D">
            <w:pPr>
              <w:spacing w:line="12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8A2CAED" w14:textId="77777777" w:rsidR="00F35C0D" w:rsidRPr="00CF656F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CF65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084FB1EE" w14:textId="77777777" w:rsidR="00F35C0D" w:rsidRPr="00CF656F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7469A40A" w14:textId="77777777" w:rsidR="00F35C0D" w:rsidRPr="00CF656F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C716C3" w14:textId="77777777" w:rsidR="00F35C0D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7C0E585" w14:textId="77777777" w:rsidR="00F35C0D" w:rsidRPr="00CF656F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35C0D" w:rsidRPr="00CD07A0" w14:paraId="0185A3FC" w14:textId="77777777" w:rsidTr="00DD6FF5">
        <w:trPr>
          <w:trHeight w:val="335"/>
        </w:trPr>
        <w:tc>
          <w:tcPr>
            <w:tcW w:w="5193" w:type="dxa"/>
          </w:tcPr>
          <w:p w14:paraId="7F1EDA77" w14:textId="77777777" w:rsidR="00F35C0D" w:rsidRPr="00CD07A0" w:rsidRDefault="00F35C0D" w:rsidP="00F35C0D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tcBorders>
              <w:right w:val="nil"/>
            </w:tcBorders>
          </w:tcPr>
          <w:p w14:paraId="5DB00A34" w14:textId="77777777" w:rsidR="00F35C0D" w:rsidRPr="00CD07A0" w:rsidRDefault="00F35C0D" w:rsidP="00F35C0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7" w:type="dxa"/>
            <w:gridSpan w:val="3"/>
            <w:tcBorders>
              <w:left w:val="nil"/>
            </w:tcBorders>
          </w:tcPr>
          <w:p w14:paraId="45845A36" w14:textId="77777777" w:rsidR="00F35C0D" w:rsidRPr="00CD07A0" w:rsidRDefault="00F35C0D" w:rsidP="00F35C0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F35C0D" w:rsidRPr="00CD07A0" w14:paraId="5637F8DE" w14:textId="77777777" w:rsidTr="00DD6FF5">
        <w:tc>
          <w:tcPr>
            <w:tcW w:w="5193" w:type="dxa"/>
          </w:tcPr>
          <w:p w14:paraId="7EF0B044" w14:textId="77777777" w:rsidR="00F35C0D" w:rsidRPr="00CD07A0" w:rsidRDefault="00F35C0D" w:rsidP="00F35C0D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63" w:type="dxa"/>
          </w:tcPr>
          <w:p w14:paraId="72A729F8" w14:textId="77777777" w:rsidR="00F35C0D" w:rsidRPr="00CD07A0" w:rsidRDefault="00F35C0D" w:rsidP="00F35C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120211D9" w14:textId="00430046" w:rsidR="00F35C0D" w:rsidRPr="00CD07A0" w:rsidRDefault="00F43AEB" w:rsidP="00F35C0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3AE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26</w:t>
            </w:r>
            <w:r w:rsidRPr="00F43AEB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Pr="00F43AE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354</w:t>
            </w:r>
            <w:r w:rsidRPr="00F43AEB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/>
                <w:sz w:val="30"/>
                <w:szCs w:val="30"/>
                <w:lang w:bidi="th-TH"/>
              </w:rPr>
              <w:t>3</w:t>
            </w:r>
            <w:r w:rsidRPr="00F43AE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F35C0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279" w:type="dxa"/>
          </w:tcPr>
          <w:p w14:paraId="747363F5" w14:textId="77777777" w:rsidR="00F35C0D" w:rsidRPr="00CD07A0" w:rsidRDefault="00F35C0D" w:rsidP="00F35C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09CE9BB4" w14:textId="77777777" w:rsidR="00F35C0D" w:rsidRPr="00CD07A0" w:rsidRDefault="00F35C0D" w:rsidP="00F35C0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26</w:t>
            </w:r>
            <w:r w:rsidRPr="00CD07A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902</w:t>
            </w:r>
            <w:r w:rsidRPr="00CD07A0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CD07A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836</w:t>
            </w:r>
          </w:p>
        </w:tc>
      </w:tr>
    </w:tbl>
    <w:p w14:paraId="6F5BBD0D" w14:textId="1B65AF0E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26E6FAD" w14:textId="41BF2946" w:rsidR="005551BA" w:rsidRPr="00A11392" w:rsidRDefault="005551BA" w:rsidP="008E67C9">
      <w:pPr>
        <w:rPr>
          <w:rFonts w:ascii="Angsana New" w:hAnsi="Angsana New"/>
          <w:color w:val="000000"/>
          <w:sz w:val="30"/>
          <w:szCs w:val="30"/>
        </w:rPr>
      </w:pPr>
    </w:p>
    <w:p w14:paraId="344E4E1F" w14:textId="63693DE2" w:rsidR="009D0C83" w:rsidRDefault="005551BA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5777F46C" w14:textId="3D17EC5D" w:rsidR="00BE1930" w:rsidRDefault="00BE1930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0"/>
        <w:gridCol w:w="269"/>
        <w:gridCol w:w="1352"/>
      </w:tblGrid>
      <w:tr w:rsidR="00BE1930" w:rsidRPr="00BD373E" w14:paraId="5E2D7FB0" w14:textId="77777777" w:rsidTr="00BB3FBD">
        <w:tc>
          <w:tcPr>
            <w:tcW w:w="3398" w:type="pct"/>
          </w:tcPr>
          <w:p w14:paraId="7DE320D4" w14:textId="77777777" w:rsidR="00BE1930" w:rsidRPr="00BD373E" w:rsidRDefault="00BE1930" w:rsidP="00BB3FBD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8" w:type="pct"/>
          </w:tcPr>
          <w:p w14:paraId="0D6F4FDE" w14:textId="2F17C29E" w:rsidR="00BE1930" w:rsidRPr="00BD373E" w:rsidRDefault="00BE1930" w:rsidP="00BB3FB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5" w:type="pct"/>
            <w:tcBorders>
              <w:left w:val="nil"/>
            </w:tcBorders>
          </w:tcPr>
          <w:p w14:paraId="0257AC07" w14:textId="77777777" w:rsidR="00BE1930" w:rsidRPr="00BD373E" w:rsidRDefault="00BE1930" w:rsidP="00BB3FBD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786F3ABE" w14:textId="542C4844" w:rsidR="00BE1930" w:rsidRPr="00BD373E" w:rsidRDefault="00BE1930" w:rsidP="00BB3FB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BE1930" w:rsidRPr="00BD373E" w14:paraId="7D2D00F0" w14:textId="77777777" w:rsidTr="00BB3FBD">
        <w:tc>
          <w:tcPr>
            <w:tcW w:w="3398" w:type="pct"/>
          </w:tcPr>
          <w:p w14:paraId="12886CAA" w14:textId="77777777" w:rsidR="00BE1930" w:rsidRPr="00BD373E" w:rsidRDefault="00BE1930" w:rsidP="00BB3FB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16BD748D" w14:textId="77777777" w:rsidR="00BE1930" w:rsidRPr="00BD373E" w:rsidRDefault="00BE1930" w:rsidP="00BB3FBD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BE1930" w:rsidRPr="00BD373E" w14:paraId="5F3C666D" w14:textId="77777777" w:rsidTr="00BB3FBD">
        <w:tc>
          <w:tcPr>
            <w:tcW w:w="3398" w:type="pct"/>
          </w:tcPr>
          <w:p w14:paraId="4289EE79" w14:textId="120D0EFB" w:rsidR="00BE1930" w:rsidRPr="00BD373E" w:rsidRDefault="00BE1930" w:rsidP="00BB3FBD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728" w:type="pct"/>
          </w:tcPr>
          <w:p w14:paraId="408E7864" w14:textId="354E2FB7" w:rsidR="00BE1930" w:rsidRPr="00BD373E" w:rsidRDefault="00E77200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,260,401</w:t>
            </w:r>
          </w:p>
        </w:tc>
        <w:tc>
          <w:tcPr>
            <w:tcW w:w="145" w:type="pct"/>
          </w:tcPr>
          <w:p w14:paraId="34AD6567" w14:textId="77777777" w:rsidR="00BE1930" w:rsidRPr="00BD373E" w:rsidRDefault="00BE1930" w:rsidP="00BB3FBD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7B17E86C" w14:textId="46D19E9E" w:rsidR="00BE1930" w:rsidRPr="00BD373E" w:rsidRDefault="00E77200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185,904,305</w:t>
            </w:r>
          </w:p>
        </w:tc>
      </w:tr>
      <w:tr w:rsidR="00BE1930" w:rsidRPr="00BD373E" w14:paraId="5B7F73EE" w14:textId="77777777" w:rsidTr="00BB3FBD">
        <w:tc>
          <w:tcPr>
            <w:tcW w:w="3398" w:type="pct"/>
          </w:tcPr>
          <w:p w14:paraId="2B3252B8" w14:textId="288E926D" w:rsidR="00BE1930" w:rsidRPr="00BD373E" w:rsidRDefault="00BE1930" w:rsidP="00BB3FBD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เอเชีย</w:t>
            </w:r>
          </w:p>
        </w:tc>
        <w:tc>
          <w:tcPr>
            <w:tcW w:w="728" w:type="pct"/>
          </w:tcPr>
          <w:p w14:paraId="449C1EA1" w14:textId="4F33E496" w:rsidR="00BE1930" w:rsidRPr="00BD373E" w:rsidRDefault="00E77200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160,738,651</w:t>
            </w:r>
          </w:p>
        </w:tc>
        <w:tc>
          <w:tcPr>
            <w:tcW w:w="145" w:type="pct"/>
          </w:tcPr>
          <w:p w14:paraId="344FF2C3" w14:textId="77777777" w:rsidR="00BE1930" w:rsidRPr="00BD373E" w:rsidRDefault="00BE1930" w:rsidP="00BB3FBD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7A20E85F" w14:textId="334D7EA2" w:rsidR="00BE1930" w:rsidRPr="00BD373E" w:rsidRDefault="00E77200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149,771,524</w:t>
            </w:r>
          </w:p>
        </w:tc>
      </w:tr>
      <w:tr w:rsidR="00BE1930" w:rsidRPr="00BD373E" w14:paraId="106B629F" w14:textId="77777777" w:rsidTr="00BB3FBD">
        <w:tc>
          <w:tcPr>
            <w:tcW w:w="3398" w:type="pct"/>
          </w:tcPr>
          <w:p w14:paraId="438F4F32" w14:textId="778EE12D" w:rsidR="00BE1930" w:rsidRPr="00BD373E" w:rsidRDefault="00BE1930" w:rsidP="00BB3FBD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728" w:type="pct"/>
          </w:tcPr>
          <w:p w14:paraId="6BDE13EB" w14:textId="40FD5BF8" w:rsidR="00BE1930" w:rsidRPr="00BD373E" w:rsidRDefault="00E77200" w:rsidP="00782A51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62,371,09</w:t>
            </w:r>
            <w:r w:rsidR="00782A5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41AF07A5" w14:textId="77777777" w:rsidR="00BE1930" w:rsidRPr="00BD373E" w:rsidRDefault="00BE1930" w:rsidP="00BB3FBD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72C526B8" w14:textId="5FF35235" w:rsidR="00BE1930" w:rsidRPr="00BD373E" w:rsidRDefault="00E77200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43,651,553</w:t>
            </w:r>
          </w:p>
        </w:tc>
      </w:tr>
      <w:tr w:rsidR="00BE1930" w:rsidRPr="00BD373E" w14:paraId="62079272" w14:textId="77777777" w:rsidTr="00BB3FBD">
        <w:tc>
          <w:tcPr>
            <w:tcW w:w="3398" w:type="pct"/>
          </w:tcPr>
          <w:p w14:paraId="02B33852" w14:textId="4615F6B3" w:rsidR="00BE1930" w:rsidRPr="00BD373E" w:rsidRDefault="00BE1930" w:rsidP="00BB3FBD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0844B00" w14:textId="05A8014E" w:rsidR="00BE1930" w:rsidRPr="00BD373E" w:rsidRDefault="00E77200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37,182,320</w:t>
            </w:r>
          </w:p>
        </w:tc>
        <w:tc>
          <w:tcPr>
            <w:tcW w:w="145" w:type="pct"/>
          </w:tcPr>
          <w:p w14:paraId="5E3E1518" w14:textId="77777777" w:rsidR="00BE1930" w:rsidRPr="00BD373E" w:rsidRDefault="00BE1930" w:rsidP="00BB3FBD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EBC1F40" w14:textId="4B0BB0BA" w:rsidR="00BE1930" w:rsidRPr="00BD373E" w:rsidRDefault="00E77200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41,057,402</w:t>
            </w:r>
          </w:p>
        </w:tc>
      </w:tr>
      <w:tr w:rsidR="00BE1930" w:rsidRPr="00BD373E" w14:paraId="0A053976" w14:textId="77777777" w:rsidTr="00BB3FBD">
        <w:tc>
          <w:tcPr>
            <w:tcW w:w="3398" w:type="pct"/>
          </w:tcPr>
          <w:p w14:paraId="578A0218" w14:textId="77777777" w:rsidR="00BE1930" w:rsidRPr="00BD373E" w:rsidRDefault="00BE1930" w:rsidP="00BB3FBD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47F3506" w14:textId="5C48DF8F" w:rsidR="00BE1930" w:rsidRPr="00BD373E" w:rsidRDefault="00AF33D7" w:rsidP="00782A51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469,552,46</w:t>
            </w:r>
            <w:r w:rsidR="00782A5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F220D01" w14:textId="77777777" w:rsidR="00BE1930" w:rsidRPr="00BD373E" w:rsidRDefault="00BE1930" w:rsidP="00BB3FBD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859D9CC" w14:textId="58617F1E" w:rsidR="00BE1930" w:rsidRPr="00BD373E" w:rsidRDefault="00AF33D7" w:rsidP="00BB3FBD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420,384,784</w:t>
            </w:r>
          </w:p>
        </w:tc>
      </w:tr>
    </w:tbl>
    <w:p w14:paraId="477761D5" w14:textId="58B38E83" w:rsidR="00BE1930" w:rsidRDefault="00BE1930" w:rsidP="00727A64">
      <w:pPr>
        <w:tabs>
          <w:tab w:val="left" w:pos="540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0"/>
        <w:gridCol w:w="269"/>
        <w:gridCol w:w="1352"/>
      </w:tblGrid>
      <w:tr w:rsidR="00827B2B" w:rsidRPr="00BD373E" w14:paraId="67379EBE" w14:textId="77777777" w:rsidTr="00543B78">
        <w:tc>
          <w:tcPr>
            <w:tcW w:w="3398" w:type="pct"/>
          </w:tcPr>
          <w:p w14:paraId="010C2911" w14:textId="2234D93B" w:rsidR="00827B2B" w:rsidRPr="00BD373E" w:rsidRDefault="00827B2B" w:rsidP="00543B7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8" w:type="pct"/>
          </w:tcPr>
          <w:p w14:paraId="4A901BA9" w14:textId="77777777" w:rsidR="00827B2B" w:rsidRPr="00BD373E" w:rsidRDefault="00827B2B" w:rsidP="00543B78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5" w:type="pct"/>
            <w:tcBorders>
              <w:left w:val="nil"/>
            </w:tcBorders>
          </w:tcPr>
          <w:p w14:paraId="1581FBDD" w14:textId="77777777" w:rsidR="00827B2B" w:rsidRPr="00BD373E" w:rsidRDefault="00827B2B" w:rsidP="00543B78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36A80795" w14:textId="77777777" w:rsidR="00827B2B" w:rsidRPr="00BD373E" w:rsidRDefault="00827B2B" w:rsidP="00543B78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827B2B" w:rsidRPr="00BD373E" w14:paraId="74D7F179" w14:textId="77777777" w:rsidTr="00543B78">
        <w:tc>
          <w:tcPr>
            <w:tcW w:w="3398" w:type="pct"/>
          </w:tcPr>
          <w:p w14:paraId="5BD1C107" w14:textId="77777777" w:rsidR="00827B2B" w:rsidRPr="00BD373E" w:rsidRDefault="00827B2B" w:rsidP="00543B7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18E719DD" w14:textId="77777777" w:rsidR="00827B2B" w:rsidRPr="00BD373E" w:rsidRDefault="00827B2B" w:rsidP="00543B7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E77200" w:rsidRPr="00BD373E" w14:paraId="66A97B6E" w14:textId="77777777" w:rsidTr="00543B78">
        <w:tc>
          <w:tcPr>
            <w:tcW w:w="3398" w:type="pct"/>
          </w:tcPr>
          <w:p w14:paraId="1B57A605" w14:textId="77777777" w:rsidR="00E77200" w:rsidRPr="00BD373E" w:rsidRDefault="00E77200" w:rsidP="00E77200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728" w:type="pct"/>
          </w:tcPr>
          <w:p w14:paraId="0C88D96C" w14:textId="4AE63DF1" w:rsidR="00E77200" w:rsidRPr="00BD373E" w:rsidRDefault="00E77200" w:rsidP="00E77200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,138,006</w:t>
            </w:r>
          </w:p>
        </w:tc>
        <w:tc>
          <w:tcPr>
            <w:tcW w:w="145" w:type="pct"/>
          </w:tcPr>
          <w:p w14:paraId="7909C246" w14:textId="77777777" w:rsidR="00E77200" w:rsidRPr="00BD373E" w:rsidRDefault="00E77200" w:rsidP="00E77200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066EE08F" w14:textId="5E1C927C" w:rsidR="00E77200" w:rsidRPr="00BD373E" w:rsidRDefault="00E77200" w:rsidP="00E77200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256,556,318</w:t>
            </w:r>
          </w:p>
        </w:tc>
      </w:tr>
      <w:tr w:rsidR="00E77200" w:rsidRPr="00BD373E" w14:paraId="6875EA66" w14:textId="77777777" w:rsidTr="00543B78">
        <w:tc>
          <w:tcPr>
            <w:tcW w:w="3398" w:type="pct"/>
          </w:tcPr>
          <w:p w14:paraId="0EF10E9E" w14:textId="77777777" w:rsidR="00E77200" w:rsidRPr="00BD373E" w:rsidRDefault="00E77200" w:rsidP="00E77200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เอเชีย</w:t>
            </w:r>
          </w:p>
        </w:tc>
        <w:tc>
          <w:tcPr>
            <w:tcW w:w="728" w:type="pct"/>
          </w:tcPr>
          <w:p w14:paraId="50CA8D34" w14:textId="0B984270" w:rsidR="00E77200" w:rsidRPr="00BD373E" w:rsidRDefault="00E77200" w:rsidP="00E77200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310,572,162</w:t>
            </w:r>
          </w:p>
        </w:tc>
        <w:tc>
          <w:tcPr>
            <w:tcW w:w="145" w:type="pct"/>
          </w:tcPr>
          <w:p w14:paraId="0597DA83" w14:textId="77777777" w:rsidR="00E77200" w:rsidRPr="00BD373E" w:rsidRDefault="00E77200" w:rsidP="00E77200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2DA6862B" w14:textId="0E09C18F" w:rsidR="00E77200" w:rsidRPr="00BD373E" w:rsidRDefault="00E77200" w:rsidP="00E77200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275,476,351</w:t>
            </w:r>
          </w:p>
        </w:tc>
      </w:tr>
      <w:tr w:rsidR="00E77200" w:rsidRPr="00BD373E" w14:paraId="61B0070D" w14:textId="77777777" w:rsidTr="00543B78">
        <w:tc>
          <w:tcPr>
            <w:tcW w:w="3398" w:type="pct"/>
          </w:tcPr>
          <w:p w14:paraId="0EAE2F89" w14:textId="77777777" w:rsidR="00E77200" w:rsidRPr="00BD373E" w:rsidRDefault="00E77200" w:rsidP="00E77200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728" w:type="pct"/>
          </w:tcPr>
          <w:p w14:paraId="4B626480" w14:textId="4C292790" w:rsidR="00E77200" w:rsidRPr="00BD373E" w:rsidRDefault="00E77200" w:rsidP="00782A51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98,420,99</w:t>
            </w:r>
            <w:r w:rsidR="00782A5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18B65227" w14:textId="77777777" w:rsidR="00E77200" w:rsidRPr="00BD373E" w:rsidRDefault="00E77200" w:rsidP="00E77200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257A58DE" w14:textId="1D2A5B1B" w:rsidR="00E77200" w:rsidRPr="00BD373E" w:rsidRDefault="00E77200" w:rsidP="00E77200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70,372,382</w:t>
            </w:r>
          </w:p>
        </w:tc>
      </w:tr>
      <w:tr w:rsidR="00E77200" w:rsidRPr="00BD373E" w14:paraId="6190BC00" w14:textId="77777777" w:rsidTr="00543B78">
        <w:tc>
          <w:tcPr>
            <w:tcW w:w="3398" w:type="pct"/>
          </w:tcPr>
          <w:p w14:paraId="390B65B9" w14:textId="77777777" w:rsidR="00E77200" w:rsidRPr="00BD373E" w:rsidRDefault="00E77200" w:rsidP="00E77200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054A488C" w14:textId="6D4AD61B" w:rsidR="00E77200" w:rsidRPr="00BD373E" w:rsidRDefault="00E77200" w:rsidP="00E77200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59,159,549</w:t>
            </w:r>
          </w:p>
        </w:tc>
        <w:tc>
          <w:tcPr>
            <w:tcW w:w="145" w:type="pct"/>
          </w:tcPr>
          <w:p w14:paraId="0DCDCA46" w14:textId="77777777" w:rsidR="00E77200" w:rsidRPr="00BD373E" w:rsidRDefault="00E77200" w:rsidP="00E77200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2AD5A7BD" w14:textId="19B20FEF" w:rsidR="00E77200" w:rsidRPr="00BD373E" w:rsidRDefault="00E77200" w:rsidP="00BC7A7C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C7A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,937,405</w:t>
            </w:r>
          </w:p>
        </w:tc>
      </w:tr>
      <w:tr w:rsidR="00E77200" w:rsidRPr="00BD373E" w14:paraId="3D1B8BD7" w14:textId="77777777" w:rsidTr="00543B78">
        <w:tc>
          <w:tcPr>
            <w:tcW w:w="3398" w:type="pct"/>
          </w:tcPr>
          <w:p w14:paraId="08892AA3" w14:textId="77777777" w:rsidR="00E77200" w:rsidRPr="00BD373E" w:rsidRDefault="00E77200" w:rsidP="00E77200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11357281" w14:textId="3D81CE8E" w:rsidR="00E77200" w:rsidRPr="00BD373E" w:rsidRDefault="00E77200" w:rsidP="00782A51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783,290,70</w:t>
            </w:r>
            <w:r w:rsidR="00782A5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4A7676AF" w14:textId="77777777" w:rsidR="00E77200" w:rsidRPr="00BD373E" w:rsidRDefault="00E77200" w:rsidP="00E77200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3DB3FDC7" w14:textId="62ACC82E" w:rsidR="00E77200" w:rsidRPr="00BD373E" w:rsidRDefault="00E77200" w:rsidP="00E77200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661,342,456</w:t>
            </w:r>
          </w:p>
        </w:tc>
      </w:tr>
    </w:tbl>
    <w:p w14:paraId="5B6EFEE8" w14:textId="1F1C6A28" w:rsidR="00827B2B" w:rsidRPr="00A11392" w:rsidRDefault="00827B2B" w:rsidP="00727A64">
      <w:pPr>
        <w:tabs>
          <w:tab w:val="left" w:pos="540"/>
        </w:tabs>
        <w:rPr>
          <w:rFonts w:ascii="Angsana New" w:hAnsi="Angsana New"/>
          <w:color w:val="000000"/>
          <w:sz w:val="30"/>
          <w:szCs w:val="30"/>
          <w:cs/>
        </w:rPr>
      </w:pPr>
    </w:p>
    <w:p w14:paraId="5536D95F" w14:textId="537EBD56" w:rsidR="00F43AEB" w:rsidRPr="004C6C0D" w:rsidRDefault="009F3AA6" w:rsidP="003E105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524927C1" w14:textId="0AE49955" w:rsidR="007322FA" w:rsidRDefault="007322FA">
      <w:pPr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1AB079AD" w14:textId="14BA833B" w:rsidR="00E3614B" w:rsidRDefault="00E3614B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เงินปันผล</w:t>
      </w:r>
    </w:p>
    <w:p w14:paraId="58E53E07" w14:textId="77777777" w:rsidR="00E3614B" w:rsidRPr="007322FA" w:rsidRDefault="00E3614B" w:rsidP="00E3614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57898F" w14:textId="41D441FA" w:rsidR="00E3614B" w:rsidRPr="00E3614B" w:rsidRDefault="00E3614B" w:rsidP="00E3614B">
      <w:pPr>
        <w:jc w:val="thaiDistribute"/>
        <w:rPr>
          <w:rFonts w:ascii="Angsana New" w:hAnsi="Angsana New"/>
          <w:b/>
          <w:color w:val="000000"/>
          <w:sz w:val="30"/>
          <w:szCs w:val="30"/>
        </w:rPr>
      </w:pPr>
      <w:r>
        <w:rPr>
          <w:rFonts w:ascii="Angsana New" w:hAnsi="Angsana New" w:hint="cs"/>
          <w:b/>
          <w:color w:val="000000"/>
          <w:sz w:val="30"/>
          <w:szCs w:val="30"/>
          <w:cs/>
        </w:rPr>
        <w:t xml:space="preserve">           </w:t>
      </w:r>
      <w:r w:rsidRPr="00E3614B">
        <w:rPr>
          <w:rFonts w:ascii="Angsana New" w:hAnsi="Angsana New"/>
          <w:b/>
          <w:color w:val="000000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20701C97" w14:textId="77777777" w:rsidR="00E3614B" w:rsidRDefault="00E3614B" w:rsidP="00E3614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908"/>
        <w:gridCol w:w="1890"/>
        <w:gridCol w:w="1170"/>
        <w:gridCol w:w="270"/>
        <w:gridCol w:w="1080"/>
      </w:tblGrid>
      <w:tr w:rsidR="00E3614B" w:rsidRPr="00813803" w14:paraId="1B44BA77" w14:textId="77777777" w:rsidTr="00543B7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7099246" w14:textId="77777777" w:rsidR="00E3614B" w:rsidRPr="00813803" w:rsidRDefault="00E3614B" w:rsidP="00543B78">
            <w:pPr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53D7D25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วันที่อนุม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F6B5A1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0DA2BC61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219561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</w:t>
            </w:r>
          </w:p>
          <w:p w14:paraId="1E6C704C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411CE714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D9D172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3614B" w:rsidRPr="00813803" w14:paraId="2370A96C" w14:textId="77777777" w:rsidTr="00543B7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6B2159D" w14:textId="77777777" w:rsidR="00E3614B" w:rsidRPr="00813803" w:rsidRDefault="00E3614B" w:rsidP="00543B78">
            <w:pPr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8F3EC38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0BA056B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6EDB59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38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6E1BA60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7D4EF" w14:textId="77777777" w:rsidR="00E3614B" w:rsidRPr="00813803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38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614B" w:rsidRPr="00813803" w14:paraId="10CBAEBD" w14:textId="77777777" w:rsidTr="00543B7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4204A7C" w14:textId="678886AC" w:rsidR="00E3614B" w:rsidRPr="001474EE" w:rsidRDefault="00E3614B" w:rsidP="00543B78">
            <w:pPr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1474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55D63E01" w14:textId="77777777" w:rsidR="00E3614B" w:rsidRPr="001474EE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71586BB" w14:textId="77777777" w:rsidR="00E3614B" w:rsidRPr="001474EE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DE69A9" w14:textId="77777777" w:rsidR="00E3614B" w:rsidRPr="001474EE" w:rsidRDefault="00E3614B" w:rsidP="00543B78">
            <w:pPr>
              <w:pStyle w:val="BodyText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8834F1" w14:textId="77777777" w:rsidR="00E3614B" w:rsidRPr="001474EE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63AC09" w14:textId="77777777" w:rsidR="00E3614B" w:rsidRPr="001474EE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614B" w:rsidRPr="00813803" w14:paraId="4C306514" w14:textId="77777777" w:rsidTr="00543B78">
        <w:trPr>
          <w:tblHeader/>
        </w:trPr>
        <w:tc>
          <w:tcPr>
            <w:tcW w:w="2970" w:type="dxa"/>
            <w:shd w:val="clear" w:color="auto" w:fill="auto"/>
          </w:tcPr>
          <w:p w14:paraId="70FB4E7E" w14:textId="7C379D43" w:rsidR="00E3614B" w:rsidRPr="001474EE" w:rsidRDefault="00E3614B" w:rsidP="00E3614B">
            <w:pPr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4E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1474E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1474E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73FF1CB3" w14:textId="6B936442" w:rsidR="00E3614B" w:rsidRPr="001474EE" w:rsidRDefault="00AD3731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E3614B" w:rsidRPr="0014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</w:t>
            </w:r>
            <w:r w:rsidR="00E3614B" w:rsidRPr="001474EE">
              <w:rPr>
                <w:rFonts w:asciiTheme="majorBidi" w:hAnsiTheme="majorBidi" w:cstheme="majorBidi" w:hint="cs"/>
                <w:sz w:val="30"/>
                <w:szCs w:val="30"/>
                <w:cs/>
              </w:rPr>
              <w:t>ษายน</w:t>
            </w:r>
            <w:r w:rsidR="00E3614B" w:rsidRPr="0014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3614B" w:rsidRPr="0014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614B" w:rsidRPr="001474EE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FCF2A5" w14:textId="36AB496E" w:rsidR="00E3614B" w:rsidRPr="001474EE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EE">
              <w:rPr>
                <w:rFonts w:ascii="Angsana New" w:hAnsi="Angsana New"/>
                <w:sz w:val="30"/>
                <w:szCs w:val="30"/>
              </w:rPr>
              <w:t>1</w:t>
            </w:r>
            <w:r w:rsidR="00AD3731">
              <w:rPr>
                <w:rFonts w:ascii="Angsana New" w:hAnsi="Angsana New"/>
                <w:sz w:val="30"/>
                <w:szCs w:val="30"/>
              </w:rPr>
              <w:t>7</w:t>
            </w:r>
            <w:r w:rsidRPr="001474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74E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1474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474EE">
              <w:rPr>
                <w:rFonts w:ascii="Angsana New" w:hAnsi="Angsana New"/>
                <w:sz w:val="30"/>
                <w:szCs w:val="30"/>
              </w:rPr>
              <w:t>256</w:t>
            </w:r>
            <w:r w:rsidRPr="001474E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F561E9" w14:textId="1548C4CF" w:rsidR="00E3614B" w:rsidRPr="001474EE" w:rsidRDefault="00E3614B" w:rsidP="00E3614B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4E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74EE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270" w:type="dxa"/>
          </w:tcPr>
          <w:p w14:paraId="16B9E371" w14:textId="77777777" w:rsidR="00E3614B" w:rsidRPr="001474EE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571793" w14:textId="1B7408AA" w:rsidR="00E3614B" w:rsidRPr="001474EE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F95">
              <w:rPr>
                <w:rFonts w:asciiTheme="majorBidi" w:hAnsiTheme="majorBidi" w:cstheme="majorBidi" w:hint="cs"/>
                <w:sz w:val="30"/>
                <w:szCs w:val="30"/>
                <w:cs/>
              </w:rPr>
              <w:t>80.40</w:t>
            </w:r>
          </w:p>
        </w:tc>
      </w:tr>
      <w:tr w:rsidR="00E3614B" w:rsidRPr="00813803" w14:paraId="631D1252" w14:textId="77777777" w:rsidTr="00543B78">
        <w:trPr>
          <w:tblHeader/>
        </w:trPr>
        <w:tc>
          <w:tcPr>
            <w:tcW w:w="2970" w:type="dxa"/>
            <w:shd w:val="clear" w:color="auto" w:fill="auto"/>
          </w:tcPr>
          <w:p w14:paraId="77A281B6" w14:textId="77777777" w:rsidR="00E3614B" w:rsidRPr="00813803" w:rsidRDefault="00E3614B" w:rsidP="00E3614B">
            <w:pPr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30570DF7" w14:textId="77777777" w:rsidR="00E3614B" w:rsidRPr="00813803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6BF9779" w14:textId="77777777" w:rsidR="00E3614B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22AF29" w14:textId="77777777" w:rsidR="00E3614B" w:rsidRDefault="00E3614B" w:rsidP="00E3614B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68633" w14:textId="77777777" w:rsidR="00E3614B" w:rsidRPr="0099739E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6FEE3" w14:textId="77777777" w:rsidR="00E3614B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614B" w:rsidRPr="00813803" w14:paraId="68943283" w14:textId="77777777" w:rsidTr="00543B7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D54C08C" w14:textId="5C82F3DA" w:rsidR="00E3614B" w:rsidRPr="00813803" w:rsidRDefault="00E3614B" w:rsidP="00E3614B">
            <w:pPr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138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676B9A77" w14:textId="77777777" w:rsidR="00E3614B" w:rsidRPr="00813803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611BEBE" w14:textId="77777777" w:rsidR="00E3614B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CF4E00" w14:textId="77777777" w:rsidR="00E3614B" w:rsidRDefault="00E3614B" w:rsidP="00E3614B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F01AB5" w14:textId="77777777" w:rsidR="00E3614B" w:rsidRPr="0099739E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3D8140" w14:textId="77777777" w:rsidR="00E3614B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614B" w:rsidRPr="00813803" w14:paraId="747184A1" w14:textId="77777777" w:rsidTr="00543B78">
        <w:trPr>
          <w:tblHeader/>
        </w:trPr>
        <w:tc>
          <w:tcPr>
            <w:tcW w:w="2970" w:type="dxa"/>
            <w:shd w:val="clear" w:color="auto" w:fill="auto"/>
          </w:tcPr>
          <w:p w14:paraId="1862C99F" w14:textId="7E165E94" w:rsidR="00E3614B" w:rsidRPr="00813803" w:rsidRDefault="00E3614B" w:rsidP="00E3614B">
            <w:pPr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B654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20DDA02C" w14:textId="3928E1A0" w:rsidR="00E3614B" w:rsidRPr="00813803" w:rsidRDefault="00AD3731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E36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</w:t>
            </w:r>
            <w:r w:rsidR="00E3614B">
              <w:rPr>
                <w:rFonts w:asciiTheme="majorBidi" w:hAnsiTheme="majorBidi" w:cstheme="majorBidi" w:hint="cs"/>
                <w:sz w:val="30"/>
                <w:szCs w:val="30"/>
                <w:cs/>
              </w:rPr>
              <w:t>ษายน</w:t>
            </w:r>
            <w:r w:rsidR="00E3614B"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3614B" w:rsidRPr="008B65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614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566F6E" w14:textId="136FB10F" w:rsidR="00E3614B" w:rsidRDefault="00AD3731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36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</w:t>
            </w:r>
            <w:r w:rsidR="00E3614B">
              <w:rPr>
                <w:rFonts w:asciiTheme="majorBidi" w:hAnsiTheme="majorBidi" w:cstheme="majorBidi" w:hint="cs"/>
                <w:sz w:val="30"/>
                <w:szCs w:val="30"/>
                <w:cs/>
              </w:rPr>
              <w:t>ฤษภาคม</w:t>
            </w:r>
            <w:r w:rsidR="00E3614B"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3614B" w:rsidRPr="008B65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614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FDB8B0" w14:textId="7FEA7320" w:rsidR="00E3614B" w:rsidRDefault="00E3614B" w:rsidP="00E3614B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0.1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FA2F6CD" w14:textId="77777777" w:rsidR="00E3614B" w:rsidRPr="0099739E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E2FF85" w14:textId="65E4FBDB" w:rsidR="00E3614B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87.10</w:t>
            </w:r>
          </w:p>
        </w:tc>
      </w:tr>
    </w:tbl>
    <w:p w14:paraId="78883733" w14:textId="77777777" w:rsidR="00E3614B" w:rsidRDefault="00E3614B" w:rsidP="00E3614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F6752BB" w14:textId="2F84F4CF" w:rsidR="00FB2051" w:rsidRPr="00A11392" w:rsidRDefault="000012D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1FFD742B" w14:textId="77777777" w:rsidR="00410680" w:rsidRPr="00A11392" w:rsidRDefault="00410680" w:rsidP="00BB0D90">
      <w:pPr>
        <w:pStyle w:val="ListParagraph"/>
        <w:ind w:left="340"/>
        <w:rPr>
          <w:rFonts w:ascii="Angsana New" w:hAnsi="Angsana New"/>
          <w:sz w:val="30"/>
          <w:szCs w:val="30"/>
        </w:rPr>
      </w:pPr>
    </w:p>
    <w:p w14:paraId="02CE3FA1" w14:textId="15ADF294" w:rsidR="0056126D" w:rsidRPr="00F43AEB" w:rsidRDefault="002A6CB5" w:rsidP="00D016C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3A1E8C"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</w:t>
      </w:r>
      <w:r w:rsidRPr="002809C8">
        <w:rPr>
          <w:rFonts w:ascii="Angsana New" w:hAnsi="Angsana New"/>
          <w:color w:val="000000"/>
          <w:spacing w:val="6"/>
          <w:sz w:val="30"/>
          <w:szCs w:val="30"/>
          <w:cs/>
        </w:rPr>
        <w:t>ของบริษัทในการดำเนินงานต่อเนื่องเป็นระยะเวลา</w:t>
      </w:r>
      <w:r w:rsidR="007A3200" w:rsidRPr="002809C8">
        <w:rPr>
          <w:rFonts w:ascii="Angsana New" w:hAnsi="Angsana New"/>
          <w:color w:val="000000"/>
          <w:spacing w:val="6"/>
          <w:sz w:val="30"/>
          <w:szCs w:val="30"/>
          <w:cs/>
        </w:rPr>
        <w:t>หก</w:t>
      </w:r>
      <w:r w:rsidRPr="002809C8">
        <w:rPr>
          <w:rFonts w:ascii="Angsana New" w:hAnsi="Angsana New"/>
          <w:color w:val="000000"/>
          <w:spacing w:val="6"/>
          <w:sz w:val="30"/>
          <w:szCs w:val="30"/>
          <w:cs/>
        </w:rPr>
        <w:t>เดือนสิ้นสุด</w:t>
      </w:r>
      <w:r w:rsidR="0065242F"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2809C8">
        <w:rPr>
          <w:rFonts w:ascii="Angsana New" w:hAnsi="Angsana New"/>
          <w:color w:val="000000"/>
          <w:spacing w:val="6"/>
          <w:sz w:val="30"/>
          <w:szCs w:val="30"/>
          <w:cs/>
        </w:rPr>
        <w:t>วันที่</w:t>
      </w:r>
      <w:r w:rsidRPr="002809C8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="007A3200" w:rsidRPr="002809C8">
        <w:rPr>
          <w:rFonts w:ascii="Angsana New" w:hAnsi="Angsana New"/>
          <w:color w:val="000000"/>
          <w:spacing w:val="6"/>
          <w:sz w:val="30"/>
          <w:szCs w:val="30"/>
        </w:rPr>
        <w:t>3</w:t>
      </w:r>
      <w:r w:rsidR="00E96F95" w:rsidRPr="002809C8">
        <w:rPr>
          <w:rFonts w:ascii="Angsana New" w:hAnsi="Angsana New"/>
          <w:color w:val="000000"/>
          <w:spacing w:val="6"/>
          <w:sz w:val="30"/>
          <w:szCs w:val="30"/>
        </w:rPr>
        <w:t>0</w:t>
      </w:r>
      <w:r w:rsidR="007A3200" w:rsidRPr="002809C8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ม</w:t>
      </w:r>
      <w:r w:rsidR="007A3200" w:rsidRPr="002809C8">
        <w:rPr>
          <w:rFonts w:ascii="Angsana New" w:hAnsi="Angsana New" w:hint="cs"/>
          <w:color w:val="000000"/>
          <w:spacing w:val="6"/>
          <w:sz w:val="30"/>
          <w:szCs w:val="30"/>
          <w:cs/>
        </w:rPr>
        <w:t>ิถุนายน</w:t>
      </w:r>
      <w:r w:rsidRPr="002809C8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E96F95" w:rsidRPr="002809C8">
        <w:rPr>
          <w:rFonts w:ascii="Angsana New" w:hAnsi="Angsana New"/>
          <w:color w:val="000000"/>
          <w:spacing w:val="6"/>
          <w:sz w:val="30"/>
          <w:szCs w:val="30"/>
        </w:rPr>
        <w:t>2567</w:t>
      </w:r>
      <w:r w:rsidRPr="002809C8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คือ ร้อย</w:t>
      </w:r>
      <w:r w:rsidRPr="00BE57BC">
        <w:rPr>
          <w:rFonts w:ascii="Angsana New" w:hAnsi="Angsana New"/>
          <w:color w:val="000000"/>
          <w:spacing w:val="6"/>
          <w:sz w:val="30"/>
          <w:szCs w:val="30"/>
          <w:cs/>
        </w:rPr>
        <w:t>ละ</w:t>
      </w:r>
      <w:r w:rsidRPr="00BE57BC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FF0945" w:rsidRPr="00BE57BC">
        <w:rPr>
          <w:rFonts w:ascii="Angsana New" w:hAnsi="Angsana New"/>
          <w:color w:val="000000"/>
          <w:spacing w:val="6"/>
          <w:sz w:val="30"/>
          <w:szCs w:val="30"/>
        </w:rPr>
        <w:t>24</w:t>
      </w:r>
      <w:r w:rsidR="00E96F95" w:rsidRPr="00BE57BC">
        <w:rPr>
          <w:rFonts w:ascii="Angsana New" w:hAnsi="Angsana New"/>
          <w:color w:val="000000"/>
          <w:spacing w:val="6"/>
          <w:sz w:val="30"/>
          <w:szCs w:val="30"/>
        </w:rPr>
        <w:t>.</w:t>
      </w:r>
      <w:r w:rsidR="00FF0945" w:rsidRPr="00BE57BC">
        <w:rPr>
          <w:rFonts w:ascii="Angsana New" w:hAnsi="Angsana New"/>
          <w:color w:val="000000"/>
          <w:spacing w:val="6"/>
          <w:sz w:val="30"/>
          <w:szCs w:val="30"/>
        </w:rPr>
        <w:t>2</w:t>
      </w:r>
      <w:r w:rsidR="00E96F95" w:rsidRPr="00BE57BC">
        <w:rPr>
          <w:rFonts w:ascii="Angsana New" w:hAnsi="Angsana New"/>
          <w:color w:val="000000"/>
          <w:spacing w:val="6"/>
          <w:sz w:val="30"/>
          <w:szCs w:val="30"/>
        </w:rPr>
        <w:t>7</w:t>
      </w:r>
      <w:r w:rsidRPr="00BE57BC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Pr="00BE57BC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(</w:t>
      </w:r>
      <w:r w:rsidRPr="00BE57BC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2566</w:t>
      </w:r>
      <w:r w:rsidRPr="00BE57BC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: ร้อยละ</w:t>
      </w:r>
      <w:r w:rsidRPr="00BE57BC">
        <w:rPr>
          <w:rFonts w:ascii="Angsana New" w:hAnsi="Angsana New"/>
          <w:i/>
          <w:iCs/>
          <w:color w:val="000000"/>
          <w:spacing w:val="6"/>
          <w:sz w:val="30"/>
          <w:szCs w:val="30"/>
        </w:rPr>
        <w:t xml:space="preserve"> 1</w:t>
      </w:r>
      <w:r w:rsidR="00FF0945" w:rsidRPr="00BE57BC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9</w:t>
      </w:r>
      <w:r w:rsidRPr="00BE57BC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.</w:t>
      </w:r>
      <w:r w:rsidR="00FF0945" w:rsidRPr="00BE57BC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71</w:t>
      </w:r>
      <w:r w:rsidRPr="00BE57BC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)</w:t>
      </w:r>
      <w:r w:rsidRPr="00BE57BC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Pr="00BE57BC">
        <w:rPr>
          <w:rFonts w:ascii="Angsana New" w:hAnsi="Angsana New"/>
          <w:color w:val="000000"/>
          <w:spacing w:val="6"/>
          <w:sz w:val="30"/>
          <w:szCs w:val="30"/>
          <w:cs/>
        </w:rPr>
        <w:t>การ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เปลี่ยนแปลงในอัตราภาษีเงินได้ที่แท้จริงของบริษัทมีสาเหตุหลักมาจากการเปลี่ยนแปลงในค่าใช้จ่ายภาษีเงินได้รอการตัดบัญชี</w:t>
      </w:r>
    </w:p>
    <w:p w14:paraId="6A8A5A0E" w14:textId="77777777" w:rsidR="0056126D" w:rsidRPr="00A11392" w:rsidRDefault="0056126D" w:rsidP="008D31CF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7018B5E" w14:textId="1B6DC783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65B6856A" w14:textId="2629215B" w:rsidR="00BF3F2C" w:rsidRPr="0078316A" w:rsidRDefault="00BF3F2C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5A3526B4" w14:textId="77777777" w:rsidR="001175E8" w:rsidRPr="00A11392" w:rsidRDefault="001175E8" w:rsidP="001175E8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1139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1AB469" w14:textId="77777777" w:rsidR="001175E8" w:rsidRPr="0078316A" w:rsidRDefault="001175E8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30349736" w14:textId="1324FA73" w:rsidR="000A1B8D" w:rsidRPr="00A11392" w:rsidRDefault="001175E8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99609D" w:rsidRPr="00A11392">
        <w:rPr>
          <w:rFonts w:ascii="Angsana New" w:hAnsi="Angsana New"/>
          <w:sz w:val="30"/>
          <w:szCs w:val="30"/>
          <w:cs/>
        </w:rPr>
        <w:t>สินทรัพย์ทางการเงินและ</w:t>
      </w:r>
      <w:r w:rsidRPr="00A11392">
        <w:rPr>
          <w:rFonts w:ascii="Angsana New" w:hAnsi="Angsana New"/>
          <w:sz w:val="30"/>
          <w:szCs w:val="30"/>
          <w:cs/>
        </w:rPr>
        <w:t>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32D9E3" w14:textId="77777777" w:rsidR="00CA1ED9" w:rsidRPr="00A11392" w:rsidRDefault="00CA1ED9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710" w:type="dxa"/>
        <w:tblInd w:w="-5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440"/>
        <w:gridCol w:w="1170"/>
        <w:gridCol w:w="180"/>
        <w:gridCol w:w="720"/>
        <w:gridCol w:w="180"/>
        <w:gridCol w:w="1260"/>
        <w:gridCol w:w="180"/>
        <w:gridCol w:w="630"/>
        <w:gridCol w:w="180"/>
        <w:gridCol w:w="1260"/>
      </w:tblGrid>
      <w:tr w:rsidR="00C4164C" w:rsidRPr="00A11392" w14:paraId="7E5E8D38" w14:textId="77777777" w:rsidTr="00622D1C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4D8ECEB8" w14:textId="25A0ACEA" w:rsidR="00C4164C" w:rsidRPr="00A11392" w:rsidRDefault="00C4164C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7A9D3B56" w14:textId="3FD8EC35" w:rsidR="00C4164C" w:rsidRPr="00A11392" w:rsidRDefault="00C4164C" w:rsidP="00C4164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CFA51EB" w14:textId="77777777" w:rsidR="00C4164C" w:rsidRPr="00A11392" w:rsidRDefault="00C4164C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91FE" w14:textId="77777777" w:rsidR="00C4164C" w:rsidRPr="00A11392" w:rsidRDefault="00C4164C" w:rsidP="00CD26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A48D2" w:rsidRPr="00A11392" w14:paraId="3658ADDA" w14:textId="77777777" w:rsidTr="00622D1C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0C5C9648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2AFE43" w14:textId="5B71DB15" w:rsidR="009A48D2" w:rsidRPr="00A11392" w:rsidRDefault="008103FE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FE0239" w14:textId="22697E9C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69A83C24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6181F72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67B479C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76F46E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88BE1BF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6048A9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D04100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5A9362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2D51681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3CD2F06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191E30F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4C05CD0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B57166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5CC598E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946E08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4E13C2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E49DF" w:rsidRPr="00A11392" w14:paraId="51B6FECD" w14:textId="77777777" w:rsidTr="00622D1C">
        <w:trPr>
          <w:tblHeader/>
        </w:trPr>
        <w:tc>
          <w:tcPr>
            <w:tcW w:w="3510" w:type="dxa"/>
            <w:shd w:val="clear" w:color="auto" w:fill="auto"/>
          </w:tcPr>
          <w:p w14:paraId="03125CC4" w14:textId="77777777" w:rsidR="008E49DF" w:rsidRPr="00A11392" w:rsidRDefault="008E49DF" w:rsidP="001175E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0"/>
          </w:tcPr>
          <w:p w14:paraId="727D7323" w14:textId="70723013" w:rsidR="008E49DF" w:rsidRPr="00A11392" w:rsidRDefault="008E49DF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9A48D2" w:rsidRPr="00A11392" w14:paraId="17AE63AA" w14:textId="77777777" w:rsidTr="00622D1C">
        <w:tc>
          <w:tcPr>
            <w:tcW w:w="3510" w:type="dxa"/>
            <w:shd w:val="clear" w:color="auto" w:fill="auto"/>
          </w:tcPr>
          <w:p w14:paraId="7459DD67" w14:textId="5F33A5D7" w:rsidR="009A48D2" w:rsidRPr="00A11392" w:rsidRDefault="009A48D2" w:rsidP="001175E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73A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0205C7" w:rsidRPr="00773A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008A5" w:rsidRPr="00773A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0205C7" w:rsidRPr="00773A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773A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73A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48790115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FBDF1" w14:textId="158FCB5A" w:rsidR="009A48D2" w:rsidRPr="00A11392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769467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72802B1" w14:textId="77777777" w:rsidR="009A48D2" w:rsidRPr="00A11392" w:rsidRDefault="009A48D2" w:rsidP="00CE7297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24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FC20E3" w14:textId="77777777" w:rsidR="009A48D2" w:rsidRPr="00A11392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865D1D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AEE14C" w14:textId="77777777" w:rsidR="009A48D2" w:rsidRPr="00A11392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806108E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B5D94C" w14:textId="77777777" w:rsidR="009A48D2" w:rsidRPr="00A11392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5E1DEA" w14:textId="77777777" w:rsidR="009A48D2" w:rsidRPr="00A11392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D2" w:rsidRPr="00A11392" w14:paraId="1D5D908B" w14:textId="77777777" w:rsidTr="00622D1C">
        <w:tc>
          <w:tcPr>
            <w:tcW w:w="3510" w:type="dxa"/>
            <w:shd w:val="clear" w:color="auto" w:fill="auto"/>
          </w:tcPr>
          <w:p w14:paraId="18323971" w14:textId="1FE33E64" w:rsidR="009A48D2" w:rsidRPr="00A11392" w:rsidRDefault="009A48D2" w:rsidP="001175E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40" w:type="dxa"/>
          </w:tcPr>
          <w:p w14:paraId="1C75D54B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D25EDE" w14:textId="02875288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8E5B0A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E477A28" w14:textId="77777777" w:rsidR="009A48D2" w:rsidRPr="00A11392" w:rsidRDefault="009A48D2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261D2F" w14:textId="77777777" w:rsidR="009A48D2" w:rsidRPr="00A11392" w:rsidRDefault="009A48D2" w:rsidP="001175E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3A66F1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8C27B4" w14:textId="77777777" w:rsidR="009A48D2" w:rsidRPr="00A11392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6DC23D9" w14:textId="77777777" w:rsidR="009A48D2" w:rsidRPr="00A11392" w:rsidRDefault="009A48D2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657EE2F" w14:textId="77777777" w:rsidR="009A48D2" w:rsidRPr="00A11392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595D50" w14:textId="77777777" w:rsidR="009A48D2" w:rsidRPr="00A11392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D2" w:rsidRPr="00A11392" w14:paraId="0EA2FA5A" w14:textId="77777777" w:rsidTr="00622D1C">
        <w:tc>
          <w:tcPr>
            <w:tcW w:w="3510" w:type="dxa"/>
            <w:shd w:val="clear" w:color="auto" w:fill="auto"/>
            <w:vAlign w:val="bottom"/>
          </w:tcPr>
          <w:p w14:paraId="297EED1A" w14:textId="4000EF82" w:rsidR="009A48D2" w:rsidRPr="00A11392" w:rsidRDefault="009A48D2" w:rsidP="00CE7297">
            <w:pPr>
              <w:tabs>
                <w:tab w:val="left" w:pos="4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440" w:type="dxa"/>
          </w:tcPr>
          <w:p w14:paraId="34818069" w14:textId="0657AC71" w:rsidR="009A48D2" w:rsidRPr="00A11392" w:rsidRDefault="0078316A" w:rsidP="00410680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08A5" w:rsidRPr="000F5A7B">
              <w:rPr>
                <w:rFonts w:ascii="Angsana New" w:hAnsi="Angsana New"/>
                <w:sz w:val="30"/>
                <w:szCs w:val="30"/>
              </w:rPr>
              <w:t>2,572,845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055AD8AA" w14:textId="5CF77641" w:rsidR="009A48D2" w:rsidRPr="00A11392" w:rsidRDefault="00B008A5" w:rsidP="0015168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36998C" w14:textId="77777777" w:rsidR="009A48D2" w:rsidRPr="00A11392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EAD54A6" w14:textId="1C8087AA" w:rsidR="009A48D2" w:rsidRPr="00A11392" w:rsidRDefault="00B008A5" w:rsidP="002A6B21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950E0B" w14:textId="77777777" w:rsidR="009A48D2" w:rsidRPr="00A11392" w:rsidRDefault="009A48D2" w:rsidP="00CA1ED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487624" w14:textId="6321F9F5" w:rsidR="009A48D2" w:rsidRPr="00A11392" w:rsidRDefault="0078316A" w:rsidP="00B008A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F5A7B" w:rsidRPr="000F5A7B">
              <w:rPr>
                <w:rFonts w:ascii="Angsana New" w:hAnsi="Angsana New"/>
                <w:sz w:val="30"/>
                <w:szCs w:val="30"/>
              </w:rPr>
              <w:t>2,572,845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DE91B1E" w14:textId="77777777" w:rsidR="009A48D2" w:rsidRPr="00A11392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2C23825" w14:textId="09E13564" w:rsidR="009A48D2" w:rsidRPr="00A11392" w:rsidRDefault="00B008A5" w:rsidP="002A6B21">
            <w:pPr>
              <w:pStyle w:val="acctfourfigures"/>
              <w:tabs>
                <w:tab w:val="clear" w:pos="765"/>
                <w:tab w:val="decimal" w:pos="2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F0D329" w14:textId="77777777" w:rsidR="009A48D2" w:rsidRPr="00A11392" w:rsidRDefault="009A48D2" w:rsidP="00CA1ED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E19F23" w14:textId="091B80A1" w:rsidR="009A48D2" w:rsidRPr="00A11392" w:rsidRDefault="0078316A" w:rsidP="0078316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F5A7B" w:rsidRPr="000F5A7B">
              <w:rPr>
                <w:rFonts w:ascii="Angsana New" w:hAnsi="Angsana New"/>
                <w:sz w:val="30"/>
                <w:szCs w:val="30"/>
              </w:rPr>
              <w:t>2,572,845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48D2" w:rsidRPr="00A11392" w14:paraId="537774C4" w14:textId="77777777" w:rsidTr="00622D1C">
        <w:tc>
          <w:tcPr>
            <w:tcW w:w="3510" w:type="dxa"/>
            <w:shd w:val="clear" w:color="auto" w:fill="auto"/>
            <w:vAlign w:val="bottom"/>
          </w:tcPr>
          <w:p w14:paraId="1866DD7E" w14:textId="6FC5351D" w:rsidR="009A48D2" w:rsidRPr="00A11392" w:rsidRDefault="009A48D2" w:rsidP="00CE6AE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E6145B3" w14:textId="77777777" w:rsidR="009A48D2" w:rsidRPr="00A11392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BFC4C" w14:textId="719F1122" w:rsidR="009A48D2" w:rsidRPr="00A11392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1ABB10" w14:textId="77777777" w:rsidR="009A48D2" w:rsidRPr="00A11392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7872B48" w14:textId="77777777" w:rsidR="009A48D2" w:rsidRPr="00A11392" w:rsidRDefault="009A48D2" w:rsidP="002A6B21">
            <w:pPr>
              <w:pStyle w:val="acctfourfigures"/>
              <w:tabs>
                <w:tab w:val="clear" w:pos="765"/>
                <w:tab w:val="decimal" w:pos="293"/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943429" w14:textId="77777777" w:rsidR="009A48D2" w:rsidRPr="00A11392" w:rsidRDefault="009A48D2" w:rsidP="00CE6AE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1DBE9" w14:textId="77777777" w:rsidR="009A48D2" w:rsidRPr="00A11392" w:rsidRDefault="009A48D2" w:rsidP="00B008A5">
            <w:pPr>
              <w:tabs>
                <w:tab w:val="decimal" w:pos="100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7E83BE" w14:textId="77777777" w:rsidR="009A48D2" w:rsidRPr="00A11392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F90BA83" w14:textId="77777777" w:rsidR="009A48D2" w:rsidRPr="00A11392" w:rsidRDefault="009A48D2" w:rsidP="002A6B21">
            <w:pPr>
              <w:pStyle w:val="acctfourfigures"/>
              <w:tabs>
                <w:tab w:val="clear" w:pos="765"/>
                <w:tab w:val="decimal" w:pos="269"/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4FE6B1" w14:textId="77777777" w:rsidR="009A48D2" w:rsidRPr="00A11392" w:rsidRDefault="009A48D2" w:rsidP="006F63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51E97F" w14:textId="77777777" w:rsidR="009A48D2" w:rsidRPr="00A11392" w:rsidRDefault="009A48D2" w:rsidP="0078316A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D2" w:rsidRPr="00A11392" w14:paraId="4925A397" w14:textId="77777777" w:rsidTr="00622D1C">
        <w:tc>
          <w:tcPr>
            <w:tcW w:w="3510" w:type="dxa"/>
            <w:shd w:val="clear" w:color="auto" w:fill="auto"/>
            <w:vAlign w:val="bottom"/>
          </w:tcPr>
          <w:p w14:paraId="28C775EC" w14:textId="77777777" w:rsidR="009A48D2" w:rsidRPr="00A11392" w:rsidRDefault="009A48D2" w:rsidP="00CE6AE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38518255" w14:textId="77777777" w:rsidR="009A48D2" w:rsidRPr="00A11392" w:rsidRDefault="009A48D2" w:rsidP="00CE6AE9">
            <w:pPr>
              <w:ind w:left="-131" w:firstLine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395BC" w14:textId="3D56719E" w:rsidR="009A48D2" w:rsidRPr="00A11392" w:rsidRDefault="009A48D2" w:rsidP="00CE6AE9">
            <w:pPr>
              <w:ind w:left="-131" w:firstLine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940D36" w14:textId="77777777" w:rsidR="009A48D2" w:rsidRPr="00A11392" w:rsidRDefault="009A48D2" w:rsidP="00CE6AE9">
            <w:pPr>
              <w:ind w:left="-131" w:firstLine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DCBA822" w14:textId="77777777" w:rsidR="009A48D2" w:rsidRPr="00A11392" w:rsidRDefault="009A48D2" w:rsidP="002A6B21">
            <w:pPr>
              <w:pStyle w:val="acctfourfigures"/>
              <w:tabs>
                <w:tab w:val="decimal" w:pos="293"/>
                <w:tab w:val="decimal" w:pos="416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FE002F" w14:textId="77777777" w:rsidR="009A48D2" w:rsidRPr="00A11392" w:rsidRDefault="009A48D2" w:rsidP="006F632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59F120" w14:textId="77777777" w:rsidR="009A48D2" w:rsidRPr="00A11392" w:rsidRDefault="009A48D2" w:rsidP="00B008A5">
            <w:pPr>
              <w:tabs>
                <w:tab w:val="decimal" w:pos="100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844199" w14:textId="77777777" w:rsidR="009A48D2" w:rsidRPr="00A11392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8D576DA" w14:textId="77777777" w:rsidR="009A48D2" w:rsidRPr="00A11392" w:rsidRDefault="009A48D2" w:rsidP="002A6B21">
            <w:pPr>
              <w:pStyle w:val="acctfourfigures"/>
              <w:tabs>
                <w:tab w:val="decimal" w:pos="269"/>
                <w:tab w:val="decimal" w:pos="418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3D7518" w14:textId="77777777" w:rsidR="009A48D2" w:rsidRPr="00A11392" w:rsidRDefault="009A48D2" w:rsidP="006F63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C1E2C7" w14:textId="77777777" w:rsidR="009A48D2" w:rsidRPr="00A11392" w:rsidRDefault="009A48D2" w:rsidP="0078316A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D2" w:rsidRPr="00A11392" w14:paraId="17EB0CF4" w14:textId="77777777" w:rsidTr="00622D1C">
        <w:tc>
          <w:tcPr>
            <w:tcW w:w="3510" w:type="dxa"/>
            <w:shd w:val="clear" w:color="auto" w:fill="auto"/>
            <w:vAlign w:val="bottom"/>
          </w:tcPr>
          <w:p w14:paraId="4401B3A5" w14:textId="77777777" w:rsidR="009A48D2" w:rsidRPr="00A11392" w:rsidRDefault="009A48D2" w:rsidP="008F7674">
            <w:pPr>
              <w:tabs>
                <w:tab w:val="left" w:pos="462"/>
                <w:tab w:val="left" w:pos="33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440" w:type="dxa"/>
          </w:tcPr>
          <w:p w14:paraId="1B89CE50" w14:textId="6779257C" w:rsidR="009A48D2" w:rsidRPr="00A11392" w:rsidRDefault="00B829B7" w:rsidP="0015168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170" w:type="dxa"/>
          </w:tcPr>
          <w:p w14:paraId="105587FA" w14:textId="219CE855" w:rsidR="009A48D2" w:rsidRPr="00A11392" w:rsidRDefault="009A48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9,738,567</w:t>
            </w:r>
          </w:p>
        </w:tc>
        <w:tc>
          <w:tcPr>
            <w:tcW w:w="180" w:type="dxa"/>
          </w:tcPr>
          <w:p w14:paraId="3C4E3CCA" w14:textId="77777777" w:rsidR="009A48D2" w:rsidRPr="00A11392" w:rsidRDefault="009A48D2" w:rsidP="008F767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07EE95A" w14:textId="1AD78157" w:rsidR="009A48D2" w:rsidRPr="00A11392" w:rsidRDefault="009A48D2" w:rsidP="002A6B21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CADE9D" w14:textId="77777777" w:rsidR="009A48D2" w:rsidRPr="00A11392" w:rsidRDefault="009A48D2" w:rsidP="008F767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CAFA5C" w14:textId="33337A6E" w:rsidR="009A48D2" w:rsidRPr="00A11392" w:rsidRDefault="009A48D2" w:rsidP="00B008A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lang w:val="en-US" w:bidi="th-TH"/>
              </w:rPr>
              <w:t>9,738,567</w:t>
            </w:r>
            <w:r w:rsidRPr="00A11392" w:rsidDel="008554C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9F386A5" w14:textId="77777777" w:rsidR="009A48D2" w:rsidRPr="00A11392" w:rsidRDefault="009A48D2" w:rsidP="008F767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E813F01" w14:textId="58EC99CA" w:rsidR="009A48D2" w:rsidRPr="00A11392" w:rsidRDefault="009A48D2" w:rsidP="002A6B21">
            <w:pPr>
              <w:pStyle w:val="acctfourfigures"/>
              <w:tabs>
                <w:tab w:val="clear" w:pos="765"/>
                <w:tab w:val="decimal" w:pos="2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5B0C1C" w14:textId="77777777" w:rsidR="009A48D2" w:rsidRPr="00A11392" w:rsidRDefault="009A48D2" w:rsidP="008F767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2EC8D07" w14:textId="050A4C48" w:rsidR="009A48D2" w:rsidRPr="00A11392" w:rsidRDefault="009A48D2" w:rsidP="0078316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lang w:bidi="th-TH"/>
              </w:rPr>
              <w:t>9,738,567</w:t>
            </w:r>
          </w:p>
        </w:tc>
      </w:tr>
    </w:tbl>
    <w:p w14:paraId="3176863D" w14:textId="5E540313" w:rsidR="002E58FD" w:rsidRPr="00A11392" w:rsidRDefault="002E58FD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AF38570" w14:textId="75D7DF4C" w:rsidR="00E91D34" w:rsidRPr="00BE57BC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E57BC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</w:p>
    <w:p w14:paraId="2B52DB54" w14:textId="77777777" w:rsidR="00E91D34" w:rsidRPr="00BE57BC" w:rsidRDefault="00E91D34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1"/>
        <w:gridCol w:w="1709"/>
      </w:tblGrid>
      <w:tr w:rsidR="0015743F" w:rsidRPr="00BE57BC" w14:paraId="600943BE" w14:textId="77777777" w:rsidTr="008D31CF">
        <w:trPr>
          <w:tblHeader/>
        </w:trPr>
        <w:tc>
          <w:tcPr>
            <w:tcW w:w="4087" w:type="pct"/>
          </w:tcPr>
          <w:p w14:paraId="24B4DD7D" w14:textId="475798C4" w:rsidR="0015743F" w:rsidRPr="00BE57BC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ณ วันที่</w:t>
            </w:r>
            <w:r w:rsidR="00C40E9B"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 3</w:t>
            </w:r>
            <w:r w:rsidR="00C40E9B" w:rsidRPr="00BE57B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0</w:t>
            </w:r>
            <w:r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C40E9B"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มิถุนายน</w:t>
            </w:r>
            <w:r w:rsidR="008554C5"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 xml:space="preserve"> </w:t>
            </w:r>
            <w:r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 w:rsidR="008F7674" w:rsidRPr="00BE57BC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7</w:t>
            </w:r>
          </w:p>
        </w:tc>
        <w:tc>
          <w:tcPr>
            <w:tcW w:w="913" w:type="pct"/>
          </w:tcPr>
          <w:p w14:paraId="49A1D22F" w14:textId="5EAE7893" w:rsidR="0015743F" w:rsidRPr="00BE57BC" w:rsidRDefault="0015743F" w:rsidP="005551BA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BE57BC" w14:paraId="1ABF0E8B" w14:textId="77777777" w:rsidTr="008D31CF">
        <w:trPr>
          <w:trHeight w:val="371"/>
          <w:tblHeader/>
        </w:trPr>
        <w:tc>
          <w:tcPr>
            <w:tcW w:w="4087" w:type="pct"/>
          </w:tcPr>
          <w:p w14:paraId="5E78B4BA" w14:textId="77777777" w:rsidR="00031319" w:rsidRPr="00BE57BC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913" w:type="pct"/>
          </w:tcPr>
          <w:p w14:paraId="57BA2234" w14:textId="070EE629" w:rsidR="00031319" w:rsidRPr="00BE57BC" w:rsidRDefault="00031319" w:rsidP="0003131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E57B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BE57BC" w14:paraId="02F1680A" w14:textId="77777777" w:rsidTr="00410680">
        <w:tc>
          <w:tcPr>
            <w:tcW w:w="4087" w:type="pct"/>
          </w:tcPr>
          <w:p w14:paraId="2E9DA252" w14:textId="77777777" w:rsidR="00031319" w:rsidRPr="00BE57B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13" w:type="pct"/>
          </w:tcPr>
          <w:p w14:paraId="7068E3A0" w14:textId="77777777" w:rsidR="00031319" w:rsidRPr="00BE57BC" w:rsidRDefault="00031319" w:rsidP="00031319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BE57BC" w14:paraId="32F9B9FD" w14:textId="77777777" w:rsidTr="00410680">
        <w:tc>
          <w:tcPr>
            <w:tcW w:w="4087" w:type="pct"/>
          </w:tcPr>
          <w:p w14:paraId="0231054E" w14:textId="6FCC767F" w:rsidR="00031319" w:rsidRPr="00BE57B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13" w:type="pct"/>
            <w:vAlign w:val="bottom"/>
          </w:tcPr>
          <w:p w14:paraId="2DA52142" w14:textId="2985FB04" w:rsidR="00031319" w:rsidRPr="00BE57BC" w:rsidRDefault="009777D8" w:rsidP="0003131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7BC">
              <w:rPr>
                <w:rFonts w:ascii="Angsana New" w:hAnsi="Angsana New"/>
                <w:sz w:val="30"/>
                <w:szCs w:val="30"/>
              </w:rPr>
              <w:t>176</w:t>
            </w:r>
            <w:r w:rsidR="00ED74A5" w:rsidRPr="00BE57BC">
              <w:rPr>
                <w:rFonts w:ascii="Angsana New" w:hAnsi="Angsana New"/>
                <w:sz w:val="30"/>
                <w:szCs w:val="30"/>
              </w:rPr>
              <w:t>,601,143</w:t>
            </w:r>
          </w:p>
        </w:tc>
      </w:tr>
      <w:tr w:rsidR="00031319" w:rsidRPr="00BE57BC" w14:paraId="6781BD59" w14:textId="77777777" w:rsidTr="00410680">
        <w:tc>
          <w:tcPr>
            <w:tcW w:w="4087" w:type="pct"/>
          </w:tcPr>
          <w:p w14:paraId="26D42CB7" w14:textId="7DA65A82" w:rsidR="00031319" w:rsidRPr="00BE57B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34C43DC0" w14:textId="04655E73" w:rsidR="00031319" w:rsidRPr="00BE57BC" w:rsidRDefault="00ED74A5" w:rsidP="0003131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sz w:val="30"/>
                <w:szCs w:val="30"/>
              </w:rPr>
              <w:t>225,000</w:t>
            </w:r>
          </w:p>
        </w:tc>
      </w:tr>
      <w:tr w:rsidR="00031319" w:rsidRPr="00BE57BC" w14:paraId="537FDFCA" w14:textId="77777777" w:rsidTr="00410680">
        <w:tc>
          <w:tcPr>
            <w:tcW w:w="4087" w:type="pct"/>
          </w:tcPr>
          <w:p w14:paraId="3C2D445D" w14:textId="04C2BC09" w:rsidR="00031319" w:rsidRPr="00BE57B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1EDA4A9B" w:rsidR="00031319" w:rsidRPr="00BE57BC" w:rsidRDefault="00ED74A5" w:rsidP="00031319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sz w:val="30"/>
                <w:szCs w:val="30"/>
              </w:rPr>
              <w:t>176,826,143</w:t>
            </w:r>
          </w:p>
        </w:tc>
      </w:tr>
      <w:tr w:rsidR="008D31CF" w:rsidRPr="00BE57BC" w14:paraId="5A03DDEF" w14:textId="77777777" w:rsidTr="00410680">
        <w:tc>
          <w:tcPr>
            <w:tcW w:w="4087" w:type="pct"/>
          </w:tcPr>
          <w:p w14:paraId="29006D1F" w14:textId="77777777" w:rsidR="008D31CF" w:rsidRPr="00BE57BC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</w:tcPr>
          <w:p w14:paraId="1066FCFB" w14:textId="77777777" w:rsidR="008D31CF" w:rsidRPr="00BE57BC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BE57BC" w14:paraId="27B2C64B" w14:textId="77777777" w:rsidTr="00410680">
        <w:tc>
          <w:tcPr>
            <w:tcW w:w="4087" w:type="pct"/>
          </w:tcPr>
          <w:p w14:paraId="610E4CD8" w14:textId="77777777" w:rsidR="00031319" w:rsidRPr="00BE57BC" w:rsidRDefault="00031319" w:rsidP="0003131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913" w:type="pct"/>
          </w:tcPr>
          <w:p w14:paraId="7CA6D7D3" w14:textId="77777777" w:rsidR="00031319" w:rsidRPr="00BE57BC" w:rsidRDefault="00031319" w:rsidP="00031319">
            <w:pPr>
              <w:pStyle w:val="BodyText"/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BE57BC" w14:paraId="4321606D" w14:textId="77777777" w:rsidTr="00410680">
        <w:tc>
          <w:tcPr>
            <w:tcW w:w="4087" w:type="pct"/>
          </w:tcPr>
          <w:p w14:paraId="106E02D7" w14:textId="64751A7E" w:rsidR="00031319" w:rsidRPr="00BE57BC" w:rsidRDefault="00031319" w:rsidP="00624715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ภาระผูกพันตามสัญญาเช่า</w:t>
            </w:r>
            <w:r w:rsidR="00857D5C" w:rsidRPr="00BE57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913" w:type="pct"/>
          </w:tcPr>
          <w:p w14:paraId="676FB28B" w14:textId="6DAD7910" w:rsidR="00031319" w:rsidRPr="00BE57BC" w:rsidRDefault="00ED74A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57BC">
              <w:rPr>
                <w:rFonts w:ascii="Angsana New" w:hAnsi="Angsana New"/>
                <w:sz w:val="30"/>
                <w:szCs w:val="30"/>
                <w:lang w:val="en-US" w:bidi="th-TH"/>
              </w:rPr>
              <w:t>3,917,100</w:t>
            </w:r>
          </w:p>
        </w:tc>
      </w:tr>
      <w:tr w:rsidR="00A50EAB" w:rsidRPr="00A11392" w14:paraId="2D249E08" w14:textId="77777777" w:rsidTr="00410680">
        <w:tc>
          <w:tcPr>
            <w:tcW w:w="4087" w:type="pct"/>
          </w:tcPr>
          <w:p w14:paraId="09D530DC" w14:textId="181BDB38" w:rsidR="00A50EAB" w:rsidRPr="00BE57BC" w:rsidRDefault="00A50EAB" w:rsidP="00A50EA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57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0FA2" w14:textId="6A6E9F9F" w:rsidR="00A50EAB" w:rsidRPr="00A11392" w:rsidRDefault="00ED74A5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7BC">
              <w:rPr>
                <w:rFonts w:ascii="Angsana New" w:hAnsi="Angsana New"/>
                <w:b/>
                <w:bCs/>
                <w:sz w:val="30"/>
                <w:szCs w:val="30"/>
              </w:rPr>
              <w:t>3,917,100</w:t>
            </w:r>
          </w:p>
        </w:tc>
      </w:tr>
    </w:tbl>
    <w:p w14:paraId="741AD4CE" w14:textId="77777777" w:rsidR="00F240E9" w:rsidRPr="00A11392" w:rsidRDefault="00F240E9">
      <w:pPr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1FBB178F" w14:textId="4C0F88AE" w:rsidR="00177D5F" w:rsidRPr="0078316A" w:rsidRDefault="00177D5F" w:rsidP="00177D5F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sectPr w:rsidR="00177D5F" w:rsidRPr="0078316A" w:rsidSect="00264ACF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3E9F0" w14:textId="77777777" w:rsidR="001656F6" w:rsidRDefault="001656F6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7BC576D6" w14:textId="77777777" w:rsidR="001656F6" w:rsidRDefault="001656F6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C4D5" w14:textId="41029D0F" w:rsidR="00D312D0" w:rsidRPr="00CA6857" w:rsidRDefault="00D312D0" w:rsidP="00EB7D33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0F5A7B">
      <w:rPr>
        <w:rFonts w:asciiTheme="majorBidi" w:hAnsiTheme="majorBidi" w:cstheme="majorBidi"/>
        <w:caps/>
        <w:noProof/>
        <w:sz w:val="30"/>
        <w:szCs w:val="30"/>
      </w:rPr>
      <w:t>21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215D7" w14:textId="77777777" w:rsidR="001656F6" w:rsidRDefault="001656F6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91715A2" w14:textId="77777777" w:rsidR="001656F6" w:rsidRDefault="001656F6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BD80C" w14:textId="77777777" w:rsidR="00D312D0" w:rsidRDefault="00D312D0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D312D0" w:rsidRPr="008C507D" w:rsidRDefault="00D312D0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23FAA93A" w:rsidR="00D312D0" w:rsidRDefault="00D312D0" w:rsidP="006F0510">
    <w:pPr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</w:t>
    </w:r>
    <w:r w:rsidR="009A1388">
      <w:rPr>
        <w:rFonts w:ascii="Angsana New" w:hAnsi="Angsana New" w:hint="cs"/>
        <w:b/>
        <w:bCs/>
        <w:sz w:val="32"/>
        <w:szCs w:val="32"/>
        <w:cs/>
      </w:rPr>
      <w:t>เดือน</w:t>
    </w:r>
    <w:r w:rsidR="00A10FF2">
      <w:rPr>
        <w:rFonts w:ascii="Angsana New" w:hAnsi="Angsana New" w:hint="cs"/>
        <w:b/>
        <w:bCs/>
        <w:sz w:val="32"/>
        <w:szCs w:val="32"/>
        <w:cs/>
      </w:rPr>
      <w:t>และหก</w:t>
    </w:r>
    <w:r w:rsidRPr="004A4BA7">
      <w:rPr>
        <w:rFonts w:ascii="Angsana New" w:hAnsi="Angsana New" w:hint="cs"/>
        <w:b/>
        <w:bCs/>
        <w:sz w:val="32"/>
        <w:szCs w:val="32"/>
        <w:cs/>
      </w:rPr>
      <w:t>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</w:rPr>
      <w:t>3</w:t>
    </w:r>
    <w:r w:rsidR="00C00766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A10FF2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D312D0" w:rsidRPr="007A52D5" w:rsidRDefault="00D312D0" w:rsidP="008B604A">
    <w:pPr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164BE3"/>
    <w:multiLevelType w:val="hybridMultilevel"/>
    <w:tmpl w:val="2846543E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6553D08"/>
    <w:multiLevelType w:val="multilevel"/>
    <w:tmpl w:val="406006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A72589"/>
    <w:multiLevelType w:val="multilevel"/>
    <w:tmpl w:val="27D45CDE"/>
    <w:lvl w:ilvl="0">
      <w:start w:val="1"/>
      <w:numFmt w:val="decimal"/>
      <w:lvlText w:val="%1"/>
      <w:lvlJc w:val="left"/>
      <w:pPr>
        <w:tabs>
          <w:tab w:val="num" w:pos="2467"/>
        </w:tabs>
        <w:ind w:left="2467" w:hanging="340"/>
      </w:pPr>
      <w:rPr>
        <w:rFonts w:asciiTheme="majorBidi" w:hAnsiTheme="majorBidi" w:cstheme="majorBidi"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2143619816">
    <w:abstractNumId w:val="6"/>
  </w:num>
  <w:num w:numId="2" w16cid:durableId="883559651">
    <w:abstractNumId w:val="5"/>
  </w:num>
  <w:num w:numId="3" w16cid:durableId="1038966920">
    <w:abstractNumId w:val="9"/>
  </w:num>
  <w:num w:numId="4" w16cid:durableId="1060860321">
    <w:abstractNumId w:val="7"/>
  </w:num>
  <w:num w:numId="5" w16cid:durableId="113408211">
    <w:abstractNumId w:val="8"/>
  </w:num>
  <w:num w:numId="6" w16cid:durableId="591622991">
    <w:abstractNumId w:val="3"/>
  </w:num>
  <w:num w:numId="7" w16cid:durableId="2053576198">
    <w:abstractNumId w:val="2"/>
  </w:num>
  <w:num w:numId="8" w16cid:durableId="634988208">
    <w:abstractNumId w:val="0"/>
  </w:num>
  <w:num w:numId="9" w16cid:durableId="535653695">
    <w:abstractNumId w:val="1"/>
  </w:num>
  <w:num w:numId="10" w16cid:durableId="1252662561">
    <w:abstractNumId w:val="4"/>
  </w:num>
  <w:num w:numId="11" w16cid:durableId="179704693">
    <w:abstractNumId w:val="17"/>
  </w:num>
  <w:num w:numId="12" w16cid:durableId="1613436948">
    <w:abstractNumId w:val="12"/>
  </w:num>
  <w:num w:numId="13" w16cid:durableId="413167003">
    <w:abstractNumId w:val="27"/>
  </w:num>
  <w:num w:numId="14" w16cid:durableId="881400442">
    <w:abstractNumId w:val="16"/>
  </w:num>
  <w:num w:numId="15" w16cid:durableId="445470701">
    <w:abstractNumId w:val="18"/>
  </w:num>
  <w:num w:numId="16" w16cid:durableId="1384599332">
    <w:abstractNumId w:val="20"/>
  </w:num>
  <w:num w:numId="17" w16cid:durableId="1367608686">
    <w:abstractNumId w:val="19"/>
  </w:num>
  <w:num w:numId="18" w16cid:durableId="1886141881">
    <w:abstractNumId w:val="26"/>
  </w:num>
  <w:num w:numId="19" w16cid:durableId="353927080">
    <w:abstractNumId w:val="22"/>
  </w:num>
  <w:num w:numId="20" w16cid:durableId="1105880980">
    <w:abstractNumId w:val="24"/>
  </w:num>
  <w:num w:numId="21" w16cid:durableId="442384940">
    <w:abstractNumId w:val="14"/>
  </w:num>
  <w:num w:numId="22" w16cid:durableId="1114902517">
    <w:abstractNumId w:val="11"/>
  </w:num>
  <w:num w:numId="23" w16cid:durableId="1857226221">
    <w:abstractNumId w:val="29"/>
  </w:num>
  <w:num w:numId="24" w16cid:durableId="493373777">
    <w:abstractNumId w:val="21"/>
  </w:num>
  <w:num w:numId="25" w16cid:durableId="1453666239">
    <w:abstractNumId w:val="15"/>
  </w:num>
  <w:num w:numId="26" w16cid:durableId="949554282">
    <w:abstractNumId w:val="23"/>
  </w:num>
  <w:num w:numId="27" w16cid:durableId="1228615484">
    <w:abstractNumId w:val="10"/>
  </w:num>
  <w:num w:numId="28" w16cid:durableId="1956793970">
    <w:abstractNumId w:val="13"/>
  </w:num>
  <w:num w:numId="29" w16cid:durableId="493646030">
    <w:abstractNumId w:val="25"/>
  </w:num>
  <w:num w:numId="30" w16cid:durableId="1413698572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64E"/>
    <w:rsid w:val="000007EF"/>
    <w:rsid w:val="00000AF2"/>
    <w:rsid w:val="00000B49"/>
    <w:rsid w:val="00000E4D"/>
    <w:rsid w:val="00001148"/>
    <w:rsid w:val="000012D4"/>
    <w:rsid w:val="00001C79"/>
    <w:rsid w:val="0000206F"/>
    <w:rsid w:val="000020B4"/>
    <w:rsid w:val="00002C9A"/>
    <w:rsid w:val="0000332D"/>
    <w:rsid w:val="00003FEC"/>
    <w:rsid w:val="000043A6"/>
    <w:rsid w:val="00004B57"/>
    <w:rsid w:val="00004C81"/>
    <w:rsid w:val="00004FDC"/>
    <w:rsid w:val="000055AD"/>
    <w:rsid w:val="000057F1"/>
    <w:rsid w:val="0000581A"/>
    <w:rsid w:val="000059D3"/>
    <w:rsid w:val="00005C07"/>
    <w:rsid w:val="00005D33"/>
    <w:rsid w:val="00006ECA"/>
    <w:rsid w:val="0000701F"/>
    <w:rsid w:val="00007C55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30B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4F6"/>
    <w:rsid w:val="00015624"/>
    <w:rsid w:val="000158EA"/>
    <w:rsid w:val="00015B58"/>
    <w:rsid w:val="00015E4E"/>
    <w:rsid w:val="00017128"/>
    <w:rsid w:val="0001725A"/>
    <w:rsid w:val="00017BBE"/>
    <w:rsid w:val="000205C7"/>
    <w:rsid w:val="00020F06"/>
    <w:rsid w:val="00021635"/>
    <w:rsid w:val="00021AB1"/>
    <w:rsid w:val="00022459"/>
    <w:rsid w:val="0002267E"/>
    <w:rsid w:val="000229C7"/>
    <w:rsid w:val="00022F95"/>
    <w:rsid w:val="00023227"/>
    <w:rsid w:val="00024401"/>
    <w:rsid w:val="00024599"/>
    <w:rsid w:val="000252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0901"/>
    <w:rsid w:val="0004129E"/>
    <w:rsid w:val="00041560"/>
    <w:rsid w:val="0004179A"/>
    <w:rsid w:val="000417F2"/>
    <w:rsid w:val="00041D67"/>
    <w:rsid w:val="00041EB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3FF7"/>
    <w:rsid w:val="00044558"/>
    <w:rsid w:val="00044BA8"/>
    <w:rsid w:val="00044E4B"/>
    <w:rsid w:val="0004528E"/>
    <w:rsid w:val="00045813"/>
    <w:rsid w:val="00045AE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460A"/>
    <w:rsid w:val="00055492"/>
    <w:rsid w:val="00055562"/>
    <w:rsid w:val="000555F6"/>
    <w:rsid w:val="00055D63"/>
    <w:rsid w:val="00055FF1"/>
    <w:rsid w:val="000561ED"/>
    <w:rsid w:val="00056AB7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12BA"/>
    <w:rsid w:val="0006191D"/>
    <w:rsid w:val="0006230D"/>
    <w:rsid w:val="00062599"/>
    <w:rsid w:val="00062DE4"/>
    <w:rsid w:val="0006301C"/>
    <w:rsid w:val="000630B1"/>
    <w:rsid w:val="000635AA"/>
    <w:rsid w:val="0006459F"/>
    <w:rsid w:val="00064D01"/>
    <w:rsid w:val="00064D05"/>
    <w:rsid w:val="000663FB"/>
    <w:rsid w:val="000666FB"/>
    <w:rsid w:val="00066B18"/>
    <w:rsid w:val="00066B95"/>
    <w:rsid w:val="00066C83"/>
    <w:rsid w:val="00067172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A"/>
    <w:rsid w:val="0007246F"/>
    <w:rsid w:val="000724F7"/>
    <w:rsid w:val="00073135"/>
    <w:rsid w:val="00074126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397A"/>
    <w:rsid w:val="0008429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87FD4"/>
    <w:rsid w:val="0009004A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6CC3"/>
    <w:rsid w:val="0009702B"/>
    <w:rsid w:val="000972F5"/>
    <w:rsid w:val="000974B5"/>
    <w:rsid w:val="00097DAD"/>
    <w:rsid w:val="000A13D8"/>
    <w:rsid w:val="000A1B8D"/>
    <w:rsid w:val="000A1CF8"/>
    <w:rsid w:val="000A2942"/>
    <w:rsid w:val="000A2E33"/>
    <w:rsid w:val="000A32B1"/>
    <w:rsid w:val="000A390F"/>
    <w:rsid w:val="000A3BC3"/>
    <w:rsid w:val="000A6342"/>
    <w:rsid w:val="000A6740"/>
    <w:rsid w:val="000A6AE7"/>
    <w:rsid w:val="000A70AD"/>
    <w:rsid w:val="000A71F8"/>
    <w:rsid w:val="000A739D"/>
    <w:rsid w:val="000A76BD"/>
    <w:rsid w:val="000A79CF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640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28CC"/>
    <w:rsid w:val="000C33A7"/>
    <w:rsid w:val="000C3AAB"/>
    <w:rsid w:val="000C3FCA"/>
    <w:rsid w:val="000C4168"/>
    <w:rsid w:val="000C4B28"/>
    <w:rsid w:val="000C4B47"/>
    <w:rsid w:val="000C4BC8"/>
    <w:rsid w:val="000C5709"/>
    <w:rsid w:val="000C6B46"/>
    <w:rsid w:val="000C7041"/>
    <w:rsid w:val="000C77A0"/>
    <w:rsid w:val="000C7BF0"/>
    <w:rsid w:val="000D1275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5FB0"/>
    <w:rsid w:val="000D64B9"/>
    <w:rsid w:val="000D6594"/>
    <w:rsid w:val="000D741F"/>
    <w:rsid w:val="000D7B14"/>
    <w:rsid w:val="000D7C85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45E"/>
    <w:rsid w:val="000E67A1"/>
    <w:rsid w:val="000E6C88"/>
    <w:rsid w:val="000E766D"/>
    <w:rsid w:val="000E7FA6"/>
    <w:rsid w:val="000F00F6"/>
    <w:rsid w:val="000F029D"/>
    <w:rsid w:val="000F0BE7"/>
    <w:rsid w:val="000F11FA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4233"/>
    <w:rsid w:val="000F4DFE"/>
    <w:rsid w:val="000F562F"/>
    <w:rsid w:val="000F58E1"/>
    <w:rsid w:val="000F5A7B"/>
    <w:rsid w:val="000F60F2"/>
    <w:rsid w:val="000F6539"/>
    <w:rsid w:val="000F7143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509"/>
    <w:rsid w:val="001138EB"/>
    <w:rsid w:val="00113A0D"/>
    <w:rsid w:val="001143BF"/>
    <w:rsid w:val="00115763"/>
    <w:rsid w:val="00115E76"/>
    <w:rsid w:val="00116342"/>
    <w:rsid w:val="00116490"/>
    <w:rsid w:val="00116856"/>
    <w:rsid w:val="00116ADC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27963"/>
    <w:rsid w:val="0013070C"/>
    <w:rsid w:val="00130AEB"/>
    <w:rsid w:val="00130DED"/>
    <w:rsid w:val="00131489"/>
    <w:rsid w:val="001317DE"/>
    <w:rsid w:val="001331A8"/>
    <w:rsid w:val="001332C4"/>
    <w:rsid w:val="001334A1"/>
    <w:rsid w:val="0013506F"/>
    <w:rsid w:val="0013534D"/>
    <w:rsid w:val="00135ACC"/>
    <w:rsid w:val="00135F9A"/>
    <w:rsid w:val="0013645F"/>
    <w:rsid w:val="00136C18"/>
    <w:rsid w:val="00136E0F"/>
    <w:rsid w:val="001375A7"/>
    <w:rsid w:val="001402F0"/>
    <w:rsid w:val="001406FD"/>
    <w:rsid w:val="00140D25"/>
    <w:rsid w:val="00141358"/>
    <w:rsid w:val="001416C0"/>
    <w:rsid w:val="00141B2C"/>
    <w:rsid w:val="0014226F"/>
    <w:rsid w:val="0014285E"/>
    <w:rsid w:val="00142A8C"/>
    <w:rsid w:val="00142F4F"/>
    <w:rsid w:val="001434CA"/>
    <w:rsid w:val="001438B1"/>
    <w:rsid w:val="001438E1"/>
    <w:rsid w:val="00144009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4EE"/>
    <w:rsid w:val="0014777B"/>
    <w:rsid w:val="00147912"/>
    <w:rsid w:val="001504C5"/>
    <w:rsid w:val="001506B4"/>
    <w:rsid w:val="00150BD5"/>
    <w:rsid w:val="00150F17"/>
    <w:rsid w:val="00151370"/>
    <w:rsid w:val="0015168E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5FCB"/>
    <w:rsid w:val="00156096"/>
    <w:rsid w:val="00156303"/>
    <w:rsid w:val="00156D95"/>
    <w:rsid w:val="00157054"/>
    <w:rsid w:val="0015743F"/>
    <w:rsid w:val="00157490"/>
    <w:rsid w:val="001574C2"/>
    <w:rsid w:val="00157D6C"/>
    <w:rsid w:val="00157F65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9B2"/>
    <w:rsid w:val="00164AFB"/>
    <w:rsid w:val="0016539C"/>
    <w:rsid w:val="00165620"/>
    <w:rsid w:val="001656F6"/>
    <w:rsid w:val="001658F5"/>
    <w:rsid w:val="00165944"/>
    <w:rsid w:val="00165AB0"/>
    <w:rsid w:val="00165CD4"/>
    <w:rsid w:val="00166F4A"/>
    <w:rsid w:val="00167270"/>
    <w:rsid w:val="00167B0D"/>
    <w:rsid w:val="00170272"/>
    <w:rsid w:val="001706D8"/>
    <w:rsid w:val="00170D8B"/>
    <w:rsid w:val="00170F42"/>
    <w:rsid w:val="001710C6"/>
    <w:rsid w:val="001716BA"/>
    <w:rsid w:val="001722B3"/>
    <w:rsid w:val="001725AD"/>
    <w:rsid w:val="00174106"/>
    <w:rsid w:val="00174A7A"/>
    <w:rsid w:val="00175BE8"/>
    <w:rsid w:val="00175C32"/>
    <w:rsid w:val="00175CB8"/>
    <w:rsid w:val="0017687F"/>
    <w:rsid w:val="00176A95"/>
    <w:rsid w:val="00176F38"/>
    <w:rsid w:val="00177860"/>
    <w:rsid w:val="00177D5F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0501"/>
    <w:rsid w:val="0019098D"/>
    <w:rsid w:val="00190BFB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2995"/>
    <w:rsid w:val="001A3366"/>
    <w:rsid w:val="001A3D0A"/>
    <w:rsid w:val="001A3E0F"/>
    <w:rsid w:val="001A3F75"/>
    <w:rsid w:val="001A3FB7"/>
    <w:rsid w:val="001A435B"/>
    <w:rsid w:val="001A4610"/>
    <w:rsid w:val="001A473A"/>
    <w:rsid w:val="001A50F6"/>
    <w:rsid w:val="001A67A0"/>
    <w:rsid w:val="001A67DB"/>
    <w:rsid w:val="001A7448"/>
    <w:rsid w:val="001A7877"/>
    <w:rsid w:val="001A7C6D"/>
    <w:rsid w:val="001A7FF8"/>
    <w:rsid w:val="001B055E"/>
    <w:rsid w:val="001B058B"/>
    <w:rsid w:val="001B05C6"/>
    <w:rsid w:val="001B0DE5"/>
    <w:rsid w:val="001B1B0D"/>
    <w:rsid w:val="001B21D4"/>
    <w:rsid w:val="001B302F"/>
    <w:rsid w:val="001B3236"/>
    <w:rsid w:val="001B3417"/>
    <w:rsid w:val="001B3F8B"/>
    <w:rsid w:val="001B43DB"/>
    <w:rsid w:val="001B50E4"/>
    <w:rsid w:val="001B53C1"/>
    <w:rsid w:val="001B65F8"/>
    <w:rsid w:val="001B6672"/>
    <w:rsid w:val="001B6945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4D49"/>
    <w:rsid w:val="001C532F"/>
    <w:rsid w:val="001C55CF"/>
    <w:rsid w:val="001C5CA9"/>
    <w:rsid w:val="001C5D07"/>
    <w:rsid w:val="001C69C1"/>
    <w:rsid w:val="001C6C1D"/>
    <w:rsid w:val="001C7AD2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A15"/>
    <w:rsid w:val="001E0C7E"/>
    <w:rsid w:val="001E0D0D"/>
    <w:rsid w:val="001E17D8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2C59"/>
    <w:rsid w:val="002034BF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0EDF"/>
    <w:rsid w:val="002110D1"/>
    <w:rsid w:val="00211A6B"/>
    <w:rsid w:val="00211AE5"/>
    <w:rsid w:val="00212068"/>
    <w:rsid w:val="002120AB"/>
    <w:rsid w:val="0021268F"/>
    <w:rsid w:val="00212867"/>
    <w:rsid w:val="00212C51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33DF"/>
    <w:rsid w:val="00224118"/>
    <w:rsid w:val="002246AC"/>
    <w:rsid w:val="00224E76"/>
    <w:rsid w:val="002250A0"/>
    <w:rsid w:val="002251F7"/>
    <w:rsid w:val="00225A1E"/>
    <w:rsid w:val="00225BE8"/>
    <w:rsid w:val="0022663F"/>
    <w:rsid w:val="002267E4"/>
    <w:rsid w:val="00226FC6"/>
    <w:rsid w:val="0022753D"/>
    <w:rsid w:val="00227944"/>
    <w:rsid w:val="00227E42"/>
    <w:rsid w:val="00230188"/>
    <w:rsid w:val="0023062A"/>
    <w:rsid w:val="0023068C"/>
    <w:rsid w:val="002307B5"/>
    <w:rsid w:val="002308C6"/>
    <w:rsid w:val="00230CF4"/>
    <w:rsid w:val="002312B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39"/>
    <w:rsid w:val="00240BDC"/>
    <w:rsid w:val="00241512"/>
    <w:rsid w:val="00241A2B"/>
    <w:rsid w:val="00241E06"/>
    <w:rsid w:val="00242CB2"/>
    <w:rsid w:val="00242CFD"/>
    <w:rsid w:val="00243C27"/>
    <w:rsid w:val="002443C8"/>
    <w:rsid w:val="0024451F"/>
    <w:rsid w:val="00244979"/>
    <w:rsid w:val="002456BC"/>
    <w:rsid w:val="0024602E"/>
    <w:rsid w:val="00246574"/>
    <w:rsid w:val="00246787"/>
    <w:rsid w:val="00247623"/>
    <w:rsid w:val="002479A1"/>
    <w:rsid w:val="00247B28"/>
    <w:rsid w:val="00247EEA"/>
    <w:rsid w:val="00250A52"/>
    <w:rsid w:val="00250DD4"/>
    <w:rsid w:val="00250E5F"/>
    <w:rsid w:val="0025112F"/>
    <w:rsid w:val="00251C3D"/>
    <w:rsid w:val="00251C53"/>
    <w:rsid w:val="002522D3"/>
    <w:rsid w:val="0025234C"/>
    <w:rsid w:val="00252963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4DB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0C4"/>
    <w:rsid w:val="0026239E"/>
    <w:rsid w:val="00262473"/>
    <w:rsid w:val="0026289C"/>
    <w:rsid w:val="00262DFC"/>
    <w:rsid w:val="002634AD"/>
    <w:rsid w:val="00263ADC"/>
    <w:rsid w:val="002644CD"/>
    <w:rsid w:val="0026461C"/>
    <w:rsid w:val="00264ACF"/>
    <w:rsid w:val="00264D2F"/>
    <w:rsid w:val="00265762"/>
    <w:rsid w:val="00265D75"/>
    <w:rsid w:val="00266075"/>
    <w:rsid w:val="002668F3"/>
    <w:rsid w:val="00267497"/>
    <w:rsid w:val="002674ED"/>
    <w:rsid w:val="00267A9C"/>
    <w:rsid w:val="002709B1"/>
    <w:rsid w:val="00270D06"/>
    <w:rsid w:val="00271030"/>
    <w:rsid w:val="002716DA"/>
    <w:rsid w:val="00272682"/>
    <w:rsid w:val="00272D85"/>
    <w:rsid w:val="00272E27"/>
    <w:rsid w:val="002733F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09C8"/>
    <w:rsid w:val="00281C88"/>
    <w:rsid w:val="0028299D"/>
    <w:rsid w:val="00282C71"/>
    <w:rsid w:val="0028320E"/>
    <w:rsid w:val="0028398E"/>
    <w:rsid w:val="00283D02"/>
    <w:rsid w:val="00283E95"/>
    <w:rsid w:val="00284026"/>
    <w:rsid w:val="002848A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760"/>
    <w:rsid w:val="00295878"/>
    <w:rsid w:val="002962C6"/>
    <w:rsid w:val="002963CD"/>
    <w:rsid w:val="002965A0"/>
    <w:rsid w:val="00296B6C"/>
    <w:rsid w:val="00297258"/>
    <w:rsid w:val="0029743B"/>
    <w:rsid w:val="00297C74"/>
    <w:rsid w:val="002A0947"/>
    <w:rsid w:val="002A0E77"/>
    <w:rsid w:val="002A125D"/>
    <w:rsid w:val="002A1ED2"/>
    <w:rsid w:val="002A1F85"/>
    <w:rsid w:val="002A2294"/>
    <w:rsid w:val="002A233B"/>
    <w:rsid w:val="002A2500"/>
    <w:rsid w:val="002A27DE"/>
    <w:rsid w:val="002A2860"/>
    <w:rsid w:val="002A315A"/>
    <w:rsid w:val="002A33A2"/>
    <w:rsid w:val="002A3CED"/>
    <w:rsid w:val="002A43FA"/>
    <w:rsid w:val="002A45F0"/>
    <w:rsid w:val="002A4AD2"/>
    <w:rsid w:val="002A641D"/>
    <w:rsid w:val="002A643F"/>
    <w:rsid w:val="002A6AC8"/>
    <w:rsid w:val="002A6B21"/>
    <w:rsid w:val="002A6B8E"/>
    <w:rsid w:val="002A6CB5"/>
    <w:rsid w:val="002A6D1B"/>
    <w:rsid w:val="002A6D9B"/>
    <w:rsid w:val="002A7A62"/>
    <w:rsid w:val="002A7D4B"/>
    <w:rsid w:val="002B16CD"/>
    <w:rsid w:val="002B20F3"/>
    <w:rsid w:val="002B2237"/>
    <w:rsid w:val="002B2749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995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4BCA"/>
    <w:rsid w:val="002C51D2"/>
    <w:rsid w:val="002C6331"/>
    <w:rsid w:val="002C68AE"/>
    <w:rsid w:val="002C6F28"/>
    <w:rsid w:val="002C73B4"/>
    <w:rsid w:val="002C742A"/>
    <w:rsid w:val="002C7849"/>
    <w:rsid w:val="002C7967"/>
    <w:rsid w:val="002C798D"/>
    <w:rsid w:val="002C7F31"/>
    <w:rsid w:val="002D01F3"/>
    <w:rsid w:val="002D0A6E"/>
    <w:rsid w:val="002D0AFC"/>
    <w:rsid w:val="002D1944"/>
    <w:rsid w:val="002D195C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523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A2F"/>
    <w:rsid w:val="002E500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4F8"/>
    <w:rsid w:val="002F4A86"/>
    <w:rsid w:val="002F5702"/>
    <w:rsid w:val="002F61E7"/>
    <w:rsid w:val="002F64CA"/>
    <w:rsid w:val="002F65F8"/>
    <w:rsid w:val="002F6F84"/>
    <w:rsid w:val="002F71D6"/>
    <w:rsid w:val="002F7B22"/>
    <w:rsid w:val="002F7DB8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0B"/>
    <w:rsid w:val="00307BE0"/>
    <w:rsid w:val="00307FF7"/>
    <w:rsid w:val="003100C5"/>
    <w:rsid w:val="00310198"/>
    <w:rsid w:val="0031120B"/>
    <w:rsid w:val="003116BA"/>
    <w:rsid w:val="003116FB"/>
    <w:rsid w:val="003119DE"/>
    <w:rsid w:val="00311B2A"/>
    <w:rsid w:val="00311C31"/>
    <w:rsid w:val="0031212C"/>
    <w:rsid w:val="00312C0A"/>
    <w:rsid w:val="00312D52"/>
    <w:rsid w:val="00312E76"/>
    <w:rsid w:val="00313196"/>
    <w:rsid w:val="00313417"/>
    <w:rsid w:val="003134A1"/>
    <w:rsid w:val="0031354D"/>
    <w:rsid w:val="00313A0E"/>
    <w:rsid w:val="00313E1A"/>
    <w:rsid w:val="00313E85"/>
    <w:rsid w:val="00314002"/>
    <w:rsid w:val="003140FD"/>
    <w:rsid w:val="00314A1F"/>
    <w:rsid w:val="00314A3D"/>
    <w:rsid w:val="00314D61"/>
    <w:rsid w:val="00314E88"/>
    <w:rsid w:val="00315644"/>
    <w:rsid w:val="003162DD"/>
    <w:rsid w:val="003163DC"/>
    <w:rsid w:val="003166FD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348C"/>
    <w:rsid w:val="00323F9C"/>
    <w:rsid w:val="003243DC"/>
    <w:rsid w:val="00324C33"/>
    <w:rsid w:val="003262EE"/>
    <w:rsid w:val="003265ED"/>
    <w:rsid w:val="00326880"/>
    <w:rsid w:val="00326C4F"/>
    <w:rsid w:val="00326D33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1219"/>
    <w:rsid w:val="003414D4"/>
    <w:rsid w:val="00342028"/>
    <w:rsid w:val="00342078"/>
    <w:rsid w:val="00342222"/>
    <w:rsid w:val="003425DF"/>
    <w:rsid w:val="00342731"/>
    <w:rsid w:val="00342812"/>
    <w:rsid w:val="0034294D"/>
    <w:rsid w:val="00342CF7"/>
    <w:rsid w:val="00342FA3"/>
    <w:rsid w:val="003433F5"/>
    <w:rsid w:val="00343C7B"/>
    <w:rsid w:val="00343DAB"/>
    <w:rsid w:val="00344637"/>
    <w:rsid w:val="0034484D"/>
    <w:rsid w:val="00344E3E"/>
    <w:rsid w:val="00345869"/>
    <w:rsid w:val="00345DC1"/>
    <w:rsid w:val="00345FA5"/>
    <w:rsid w:val="003465DD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AC"/>
    <w:rsid w:val="00352F1F"/>
    <w:rsid w:val="00353AE5"/>
    <w:rsid w:val="00353D6B"/>
    <w:rsid w:val="00353E57"/>
    <w:rsid w:val="00354009"/>
    <w:rsid w:val="003542A8"/>
    <w:rsid w:val="00354782"/>
    <w:rsid w:val="00354DD8"/>
    <w:rsid w:val="003550C2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48D"/>
    <w:rsid w:val="00364B5A"/>
    <w:rsid w:val="00364D93"/>
    <w:rsid w:val="00365A5E"/>
    <w:rsid w:val="00365C82"/>
    <w:rsid w:val="00366204"/>
    <w:rsid w:val="003665BA"/>
    <w:rsid w:val="00366828"/>
    <w:rsid w:val="00366C2D"/>
    <w:rsid w:val="00366CC9"/>
    <w:rsid w:val="00366D0B"/>
    <w:rsid w:val="00367463"/>
    <w:rsid w:val="00367947"/>
    <w:rsid w:val="00367DA7"/>
    <w:rsid w:val="00367F24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22B"/>
    <w:rsid w:val="0037455F"/>
    <w:rsid w:val="00374A05"/>
    <w:rsid w:val="00374B7B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2B3"/>
    <w:rsid w:val="00397446"/>
    <w:rsid w:val="0039748F"/>
    <w:rsid w:val="003978B7"/>
    <w:rsid w:val="00397F4D"/>
    <w:rsid w:val="003A05B1"/>
    <w:rsid w:val="003A08DB"/>
    <w:rsid w:val="003A0D60"/>
    <w:rsid w:val="003A16EF"/>
    <w:rsid w:val="003A1E8C"/>
    <w:rsid w:val="003A2831"/>
    <w:rsid w:val="003A30F3"/>
    <w:rsid w:val="003A3294"/>
    <w:rsid w:val="003A3715"/>
    <w:rsid w:val="003A4450"/>
    <w:rsid w:val="003A4B05"/>
    <w:rsid w:val="003A4FAD"/>
    <w:rsid w:val="003A559C"/>
    <w:rsid w:val="003A5D12"/>
    <w:rsid w:val="003A66B0"/>
    <w:rsid w:val="003A7117"/>
    <w:rsid w:val="003A7879"/>
    <w:rsid w:val="003A795A"/>
    <w:rsid w:val="003A797B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0167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359"/>
    <w:rsid w:val="003C6401"/>
    <w:rsid w:val="003C65E3"/>
    <w:rsid w:val="003C6E10"/>
    <w:rsid w:val="003C740B"/>
    <w:rsid w:val="003C7741"/>
    <w:rsid w:val="003D01F1"/>
    <w:rsid w:val="003D0230"/>
    <w:rsid w:val="003D032E"/>
    <w:rsid w:val="003D07E4"/>
    <w:rsid w:val="003D0A62"/>
    <w:rsid w:val="003D0C4F"/>
    <w:rsid w:val="003D11B7"/>
    <w:rsid w:val="003D133F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392F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055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B4F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3E5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680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0EA8"/>
    <w:rsid w:val="00421066"/>
    <w:rsid w:val="00421BAB"/>
    <w:rsid w:val="004226D7"/>
    <w:rsid w:val="0042349F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14DE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0D"/>
    <w:rsid w:val="0043788B"/>
    <w:rsid w:val="00437A59"/>
    <w:rsid w:val="00437E06"/>
    <w:rsid w:val="00437F2A"/>
    <w:rsid w:val="00440010"/>
    <w:rsid w:val="004403DE"/>
    <w:rsid w:val="0044156D"/>
    <w:rsid w:val="00442749"/>
    <w:rsid w:val="00442C9B"/>
    <w:rsid w:val="0044311D"/>
    <w:rsid w:val="00443320"/>
    <w:rsid w:val="00443D02"/>
    <w:rsid w:val="00443F71"/>
    <w:rsid w:val="004442F2"/>
    <w:rsid w:val="004444A3"/>
    <w:rsid w:val="0044450C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159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3B1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67BC6"/>
    <w:rsid w:val="0047048B"/>
    <w:rsid w:val="00470493"/>
    <w:rsid w:val="00470780"/>
    <w:rsid w:val="004708B8"/>
    <w:rsid w:val="00470F09"/>
    <w:rsid w:val="0047131A"/>
    <w:rsid w:val="0047196C"/>
    <w:rsid w:val="00471C41"/>
    <w:rsid w:val="004730E1"/>
    <w:rsid w:val="004734A4"/>
    <w:rsid w:val="0047471E"/>
    <w:rsid w:val="00474C35"/>
    <w:rsid w:val="004757DB"/>
    <w:rsid w:val="00475CE8"/>
    <w:rsid w:val="00476930"/>
    <w:rsid w:val="00476D75"/>
    <w:rsid w:val="00477601"/>
    <w:rsid w:val="0048003B"/>
    <w:rsid w:val="004804E7"/>
    <w:rsid w:val="00480606"/>
    <w:rsid w:val="00480946"/>
    <w:rsid w:val="004809D2"/>
    <w:rsid w:val="00480D25"/>
    <w:rsid w:val="00481037"/>
    <w:rsid w:val="0048117A"/>
    <w:rsid w:val="00481587"/>
    <w:rsid w:val="0048179C"/>
    <w:rsid w:val="00481F9A"/>
    <w:rsid w:val="00482058"/>
    <w:rsid w:val="004829F6"/>
    <w:rsid w:val="00482F6D"/>
    <w:rsid w:val="00483519"/>
    <w:rsid w:val="00483990"/>
    <w:rsid w:val="00484310"/>
    <w:rsid w:val="0048449F"/>
    <w:rsid w:val="00484EFA"/>
    <w:rsid w:val="0048528B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316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2D26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B7E9B"/>
    <w:rsid w:val="004C0093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31D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6A11"/>
    <w:rsid w:val="004C6C0D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84A"/>
    <w:rsid w:val="004D2D43"/>
    <w:rsid w:val="004D369B"/>
    <w:rsid w:val="004D3865"/>
    <w:rsid w:val="004D3B89"/>
    <w:rsid w:val="004D3F45"/>
    <w:rsid w:val="004D46E0"/>
    <w:rsid w:val="004D4EF6"/>
    <w:rsid w:val="004D6A22"/>
    <w:rsid w:val="004D6F71"/>
    <w:rsid w:val="004D714A"/>
    <w:rsid w:val="004D72B7"/>
    <w:rsid w:val="004D7ED5"/>
    <w:rsid w:val="004E0680"/>
    <w:rsid w:val="004E0792"/>
    <w:rsid w:val="004E0B97"/>
    <w:rsid w:val="004E170A"/>
    <w:rsid w:val="004E249A"/>
    <w:rsid w:val="004E2DA0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4F7FBE"/>
    <w:rsid w:val="00500248"/>
    <w:rsid w:val="00500E9A"/>
    <w:rsid w:val="0050109A"/>
    <w:rsid w:val="0050196D"/>
    <w:rsid w:val="00501BBB"/>
    <w:rsid w:val="00502610"/>
    <w:rsid w:val="0050495E"/>
    <w:rsid w:val="00504BB8"/>
    <w:rsid w:val="0050619E"/>
    <w:rsid w:val="00506488"/>
    <w:rsid w:val="005065C6"/>
    <w:rsid w:val="00506B65"/>
    <w:rsid w:val="00506C8D"/>
    <w:rsid w:val="00507B3A"/>
    <w:rsid w:val="00507D6B"/>
    <w:rsid w:val="00507DF9"/>
    <w:rsid w:val="005109F3"/>
    <w:rsid w:val="00511265"/>
    <w:rsid w:val="0051132E"/>
    <w:rsid w:val="00511437"/>
    <w:rsid w:val="0051256B"/>
    <w:rsid w:val="00512E5E"/>
    <w:rsid w:val="00513302"/>
    <w:rsid w:val="005137AB"/>
    <w:rsid w:val="00513BD7"/>
    <w:rsid w:val="0051403A"/>
    <w:rsid w:val="005141BF"/>
    <w:rsid w:val="00515A51"/>
    <w:rsid w:val="00515CD8"/>
    <w:rsid w:val="005165A5"/>
    <w:rsid w:val="00516AE8"/>
    <w:rsid w:val="00516DBC"/>
    <w:rsid w:val="00517866"/>
    <w:rsid w:val="00520543"/>
    <w:rsid w:val="005209B6"/>
    <w:rsid w:val="00521429"/>
    <w:rsid w:val="0052187D"/>
    <w:rsid w:val="00521DAF"/>
    <w:rsid w:val="00522F45"/>
    <w:rsid w:val="005230CB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403"/>
    <w:rsid w:val="00533561"/>
    <w:rsid w:val="00533F12"/>
    <w:rsid w:val="00534008"/>
    <w:rsid w:val="00534295"/>
    <w:rsid w:val="00534A7D"/>
    <w:rsid w:val="00534C4F"/>
    <w:rsid w:val="00534C6C"/>
    <w:rsid w:val="00534D98"/>
    <w:rsid w:val="00534DFA"/>
    <w:rsid w:val="00535175"/>
    <w:rsid w:val="00535436"/>
    <w:rsid w:val="00535AF5"/>
    <w:rsid w:val="00536D4C"/>
    <w:rsid w:val="0053786E"/>
    <w:rsid w:val="005404C3"/>
    <w:rsid w:val="00540DD9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23E"/>
    <w:rsid w:val="00551C93"/>
    <w:rsid w:val="00551CF3"/>
    <w:rsid w:val="00552B18"/>
    <w:rsid w:val="00552D77"/>
    <w:rsid w:val="00552F6E"/>
    <w:rsid w:val="00553A49"/>
    <w:rsid w:val="005544D0"/>
    <w:rsid w:val="00554938"/>
    <w:rsid w:val="00554F4A"/>
    <w:rsid w:val="005551BA"/>
    <w:rsid w:val="00555E25"/>
    <w:rsid w:val="00555E64"/>
    <w:rsid w:val="005563C5"/>
    <w:rsid w:val="00556C9D"/>
    <w:rsid w:val="00556E0F"/>
    <w:rsid w:val="00557301"/>
    <w:rsid w:val="00557E1F"/>
    <w:rsid w:val="00560031"/>
    <w:rsid w:val="00560D2A"/>
    <w:rsid w:val="00560F4D"/>
    <w:rsid w:val="0056126D"/>
    <w:rsid w:val="00561E5A"/>
    <w:rsid w:val="00562738"/>
    <w:rsid w:val="005627FE"/>
    <w:rsid w:val="00562BB1"/>
    <w:rsid w:val="00562FA3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2A06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098D"/>
    <w:rsid w:val="0058157C"/>
    <w:rsid w:val="00581B61"/>
    <w:rsid w:val="00581BA9"/>
    <w:rsid w:val="00581C15"/>
    <w:rsid w:val="00581ED3"/>
    <w:rsid w:val="00581F53"/>
    <w:rsid w:val="00582121"/>
    <w:rsid w:val="00582C14"/>
    <w:rsid w:val="005832DF"/>
    <w:rsid w:val="005835C2"/>
    <w:rsid w:val="0058445F"/>
    <w:rsid w:val="0058455E"/>
    <w:rsid w:val="005846B7"/>
    <w:rsid w:val="00584E50"/>
    <w:rsid w:val="00585AC2"/>
    <w:rsid w:val="00586437"/>
    <w:rsid w:val="005867BA"/>
    <w:rsid w:val="00586B12"/>
    <w:rsid w:val="00587319"/>
    <w:rsid w:val="00587705"/>
    <w:rsid w:val="00587CFC"/>
    <w:rsid w:val="00587E66"/>
    <w:rsid w:val="005900D9"/>
    <w:rsid w:val="0059011B"/>
    <w:rsid w:val="00590B19"/>
    <w:rsid w:val="00590F58"/>
    <w:rsid w:val="00590F5B"/>
    <w:rsid w:val="0059118C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7376"/>
    <w:rsid w:val="005974FF"/>
    <w:rsid w:val="0059758E"/>
    <w:rsid w:val="00597ECB"/>
    <w:rsid w:val="005A1429"/>
    <w:rsid w:val="005A1D6B"/>
    <w:rsid w:val="005A1E18"/>
    <w:rsid w:val="005A1EDB"/>
    <w:rsid w:val="005A259F"/>
    <w:rsid w:val="005A25F8"/>
    <w:rsid w:val="005A2691"/>
    <w:rsid w:val="005A3257"/>
    <w:rsid w:val="005A3CEB"/>
    <w:rsid w:val="005A4AC8"/>
    <w:rsid w:val="005A4EE7"/>
    <w:rsid w:val="005A5546"/>
    <w:rsid w:val="005A5585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22A"/>
    <w:rsid w:val="005B2737"/>
    <w:rsid w:val="005B2B8D"/>
    <w:rsid w:val="005B32CA"/>
    <w:rsid w:val="005B3412"/>
    <w:rsid w:val="005B4016"/>
    <w:rsid w:val="005B4B83"/>
    <w:rsid w:val="005B4F07"/>
    <w:rsid w:val="005B535F"/>
    <w:rsid w:val="005B58C7"/>
    <w:rsid w:val="005B596C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1DDC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4A2E"/>
    <w:rsid w:val="005C5281"/>
    <w:rsid w:val="005C5775"/>
    <w:rsid w:val="005C5C6A"/>
    <w:rsid w:val="005C5F73"/>
    <w:rsid w:val="005C60A3"/>
    <w:rsid w:val="005C68E9"/>
    <w:rsid w:val="005C69AE"/>
    <w:rsid w:val="005C71D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325A"/>
    <w:rsid w:val="005D3F16"/>
    <w:rsid w:val="005D401F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A94"/>
    <w:rsid w:val="005E4E3E"/>
    <w:rsid w:val="005E56E2"/>
    <w:rsid w:val="005E5E0F"/>
    <w:rsid w:val="005E63C8"/>
    <w:rsid w:val="005E78A9"/>
    <w:rsid w:val="005E7DB4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C07"/>
    <w:rsid w:val="005F6084"/>
    <w:rsid w:val="005F6168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242"/>
    <w:rsid w:val="006123BE"/>
    <w:rsid w:val="00612B79"/>
    <w:rsid w:val="00612CF9"/>
    <w:rsid w:val="006136C1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2D1C"/>
    <w:rsid w:val="006232F8"/>
    <w:rsid w:val="00623D14"/>
    <w:rsid w:val="006243C6"/>
    <w:rsid w:val="00624715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ADC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42F"/>
    <w:rsid w:val="00653B03"/>
    <w:rsid w:val="00653ECC"/>
    <w:rsid w:val="00653FDA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1F63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4A8C"/>
    <w:rsid w:val="0066614A"/>
    <w:rsid w:val="006668C5"/>
    <w:rsid w:val="00666978"/>
    <w:rsid w:val="00666D47"/>
    <w:rsid w:val="00666E2E"/>
    <w:rsid w:val="006675B7"/>
    <w:rsid w:val="006676D2"/>
    <w:rsid w:val="00667E0D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94B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BF8"/>
    <w:rsid w:val="00684C01"/>
    <w:rsid w:val="00685989"/>
    <w:rsid w:val="006859A5"/>
    <w:rsid w:val="00686338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705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1B70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A7"/>
    <w:rsid w:val="006A3EBF"/>
    <w:rsid w:val="006A498D"/>
    <w:rsid w:val="006A5BDE"/>
    <w:rsid w:val="006A6975"/>
    <w:rsid w:val="006A721C"/>
    <w:rsid w:val="006A72BC"/>
    <w:rsid w:val="006A7A0B"/>
    <w:rsid w:val="006A7AAD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5A7B"/>
    <w:rsid w:val="006B6520"/>
    <w:rsid w:val="006B65DF"/>
    <w:rsid w:val="006B6834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2C9"/>
    <w:rsid w:val="006C4697"/>
    <w:rsid w:val="006C4899"/>
    <w:rsid w:val="006C4A8C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1434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328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587"/>
    <w:rsid w:val="0070572D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967"/>
    <w:rsid w:val="00711098"/>
    <w:rsid w:val="007111C0"/>
    <w:rsid w:val="007114C2"/>
    <w:rsid w:val="00711E0B"/>
    <w:rsid w:val="00712490"/>
    <w:rsid w:val="007134E8"/>
    <w:rsid w:val="00713593"/>
    <w:rsid w:val="007138E9"/>
    <w:rsid w:val="00713AB1"/>
    <w:rsid w:val="00714226"/>
    <w:rsid w:val="0071475B"/>
    <w:rsid w:val="00714CB8"/>
    <w:rsid w:val="00714FEF"/>
    <w:rsid w:val="0071536E"/>
    <w:rsid w:val="00715AFB"/>
    <w:rsid w:val="00715E5A"/>
    <w:rsid w:val="00716123"/>
    <w:rsid w:val="007165C6"/>
    <w:rsid w:val="00716970"/>
    <w:rsid w:val="0071737A"/>
    <w:rsid w:val="00717519"/>
    <w:rsid w:val="00720063"/>
    <w:rsid w:val="007204D6"/>
    <w:rsid w:val="007215E0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5C"/>
    <w:rsid w:val="007308F1"/>
    <w:rsid w:val="00730AD1"/>
    <w:rsid w:val="00730C3B"/>
    <w:rsid w:val="00730F77"/>
    <w:rsid w:val="0073147B"/>
    <w:rsid w:val="007322FA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35C99"/>
    <w:rsid w:val="0073725C"/>
    <w:rsid w:val="00737BE0"/>
    <w:rsid w:val="0074006F"/>
    <w:rsid w:val="007404D1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412"/>
    <w:rsid w:val="0074574D"/>
    <w:rsid w:val="00745914"/>
    <w:rsid w:val="00745A8B"/>
    <w:rsid w:val="00745C36"/>
    <w:rsid w:val="00745D25"/>
    <w:rsid w:val="00745E0C"/>
    <w:rsid w:val="0074630A"/>
    <w:rsid w:val="007478D6"/>
    <w:rsid w:val="007507B4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840"/>
    <w:rsid w:val="00752B57"/>
    <w:rsid w:val="00752DB8"/>
    <w:rsid w:val="00753764"/>
    <w:rsid w:val="00753895"/>
    <w:rsid w:val="00754194"/>
    <w:rsid w:val="00754376"/>
    <w:rsid w:val="0075493C"/>
    <w:rsid w:val="00755304"/>
    <w:rsid w:val="00755D7C"/>
    <w:rsid w:val="00756507"/>
    <w:rsid w:val="00756932"/>
    <w:rsid w:val="007570E9"/>
    <w:rsid w:val="00757658"/>
    <w:rsid w:val="00757C40"/>
    <w:rsid w:val="00760189"/>
    <w:rsid w:val="00760302"/>
    <w:rsid w:val="00760C72"/>
    <w:rsid w:val="00760F23"/>
    <w:rsid w:val="0076139C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4E57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2C20"/>
    <w:rsid w:val="007736FB"/>
    <w:rsid w:val="00773A18"/>
    <w:rsid w:val="00773A66"/>
    <w:rsid w:val="00773F71"/>
    <w:rsid w:val="00774384"/>
    <w:rsid w:val="00774506"/>
    <w:rsid w:val="00774A5F"/>
    <w:rsid w:val="00774B12"/>
    <w:rsid w:val="0077548F"/>
    <w:rsid w:val="0077556F"/>
    <w:rsid w:val="007765A0"/>
    <w:rsid w:val="00776B72"/>
    <w:rsid w:val="00776DD4"/>
    <w:rsid w:val="007775C5"/>
    <w:rsid w:val="007775DE"/>
    <w:rsid w:val="007775F4"/>
    <w:rsid w:val="00777773"/>
    <w:rsid w:val="007777E4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16A"/>
    <w:rsid w:val="007824FE"/>
    <w:rsid w:val="0078273E"/>
    <w:rsid w:val="007828EA"/>
    <w:rsid w:val="00782A51"/>
    <w:rsid w:val="00782DD3"/>
    <w:rsid w:val="0078307E"/>
    <w:rsid w:val="0078316A"/>
    <w:rsid w:val="00783745"/>
    <w:rsid w:val="007837C9"/>
    <w:rsid w:val="00783C5D"/>
    <w:rsid w:val="00784275"/>
    <w:rsid w:val="00784691"/>
    <w:rsid w:val="007849A4"/>
    <w:rsid w:val="007849F1"/>
    <w:rsid w:val="0078570C"/>
    <w:rsid w:val="00785A14"/>
    <w:rsid w:val="007863A9"/>
    <w:rsid w:val="007869C2"/>
    <w:rsid w:val="0078758E"/>
    <w:rsid w:val="00790807"/>
    <w:rsid w:val="00790A0B"/>
    <w:rsid w:val="007917E3"/>
    <w:rsid w:val="00791E6F"/>
    <w:rsid w:val="00791FB2"/>
    <w:rsid w:val="0079206B"/>
    <w:rsid w:val="007920A2"/>
    <w:rsid w:val="007921A1"/>
    <w:rsid w:val="0079297A"/>
    <w:rsid w:val="00792EAD"/>
    <w:rsid w:val="00793028"/>
    <w:rsid w:val="00794086"/>
    <w:rsid w:val="00794125"/>
    <w:rsid w:val="0079426E"/>
    <w:rsid w:val="00794BAD"/>
    <w:rsid w:val="00794BF1"/>
    <w:rsid w:val="00795D7E"/>
    <w:rsid w:val="00796530"/>
    <w:rsid w:val="0079676A"/>
    <w:rsid w:val="00796834"/>
    <w:rsid w:val="00796D0E"/>
    <w:rsid w:val="00796DA1"/>
    <w:rsid w:val="00796DE0"/>
    <w:rsid w:val="00796EE7"/>
    <w:rsid w:val="00797EB9"/>
    <w:rsid w:val="007A072C"/>
    <w:rsid w:val="007A0D64"/>
    <w:rsid w:val="007A1434"/>
    <w:rsid w:val="007A1502"/>
    <w:rsid w:val="007A3200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C77"/>
    <w:rsid w:val="007A72DB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9B1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0E23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4B73"/>
    <w:rsid w:val="007F53D3"/>
    <w:rsid w:val="007F5A87"/>
    <w:rsid w:val="007F671E"/>
    <w:rsid w:val="007F69D0"/>
    <w:rsid w:val="007F6CDA"/>
    <w:rsid w:val="007F6D15"/>
    <w:rsid w:val="007F6DD4"/>
    <w:rsid w:val="007F7184"/>
    <w:rsid w:val="007F7A19"/>
    <w:rsid w:val="008002E5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2084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3FE"/>
    <w:rsid w:val="00810E87"/>
    <w:rsid w:val="00810F10"/>
    <w:rsid w:val="00810F8E"/>
    <w:rsid w:val="00810F91"/>
    <w:rsid w:val="0081178F"/>
    <w:rsid w:val="00811891"/>
    <w:rsid w:val="00811D0D"/>
    <w:rsid w:val="008120E5"/>
    <w:rsid w:val="00812675"/>
    <w:rsid w:val="00812B17"/>
    <w:rsid w:val="00813502"/>
    <w:rsid w:val="0081372D"/>
    <w:rsid w:val="00813803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4B57"/>
    <w:rsid w:val="0082527B"/>
    <w:rsid w:val="008252D7"/>
    <w:rsid w:val="0082670A"/>
    <w:rsid w:val="00826964"/>
    <w:rsid w:val="00826C29"/>
    <w:rsid w:val="00827085"/>
    <w:rsid w:val="008271AB"/>
    <w:rsid w:val="00827888"/>
    <w:rsid w:val="00827B2B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46BB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3415"/>
    <w:rsid w:val="00844258"/>
    <w:rsid w:val="008445E6"/>
    <w:rsid w:val="00844CAF"/>
    <w:rsid w:val="00845990"/>
    <w:rsid w:val="00845F15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C7C"/>
    <w:rsid w:val="00852310"/>
    <w:rsid w:val="00852496"/>
    <w:rsid w:val="008525E0"/>
    <w:rsid w:val="00852F7D"/>
    <w:rsid w:val="00853C09"/>
    <w:rsid w:val="00855263"/>
    <w:rsid w:val="008552E5"/>
    <w:rsid w:val="008554C5"/>
    <w:rsid w:val="00855843"/>
    <w:rsid w:val="00855D35"/>
    <w:rsid w:val="00856332"/>
    <w:rsid w:val="008566A1"/>
    <w:rsid w:val="00856FD5"/>
    <w:rsid w:val="00857030"/>
    <w:rsid w:val="00857117"/>
    <w:rsid w:val="00857D5C"/>
    <w:rsid w:val="00857F12"/>
    <w:rsid w:val="00860379"/>
    <w:rsid w:val="0086039F"/>
    <w:rsid w:val="00860E4E"/>
    <w:rsid w:val="00860E70"/>
    <w:rsid w:val="00861F53"/>
    <w:rsid w:val="00861F67"/>
    <w:rsid w:val="00861FA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5FBE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7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05A"/>
    <w:rsid w:val="008831F7"/>
    <w:rsid w:val="008833C1"/>
    <w:rsid w:val="00883869"/>
    <w:rsid w:val="00883D40"/>
    <w:rsid w:val="00883FBE"/>
    <w:rsid w:val="00884177"/>
    <w:rsid w:val="00884353"/>
    <w:rsid w:val="00884D49"/>
    <w:rsid w:val="00884ED9"/>
    <w:rsid w:val="008852F1"/>
    <w:rsid w:val="00885346"/>
    <w:rsid w:val="00885F68"/>
    <w:rsid w:val="00887051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67"/>
    <w:rsid w:val="00896972"/>
    <w:rsid w:val="0089726E"/>
    <w:rsid w:val="00897991"/>
    <w:rsid w:val="00897AC5"/>
    <w:rsid w:val="008A0509"/>
    <w:rsid w:val="008A057F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4D0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6E1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05A2"/>
    <w:rsid w:val="008C12ED"/>
    <w:rsid w:val="008C15AB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520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1C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B2D"/>
    <w:rsid w:val="008D5C6C"/>
    <w:rsid w:val="008D6374"/>
    <w:rsid w:val="008D646A"/>
    <w:rsid w:val="008D6B60"/>
    <w:rsid w:val="008D6B72"/>
    <w:rsid w:val="008D742A"/>
    <w:rsid w:val="008D75A4"/>
    <w:rsid w:val="008D75B8"/>
    <w:rsid w:val="008D7719"/>
    <w:rsid w:val="008D77BB"/>
    <w:rsid w:val="008D78C5"/>
    <w:rsid w:val="008D79E1"/>
    <w:rsid w:val="008D7E66"/>
    <w:rsid w:val="008E04E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9DF"/>
    <w:rsid w:val="008E4F16"/>
    <w:rsid w:val="008E55DC"/>
    <w:rsid w:val="008E562E"/>
    <w:rsid w:val="008E5B92"/>
    <w:rsid w:val="008E6167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49E"/>
    <w:rsid w:val="008F75C1"/>
    <w:rsid w:val="008F7674"/>
    <w:rsid w:val="008F7F9D"/>
    <w:rsid w:val="00900118"/>
    <w:rsid w:val="00900457"/>
    <w:rsid w:val="009009A7"/>
    <w:rsid w:val="00900CFE"/>
    <w:rsid w:val="00900D21"/>
    <w:rsid w:val="0090164E"/>
    <w:rsid w:val="00901B6B"/>
    <w:rsid w:val="00901C2D"/>
    <w:rsid w:val="009023BD"/>
    <w:rsid w:val="00902483"/>
    <w:rsid w:val="00902728"/>
    <w:rsid w:val="00902993"/>
    <w:rsid w:val="00902F1C"/>
    <w:rsid w:val="00903A74"/>
    <w:rsid w:val="00903DD4"/>
    <w:rsid w:val="00903F72"/>
    <w:rsid w:val="00904316"/>
    <w:rsid w:val="009043B2"/>
    <w:rsid w:val="00904547"/>
    <w:rsid w:val="00905AAD"/>
    <w:rsid w:val="00905CED"/>
    <w:rsid w:val="00906A03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B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0E6"/>
    <w:rsid w:val="00926137"/>
    <w:rsid w:val="00926AA7"/>
    <w:rsid w:val="00926B61"/>
    <w:rsid w:val="00926F2E"/>
    <w:rsid w:val="009275CA"/>
    <w:rsid w:val="009276B6"/>
    <w:rsid w:val="0093028D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433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182"/>
    <w:rsid w:val="00941278"/>
    <w:rsid w:val="009416C7"/>
    <w:rsid w:val="0094176B"/>
    <w:rsid w:val="00941923"/>
    <w:rsid w:val="009419BC"/>
    <w:rsid w:val="00941F99"/>
    <w:rsid w:val="00942580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6F34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3AD"/>
    <w:rsid w:val="00966B64"/>
    <w:rsid w:val="00967198"/>
    <w:rsid w:val="009676DA"/>
    <w:rsid w:val="009707D2"/>
    <w:rsid w:val="0097115B"/>
    <w:rsid w:val="00971376"/>
    <w:rsid w:val="00971810"/>
    <w:rsid w:val="009719E3"/>
    <w:rsid w:val="00971DD6"/>
    <w:rsid w:val="00971FB4"/>
    <w:rsid w:val="009720A7"/>
    <w:rsid w:val="009720F3"/>
    <w:rsid w:val="009729D2"/>
    <w:rsid w:val="00973240"/>
    <w:rsid w:val="0097325D"/>
    <w:rsid w:val="0097325F"/>
    <w:rsid w:val="009733A3"/>
    <w:rsid w:val="00973BE0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7D8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1FB5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09D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388"/>
    <w:rsid w:val="009A14C9"/>
    <w:rsid w:val="009A1E9C"/>
    <w:rsid w:val="009A1F91"/>
    <w:rsid w:val="009A23BD"/>
    <w:rsid w:val="009A2968"/>
    <w:rsid w:val="009A30B1"/>
    <w:rsid w:val="009A358A"/>
    <w:rsid w:val="009A3D4B"/>
    <w:rsid w:val="009A4754"/>
    <w:rsid w:val="009A48D2"/>
    <w:rsid w:val="009A49E5"/>
    <w:rsid w:val="009A5A06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3C47"/>
    <w:rsid w:val="009B412D"/>
    <w:rsid w:val="009B4832"/>
    <w:rsid w:val="009B502E"/>
    <w:rsid w:val="009B5135"/>
    <w:rsid w:val="009B580C"/>
    <w:rsid w:val="009B5B77"/>
    <w:rsid w:val="009B5C8F"/>
    <w:rsid w:val="009B602E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D030F"/>
    <w:rsid w:val="009D0C83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6D84"/>
    <w:rsid w:val="009D7552"/>
    <w:rsid w:val="009D7AB3"/>
    <w:rsid w:val="009E08CE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A98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0EF8"/>
    <w:rsid w:val="009F1267"/>
    <w:rsid w:val="009F143B"/>
    <w:rsid w:val="009F17E1"/>
    <w:rsid w:val="009F2A56"/>
    <w:rsid w:val="009F3AA6"/>
    <w:rsid w:val="009F49C7"/>
    <w:rsid w:val="009F4C5A"/>
    <w:rsid w:val="009F5506"/>
    <w:rsid w:val="009F5CD6"/>
    <w:rsid w:val="009F6FB2"/>
    <w:rsid w:val="009F71CA"/>
    <w:rsid w:val="009F7423"/>
    <w:rsid w:val="009F75EE"/>
    <w:rsid w:val="009F7703"/>
    <w:rsid w:val="00A000E9"/>
    <w:rsid w:val="00A00334"/>
    <w:rsid w:val="00A00349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0FF2"/>
    <w:rsid w:val="00A11313"/>
    <w:rsid w:val="00A11392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1BC1"/>
    <w:rsid w:val="00A221A5"/>
    <w:rsid w:val="00A222A8"/>
    <w:rsid w:val="00A225CF"/>
    <w:rsid w:val="00A229AE"/>
    <w:rsid w:val="00A23096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CD2"/>
    <w:rsid w:val="00A271B0"/>
    <w:rsid w:val="00A2739D"/>
    <w:rsid w:val="00A2768C"/>
    <w:rsid w:val="00A2786F"/>
    <w:rsid w:val="00A305BE"/>
    <w:rsid w:val="00A308DA"/>
    <w:rsid w:val="00A309C2"/>
    <w:rsid w:val="00A30FA8"/>
    <w:rsid w:val="00A315B3"/>
    <w:rsid w:val="00A3164D"/>
    <w:rsid w:val="00A317DF"/>
    <w:rsid w:val="00A31D95"/>
    <w:rsid w:val="00A32D36"/>
    <w:rsid w:val="00A3320E"/>
    <w:rsid w:val="00A3332C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3E73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B25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23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C"/>
    <w:rsid w:val="00A766AF"/>
    <w:rsid w:val="00A76D33"/>
    <w:rsid w:val="00A773D7"/>
    <w:rsid w:val="00A77790"/>
    <w:rsid w:val="00A81384"/>
    <w:rsid w:val="00A81556"/>
    <w:rsid w:val="00A822A0"/>
    <w:rsid w:val="00A82929"/>
    <w:rsid w:val="00A838E3"/>
    <w:rsid w:val="00A847BF"/>
    <w:rsid w:val="00A85B50"/>
    <w:rsid w:val="00A863D1"/>
    <w:rsid w:val="00A865F6"/>
    <w:rsid w:val="00A8668D"/>
    <w:rsid w:val="00A868B2"/>
    <w:rsid w:val="00A86DF4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5BE5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7D4"/>
    <w:rsid w:val="00AA1E77"/>
    <w:rsid w:val="00AA212B"/>
    <w:rsid w:val="00AA2901"/>
    <w:rsid w:val="00AA2DAD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3AE"/>
    <w:rsid w:val="00AA785B"/>
    <w:rsid w:val="00AA7F5A"/>
    <w:rsid w:val="00AB0546"/>
    <w:rsid w:val="00AB08AC"/>
    <w:rsid w:val="00AB0F51"/>
    <w:rsid w:val="00AB159A"/>
    <w:rsid w:val="00AB2315"/>
    <w:rsid w:val="00AB2876"/>
    <w:rsid w:val="00AB2909"/>
    <w:rsid w:val="00AB325E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64AB"/>
    <w:rsid w:val="00AC705C"/>
    <w:rsid w:val="00AC76D8"/>
    <w:rsid w:val="00AC7910"/>
    <w:rsid w:val="00AD0701"/>
    <w:rsid w:val="00AD0B25"/>
    <w:rsid w:val="00AD0E98"/>
    <w:rsid w:val="00AD1170"/>
    <w:rsid w:val="00AD1BB4"/>
    <w:rsid w:val="00AD234D"/>
    <w:rsid w:val="00AD2877"/>
    <w:rsid w:val="00AD3731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063"/>
    <w:rsid w:val="00AE42F0"/>
    <w:rsid w:val="00AE434E"/>
    <w:rsid w:val="00AE4415"/>
    <w:rsid w:val="00AE4F7F"/>
    <w:rsid w:val="00AE545F"/>
    <w:rsid w:val="00AE54B8"/>
    <w:rsid w:val="00AE54E0"/>
    <w:rsid w:val="00AE5FA1"/>
    <w:rsid w:val="00AE60B2"/>
    <w:rsid w:val="00AE633F"/>
    <w:rsid w:val="00AE6886"/>
    <w:rsid w:val="00AE68C1"/>
    <w:rsid w:val="00AE6DC0"/>
    <w:rsid w:val="00AE6E4F"/>
    <w:rsid w:val="00AE727C"/>
    <w:rsid w:val="00AE7439"/>
    <w:rsid w:val="00AE75E0"/>
    <w:rsid w:val="00AE7DA4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3D7"/>
    <w:rsid w:val="00AF356E"/>
    <w:rsid w:val="00AF45DA"/>
    <w:rsid w:val="00AF47EE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8A5"/>
    <w:rsid w:val="00B00B1A"/>
    <w:rsid w:val="00B00BD2"/>
    <w:rsid w:val="00B00EBE"/>
    <w:rsid w:val="00B011C2"/>
    <w:rsid w:val="00B019A4"/>
    <w:rsid w:val="00B02137"/>
    <w:rsid w:val="00B021FB"/>
    <w:rsid w:val="00B02C69"/>
    <w:rsid w:val="00B02ED0"/>
    <w:rsid w:val="00B03EC9"/>
    <w:rsid w:val="00B041B9"/>
    <w:rsid w:val="00B05006"/>
    <w:rsid w:val="00B053F9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FB"/>
    <w:rsid w:val="00B10A5E"/>
    <w:rsid w:val="00B11A0A"/>
    <w:rsid w:val="00B11D7E"/>
    <w:rsid w:val="00B12672"/>
    <w:rsid w:val="00B13EFC"/>
    <w:rsid w:val="00B14062"/>
    <w:rsid w:val="00B143E5"/>
    <w:rsid w:val="00B148BC"/>
    <w:rsid w:val="00B1527F"/>
    <w:rsid w:val="00B1613F"/>
    <w:rsid w:val="00B17341"/>
    <w:rsid w:val="00B17371"/>
    <w:rsid w:val="00B17570"/>
    <w:rsid w:val="00B2075C"/>
    <w:rsid w:val="00B20852"/>
    <w:rsid w:val="00B20E73"/>
    <w:rsid w:val="00B20F58"/>
    <w:rsid w:val="00B2119C"/>
    <w:rsid w:val="00B23218"/>
    <w:rsid w:val="00B23DB5"/>
    <w:rsid w:val="00B247C6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17F5"/>
    <w:rsid w:val="00B32A8A"/>
    <w:rsid w:val="00B34283"/>
    <w:rsid w:val="00B34402"/>
    <w:rsid w:val="00B34823"/>
    <w:rsid w:val="00B34CCD"/>
    <w:rsid w:val="00B3512B"/>
    <w:rsid w:val="00B35343"/>
    <w:rsid w:val="00B356C0"/>
    <w:rsid w:val="00B35FFA"/>
    <w:rsid w:val="00B360D7"/>
    <w:rsid w:val="00B36FF0"/>
    <w:rsid w:val="00B37737"/>
    <w:rsid w:val="00B40254"/>
    <w:rsid w:val="00B409B3"/>
    <w:rsid w:val="00B412FC"/>
    <w:rsid w:val="00B4152B"/>
    <w:rsid w:val="00B415CC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4F99"/>
    <w:rsid w:val="00B45185"/>
    <w:rsid w:val="00B45496"/>
    <w:rsid w:val="00B4592B"/>
    <w:rsid w:val="00B46792"/>
    <w:rsid w:val="00B470C9"/>
    <w:rsid w:val="00B475F5"/>
    <w:rsid w:val="00B47CFB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12C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27A"/>
    <w:rsid w:val="00B63D53"/>
    <w:rsid w:val="00B63EBB"/>
    <w:rsid w:val="00B64100"/>
    <w:rsid w:val="00B64B1F"/>
    <w:rsid w:val="00B65433"/>
    <w:rsid w:val="00B663CB"/>
    <w:rsid w:val="00B6641F"/>
    <w:rsid w:val="00B666CD"/>
    <w:rsid w:val="00B666F7"/>
    <w:rsid w:val="00B66794"/>
    <w:rsid w:val="00B66A43"/>
    <w:rsid w:val="00B66B6A"/>
    <w:rsid w:val="00B67138"/>
    <w:rsid w:val="00B672AE"/>
    <w:rsid w:val="00B6770D"/>
    <w:rsid w:val="00B67CDC"/>
    <w:rsid w:val="00B67DFF"/>
    <w:rsid w:val="00B70026"/>
    <w:rsid w:val="00B7032E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2C3C"/>
    <w:rsid w:val="00B73A4B"/>
    <w:rsid w:val="00B73A86"/>
    <w:rsid w:val="00B740E2"/>
    <w:rsid w:val="00B741F8"/>
    <w:rsid w:val="00B743E3"/>
    <w:rsid w:val="00B75F64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9B7"/>
    <w:rsid w:val="00B82B5F"/>
    <w:rsid w:val="00B82E37"/>
    <w:rsid w:val="00B82EFA"/>
    <w:rsid w:val="00B82F78"/>
    <w:rsid w:val="00B83248"/>
    <w:rsid w:val="00B835AE"/>
    <w:rsid w:val="00B8386B"/>
    <w:rsid w:val="00B84426"/>
    <w:rsid w:val="00B84633"/>
    <w:rsid w:val="00B864AA"/>
    <w:rsid w:val="00B86F4B"/>
    <w:rsid w:val="00B90061"/>
    <w:rsid w:val="00B9041F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03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3E7"/>
    <w:rsid w:val="00BA5ECC"/>
    <w:rsid w:val="00BA6472"/>
    <w:rsid w:val="00BA6D3F"/>
    <w:rsid w:val="00BA6D50"/>
    <w:rsid w:val="00BA6ED6"/>
    <w:rsid w:val="00BA7331"/>
    <w:rsid w:val="00BB0B20"/>
    <w:rsid w:val="00BB0D27"/>
    <w:rsid w:val="00BB0D90"/>
    <w:rsid w:val="00BB10D5"/>
    <w:rsid w:val="00BB1CD0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B7916"/>
    <w:rsid w:val="00BB7C00"/>
    <w:rsid w:val="00BC0202"/>
    <w:rsid w:val="00BC0B6A"/>
    <w:rsid w:val="00BC0B9E"/>
    <w:rsid w:val="00BC0C7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315"/>
    <w:rsid w:val="00BC4B4B"/>
    <w:rsid w:val="00BC502D"/>
    <w:rsid w:val="00BC5043"/>
    <w:rsid w:val="00BC57B2"/>
    <w:rsid w:val="00BC5818"/>
    <w:rsid w:val="00BC5959"/>
    <w:rsid w:val="00BC65E6"/>
    <w:rsid w:val="00BC7351"/>
    <w:rsid w:val="00BC7A7C"/>
    <w:rsid w:val="00BD06D0"/>
    <w:rsid w:val="00BD09B0"/>
    <w:rsid w:val="00BD1FF4"/>
    <w:rsid w:val="00BD24A9"/>
    <w:rsid w:val="00BD2980"/>
    <w:rsid w:val="00BD314A"/>
    <w:rsid w:val="00BD3292"/>
    <w:rsid w:val="00BD373E"/>
    <w:rsid w:val="00BD3746"/>
    <w:rsid w:val="00BD3AFD"/>
    <w:rsid w:val="00BD3B72"/>
    <w:rsid w:val="00BD3EA8"/>
    <w:rsid w:val="00BD49EF"/>
    <w:rsid w:val="00BD4E8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39B"/>
    <w:rsid w:val="00BD7537"/>
    <w:rsid w:val="00BE062C"/>
    <w:rsid w:val="00BE08C8"/>
    <w:rsid w:val="00BE0E99"/>
    <w:rsid w:val="00BE170C"/>
    <w:rsid w:val="00BE1930"/>
    <w:rsid w:val="00BE1EE9"/>
    <w:rsid w:val="00BE2840"/>
    <w:rsid w:val="00BE298C"/>
    <w:rsid w:val="00BE2B0E"/>
    <w:rsid w:val="00BE2FD4"/>
    <w:rsid w:val="00BE34F0"/>
    <w:rsid w:val="00BE3AB5"/>
    <w:rsid w:val="00BE3C8F"/>
    <w:rsid w:val="00BE43A0"/>
    <w:rsid w:val="00BE4AAB"/>
    <w:rsid w:val="00BE4B62"/>
    <w:rsid w:val="00BE57BC"/>
    <w:rsid w:val="00BE58F3"/>
    <w:rsid w:val="00BE5CE0"/>
    <w:rsid w:val="00BE5EE7"/>
    <w:rsid w:val="00BE650E"/>
    <w:rsid w:val="00BE76E7"/>
    <w:rsid w:val="00BF0D31"/>
    <w:rsid w:val="00BF0D48"/>
    <w:rsid w:val="00BF1E64"/>
    <w:rsid w:val="00BF1F51"/>
    <w:rsid w:val="00BF1FAF"/>
    <w:rsid w:val="00BF2893"/>
    <w:rsid w:val="00BF3A93"/>
    <w:rsid w:val="00BF3B78"/>
    <w:rsid w:val="00BF3F2C"/>
    <w:rsid w:val="00BF47E7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BF7A14"/>
    <w:rsid w:val="00C00726"/>
    <w:rsid w:val="00C0076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8C4"/>
    <w:rsid w:val="00C1493D"/>
    <w:rsid w:val="00C14C60"/>
    <w:rsid w:val="00C15431"/>
    <w:rsid w:val="00C162CA"/>
    <w:rsid w:val="00C165AD"/>
    <w:rsid w:val="00C16BDC"/>
    <w:rsid w:val="00C17932"/>
    <w:rsid w:val="00C179C4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2970"/>
    <w:rsid w:val="00C236B0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7BD"/>
    <w:rsid w:val="00C24CC5"/>
    <w:rsid w:val="00C25075"/>
    <w:rsid w:val="00C2520D"/>
    <w:rsid w:val="00C262D7"/>
    <w:rsid w:val="00C2683C"/>
    <w:rsid w:val="00C26FBA"/>
    <w:rsid w:val="00C27567"/>
    <w:rsid w:val="00C27F0C"/>
    <w:rsid w:val="00C308C1"/>
    <w:rsid w:val="00C311BF"/>
    <w:rsid w:val="00C31854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CA0"/>
    <w:rsid w:val="00C37AB4"/>
    <w:rsid w:val="00C37BA7"/>
    <w:rsid w:val="00C37D6F"/>
    <w:rsid w:val="00C400EB"/>
    <w:rsid w:val="00C40472"/>
    <w:rsid w:val="00C40517"/>
    <w:rsid w:val="00C406CD"/>
    <w:rsid w:val="00C40E9B"/>
    <w:rsid w:val="00C40F11"/>
    <w:rsid w:val="00C40FF3"/>
    <w:rsid w:val="00C410F7"/>
    <w:rsid w:val="00C41550"/>
    <w:rsid w:val="00C4164C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317"/>
    <w:rsid w:val="00C44C0D"/>
    <w:rsid w:val="00C44CA9"/>
    <w:rsid w:val="00C46686"/>
    <w:rsid w:val="00C46759"/>
    <w:rsid w:val="00C46DDD"/>
    <w:rsid w:val="00C46E81"/>
    <w:rsid w:val="00C46EF2"/>
    <w:rsid w:val="00C474E0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88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10E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7141"/>
    <w:rsid w:val="00C90097"/>
    <w:rsid w:val="00C90116"/>
    <w:rsid w:val="00C903A4"/>
    <w:rsid w:val="00C90B44"/>
    <w:rsid w:val="00C91252"/>
    <w:rsid w:val="00C91DFF"/>
    <w:rsid w:val="00C92A51"/>
    <w:rsid w:val="00C92A70"/>
    <w:rsid w:val="00C92AE5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6D52"/>
    <w:rsid w:val="00C972D6"/>
    <w:rsid w:val="00C979A7"/>
    <w:rsid w:val="00C97A83"/>
    <w:rsid w:val="00C97A90"/>
    <w:rsid w:val="00C97B9B"/>
    <w:rsid w:val="00CA0306"/>
    <w:rsid w:val="00CA1A55"/>
    <w:rsid w:val="00CA1ED9"/>
    <w:rsid w:val="00CA1FEB"/>
    <w:rsid w:val="00CA2195"/>
    <w:rsid w:val="00CA2F9B"/>
    <w:rsid w:val="00CA3386"/>
    <w:rsid w:val="00CA33E1"/>
    <w:rsid w:val="00CA36FA"/>
    <w:rsid w:val="00CA39A8"/>
    <w:rsid w:val="00CA3DD2"/>
    <w:rsid w:val="00CA3F3C"/>
    <w:rsid w:val="00CA40E3"/>
    <w:rsid w:val="00CA448A"/>
    <w:rsid w:val="00CA4656"/>
    <w:rsid w:val="00CA5E74"/>
    <w:rsid w:val="00CA5F8D"/>
    <w:rsid w:val="00CA6857"/>
    <w:rsid w:val="00CA6C5C"/>
    <w:rsid w:val="00CA6E14"/>
    <w:rsid w:val="00CA795B"/>
    <w:rsid w:val="00CB0978"/>
    <w:rsid w:val="00CB0B41"/>
    <w:rsid w:val="00CB14C3"/>
    <w:rsid w:val="00CB1AF8"/>
    <w:rsid w:val="00CB1B24"/>
    <w:rsid w:val="00CB1B35"/>
    <w:rsid w:val="00CB1CAD"/>
    <w:rsid w:val="00CB3025"/>
    <w:rsid w:val="00CB305B"/>
    <w:rsid w:val="00CB3C5F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F3"/>
    <w:rsid w:val="00CC1138"/>
    <w:rsid w:val="00CC17F6"/>
    <w:rsid w:val="00CC1E01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6F4"/>
    <w:rsid w:val="00CD27FF"/>
    <w:rsid w:val="00CD356F"/>
    <w:rsid w:val="00CD370D"/>
    <w:rsid w:val="00CD4B86"/>
    <w:rsid w:val="00CD4E50"/>
    <w:rsid w:val="00CD4EEC"/>
    <w:rsid w:val="00CD56C9"/>
    <w:rsid w:val="00CD5AF2"/>
    <w:rsid w:val="00CD5C5A"/>
    <w:rsid w:val="00CD5F90"/>
    <w:rsid w:val="00CD65DD"/>
    <w:rsid w:val="00CD668B"/>
    <w:rsid w:val="00CD6D85"/>
    <w:rsid w:val="00CE022A"/>
    <w:rsid w:val="00CE07D7"/>
    <w:rsid w:val="00CE16E2"/>
    <w:rsid w:val="00CE17B2"/>
    <w:rsid w:val="00CE1951"/>
    <w:rsid w:val="00CE2530"/>
    <w:rsid w:val="00CE253F"/>
    <w:rsid w:val="00CE2B82"/>
    <w:rsid w:val="00CE4586"/>
    <w:rsid w:val="00CE547F"/>
    <w:rsid w:val="00CE5954"/>
    <w:rsid w:val="00CE6015"/>
    <w:rsid w:val="00CE61F7"/>
    <w:rsid w:val="00CE6527"/>
    <w:rsid w:val="00CE6AE9"/>
    <w:rsid w:val="00CE6C0B"/>
    <w:rsid w:val="00CE6CFE"/>
    <w:rsid w:val="00CE7297"/>
    <w:rsid w:val="00CE7376"/>
    <w:rsid w:val="00CE7A26"/>
    <w:rsid w:val="00CE7C73"/>
    <w:rsid w:val="00CE7DEB"/>
    <w:rsid w:val="00CF08FB"/>
    <w:rsid w:val="00CF0927"/>
    <w:rsid w:val="00CF19DD"/>
    <w:rsid w:val="00CF1A46"/>
    <w:rsid w:val="00CF1B18"/>
    <w:rsid w:val="00CF1ECC"/>
    <w:rsid w:val="00CF2007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656F"/>
    <w:rsid w:val="00CF7652"/>
    <w:rsid w:val="00CF76AD"/>
    <w:rsid w:val="00CF7C3A"/>
    <w:rsid w:val="00D00C84"/>
    <w:rsid w:val="00D016C5"/>
    <w:rsid w:val="00D01713"/>
    <w:rsid w:val="00D01A8D"/>
    <w:rsid w:val="00D01BB7"/>
    <w:rsid w:val="00D0209F"/>
    <w:rsid w:val="00D03757"/>
    <w:rsid w:val="00D037D2"/>
    <w:rsid w:val="00D0392C"/>
    <w:rsid w:val="00D03F2C"/>
    <w:rsid w:val="00D04606"/>
    <w:rsid w:val="00D04864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41"/>
    <w:rsid w:val="00D069BE"/>
    <w:rsid w:val="00D06F25"/>
    <w:rsid w:val="00D07895"/>
    <w:rsid w:val="00D07C90"/>
    <w:rsid w:val="00D07E0A"/>
    <w:rsid w:val="00D07EC8"/>
    <w:rsid w:val="00D102B2"/>
    <w:rsid w:val="00D11637"/>
    <w:rsid w:val="00D116EE"/>
    <w:rsid w:val="00D11D6E"/>
    <w:rsid w:val="00D12B8A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422A"/>
    <w:rsid w:val="00D244AC"/>
    <w:rsid w:val="00D24508"/>
    <w:rsid w:val="00D249AD"/>
    <w:rsid w:val="00D24AA4"/>
    <w:rsid w:val="00D26407"/>
    <w:rsid w:val="00D2650D"/>
    <w:rsid w:val="00D26EE7"/>
    <w:rsid w:val="00D2727E"/>
    <w:rsid w:val="00D27720"/>
    <w:rsid w:val="00D27819"/>
    <w:rsid w:val="00D30DB0"/>
    <w:rsid w:val="00D312D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A27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8BB"/>
    <w:rsid w:val="00D37F72"/>
    <w:rsid w:val="00D408F2"/>
    <w:rsid w:val="00D40960"/>
    <w:rsid w:val="00D412F6"/>
    <w:rsid w:val="00D414DB"/>
    <w:rsid w:val="00D41571"/>
    <w:rsid w:val="00D41E17"/>
    <w:rsid w:val="00D422D3"/>
    <w:rsid w:val="00D4244F"/>
    <w:rsid w:val="00D428D8"/>
    <w:rsid w:val="00D429F5"/>
    <w:rsid w:val="00D42A7E"/>
    <w:rsid w:val="00D42B48"/>
    <w:rsid w:val="00D42D44"/>
    <w:rsid w:val="00D42ED9"/>
    <w:rsid w:val="00D436F4"/>
    <w:rsid w:val="00D43754"/>
    <w:rsid w:val="00D446CE"/>
    <w:rsid w:val="00D4483B"/>
    <w:rsid w:val="00D45129"/>
    <w:rsid w:val="00D45750"/>
    <w:rsid w:val="00D464CD"/>
    <w:rsid w:val="00D47469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A19"/>
    <w:rsid w:val="00D52BDA"/>
    <w:rsid w:val="00D52D42"/>
    <w:rsid w:val="00D53334"/>
    <w:rsid w:val="00D53559"/>
    <w:rsid w:val="00D5366F"/>
    <w:rsid w:val="00D539F6"/>
    <w:rsid w:val="00D53D70"/>
    <w:rsid w:val="00D5421B"/>
    <w:rsid w:val="00D5466F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4C3"/>
    <w:rsid w:val="00D628D2"/>
    <w:rsid w:val="00D62D66"/>
    <w:rsid w:val="00D62EA1"/>
    <w:rsid w:val="00D6335D"/>
    <w:rsid w:val="00D63A6D"/>
    <w:rsid w:val="00D63B2D"/>
    <w:rsid w:val="00D63DA5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0BA5"/>
    <w:rsid w:val="00D713F1"/>
    <w:rsid w:val="00D713FE"/>
    <w:rsid w:val="00D7177C"/>
    <w:rsid w:val="00D71A99"/>
    <w:rsid w:val="00D71D70"/>
    <w:rsid w:val="00D72D21"/>
    <w:rsid w:val="00D731B7"/>
    <w:rsid w:val="00D73AA6"/>
    <w:rsid w:val="00D7428B"/>
    <w:rsid w:val="00D74736"/>
    <w:rsid w:val="00D74B56"/>
    <w:rsid w:val="00D74CCE"/>
    <w:rsid w:val="00D74F17"/>
    <w:rsid w:val="00D75706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DBC"/>
    <w:rsid w:val="00D82FD3"/>
    <w:rsid w:val="00D833B1"/>
    <w:rsid w:val="00D833E3"/>
    <w:rsid w:val="00D834C3"/>
    <w:rsid w:val="00D83E04"/>
    <w:rsid w:val="00D84449"/>
    <w:rsid w:val="00D8598B"/>
    <w:rsid w:val="00D861B1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3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0DF7"/>
    <w:rsid w:val="00DC1563"/>
    <w:rsid w:val="00DC15CA"/>
    <w:rsid w:val="00DC1AC3"/>
    <w:rsid w:val="00DC23E2"/>
    <w:rsid w:val="00DC2749"/>
    <w:rsid w:val="00DC2820"/>
    <w:rsid w:val="00DC2CEB"/>
    <w:rsid w:val="00DC3862"/>
    <w:rsid w:val="00DC3D71"/>
    <w:rsid w:val="00DC4640"/>
    <w:rsid w:val="00DC50B2"/>
    <w:rsid w:val="00DC562F"/>
    <w:rsid w:val="00DC5788"/>
    <w:rsid w:val="00DC59FC"/>
    <w:rsid w:val="00DC60E0"/>
    <w:rsid w:val="00DC72AE"/>
    <w:rsid w:val="00DD08DA"/>
    <w:rsid w:val="00DD0AFC"/>
    <w:rsid w:val="00DD10F1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6FF5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23F"/>
    <w:rsid w:val="00DE3912"/>
    <w:rsid w:val="00DE3F2D"/>
    <w:rsid w:val="00DE3F71"/>
    <w:rsid w:val="00DE513D"/>
    <w:rsid w:val="00DE52AE"/>
    <w:rsid w:val="00DE54EC"/>
    <w:rsid w:val="00DE5836"/>
    <w:rsid w:val="00DE5A85"/>
    <w:rsid w:val="00DE5D47"/>
    <w:rsid w:val="00DE5D86"/>
    <w:rsid w:val="00DE62FE"/>
    <w:rsid w:val="00DE63AC"/>
    <w:rsid w:val="00DE6D89"/>
    <w:rsid w:val="00DE7596"/>
    <w:rsid w:val="00DE7E27"/>
    <w:rsid w:val="00DE7F0F"/>
    <w:rsid w:val="00DE7F51"/>
    <w:rsid w:val="00DF00B5"/>
    <w:rsid w:val="00DF0D3A"/>
    <w:rsid w:val="00DF10C2"/>
    <w:rsid w:val="00DF1A28"/>
    <w:rsid w:val="00DF242C"/>
    <w:rsid w:val="00DF242D"/>
    <w:rsid w:val="00DF292F"/>
    <w:rsid w:val="00DF320A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3FE"/>
    <w:rsid w:val="00E105E0"/>
    <w:rsid w:val="00E106ED"/>
    <w:rsid w:val="00E12532"/>
    <w:rsid w:val="00E130F4"/>
    <w:rsid w:val="00E13364"/>
    <w:rsid w:val="00E13CB6"/>
    <w:rsid w:val="00E13CEB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BF1"/>
    <w:rsid w:val="00E21F0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267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14B"/>
    <w:rsid w:val="00E36BCE"/>
    <w:rsid w:val="00E37115"/>
    <w:rsid w:val="00E37177"/>
    <w:rsid w:val="00E3734D"/>
    <w:rsid w:val="00E373C2"/>
    <w:rsid w:val="00E37752"/>
    <w:rsid w:val="00E37E07"/>
    <w:rsid w:val="00E40DA9"/>
    <w:rsid w:val="00E410C8"/>
    <w:rsid w:val="00E41224"/>
    <w:rsid w:val="00E41472"/>
    <w:rsid w:val="00E4254D"/>
    <w:rsid w:val="00E426DF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594"/>
    <w:rsid w:val="00E45D33"/>
    <w:rsid w:val="00E47365"/>
    <w:rsid w:val="00E47BB0"/>
    <w:rsid w:val="00E501C6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37C"/>
    <w:rsid w:val="00E7453D"/>
    <w:rsid w:val="00E74EF3"/>
    <w:rsid w:val="00E757D8"/>
    <w:rsid w:val="00E75D10"/>
    <w:rsid w:val="00E7659A"/>
    <w:rsid w:val="00E77200"/>
    <w:rsid w:val="00E7768C"/>
    <w:rsid w:val="00E77F8D"/>
    <w:rsid w:val="00E80023"/>
    <w:rsid w:val="00E805BB"/>
    <w:rsid w:val="00E80EC6"/>
    <w:rsid w:val="00E81044"/>
    <w:rsid w:val="00E812C9"/>
    <w:rsid w:val="00E8192E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93F"/>
    <w:rsid w:val="00E84BE7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1DC8"/>
    <w:rsid w:val="00E92BC4"/>
    <w:rsid w:val="00E93493"/>
    <w:rsid w:val="00E9354C"/>
    <w:rsid w:val="00E93753"/>
    <w:rsid w:val="00E941E6"/>
    <w:rsid w:val="00E943C8"/>
    <w:rsid w:val="00E945AE"/>
    <w:rsid w:val="00E947BC"/>
    <w:rsid w:val="00E94D84"/>
    <w:rsid w:val="00E95107"/>
    <w:rsid w:val="00E9561C"/>
    <w:rsid w:val="00E958C2"/>
    <w:rsid w:val="00E95F5B"/>
    <w:rsid w:val="00E96513"/>
    <w:rsid w:val="00E96F95"/>
    <w:rsid w:val="00E973C7"/>
    <w:rsid w:val="00E97443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68D"/>
    <w:rsid w:val="00EA69A0"/>
    <w:rsid w:val="00EA6F7A"/>
    <w:rsid w:val="00EA7210"/>
    <w:rsid w:val="00EA7813"/>
    <w:rsid w:val="00EB0539"/>
    <w:rsid w:val="00EB0A49"/>
    <w:rsid w:val="00EB1191"/>
    <w:rsid w:val="00EB1361"/>
    <w:rsid w:val="00EB1473"/>
    <w:rsid w:val="00EB1DC6"/>
    <w:rsid w:val="00EB1E2A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B7D33"/>
    <w:rsid w:val="00EC0187"/>
    <w:rsid w:val="00EC024B"/>
    <w:rsid w:val="00EC0493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105"/>
    <w:rsid w:val="00EC54EB"/>
    <w:rsid w:val="00EC5721"/>
    <w:rsid w:val="00EC5E1F"/>
    <w:rsid w:val="00EC5E2C"/>
    <w:rsid w:val="00EC6CC0"/>
    <w:rsid w:val="00EC71B8"/>
    <w:rsid w:val="00EC75F8"/>
    <w:rsid w:val="00EC76E5"/>
    <w:rsid w:val="00EC770C"/>
    <w:rsid w:val="00EC78D9"/>
    <w:rsid w:val="00EC7BD0"/>
    <w:rsid w:val="00ED0742"/>
    <w:rsid w:val="00ED0CED"/>
    <w:rsid w:val="00ED0D41"/>
    <w:rsid w:val="00ED0E9D"/>
    <w:rsid w:val="00ED0EED"/>
    <w:rsid w:val="00ED0F4F"/>
    <w:rsid w:val="00ED1796"/>
    <w:rsid w:val="00ED1E39"/>
    <w:rsid w:val="00ED1F44"/>
    <w:rsid w:val="00ED1FA6"/>
    <w:rsid w:val="00ED22C3"/>
    <w:rsid w:val="00ED26F2"/>
    <w:rsid w:val="00ED2704"/>
    <w:rsid w:val="00ED3837"/>
    <w:rsid w:val="00ED42B6"/>
    <w:rsid w:val="00ED49F9"/>
    <w:rsid w:val="00ED4CAB"/>
    <w:rsid w:val="00ED5002"/>
    <w:rsid w:val="00ED5CD1"/>
    <w:rsid w:val="00ED5DF6"/>
    <w:rsid w:val="00ED5EE8"/>
    <w:rsid w:val="00ED68E0"/>
    <w:rsid w:val="00ED74A5"/>
    <w:rsid w:val="00EE0473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2D9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C82"/>
    <w:rsid w:val="00EF1EBA"/>
    <w:rsid w:val="00EF210D"/>
    <w:rsid w:val="00EF253D"/>
    <w:rsid w:val="00EF3374"/>
    <w:rsid w:val="00EF3786"/>
    <w:rsid w:val="00EF39B7"/>
    <w:rsid w:val="00EF3E1C"/>
    <w:rsid w:val="00EF41BD"/>
    <w:rsid w:val="00EF4606"/>
    <w:rsid w:val="00EF491F"/>
    <w:rsid w:val="00EF49B6"/>
    <w:rsid w:val="00EF4D2A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2F1"/>
    <w:rsid w:val="00F079D8"/>
    <w:rsid w:val="00F1053E"/>
    <w:rsid w:val="00F10767"/>
    <w:rsid w:val="00F107A6"/>
    <w:rsid w:val="00F1088C"/>
    <w:rsid w:val="00F115D2"/>
    <w:rsid w:val="00F1198B"/>
    <w:rsid w:val="00F12131"/>
    <w:rsid w:val="00F1272A"/>
    <w:rsid w:val="00F128C4"/>
    <w:rsid w:val="00F12D3D"/>
    <w:rsid w:val="00F13319"/>
    <w:rsid w:val="00F134EE"/>
    <w:rsid w:val="00F13935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858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0E9"/>
    <w:rsid w:val="00F2486F"/>
    <w:rsid w:val="00F249F2"/>
    <w:rsid w:val="00F24C90"/>
    <w:rsid w:val="00F2505B"/>
    <w:rsid w:val="00F2569C"/>
    <w:rsid w:val="00F257C6"/>
    <w:rsid w:val="00F25952"/>
    <w:rsid w:val="00F25977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C54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C0D"/>
    <w:rsid w:val="00F35D03"/>
    <w:rsid w:val="00F3608D"/>
    <w:rsid w:val="00F364FE"/>
    <w:rsid w:val="00F369D1"/>
    <w:rsid w:val="00F36DD9"/>
    <w:rsid w:val="00F374C5"/>
    <w:rsid w:val="00F3792D"/>
    <w:rsid w:val="00F37D8A"/>
    <w:rsid w:val="00F37E37"/>
    <w:rsid w:val="00F4007C"/>
    <w:rsid w:val="00F4033D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AEB"/>
    <w:rsid w:val="00F43DCF"/>
    <w:rsid w:val="00F44996"/>
    <w:rsid w:val="00F45A44"/>
    <w:rsid w:val="00F45D5C"/>
    <w:rsid w:val="00F46026"/>
    <w:rsid w:val="00F46529"/>
    <w:rsid w:val="00F46789"/>
    <w:rsid w:val="00F47A0A"/>
    <w:rsid w:val="00F505D2"/>
    <w:rsid w:val="00F50885"/>
    <w:rsid w:val="00F51050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56F3"/>
    <w:rsid w:val="00F56280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2AA9"/>
    <w:rsid w:val="00F72D39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0890"/>
    <w:rsid w:val="00F81112"/>
    <w:rsid w:val="00F811AF"/>
    <w:rsid w:val="00F816C4"/>
    <w:rsid w:val="00F81BE4"/>
    <w:rsid w:val="00F81F72"/>
    <w:rsid w:val="00F82060"/>
    <w:rsid w:val="00F8272F"/>
    <w:rsid w:val="00F83817"/>
    <w:rsid w:val="00F840E1"/>
    <w:rsid w:val="00F84111"/>
    <w:rsid w:val="00F841CD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83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79B"/>
    <w:rsid w:val="00F92B54"/>
    <w:rsid w:val="00F934F4"/>
    <w:rsid w:val="00F93800"/>
    <w:rsid w:val="00F93AFC"/>
    <w:rsid w:val="00F94318"/>
    <w:rsid w:val="00F9446E"/>
    <w:rsid w:val="00F944C1"/>
    <w:rsid w:val="00F94B97"/>
    <w:rsid w:val="00F95261"/>
    <w:rsid w:val="00F954BA"/>
    <w:rsid w:val="00F955D6"/>
    <w:rsid w:val="00F956CD"/>
    <w:rsid w:val="00F95A71"/>
    <w:rsid w:val="00F95B5D"/>
    <w:rsid w:val="00F961E5"/>
    <w:rsid w:val="00F96812"/>
    <w:rsid w:val="00F96E9E"/>
    <w:rsid w:val="00F97096"/>
    <w:rsid w:val="00F97A26"/>
    <w:rsid w:val="00FA025F"/>
    <w:rsid w:val="00FA096C"/>
    <w:rsid w:val="00FA0CCB"/>
    <w:rsid w:val="00FA11E1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C1D"/>
    <w:rsid w:val="00FB2C20"/>
    <w:rsid w:val="00FB2D60"/>
    <w:rsid w:val="00FB301E"/>
    <w:rsid w:val="00FB36EC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0FA6"/>
    <w:rsid w:val="00FC1149"/>
    <w:rsid w:val="00FC1A46"/>
    <w:rsid w:val="00FC2ACD"/>
    <w:rsid w:val="00FC327D"/>
    <w:rsid w:val="00FC4143"/>
    <w:rsid w:val="00FC4670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C1F"/>
    <w:rsid w:val="00FC7DF6"/>
    <w:rsid w:val="00FD01C9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87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9E"/>
    <w:rsid w:val="00FD54E0"/>
    <w:rsid w:val="00FD6169"/>
    <w:rsid w:val="00FD61AC"/>
    <w:rsid w:val="00FD6BBF"/>
    <w:rsid w:val="00FD6EB9"/>
    <w:rsid w:val="00FD6F5E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8F3"/>
    <w:rsid w:val="00FE3AFA"/>
    <w:rsid w:val="00FE3FA3"/>
    <w:rsid w:val="00FE490E"/>
    <w:rsid w:val="00FE599E"/>
    <w:rsid w:val="00FE5A85"/>
    <w:rsid w:val="00FE6923"/>
    <w:rsid w:val="00FE6E5A"/>
    <w:rsid w:val="00FE6FC4"/>
    <w:rsid w:val="00FF021B"/>
    <w:rsid w:val="00FF0945"/>
    <w:rsid w:val="00FF0D96"/>
    <w:rsid w:val="00FF16D0"/>
    <w:rsid w:val="00FF1A61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540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540"/>
      </w:tabs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CF2007"/>
    <w:rPr>
      <w:rFonts w:ascii="Arial" w:hAnsi="Arial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BB1CD0"/>
    <w:pPr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B1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12" ma:contentTypeDescription="Create a new document." ma:contentTypeScope="" ma:versionID="505eccef34e045638b8ce6e2f110629e">
  <xsd:schema xmlns:xsd="http://www.w3.org/2001/XMLSchema" xmlns:xs="http://www.w3.org/2001/XMLSchema" xmlns:p="http://schemas.microsoft.com/office/2006/metadata/properties" xmlns:ns2="25c76eff-9de3-4cd0-ace8-17d65409e2ef" xmlns:ns3="c181b773-6052-4a60-b8b0-2593bd0e7252" targetNamespace="http://schemas.microsoft.com/office/2006/metadata/properties" ma:root="true" ma:fieldsID="c6aa73cc3e69fca77f83e72e5b13ee9e" ns2:_="" ns3:_="">
    <xsd:import namespace="25c76eff-9de3-4cd0-ace8-17d65409e2ef"/>
    <xsd:import namespace="c181b773-6052-4a60-b8b0-2593bd0e7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85c914f-2f57-4a33-a874-32c78647e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1b773-6052-4a60-b8b0-2593bd0e725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4a8ced-c4b3-494a-b851-a0210447fd62}" ma:internalName="TaxCatchAll" ma:showField="CatchAllData" ma:web="c181b773-6052-4a60-b8b0-2593bd0e7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81b773-6052-4a60-b8b0-2593bd0e7252" xsi:nil="true"/>
    <lcf76f155ced4ddcb4097134ff3c332f xmlns="25c76eff-9de3-4cd0-ace8-17d65409e2e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B17D38-F720-4E12-B2E0-D53C9BA64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c181b773-6052-4a60-b8b0-2593bd0e7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BE1E7E-8BFE-403C-9953-3C0BE3747F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c181b773-6052-4a60-b8b0-2593bd0e7252"/>
    <ds:schemaRef ds:uri="25c76eff-9de3-4cd0-ace8-17d65409e2ef"/>
  </ds:schemaRefs>
</ds:datastoreItem>
</file>

<file path=customXml/itemProps4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550</TotalTime>
  <Pages>9</Pages>
  <Words>1938</Words>
  <Characters>8650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Phudit, Moovoravich</cp:lastModifiedBy>
  <cp:revision>113</cp:revision>
  <cp:lastPrinted>2024-07-31T04:04:00Z</cp:lastPrinted>
  <dcterms:created xsi:type="dcterms:W3CDTF">2024-05-06T15:32:00Z</dcterms:created>
  <dcterms:modified xsi:type="dcterms:W3CDTF">2024-08-12T10:25:00Z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0x0101005DA46E773778F14B911A3107AEFF8FDC</vt:lpwstr>
  </property>
</Properties>
</file>