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268"/>
        <w:gridCol w:w="7536"/>
      </w:tblGrid>
      <w:tr w:rsidR="007B4A3A" w:rsidRPr="00FF7717" w14:paraId="2FC4D075" w14:textId="77777777" w:rsidTr="00493EBA">
        <w:trPr>
          <w:trHeight w:val="227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A580B" w14:textId="790DF051" w:rsidR="007B4A3A" w:rsidRPr="00C30824" w:rsidRDefault="006B5BA2" w:rsidP="00C30824">
            <w:pPr>
              <w:pStyle w:val="TOC2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7B4A3A" w:rsidRPr="00C30824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7356" w14:textId="77777777" w:rsidR="007B4A3A" w:rsidRPr="006A2877" w:rsidRDefault="007B4A3A" w:rsidP="008D09AE">
            <w:pPr>
              <w:pStyle w:val="TOC2"/>
              <w:rPr>
                <w:b/>
                <w:bCs/>
                <w:lang w:val="en-US"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A62C" w14:textId="77777777" w:rsidR="007B4A3A" w:rsidRPr="00C30824" w:rsidRDefault="007B4A3A" w:rsidP="008D09AE">
            <w:pPr>
              <w:pStyle w:val="TOC2"/>
              <w:rPr>
                <w:b/>
                <w:bCs/>
                <w:cs/>
              </w:rPr>
            </w:pPr>
            <w:r w:rsidRPr="00C30824">
              <w:rPr>
                <w:b/>
                <w:bCs/>
                <w:cs/>
              </w:rPr>
              <w:t>สารบัญ</w:t>
            </w:r>
          </w:p>
        </w:tc>
      </w:tr>
      <w:tr w:rsidR="007B4A3A" w:rsidRPr="00FF7717" w14:paraId="2A3C3B89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71C3BD0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1</w:t>
            </w:r>
          </w:p>
        </w:tc>
        <w:tc>
          <w:tcPr>
            <w:tcW w:w="268" w:type="dxa"/>
            <w:shd w:val="clear" w:color="auto" w:fill="auto"/>
          </w:tcPr>
          <w:p w14:paraId="712F82EF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6BF0C00" w14:textId="77777777" w:rsidR="007B4A3A" w:rsidRPr="00FF7717" w:rsidRDefault="007B4A3A" w:rsidP="008D09AE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ข้อมูลทั่วไป</w:t>
            </w:r>
          </w:p>
        </w:tc>
      </w:tr>
      <w:tr w:rsidR="007B4A3A" w:rsidRPr="00FF7717" w14:paraId="1B45B445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3C4C0F2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2</w:t>
            </w:r>
          </w:p>
        </w:tc>
        <w:tc>
          <w:tcPr>
            <w:tcW w:w="268" w:type="dxa"/>
            <w:shd w:val="clear" w:color="auto" w:fill="auto"/>
          </w:tcPr>
          <w:p w14:paraId="0E2AFD60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2471036" w14:textId="4D81D377" w:rsidR="007B4A3A" w:rsidRPr="00FF7717" w:rsidRDefault="004C772B" w:rsidP="008D09AE">
            <w:pPr>
              <w:pStyle w:val="TOC2"/>
              <w:rPr>
                <w:b/>
                <w:bCs/>
                <w:cs/>
              </w:rPr>
            </w:pPr>
            <w:r w:rsidRPr="004C772B">
              <w:rPr>
                <w:cs/>
              </w:rPr>
              <w:t>หลักเกณฑ์ในการจัดทำงบการเงินและนำเสนองบการเงินระหว่างกาล</w:t>
            </w:r>
          </w:p>
        </w:tc>
      </w:tr>
      <w:tr w:rsidR="007B4A3A" w:rsidRPr="00FF7717" w14:paraId="47A94146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C218DF0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3</w:t>
            </w:r>
          </w:p>
        </w:tc>
        <w:tc>
          <w:tcPr>
            <w:tcW w:w="268" w:type="dxa"/>
            <w:shd w:val="clear" w:color="auto" w:fill="auto"/>
          </w:tcPr>
          <w:p w14:paraId="0E4F05FC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8A54734" w14:textId="714619E5" w:rsidR="007B4A3A" w:rsidRPr="00FF7717" w:rsidRDefault="006F2E58" w:rsidP="008D09AE">
            <w:pPr>
              <w:pStyle w:val="TOC2"/>
              <w:rPr>
                <w:b/>
                <w:bCs/>
              </w:rPr>
            </w:pPr>
            <w:r>
              <w:rPr>
                <w:rFonts w:hint="cs"/>
                <w:cs/>
              </w:rPr>
              <w:t>สรุป</w:t>
            </w:r>
            <w:r w:rsidR="007B4A3A" w:rsidRPr="00FF7717">
              <w:rPr>
                <w:cs/>
              </w:rPr>
              <w:t>นโยบายการบัญชีที่สำคัญ</w:t>
            </w:r>
          </w:p>
        </w:tc>
      </w:tr>
      <w:tr w:rsidR="004C772B" w:rsidRPr="00FF7717" w14:paraId="1F448788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C58069F" w14:textId="160003DB" w:rsidR="004C772B" w:rsidRPr="00FF7717" w:rsidRDefault="004C772B" w:rsidP="00946524">
            <w:pPr>
              <w:pStyle w:val="TOC2"/>
              <w:jc w:val="center"/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802F7B4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4E56444" w14:textId="541DCAF5" w:rsidR="004C772B" w:rsidRPr="00FF7717" w:rsidRDefault="004C772B" w:rsidP="008D09AE">
            <w:pPr>
              <w:pStyle w:val="TOC2"/>
              <w:rPr>
                <w:cs/>
              </w:rPr>
            </w:pPr>
            <w:r w:rsidRPr="004C772B">
              <w:rPr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4C772B" w:rsidRPr="00FF7717" w14:paraId="1CF32A97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339FACA" w14:textId="2BE09FFE" w:rsidR="004C772B" w:rsidRPr="00FF7717" w:rsidRDefault="004C772B" w:rsidP="00946524">
            <w:pPr>
              <w:pStyle w:val="TOC2"/>
              <w:jc w:val="center"/>
            </w:pPr>
            <w:r w:rsidRPr="00FF7717">
              <w:t>5</w:t>
            </w:r>
          </w:p>
        </w:tc>
        <w:tc>
          <w:tcPr>
            <w:tcW w:w="268" w:type="dxa"/>
            <w:shd w:val="clear" w:color="auto" w:fill="auto"/>
          </w:tcPr>
          <w:p w14:paraId="2256E17D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A154489" w14:textId="77777777" w:rsidR="004C772B" w:rsidRPr="00FF7717" w:rsidRDefault="004C772B" w:rsidP="008D09AE">
            <w:pPr>
              <w:pStyle w:val="TOC2"/>
              <w:rPr>
                <w:b/>
                <w:bCs/>
              </w:rPr>
            </w:pPr>
            <w:r w:rsidRPr="00FF7717">
              <w:rPr>
                <w:cs/>
              </w:rPr>
              <w:t>เงินสดและรายการเทียบเท่าเงินสด</w:t>
            </w:r>
          </w:p>
        </w:tc>
      </w:tr>
      <w:tr w:rsidR="004C772B" w:rsidRPr="00FF7717" w14:paraId="75329693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7B5AF35" w14:textId="708E36EF" w:rsidR="004C772B" w:rsidRPr="00FF7717" w:rsidRDefault="004C772B" w:rsidP="00946524">
            <w:pPr>
              <w:pStyle w:val="TOC2"/>
              <w:jc w:val="center"/>
              <w:rPr>
                <w:cs/>
              </w:rPr>
            </w:pPr>
            <w:r w:rsidRPr="00FF7717">
              <w:t>6</w:t>
            </w:r>
          </w:p>
        </w:tc>
        <w:tc>
          <w:tcPr>
            <w:tcW w:w="268" w:type="dxa"/>
            <w:shd w:val="clear" w:color="auto" w:fill="auto"/>
          </w:tcPr>
          <w:p w14:paraId="500F619D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920AA4F" w14:textId="6374E5A7" w:rsidR="004C772B" w:rsidRPr="00FF7717" w:rsidRDefault="004C772B" w:rsidP="008D09AE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การค้าและลูกหนี้</w:t>
            </w:r>
            <w:r w:rsidR="003B49E1">
              <w:rPr>
                <w:rFonts w:hint="cs"/>
                <w:cs/>
              </w:rPr>
              <w:t>หมุนเวียน</w:t>
            </w:r>
            <w:r w:rsidRPr="00FF7717">
              <w:rPr>
                <w:cs/>
              </w:rPr>
              <w:t>อื่น</w:t>
            </w:r>
          </w:p>
        </w:tc>
      </w:tr>
      <w:tr w:rsidR="008D09AE" w:rsidRPr="00FF7717" w14:paraId="035469E5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0C78B9A" w14:textId="6216F422" w:rsidR="008D09AE" w:rsidRPr="00FF7717" w:rsidRDefault="008D09AE" w:rsidP="00946524">
            <w:pPr>
              <w:pStyle w:val="TOC2"/>
              <w:jc w:val="center"/>
            </w:pPr>
            <w:r w:rsidRPr="00FF7717">
              <w:t>7</w:t>
            </w:r>
          </w:p>
        </w:tc>
        <w:tc>
          <w:tcPr>
            <w:tcW w:w="268" w:type="dxa"/>
            <w:shd w:val="clear" w:color="auto" w:fill="auto"/>
          </w:tcPr>
          <w:p w14:paraId="724352B5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BC8D9B3" w14:textId="6E434015" w:rsidR="008D09AE" w:rsidRPr="008D09AE" w:rsidRDefault="008D09AE" w:rsidP="008D09AE">
            <w:pPr>
              <w:pStyle w:val="TOC2"/>
              <w:rPr>
                <w:cs/>
              </w:rPr>
            </w:pPr>
            <w:r w:rsidRPr="008D09AE">
              <w:rPr>
                <w:rFonts w:hint="cs"/>
                <w:cs/>
              </w:rPr>
              <w:t>เงินให้กู้ยืมระยะสั้น</w:t>
            </w:r>
          </w:p>
        </w:tc>
      </w:tr>
      <w:tr w:rsidR="008D09AE" w:rsidRPr="00FF7717" w14:paraId="0DB7E929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86F1CB4" w14:textId="1FBF642B" w:rsidR="008D09AE" w:rsidRPr="00FF7717" w:rsidRDefault="008D09AE" w:rsidP="00946524">
            <w:pPr>
              <w:pStyle w:val="TOC2"/>
              <w:jc w:val="center"/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39AD0D2B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EDF0B0E" w14:textId="2155AB93" w:rsidR="008D09AE" w:rsidRPr="003B49E1" w:rsidRDefault="008D09AE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สินค้าคงเหลือ</w:t>
            </w:r>
          </w:p>
        </w:tc>
      </w:tr>
      <w:tr w:rsidR="008D09AE" w:rsidRPr="00FF7717" w14:paraId="3A74BE04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37891E6" w14:textId="226AF9EA" w:rsidR="008D09AE" w:rsidRPr="00FF7717" w:rsidRDefault="008D09AE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238213C0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03C7581" w14:textId="5AB7ACAD" w:rsidR="008D09AE" w:rsidRPr="00FF7717" w:rsidRDefault="008D09AE" w:rsidP="008D09AE">
            <w:pPr>
              <w:pStyle w:val="TOC2"/>
              <w:rPr>
                <w:b/>
                <w:bCs/>
                <w:cs/>
              </w:rPr>
            </w:pPr>
            <w:r w:rsidRPr="003B49E1">
              <w:rPr>
                <w:rFonts w:hint="cs"/>
                <w:cs/>
              </w:rPr>
              <w:t>สินทรัพย์ทางการเงินหมุนเวี</w:t>
            </w:r>
            <w:r w:rsidR="001C20DC">
              <w:rPr>
                <w:rFonts w:hint="cs"/>
                <w:cs/>
              </w:rPr>
              <w:t>ยน</w:t>
            </w:r>
            <w:r w:rsidRPr="003B49E1">
              <w:rPr>
                <w:rFonts w:hint="cs"/>
                <w:cs/>
              </w:rPr>
              <w:t>อื่น</w:t>
            </w:r>
          </w:p>
        </w:tc>
      </w:tr>
      <w:tr w:rsidR="008561B1" w:rsidRPr="00FF7717" w14:paraId="7B1EAD8C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E754CC9" w14:textId="4BD17AA3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450F638E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A6B22B0" w14:textId="36C11968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8561B1" w:rsidRPr="00FF7717" w14:paraId="1B8807B5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EC0C7EE" w14:textId="52AA38A3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11</w:t>
            </w:r>
          </w:p>
        </w:tc>
        <w:tc>
          <w:tcPr>
            <w:tcW w:w="268" w:type="dxa"/>
            <w:shd w:val="clear" w:color="auto" w:fill="auto"/>
          </w:tcPr>
          <w:p w14:paraId="64C2AB68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B36AC98" w14:textId="60B4C167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</w:tr>
      <w:tr w:rsidR="008561B1" w:rsidRPr="00FF7717" w14:paraId="41585F90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FA3DFBE" w14:textId="5C8BDD76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4CCB79FA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51352B3" w14:textId="1B17CB5F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ที่ดิน อาคารแล</w:t>
            </w:r>
            <w:r w:rsidR="00221BB3">
              <w:rPr>
                <w:rFonts w:hint="cs"/>
                <w:cs/>
              </w:rPr>
              <w:t>ะ</w:t>
            </w:r>
            <w:r>
              <w:rPr>
                <w:rFonts w:hint="cs"/>
                <w:cs/>
              </w:rPr>
              <w:t>อุปกรณ์</w:t>
            </w:r>
          </w:p>
        </w:tc>
      </w:tr>
      <w:tr w:rsidR="008561B1" w:rsidRPr="00FF7717" w14:paraId="2B4AF574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4F5A1C2" w14:textId="66894845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13</w:t>
            </w:r>
          </w:p>
        </w:tc>
        <w:tc>
          <w:tcPr>
            <w:tcW w:w="268" w:type="dxa"/>
            <w:shd w:val="clear" w:color="auto" w:fill="auto"/>
          </w:tcPr>
          <w:p w14:paraId="3E4B7FF2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178330A" w14:textId="6C1334D1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สินทรัพย์สิทธิการใช้</w:t>
            </w:r>
          </w:p>
        </w:tc>
      </w:tr>
      <w:tr w:rsidR="008561B1" w:rsidRPr="00FF7717" w14:paraId="12E6147A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3757F7B" w14:textId="79907839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14</w:t>
            </w:r>
          </w:p>
        </w:tc>
        <w:tc>
          <w:tcPr>
            <w:tcW w:w="268" w:type="dxa"/>
            <w:shd w:val="clear" w:color="auto" w:fill="auto"/>
          </w:tcPr>
          <w:p w14:paraId="3DA86933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0D8A95D" w14:textId="41FE73E1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</w:t>
            </w:r>
            <w:r>
              <w:rPr>
                <w:rFonts w:hint="cs"/>
                <w:cs/>
              </w:rPr>
              <w:t>ไม่มีตัวตน</w:t>
            </w:r>
            <w:r w:rsidR="00F52DAA">
              <w:rPr>
                <w:rFonts w:hint="cs"/>
                <w:cs/>
              </w:rPr>
              <w:t>อื่น</w:t>
            </w:r>
          </w:p>
        </w:tc>
      </w:tr>
      <w:tr w:rsidR="008561B1" w:rsidRPr="00FF7717" w14:paraId="496F9DB3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1B5662E" w14:textId="4C992EF0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15</w:t>
            </w:r>
          </w:p>
        </w:tc>
        <w:tc>
          <w:tcPr>
            <w:tcW w:w="268" w:type="dxa"/>
            <w:shd w:val="clear" w:color="auto" w:fill="auto"/>
          </w:tcPr>
          <w:p w14:paraId="371DC38F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BE41E6B" w14:textId="69AD1367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946524" w:rsidRPr="00FF7717" w14:paraId="6E0EEAC5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8D783BB" w14:textId="2057D1F3" w:rsidR="00946524" w:rsidRDefault="007533D5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16</w:t>
            </w:r>
          </w:p>
        </w:tc>
        <w:tc>
          <w:tcPr>
            <w:tcW w:w="268" w:type="dxa"/>
            <w:shd w:val="clear" w:color="auto" w:fill="auto"/>
          </w:tcPr>
          <w:p w14:paraId="2EE5975E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8ECC358" w14:textId="2C8BC254" w:rsidR="00946524" w:rsidRPr="00946524" w:rsidRDefault="007533D5" w:rsidP="008D09AE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เงินกู้ยืมระยะสั้นจากสถาบันการเงิน</w:t>
            </w:r>
          </w:p>
        </w:tc>
      </w:tr>
      <w:tr w:rsidR="00946524" w:rsidRPr="00FF7717" w14:paraId="575A7114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F7A92E2" w14:textId="6580C4EE" w:rsidR="00946524" w:rsidRDefault="007533D5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17</w:t>
            </w:r>
          </w:p>
        </w:tc>
        <w:tc>
          <w:tcPr>
            <w:tcW w:w="268" w:type="dxa"/>
            <w:shd w:val="clear" w:color="auto" w:fill="auto"/>
          </w:tcPr>
          <w:p w14:paraId="3C61A060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852462A" w14:textId="67D35389" w:rsidR="00946524" w:rsidRPr="00946524" w:rsidRDefault="007533D5" w:rsidP="008D09AE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เจ้าหนี้การค้าและเจ้าหนี้หมุนเวียนอื่น</w:t>
            </w:r>
          </w:p>
        </w:tc>
      </w:tr>
      <w:tr w:rsidR="006C1CE9" w:rsidRPr="00FF7717" w14:paraId="58470A28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1892B43" w14:textId="4B48FB94" w:rsidR="006C1CE9" w:rsidRDefault="006C1CE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18</w:t>
            </w:r>
          </w:p>
        </w:tc>
        <w:tc>
          <w:tcPr>
            <w:tcW w:w="268" w:type="dxa"/>
            <w:shd w:val="clear" w:color="auto" w:fill="auto"/>
          </w:tcPr>
          <w:p w14:paraId="264D7C36" w14:textId="77777777" w:rsidR="006C1CE9" w:rsidRPr="00FF7717" w:rsidRDefault="006C1CE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5A2F96A" w14:textId="28B3AF39" w:rsidR="006C1CE9" w:rsidRPr="007533D5" w:rsidRDefault="006C1CE9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</w:tr>
      <w:tr w:rsidR="006C1CE9" w:rsidRPr="00FF7717" w14:paraId="08ED3622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20E6C80" w14:textId="6F4AEC9A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19</w:t>
            </w:r>
          </w:p>
        </w:tc>
        <w:tc>
          <w:tcPr>
            <w:tcW w:w="268" w:type="dxa"/>
            <w:shd w:val="clear" w:color="auto" w:fill="auto"/>
          </w:tcPr>
          <w:p w14:paraId="4E651CA0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80813D3" w14:textId="427F61D1" w:rsidR="006C1CE9" w:rsidRPr="00946524" w:rsidRDefault="006C1CE9" w:rsidP="006C1CE9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หนี้สินตามสัญญาเช่า</w:t>
            </w:r>
          </w:p>
        </w:tc>
      </w:tr>
      <w:tr w:rsidR="006C1CE9" w:rsidRPr="00FF7717" w14:paraId="2AD7327D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290D565" w14:textId="141BE2D5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0957311A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10368C5" w14:textId="1C1779A8" w:rsidR="006C1CE9" w:rsidRPr="00946524" w:rsidRDefault="006C1CE9" w:rsidP="006C1CE9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ประมาณการหนี้สิน</w:t>
            </w:r>
            <w:r>
              <w:rPr>
                <w:rFonts w:hint="cs"/>
                <w:cs/>
              </w:rPr>
              <w:t>ไม่</w:t>
            </w:r>
            <w:r w:rsidRPr="00306BD2">
              <w:rPr>
                <w:cs/>
              </w:rPr>
              <w:t>หมุนเวียนสำหรับผลประโยชน์พนักงาน</w:t>
            </w:r>
          </w:p>
        </w:tc>
      </w:tr>
      <w:tr w:rsidR="006C1CE9" w:rsidRPr="00FF7717" w14:paraId="0A29CE10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477B9A4" w14:textId="1ACE761E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21</w:t>
            </w:r>
          </w:p>
        </w:tc>
        <w:tc>
          <w:tcPr>
            <w:tcW w:w="268" w:type="dxa"/>
            <w:shd w:val="clear" w:color="auto" w:fill="auto"/>
          </w:tcPr>
          <w:p w14:paraId="3019B96C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5EB2CFD" w14:textId="55234DA4" w:rsidR="006C1CE9" w:rsidRPr="00946524" w:rsidRDefault="006C1CE9" w:rsidP="006C1CE9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หนี้สินทางการเงินหมุนเวียนอื่น</w:t>
            </w:r>
          </w:p>
        </w:tc>
      </w:tr>
      <w:tr w:rsidR="006C1CE9" w:rsidRPr="00FF7717" w14:paraId="0869E927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16BF5E4" w14:textId="01E7DA13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22</w:t>
            </w:r>
          </w:p>
        </w:tc>
        <w:tc>
          <w:tcPr>
            <w:tcW w:w="268" w:type="dxa"/>
            <w:shd w:val="clear" w:color="auto" w:fill="auto"/>
          </w:tcPr>
          <w:p w14:paraId="75C4E0A6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CEB42AF" w14:textId="7CA25423" w:rsidR="006C1CE9" w:rsidRPr="00946524" w:rsidRDefault="006C1CE9" w:rsidP="006C1CE9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ทุนสำรองตามกฎหมาย</w:t>
            </w:r>
          </w:p>
        </w:tc>
      </w:tr>
      <w:tr w:rsidR="006C1CE9" w:rsidRPr="00FF7717" w14:paraId="50E400E1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77EBAFF" w14:textId="112ECDC7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23</w:t>
            </w:r>
          </w:p>
        </w:tc>
        <w:tc>
          <w:tcPr>
            <w:tcW w:w="268" w:type="dxa"/>
            <w:shd w:val="clear" w:color="auto" w:fill="auto"/>
          </w:tcPr>
          <w:p w14:paraId="53D8B9A1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C562C08" w14:textId="2EAD1641" w:rsidR="006C1CE9" w:rsidRPr="00946524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</w:tr>
      <w:tr w:rsidR="006C1CE9" w:rsidRPr="00FF7717" w14:paraId="22317EC2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C34E036" w14:textId="45A991CD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24</w:t>
            </w:r>
          </w:p>
        </w:tc>
        <w:tc>
          <w:tcPr>
            <w:tcW w:w="268" w:type="dxa"/>
            <w:shd w:val="clear" w:color="auto" w:fill="auto"/>
          </w:tcPr>
          <w:p w14:paraId="038A3609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847B682" w14:textId="2403FE13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กำไรต่อหุ้นขั้นพื้นฐาน</w:t>
            </w:r>
          </w:p>
        </w:tc>
      </w:tr>
      <w:tr w:rsidR="006C1CE9" w:rsidRPr="00FF7717" w14:paraId="68331F36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F452155" w14:textId="032D4D36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</w:t>
            </w:r>
          </w:p>
        </w:tc>
        <w:tc>
          <w:tcPr>
            <w:tcW w:w="268" w:type="dxa"/>
            <w:shd w:val="clear" w:color="auto" w:fill="auto"/>
          </w:tcPr>
          <w:p w14:paraId="5A1C8987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3D4DD1B" w14:textId="45495926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ค่าตอบแทนผู้บริหาร</w:t>
            </w:r>
          </w:p>
        </w:tc>
      </w:tr>
      <w:tr w:rsidR="006C1CE9" w:rsidRPr="00FF7717" w14:paraId="60E9B9A6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896D3C6" w14:textId="6C7AEF42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26</w:t>
            </w:r>
          </w:p>
        </w:tc>
        <w:tc>
          <w:tcPr>
            <w:tcW w:w="268" w:type="dxa"/>
            <w:shd w:val="clear" w:color="auto" w:fill="auto"/>
          </w:tcPr>
          <w:p w14:paraId="1D46FD6B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774A4F9" w14:textId="5F71A743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ค่าตอบแทนกรรมการ</w:t>
            </w:r>
          </w:p>
        </w:tc>
      </w:tr>
      <w:tr w:rsidR="006C1CE9" w:rsidRPr="00FF7717" w14:paraId="010F9BCF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504E7CB" w14:textId="1851F02B" w:rsidR="006C1CE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27</w:t>
            </w:r>
          </w:p>
        </w:tc>
        <w:tc>
          <w:tcPr>
            <w:tcW w:w="268" w:type="dxa"/>
            <w:shd w:val="clear" w:color="auto" w:fill="auto"/>
          </w:tcPr>
          <w:p w14:paraId="483D11A4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9DA9193" w14:textId="71665EFF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กองทุนสำรองเลี้ยงชีพ</w:t>
            </w:r>
          </w:p>
        </w:tc>
      </w:tr>
      <w:tr w:rsidR="006C1CE9" w:rsidRPr="00FF7717" w14:paraId="07126B71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B8D1D98" w14:textId="6F954B6A" w:rsidR="006C1CE9" w:rsidRDefault="006C1CE9" w:rsidP="006C1CE9">
            <w:pPr>
              <w:pStyle w:val="TOC2"/>
              <w:jc w:val="center"/>
              <w:rPr>
                <w:cs/>
              </w:rPr>
            </w:pPr>
            <w:r w:rsidRPr="00C65589">
              <w:rPr>
                <w:rFonts w:hint="cs"/>
                <w:cs/>
              </w:rPr>
              <w:t>2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7FB533CB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591024F" w14:textId="523EFBB4" w:rsidR="006C1CE9" w:rsidRDefault="006C1CE9" w:rsidP="006C1CE9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การเสนอข้อมูลทางการเงินจำแนกตามส่วนงาน</w:t>
            </w:r>
          </w:p>
        </w:tc>
      </w:tr>
      <w:tr w:rsidR="006C1CE9" w:rsidRPr="00FF7717" w14:paraId="6EC9DC20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BAA655D" w14:textId="0633C72D" w:rsidR="006C1CE9" w:rsidRPr="00C65589" w:rsidRDefault="006C1CE9" w:rsidP="006C1CE9">
            <w:pPr>
              <w:pStyle w:val="TOC2"/>
              <w:jc w:val="center"/>
            </w:pPr>
            <w:r>
              <w:rPr>
                <w:rFonts w:hint="cs"/>
                <w:cs/>
              </w:rPr>
              <w:t>29</w:t>
            </w:r>
          </w:p>
        </w:tc>
        <w:tc>
          <w:tcPr>
            <w:tcW w:w="268" w:type="dxa"/>
            <w:shd w:val="clear" w:color="auto" w:fill="auto"/>
          </w:tcPr>
          <w:p w14:paraId="42FF6652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B0520D8" w14:textId="27652E88" w:rsidR="006C1CE9" w:rsidRPr="00FF7717" w:rsidRDefault="006C1CE9" w:rsidP="006C1CE9">
            <w:pPr>
              <w:pStyle w:val="TOC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6C1CE9" w:rsidRPr="00FF7717" w14:paraId="4B55B750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1E7FBE7" w14:textId="6871BB58" w:rsidR="006C1CE9" w:rsidRPr="00C6558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6BB7AEC6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0B8C477" w14:textId="4F2707D8" w:rsidR="006C1CE9" w:rsidRDefault="006C1CE9" w:rsidP="006C1CE9">
            <w:pPr>
              <w:pStyle w:val="TOC2"/>
              <w:rPr>
                <w:cs/>
              </w:rPr>
            </w:pPr>
            <w:r w:rsidRPr="00C30824">
              <w:rPr>
                <w:cs/>
              </w:rPr>
              <w:t>การบริหารจัดการทุน</w:t>
            </w:r>
          </w:p>
        </w:tc>
      </w:tr>
      <w:tr w:rsidR="006C1CE9" w:rsidRPr="00FF7717" w14:paraId="577ED268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103A947" w14:textId="51BEA76D" w:rsidR="006C1CE9" w:rsidRPr="00C65589" w:rsidRDefault="006C1CE9" w:rsidP="006C1CE9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7481E121" w14:textId="77777777" w:rsidR="006C1CE9" w:rsidRPr="00FF7717" w:rsidRDefault="006C1CE9" w:rsidP="006C1CE9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5A6B51C" w14:textId="3A8C8A17" w:rsidR="006C1CE9" w:rsidRDefault="006C1CE9" w:rsidP="006C1CE9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ภาระผูกพันและหนี้สินที่อาจเกิดขึ้นในภายหน้า</w:t>
            </w:r>
          </w:p>
        </w:tc>
      </w:tr>
      <w:tr w:rsidR="004112CA" w:rsidRPr="00FF7717" w14:paraId="22DA6038" w14:textId="77777777" w:rsidTr="00495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2CBB9D1" w14:textId="04265616" w:rsidR="004112CA" w:rsidRDefault="004A413C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3</w:t>
            </w:r>
            <w:r w:rsidR="00495837">
              <w:rPr>
                <w:rFonts w:hint="cs"/>
                <w:cs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7CA44CAE" w14:textId="77777777" w:rsidR="004112CA" w:rsidRPr="00FF7717" w:rsidRDefault="004112C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61EB389" w14:textId="2777CB86" w:rsidR="004112CA" w:rsidRPr="00C30824" w:rsidRDefault="004A413C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การอนุมัติงบการเงินระหว่างกาล</w:t>
            </w:r>
          </w:p>
        </w:tc>
      </w:tr>
    </w:tbl>
    <w:p w14:paraId="007BC0F4" w14:textId="7E7F23D6" w:rsidR="007B4A3A" w:rsidRPr="009028C5" w:rsidRDefault="007B4A3A" w:rsidP="007B4A3A">
      <w:pPr>
        <w:tabs>
          <w:tab w:val="center" w:pos="4608"/>
          <w:tab w:val="left" w:pos="5400"/>
        </w:tabs>
        <w:rPr>
          <w:rFonts w:ascii="Angsana New" w:hAnsi="Angsana New"/>
          <w:sz w:val="32"/>
          <w:szCs w:val="32"/>
          <w:cs/>
          <w:lang w:val="en-US"/>
        </w:rPr>
        <w:sectPr w:rsidR="007B4A3A" w:rsidRPr="009028C5" w:rsidSect="00C5357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A6D" w14:textId="1CCD41EC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ฟังก์ชั่น อินเตอร์เนชั่นแนล จำกัด (มหาชน)</w:t>
      </w:r>
      <w:r w:rsidR="0048527A">
        <w:rPr>
          <w:rFonts w:ascii="Angsana New" w:hAnsi="Angsana New"/>
          <w:b/>
          <w:bCs/>
          <w:sz w:val="32"/>
          <w:szCs w:val="32"/>
        </w:rPr>
        <w:t xml:space="preserve"> </w:t>
      </w:r>
      <w:r w:rsidR="0048527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8495A6E" w14:textId="2F3F46CA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F2E5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18A68D92" w:rsidR="00117B13" w:rsidRDefault="00851E05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เดือน และ </w:t>
      </w: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เดือน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00540006" w14:textId="403FBFCA" w:rsidR="006E2432" w:rsidRDefault="007E521B" w:rsidP="007E521B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83C130B" w:rsidR="007172E2" w:rsidRPr="009C6C61" w:rsidRDefault="009C6C61" w:rsidP="001B2AA1">
      <w:pPr>
        <w:tabs>
          <w:tab w:val="left" w:pos="2250"/>
        </w:tabs>
        <w:spacing w:after="240" w:line="240" w:lineRule="atLeast"/>
        <w:ind w:left="2430" w:hanging="1890"/>
        <w:jc w:val="thaiDistribute"/>
        <w:rPr>
          <w:rFonts w:ascii="Angsana New" w:hAnsi="Angsana New"/>
          <w:sz w:val="30"/>
          <w:szCs w:val="30"/>
          <w:lang w:val="en-US"/>
        </w:rPr>
      </w:pPr>
      <w:r w:rsidRPr="00C7075F">
        <w:rPr>
          <w:rFonts w:ascii="Angsana New" w:hAnsi="Angsana New" w:hint="cs"/>
          <w:sz w:val="30"/>
          <w:szCs w:val="30"/>
          <w:cs/>
          <w:lang w:val="en-US"/>
        </w:rPr>
        <w:t>การจดทะเบียน</w:t>
      </w:r>
      <w:r w:rsidR="00C7075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2E3" w:rsidRPr="00FB52E3">
        <w:rPr>
          <w:rFonts w:ascii="Angsana New" w:hAnsi="Angsana New"/>
          <w:sz w:val="30"/>
          <w:szCs w:val="30"/>
          <w:cs/>
          <w:lang w:val="en-US"/>
        </w:rPr>
        <w:t>บริษัท  ฟังก์ชั่น อินเตอร์เนชั่นแนล  จำกัด (มหาชน) (“บริษัทฯ”) เป็นบริษัทมหาชนซึ่งจัดตั้งและมีภูมิลำเนาในประเทศไทย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Pr="007D7C39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126CECFC" w14:textId="77777777" w:rsidR="00AB21E9" w:rsidRPr="000F05E9" w:rsidRDefault="00AB21E9" w:rsidP="00AB21E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0"/>
          <w:szCs w:val="20"/>
        </w:rPr>
      </w:pPr>
    </w:p>
    <w:p w14:paraId="28495A80" w14:textId="1CCA60A6" w:rsidR="004A5132" w:rsidRPr="00317361" w:rsidRDefault="00D14172" w:rsidP="00851603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14172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="00F53CE7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5A81" w14:textId="0BDAD223" w:rsidR="00822A5E" w:rsidRPr="00FE42E1" w:rsidRDefault="00822A5E" w:rsidP="0019454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E42E1">
        <w:rPr>
          <w:rFonts w:ascii="Angsana New" w:hAnsi="Angsana New"/>
          <w:sz w:val="30"/>
          <w:szCs w:val="30"/>
          <w:cs/>
        </w:rPr>
        <w:t>เกณฑ์ในการจัดทำงบการเงิน</w:t>
      </w:r>
      <w:r w:rsidR="009454CB" w:rsidRPr="00FE42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1DF6EBA" w14:textId="76BB9B4C" w:rsidR="00DD14CA" w:rsidRDefault="0053668C" w:rsidP="00A01A8E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E42E1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 ตามมาตรฐานการบัญชีฉบับที่ </w:t>
      </w:r>
      <w:r w:rsidRPr="00FE42E1">
        <w:rPr>
          <w:rFonts w:ascii="Angsana New" w:hAnsi="Angsana New"/>
          <w:sz w:val="30"/>
          <w:szCs w:val="30"/>
        </w:rPr>
        <w:t>34</w:t>
      </w:r>
      <w:r w:rsidRPr="00FE42E1">
        <w:rPr>
          <w:rFonts w:ascii="Angsana New" w:hAnsi="Angsana New"/>
          <w:sz w:val="30"/>
          <w:szCs w:val="30"/>
          <w:cs/>
        </w:rPr>
        <w:t xml:space="preserve"> เรื่อง</w:t>
      </w:r>
      <w:r w:rsidRPr="00FE42E1">
        <w:rPr>
          <w:rFonts w:ascii="Angsana New" w:hAnsi="Angsana New" w:hint="cs"/>
          <w:sz w:val="30"/>
          <w:szCs w:val="30"/>
          <w:cs/>
        </w:rPr>
        <w:t xml:space="preserve"> </w:t>
      </w:r>
      <w:r w:rsidRPr="00FE42E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รวมถึงการตีความและแนวปฏิบัติทางการบัญชี 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0B2D0EE3" w14:textId="0D3C535D" w:rsidR="0053668C" w:rsidRPr="00580C04" w:rsidRDefault="00FF3C74" w:rsidP="00A01A8E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CA0D6A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อย่างไรก็ตาม 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>
        <w:rPr>
          <w:rFonts w:ascii="Angsana New" w:hAnsi="Angsana New"/>
          <w:sz w:val="30"/>
          <w:szCs w:val="30"/>
          <w:cs/>
        </w:rPr>
        <w:br/>
      </w:r>
      <w:r w:rsidRPr="00CA0D6A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ดังนั้นการใช้งบการเงินระหว่างกาลนี้ควรใช้ควบคู่ไปกับงบการเงินประจำปีล่าสุด</w:t>
      </w:r>
    </w:p>
    <w:p w14:paraId="13A7AD2A" w14:textId="0B3445ED" w:rsidR="00DD14CA" w:rsidRDefault="00DD14CA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D14CA">
        <w:rPr>
          <w:rFonts w:ascii="Angsana New" w:hAnsi="Angsana New"/>
          <w:sz w:val="30"/>
          <w:szCs w:val="30"/>
          <w:cs/>
        </w:rPr>
        <w:t>งบการเงิน</w:t>
      </w:r>
      <w:r w:rsidR="00095F4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21BB3">
        <w:rPr>
          <w:rFonts w:ascii="Angsana New" w:hAnsi="Angsana New"/>
          <w:sz w:val="30"/>
          <w:szCs w:val="30"/>
          <w:cs/>
        </w:rPr>
        <w:t>ของ</w:t>
      </w:r>
      <w:r w:rsidR="00DF2285" w:rsidRPr="00221BB3">
        <w:rPr>
          <w:rFonts w:ascii="Angsana New" w:hAnsi="Angsana New" w:hint="cs"/>
          <w:sz w:val="30"/>
          <w:szCs w:val="30"/>
          <w:cs/>
        </w:rPr>
        <w:t>ก</w:t>
      </w:r>
      <w:r w:rsidR="000F65DF" w:rsidRPr="00221BB3">
        <w:rPr>
          <w:rFonts w:ascii="Angsana New" w:hAnsi="Angsana New" w:hint="cs"/>
          <w:sz w:val="30"/>
          <w:szCs w:val="30"/>
          <w:cs/>
        </w:rPr>
        <w:t>ลุ่มบริษัท</w:t>
      </w:r>
      <w:r w:rsidRPr="00DD14CA">
        <w:rPr>
          <w:rFonts w:ascii="Angsana New" w:hAnsi="Angsana New"/>
          <w:sz w:val="30"/>
          <w:szCs w:val="30"/>
        </w:rPr>
        <w:t xml:space="preserve"> </w:t>
      </w:r>
      <w:r w:rsidRPr="00DD14CA">
        <w:rPr>
          <w:rFonts w:ascii="Angsana New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0A0516C7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A75FF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800F8AB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71FBDCA" w14:textId="3E94351E" w:rsidR="009D395D" w:rsidRPr="00F276E5" w:rsidRDefault="009D395D" w:rsidP="00CD7D2E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 w:hint="cs"/>
          <w:sz w:val="30"/>
          <w:szCs w:val="30"/>
          <w:cs/>
        </w:rPr>
        <w:lastRenderedPageBreak/>
        <w:t>เกณ</w:t>
      </w:r>
      <w:r w:rsidR="00CD7D2E" w:rsidRPr="00F276E5">
        <w:rPr>
          <w:rFonts w:ascii="Angsana New" w:hAnsi="Angsana New" w:hint="cs"/>
          <w:sz w:val="30"/>
          <w:szCs w:val="30"/>
          <w:cs/>
        </w:rPr>
        <w:t>ฑ์ในการจัดทำงบการเงินรวม</w:t>
      </w:r>
    </w:p>
    <w:p w14:paraId="3D806E8A" w14:textId="56C6873B" w:rsidR="003207B4" w:rsidRDefault="00B60FD8" w:rsidP="00CA6DAD">
      <w:pPr>
        <w:spacing w:after="120"/>
        <w:ind w:left="900"/>
        <w:jc w:val="thaiDistribute"/>
        <w:rPr>
          <w:rFonts w:ascii="Angsana New" w:hAnsi="Angsana New"/>
          <w:sz w:val="30"/>
          <w:szCs w:val="30"/>
        </w:rPr>
      </w:pPr>
      <w:r w:rsidRPr="00D040EA">
        <w:rPr>
          <w:rFonts w:ascii="Angsana New" w:hAnsi="Angsana New"/>
          <w:sz w:val="30"/>
          <w:szCs w:val="30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</w:t>
      </w:r>
      <w:r w:rsidR="003D2F48" w:rsidRPr="00D040E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040EA">
        <w:rPr>
          <w:rFonts w:ascii="Angsana New" w:hAnsi="Angsana New"/>
          <w:sz w:val="30"/>
          <w:szCs w:val="30"/>
          <w:cs/>
        </w:rPr>
        <w:t>บริษัทย่อย ดังนี้</w:t>
      </w:r>
    </w:p>
    <w:tbl>
      <w:tblPr>
        <w:tblW w:w="918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150"/>
        <w:gridCol w:w="3420"/>
        <w:gridCol w:w="2610"/>
      </w:tblGrid>
      <w:tr w:rsidR="0043037D" w:rsidRPr="00AB21E9" w14:paraId="2A19F94E" w14:textId="77777777" w:rsidTr="00876AAE">
        <w:trPr>
          <w:tblHeader/>
        </w:trPr>
        <w:tc>
          <w:tcPr>
            <w:tcW w:w="3150" w:type="dxa"/>
          </w:tcPr>
          <w:p w14:paraId="0B0F954F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2BF4EA1" w14:textId="77777777" w:rsidR="0043037D" w:rsidRPr="00AB21E9" w:rsidRDefault="0043037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7F458C08" w14:textId="4B8DFA2B" w:rsidR="0043037D" w:rsidRPr="00AB21E9" w:rsidRDefault="0043037D" w:rsidP="0082402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43037D" w:rsidRPr="00AB21E9" w14:paraId="359AD509" w14:textId="77777777" w:rsidTr="00876AAE">
        <w:trPr>
          <w:tblHeader/>
        </w:trPr>
        <w:tc>
          <w:tcPr>
            <w:tcW w:w="3150" w:type="dxa"/>
          </w:tcPr>
          <w:p w14:paraId="417DFC7A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08D23C25" w14:textId="5104981D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0F5E7428" w14:textId="36A7FC80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(ร้อยละของจำนวนหุ้นจดทะเบียน)</w:t>
            </w:r>
          </w:p>
        </w:tc>
      </w:tr>
      <w:tr w:rsidR="0043037D" w:rsidRPr="00AB21E9" w14:paraId="30F76050" w14:textId="77777777" w:rsidTr="00876AAE">
        <w:trPr>
          <w:tblHeader/>
        </w:trPr>
        <w:tc>
          <w:tcPr>
            <w:tcW w:w="3150" w:type="dxa"/>
          </w:tcPr>
          <w:p w14:paraId="0FEB7E15" w14:textId="08B78220" w:rsidR="0043037D" w:rsidRPr="00AB21E9" w:rsidRDefault="0043037D" w:rsidP="0043037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3420" w:type="dxa"/>
          </w:tcPr>
          <w:p w14:paraId="2A2AE701" w14:textId="55437ABF" w:rsidR="0043037D" w:rsidRPr="00AB21E9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4"/>
              </w:rPr>
            </w:pPr>
            <w:r w:rsidRPr="00AB21E9">
              <w:rPr>
                <w:rFonts w:hint="cs"/>
                <w:sz w:val="24"/>
                <w:cs/>
              </w:rPr>
              <w:t>ประเภทธุรกิจ</w:t>
            </w:r>
          </w:p>
        </w:tc>
        <w:tc>
          <w:tcPr>
            <w:tcW w:w="2610" w:type="dxa"/>
            <w:shd w:val="clear" w:color="auto" w:fill="auto"/>
          </w:tcPr>
          <w:p w14:paraId="7D082712" w14:textId="43A76FC0" w:rsidR="0043037D" w:rsidRPr="00AB21E9" w:rsidRDefault="005573B2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4"/>
              </w:rPr>
            </w:pPr>
            <w:r w:rsidRPr="005573B2">
              <w:rPr>
                <w:sz w:val="24"/>
              </w:rPr>
              <w:t xml:space="preserve">30 </w:t>
            </w:r>
            <w:r w:rsidRPr="005573B2">
              <w:rPr>
                <w:sz w:val="24"/>
                <w:cs/>
              </w:rPr>
              <w:t>มิถุนายน</w:t>
            </w:r>
            <w:r w:rsidR="0043037D" w:rsidRPr="00AB21E9">
              <w:rPr>
                <w:rFonts w:hint="cs"/>
                <w:sz w:val="24"/>
                <w:cs/>
              </w:rPr>
              <w:t xml:space="preserve"> </w:t>
            </w:r>
            <w:r w:rsidR="0043037D" w:rsidRPr="00AB21E9">
              <w:rPr>
                <w:sz w:val="24"/>
              </w:rPr>
              <w:t>256</w:t>
            </w:r>
            <w:r w:rsidR="00F86B2E">
              <w:rPr>
                <w:sz w:val="24"/>
              </w:rPr>
              <w:t>7</w:t>
            </w:r>
          </w:p>
        </w:tc>
      </w:tr>
      <w:tr w:rsidR="0043037D" w:rsidRPr="00AB21E9" w14:paraId="3F73E7C1" w14:textId="77777777" w:rsidTr="00304625">
        <w:trPr>
          <w:trHeight w:val="203"/>
        </w:trPr>
        <w:tc>
          <w:tcPr>
            <w:tcW w:w="3150" w:type="dxa"/>
          </w:tcPr>
          <w:p w14:paraId="1D36A179" w14:textId="3EFD1466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385868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71816683" w14:textId="5A5BDA80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0E45F6E8" w14:textId="7AE13EA8" w:rsidR="0043037D" w:rsidRPr="00AB21E9" w:rsidRDefault="0043037D" w:rsidP="00B35A75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43037D" w:rsidRPr="00AB21E9" w14:paraId="2C28C690" w14:textId="77777777" w:rsidTr="00304625">
        <w:trPr>
          <w:trHeight w:val="203"/>
        </w:trPr>
        <w:tc>
          <w:tcPr>
            <w:tcW w:w="3150" w:type="dxa"/>
          </w:tcPr>
          <w:p w14:paraId="5659FCC2" w14:textId="0E045DE8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3420" w:type="dxa"/>
            <w:shd w:val="clear" w:color="auto" w:fill="auto"/>
          </w:tcPr>
          <w:p w14:paraId="747E5C7F" w14:textId="2B0572DC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19012288" w14:textId="0F2167A8" w:rsidR="0043037D" w:rsidRPr="00AB21E9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43037D" w:rsidRPr="00AB21E9" w14:paraId="6E7E8034" w14:textId="77777777" w:rsidTr="00304625">
        <w:trPr>
          <w:trHeight w:val="203"/>
        </w:trPr>
        <w:tc>
          <w:tcPr>
            <w:tcW w:w="3150" w:type="dxa"/>
          </w:tcPr>
          <w:p w14:paraId="14988D01" w14:textId="58934062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3420" w:type="dxa"/>
            <w:shd w:val="clear" w:color="auto" w:fill="auto"/>
          </w:tcPr>
          <w:p w14:paraId="597CCAC8" w14:textId="71219DF7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6E97E213" w14:textId="03E801DE" w:rsidR="0043037D" w:rsidRPr="00AB21E9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B543C7" w:rsidRPr="00AB21E9" w14:paraId="39E8B439" w14:textId="77777777" w:rsidTr="00876AAE">
        <w:trPr>
          <w:trHeight w:val="203"/>
        </w:trPr>
        <w:tc>
          <w:tcPr>
            <w:tcW w:w="3150" w:type="dxa"/>
          </w:tcPr>
          <w:p w14:paraId="409CE998" w14:textId="122F7E04" w:rsidR="00B543C7" w:rsidRPr="00AB21E9" w:rsidRDefault="00B3759B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ฟังก์ชั่น </w:t>
            </w:r>
            <w:r w:rsidRPr="00AB21E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อินดัสทรี</w:t>
            </w: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5EBA54BE" w14:textId="08656A7B" w:rsidR="00B543C7" w:rsidRPr="00AB21E9" w:rsidRDefault="006D4D51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</w:rPr>
              <w:t>ให้เช่าโรงงานและการจัดพื้นที่เขตปลอดอากร (</w:t>
            </w:r>
            <w:r w:rsidRPr="00AB21E9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10" w:type="dxa"/>
            <w:shd w:val="clear" w:color="auto" w:fill="auto"/>
          </w:tcPr>
          <w:p w14:paraId="2D51E5C6" w14:textId="046065EE" w:rsidR="00B543C7" w:rsidRPr="00AB21E9" w:rsidRDefault="00B3759B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4D817F53" w14:textId="1973ECA2" w:rsidR="000B38A8" w:rsidRDefault="00DB0B35" w:rsidP="006C48EE">
      <w:pPr>
        <w:spacing w:after="12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</w:t>
      </w:r>
      <w:r w:rsidR="002412F9">
        <w:rPr>
          <w:rFonts w:ascii="Angsana New" w:hAnsi="Angsana New" w:hint="cs"/>
          <w:sz w:val="30"/>
          <w:szCs w:val="30"/>
          <w:cs/>
        </w:rPr>
        <w:t>เงินรวมสำหรับงวดปัจจุบัน</w:t>
      </w:r>
      <w:r w:rsidR="009C0FFB">
        <w:rPr>
          <w:rFonts w:ascii="Angsana New" w:hAnsi="Angsana New" w:hint="cs"/>
          <w:sz w:val="30"/>
          <w:szCs w:val="30"/>
          <w:cs/>
        </w:rPr>
        <w:t>จัดทำโดย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ใช้หลักเกณฑ์เดียวกับงบการเงินรวมสำหรับปีสิ้นสุดวันที่ </w:t>
      </w:r>
      <w:r w:rsidR="00326BB9">
        <w:rPr>
          <w:rFonts w:ascii="Angsana New" w:hAnsi="Angsana New"/>
          <w:sz w:val="30"/>
          <w:szCs w:val="30"/>
        </w:rPr>
        <w:br/>
      </w:r>
      <w:r w:rsidR="007D48C6">
        <w:rPr>
          <w:rFonts w:ascii="Angsana New" w:hAnsi="Angsana New"/>
          <w:sz w:val="30"/>
          <w:szCs w:val="30"/>
          <w:lang w:val="en-US"/>
        </w:rPr>
        <w:t>31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48C6">
        <w:rPr>
          <w:rFonts w:ascii="Angsana New" w:hAnsi="Angsana New"/>
          <w:sz w:val="30"/>
          <w:szCs w:val="30"/>
          <w:lang w:val="en-US"/>
        </w:rPr>
        <w:t>2566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 ทั้งนี้ไม่มีการเปลี่ยนแปลง</w:t>
      </w:r>
      <w:r w:rsidR="00B96998" w:rsidRPr="00B96998">
        <w:rPr>
          <w:rFonts w:ascii="Angsana New" w:hAnsi="Angsana New"/>
          <w:sz w:val="30"/>
          <w:szCs w:val="30"/>
          <w:cs/>
        </w:rPr>
        <w:t>โครงสร้างของกลุ่มบริษัทในระหว่างงวดปัจจุบัน</w:t>
      </w:r>
    </w:p>
    <w:p w14:paraId="1070CAF2" w14:textId="77777777" w:rsidR="003F4B6E" w:rsidRDefault="003F4B6E" w:rsidP="00AB21E9">
      <w:pPr>
        <w:pStyle w:val="ListParagraph"/>
        <w:tabs>
          <w:tab w:val="clear" w:pos="1644"/>
          <w:tab w:val="clear" w:pos="1871"/>
          <w:tab w:val="left" w:pos="1440"/>
        </w:tabs>
        <w:spacing w:after="120" w:line="180" w:lineRule="exact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28495A88" w14:textId="08E439F5" w:rsidR="000D13CC" w:rsidRPr="00F276E5" w:rsidRDefault="000D13CC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F276E5">
        <w:rPr>
          <w:rFonts w:ascii="Angsana New" w:hAnsi="Angsana New"/>
          <w:sz w:val="30"/>
          <w:szCs w:val="30"/>
          <w:cs/>
        </w:rPr>
        <w:t>มาตรฐานการรายงานทาง</w:t>
      </w:r>
      <w:r w:rsidR="00C7442D" w:rsidRPr="00F276E5">
        <w:rPr>
          <w:rFonts w:ascii="Angsana New" w:hAnsi="Angsana New"/>
          <w:sz w:val="30"/>
          <w:szCs w:val="30"/>
          <w:cs/>
        </w:rPr>
        <w:t>การเงิน</w:t>
      </w:r>
      <w:r w:rsidR="001F4BCF" w:rsidRPr="00F276E5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F276E5">
        <w:rPr>
          <w:rFonts w:ascii="Angsana New" w:hAnsi="Angsana New"/>
          <w:sz w:val="30"/>
          <w:szCs w:val="30"/>
          <w:cs/>
        </w:rPr>
        <w:t>ที่เริ่มมีผลบังคับใช้ใน</w:t>
      </w:r>
      <w:r w:rsidR="0056466A">
        <w:rPr>
          <w:rFonts w:ascii="Angsana New" w:hAnsi="Angsana New" w:hint="cs"/>
          <w:sz w:val="30"/>
          <w:szCs w:val="30"/>
          <w:cs/>
        </w:rPr>
        <w:t>งวด</w:t>
      </w:r>
      <w:r w:rsidRPr="00F276E5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1F377C43" w:rsidR="008C7F6C" w:rsidRPr="00F276E5" w:rsidRDefault="004F2DF8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F276E5">
        <w:rPr>
          <w:rFonts w:ascii="Angsana New" w:hAnsi="Angsana New"/>
          <w:sz w:val="30"/>
          <w:szCs w:val="30"/>
        </w:rPr>
        <w:br/>
        <w:t>1</w:t>
      </w:r>
      <w:r w:rsidRPr="00F276E5">
        <w:rPr>
          <w:rFonts w:ascii="Angsana New" w:hAnsi="Angsana New"/>
          <w:sz w:val="30"/>
          <w:szCs w:val="30"/>
          <w:cs/>
        </w:rPr>
        <w:t xml:space="preserve"> มกราคม </w:t>
      </w:r>
      <w:r w:rsidR="00F276E5" w:rsidRPr="00F276E5">
        <w:rPr>
          <w:rFonts w:ascii="Angsana New" w:hAnsi="Angsana New"/>
          <w:sz w:val="30"/>
          <w:szCs w:val="30"/>
        </w:rPr>
        <w:t>2567</w:t>
      </w:r>
      <w:r w:rsidRPr="00F276E5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8495A8A" w14:textId="55F7E097" w:rsidR="000D13CC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>การ</w:t>
      </w:r>
      <w:r w:rsidR="00E16BBE" w:rsidRPr="00F276E5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E16BBE" w:rsidRPr="00F276E5">
        <w:rPr>
          <w:rFonts w:ascii="Angsana New" w:hAnsi="Angsana New" w:hint="cs"/>
          <w:sz w:val="30"/>
          <w:szCs w:val="30"/>
          <w:cs/>
        </w:rPr>
        <w:t>ของ</w:t>
      </w:r>
      <w:r w:rsidR="00F429E7" w:rsidRPr="00F276E5">
        <w:rPr>
          <w:rFonts w:ascii="Angsana New" w:hAnsi="Angsana New" w:hint="cs"/>
          <w:sz w:val="30"/>
          <w:szCs w:val="30"/>
          <w:cs/>
        </w:rPr>
        <w:t>กลุ่ม</w:t>
      </w:r>
      <w:r w:rsidR="00E16BBE" w:rsidRPr="00F276E5">
        <w:rPr>
          <w:rFonts w:ascii="Angsana New" w:hAnsi="Angsana New" w:hint="cs"/>
          <w:sz w:val="30"/>
          <w:szCs w:val="30"/>
          <w:cs/>
        </w:rPr>
        <w:t>บริษัท</w:t>
      </w:r>
    </w:p>
    <w:p w14:paraId="0AE279D8" w14:textId="2F5CD4A0" w:rsidR="007853A8" w:rsidRPr="00C03E80" w:rsidRDefault="007853A8" w:rsidP="007853A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311"/>
        <w:outlineLvl w:val="0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67549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>2568</w:t>
      </w:r>
    </w:p>
    <w:p w14:paraId="252DB9A1" w14:textId="450A9AC1" w:rsidR="00367549" w:rsidRPr="00F276E5" w:rsidRDefault="007853A8" w:rsidP="0036754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3E80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 xml:space="preserve">2568 </w:t>
      </w:r>
      <w:r w:rsidRPr="00C03E80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367549">
        <w:rPr>
          <w:rFonts w:ascii="Angsana New" w:hAnsi="Angsana New"/>
          <w:sz w:val="30"/>
          <w:szCs w:val="30"/>
        </w:rPr>
        <w:t xml:space="preserve"> </w:t>
      </w:r>
      <w:r w:rsidR="00367549" w:rsidRPr="00F276E5">
        <w:rPr>
          <w:rFonts w:ascii="Angsana New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63716C0" w14:textId="77777777" w:rsidR="00367549" w:rsidRDefault="00367549" w:rsidP="0036754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Pr="00F276E5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6136B59F" w14:textId="6A70A59B" w:rsidR="007853A8" w:rsidRDefault="007853A8" w:rsidP="007853A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04B9B18" w14:textId="77777777" w:rsidR="00B65224" w:rsidRDefault="00B65224" w:rsidP="007853A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93" w14:textId="0950F770" w:rsidR="006E17AF" w:rsidRPr="00B0205E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B0205E"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C51BA63" w14:textId="7EF542E0" w:rsidR="007D1795" w:rsidRPr="0053365A" w:rsidRDefault="0053365A" w:rsidP="0053365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53365A">
        <w:rPr>
          <w:rFonts w:ascii="Angsana New" w:hAnsi="Angsana New"/>
          <w:color w:val="000000" w:themeColor="text1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7D48C6">
        <w:rPr>
          <w:rFonts w:ascii="Angsana New" w:hAnsi="Angsana New"/>
          <w:color w:val="000000" w:themeColor="text1"/>
          <w:sz w:val="30"/>
          <w:szCs w:val="30"/>
        </w:rPr>
        <w:t xml:space="preserve">    </w:t>
      </w:r>
      <w:r w:rsidRPr="0053365A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53365A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53365A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53365A">
        <w:rPr>
          <w:rFonts w:ascii="Angsana New" w:hAnsi="Angsana New"/>
          <w:color w:val="000000" w:themeColor="text1"/>
          <w:sz w:val="30"/>
          <w:szCs w:val="30"/>
        </w:rPr>
        <w:t>256</w:t>
      </w:r>
      <w:r>
        <w:rPr>
          <w:rFonts w:ascii="Angsana New" w:hAnsi="Angsana New"/>
          <w:color w:val="000000" w:themeColor="text1"/>
          <w:sz w:val="30"/>
          <w:szCs w:val="30"/>
        </w:rPr>
        <w:t>6</w:t>
      </w:r>
    </w:p>
    <w:p w14:paraId="28495A95" w14:textId="2B2E78CF" w:rsidR="00F15D2D" w:rsidRPr="006A43E1" w:rsidRDefault="006A43E1" w:rsidP="007D1795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158228052"/>
      <w:r w:rsidRPr="006A43E1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10B0A765" w14:textId="418BF76F" w:rsidR="00945202" w:rsidRDefault="0016005C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>ในระหว่าง</w:t>
      </w:r>
      <w:r w:rsidR="00C751A7">
        <w:rPr>
          <w:rFonts w:ascii="Angsana New" w:hAnsi="Angsana New" w:hint="cs"/>
          <w:color w:val="000000" w:themeColor="text1"/>
          <w:sz w:val="30"/>
          <w:szCs w:val="30"/>
          <w:cs/>
        </w:rPr>
        <w:t>งวด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66913">
        <w:rPr>
          <w:rFonts w:ascii="Angsana New" w:hAnsi="Angsana New" w:hint="cs"/>
          <w:sz w:val="30"/>
          <w:szCs w:val="30"/>
          <w:cs/>
        </w:rPr>
        <w:t>กลุ่ม</w:t>
      </w:r>
      <w:r w:rsidR="00D66913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="00613E54">
        <w:rPr>
          <w:rFonts w:ascii="Angsana New" w:hAnsi="Angsana New" w:hint="cs"/>
          <w:sz w:val="30"/>
          <w:szCs w:val="30"/>
          <w:cs/>
        </w:rPr>
        <w:t>กลุ่ม</w:t>
      </w:r>
      <w:r w:rsidR="00613E54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8AE1202" w14:textId="3A0423FC" w:rsidR="004B4B94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Style w:val="TableGrid"/>
        <w:tblW w:w="1062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1964"/>
        <w:gridCol w:w="826"/>
        <w:gridCol w:w="1800"/>
      </w:tblGrid>
      <w:tr w:rsidR="00784DCC" w14:paraId="412E7976" w14:textId="77777777" w:rsidTr="009C203F">
        <w:tc>
          <w:tcPr>
            <w:tcW w:w="3780" w:type="dxa"/>
          </w:tcPr>
          <w:p w14:paraId="7DA38B8C" w14:textId="362FD88E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2250" w:type="dxa"/>
          </w:tcPr>
          <w:p w14:paraId="062D8142" w14:textId="283CC5BF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964" w:type="dxa"/>
          </w:tcPr>
          <w:p w14:paraId="1AC47D26" w14:textId="6202C3CC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  <w:tc>
          <w:tcPr>
            <w:tcW w:w="826" w:type="dxa"/>
          </w:tcPr>
          <w:p w14:paraId="7F01C8CF" w14:textId="1CFC3924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1800" w:type="dxa"/>
          </w:tcPr>
          <w:p w14:paraId="02819B46" w14:textId="49188079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นโยบาย</w:t>
            </w: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784DCC" w14:paraId="3EBBBEE7" w14:textId="77777777" w:rsidTr="009C203F">
        <w:tc>
          <w:tcPr>
            <w:tcW w:w="3780" w:type="dxa"/>
          </w:tcPr>
          <w:p w14:paraId="2EF68414" w14:textId="5A456E56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4609FB">
              <w:rPr>
                <w:rFonts w:ascii="Angsana New" w:hAnsi="Angsana New"/>
                <w:sz w:val="26"/>
                <w:szCs w:val="26"/>
              </w:rPr>
              <w:t xml:space="preserve">1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proofErr w:type="gramEnd"/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ฟังก์ชั่น มารีน จำกัด</w:t>
            </w:r>
          </w:p>
        </w:tc>
        <w:tc>
          <w:tcPr>
            <w:tcW w:w="2250" w:type="dxa"/>
          </w:tcPr>
          <w:p w14:paraId="4235C670" w14:textId="054DE12F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240A81FE" w14:textId="76223771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4229B5CE" w14:textId="37F89FAC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55307315" w14:textId="2A9B1A98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784DCC" w14:paraId="0A931A5E" w14:textId="77777777" w:rsidTr="009C203F">
        <w:tc>
          <w:tcPr>
            <w:tcW w:w="3780" w:type="dxa"/>
          </w:tcPr>
          <w:p w14:paraId="43976854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28A3223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2AB23777" w14:textId="1E824669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206A667" w14:textId="77777777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42A6C8D" w14:textId="57989B82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784DCC" w14:paraId="1FD46CC3" w14:textId="77777777" w:rsidTr="009C203F">
        <w:tc>
          <w:tcPr>
            <w:tcW w:w="3780" w:type="dxa"/>
          </w:tcPr>
          <w:p w14:paraId="2DF711BF" w14:textId="592E0B2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4609FB">
              <w:rPr>
                <w:rFonts w:ascii="Angsana New" w:hAnsi="Angsana New"/>
                <w:sz w:val="26"/>
                <w:szCs w:val="26"/>
              </w:rPr>
              <w:t xml:space="preserve">2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proofErr w:type="gramEnd"/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ศรีชงโค จำกัด</w:t>
            </w:r>
          </w:p>
        </w:tc>
        <w:tc>
          <w:tcPr>
            <w:tcW w:w="2250" w:type="dxa"/>
          </w:tcPr>
          <w:p w14:paraId="7A708780" w14:textId="0046CAD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4A0B45C4" w14:textId="3CDAC10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2D804B3E" w14:textId="1B1AFFEB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DD3579A" w14:textId="4B994094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784DCC" w14:paraId="62D3FA1B" w14:textId="77777777" w:rsidTr="009C203F">
        <w:tc>
          <w:tcPr>
            <w:tcW w:w="3780" w:type="dxa"/>
          </w:tcPr>
          <w:p w14:paraId="335D490F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CC8A496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585EC3B1" w14:textId="3CBA2B5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468635CB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CA7414" w14:textId="514F404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784DCC" w14:paraId="5B41F9E8" w14:textId="77777777" w:rsidTr="009C203F">
        <w:tc>
          <w:tcPr>
            <w:tcW w:w="3780" w:type="dxa"/>
          </w:tcPr>
          <w:p w14:paraId="792ECBA6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347AA73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3F62BD18" w14:textId="044176E9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826" w:type="dxa"/>
          </w:tcPr>
          <w:p w14:paraId="49FD07DA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B2310A3" w14:textId="364F93B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784DCC" w14:paraId="63C0AC87" w14:textId="77777777" w:rsidTr="009C203F">
        <w:tc>
          <w:tcPr>
            <w:tcW w:w="3780" w:type="dxa"/>
          </w:tcPr>
          <w:p w14:paraId="0D1D1812" w14:textId="723DC2B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4609FB">
              <w:rPr>
                <w:rFonts w:ascii="Angsana New" w:hAnsi="Angsana New"/>
                <w:sz w:val="26"/>
                <w:szCs w:val="26"/>
              </w:rPr>
              <w:t xml:space="preserve">3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proofErr w:type="gramEnd"/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ฟังก์ชั่น ลิวเด็น เทคโนโลยี จำกัด</w:t>
            </w:r>
          </w:p>
        </w:tc>
        <w:tc>
          <w:tcPr>
            <w:tcW w:w="2250" w:type="dxa"/>
          </w:tcPr>
          <w:p w14:paraId="30311566" w14:textId="3C6292B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660EBFFF" w14:textId="3F192FC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5EE88096" w14:textId="39AF1854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1899EA5D" w14:textId="2F469E3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784DCC" w14:paraId="23A19195" w14:textId="77777777" w:rsidTr="009C203F">
        <w:tc>
          <w:tcPr>
            <w:tcW w:w="3780" w:type="dxa"/>
          </w:tcPr>
          <w:p w14:paraId="05A3AB42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2EDACB5" w14:textId="0FCE74C8" w:rsidR="00494376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07A2A0" w14:textId="67D247A2" w:rsidR="00494376" w:rsidRPr="004609FB" w:rsidRDefault="00CD6AC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76F6AC2A" w14:textId="77777777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037B181" w14:textId="2500AA3E" w:rsidR="00494376" w:rsidRPr="004609FB" w:rsidRDefault="00CD6AC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784DCC" w14:paraId="3BAFCCE8" w14:textId="77777777" w:rsidTr="009C203F">
        <w:tc>
          <w:tcPr>
            <w:tcW w:w="3780" w:type="dxa"/>
          </w:tcPr>
          <w:p w14:paraId="085AD461" w14:textId="22CD49A5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4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รุ่นหยาง อิเล็กทรอนิกส์ จำกัด</w:t>
            </w:r>
          </w:p>
        </w:tc>
        <w:tc>
          <w:tcPr>
            <w:tcW w:w="2250" w:type="dxa"/>
          </w:tcPr>
          <w:p w14:paraId="1F923926" w14:textId="74BF1B92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  <w:shd w:val="clear" w:color="auto" w:fill="auto"/>
          </w:tcPr>
          <w:p w14:paraId="47A72B37" w14:textId="6DB26CD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  <w:shd w:val="clear" w:color="auto" w:fill="auto"/>
          </w:tcPr>
          <w:p w14:paraId="7331B099" w14:textId="7936096B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shd w:val="clear" w:color="auto" w:fill="auto"/>
          </w:tcPr>
          <w:p w14:paraId="5450D2B2" w14:textId="29143D5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784DCC" w14:paraId="64882D6D" w14:textId="77777777" w:rsidTr="009C203F">
        <w:tc>
          <w:tcPr>
            <w:tcW w:w="3780" w:type="dxa"/>
          </w:tcPr>
          <w:p w14:paraId="6254BCBE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7D9A468" w14:textId="6291B8E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850C64" w14:textId="0912F61C" w:rsidR="004609FB" w:rsidRPr="004609FB" w:rsidRDefault="00CD6AC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42390D4D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21C02CEC" w14:textId="258FE17E" w:rsidR="004609FB" w:rsidRPr="004609FB" w:rsidRDefault="00CD6AC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784DCC" w14:paraId="29C0F4F0" w14:textId="77777777" w:rsidTr="009C203F">
        <w:tc>
          <w:tcPr>
            <w:tcW w:w="3780" w:type="dxa"/>
          </w:tcPr>
          <w:p w14:paraId="5743AAAE" w14:textId="025CBAD5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5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นิงโบ เอซบูม มอเตอร์ จำกัด</w:t>
            </w:r>
          </w:p>
        </w:tc>
        <w:tc>
          <w:tcPr>
            <w:tcW w:w="2250" w:type="dxa"/>
          </w:tcPr>
          <w:p w14:paraId="59F7A742" w14:textId="182308BC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0CD864D9" w14:textId="407CB98D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64A19273" w14:textId="3E820F1D" w:rsidR="007000A3" w:rsidRPr="004609FB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57C39C5" w14:textId="49D72FF3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784DCC" w14:paraId="0834EDBB" w14:textId="77777777" w:rsidTr="009C203F">
        <w:tc>
          <w:tcPr>
            <w:tcW w:w="3780" w:type="dxa"/>
          </w:tcPr>
          <w:p w14:paraId="48674404" w14:textId="77777777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A92C50" w14:textId="1312E081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4115D141" w14:textId="4A69B960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</w:tcPr>
          <w:p w14:paraId="7D097C6E" w14:textId="0D4FAB02" w:rsidR="007000A3" w:rsidRPr="004609FB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FF795A6" w14:textId="028BF423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784DCC" w14:paraId="4C5C888D" w14:textId="77777777" w:rsidTr="009C203F">
        <w:tc>
          <w:tcPr>
            <w:tcW w:w="3780" w:type="dxa"/>
          </w:tcPr>
          <w:p w14:paraId="7190CC1D" w14:textId="1E0510E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6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</w:tcPr>
          <w:p w14:paraId="5AF362AE" w14:textId="5534AC45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461D87A6" w14:textId="017A8D4D" w:rsidR="004609FB" w:rsidRPr="004609FB" w:rsidRDefault="004609FB" w:rsidP="00557F46">
            <w:pPr>
              <w:tabs>
                <w:tab w:val="left" w:pos="540"/>
              </w:tabs>
              <w:ind w:firstLine="696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26" w:type="dxa"/>
          </w:tcPr>
          <w:p w14:paraId="75E9CE5B" w14:textId="7792C9D8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59E7E35" w14:textId="555651B0" w:rsidR="004609FB" w:rsidRPr="004609FB" w:rsidRDefault="004609FB" w:rsidP="00557F46">
            <w:pPr>
              <w:tabs>
                <w:tab w:val="left" w:pos="540"/>
              </w:tabs>
              <w:ind w:firstLine="527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4DCC" w14:paraId="08FB21FC" w14:textId="77777777" w:rsidTr="009C203F">
        <w:tc>
          <w:tcPr>
            <w:tcW w:w="3780" w:type="dxa"/>
          </w:tcPr>
          <w:p w14:paraId="14EF6623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F2E092F" w14:textId="60C1AF9A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642319F4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31A7833A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2621CE5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74E3" w14:paraId="40FED497" w14:textId="77777777" w:rsidTr="009C203F">
        <w:tc>
          <w:tcPr>
            <w:tcW w:w="3780" w:type="dxa"/>
          </w:tcPr>
          <w:p w14:paraId="646BAC2C" w14:textId="236AD1D9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7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Shanghai</w:t>
            </w:r>
            <w:proofErr w:type="gram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</w:p>
        </w:tc>
        <w:tc>
          <w:tcPr>
            <w:tcW w:w="2250" w:type="dxa"/>
            <w:vMerge w:val="restart"/>
          </w:tcPr>
          <w:p w14:paraId="11B91012" w14:textId="2B699B1E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03AA2E3A" w14:textId="2AE34A2B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2BC1693" w14:textId="1BCE9B7A" w:rsidR="00D674E3" w:rsidRPr="004609FB" w:rsidRDefault="00D674E3" w:rsidP="00D674E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74BAE562" w14:textId="1AA3AE6B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D674E3" w14:paraId="302E0330" w14:textId="77777777" w:rsidTr="009C203F">
        <w:tc>
          <w:tcPr>
            <w:tcW w:w="3780" w:type="dxa"/>
          </w:tcPr>
          <w:p w14:paraId="0B2E8597" w14:textId="54012CCD" w:rsidR="00D674E3" w:rsidRPr="004609FB" w:rsidRDefault="00D674E3" w:rsidP="004609FB">
            <w:pPr>
              <w:ind w:firstLine="52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Co.,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250" w:type="dxa"/>
            <w:vMerge/>
          </w:tcPr>
          <w:p w14:paraId="12C7B871" w14:textId="77777777" w:rsidR="00D674E3" w:rsidRPr="004609FB" w:rsidRDefault="00D674E3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12FB7E93" w14:textId="77777777" w:rsidR="00D674E3" w:rsidRPr="004609FB" w:rsidRDefault="00D674E3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553397BB" w14:textId="77777777" w:rsidR="00D674E3" w:rsidRPr="004609FB" w:rsidRDefault="00D674E3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50C1F7" w14:textId="77777777" w:rsidR="00D674E3" w:rsidRPr="004609FB" w:rsidRDefault="00D674E3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74E3" w14:paraId="7A59DC27" w14:textId="77777777" w:rsidTr="009C203F">
        <w:tc>
          <w:tcPr>
            <w:tcW w:w="3780" w:type="dxa"/>
          </w:tcPr>
          <w:p w14:paraId="703D15D6" w14:textId="554009CC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8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Ningbo</w:t>
            </w:r>
            <w:proofErr w:type="gram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250" w:type="dxa"/>
            <w:vMerge w:val="restart"/>
          </w:tcPr>
          <w:p w14:paraId="727BA4EE" w14:textId="52602D2B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0C7337C6" w14:textId="0218C894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B2F5D67" w14:textId="2A6FC658" w:rsidR="00D674E3" w:rsidRPr="004609FB" w:rsidRDefault="00D674E3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231F1448" w14:textId="1D18F3D7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D674E3" w14:paraId="6FC647BE" w14:textId="77777777" w:rsidTr="009C203F">
        <w:tc>
          <w:tcPr>
            <w:tcW w:w="3780" w:type="dxa"/>
          </w:tcPr>
          <w:p w14:paraId="645FC7BD" w14:textId="77777777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vMerge/>
          </w:tcPr>
          <w:p w14:paraId="497E9C5D" w14:textId="77777777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19417B8C" w14:textId="34E2F722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D141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6" w:type="dxa"/>
          </w:tcPr>
          <w:p w14:paraId="002D6296" w14:textId="77777777" w:rsidR="00D674E3" w:rsidRPr="004609FB" w:rsidRDefault="00D674E3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82BB4DC" w14:textId="403F5171" w:rsidR="00D674E3" w:rsidRPr="004609FB" w:rsidRDefault="00D674E3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D674E3" w14:paraId="3193BA22" w14:textId="77777777" w:rsidTr="009C203F">
        <w:tc>
          <w:tcPr>
            <w:tcW w:w="3780" w:type="dxa"/>
          </w:tcPr>
          <w:p w14:paraId="24BB3ADD" w14:textId="44937FEB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9  </w:t>
            </w: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Jiangyin</w:t>
            </w:r>
            <w:proofErr w:type="gram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250" w:type="dxa"/>
          </w:tcPr>
          <w:p w14:paraId="3DCDE70F" w14:textId="01161DFD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1F25FBD3" w14:textId="1988FE2B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0F3A8B2C" w14:textId="378B7AD5" w:rsidR="00D674E3" w:rsidRPr="004609FB" w:rsidRDefault="00D674E3" w:rsidP="00D674E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53F9CF54" w14:textId="7CF41498" w:rsidR="00D674E3" w:rsidRPr="004609FB" w:rsidRDefault="00D674E3" w:rsidP="00D674E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784DCC" w14:paraId="5752BFFE" w14:textId="77777777" w:rsidTr="009C203F">
        <w:tc>
          <w:tcPr>
            <w:tcW w:w="3780" w:type="dxa"/>
          </w:tcPr>
          <w:p w14:paraId="25537B25" w14:textId="71F63275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proofErr w:type="gramStart"/>
            <w:r>
              <w:rPr>
                <w:rFonts w:ascii="Angsana New" w:hAnsi="Angsana New"/>
                <w:sz w:val="26"/>
                <w:szCs w:val="26"/>
              </w:rPr>
              <w:t xml:space="preserve">10  </w:t>
            </w: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proofErr w:type="gramEnd"/>
          </w:p>
        </w:tc>
        <w:tc>
          <w:tcPr>
            <w:tcW w:w="2250" w:type="dxa"/>
          </w:tcPr>
          <w:p w14:paraId="0EA80690" w14:textId="754E291D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</w:t>
            </w:r>
          </w:p>
        </w:tc>
        <w:tc>
          <w:tcPr>
            <w:tcW w:w="1964" w:type="dxa"/>
          </w:tcPr>
          <w:p w14:paraId="5F107B85" w14:textId="37B001CA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65F7E2A" w14:textId="44DD35B2" w:rsidR="00557F46" w:rsidRPr="004609FB" w:rsidRDefault="00557F4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6877CF25" w14:textId="7561C939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36593D4B" w14:textId="77777777" w:rsidR="00494376" w:rsidRDefault="00494376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30233517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218C842C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5BC1E7A9" w14:textId="77777777" w:rsidR="00195403" w:rsidRDefault="00195403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636B711A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1DD9D7FC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421E2D1D" w14:textId="37D2CE59" w:rsidR="009450DF" w:rsidRDefault="009450DF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lastRenderedPageBreak/>
        <w:t>รายการในงบฐานะการเงิน</w:t>
      </w:r>
    </w:p>
    <w:p w14:paraId="6729D132" w14:textId="6960465F" w:rsidR="00D64CD4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</w:t>
      </w:r>
      <w:r w:rsidR="001D31B6">
        <w:rPr>
          <w:rFonts w:ascii="Angsana New" w:hAnsi="Angsana New"/>
          <w:sz w:val="30"/>
          <w:szCs w:val="30"/>
        </w:rPr>
        <w:t>0</w:t>
      </w:r>
      <w:r w:rsidR="008D1B3F">
        <w:rPr>
          <w:rFonts w:ascii="Angsana New" w:hAnsi="Angsana New"/>
          <w:sz w:val="30"/>
          <w:szCs w:val="30"/>
        </w:rPr>
        <w:t xml:space="preserve"> </w:t>
      </w:r>
      <w:r w:rsidR="001D31B6">
        <w:rPr>
          <w:rFonts w:ascii="Angsana New" w:hAnsi="Angsana New" w:hint="cs"/>
          <w:sz w:val="30"/>
          <w:szCs w:val="30"/>
          <w:cs/>
        </w:rPr>
        <w:t>มิถุนายน</w:t>
      </w:r>
      <w:r w:rsidR="008D1B3F">
        <w:rPr>
          <w:rFonts w:ascii="Angsana New" w:hAnsi="Angsana New" w:hint="cs"/>
          <w:sz w:val="30"/>
          <w:szCs w:val="30"/>
          <w:cs/>
        </w:rPr>
        <w:t xml:space="preserve"> </w:t>
      </w:r>
      <w:r w:rsidR="008D1B3F">
        <w:rPr>
          <w:rFonts w:ascii="Angsana New" w:hAnsi="Angsana New"/>
          <w:sz w:val="30"/>
          <w:szCs w:val="30"/>
        </w:rPr>
        <w:t>2567</w:t>
      </w:r>
      <w:r w:rsidR="00905F75">
        <w:rPr>
          <w:rFonts w:ascii="Angsana New" w:hAnsi="Angsana New"/>
          <w:sz w:val="30"/>
          <w:szCs w:val="30"/>
        </w:rPr>
        <w:t xml:space="preserve"> </w:t>
      </w:r>
      <w:r w:rsidR="00905F75">
        <w:rPr>
          <w:rFonts w:ascii="Angsana New" w:hAnsi="Angsana New" w:hint="cs"/>
          <w:sz w:val="30"/>
          <w:szCs w:val="30"/>
          <w:cs/>
        </w:rPr>
        <w:t>และ</w:t>
      </w:r>
      <w:r w:rsidR="007D48C6">
        <w:rPr>
          <w:rFonts w:ascii="Angsana New" w:hAnsi="Angsana New" w:hint="cs"/>
          <w:sz w:val="30"/>
          <w:szCs w:val="30"/>
          <w:cs/>
        </w:rPr>
        <w:t>วันที่</w:t>
      </w:r>
      <w:r w:rsidR="004A26E6">
        <w:rPr>
          <w:rFonts w:ascii="Angsana New" w:hAnsi="Angsana New"/>
          <w:sz w:val="30"/>
          <w:szCs w:val="30"/>
        </w:rPr>
        <w:t xml:space="preserve"> 31 </w:t>
      </w:r>
      <w:r w:rsidR="004A26E6">
        <w:rPr>
          <w:rFonts w:ascii="Angsana New" w:hAnsi="Angsana New" w:hint="cs"/>
          <w:sz w:val="30"/>
          <w:szCs w:val="30"/>
          <w:cs/>
        </w:rPr>
        <w:t>ธันวาคม</w:t>
      </w:r>
      <w:r w:rsidR="00905F75">
        <w:rPr>
          <w:rFonts w:ascii="Angsana New" w:hAnsi="Angsana New" w:hint="cs"/>
          <w:sz w:val="30"/>
          <w:szCs w:val="30"/>
          <w:cs/>
        </w:rPr>
        <w:t xml:space="preserve"> </w:t>
      </w:r>
      <w:r w:rsidR="005923A0">
        <w:rPr>
          <w:rFonts w:ascii="Angsana New" w:hAnsi="Angsana New"/>
          <w:sz w:val="30"/>
          <w:szCs w:val="30"/>
        </w:rPr>
        <w:t>256</w:t>
      </w:r>
      <w:r w:rsidR="00BA6ABA">
        <w:rPr>
          <w:rFonts w:ascii="Angsana New" w:hAnsi="Angsana New"/>
          <w:sz w:val="30"/>
          <w:szCs w:val="30"/>
        </w:rPr>
        <w:t>6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559" w:type="dxa"/>
        <w:tblInd w:w="-318" w:type="dxa"/>
        <w:shd w:val="clear" w:color="auto" w:fill="FFFF00"/>
        <w:tblLook w:val="04A0" w:firstRow="1" w:lastRow="0" w:firstColumn="1" w:lastColumn="0" w:noHBand="0" w:noVBand="1"/>
      </w:tblPr>
      <w:tblGrid>
        <w:gridCol w:w="3545"/>
        <w:gridCol w:w="1559"/>
        <w:gridCol w:w="236"/>
        <w:gridCol w:w="1566"/>
        <w:gridCol w:w="258"/>
        <w:gridCol w:w="1505"/>
        <w:gridCol w:w="258"/>
        <w:gridCol w:w="1632"/>
      </w:tblGrid>
      <w:tr w:rsidR="00097A64" w:rsidRPr="00775D86" w14:paraId="1B7D5697" w14:textId="77777777" w:rsidTr="009C203F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02448487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146534849"/>
          </w:p>
        </w:tc>
        <w:tc>
          <w:tcPr>
            <w:tcW w:w="1559" w:type="dxa"/>
          </w:tcPr>
          <w:p w14:paraId="348244C8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958560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F85CBCE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</w:tcPr>
          <w:p w14:paraId="6AE86398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772A69BF" w14:textId="75823706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127B53B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5B606130" w14:textId="77777777" w:rsidR="00500415" w:rsidRPr="00775D86" w:rsidRDefault="0050041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1051" w:rsidRPr="00775D86" w14:paraId="1D324D25" w14:textId="77777777" w:rsidTr="009C203F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326FA4C4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61" w:type="dxa"/>
            <w:gridSpan w:val="3"/>
            <w:tcBorders>
              <w:bottom w:val="single" w:sz="4" w:space="0" w:color="auto"/>
            </w:tcBorders>
          </w:tcPr>
          <w:p w14:paraId="5533497A" w14:textId="45BE0BC3" w:rsidR="00500415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2B96B03A" w14:textId="77777777" w:rsidR="00500415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</w:tcPr>
          <w:p w14:paraId="7CF9FB80" w14:textId="641A04B4" w:rsidR="00500415" w:rsidRPr="00775D86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36B" w:rsidRPr="00775D86" w14:paraId="258EF50C" w14:textId="77777777" w:rsidTr="009C203F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2DC650CB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4715" w14:textId="64EB233F" w:rsidR="00500415" w:rsidRPr="007D48C6" w:rsidRDefault="00500415" w:rsidP="00851E05">
            <w:pPr>
              <w:pStyle w:val="1"/>
              <w:pBdr>
                <w:bottom w:val="none" w:sz="0" w:space="0" w:color="auto"/>
              </w:pBdr>
              <w:spacing w:line="280" w:lineRule="exact"/>
              <w:ind w:left="-108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</w:t>
            </w:r>
            <w:r w:rsidR="00851E05">
              <w:rPr>
                <w:sz w:val="28"/>
                <w:szCs w:val="28"/>
              </w:rPr>
              <w:t>0</w:t>
            </w:r>
            <w:r w:rsidRPr="007D48C6">
              <w:rPr>
                <w:sz w:val="28"/>
                <w:szCs w:val="28"/>
              </w:rPr>
              <w:t xml:space="preserve"> </w:t>
            </w:r>
            <w:r w:rsidR="00851E05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D48C6">
              <w:rPr>
                <w:sz w:val="28"/>
                <w:szCs w:val="28"/>
                <w:cs/>
              </w:rPr>
              <w:t xml:space="preserve"> </w:t>
            </w:r>
            <w:r w:rsidRPr="007D48C6">
              <w:rPr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864EE81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473A11E5" w14:textId="15A508F9" w:rsidR="00500415" w:rsidRPr="007D48C6" w:rsidRDefault="00500415" w:rsidP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31</w:t>
            </w:r>
            <w:r w:rsidRPr="007D48C6">
              <w:rPr>
                <w:sz w:val="28"/>
                <w:szCs w:val="28"/>
                <w:cs/>
              </w:rPr>
              <w:t xml:space="preserve"> ธันวาคม </w:t>
            </w:r>
            <w:r w:rsidRPr="007D48C6">
              <w:rPr>
                <w:sz w:val="28"/>
                <w:szCs w:val="28"/>
              </w:rPr>
              <w:t>2566</w:t>
            </w:r>
          </w:p>
        </w:tc>
        <w:tc>
          <w:tcPr>
            <w:tcW w:w="258" w:type="dxa"/>
          </w:tcPr>
          <w:p w14:paraId="19CD5184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ED10F" w14:textId="7619BDC7" w:rsidR="00500415" w:rsidRPr="007D48C6" w:rsidRDefault="00851E05" w:rsidP="00851E05">
            <w:pPr>
              <w:pStyle w:val="1"/>
              <w:pBdr>
                <w:bottom w:val="none" w:sz="0" w:space="0" w:color="auto"/>
              </w:pBdr>
              <w:spacing w:line="280" w:lineRule="exact"/>
              <w:ind w:left="-108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D48C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D48C6">
              <w:rPr>
                <w:sz w:val="28"/>
                <w:szCs w:val="28"/>
                <w:cs/>
              </w:rPr>
              <w:t xml:space="preserve"> </w:t>
            </w:r>
            <w:r w:rsidRPr="007D48C6">
              <w:rPr>
                <w:sz w:val="28"/>
                <w:szCs w:val="28"/>
              </w:rPr>
              <w:t>2567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71293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8159" w14:textId="3F01EEEF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31</w:t>
            </w:r>
            <w:r w:rsidRPr="007D48C6">
              <w:rPr>
                <w:sz w:val="28"/>
                <w:szCs w:val="28"/>
                <w:cs/>
              </w:rPr>
              <w:t xml:space="preserve"> ธันวาคม </w:t>
            </w:r>
            <w:r w:rsidRPr="007D48C6">
              <w:rPr>
                <w:sz w:val="28"/>
                <w:szCs w:val="28"/>
              </w:rPr>
              <w:t>2566</w:t>
            </w:r>
          </w:p>
        </w:tc>
      </w:tr>
      <w:tr w:rsidR="00615919" w:rsidRPr="00F156C8" w14:paraId="52993C78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785B8C4C" w14:textId="51C6F9F7" w:rsidR="00500415" w:rsidRPr="00500415" w:rsidRDefault="0050041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89FC3F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D9EBEBF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53C0F3DE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C586B55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2E0898A1" w14:textId="139EF245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1AD419E7" w14:textId="77777777" w:rsidR="00500415" w:rsidRPr="00775D86" w:rsidRDefault="00500415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5F27C59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97A64" w:rsidRPr="00775D86" w14:paraId="5DD0E986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10FE0811" w14:textId="77777777" w:rsidR="001C4267" w:rsidRPr="00500415" w:rsidRDefault="001C4267" w:rsidP="001C42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634EFC" w14:textId="1E1F4A25" w:rsidR="001C4267" w:rsidRDefault="00C6740B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9BFD6" w14:textId="77777777" w:rsidR="001C4267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DA167CC" w14:textId="1BA5009A" w:rsidR="001C4267" w:rsidRPr="00BF45EA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671.34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417B097" w14:textId="77777777" w:rsidR="001C4267" w:rsidRPr="00322EB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DA1479C" w14:textId="5F5ED27C" w:rsidR="001C4267" w:rsidRPr="00322EB3" w:rsidRDefault="00FB5FD9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F4527D4" w14:textId="77777777" w:rsidR="001C4267" w:rsidRPr="00775D86" w:rsidRDefault="001C4267" w:rsidP="001C426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B15C91C" w14:textId="62025B66" w:rsidR="001C4267" w:rsidRPr="00E50A6D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671.34</w:t>
            </w:r>
          </w:p>
        </w:tc>
      </w:tr>
      <w:tr w:rsidR="00097A64" w:rsidRPr="00775D86" w14:paraId="0242D2AF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76347C99" w14:textId="08E5ECC3" w:rsidR="00500415" w:rsidRPr="00500415" w:rsidRDefault="00500415" w:rsidP="005F743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509F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</w:t>
            </w:r>
            <w:r w:rsidR="0000076D" w:rsidRPr="005A509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หมุนเวียน</w:t>
            </w:r>
            <w:r w:rsidRPr="005A509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E00B87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27287D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FFC76B4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362C217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22491336" w14:textId="69B1404B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872C340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5B956C7" w14:textId="77777777" w:rsidR="00500415" w:rsidRPr="00775D86" w:rsidRDefault="00500415" w:rsidP="00D10D7C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97A64" w:rsidRPr="00775D86" w14:paraId="5C8BF983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8993480" w14:textId="77777777" w:rsidR="00D10D7C" w:rsidRPr="00500415" w:rsidRDefault="00D10D7C" w:rsidP="00D10D7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1E65CD" w14:textId="45B602A2" w:rsidR="00D10D7C" w:rsidRDefault="00C90157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015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61,940.31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44842" w14:textId="77777777" w:rsidR="00D10D7C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97306E3" w14:textId="2FB54521" w:rsidR="00D10D7C" w:rsidRPr="00775D86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996.50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CDC2A94" w14:textId="77777777" w:rsidR="00D10D7C" w:rsidRPr="00775D86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7C4DD34" w14:textId="12511407" w:rsidR="00D10D7C" w:rsidRPr="00775D86" w:rsidRDefault="00A41D99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41D9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61,940.31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666C378" w14:textId="77777777" w:rsidR="00D10D7C" w:rsidRPr="00775D86" w:rsidRDefault="00D10D7C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F65B98B" w14:textId="1174BD7C" w:rsidR="00D10D7C" w:rsidRPr="00775D86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996.50</w:t>
            </w:r>
          </w:p>
        </w:tc>
      </w:tr>
      <w:tr w:rsidR="00097A64" w:rsidRPr="00775D86" w14:paraId="0A72EFF1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00F005A3" w14:textId="77777777" w:rsidR="00D10D7C" w:rsidRPr="00500415" w:rsidRDefault="00D10D7C" w:rsidP="00D10D7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A2984D" w14:textId="24BE2603" w:rsidR="00D10D7C" w:rsidRDefault="00DA6472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A64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95,082.10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992A2" w14:textId="77777777" w:rsidR="00D10D7C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F819D74" w14:textId="5829DD33" w:rsidR="00D10D7C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093.38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A82376A" w14:textId="77777777" w:rsidR="00D10D7C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583B2C13" w14:textId="6F293A3E" w:rsidR="00D10D7C" w:rsidRPr="00322EB3" w:rsidRDefault="00FB5FD9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B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95,082.10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116C78A" w14:textId="77777777" w:rsidR="00D10D7C" w:rsidRPr="00775D86" w:rsidRDefault="00D10D7C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1F1F5E4" w14:textId="5AFD0609" w:rsidR="00D10D7C" w:rsidRPr="00E50A6D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093.38</w:t>
            </w:r>
          </w:p>
        </w:tc>
      </w:tr>
      <w:tr w:rsidR="00097A64" w:rsidRPr="00775D86" w14:paraId="6BEE75BF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766BA84B" w14:textId="77777777" w:rsidR="00500415" w:rsidRPr="00500415" w:rsidRDefault="00500415" w:rsidP="00500415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581536" w14:textId="77A3C4B4" w:rsidR="00500415" w:rsidRDefault="00DA6472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2A32B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39756D3" w14:textId="79B1721E" w:rsidR="00500415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FEAD777" w14:textId="77777777" w:rsidR="00500415" w:rsidRPr="00322EB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1AA6756" w14:textId="192B5130" w:rsidR="00500415" w:rsidRPr="00322EB3" w:rsidRDefault="003A05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A05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3,410,536.18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14B295B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B7E6B7C" w14:textId="4FA1D223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334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558.25</w:t>
            </w:r>
          </w:p>
        </w:tc>
      </w:tr>
      <w:tr w:rsidR="00097A64" w:rsidRPr="00775D86" w14:paraId="58BE41B5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36280A69" w14:textId="1DF7AF71" w:rsidR="00500415" w:rsidRPr="00500415" w:rsidRDefault="00500415" w:rsidP="00500415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A70EAB" w14:textId="60BE3396" w:rsidR="00500415" w:rsidRDefault="00DA6472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A846C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4DE7820" w14:textId="22F0B125" w:rsidR="00500415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B345DA" w14:textId="77777777" w:rsidR="00500415" w:rsidRPr="00322EB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5BE6F5F4" w14:textId="4C0CCF15" w:rsidR="00500415" w:rsidRPr="00322EB3" w:rsidRDefault="003A05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A05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2,221,497.67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767FDC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B13FC2E" w14:textId="5426F1B3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312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396.44</w:t>
            </w:r>
          </w:p>
        </w:tc>
      </w:tr>
      <w:tr w:rsidR="00097A64" w:rsidRPr="00775D86" w14:paraId="0FD1B2F6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15EBA428" w14:textId="77777777" w:rsidR="00500415" w:rsidRPr="00500415" w:rsidRDefault="00500415" w:rsidP="00500415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2CE06D" w14:textId="7BCDE79E" w:rsidR="00500415" w:rsidRDefault="00DA6472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AA145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AB24AD5" w14:textId="06C8A1E0" w:rsidR="00500415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4ED9B75" w14:textId="77777777" w:rsidR="00500415" w:rsidRPr="00322EB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5DF9AE94" w14:textId="77C288A3" w:rsidR="00500415" w:rsidRPr="00322EB3" w:rsidRDefault="00FB5FD9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B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1,777,566.01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AB4DCA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CD4190C" w14:textId="4EC36608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661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161.43</w:t>
            </w:r>
          </w:p>
        </w:tc>
      </w:tr>
      <w:tr w:rsidR="00097A64" w:rsidRPr="00775D86" w14:paraId="277D3E20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0CB3CDB9" w14:textId="309F88ED" w:rsidR="00500415" w:rsidRPr="00500415" w:rsidRDefault="00500415" w:rsidP="005F743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อินดัสทรี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1DE855" w14:textId="253B8858" w:rsidR="00500415" w:rsidRDefault="00DA6472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6C971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6FD4690" w14:textId="59F6C226" w:rsidR="00500415" w:rsidRPr="002037E0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D88BB69" w14:textId="77777777" w:rsidR="00500415" w:rsidRPr="002037E0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D4AAF3F" w14:textId="3274B774" w:rsidR="00500415" w:rsidRPr="002037E0" w:rsidRDefault="00FB5FD9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B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531CA66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22E5B9B" w14:textId="23EA5E24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270.00</w:t>
            </w:r>
          </w:p>
        </w:tc>
      </w:tr>
      <w:tr w:rsidR="00097A64" w:rsidRPr="00775D86" w14:paraId="3852A5EF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25B792B9" w14:textId="32D422A9" w:rsidR="00500415" w:rsidRPr="00500415" w:rsidRDefault="00500415" w:rsidP="00500415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Shanghai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E629D" w14:textId="527A53BA" w:rsidR="00500415" w:rsidRDefault="00C37A5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37A5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1,089,292.17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9E51B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D74175C" w14:textId="517E622E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211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394.12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9B112DE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5F72A9E" w14:textId="5A75E077" w:rsidR="00500415" w:rsidRDefault="00781A61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81A6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40,678.54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2ABD79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0B3AF22" w14:textId="3EA055B9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457.22</w:t>
            </w:r>
          </w:p>
        </w:tc>
      </w:tr>
      <w:tr w:rsidR="00097A64" w:rsidRPr="00775D86" w14:paraId="4DE0DB72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47684233" w14:textId="55737E9C" w:rsidR="00500415" w:rsidRPr="00500415" w:rsidRDefault="00500415" w:rsidP="00500415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D0EB97" w14:textId="41AE78F9" w:rsidR="00500415" w:rsidRPr="00892E51" w:rsidRDefault="00DA6472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A64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1,352,178.96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AD0A0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0C832DF" w14:textId="150DEB40" w:rsidR="00500415" w:rsidRPr="00347FEE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926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934.77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546C4E" w14:textId="77777777" w:rsidR="00500415" w:rsidRPr="00347FEE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25282FC" w14:textId="59F8AD22" w:rsidR="00500415" w:rsidRPr="00347FEE" w:rsidRDefault="00FB5FD9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277D6DC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A7AA38A" w14:textId="23448068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97A64" w:rsidRPr="00775D86" w14:paraId="428CEDE8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F76F7E3" w14:textId="12A4BEAA" w:rsidR="00500415" w:rsidRPr="00500415" w:rsidRDefault="00500415" w:rsidP="00500415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4D1A1" w14:textId="040EC503" w:rsidR="00500415" w:rsidRDefault="00145816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581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1,566,111.20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B0B85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FBFEA21" w14:textId="44B88540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128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379.77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85E103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4B5B4E0" w14:textId="2383C7CF" w:rsidR="00500415" w:rsidRDefault="00302FA8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02FA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248.62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9E8BAC2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5185F6" w14:textId="6E80CC59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47F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248.62</w:t>
            </w:r>
          </w:p>
        </w:tc>
      </w:tr>
      <w:tr w:rsidR="00097A64" w:rsidRPr="006A3473" w14:paraId="58C36FCE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3A614142" w14:textId="46363009" w:rsidR="00500415" w:rsidRPr="00500415" w:rsidRDefault="00500415" w:rsidP="005F743D">
            <w:pPr>
              <w:spacing w:line="400" w:lineRule="exact"/>
              <w:ind w:right="-45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96C3F3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E83E1B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FD23AC1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24DABA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5DA38353" w14:textId="5F252A3C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4F1E82F" w14:textId="77777777" w:rsidR="00500415" w:rsidRPr="006A3473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F653588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</w:tr>
      <w:tr w:rsidR="00097A64" w:rsidRPr="006A3473" w14:paraId="2F8E7D70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1D128A2E" w14:textId="36B644AF" w:rsidR="00AA572C" w:rsidRPr="00500415" w:rsidRDefault="00AA572C" w:rsidP="00AA572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นิงโบ เอซบูม มอเตอร์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D3B960" w14:textId="11F69A04" w:rsidR="00AA572C" w:rsidRPr="00CC3BAE" w:rsidRDefault="003E6BB8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B863F" w14:textId="77777777" w:rsidR="00AA572C" w:rsidRPr="006A3473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60D9E7B7" w14:textId="01CF6BC3" w:rsidR="00AA572C" w:rsidRPr="00BF45EA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29B469A" w14:textId="77777777" w:rsidR="00AA572C" w:rsidRPr="00BF45EA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9F043BC" w14:textId="1A1F1C9B" w:rsidR="00AA572C" w:rsidRPr="00AA572C" w:rsidRDefault="00C6740B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740B">
              <w:rPr>
                <w:rFonts w:ascii="Angsana New" w:hAnsi="Angsana New"/>
                <w:sz w:val="28"/>
                <w:szCs w:val="28"/>
                <w:lang w:val="en-US"/>
              </w:rPr>
              <w:t>1,257,543.82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1634934" w14:textId="77777777" w:rsidR="00AA572C" w:rsidRPr="006A3473" w:rsidRDefault="00AA572C" w:rsidP="00AA57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8FC3BC9" w14:textId="04A13401" w:rsidR="00AA572C" w:rsidRPr="00BF45EA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5EA">
              <w:rPr>
                <w:rFonts w:ascii="Angsana New" w:hAnsi="Angsana New"/>
                <w:sz w:val="28"/>
                <w:szCs w:val="28"/>
                <w:lang w:val="en-US"/>
              </w:rPr>
              <w:t>189,754.66</w:t>
            </w:r>
          </w:p>
        </w:tc>
      </w:tr>
      <w:tr w:rsidR="00097A64" w:rsidRPr="006A3473" w14:paraId="3BED85E7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5CA52406" w14:textId="4A17EB25" w:rsidR="001C4267" w:rsidRPr="00500415" w:rsidRDefault="001C4267" w:rsidP="001D41E9">
            <w:pPr>
              <w:spacing w:line="400" w:lineRule="exact"/>
              <w:ind w:left="466" w:right="-45" w:hanging="267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Shanghai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</w:rPr>
              <w:t>Technology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Co., Ltd.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80DF2D" w14:textId="156BB73D" w:rsidR="001C4267" w:rsidRPr="001C561D" w:rsidRDefault="003E6BB8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FE6FE2" w14:textId="77777777" w:rsidR="001C4267" w:rsidRPr="006A347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4953468" w14:textId="018CA4B4" w:rsidR="001C4267" w:rsidRPr="001230D8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0D8">
              <w:rPr>
                <w:rFonts w:ascii="Angsana New" w:hAnsi="Angsana New"/>
                <w:sz w:val="28"/>
                <w:szCs w:val="28"/>
                <w:lang w:val="en-US"/>
              </w:rPr>
              <w:t>1,341.80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B085723" w14:textId="77777777" w:rsidR="001C4267" w:rsidRPr="006A347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916DCDD" w14:textId="2EE5D2FF" w:rsidR="001C4267" w:rsidRPr="007D48C6" w:rsidRDefault="00C6740B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D23C0C3" w14:textId="77777777" w:rsidR="001C4267" w:rsidRPr="007D48C6" w:rsidRDefault="001C4267" w:rsidP="001C42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FA6C557" w14:textId="4881C55E" w:rsidR="001C4267" w:rsidRPr="007D48C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97A64" w:rsidRPr="006A3473" w14:paraId="5621529A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5C2762DA" w14:textId="45994957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081AB0" w14:textId="4EFE185F" w:rsidR="008B7D44" w:rsidRPr="00F41DA5" w:rsidRDefault="00597925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7925">
              <w:rPr>
                <w:rFonts w:ascii="Angsana New" w:hAnsi="Angsana New"/>
                <w:sz w:val="28"/>
                <w:szCs w:val="28"/>
                <w:lang w:val="en-US"/>
              </w:rPr>
              <w:t>937,561.83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4B571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1E19249" w14:textId="545A2199" w:rsidR="008B7D44" w:rsidRPr="001230D8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5B5B305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6A178A4" w14:textId="41DC55D5" w:rsidR="008B7D44" w:rsidRPr="007D48C6" w:rsidRDefault="00C6740B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9E23C4" w14:textId="77777777" w:rsidR="008B7D44" w:rsidRPr="007D48C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CCED72A" w14:textId="177DE8D6" w:rsidR="008B7D44" w:rsidRPr="007D48C6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97A64" w:rsidRPr="006A3473" w14:paraId="6ED05703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2236CCF5" w14:textId="033EAC3F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349112" w14:textId="1B61E3C5" w:rsidR="008B7D44" w:rsidRPr="001C561D" w:rsidRDefault="003E6BB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BB8">
              <w:rPr>
                <w:rFonts w:ascii="Angsana New" w:hAnsi="Angsana New"/>
                <w:sz w:val="28"/>
                <w:szCs w:val="28"/>
                <w:lang w:val="en-US"/>
              </w:rPr>
              <w:t>1,884,633.87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AE42BF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CF380BE" w14:textId="0B974225" w:rsidR="008B7D44" w:rsidRPr="00E01D2C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1D2C">
              <w:rPr>
                <w:rFonts w:ascii="Angsana New" w:hAnsi="Angsana New"/>
                <w:sz w:val="28"/>
                <w:szCs w:val="28"/>
                <w:lang w:val="en-US"/>
              </w:rPr>
              <w:t>2,383,036.95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49EBC02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6435FBF" w14:textId="3CD59403" w:rsidR="008B7D44" w:rsidRPr="007D48C6" w:rsidRDefault="00C6740B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1BCEB5E" w14:textId="77777777" w:rsidR="008B7D44" w:rsidRPr="007D48C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79E4BD7" w14:textId="2C8AA769" w:rsidR="008B7D44" w:rsidRPr="007D48C6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97A64" w:rsidRPr="00775D86" w14:paraId="27E74FCF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2F66EA59" w14:textId="60FA17D6" w:rsidR="008B7D44" w:rsidRPr="00500415" w:rsidRDefault="008B7D44" w:rsidP="008B7D44">
            <w:pPr>
              <w:spacing w:line="400" w:lineRule="exact"/>
              <w:ind w:right="-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</w:t>
            </w:r>
            <w:r w:rsidR="00DB273C"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หมุนเวียน</w:t>
            </w:r>
            <w:r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0A8D65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DF1D2E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E3EE596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DFA839B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26F3E1B" w14:textId="42FF1113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0AE8E30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391B55C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97A64" w:rsidRPr="00775D86" w14:paraId="1055F9AE" w14:textId="77777777" w:rsidTr="009C203F">
        <w:trPr>
          <w:trHeight w:val="57"/>
        </w:trPr>
        <w:tc>
          <w:tcPr>
            <w:tcW w:w="3545" w:type="dxa"/>
            <w:shd w:val="clear" w:color="auto" w:fill="auto"/>
          </w:tcPr>
          <w:p w14:paraId="29275C5B" w14:textId="08DEF3C6" w:rsidR="008B7D44" w:rsidRPr="00500415" w:rsidRDefault="008B7D44" w:rsidP="00DB273C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Shanghai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D808F" w14:textId="6EFA1BFF" w:rsidR="008B7D44" w:rsidRPr="00123A8C" w:rsidRDefault="00297D0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7D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1,267,436.79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9D37B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A32C258" w14:textId="3D75254E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2F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338,360.92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856A1C7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0E2CDE2" w14:textId="351A7111" w:rsidR="008B7D44" w:rsidRPr="00072324" w:rsidRDefault="007E7996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801136C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C52D22D" w14:textId="1D6E482D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7A64" w:rsidRPr="00775D86" w14:paraId="1CBBAAD0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1279CF2E" w14:textId="448ED2D7" w:rsidR="002A3356" w:rsidRPr="00500415" w:rsidRDefault="002A3356" w:rsidP="002A3356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Jiangyin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0DDC45" w14:textId="3463285A" w:rsidR="002A3356" w:rsidRPr="002A3356" w:rsidRDefault="004D13D9" w:rsidP="002A33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824A0" w14:textId="77777777" w:rsidR="002A3356" w:rsidRDefault="002A3356" w:rsidP="002A33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6531D4A1" w14:textId="363B63AA" w:rsidR="002A3356" w:rsidRPr="00CC0342" w:rsidRDefault="002A3356" w:rsidP="002A33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1,130,836.22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3B721C5" w14:textId="77777777" w:rsidR="002A3356" w:rsidRPr="00072324" w:rsidRDefault="002A3356" w:rsidP="002A33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3975104" w14:textId="1F6B3745" w:rsidR="002A3356" w:rsidRDefault="002A3356" w:rsidP="002A33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F0BE71C" w14:textId="77777777" w:rsidR="002A3356" w:rsidRPr="00775D86" w:rsidRDefault="002A3356" w:rsidP="002A335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6AE0326" w14:textId="6F34029E" w:rsidR="002A3356" w:rsidRDefault="002A3356" w:rsidP="002A33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7A64" w:rsidRPr="00775D86" w14:paraId="23F171B1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D5844AD" w14:textId="38F3FD06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7DFCF0" w14:textId="300A7962" w:rsidR="008B7D44" w:rsidRPr="00123A8C" w:rsidRDefault="00784DCC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84DC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610,400.69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D7E5F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2AEB74B" w14:textId="7A8DB7E2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574,238.53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3BA8A4B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2EC5CDAB" w14:textId="5270618E" w:rsidR="008B7D44" w:rsidRPr="00072324" w:rsidRDefault="007E7996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6FD3B6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E19EEF7" w14:textId="148CF0A3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7A64" w:rsidRPr="00775D86" w14:paraId="4F159220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0A7B6D9" w14:textId="03B92325" w:rsidR="008B7D44" w:rsidRPr="00500415" w:rsidRDefault="008B7D44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0BFF60" w14:textId="72C72882" w:rsidR="008B7D44" w:rsidRPr="00BF3B88" w:rsidRDefault="00607C07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7C0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38,941.00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0B9F3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31BA7FA" w14:textId="0D08A72E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150.00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07EF5F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4FA8255" w14:textId="5A3818C0" w:rsidR="008B7D44" w:rsidRDefault="007E7996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E79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38,941.00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966D5A9" w14:textId="77777777" w:rsidR="008B7D44" w:rsidRPr="00DE05AA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91FABFA" w14:textId="488C2260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7A64" w:rsidRPr="00775D86" w14:paraId="7F63E4AA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683D06C7" w14:textId="77777777" w:rsidR="00D44D59" w:rsidRPr="00500415" w:rsidRDefault="00D44D59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3A01C6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2B79C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A2ABBBB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470C987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55F01CA7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7881FFC" w14:textId="77777777" w:rsidR="00D44D59" w:rsidRPr="00775D86" w:rsidRDefault="00D44D59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C400746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E5E55" w:rsidRPr="00775D86" w14:paraId="0C248A42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6810BA81" w14:textId="77777777" w:rsidR="007E5E55" w:rsidRPr="00500415" w:rsidRDefault="007E5E55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4CFCB57" w14:textId="77777777" w:rsidR="007E5E55" w:rsidRDefault="007E5E55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B8B8B4" w14:textId="77777777" w:rsidR="007E5E55" w:rsidRDefault="007E5E55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3927AAD" w14:textId="77777777" w:rsidR="007E5E55" w:rsidRDefault="007E5E55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5791BE9" w14:textId="77777777" w:rsidR="007E5E55" w:rsidRDefault="007E5E55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230840D" w14:textId="77777777" w:rsidR="007E5E55" w:rsidRDefault="007E5E55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A46A85D" w14:textId="77777777" w:rsidR="007E5E55" w:rsidRPr="00775D86" w:rsidRDefault="007E5E55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3B5AFC3" w14:textId="77777777" w:rsidR="007E5E55" w:rsidRDefault="007E5E55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97A64" w:rsidRPr="00775D86" w14:paraId="7056DA96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32C7B49E" w14:textId="77777777" w:rsidR="003E6BB8" w:rsidRPr="00500415" w:rsidRDefault="003E6BB8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68D07D" w14:textId="77777777" w:rsidR="003E6BB8" w:rsidRDefault="003E6BB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132300" w14:textId="77777777" w:rsidR="003E6BB8" w:rsidRDefault="003E6BB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B329DCD" w14:textId="77777777" w:rsidR="003E6BB8" w:rsidRDefault="003E6BB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FDCA367" w14:textId="77777777" w:rsidR="003E6BB8" w:rsidRDefault="003E6BB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E758FC4" w14:textId="77777777" w:rsidR="003E6BB8" w:rsidRDefault="003E6BB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F193B06" w14:textId="77777777" w:rsidR="003E6BB8" w:rsidRPr="00775D86" w:rsidRDefault="003E6BB8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5FA59E2" w14:textId="77777777" w:rsidR="003E6BB8" w:rsidRDefault="003E6BB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97A64" w:rsidRPr="00775D86" w14:paraId="016049DB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12A9A7CB" w14:textId="77777777" w:rsidR="00D44D59" w:rsidRPr="00500415" w:rsidRDefault="00D44D59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96CF52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9C3595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0C08931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55C0481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26258B54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95ECD6A" w14:textId="77777777" w:rsidR="00D44D59" w:rsidRPr="00775D86" w:rsidRDefault="00D44D59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4FB2251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97A64" w:rsidRPr="00775D86" w14:paraId="61282DC4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0DC52B25" w14:textId="77777777" w:rsidR="008B7D44" w:rsidRPr="00500415" w:rsidRDefault="008B7D44" w:rsidP="008B7D4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lastRenderedPageBreak/>
              <w:t>เงินประกัน - ให้เช่าสำนักงาน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9A6F21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A5F7DE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6AFCA28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0EB2FCF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B22BFEF" w14:textId="3158CCA6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2A2E2F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03A8C62" w14:textId="77777777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97A64" w:rsidRPr="00775D86" w14:paraId="2B49D22D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D70B1D0" w14:textId="77777777" w:rsidR="00351198" w:rsidRPr="00500415" w:rsidRDefault="00351198" w:rsidP="0035119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059F53" w14:textId="3EFA23E3" w:rsidR="00351198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BDEECC" w14:textId="77777777" w:rsidR="00351198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1A4904D" w14:textId="3FD87465" w:rsidR="00351198" w:rsidRPr="00E50A6D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140C905" w14:textId="77777777" w:rsidR="00351198" w:rsidRPr="00E50A6D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67ED210" w14:textId="2128E196" w:rsidR="00351198" w:rsidRPr="009803D5" w:rsidRDefault="00351198" w:rsidP="0035119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A4D945D" w14:textId="77777777" w:rsidR="00351198" w:rsidRPr="00775D86" w:rsidRDefault="00351198" w:rsidP="00351198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D41AB00" w14:textId="480FFC69" w:rsidR="00351198" w:rsidRPr="009450DF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097A64" w:rsidRPr="00775D86" w14:paraId="213DFA2E" w14:textId="77777777" w:rsidTr="009C203F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4A10E482" w14:textId="77777777" w:rsidR="00351198" w:rsidRPr="00500415" w:rsidRDefault="00351198" w:rsidP="0035119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6A672D" w14:textId="1D3F8054" w:rsidR="00351198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4DCD4" w14:textId="77777777" w:rsidR="00351198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44DE0F0" w14:textId="6DF6294B" w:rsidR="00351198" w:rsidRPr="00E50A6D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ABB233E" w14:textId="77777777" w:rsidR="00351198" w:rsidRPr="00E50A6D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E985C54" w14:textId="3862FF80" w:rsidR="00351198" w:rsidRPr="009803D5" w:rsidRDefault="00351198" w:rsidP="0035119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61AC10C" w14:textId="77777777" w:rsidR="00351198" w:rsidRPr="00775D86" w:rsidRDefault="00351198" w:rsidP="00351198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B6C9FDF" w14:textId="197684C6" w:rsidR="00351198" w:rsidRPr="009450DF" w:rsidRDefault="00351198" w:rsidP="00351198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  <w:tr w:rsidR="00097A64" w:rsidRPr="00775D86" w14:paraId="0507F66D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415C98E9" w14:textId="42ED2CDF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บริษัท ฟังก์ชั่น </w:t>
            </w:r>
            <w:r w:rsidRPr="00AA572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ลิว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เด็น เทคโนโลยี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C9BB3" w14:textId="6E207D81" w:rsidR="008B7D44" w:rsidRDefault="0035119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6DF6C6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AA0CE1D" w14:textId="5B6E33A9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610139D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1CD4927" w14:textId="4B6F1C2F" w:rsidR="008B7D44" w:rsidRPr="009803D5" w:rsidRDefault="00351198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1198">
              <w:rPr>
                <w:rFonts w:ascii="Angsana New" w:hAnsi="Angsana New"/>
                <w:color w:val="000000"/>
                <w:sz w:val="28"/>
                <w:szCs w:val="28"/>
              </w:rPr>
              <w:t>22,050.00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B7C0BDA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DF63E4" w14:textId="068C198F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7A64" w:rsidRPr="00775D86" w14:paraId="4BC16F32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4232D5AA" w14:textId="1FDF4FFD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FC3E37" w14:textId="6F7BB239" w:rsidR="008B7D44" w:rsidRDefault="0035119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EB6FBD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22A8280" w14:textId="2DC0C338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3DD1E00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4D4B401" w14:textId="01ECF90B" w:rsidR="008B7D44" w:rsidRPr="009803D5" w:rsidRDefault="00351198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1198">
              <w:rPr>
                <w:rFonts w:ascii="Angsana New" w:hAnsi="Angsana New"/>
                <w:color w:val="000000"/>
                <w:sz w:val="28"/>
                <w:szCs w:val="28"/>
              </w:rPr>
              <w:t>22,050.00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F0A5837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AE70541" w14:textId="47BD499B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7A64" w:rsidRPr="00775D86" w14:paraId="178A0E00" w14:textId="77777777" w:rsidTr="009C203F">
        <w:trPr>
          <w:trHeight w:val="202"/>
        </w:trPr>
        <w:tc>
          <w:tcPr>
            <w:tcW w:w="3545" w:type="dxa"/>
            <w:shd w:val="clear" w:color="auto" w:fill="auto"/>
          </w:tcPr>
          <w:p w14:paraId="30FA58FA" w14:textId="550C62BE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7265F4" w14:textId="7771385A" w:rsidR="008B7D44" w:rsidRDefault="00351198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E1E8E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FA6EA0D" w14:textId="570E199A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16DE4F7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2FF5B578" w14:textId="330B2E16" w:rsidR="008B7D44" w:rsidRPr="009803D5" w:rsidRDefault="00351198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1198">
              <w:rPr>
                <w:rFonts w:ascii="Angsana New" w:hAnsi="Angsana New"/>
                <w:color w:val="000000"/>
                <w:sz w:val="28"/>
                <w:szCs w:val="28"/>
              </w:rPr>
              <w:t>22,050.00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03F78FD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E1144D3" w14:textId="43BDA42A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bookmarkEnd w:id="1"/>
    <w:p w14:paraId="7413B3ED" w14:textId="45D25EA1" w:rsidR="0047209B" w:rsidRPr="005D0741" w:rsidRDefault="0047209B" w:rsidP="00A0174F">
      <w:pPr>
        <w:pStyle w:val="ListParagraph"/>
        <w:numPr>
          <w:ilvl w:val="1"/>
          <w:numId w:val="11"/>
        </w:numPr>
        <w:tabs>
          <w:tab w:val="left" w:pos="540"/>
        </w:tabs>
        <w:spacing w:before="240" w:after="240"/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รายการในงบกำไรขาดทุนเบ็ดเสร็จ</w:t>
      </w:r>
    </w:p>
    <w:p w14:paraId="0431261F" w14:textId="50828D1F" w:rsidR="0047209B" w:rsidRDefault="00B41D64" w:rsidP="00573F70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B41D64">
        <w:rPr>
          <w:rFonts w:ascii="Angsana New" w:hAnsi="Angsana New"/>
          <w:sz w:val="30"/>
          <w:szCs w:val="30"/>
          <w:cs/>
        </w:rPr>
        <w:t xml:space="preserve">รายได้และค่าใช้จ่ายกับบุคคลและกิจการที่เกี่ยวข้องกันที่มีสาระสำคัญ 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851E05">
        <w:rPr>
          <w:rFonts w:ascii="Angsana New" w:hAnsi="Angsana New"/>
          <w:sz w:val="30"/>
          <w:szCs w:val="30"/>
        </w:rPr>
        <w:t>3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851E05">
        <w:rPr>
          <w:rFonts w:ascii="Angsana New" w:hAnsi="Angsana New"/>
          <w:sz w:val="30"/>
          <w:szCs w:val="30"/>
        </w:rPr>
        <w:t>6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851E05">
        <w:rPr>
          <w:rFonts w:ascii="Angsana New" w:hAnsi="Angsana New"/>
          <w:sz w:val="30"/>
          <w:szCs w:val="30"/>
        </w:rPr>
        <w:t>30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B41D6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7</w:t>
      </w:r>
      <w:r w:rsidRPr="00B41D64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6</w:t>
      </w:r>
      <w:r w:rsidRPr="00B41D6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tblpX="-54" w:tblpY="1"/>
        <w:tblOverlap w:val="never"/>
        <w:tblW w:w="10189" w:type="dxa"/>
        <w:tblLayout w:type="fixed"/>
        <w:tblLook w:val="0000" w:firstRow="0" w:lastRow="0" w:firstColumn="0" w:lastColumn="0" w:noHBand="0" w:noVBand="0"/>
      </w:tblPr>
      <w:tblGrid>
        <w:gridCol w:w="3652"/>
        <w:gridCol w:w="255"/>
        <w:gridCol w:w="1421"/>
        <w:gridCol w:w="255"/>
        <w:gridCol w:w="1365"/>
        <w:gridCol w:w="255"/>
        <w:gridCol w:w="1365"/>
        <w:gridCol w:w="255"/>
        <w:gridCol w:w="1366"/>
      </w:tblGrid>
      <w:tr w:rsidR="007D48C6" w:rsidRPr="00B647C1" w14:paraId="2F9B25D6" w14:textId="77777777" w:rsidTr="00133D4D">
        <w:trPr>
          <w:tblHeader/>
        </w:trPr>
        <w:tc>
          <w:tcPr>
            <w:tcW w:w="3652" w:type="dxa"/>
            <w:shd w:val="clear" w:color="auto" w:fill="auto"/>
          </w:tcPr>
          <w:p w14:paraId="7C9235AB" w14:textId="77777777" w:rsidR="007D48C6" w:rsidRPr="00B647C1" w:rsidRDefault="007D48C6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46535600"/>
          </w:p>
        </w:tc>
        <w:tc>
          <w:tcPr>
            <w:tcW w:w="255" w:type="dxa"/>
            <w:shd w:val="clear" w:color="auto" w:fill="auto"/>
          </w:tcPr>
          <w:p w14:paraId="1021DBEF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DFF0835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0BF47A28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7DF9318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B505EB" w14:textId="089D5C03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14:paraId="3B1855AA" w14:textId="490F800F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51E05" w:rsidRPr="00B647C1" w14:paraId="4EBE6637" w14:textId="77777777" w:rsidTr="00133D4D">
        <w:trPr>
          <w:tblHeader/>
        </w:trPr>
        <w:tc>
          <w:tcPr>
            <w:tcW w:w="3652" w:type="dxa"/>
            <w:shd w:val="clear" w:color="auto" w:fill="auto"/>
          </w:tcPr>
          <w:p w14:paraId="4E2919DA" w14:textId="77777777" w:rsidR="00851E05" w:rsidRPr="00B647C1" w:rsidRDefault="00851E05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9D19B89" w14:textId="77777777" w:rsidR="00851E05" w:rsidRPr="00B647C1" w:rsidRDefault="00851E05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A16577" w14:textId="390AB367" w:rsidR="00851E05" w:rsidRPr="00C45C70" w:rsidRDefault="00D708DA" w:rsidP="00851E05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647C1" w:rsidRPr="00B647C1" w14:paraId="045918A6" w14:textId="77777777" w:rsidTr="00133D4D">
        <w:trPr>
          <w:tblHeader/>
        </w:trPr>
        <w:tc>
          <w:tcPr>
            <w:tcW w:w="3652" w:type="dxa"/>
            <w:shd w:val="clear" w:color="auto" w:fill="auto"/>
          </w:tcPr>
          <w:p w14:paraId="03BFBA1E" w14:textId="77777777" w:rsidR="00B647C1" w:rsidRPr="00B647C1" w:rsidRDefault="00B647C1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D53C3B3" w14:textId="77777777" w:rsidR="00B647C1" w:rsidRPr="00B647C1" w:rsidRDefault="00B647C1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931A8" w14:textId="31BA25F3" w:rsidR="00B647C1" w:rsidRPr="00B647C1" w:rsidRDefault="00D708DA" w:rsidP="007D48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FB5EC9C" w14:textId="28A591DA" w:rsidR="00B647C1" w:rsidRPr="00B647C1" w:rsidRDefault="00B647C1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F1F86" w14:textId="08A51A63" w:rsidR="00B647C1" w:rsidRPr="00B647C1" w:rsidRDefault="00D708DA" w:rsidP="007D48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335FC9" w:rsidRPr="00B647C1" w14:paraId="1424BA0E" w14:textId="77777777" w:rsidTr="00133D4D">
        <w:trPr>
          <w:tblHeader/>
        </w:trPr>
        <w:tc>
          <w:tcPr>
            <w:tcW w:w="3652" w:type="dxa"/>
            <w:shd w:val="clear" w:color="auto" w:fill="auto"/>
          </w:tcPr>
          <w:p w14:paraId="74FCB471" w14:textId="77777777" w:rsidR="00836F06" w:rsidRPr="00B647C1" w:rsidRDefault="00836F06" w:rsidP="007D48C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1DA341A6" w14:textId="77777777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A34AE" w14:textId="1FD901C1" w:rsidR="00836F06" w:rsidRPr="00B647C1" w:rsidRDefault="00836F06" w:rsidP="00851E05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 w:rsidR="00851E05"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 w:rsidR="00851E05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25F20DB" w14:textId="77777777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3189FC18" w14:textId="7E8753D9" w:rsidR="00836F06" w:rsidRPr="00B647C1" w:rsidRDefault="00C45C70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73ADC082" w14:textId="5C728CA2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4FF13" w14:textId="319CAAC6" w:rsidR="00836F06" w:rsidRPr="00B647C1" w:rsidRDefault="00851E05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5763B39A" w14:textId="1BE35A89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6EE0439" w14:textId="13EACF31" w:rsidR="00836F06" w:rsidRPr="00B647C1" w:rsidRDefault="00C45C70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</w:t>
            </w:r>
            <w:r w:rsidR="00AA7AD9">
              <w:rPr>
                <w:sz w:val="28"/>
                <w:szCs w:val="28"/>
              </w:rPr>
              <w:t>566</w:t>
            </w:r>
          </w:p>
        </w:tc>
      </w:tr>
      <w:tr w:rsidR="000819F6" w:rsidRPr="00B647C1" w14:paraId="0A16F4B6" w14:textId="77777777" w:rsidTr="000819F6">
        <w:trPr>
          <w:tblHeader/>
        </w:trPr>
        <w:tc>
          <w:tcPr>
            <w:tcW w:w="3652" w:type="dxa"/>
            <w:shd w:val="clear" w:color="auto" w:fill="auto"/>
          </w:tcPr>
          <w:p w14:paraId="14DF4497" w14:textId="77777777" w:rsidR="000819F6" w:rsidRPr="00B647C1" w:rsidRDefault="000819F6" w:rsidP="007D48C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5710F2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B3207AE" w14:textId="77777777" w:rsidR="000819F6" w:rsidRPr="00B647C1" w:rsidRDefault="000819F6" w:rsidP="00851E05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95D6A0A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4FB9D494" w14:textId="77777777" w:rsidR="000819F6" w:rsidRPr="00B647C1" w:rsidRDefault="000819F6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271D0E87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20C325F0" w14:textId="77777777" w:rsidR="000819F6" w:rsidRPr="00B647C1" w:rsidRDefault="000819F6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79933A4E" w14:textId="77777777" w:rsidR="000819F6" w:rsidRPr="00B647C1" w:rsidRDefault="000819F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030C58A" w14:textId="77777777" w:rsidR="000819F6" w:rsidRPr="00B647C1" w:rsidRDefault="000819F6" w:rsidP="00C45C70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</w:tr>
      <w:tr w:rsidR="00335FC9" w:rsidRPr="00B647C1" w14:paraId="761C6F0D" w14:textId="77777777" w:rsidTr="00133D4D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002592A" w14:textId="77777777" w:rsidR="00836F06" w:rsidRPr="00B60D39" w:rsidRDefault="00836F06" w:rsidP="007D48C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255" w:type="dxa"/>
            <w:shd w:val="clear" w:color="auto" w:fill="auto"/>
          </w:tcPr>
          <w:p w14:paraId="5523954B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512353CF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7C2895F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840173F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8C894B4" w14:textId="12C9F170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1C6921A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35305D0" w14:textId="2BCEA61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312DFB2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535C0" w:rsidRPr="00B647C1" w14:paraId="6F5E26B0" w14:textId="77777777" w:rsidTr="00495837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3BDD3930" w14:textId="77777777" w:rsidR="001535C0" w:rsidRPr="00B60D39" w:rsidRDefault="001535C0" w:rsidP="001535C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30E7BCD5" w14:textId="77777777" w:rsidR="001535C0" w:rsidRPr="00B647C1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3FB6A" w14:textId="24F3B180" w:rsidR="001535C0" w:rsidRPr="00B647C1" w:rsidRDefault="0093048D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304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139,788.00</w:t>
            </w:r>
          </w:p>
        </w:tc>
        <w:tc>
          <w:tcPr>
            <w:tcW w:w="255" w:type="dxa"/>
            <w:shd w:val="clear" w:color="auto" w:fill="auto"/>
          </w:tcPr>
          <w:p w14:paraId="45A523A8" w14:textId="77777777" w:rsidR="001535C0" w:rsidRPr="00B647C1" w:rsidRDefault="001535C0" w:rsidP="001535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ACB93C" w14:textId="273A5F39" w:rsidR="001535C0" w:rsidRPr="00D708DA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141</w:t>
            </w: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,909.00</w:t>
            </w:r>
          </w:p>
        </w:tc>
        <w:tc>
          <w:tcPr>
            <w:tcW w:w="255" w:type="dxa"/>
            <w:shd w:val="clear" w:color="auto" w:fill="auto"/>
          </w:tcPr>
          <w:p w14:paraId="1228397D" w14:textId="583F1F9D" w:rsidR="001535C0" w:rsidRPr="00D708DA" w:rsidRDefault="001535C0" w:rsidP="001535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EE773AA" w14:textId="2C120D96" w:rsidR="001535C0" w:rsidRPr="00D708DA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2105">
              <w:rPr>
                <w:rFonts w:ascii="Angsana New" w:hAnsi="Angsana New"/>
                <w:color w:val="000000"/>
                <w:sz w:val="28"/>
                <w:szCs w:val="28"/>
              </w:rPr>
              <w:t>280,990.00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10E8A6" w14:textId="028978AF" w:rsidR="001535C0" w:rsidRPr="00D708DA" w:rsidRDefault="001535C0" w:rsidP="001535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0FBA0BAA" w14:textId="6E53A512" w:rsidR="001535C0" w:rsidRPr="00D708DA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286,324.00</w:t>
            </w:r>
          </w:p>
        </w:tc>
      </w:tr>
      <w:tr w:rsidR="001535C0" w:rsidRPr="00B647C1" w14:paraId="5BF7CDCF" w14:textId="77777777" w:rsidTr="00495837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E35FC01" w14:textId="412E1F61" w:rsidR="001535C0" w:rsidRPr="00B60D39" w:rsidRDefault="001535C0" w:rsidP="001535C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8119353" w14:textId="77777777" w:rsidR="001535C0" w:rsidRPr="00B647C1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D8C6D" w14:textId="6338CCB7" w:rsidR="001535C0" w:rsidRPr="00B647C1" w:rsidRDefault="0093048D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304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167,619.00</w:t>
            </w:r>
          </w:p>
        </w:tc>
        <w:tc>
          <w:tcPr>
            <w:tcW w:w="255" w:type="dxa"/>
            <w:shd w:val="clear" w:color="auto" w:fill="auto"/>
          </w:tcPr>
          <w:p w14:paraId="79A01A64" w14:textId="77777777" w:rsidR="001535C0" w:rsidRPr="00B647C1" w:rsidRDefault="001535C0" w:rsidP="001535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844FCBC" w14:textId="5F9DB23E" w:rsidR="001535C0" w:rsidRPr="00D708DA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168,756.00</w:t>
            </w:r>
          </w:p>
        </w:tc>
        <w:tc>
          <w:tcPr>
            <w:tcW w:w="255" w:type="dxa"/>
            <w:shd w:val="clear" w:color="auto" w:fill="auto"/>
          </w:tcPr>
          <w:p w14:paraId="4B11110E" w14:textId="1F28B8C4" w:rsidR="001535C0" w:rsidRPr="00D708DA" w:rsidRDefault="001535C0" w:rsidP="001535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C82FA8" w14:textId="529FF06B" w:rsidR="001535C0" w:rsidRPr="00D708DA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2105">
              <w:rPr>
                <w:rFonts w:ascii="Angsana New" w:hAnsi="Angsana New"/>
                <w:color w:val="000000"/>
                <w:sz w:val="28"/>
                <w:szCs w:val="28"/>
              </w:rPr>
              <w:t>335,996.00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2D93D9C" w14:textId="77777777" w:rsidR="001535C0" w:rsidRPr="00D708DA" w:rsidRDefault="001535C0" w:rsidP="001535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431D73FF" w14:textId="3D28BFFB" w:rsidR="001535C0" w:rsidRPr="00D708DA" w:rsidRDefault="001535C0" w:rsidP="001535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335,248.00</w:t>
            </w:r>
          </w:p>
        </w:tc>
      </w:tr>
      <w:tr w:rsidR="00C075E6" w:rsidRPr="00B647C1" w14:paraId="1E64042D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13C85619" w14:textId="77777777" w:rsidR="00163DF7" w:rsidRPr="00B60D39" w:rsidRDefault="00163DF7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9BA8FE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EDCAE" w14:textId="4AD0AFC4" w:rsidR="00163DF7" w:rsidRPr="00B647C1" w:rsidRDefault="00E71241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1241">
              <w:rPr>
                <w:rFonts w:ascii="Angsana New" w:hAnsi="Angsana New"/>
                <w:color w:val="000000"/>
                <w:sz w:val="28"/>
                <w:szCs w:val="28"/>
              </w:rPr>
              <w:t>307,407.00</w:t>
            </w:r>
          </w:p>
        </w:tc>
        <w:tc>
          <w:tcPr>
            <w:tcW w:w="255" w:type="dxa"/>
            <w:shd w:val="clear" w:color="auto" w:fill="auto"/>
          </w:tcPr>
          <w:p w14:paraId="4688E366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9AE4D" w14:textId="46398A45" w:rsidR="00163DF7" w:rsidRPr="00D708DA" w:rsidRDefault="00AA7AD9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310,665.00</w:t>
            </w:r>
          </w:p>
        </w:tc>
        <w:tc>
          <w:tcPr>
            <w:tcW w:w="255" w:type="dxa"/>
            <w:shd w:val="clear" w:color="auto" w:fill="auto"/>
          </w:tcPr>
          <w:p w14:paraId="372081C4" w14:textId="5871CBF0" w:rsidR="00163DF7" w:rsidRPr="00D708DA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45813" w14:textId="00401576" w:rsidR="00163DF7" w:rsidRPr="00D708DA" w:rsidRDefault="001535C0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35C0">
              <w:rPr>
                <w:rFonts w:ascii="Angsana New" w:hAnsi="Angsana New"/>
                <w:color w:val="000000"/>
                <w:sz w:val="28"/>
                <w:szCs w:val="28"/>
              </w:rPr>
              <w:t>616,986.00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454F932" w14:textId="1550E380" w:rsidR="00163DF7" w:rsidRPr="00D708DA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0AE8C1EB" w14:textId="44A00A3F" w:rsidR="00163DF7" w:rsidRPr="00D708DA" w:rsidRDefault="00D708DA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621,572.00</w:t>
            </w:r>
          </w:p>
        </w:tc>
      </w:tr>
      <w:tr w:rsidR="00836F06" w:rsidRPr="00B647C1" w14:paraId="4A68152F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48F448B3" w14:textId="77777777" w:rsidR="00836F06" w:rsidRPr="00B60D39" w:rsidRDefault="00836F0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รายได้ขายสินค้า</w:t>
            </w:r>
          </w:p>
        </w:tc>
        <w:tc>
          <w:tcPr>
            <w:tcW w:w="255" w:type="dxa"/>
            <w:shd w:val="clear" w:color="auto" w:fill="auto"/>
          </w:tcPr>
          <w:p w14:paraId="5E95DFE1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36BAA74F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0DAB6EA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25E9967D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0DF30C5" w14:textId="303615A8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F9D290D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1B1631B" w14:textId="57EB0EA1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7D33E1BD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3048D" w:rsidRPr="00B647C1" w14:paraId="0A3EF59C" w14:textId="77777777" w:rsidTr="00495837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160179ED" w14:textId="77777777" w:rsidR="0093048D" w:rsidRPr="00B60D39" w:rsidRDefault="0093048D" w:rsidP="0093048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51AF485F" w14:textId="77777777" w:rsidR="0093048D" w:rsidRPr="00B647C1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C784518" w14:textId="7F708D92" w:rsidR="0093048D" w:rsidRPr="00B647C1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4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3,325.00</w:t>
            </w:r>
          </w:p>
        </w:tc>
        <w:tc>
          <w:tcPr>
            <w:tcW w:w="255" w:type="dxa"/>
            <w:shd w:val="clear" w:color="auto" w:fill="auto"/>
          </w:tcPr>
          <w:p w14:paraId="54CD4D3E" w14:textId="77777777" w:rsidR="0093048D" w:rsidRPr="00B647C1" w:rsidRDefault="0093048D" w:rsidP="0093048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3DE726" w14:textId="07D00BD1" w:rsidR="0093048D" w:rsidRPr="00AA7AD9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1,356.00</w:t>
            </w:r>
          </w:p>
        </w:tc>
        <w:tc>
          <w:tcPr>
            <w:tcW w:w="255" w:type="dxa"/>
            <w:shd w:val="clear" w:color="auto" w:fill="auto"/>
          </w:tcPr>
          <w:p w14:paraId="0851CA21" w14:textId="72880BE9" w:rsidR="0093048D" w:rsidRPr="00B647C1" w:rsidRDefault="0093048D" w:rsidP="0093048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0F8EEEB" w14:textId="455291B5" w:rsidR="0093048D" w:rsidRPr="009803D5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174F">
              <w:rPr>
                <w:rFonts w:ascii="Angsana New" w:hAnsi="Angsana New"/>
                <w:color w:val="000000"/>
                <w:sz w:val="28"/>
                <w:szCs w:val="28"/>
              </w:rPr>
              <w:t>15,930.00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FF88BA" w14:textId="5E9B903A" w:rsidR="0093048D" w:rsidRPr="00B647C1" w:rsidRDefault="0093048D" w:rsidP="0093048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22D2DB3" w14:textId="74267187" w:rsidR="0093048D" w:rsidRPr="00D708DA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28,054.00</w:t>
            </w:r>
          </w:p>
        </w:tc>
      </w:tr>
      <w:tr w:rsidR="0093048D" w:rsidRPr="00B647C1" w14:paraId="007E196A" w14:textId="77777777" w:rsidTr="00495837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2C612363" w14:textId="77777777" w:rsidR="0093048D" w:rsidRPr="00B60D39" w:rsidRDefault="0093048D" w:rsidP="0093048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5974BE8" w14:textId="77777777" w:rsidR="0093048D" w:rsidRPr="00B647C1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847CCF0" w14:textId="1BF40F87" w:rsidR="0093048D" w:rsidRPr="00B647C1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2BE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152,216.00</w:t>
            </w:r>
          </w:p>
        </w:tc>
        <w:tc>
          <w:tcPr>
            <w:tcW w:w="255" w:type="dxa"/>
            <w:shd w:val="clear" w:color="auto" w:fill="auto"/>
          </w:tcPr>
          <w:p w14:paraId="1889E8A6" w14:textId="77777777" w:rsidR="0093048D" w:rsidRPr="00B647C1" w:rsidRDefault="0093048D" w:rsidP="0093048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8448EC7" w14:textId="716C9F4E" w:rsidR="0093048D" w:rsidRPr="00AA7AD9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122,465.00</w:t>
            </w:r>
          </w:p>
        </w:tc>
        <w:tc>
          <w:tcPr>
            <w:tcW w:w="255" w:type="dxa"/>
            <w:shd w:val="clear" w:color="auto" w:fill="auto"/>
          </w:tcPr>
          <w:p w14:paraId="545925D8" w14:textId="1F7A776F" w:rsidR="0093048D" w:rsidRPr="00B647C1" w:rsidRDefault="0093048D" w:rsidP="0093048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EF36572" w14:textId="7921698B" w:rsidR="0093048D" w:rsidRPr="009803D5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174F">
              <w:rPr>
                <w:rFonts w:ascii="Angsana New" w:hAnsi="Angsana New"/>
                <w:color w:val="000000"/>
                <w:sz w:val="28"/>
                <w:szCs w:val="28"/>
              </w:rPr>
              <w:t>157,130.00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58DDBDE" w14:textId="60B2304A" w:rsidR="0093048D" w:rsidRPr="00B647C1" w:rsidRDefault="0093048D" w:rsidP="0093048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E38B4D5" w14:textId="446FEE20" w:rsidR="0093048D" w:rsidRPr="00D708DA" w:rsidRDefault="0093048D" w:rsidP="0093048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175,965.00</w:t>
            </w:r>
          </w:p>
        </w:tc>
      </w:tr>
      <w:tr w:rsidR="00A0174F" w:rsidRPr="00B647C1" w14:paraId="04947DC4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00A1964F" w14:textId="77777777" w:rsidR="00A0174F" w:rsidRPr="00B60D39" w:rsidRDefault="00A0174F" w:rsidP="00A0174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55" w:type="dxa"/>
            <w:shd w:val="clear" w:color="auto" w:fill="auto"/>
          </w:tcPr>
          <w:p w14:paraId="520FFAEA" w14:textId="77777777" w:rsidR="00A0174F" w:rsidRPr="00B647C1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A19BA69" w14:textId="3A01D5B1" w:rsidR="00A0174F" w:rsidRPr="00B647C1" w:rsidRDefault="0093048D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48D">
              <w:rPr>
                <w:rFonts w:ascii="Angsana New" w:hAnsi="Angsana New"/>
                <w:color w:val="000000"/>
                <w:sz w:val="28"/>
                <w:szCs w:val="28"/>
              </w:rPr>
              <w:t>47,582.74</w:t>
            </w:r>
          </w:p>
        </w:tc>
        <w:tc>
          <w:tcPr>
            <w:tcW w:w="255" w:type="dxa"/>
            <w:shd w:val="clear" w:color="auto" w:fill="auto"/>
          </w:tcPr>
          <w:p w14:paraId="083E9710" w14:textId="77777777" w:rsidR="00A0174F" w:rsidRPr="00B647C1" w:rsidRDefault="00A0174F" w:rsidP="00A0174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BBA4A1A" w14:textId="7AE009BD" w:rsidR="00A0174F" w:rsidRPr="00AA7AD9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17,927.22</w:t>
            </w:r>
          </w:p>
        </w:tc>
        <w:tc>
          <w:tcPr>
            <w:tcW w:w="255" w:type="dxa"/>
            <w:shd w:val="clear" w:color="auto" w:fill="auto"/>
          </w:tcPr>
          <w:p w14:paraId="108CB76B" w14:textId="1C8EC222" w:rsidR="00A0174F" w:rsidRPr="00B647C1" w:rsidRDefault="00A0174F" w:rsidP="00A0174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E25B4FB" w14:textId="794D4106" w:rsidR="00A0174F" w:rsidRPr="009803D5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174F">
              <w:rPr>
                <w:rFonts w:ascii="Angsana New" w:hAnsi="Angsana New"/>
                <w:color w:val="000000"/>
                <w:sz w:val="28"/>
                <w:szCs w:val="28"/>
              </w:rPr>
              <w:t>84,553.92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8111FBE" w14:textId="18C163FE" w:rsidR="00A0174F" w:rsidRPr="00B647C1" w:rsidRDefault="00A0174F" w:rsidP="00A0174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3FB8E72" w14:textId="7CE8CC12" w:rsidR="00A0174F" w:rsidRPr="00D708DA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45,402.71</w:t>
            </w:r>
          </w:p>
        </w:tc>
      </w:tr>
      <w:tr w:rsidR="00C075E6" w:rsidRPr="00B647C1" w14:paraId="3D42CC26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4FA96D38" w14:textId="77777777" w:rsidR="00A0174F" w:rsidRPr="00B60D39" w:rsidRDefault="00A0174F" w:rsidP="00A0174F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1CFCCD8" w14:textId="77777777" w:rsidR="00A0174F" w:rsidRPr="00B647C1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4999" w14:textId="658EB0DE" w:rsidR="00A0174F" w:rsidRPr="00B647C1" w:rsidRDefault="0093048D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48D">
              <w:rPr>
                <w:rFonts w:ascii="Angsana New" w:hAnsi="Angsana New"/>
                <w:color w:val="000000"/>
                <w:sz w:val="28"/>
                <w:szCs w:val="28"/>
              </w:rPr>
              <w:t>203,123.74</w:t>
            </w:r>
          </w:p>
        </w:tc>
        <w:tc>
          <w:tcPr>
            <w:tcW w:w="255" w:type="dxa"/>
            <w:shd w:val="clear" w:color="auto" w:fill="auto"/>
          </w:tcPr>
          <w:p w14:paraId="5C09AA30" w14:textId="77777777" w:rsidR="00A0174F" w:rsidRPr="00B647C1" w:rsidRDefault="00A0174F" w:rsidP="00A0174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F90E2" w14:textId="126761D1" w:rsidR="00A0174F" w:rsidRPr="00AA7AD9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141,748.22</w:t>
            </w:r>
          </w:p>
        </w:tc>
        <w:tc>
          <w:tcPr>
            <w:tcW w:w="255" w:type="dxa"/>
            <w:shd w:val="clear" w:color="auto" w:fill="auto"/>
          </w:tcPr>
          <w:p w14:paraId="70C556E6" w14:textId="7118144C" w:rsidR="00A0174F" w:rsidRPr="00B647C1" w:rsidRDefault="00A0174F" w:rsidP="00A0174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E1C" w14:textId="2483F49A" w:rsidR="00A0174F" w:rsidRPr="009803D5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174F">
              <w:rPr>
                <w:rFonts w:ascii="Angsana New" w:hAnsi="Angsana New"/>
                <w:color w:val="000000"/>
                <w:sz w:val="28"/>
                <w:szCs w:val="28"/>
              </w:rPr>
              <w:t>257,613.92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FE1EDD" w14:textId="451BC1BD" w:rsidR="00A0174F" w:rsidRPr="00B647C1" w:rsidRDefault="00A0174F" w:rsidP="00A0174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7F2EB89" w14:textId="679C3890" w:rsidR="00A0174F" w:rsidRPr="00D708DA" w:rsidRDefault="00A0174F" w:rsidP="00A0174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249,421.71</w:t>
            </w:r>
          </w:p>
        </w:tc>
      </w:tr>
      <w:tr w:rsidR="00C44CE5" w:rsidRPr="00B647C1" w14:paraId="73277E94" w14:textId="77777777" w:rsidTr="00495837">
        <w:trPr>
          <w:trHeight w:val="113"/>
        </w:trPr>
        <w:tc>
          <w:tcPr>
            <w:tcW w:w="3652" w:type="dxa"/>
            <w:shd w:val="clear" w:color="auto" w:fill="auto"/>
          </w:tcPr>
          <w:p w14:paraId="2F58187E" w14:textId="0D68428B" w:rsidR="00C44CE5" w:rsidRPr="00B60D39" w:rsidRDefault="00C44CE5" w:rsidP="00C44CE5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ซื้อสินค้า</w:t>
            </w:r>
          </w:p>
        </w:tc>
        <w:tc>
          <w:tcPr>
            <w:tcW w:w="255" w:type="dxa"/>
            <w:shd w:val="clear" w:color="auto" w:fill="auto"/>
          </w:tcPr>
          <w:p w14:paraId="61B06C1E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830ACA4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5BDF15" w14:textId="77777777" w:rsidR="00C44CE5" w:rsidRPr="00B647C1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7589D163" w14:textId="77777777" w:rsidR="00C44CE5" w:rsidRPr="00B647C1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332BBF9" w14:textId="77777777" w:rsidR="00C44CE5" w:rsidRPr="00B647C1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0C6226C9" w14:textId="77777777" w:rsidR="00C44CE5" w:rsidRPr="00B647C1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C76B301" w14:textId="77777777" w:rsidR="00C44CE5" w:rsidRPr="00B647C1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60BDF9DD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4CE5" w:rsidRPr="00B647C1" w14:paraId="757D5530" w14:textId="77777777" w:rsidTr="00495837">
        <w:trPr>
          <w:trHeight w:val="113"/>
        </w:trPr>
        <w:tc>
          <w:tcPr>
            <w:tcW w:w="3652" w:type="dxa"/>
            <w:shd w:val="clear" w:color="auto" w:fill="auto"/>
          </w:tcPr>
          <w:p w14:paraId="4D2FF82A" w14:textId="73CD874A" w:rsidR="00C44CE5" w:rsidRPr="00B60D39" w:rsidRDefault="00C44CE5" w:rsidP="00C44CE5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Shanghai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Lyuden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4503B99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50B3C57" w14:textId="5B2DA04F" w:rsidR="00C44CE5" w:rsidRPr="00C44CE5" w:rsidRDefault="009057C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05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2,427,715.97</w:t>
            </w:r>
          </w:p>
        </w:tc>
        <w:tc>
          <w:tcPr>
            <w:tcW w:w="255" w:type="dxa"/>
            <w:shd w:val="clear" w:color="auto" w:fill="auto"/>
          </w:tcPr>
          <w:p w14:paraId="2B16B4B1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11EB109" w14:textId="2ECC15F3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7A6BBB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83A705" w14:textId="6672CCB0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9,823,404.82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5AB4C9A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67A664FE" w14:textId="5D236BBB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4CE5" w:rsidRPr="00B647C1" w14:paraId="5D8CC073" w14:textId="77777777" w:rsidTr="00495837">
        <w:trPr>
          <w:trHeight w:val="113"/>
        </w:trPr>
        <w:tc>
          <w:tcPr>
            <w:tcW w:w="3652" w:type="dxa"/>
            <w:shd w:val="clear" w:color="auto" w:fill="auto"/>
            <w:vAlign w:val="bottom"/>
          </w:tcPr>
          <w:p w14:paraId="40BA68C1" w14:textId="32E8BF13" w:rsidR="00C44CE5" w:rsidRPr="00B60D39" w:rsidRDefault="00C44CE5" w:rsidP="00C44C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255" w:type="dxa"/>
            <w:shd w:val="clear" w:color="auto" w:fill="auto"/>
          </w:tcPr>
          <w:p w14:paraId="4A51875C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34C2A6B2" w14:textId="02CB4C99" w:rsidR="00C44CE5" w:rsidRPr="00C44CE5" w:rsidRDefault="009057C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A81BF13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4E8C0F86" w14:textId="25F70316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3C566D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BCC9022" w14:textId="103E2BE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6,651,492.07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1C217A2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5E116CEE" w14:textId="3C26E647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4CE5" w:rsidRPr="00B647C1" w14:paraId="0CB9C929" w14:textId="77777777" w:rsidTr="00573F70">
        <w:trPr>
          <w:trHeight w:val="113"/>
        </w:trPr>
        <w:tc>
          <w:tcPr>
            <w:tcW w:w="3652" w:type="dxa"/>
            <w:shd w:val="clear" w:color="auto" w:fill="auto"/>
            <w:vAlign w:val="bottom"/>
          </w:tcPr>
          <w:p w14:paraId="4664800F" w14:textId="3B5D15D3" w:rsidR="00C44CE5" w:rsidRPr="00B60D39" w:rsidRDefault="00C44CE5" w:rsidP="00C44CE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Ningbo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Aceboom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C44CE5">
              <w:rPr>
                <w:rFonts w:ascii="Angsana New" w:hAnsi="Angsana New"/>
                <w:sz w:val="27"/>
                <w:szCs w:val="27"/>
                <w:lang w:val="en-US"/>
              </w:rPr>
              <w:t>Electric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Motor Co., Ltd.</w:t>
            </w:r>
          </w:p>
        </w:tc>
        <w:tc>
          <w:tcPr>
            <w:tcW w:w="255" w:type="dxa"/>
            <w:shd w:val="clear" w:color="auto" w:fill="auto"/>
          </w:tcPr>
          <w:p w14:paraId="1891898E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256D8B7" w14:textId="2BFC22AF" w:rsidR="00C44CE5" w:rsidRPr="00C44CE5" w:rsidRDefault="009057C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057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4,089,270.83</w:t>
            </w:r>
          </w:p>
        </w:tc>
        <w:tc>
          <w:tcPr>
            <w:tcW w:w="255" w:type="dxa"/>
            <w:shd w:val="clear" w:color="auto" w:fill="auto"/>
          </w:tcPr>
          <w:p w14:paraId="78C4ACEF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C2B3F77" w14:textId="7D1B05EF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22E8EC7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F2813E7" w14:textId="10BF8A34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4,534,748.78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F9053D1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EEC5D08" w14:textId="1F25A16B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24199" w:rsidRPr="00B647C1" w14:paraId="3A959DC7" w14:textId="77777777" w:rsidTr="00573F70">
        <w:trPr>
          <w:trHeight w:val="113"/>
        </w:trPr>
        <w:tc>
          <w:tcPr>
            <w:tcW w:w="3652" w:type="dxa"/>
            <w:shd w:val="clear" w:color="auto" w:fill="auto"/>
          </w:tcPr>
          <w:p w14:paraId="2642136C" w14:textId="77777777" w:rsidR="00C44CE5" w:rsidRPr="00B60D39" w:rsidRDefault="00C44CE5" w:rsidP="00C44CE5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FEFED27" w14:textId="77777777" w:rsidR="00C44CE5" w:rsidRPr="00B647C1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9BF9E" w14:textId="4070F66E" w:rsidR="00C44CE5" w:rsidRPr="00C44CE5" w:rsidRDefault="002C334D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C33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6,516,986.80</w:t>
            </w:r>
          </w:p>
        </w:tc>
        <w:tc>
          <w:tcPr>
            <w:tcW w:w="255" w:type="dxa"/>
            <w:shd w:val="clear" w:color="auto" w:fill="auto"/>
          </w:tcPr>
          <w:p w14:paraId="6DE8F10E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8C11" w14:textId="01AE4604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2E23E5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3D91E" w14:textId="15C0A72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21,009,645.67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94D0DF7" w14:textId="77777777" w:rsidR="00C44CE5" w:rsidRPr="00C44CE5" w:rsidRDefault="00C44CE5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C1DB42B" w14:textId="1AD93048" w:rsidR="00C44CE5" w:rsidRPr="00C44CE5" w:rsidRDefault="00C44CE5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44C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3F70" w:rsidRPr="00B647C1" w14:paraId="369ACD74" w14:textId="77777777" w:rsidTr="00573F70">
        <w:trPr>
          <w:trHeight w:val="113"/>
        </w:trPr>
        <w:tc>
          <w:tcPr>
            <w:tcW w:w="3652" w:type="dxa"/>
            <w:shd w:val="clear" w:color="auto" w:fill="auto"/>
          </w:tcPr>
          <w:p w14:paraId="79D2629A" w14:textId="77777777" w:rsidR="00573F70" w:rsidRPr="00B60D39" w:rsidRDefault="00573F70" w:rsidP="00C44CE5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71D9C64" w14:textId="77777777" w:rsidR="00573F70" w:rsidRPr="00B647C1" w:rsidRDefault="00573F70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66057846" w14:textId="77777777" w:rsidR="00573F70" w:rsidRPr="002C334D" w:rsidRDefault="00573F70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AE40E5C" w14:textId="77777777" w:rsidR="00573F70" w:rsidRPr="00C44CE5" w:rsidRDefault="00573F70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1A07E612" w14:textId="77777777" w:rsidR="00573F70" w:rsidRPr="00C44CE5" w:rsidRDefault="00573F70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C1203C0" w14:textId="77777777" w:rsidR="00573F70" w:rsidRPr="00C44CE5" w:rsidRDefault="00573F70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1A26B3F8" w14:textId="77777777" w:rsidR="00573F70" w:rsidRPr="00C44CE5" w:rsidRDefault="00573F70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9D2F50D" w14:textId="77777777" w:rsidR="00573F70" w:rsidRPr="00C44CE5" w:rsidRDefault="00573F70" w:rsidP="00C44C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0D0FEA43" w14:textId="77777777" w:rsidR="00573F70" w:rsidRPr="00C44CE5" w:rsidRDefault="00573F70" w:rsidP="00C44C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819F6" w:rsidRPr="00B647C1" w14:paraId="7F6D3E5C" w14:textId="77777777" w:rsidTr="00A0503B">
        <w:trPr>
          <w:trHeight w:val="149"/>
        </w:trPr>
        <w:tc>
          <w:tcPr>
            <w:tcW w:w="3652" w:type="dxa"/>
            <w:shd w:val="clear" w:color="auto" w:fill="auto"/>
          </w:tcPr>
          <w:p w14:paraId="617BC745" w14:textId="0A3E422B" w:rsidR="000819F6" w:rsidRPr="00B60D39" w:rsidRDefault="000819F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lastRenderedPageBreak/>
              <w:t>ซื้อสินทรัพย์</w:t>
            </w:r>
          </w:p>
        </w:tc>
        <w:tc>
          <w:tcPr>
            <w:tcW w:w="255" w:type="dxa"/>
            <w:shd w:val="clear" w:color="auto" w:fill="auto"/>
          </w:tcPr>
          <w:p w14:paraId="64989C33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DAD2D37" w14:textId="77777777" w:rsidR="000819F6" w:rsidRPr="00B647C1" w:rsidRDefault="000819F6" w:rsidP="007D48C6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AC64E9" w14:textId="77777777" w:rsidR="000819F6" w:rsidRPr="00B647C1" w:rsidRDefault="000819F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7BA7EE85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4766723" w14:textId="77777777" w:rsidR="000819F6" w:rsidRPr="00B647C1" w:rsidRDefault="000819F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7D5FAF9C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AE0E44A" w14:textId="77777777" w:rsidR="000819F6" w:rsidRPr="00B647C1" w:rsidRDefault="000819F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00A2C507" w14:textId="77777777" w:rsidR="000819F6" w:rsidRPr="00B647C1" w:rsidRDefault="000819F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03493" w:rsidRPr="00B647C1" w14:paraId="038009C4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31E5914F" w14:textId="2542E2E9" w:rsidR="009803D5" w:rsidRPr="00B60D39" w:rsidRDefault="009803D5" w:rsidP="007D48C6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Shanghai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Lyuden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F0456F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488542F" w14:textId="424BAA5D" w:rsidR="009803D5" w:rsidRPr="00B647C1" w:rsidRDefault="002C334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41E522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30DCB2" w14:textId="5919AB0E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70A3614" w14:textId="48F013B5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E4C5F42" w14:textId="720E551E" w:rsidR="009803D5" w:rsidRPr="00B647C1" w:rsidRDefault="00A7116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16D">
              <w:rPr>
                <w:rFonts w:ascii="Angsana New" w:hAnsi="Angsana New"/>
                <w:sz w:val="28"/>
                <w:szCs w:val="28"/>
                <w:lang w:val="en-US"/>
              </w:rPr>
              <w:t>861,631.39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D1279D9" w14:textId="6EAFEE0D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38D94D87" w14:textId="4C2D3D5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7116D" w:rsidRPr="00B647C1" w14:paraId="0D3397B0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117D37C6" w14:textId="11F2AC46" w:rsidR="00A7116D" w:rsidRPr="00B60D39" w:rsidRDefault="00A7116D" w:rsidP="007D48C6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Ningbo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Aceboom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Electric Motor Co., Ltd</w:t>
            </w:r>
          </w:p>
        </w:tc>
        <w:tc>
          <w:tcPr>
            <w:tcW w:w="255" w:type="dxa"/>
            <w:shd w:val="clear" w:color="auto" w:fill="auto"/>
          </w:tcPr>
          <w:p w14:paraId="0BD16DAA" w14:textId="77777777" w:rsidR="00A7116D" w:rsidRPr="00B647C1" w:rsidRDefault="00A7116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8D837" w14:textId="4C8FC37F" w:rsidR="00A7116D" w:rsidRPr="00B647C1" w:rsidRDefault="002C334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334D">
              <w:rPr>
                <w:rFonts w:ascii="Angsana New" w:hAnsi="Angsana New"/>
                <w:sz w:val="28"/>
                <w:szCs w:val="28"/>
                <w:lang w:val="en-US"/>
              </w:rPr>
              <w:t>3,101.46</w:t>
            </w:r>
          </w:p>
        </w:tc>
        <w:tc>
          <w:tcPr>
            <w:tcW w:w="255" w:type="dxa"/>
            <w:shd w:val="clear" w:color="auto" w:fill="auto"/>
          </w:tcPr>
          <w:p w14:paraId="5D3B9E6E" w14:textId="77777777" w:rsidR="00A7116D" w:rsidRPr="00B647C1" w:rsidRDefault="00A7116D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9C3E4" w14:textId="6BD399B5" w:rsidR="00A7116D" w:rsidRPr="00B647C1" w:rsidRDefault="002C334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A1CEB2D" w14:textId="77777777" w:rsidR="00A7116D" w:rsidRPr="00B647C1" w:rsidRDefault="00A7116D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0605" w14:textId="3E9A64BF" w:rsidR="00A7116D" w:rsidRPr="00A7116D" w:rsidRDefault="00A7116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16D">
              <w:rPr>
                <w:rFonts w:ascii="Angsana New" w:hAnsi="Angsana New"/>
                <w:sz w:val="28"/>
                <w:szCs w:val="28"/>
                <w:lang w:val="en-US"/>
              </w:rPr>
              <w:t>3,101.46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B2EE480" w14:textId="77777777" w:rsidR="00A7116D" w:rsidRPr="00B647C1" w:rsidRDefault="00A7116D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100F7EA" w14:textId="2FBCB27C" w:rsidR="00A7116D" w:rsidRPr="00B647C1" w:rsidRDefault="002C334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24199" w:rsidRPr="00B647C1" w14:paraId="7C946128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1B88DA8C" w14:textId="77777777" w:rsidR="009803D5" w:rsidRPr="00B60D39" w:rsidRDefault="009803D5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C34F31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B495" w14:textId="37549B96" w:rsidR="009803D5" w:rsidRPr="00B647C1" w:rsidRDefault="002C334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334D">
              <w:rPr>
                <w:rFonts w:ascii="Angsana New" w:hAnsi="Angsana New"/>
                <w:sz w:val="28"/>
                <w:szCs w:val="28"/>
                <w:lang w:val="en-US"/>
              </w:rPr>
              <w:t>3,101.46</w:t>
            </w:r>
          </w:p>
        </w:tc>
        <w:tc>
          <w:tcPr>
            <w:tcW w:w="255" w:type="dxa"/>
            <w:shd w:val="clear" w:color="auto" w:fill="auto"/>
          </w:tcPr>
          <w:p w14:paraId="00D77BEE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D139C" w14:textId="48C426FB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C12FC0" w14:textId="49601406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03E0" w14:textId="19D1FCC7" w:rsidR="009803D5" w:rsidRPr="00B647C1" w:rsidRDefault="00A7116D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16D">
              <w:rPr>
                <w:rFonts w:ascii="Angsana New" w:hAnsi="Angsana New"/>
                <w:sz w:val="28"/>
                <w:szCs w:val="28"/>
                <w:lang w:val="en-US"/>
              </w:rPr>
              <w:t>864,732.85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3E59711" w14:textId="62F3688E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69E11FF8" w14:textId="4B0ED3AB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803D5" w:rsidRPr="00B647C1" w14:paraId="4106AF6D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6360233B" w14:textId="77777777" w:rsidR="009803D5" w:rsidRPr="00B60D39" w:rsidRDefault="009803D5" w:rsidP="007D48C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ต้นทุนในการจัดจำหน่าย/ค่าใช้จ่าย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55" w:type="dxa"/>
            <w:shd w:val="clear" w:color="auto" w:fill="auto"/>
          </w:tcPr>
          <w:p w14:paraId="7A34774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9CFFD3C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70A40F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31447667" w14:textId="77777777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79F33D4" w14:textId="591261F2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E44B4F1" w14:textId="77777777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B32D41E" w14:textId="74968A4D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8005D4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708DA" w:rsidRPr="00B647C1" w14:paraId="47EA1947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3884CB94" w14:textId="77777777" w:rsidR="00D708DA" w:rsidRPr="00B60D39" w:rsidRDefault="00D708DA" w:rsidP="00D708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5982C495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8BC5D7A" w14:textId="7615C664" w:rsidR="00D708DA" w:rsidRPr="00B647C1" w:rsidRDefault="006A4C40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6657944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381C7C6D" w14:textId="0C3313B6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DE7F57D" w14:textId="4D7C6431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34D689D" w14:textId="2312442F" w:rsidR="00D708DA" w:rsidRPr="009803D5" w:rsidRDefault="00ED790F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790F">
              <w:rPr>
                <w:rFonts w:ascii="Angsana New" w:hAnsi="Angsana New"/>
                <w:sz w:val="28"/>
                <w:szCs w:val="28"/>
                <w:lang w:val="en-US"/>
              </w:rPr>
              <w:t>147,196.26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5AC087" w14:textId="0AFF6835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D98BF27" w14:textId="1AF0F3A8" w:rsidR="00D708DA" w:rsidRPr="00D708DA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32,000.00</w:t>
            </w:r>
          </w:p>
        </w:tc>
      </w:tr>
      <w:tr w:rsidR="00781A61" w:rsidRPr="00B647C1" w14:paraId="53021EA6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7AD89806" w14:textId="77777777" w:rsidR="00D708DA" w:rsidRPr="00B647C1" w:rsidRDefault="00D708DA" w:rsidP="00D708DA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24D1936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1059" w14:textId="3C68DD32" w:rsidR="00D708DA" w:rsidRPr="00B647C1" w:rsidRDefault="006A4C40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4C61A20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AEB34" w14:textId="1E87D282" w:rsidR="00D708DA" w:rsidRPr="009803D5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49904C0" w14:textId="77A56EDC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D835F" w14:textId="6B80F1DC" w:rsidR="00D708DA" w:rsidRPr="009803D5" w:rsidRDefault="00ED790F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790F">
              <w:rPr>
                <w:rFonts w:ascii="Angsana New" w:hAnsi="Angsana New"/>
                <w:sz w:val="28"/>
                <w:szCs w:val="28"/>
                <w:lang w:val="en-US"/>
              </w:rPr>
              <w:t>147,196.26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FF8F71B" w14:textId="105E4F1B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D2C994F" w14:textId="714ABA48" w:rsidR="00D708DA" w:rsidRPr="00D708DA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32,000.00</w:t>
            </w:r>
          </w:p>
        </w:tc>
      </w:tr>
      <w:bookmarkEnd w:id="0"/>
      <w:bookmarkEnd w:id="2"/>
    </w:tbl>
    <w:p w14:paraId="5DA6C8EB" w14:textId="77777777" w:rsidR="00AA7AD9" w:rsidRPr="00573F70" w:rsidRDefault="00AA7AD9" w:rsidP="00AA7AD9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pPr w:leftFromText="180" w:rightFromText="180" w:vertAnchor="text" w:tblpX="-54" w:tblpY="1"/>
        <w:tblOverlap w:val="never"/>
        <w:tblW w:w="10189" w:type="dxa"/>
        <w:tblLayout w:type="fixed"/>
        <w:tblLook w:val="0000" w:firstRow="0" w:lastRow="0" w:firstColumn="0" w:lastColumn="0" w:noHBand="0" w:noVBand="0"/>
      </w:tblPr>
      <w:tblGrid>
        <w:gridCol w:w="3652"/>
        <w:gridCol w:w="255"/>
        <w:gridCol w:w="1421"/>
        <w:gridCol w:w="255"/>
        <w:gridCol w:w="1365"/>
        <w:gridCol w:w="255"/>
        <w:gridCol w:w="1365"/>
        <w:gridCol w:w="255"/>
        <w:gridCol w:w="1366"/>
      </w:tblGrid>
      <w:tr w:rsidR="00AA7AD9" w:rsidRPr="00B647C1" w14:paraId="3C53D834" w14:textId="77777777" w:rsidTr="00A0503B">
        <w:trPr>
          <w:tblHeader/>
        </w:trPr>
        <w:tc>
          <w:tcPr>
            <w:tcW w:w="3652" w:type="dxa"/>
            <w:shd w:val="clear" w:color="auto" w:fill="auto"/>
          </w:tcPr>
          <w:p w14:paraId="6388E090" w14:textId="77777777" w:rsidR="00AA7AD9" w:rsidRPr="00B647C1" w:rsidRDefault="00AA7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51BCD41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69E0164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A83DCE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F57F7EF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3CCF351C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14:paraId="7435503B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A7AD9" w:rsidRPr="00B647C1" w14:paraId="5EC601F6" w14:textId="77777777" w:rsidTr="00A0503B">
        <w:trPr>
          <w:tblHeader/>
        </w:trPr>
        <w:tc>
          <w:tcPr>
            <w:tcW w:w="3652" w:type="dxa"/>
            <w:shd w:val="clear" w:color="auto" w:fill="auto"/>
          </w:tcPr>
          <w:p w14:paraId="779A049A" w14:textId="77777777" w:rsidR="00AA7AD9" w:rsidRPr="00B647C1" w:rsidRDefault="00AA7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AAF6D3F" w14:textId="77777777" w:rsidR="00AA7AD9" w:rsidRPr="00B647C1" w:rsidRDefault="00AA7AD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6FEF9E7" w14:textId="5110D30A" w:rsidR="00AA7AD9" w:rsidRPr="00C45C70" w:rsidRDefault="00D708D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8DA" w:rsidRPr="00B647C1" w14:paraId="663F32E6" w14:textId="77777777" w:rsidTr="00A0503B">
        <w:trPr>
          <w:tblHeader/>
        </w:trPr>
        <w:tc>
          <w:tcPr>
            <w:tcW w:w="3652" w:type="dxa"/>
            <w:shd w:val="clear" w:color="auto" w:fill="auto"/>
          </w:tcPr>
          <w:p w14:paraId="6D461B8C" w14:textId="77777777" w:rsidR="00D708DA" w:rsidRPr="00B647C1" w:rsidRDefault="00D708DA" w:rsidP="00D708D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59BBA41" w14:textId="77777777" w:rsidR="00D708DA" w:rsidRPr="00B647C1" w:rsidRDefault="00D708DA" w:rsidP="00D708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514C6" w14:textId="014BE8B4" w:rsidR="00D708DA" w:rsidRPr="00B647C1" w:rsidRDefault="00D708DA" w:rsidP="00D708D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F3ABC82" w14:textId="77777777" w:rsidR="00D708DA" w:rsidRPr="00B647C1" w:rsidRDefault="00D708DA" w:rsidP="00D708D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5E9321" w14:textId="032338C6" w:rsidR="00D708DA" w:rsidRPr="00B647C1" w:rsidRDefault="00D708DA" w:rsidP="00D708D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AA7AD9" w:rsidRPr="00B647C1" w14:paraId="2AE1B8DF" w14:textId="77777777">
        <w:trPr>
          <w:tblHeader/>
        </w:trPr>
        <w:tc>
          <w:tcPr>
            <w:tcW w:w="3652" w:type="dxa"/>
            <w:shd w:val="clear" w:color="auto" w:fill="auto"/>
          </w:tcPr>
          <w:p w14:paraId="2190A08F" w14:textId="77777777" w:rsidR="00AA7AD9" w:rsidRPr="00B647C1" w:rsidRDefault="00AA7AD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46C6338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29F2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80F125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17AFF62E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5483FF1A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E71B8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7EBD818C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471FD2AB" w14:textId="77777777" w:rsidR="00AA7AD9" w:rsidRPr="00B647C1" w:rsidRDefault="00AA7AD9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647C1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647C1">
              <w:rPr>
                <w:sz w:val="28"/>
                <w:szCs w:val="28"/>
                <w:cs/>
              </w:rPr>
              <w:t xml:space="preserve"> </w:t>
            </w:r>
            <w:r w:rsidRPr="00B647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566</w:t>
            </w:r>
          </w:p>
        </w:tc>
      </w:tr>
      <w:tr w:rsidR="00AA7AD9" w:rsidRPr="00B647C1" w14:paraId="40A390A2" w14:textId="77777777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C5C04F3" w14:textId="77777777" w:rsidR="00AA7AD9" w:rsidRPr="00B60D39" w:rsidRDefault="00AA7AD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255" w:type="dxa"/>
            <w:shd w:val="clear" w:color="auto" w:fill="auto"/>
          </w:tcPr>
          <w:p w14:paraId="2136BC51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4BE32167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63854C2D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BC8396F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1B501E0F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B9DEAE8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449AEBC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9C11DDE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708DA" w:rsidRPr="00B647C1" w14:paraId="14449C4C" w14:textId="77777777" w:rsidTr="00495837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5DF07F86" w14:textId="77777777" w:rsidR="00D708DA" w:rsidRPr="00B60D39" w:rsidRDefault="00D708DA" w:rsidP="00D708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6E592E5D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E549B32" w14:textId="673F458E" w:rsidR="00D708DA" w:rsidRPr="00B647C1" w:rsidRDefault="008B4D92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139,788.00</w:t>
            </w:r>
          </w:p>
        </w:tc>
        <w:tc>
          <w:tcPr>
            <w:tcW w:w="255" w:type="dxa"/>
            <w:shd w:val="clear" w:color="auto" w:fill="auto"/>
          </w:tcPr>
          <w:p w14:paraId="3ED2BF48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600F936" w14:textId="07A93A5C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141</w:t>
            </w: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,909.00</w:t>
            </w:r>
          </w:p>
        </w:tc>
        <w:tc>
          <w:tcPr>
            <w:tcW w:w="255" w:type="dxa"/>
            <w:shd w:val="clear" w:color="auto" w:fill="auto"/>
          </w:tcPr>
          <w:p w14:paraId="5E654E1A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F723234" w14:textId="38FA57A7" w:rsidR="00D708DA" w:rsidRPr="009803D5" w:rsidRDefault="005962C9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62C9">
              <w:rPr>
                <w:rFonts w:ascii="Angsana New" w:hAnsi="Angsana New"/>
                <w:color w:val="000000"/>
                <w:sz w:val="28"/>
                <w:szCs w:val="28"/>
              </w:rPr>
              <w:t>280,990.00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AFCF146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24C0D1FD" w14:textId="12002F73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286,324.00</w:t>
            </w:r>
          </w:p>
        </w:tc>
      </w:tr>
      <w:tr w:rsidR="00D708DA" w:rsidRPr="00B647C1" w14:paraId="3FE8DF11" w14:textId="77777777" w:rsidTr="00495837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272CCABB" w14:textId="77777777" w:rsidR="00D708DA" w:rsidRPr="00B60D39" w:rsidRDefault="00D708DA" w:rsidP="00D708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7C6A2778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F792800" w14:textId="5C5E34EE" w:rsidR="00D708DA" w:rsidRPr="00B647C1" w:rsidRDefault="008B4D92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167,619.00</w:t>
            </w:r>
          </w:p>
        </w:tc>
        <w:tc>
          <w:tcPr>
            <w:tcW w:w="255" w:type="dxa"/>
            <w:shd w:val="clear" w:color="auto" w:fill="auto"/>
          </w:tcPr>
          <w:p w14:paraId="36002FCA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361D2B" w14:textId="1CA77690" w:rsidR="00D708DA" w:rsidRPr="00163DF7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168,756.00</w:t>
            </w:r>
          </w:p>
        </w:tc>
        <w:tc>
          <w:tcPr>
            <w:tcW w:w="255" w:type="dxa"/>
            <w:shd w:val="clear" w:color="auto" w:fill="auto"/>
          </w:tcPr>
          <w:p w14:paraId="7709CAB7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DB2D55A" w14:textId="79D883E7" w:rsidR="00D708DA" w:rsidRPr="009803D5" w:rsidRDefault="005962C9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62C9">
              <w:rPr>
                <w:rFonts w:ascii="Angsana New" w:hAnsi="Angsana New"/>
                <w:color w:val="000000"/>
                <w:sz w:val="28"/>
                <w:szCs w:val="28"/>
              </w:rPr>
              <w:t>335,996.00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AFB5BC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4FDBD78B" w14:textId="3B3175D5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335,248.00</w:t>
            </w:r>
          </w:p>
        </w:tc>
      </w:tr>
      <w:tr w:rsidR="00D708DA" w:rsidRPr="00B647C1" w14:paraId="777554E3" w14:textId="77777777" w:rsidTr="00495837">
        <w:trPr>
          <w:trHeight w:val="203"/>
        </w:trPr>
        <w:tc>
          <w:tcPr>
            <w:tcW w:w="3652" w:type="dxa"/>
            <w:shd w:val="clear" w:color="auto" w:fill="auto"/>
          </w:tcPr>
          <w:p w14:paraId="63C25468" w14:textId="77777777" w:rsidR="00D708DA" w:rsidRPr="00B60D39" w:rsidRDefault="00D708DA" w:rsidP="00D708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312D13B1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9593515" w14:textId="0041B11D" w:rsidR="00D708DA" w:rsidRPr="00B647C1" w:rsidRDefault="008B4D92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68,391.69</w:t>
            </w:r>
          </w:p>
        </w:tc>
        <w:tc>
          <w:tcPr>
            <w:tcW w:w="255" w:type="dxa"/>
            <w:shd w:val="clear" w:color="auto" w:fill="auto"/>
          </w:tcPr>
          <w:p w14:paraId="5E5640EA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E054C7E" w14:textId="3D4ECAAE" w:rsidR="00D708DA" w:rsidRPr="00163DF7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C543E70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6EC1F29" w14:textId="3CEFEF46" w:rsidR="00D708DA" w:rsidRPr="009803D5" w:rsidRDefault="00F64B85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B85">
              <w:rPr>
                <w:rFonts w:ascii="Angsana New" w:hAnsi="Angsana New"/>
                <w:color w:val="000000"/>
                <w:sz w:val="28"/>
                <w:szCs w:val="28"/>
              </w:rPr>
              <w:t>136,783.38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B7444E2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683558A" w14:textId="6465AB33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708DA" w:rsidRPr="00B647C1" w14:paraId="134FFED8" w14:textId="77777777" w:rsidTr="00495837">
        <w:trPr>
          <w:trHeight w:val="203"/>
        </w:trPr>
        <w:tc>
          <w:tcPr>
            <w:tcW w:w="3652" w:type="dxa"/>
            <w:shd w:val="clear" w:color="auto" w:fill="auto"/>
          </w:tcPr>
          <w:p w14:paraId="6B468CC9" w14:textId="77777777" w:rsidR="00D708DA" w:rsidRPr="00B60D39" w:rsidRDefault="00D708DA" w:rsidP="00D708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0C93F2D5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2D799F1" w14:textId="74C263E6" w:rsidR="00D708DA" w:rsidRPr="00B647C1" w:rsidRDefault="008B4D92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68,391.69</w:t>
            </w:r>
          </w:p>
        </w:tc>
        <w:tc>
          <w:tcPr>
            <w:tcW w:w="255" w:type="dxa"/>
            <w:shd w:val="clear" w:color="auto" w:fill="auto"/>
          </w:tcPr>
          <w:p w14:paraId="44396DBF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A33FEE4" w14:textId="44C9A719" w:rsidR="00D708DA" w:rsidRPr="00163DF7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7C66E1B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27AF69F" w14:textId="4982EBA8" w:rsidR="00D708DA" w:rsidRPr="009803D5" w:rsidRDefault="00F64B85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B85">
              <w:rPr>
                <w:rFonts w:ascii="Angsana New" w:hAnsi="Angsana New"/>
                <w:color w:val="000000"/>
                <w:sz w:val="28"/>
                <w:szCs w:val="28"/>
              </w:rPr>
              <w:t>136,783.38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254126C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E5378D9" w14:textId="776C4D20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708DA" w:rsidRPr="00B647C1" w14:paraId="0522FD54" w14:textId="77777777" w:rsidTr="00495837">
        <w:trPr>
          <w:trHeight w:val="203"/>
        </w:trPr>
        <w:tc>
          <w:tcPr>
            <w:tcW w:w="3652" w:type="dxa"/>
            <w:shd w:val="clear" w:color="auto" w:fill="auto"/>
          </w:tcPr>
          <w:p w14:paraId="7EF05F22" w14:textId="77777777" w:rsidR="00D708DA" w:rsidRPr="00B60D39" w:rsidRDefault="00D708DA" w:rsidP="00D708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667EA42B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36CF98A" w14:textId="4891F65A" w:rsidR="00D708DA" w:rsidRPr="00B647C1" w:rsidRDefault="008B4D92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68,391.69</w:t>
            </w:r>
          </w:p>
        </w:tc>
        <w:tc>
          <w:tcPr>
            <w:tcW w:w="255" w:type="dxa"/>
            <w:shd w:val="clear" w:color="auto" w:fill="auto"/>
          </w:tcPr>
          <w:p w14:paraId="26ADD689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760C1078" w14:textId="65016867" w:rsidR="00D708DA" w:rsidRPr="00163DF7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7E0CF78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683FC72" w14:textId="2B1C1774" w:rsidR="00D708DA" w:rsidRPr="009803D5" w:rsidRDefault="00F64B85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B85">
              <w:rPr>
                <w:rFonts w:ascii="Angsana New" w:hAnsi="Angsana New"/>
                <w:color w:val="000000"/>
                <w:sz w:val="28"/>
                <w:szCs w:val="28"/>
              </w:rPr>
              <w:t>136,783.38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7870B0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787F086" w14:textId="3CDB367A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45816" w:rsidRPr="00B647C1" w14:paraId="2A2008AB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2A5D3F48" w14:textId="77777777" w:rsidR="00D708DA" w:rsidRPr="00B60D39" w:rsidRDefault="00D708DA" w:rsidP="00D708DA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65176BC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4F260" w14:textId="45C678AF" w:rsidR="00D708DA" w:rsidRPr="00B647C1" w:rsidRDefault="008B4D92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</w:rPr>
              <w:t>512,582.07</w:t>
            </w:r>
          </w:p>
        </w:tc>
        <w:tc>
          <w:tcPr>
            <w:tcW w:w="255" w:type="dxa"/>
            <w:shd w:val="clear" w:color="auto" w:fill="auto"/>
          </w:tcPr>
          <w:p w14:paraId="06130BD2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1A95" w14:textId="17779E41" w:rsidR="00D708DA" w:rsidRPr="00163DF7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310,665.00</w:t>
            </w:r>
          </w:p>
        </w:tc>
        <w:tc>
          <w:tcPr>
            <w:tcW w:w="255" w:type="dxa"/>
            <w:shd w:val="clear" w:color="auto" w:fill="auto"/>
          </w:tcPr>
          <w:p w14:paraId="0F3D8ED0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C7C62" w14:textId="06C70481" w:rsidR="00D708DA" w:rsidRPr="009803D5" w:rsidRDefault="005962C9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62C9">
              <w:rPr>
                <w:rFonts w:ascii="Angsana New" w:hAnsi="Angsana New"/>
                <w:color w:val="000000"/>
                <w:sz w:val="28"/>
                <w:szCs w:val="28"/>
              </w:rPr>
              <w:t>1,027,336.14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95C85A1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D7F5D03" w14:textId="7A6A3918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621,572.00</w:t>
            </w:r>
          </w:p>
        </w:tc>
      </w:tr>
      <w:tr w:rsidR="00AA7AD9" w:rsidRPr="00B647C1" w14:paraId="256CA95E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29F95406" w14:textId="77777777" w:rsidR="00AA7AD9" w:rsidRPr="00B60D39" w:rsidRDefault="00AA7AD9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รายได้ขายสินค้า</w:t>
            </w:r>
          </w:p>
        </w:tc>
        <w:tc>
          <w:tcPr>
            <w:tcW w:w="255" w:type="dxa"/>
            <w:shd w:val="clear" w:color="auto" w:fill="auto"/>
          </w:tcPr>
          <w:p w14:paraId="5D194418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D56255C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CE40FB0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43AC7E7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E13B126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47FDC8A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83C7CE4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38FF9BD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A4C40" w:rsidRPr="00B647C1" w14:paraId="39D6D3BE" w14:textId="77777777" w:rsidTr="00495837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54AA4F97" w14:textId="77777777" w:rsidR="006A4C40" w:rsidRPr="00B60D39" w:rsidRDefault="006A4C40" w:rsidP="006A4C4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24BC48E5" w14:textId="77777777" w:rsidR="006A4C40" w:rsidRPr="00B647C1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6454863" w14:textId="70A21CB7" w:rsidR="006A4C40" w:rsidRPr="00B647C1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4C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3,325.00</w:t>
            </w:r>
          </w:p>
        </w:tc>
        <w:tc>
          <w:tcPr>
            <w:tcW w:w="255" w:type="dxa"/>
            <w:shd w:val="clear" w:color="auto" w:fill="auto"/>
          </w:tcPr>
          <w:p w14:paraId="0AF6FDF2" w14:textId="77777777" w:rsidR="006A4C40" w:rsidRPr="00B647C1" w:rsidRDefault="006A4C40" w:rsidP="006A4C4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078E9AE" w14:textId="09A8A32A" w:rsidR="006A4C40" w:rsidRPr="00163DF7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1,356.00</w:t>
            </w:r>
          </w:p>
        </w:tc>
        <w:tc>
          <w:tcPr>
            <w:tcW w:w="255" w:type="dxa"/>
            <w:shd w:val="clear" w:color="auto" w:fill="auto"/>
          </w:tcPr>
          <w:p w14:paraId="79A99DF6" w14:textId="77777777" w:rsidR="006A4C40" w:rsidRPr="00B647C1" w:rsidRDefault="006A4C40" w:rsidP="006A4C4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B1DD9D4" w14:textId="45D0B807" w:rsidR="006A4C40" w:rsidRPr="009803D5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0500">
              <w:rPr>
                <w:rFonts w:ascii="Angsana New" w:hAnsi="Angsana New"/>
                <w:color w:val="000000"/>
                <w:sz w:val="28"/>
                <w:szCs w:val="28"/>
              </w:rPr>
              <w:t>15,930.00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33A96C5" w14:textId="77777777" w:rsidR="006A4C40" w:rsidRPr="00B647C1" w:rsidRDefault="006A4C40" w:rsidP="006A4C4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9B6EE0A" w14:textId="77BE453B" w:rsidR="006A4C40" w:rsidRPr="00AA7AD9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28,054.00</w:t>
            </w:r>
          </w:p>
        </w:tc>
      </w:tr>
      <w:tr w:rsidR="006A4C40" w:rsidRPr="00B647C1" w14:paraId="363C7307" w14:textId="77777777" w:rsidTr="00495837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0185FF43" w14:textId="77777777" w:rsidR="006A4C40" w:rsidRPr="00B60D39" w:rsidRDefault="006A4C40" w:rsidP="006A4C4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0C9E5BA6" w14:textId="77777777" w:rsidR="006A4C40" w:rsidRPr="00B647C1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22EAC86" w14:textId="1634897A" w:rsidR="006A4C40" w:rsidRPr="00B647C1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4C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152,216.00</w:t>
            </w:r>
          </w:p>
        </w:tc>
        <w:tc>
          <w:tcPr>
            <w:tcW w:w="255" w:type="dxa"/>
            <w:shd w:val="clear" w:color="auto" w:fill="auto"/>
          </w:tcPr>
          <w:p w14:paraId="439D5F04" w14:textId="77777777" w:rsidR="006A4C40" w:rsidRPr="00B647C1" w:rsidRDefault="006A4C40" w:rsidP="006A4C4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75305D8" w14:textId="261780A0" w:rsidR="006A4C40" w:rsidRPr="00163DF7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122,465.00</w:t>
            </w:r>
          </w:p>
        </w:tc>
        <w:tc>
          <w:tcPr>
            <w:tcW w:w="255" w:type="dxa"/>
            <w:shd w:val="clear" w:color="auto" w:fill="auto"/>
          </w:tcPr>
          <w:p w14:paraId="1713E220" w14:textId="77777777" w:rsidR="006A4C40" w:rsidRPr="00B647C1" w:rsidRDefault="006A4C40" w:rsidP="006A4C4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0D69101" w14:textId="7330C02D" w:rsidR="006A4C40" w:rsidRPr="009803D5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500">
              <w:rPr>
                <w:rFonts w:ascii="Angsana New" w:hAnsi="Angsana New"/>
                <w:color w:val="000000"/>
                <w:sz w:val="28"/>
                <w:szCs w:val="28"/>
              </w:rPr>
              <w:t>157,130.00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285DA15" w14:textId="77777777" w:rsidR="006A4C40" w:rsidRPr="00B647C1" w:rsidRDefault="006A4C40" w:rsidP="006A4C4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40C4840" w14:textId="2D31C66F" w:rsidR="006A4C40" w:rsidRPr="00AA7AD9" w:rsidRDefault="006A4C40" w:rsidP="006A4C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175,965.00</w:t>
            </w:r>
          </w:p>
        </w:tc>
      </w:tr>
      <w:tr w:rsidR="00D708DA" w:rsidRPr="00B647C1" w14:paraId="7C99656C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48159ABA" w14:textId="77777777" w:rsidR="00D708DA" w:rsidRPr="00B60D39" w:rsidRDefault="00D708DA" w:rsidP="00D708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55" w:type="dxa"/>
            <w:shd w:val="clear" w:color="auto" w:fill="auto"/>
          </w:tcPr>
          <w:p w14:paraId="7FDD9A79" w14:textId="77777777" w:rsidR="00D708DA" w:rsidRPr="00B647C1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737C0A0B" w14:textId="08373380" w:rsidR="00D708DA" w:rsidRPr="00B647C1" w:rsidRDefault="008B4D92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</w:rPr>
              <w:t>47,582.74</w:t>
            </w:r>
          </w:p>
        </w:tc>
        <w:tc>
          <w:tcPr>
            <w:tcW w:w="255" w:type="dxa"/>
            <w:shd w:val="clear" w:color="auto" w:fill="auto"/>
          </w:tcPr>
          <w:p w14:paraId="789A2C06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D97CEE6" w14:textId="49E3E565" w:rsidR="00D708DA" w:rsidRPr="00163DF7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17,927.22</w:t>
            </w:r>
          </w:p>
        </w:tc>
        <w:tc>
          <w:tcPr>
            <w:tcW w:w="255" w:type="dxa"/>
            <w:shd w:val="clear" w:color="auto" w:fill="auto"/>
          </w:tcPr>
          <w:p w14:paraId="53E93CF9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35D4FA1E" w14:textId="22D6E90A" w:rsidR="00D708DA" w:rsidRPr="009803D5" w:rsidRDefault="00130500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500">
              <w:rPr>
                <w:rFonts w:ascii="Angsana New" w:hAnsi="Angsana New"/>
                <w:color w:val="000000"/>
                <w:sz w:val="28"/>
                <w:szCs w:val="28"/>
              </w:rPr>
              <w:t>84,553.92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8C2CAF" w14:textId="77777777" w:rsidR="00D708DA" w:rsidRPr="00B647C1" w:rsidRDefault="00D708DA" w:rsidP="00D708D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A9B22F9" w14:textId="3CC47448" w:rsidR="00D708DA" w:rsidRPr="00AA7AD9" w:rsidRDefault="00D708DA" w:rsidP="00D708D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45,402.71</w:t>
            </w:r>
          </w:p>
        </w:tc>
      </w:tr>
      <w:tr w:rsidR="00A67004" w:rsidRPr="00B647C1" w14:paraId="2406C5EC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23D4DE91" w14:textId="77777777" w:rsidR="00AA7AD9" w:rsidRPr="00B60D39" w:rsidRDefault="00AA7AD9" w:rsidP="00AA7AD9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86B1DBE" w14:textId="77777777" w:rsidR="00AA7AD9" w:rsidRPr="00B647C1" w:rsidRDefault="00AA7AD9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0DD4A" w14:textId="2CDEA53B" w:rsidR="00AA7AD9" w:rsidRPr="00B647C1" w:rsidRDefault="008B4D92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4D92">
              <w:rPr>
                <w:rFonts w:ascii="Angsana New" w:hAnsi="Angsana New"/>
                <w:color w:val="000000"/>
                <w:sz w:val="28"/>
                <w:szCs w:val="28"/>
              </w:rPr>
              <w:t>203,123.74</w:t>
            </w:r>
          </w:p>
        </w:tc>
        <w:tc>
          <w:tcPr>
            <w:tcW w:w="255" w:type="dxa"/>
            <w:shd w:val="clear" w:color="auto" w:fill="auto"/>
          </w:tcPr>
          <w:p w14:paraId="1F161C81" w14:textId="77777777" w:rsidR="00AA7AD9" w:rsidRPr="00B647C1" w:rsidRDefault="00AA7AD9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3252" w14:textId="4789FEA0" w:rsidR="00AA7AD9" w:rsidRPr="00163DF7" w:rsidRDefault="00D708DA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08DA">
              <w:rPr>
                <w:rFonts w:ascii="Angsana New" w:hAnsi="Angsana New"/>
                <w:color w:val="000000"/>
                <w:sz w:val="28"/>
                <w:szCs w:val="28"/>
              </w:rPr>
              <w:t>141,748.22</w:t>
            </w:r>
          </w:p>
        </w:tc>
        <w:tc>
          <w:tcPr>
            <w:tcW w:w="255" w:type="dxa"/>
            <w:shd w:val="clear" w:color="auto" w:fill="auto"/>
          </w:tcPr>
          <w:p w14:paraId="55A73128" w14:textId="77777777" w:rsidR="00AA7AD9" w:rsidRPr="00B647C1" w:rsidRDefault="00AA7AD9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59C4F" w14:textId="08252314" w:rsidR="00AA7AD9" w:rsidRPr="009803D5" w:rsidRDefault="00130500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500">
              <w:rPr>
                <w:rFonts w:ascii="Angsana New" w:hAnsi="Angsana New"/>
                <w:color w:val="000000"/>
                <w:sz w:val="28"/>
                <w:szCs w:val="28"/>
              </w:rPr>
              <w:t>257,613.92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1A2ED4" w14:textId="77777777" w:rsidR="00AA7AD9" w:rsidRPr="00B647C1" w:rsidRDefault="00AA7AD9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9837AB1" w14:textId="7316BA5B" w:rsidR="00AA7AD9" w:rsidRPr="00AA7AD9" w:rsidRDefault="00AA7AD9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7AD9">
              <w:rPr>
                <w:rFonts w:ascii="Angsana New" w:hAnsi="Angsana New"/>
                <w:color w:val="000000"/>
                <w:sz w:val="28"/>
                <w:szCs w:val="28"/>
              </w:rPr>
              <w:t>249,421.71</w:t>
            </w:r>
          </w:p>
        </w:tc>
      </w:tr>
      <w:tr w:rsidR="00F15C21" w:rsidRPr="00B647C1" w14:paraId="76F8F6AB" w14:textId="77777777" w:rsidTr="006A2877">
        <w:trPr>
          <w:trHeight w:val="149"/>
        </w:trPr>
        <w:tc>
          <w:tcPr>
            <w:tcW w:w="3652" w:type="dxa"/>
            <w:shd w:val="clear" w:color="auto" w:fill="auto"/>
          </w:tcPr>
          <w:p w14:paraId="3F3DA74B" w14:textId="77777777" w:rsidR="00F15C21" w:rsidRPr="00B60D39" w:rsidRDefault="00F15C21" w:rsidP="00AA7AD9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B47C156" w14:textId="77777777" w:rsidR="00F15C21" w:rsidRPr="00B647C1" w:rsidRDefault="00F15C21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AD0D8F5" w14:textId="77777777" w:rsidR="00F15C21" w:rsidRPr="008B4D92" w:rsidRDefault="00F15C21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9200B3E" w14:textId="77777777" w:rsidR="00F15C21" w:rsidRPr="00B647C1" w:rsidRDefault="00F15C21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6D5C1400" w14:textId="77777777" w:rsidR="00F15C21" w:rsidRPr="00D708DA" w:rsidRDefault="00F15C21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007832F9" w14:textId="77777777" w:rsidR="00F15C21" w:rsidRPr="00B647C1" w:rsidRDefault="00F15C21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1E482E62" w14:textId="77777777" w:rsidR="00F15C21" w:rsidRPr="00130500" w:rsidRDefault="00F15C21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2283AB8" w14:textId="77777777" w:rsidR="00F15C21" w:rsidRPr="00B647C1" w:rsidRDefault="00F15C21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C61975F" w14:textId="77777777" w:rsidR="00F15C21" w:rsidRPr="00AA7AD9" w:rsidRDefault="00F15C21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2877" w:rsidRPr="00B647C1" w14:paraId="0DEECB1A" w14:textId="77777777" w:rsidTr="006A2877">
        <w:trPr>
          <w:trHeight w:val="149"/>
        </w:trPr>
        <w:tc>
          <w:tcPr>
            <w:tcW w:w="3652" w:type="dxa"/>
            <w:shd w:val="clear" w:color="auto" w:fill="auto"/>
          </w:tcPr>
          <w:p w14:paraId="787CBD4F" w14:textId="77777777" w:rsidR="006A2877" w:rsidRPr="00B60D39" w:rsidRDefault="006A2877" w:rsidP="00AA7AD9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4777A94" w14:textId="77777777" w:rsidR="006A2877" w:rsidRPr="00B647C1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6A67BC5" w14:textId="77777777" w:rsidR="006A2877" w:rsidRPr="008B4D92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BE72602" w14:textId="77777777" w:rsidR="006A2877" w:rsidRPr="00B647C1" w:rsidRDefault="006A2877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DA9F4B6" w14:textId="77777777" w:rsidR="006A2877" w:rsidRPr="00D708DA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7C1DF016" w14:textId="77777777" w:rsidR="006A2877" w:rsidRPr="00B647C1" w:rsidRDefault="006A2877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3907381" w14:textId="77777777" w:rsidR="006A2877" w:rsidRPr="00130500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77ABEAE9" w14:textId="77777777" w:rsidR="006A2877" w:rsidRPr="00B647C1" w:rsidRDefault="006A2877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95FDEB0" w14:textId="77777777" w:rsidR="006A2877" w:rsidRPr="00AA7AD9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2877" w:rsidRPr="00B647C1" w14:paraId="084F260B" w14:textId="77777777" w:rsidTr="006A2877">
        <w:trPr>
          <w:trHeight w:val="149"/>
        </w:trPr>
        <w:tc>
          <w:tcPr>
            <w:tcW w:w="3652" w:type="dxa"/>
            <w:shd w:val="clear" w:color="auto" w:fill="auto"/>
          </w:tcPr>
          <w:p w14:paraId="343DDC89" w14:textId="77777777" w:rsidR="006A2877" w:rsidRPr="00B60D39" w:rsidRDefault="006A2877" w:rsidP="00AA7AD9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4425208" w14:textId="77777777" w:rsidR="006A2877" w:rsidRPr="00B647C1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F51C3B7" w14:textId="77777777" w:rsidR="006A2877" w:rsidRPr="008B4D92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ECE0FE8" w14:textId="77777777" w:rsidR="006A2877" w:rsidRPr="00B647C1" w:rsidRDefault="006A2877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2451B9D" w14:textId="77777777" w:rsidR="006A2877" w:rsidRPr="00D708DA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04111D4" w14:textId="77777777" w:rsidR="006A2877" w:rsidRPr="00B647C1" w:rsidRDefault="006A2877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B55C9E9" w14:textId="77777777" w:rsidR="006A2877" w:rsidRPr="00130500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52FBC99" w14:textId="77777777" w:rsidR="006A2877" w:rsidRPr="00B647C1" w:rsidRDefault="006A2877" w:rsidP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36301F7" w14:textId="77777777" w:rsidR="006A2877" w:rsidRPr="00AA7AD9" w:rsidRDefault="006A2877" w:rsidP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7AD9" w:rsidRPr="00B647C1" w14:paraId="36B2B831" w14:textId="77777777">
        <w:trPr>
          <w:trHeight w:val="113"/>
        </w:trPr>
        <w:tc>
          <w:tcPr>
            <w:tcW w:w="3652" w:type="dxa"/>
            <w:shd w:val="clear" w:color="auto" w:fill="auto"/>
          </w:tcPr>
          <w:p w14:paraId="4B473F34" w14:textId="77777777" w:rsidR="009620B8" w:rsidRDefault="009620B8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0015DFFA" w14:textId="04765929" w:rsidR="00AA7AD9" w:rsidRPr="00B60D39" w:rsidRDefault="00AA7AD9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lastRenderedPageBreak/>
              <w:t>ซื้อสินค้า</w:t>
            </w:r>
          </w:p>
        </w:tc>
        <w:tc>
          <w:tcPr>
            <w:tcW w:w="255" w:type="dxa"/>
            <w:shd w:val="clear" w:color="auto" w:fill="auto"/>
          </w:tcPr>
          <w:p w14:paraId="623E3144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6F4E76F" w14:textId="77777777" w:rsidR="00AA7AD9" w:rsidRPr="00B647C1" w:rsidRDefault="00AA7AD9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7C5F3362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6B43414B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E2CBC7B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65477341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11D63C7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5F8970A1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6A35" w:rsidRPr="00B647C1" w14:paraId="0BD8A015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0150FDBB" w14:textId="77777777" w:rsidR="00246A35" w:rsidRPr="00B60D39" w:rsidRDefault="00246A35" w:rsidP="00246A3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1B229ED1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A336E07" w14:textId="335C5B1D" w:rsidR="00246A35" w:rsidRPr="00B647C1" w:rsidRDefault="00F15C21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5C21">
              <w:rPr>
                <w:rFonts w:ascii="Angsana New" w:hAnsi="Angsana New"/>
                <w:sz w:val="28"/>
                <w:szCs w:val="28"/>
                <w:lang w:val="en-US"/>
              </w:rPr>
              <w:t>813,549.30</w:t>
            </w:r>
          </w:p>
        </w:tc>
        <w:tc>
          <w:tcPr>
            <w:tcW w:w="255" w:type="dxa"/>
            <w:shd w:val="clear" w:color="auto" w:fill="auto"/>
          </w:tcPr>
          <w:p w14:paraId="4210C711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8B1A212" w14:textId="77777777" w:rsidR="00246A35" w:rsidRPr="00163DF7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1A341E3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2387E5" w14:textId="4055BE4F" w:rsidR="00246A35" w:rsidRPr="009803D5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4BCC">
              <w:rPr>
                <w:rFonts w:ascii="Angsana New" w:hAnsi="Angsana New"/>
                <w:sz w:val="28"/>
                <w:szCs w:val="28"/>
                <w:lang w:val="en-US"/>
              </w:rPr>
              <w:t>2,349,707.16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211B5B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5E23509E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46A35" w:rsidRPr="00B647C1" w14:paraId="48EB4095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10820193" w14:textId="77777777" w:rsidR="00246A35" w:rsidRPr="00B60D39" w:rsidRDefault="00246A35" w:rsidP="00246A3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668323DD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003CFB8" w14:textId="35EC695E" w:rsidR="00246A35" w:rsidRPr="00B647C1" w:rsidRDefault="00F15C21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5C21">
              <w:rPr>
                <w:rFonts w:ascii="Angsana New" w:hAnsi="Angsana New"/>
                <w:sz w:val="28"/>
                <w:szCs w:val="28"/>
                <w:lang w:val="en-US"/>
              </w:rPr>
              <w:t>4,976,131.50</w:t>
            </w:r>
          </w:p>
        </w:tc>
        <w:tc>
          <w:tcPr>
            <w:tcW w:w="255" w:type="dxa"/>
            <w:shd w:val="clear" w:color="auto" w:fill="auto"/>
          </w:tcPr>
          <w:p w14:paraId="3D44980A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0B899B71" w14:textId="77777777" w:rsidR="00246A35" w:rsidRPr="00163DF7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91CEF6E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261A1D56" w14:textId="3472B1F8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6A35">
              <w:rPr>
                <w:rFonts w:ascii="Angsana New" w:hAnsi="Angsana New"/>
                <w:sz w:val="28"/>
                <w:szCs w:val="28"/>
                <w:lang w:val="en-US"/>
              </w:rPr>
              <w:t>6,496,724.40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2E445EE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1A5BA590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46A35" w:rsidRPr="00B647C1" w14:paraId="24132B11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0419619C" w14:textId="77777777" w:rsidR="00246A35" w:rsidRPr="00B60D39" w:rsidRDefault="00246A35" w:rsidP="00246A3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5CC24A1A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4A1BCA3" w14:textId="18E4E6C6" w:rsidR="00246A35" w:rsidRPr="00B647C1" w:rsidRDefault="007C6B4C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6B4C">
              <w:rPr>
                <w:rFonts w:ascii="Angsana New" w:hAnsi="Angsana New"/>
                <w:sz w:val="28"/>
                <w:szCs w:val="28"/>
                <w:lang w:val="en-US"/>
              </w:rPr>
              <w:t>4,119,630.94</w:t>
            </w:r>
          </w:p>
        </w:tc>
        <w:tc>
          <w:tcPr>
            <w:tcW w:w="255" w:type="dxa"/>
            <w:shd w:val="clear" w:color="auto" w:fill="auto"/>
          </w:tcPr>
          <w:p w14:paraId="6BCE6FFC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69AB0E48" w14:textId="77777777" w:rsidR="00246A35" w:rsidRPr="00163DF7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24FC42F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29262BB9" w14:textId="2F2245B2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6A35">
              <w:rPr>
                <w:rFonts w:ascii="Angsana New" w:hAnsi="Angsana New"/>
                <w:sz w:val="28"/>
                <w:szCs w:val="28"/>
                <w:lang w:val="en-US"/>
              </w:rPr>
              <w:t>8,582,896.42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8681A38" w14:textId="77777777" w:rsidR="00246A35" w:rsidRPr="00B647C1" w:rsidRDefault="00246A35" w:rsidP="00246A3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0CC2B129" w14:textId="77777777" w:rsidR="00246A35" w:rsidRPr="00B647C1" w:rsidRDefault="00246A35" w:rsidP="00246A3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A7AD9" w:rsidRPr="00B647C1" w14:paraId="06216685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0E67F55C" w14:textId="77777777" w:rsidR="00AA7AD9" w:rsidRPr="00B60D39" w:rsidRDefault="00AA7AD9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Shanghai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Lyuden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53C7727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BB3FDDE" w14:textId="7788C7FB" w:rsidR="00AA7AD9" w:rsidRPr="00B647C1" w:rsidRDefault="007C6B4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6B4C">
              <w:rPr>
                <w:rFonts w:ascii="Angsana New" w:hAnsi="Angsana New"/>
                <w:sz w:val="28"/>
                <w:szCs w:val="28"/>
                <w:lang w:val="en-US"/>
              </w:rPr>
              <w:t>1,670,486.30</w:t>
            </w:r>
          </w:p>
        </w:tc>
        <w:tc>
          <w:tcPr>
            <w:tcW w:w="255" w:type="dxa"/>
            <w:shd w:val="clear" w:color="auto" w:fill="auto"/>
          </w:tcPr>
          <w:p w14:paraId="031EFA4E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6752ED8" w14:textId="77777777" w:rsidR="00AA7AD9" w:rsidRPr="00163DF7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3D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92EA43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731FC5B" w14:textId="4D775112" w:rsidR="00AA7AD9" w:rsidRPr="00B647C1" w:rsidRDefault="00246A3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6A35">
              <w:rPr>
                <w:rFonts w:ascii="Angsana New" w:hAnsi="Angsana New"/>
                <w:sz w:val="28"/>
                <w:szCs w:val="28"/>
                <w:lang w:val="en-US"/>
              </w:rPr>
              <w:t>7,790,965.96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3AB1E1B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56AEACA0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67004" w:rsidRPr="00B647C1" w14:paraId="5221A2F7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013398E7" w14:textId="77777777" w:rsidR="00AA7AD9" w:rsidRPr="00B60D39" w:rsidRDefault="00AA7AD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37D8606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B5F2E" w14:textId="218C189D" w:rsidR="00AA7AD9" w:rsidRPr="00B647C1" w:rsidRDefault="00C761B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61BC">
              <w:rPr>
                <w:rFonts w:ascii="Angsana New" w:hAnsi="Angsana New"/>
                <w:sz w:val="28"/>
                <w:szCs w:val="28"/>
                <w:lang w:val="en-US"/>
              </w:rPr>
              <w:t>11,579,798.04</w:t>
            </w:r>
          </w:p>
        </w:tc>
        <w:tc>
          <w:tcPr>
            <w:tcW w:w="255" w:type="dxa"/>
            <w:shd w:val="clear" w:color="auto" w:fill="auto"/>
          </w:tcPr>
          <w:p w14:paraId="0ACF6C9A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5F5A2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82D2FB3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BDCC9" w14:textId="5CA396A7" w:rsidR="00AA7AD9" w:rsidRPr="00B647C1" w:rsidRDefault="00DA3EF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3EF1">
              <w:rPr>
                <w:rFonts w:ascii="Angsana New" w:hAnsi="Angsana New"/>
                <w:sz w:val="28"/>
                <w:szCs w:val="28"/>
                <w:lang w:val="en-US"/>
              </w:rPr>
              <w:t>25,220,293.94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8A2077A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6B05A1EB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A7AD9" w:rsidRPr="00B647C1" w14:paraId="607019EA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3050D39A" w14:textId="77777777" w:rsidR="00AA7AD9" w:rsidRPr="00B60D39" w:rsidRDefault="00AA7AD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ต้นทุนในการจัดจำหน่าย/ค่าใช้จ่าย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55" w:type="dxa"/>
            <w:shd w:val="clear" w:color="auto" w:fill="auto"/>
          </w:tcPr>
          <w:p w14:paraId="27D2941D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488ECDB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23F382F9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4FF45622" w14:textId="77777777" w:rsidR="00AA7AD9" w:rsidRPr="009803D5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B9941B9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17B3B35" w14:textId="77777777" w:rsidR="00AA7AD9" w:rsidRPr="009803D5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F9B5AC4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5F5C415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A7AD9" w:rsidRPr="00B647C1" w14:paraId="0B5DBFF7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479F205E" w14:textId="77777777" w:rsidR="00AA7AD9" w:rsidRPr="00B60D39" w:rsidRDefault="00AA7AD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3EA98160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7D527CE" w14:textId="1F4A0780" w:rsidR="00AA7AD9" w:rsidRPr="00B647C1" w:rsidRDefault="005F717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764BAD8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E609C01" w14:textId="2E276A05" w:rsidR="00AA7AD9" w:rsidRPr="00B647C1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B4D9A4C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B251778" w14:textId="3D8DEE30" w:rsidR="00AA7AD9" w:rsidRPr="009803D5" w:rsidRDefault="00DA3EF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3EF1">
              <w:rPr>
                <w:rFonts w:ascii="Angsana New" w:hAnsi="Angsana New"/>
                <w:sz w:val="28"/>
                <w:szCs w:val="28"/>
                <w:lang w:val="en-US"/>
              </w:rPr>
              <w:t>147,196.26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90249D6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27D75828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32,000.00</w:t>
            </w:r>
          </w:p>
        </w:tc>
      </w:tr>
      <w:tr w:rsidR="00BF4426" w:rsidRPr="00B647C1" w14:paraId="7080C724" w14:textId="77777777" w:rsidTr="00495837">
        <w:trPr>
          <w:trHeight w:val="149"/>
        </w:trPr>
        <w:tc>
          <w:tcPr>
            <w:tcW w:w="3652" w:type="dxa"/>
            <w:shd w:val="clear" w:color="auto" w:fill="auto"/>
          </w:tcPr>
          <w:p w14:paraId="269A1A82" w14:textId="77777777" w:rsidR="00AA7AD9" w:rsidRPr="00B647C1" w:rsidRDefault="00AA7AD9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0F7B46A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0E90D" w14:textId="760E8C25" w:rsidR="00AA7AD9" w:rsidRPr="00B647C1" w:rsidRDefault="005F717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E896773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26FE9" w14:textId="5CA5545F" w:rsidR="00AA7AD9" w:rsidRPr="009803D5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D9BFBE9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BF14F" w14:textId="63A104E6" w:rsidR="00AA7AD9" w:rsidRPr="009803D5" w:rsidRDefault="00DA3EF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3EF1">
              <w:rPr>
                <w:rFonts w:ascii="Angsana New" w:hAnsi="Angsana New"/>
                <w:sz w:val="28"/>
                <w:szCs w:val="28"/>
                <w:lang w:val="en-US"/>
              </w:rPr>
              <w:t>147,196.26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F055178" w14:textId="77777777" w:rsidR="00AA7AD9" w:rsidRPr="00B647C1" w:rsidRDefault="00AA7AD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A134668" w14:textId="77777777" w:rsidR="00AA7AD9" w:rsidRPr="00B647C1" w:rsidRDefault="00AA7AD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32,000.00</w:t>
            </w:r>
          </w:p>
        </w:tc>
      </w:tr>
    </w:tbl>
    <w:p w14:paraId="28495A98" w14:textId="3E8DB6B3" w:rsidR="00AA19E0" w:rsidRPr="00B647C1" w:rsidRDefault="00AA19E0" w:rsidP="009F3731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647C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9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728"/>
        <w:gridCol w:w="1728"/>
        <w:gridCol w:w="236"/>
        <w:gridCol w:w="1728"/>
        <w:gridCol w:w="1728"/>
      </w:tblGrid>
      <w:tr w:rsidR="006D53B4" w:rsidRPr="00173AA1" w14:paraId="28495A9F" w14:textId="77777777" w:rsidTr="007D48C6">
        <w:tc>
          <w:tcPr>
            <w:tcW w:w="2790" w:type="dxa"/>
          </w:tcPr>
          <w:p w14:paraId="28495A99" w14:textId="77777777" w:rsidR="006D53B4" w:rsidRPr="00173AA1" w:rsidRDefault="006D53B4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" w:name="_Hlk146538841"/>
          </w:p>
        </w:tc>
        <w:tc>
          <w:tcPr>
            <w:tcW w:w="1728" w:type="dxa"/>
          </w:tcPr>
          <w:p w14:paraId="3D5E0E66" w14:textId="77777777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A04E8CC" w14:textId="692C8932" w:rsidR="006D53B4" w:rsidRPr="00173AA1" w:rsidRDefault="006D53B4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F4407" w14:textId="6BEB395F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</w:tcPr>
          <w:p w14:paraId="28495A9E" w14:textId="04927AD7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77B6" w:rsidRPr="00173AA1" w14:paraId="2AFF0EA8" w14:textId="77777777" w:rsidTr="007D48C6">
        <w:tc>
          <w:tcPr>
            <w:tcW w:w="2790" w:type="dxa"/>
          </w:tcPr>
          <w:p w14:paraId="3B04D295" w14:textId="77777777" w:rsidR="00D877B6" w:rsidRPr="00173AA1" w:rsidRDefault="00D877B6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82C2116" w14:textId="6D7AE288" w:rsidR="00D877B6" w:rsidRPr="00173AA1" w:rsidRDefault="00D877B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FE3FFA" w14:textId="77777777" w:rsidR="00D877B6" w:rsidRPr="00173AA1" w:rsidRDefault="00D877B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57E944BE" w14:textId="5DBF772C" w:rsidR="00D877B6" w:rsidRPr="00173AA1" w:rsidRDefault="00D877B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7B6" w:rsidRPr="00173AA1" w14:paraId="28495AAD" w14:textId="77777777" w:rsidTr="00A00F7C">
        <w:tc>
          <w:tcPr>
            <w:tcW w:w="2790" w:type="dxa"/>
          </w:tcPr>
          <w:p w14:paraId="28495AA5" w14:textId="77777777" w:rsidR="00D877B6" w:rsidRPr="00173AA1" w:rsidRDefault="00D877B6" w:rsidP="00D877B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B270A94" w14:textId="115B3CC7" w:rsidR="00D877B6" w:rsidRPr="00173AA1" w:rsidRDefault="00AA7AD9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1434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3A2931" w14:textId="2F5A5BDC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9DA62DA" w14:textId="1A78A40C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</w:tcPr>
          <w:p w14:paraId="28495AAA" w14:textId="0C4E0174" w:rsidR="00D877B6" w:rsidRPr="00173AA1" w:rsidRDefault="00AA7AD9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14342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1434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1434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</w:tcPr>
          <w:p w14:paraId="28495AAC" w14:textId="2BC7891A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761196" w:rsidRPr="00173AA1" w14:paraId="28495AB6" w14:textId="77777777" w:rsidTr="00CC3271">
        <w:trPr>
          <w:trHeight w:val="203"/>
        </w:trPr>
        <w:tc>
          <w:tcPr>
            <w:tcW w:w="2790" w:type="dxa"/>
            <w:vAlign w:val="center"/>
          </w:tcPr>
          <w:p w14:paraId="28495AAE" w14:textId="77777777" w:rsidR="00761196" w:rsidRPr="00173AA1" w:rsidRDefault="00761196" w:rsidP="0076119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7CCA8E" w14:textId="48190832" w:rsidR="00761196" w:rsidRPr="00173AA1" w:rsidRDefault="00761196" w:rsidP="00761196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   93,964.46 </w:t>
            </w:r>
          </w:p>
        </w:tc>
        <w:tc>
          <w:tcPr>
            <w:tcW w:w="1728" w:type="dxa"/>
            <w:shd w:val="clear" w:color="auto" w:fill="auto"/>
          </w:tcPr>
          <w:p w14:paraId="75895E92" w14:textId="1F6C3A3D" w:rsidR="00761196" w:rsidRPr="00173AA1" w:rsidRDefault="00761196" w:rsidP="00761196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1,924,640.03</w:t>
            </w:r>
          </w:p>
        </w:tc>
        <w:tc>
          <w:tcPr>
            <w:tcW w:w="236" w:type="dxa"/>
            <w:shd w:val="clear" w:color="auto" w:fill="auto"/>
          </w:tcPr>
          <w:p w14:paraId="32BE08CE" w14:textId="69261891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495AB3" w14:textId="4D67E975" w:rsidR="00761196" w:rsidRPr="00173AA1" w:rsidRDefault="00761196" w:rsidP="00761196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85,500.00</w:t>
            </w:r>
          </w:p>
        </w:tc>
        <w:tc>
          <w:tcPr>
            <w:tcW w:w="1728" w:type="dxa"/>
            <w:shd w:val="clear" w:color="auto" w:fill="auto"/>
          </w:tcPr>
          <w:p w14:paraId="28495AB5" w14:textId="50A7B519" w:rsidR="00761196" w:rsidRPr="00173AA1" w:rsidRDefault="00761196" w:rsidP="00761196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500.00</w:t>
            </w:r>
          </w:p>
        </w:tc>
      </w:tr>
      <w:tr w:rsidR="00761196" w:rsidRPr="00173AA1" w14:paraId="28495ABF" w14:textId="77777777" w:rsidTr="00CC3271">
        <w:trPr>
          <w:trHeight w:val="203"/>
        </w:trPr>
        <w:tc>
          <w:tcPr>
            <w:tcW w:w="2790" w:type="dxa"/>
          </w:tcPr>
          <w:p w14:paraId="28495AB7" w14:textId="0CAB7620" w:rsidR="00761196" w:rsidRPr="00173AA1" w:rsidRDefault="00761196" w:rsidP="0076119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4DFCC8" w14:textId="035C4F25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1,113,228.53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660C6F" w14:textId="28BDD31F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1,922,327.51 </w:t>
            </w:r>
          </w:p>
        </w:tc>
        <w:tc>
          <w:tcPr>
            <w:tcW w:w="236" w:type="dxa"/>
            <w:shd w:val="clear" w:color="auto" w:fill="auto"/>
          </w:tcPr>
          <w:p w14:paraId="4B4B18BF" w14:textId="41493AEA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8495ABC" w14:textId="159E4781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1,113,228.53 </w:t>
            </w:r>
          </w:p>
        </w:tc>
        <w:tc>
          <w:tcPr>
            <w:tcW w:w="1728" w:type="dxa"/>
            <w:shd w:val="clear" w:color="auto" w:fill="auto"/>
          </w:tcPr>
          <w:p w14:paraId="28495ABE" w14:textId="19E3F891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327.51</w:t>
            </w:r>
          </w:p>
        </w:tc>
      </w:tr>
      <w:tr w:rsidR="00761196" w:rsidRPr="00173AA1" w14:paraId="2F1ED7BB" w14:textId="77777777" w:rsidTr="00CC3271">
        <w:trPr>
          <w:trHeight w:val="203"/>
        </w:trPr>
        <w:tc>
          <w:tcPr>
            <w:tcW w:w="2790" w:type="dxa"/>
          </w:tcPr>
          <w:p w14:paraId="0FD5E235" w14:textId="3A2CDD4F" w:rsidR="00761196" w:rsidRPr="00173AA1" w:rsidRDefault="00761196" w:rsidP="0076119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2099C" w14:textId="0754DDEA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342,612.22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A2079C" w14:textId="15591159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147,005.17 </w:t>
            </w:r>
          </w:p>
        </w:tc>
        <w:tc>
          <w:tcPr>
            <w:tcW w:w="236" w:type="dxa"/>
            <w:shd w:val="clear" w:color="auto" w:fill="auto"/>
          </w:tcPr>
          <w:p w14:paraId="4C50BC21" w14:textId="3B90DE04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0A0A819" w14:textId="7429CD58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252,612.22 </w:t>
            </w:r>
          </w:p>
        </w:tc>
        <w:tc>
          <w:tcPr>
            <w:tcW w:w="1728" w:type="dxa"/>
            <w:shd w:val="clear" w:color="auto" w:fill="auto"/>
          </w:tcPr>
          <w:p w14:paraId="278EDF72" w14:textId="404891F3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005.17</w:t>
            </w:r>
          </w:p>
        </w:tc>
      </w:tr>
      <w:tr w:rsidR="00761196" w:rsidRPr="00173AA1" w14:paraId="28495AC8" w14:textId="77777777" w:rsidTr="00CC3271">
        <w:trPr>
          <w:trHeight w:val="203"/>
        </w:trPr>
        <w:tc>
          <w:tcPr>
            <w:tcW w:w="2790" w:type="dxa"/>
          </w:tcPr>
          <w:p w14:paraId="28495AC0" w14:textId="1D68AEC5" w:rsidR="00761196" w:rsidRPr="00173AA1" w:rsidRDefault="00761196" w:rsidP="0076119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026137" w14:textId="5DD21892" w:rsidR="00761196" w:rsidRPr="00173AA1" w:rsidRDefault="00761196" w:rsidP="00761196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87,561,156.76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7196D9" w14:textId="14FB48F2" w:rsidR="00761196" w:rsidRPr="00173AA1" w:rsidRDefault="00761196" w:rsidP="00761196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74,335,306.53 </w:t>
            </w:r>
          </w:p>
        </w:tc>
        <w:tc>
          <w:tcPr>
            <w:tcW w:w="236" w:type="dxa"/>
            <w:shd w:val="clear" w:color="auto" w:fill="auto"/>
          </w:tcPr>
          <w:p w14:paraId="47DCA704" w14:textId="0A916237" w:rsidR="00761196" w:rsidRPr="00173AA1" w:rsidRDefault="00761196" w:rsidP="0076119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8495AC5" w14:textId="02B79821" w:rsidR="00761196" w:rsidRPr="00173AA1" w:rsidRDefault="00761196" w:rsidP="00761196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78,922,811.22 </w:t>
            </w:r>
          </w:p>
        </w:tc>
        <w:tc>
          <w:tcPr>
            <w:tcW w:w="1728" w:type="dxa"/>
            <w:shd w:val="clear" w:color="auto" w:fill="auto"/>
          </w:tcPr>
          <w:p w14:paraId="28495AC7" w14:textId="044A1DC7" w:rsidR="00761196" w:rsidRPr="00173AA1" w:rsidRDefault="00761196" w:rsidP="00761196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347.85</w:t>
            </w:r>
          </w:p>
        </w:tc>
      </w:tr>
      <w:tr w:rsidR="006D53B4" w:rsidRPr="00173AA1" w14:paraId="28495AD1" w14:textId="77777777" w:rsidTr="00CC3271">
        <w:trPr>
          <w:trHeight w:val="149"/>
        </w:trPr>
        <w:tc>
          <w:tcPr>
            <w:tcW w:w="2790" w:type="dxa"/>
          </w:tcPr>
          <w:p w14:paraId="28495AC9" w14:textId="77777777" w:rsidR="006D53B4" w:rsidRPr="00173AA1" w:rsidRDefault="006D53B4" w:rsidP="0002552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109FC188" w14:textId="124B415D" w:rsidR="006D53B4" w:rsidRPr="00173AA1" w:rsidRDefault="00761196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89,110,961.97</w:t>
            </w:r>
          </w:p>
        </w:tc>
        <w:tc>
          <w:tcPr>
            <w:tcW w:w="1728" w:type="dxa"/>
            <w:shd w:val="clear" w:color="auto" w:fill="auto"/>
          </w:tcPr>
          <w:p w14:paraId="22C31C4F" w14:textId="128BC583" w:rsidR="006D53B4" w:rsidRPr="00173AA1" w:rsidRDefault="006D53B4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78,329,279.24</w:t>
            </w:r>
          </w:p>
        </w:tc>
        <w:tc>
          <w:tcPr>
            <w:tcW w:w="236" w:type="dxa"/>
            <w:shd w:val="clear" w:color="auto" w:fill="auto"/>
          </w:tcPr>
          <w:p w14:paraId="39D7D9D9" w14:textId="0E16FBB6" w:rsidR="006D53B4" w:rsidRPr="00173AA1" w:rsidRDefault="006D53B4" w:rsidP="000255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495ACE" w14:textId="5E38A8F5" w:rsidR="006D53B4" w:rsidRPr="00173AA1" w:rsidRDefault="00761196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61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80,374,151.97</w:t>
            </w:r>
          </w:p>
        </w:tc>
        <w:tc>
          <w:tcPr>
            <w:tcW w:w="1728" w:type="dxa"/>
            <w:shd w:val="clear" w:color="auto" w:fill="auto"/>
          </w:tcPr>
          <w:p w14:paraId="28495AD0" w14:textId="00705EB4" w:rsidR="006D53B4" w:rsidRPr="00173AA1" w:rsidRDefault="006D53B4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180.53</w:t>
            </w:r>
          </w:p>
        </w:tc>
      </w:tr>
    </w:tbl>
    <w:bookmarkEnd w:id="3"/>
    <w:p w14:paraId="28495ADA" w14:textId="7ABB4431" w:rsidR="003132B9" w:rsidRPr="00173AA1" w:rsidRDefault="00414342" w:rsidP="009F3731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tbl>
      <w:tblPr>
        <w:tblW w:w="101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38"/>
        <w:gridCol w:w="1620"/>
        <w:gridCol w:w="236"/>
        <w:gridCol w:w="1654"/>
        <w:gridCol w:w="1620"/>
      </w:tblGrid>
      <w:tr w:rsidR="000F7A4C" w:rsidRPr="00173AA1" w14:paraId="28495AE1" w14:textId="77777777" w:rsidTr="0093204A">
        <w:trPr>
          <w:tblHeader/>
        </w:trPr>
        <w:tc>
          <w:tcPr>
            <w:tcW w:w="3402" w:type="dxa"/>
          </w:tcPr>
          <w:p w14:paraId="28495ADB" w14:textId="77777777" w:rsidR="000F7A4C" w:rsidRPr="00173AA1" w:rsidRDefault="000F7A4C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146539271"/>
          </w:p>
        </w:tc>
        <w:tc>
          <w:tcPr>
            <w:tcW w:w="1638" w:type="dxa"/>
          </w:tcPr>
          <w:p w14:paraId="295F649E" w14:textId="77777777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18920C" w14:textId="51A10591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10E" w14:textId="02C0A222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28495AE0" w14:textId="56416790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20316" w:rsidRPr="00173AA1" w14:paraId="129486D6" w14:textId="77777777" w:rsidTr="0093204A">
        <w:trPr>
          <w:tblHeader/>
        </w:trPr>
        <w:tc>
          <w:tcPr>
            <w:tcW w:w="3402" w:type="dxa"/>
          </w:tcPr>
          <w:p w14:paraId="3AFD9702" w14:textId="77777777" w:rsidR="00020316" w:rsidRPr="00173AA1" w:rsidRDefault="00020316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8" w:type="dxa"/>
            <w:gridSpan w:val="2"/>
          </w:tcPr>
          <w:p w14:paraId="2F3EDFCC" w14:textId="7BD31D01" w:rsidR="00020316" w:rsidRPr="00A00F7C" w:rsidRDefault="00020316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BEA73F" w14:textId="51B1DB82" w:rsidR="00020316" w:rsidRPr="00A00F7C" w:rsidRDefault="0002031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14:paraId="2D96F07C" w14:textId="0D5419CA" w:rsidR="00020316" w:rsidRPr="00A00F7C" w:rsidRDefault="00020316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316" w:rsidRPr="00173AA1" w14:paraId="28495AEF" w14:textId="77777777" w:rsidTr="0093204A">
        <w:trPr>
          <w:tblHeader/>
        </w:trPr>
        <w:tc>
          <w:tcPr>
            <w:tcW w:w="3402" w:type="dxa"/>
          </w:tcPr>
          <w:p w14:paraId="28495AE7" w14:textId="77777777" w:rsidR="00020316" w:rsidRPr="00173AA1" w:rsidRDefault="00020316" w:rsidP="0002031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133A36DE" w14:textId="799C94B1" w:rsidR="00020316" w:rsidRPr="00A00F7C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C4D7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93F638C" w14:textId="0383CE4D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0C0B9776" w14:textId="6E9A1C5F" w:rsidR="00020316" w:rsidRPr="00A00F7C" w:rsidRDefault="00020316" w:rsidP="0002031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</w:tcPr>
          <w:p w14:paraId="28495AEC" w14:textId="590F778A" w:rsidR="00020316" w:rsidRPr="00A00F7C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4C4D7B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C4D7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C4D7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8495AEE" w14:textId="3D699903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DF21E3" w:rsidRPr="00173AA1" w14:paraId="28495AF8" w14:textId="77777777" w:rsidTr="00A00F7C">
        <w:trPr>
          <w:trHeight w:val="203"/>
        </w:trPr>
        <w:tc>
          <w:tcPr>
            <w:tcW w:w="3402" w:type="dxa"/>
          </w:tcPr>
          <w:p w14:paraId="28495AF0" w14:textId="77777777" w:rsidR="00DF21E3" w:rsidRPr="00173AA1" w:rsidRDefault="00DF21E3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8" w:type="dxa"/>
          </w:tcPr>
          <w:p w14:paraId="2E2E2166" w14:textId="77777777" w:rsidR="00DF21E3" w:rsidRPr="00173AA1" w:rsidRDefault="00DF21E3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DEC0CA" w14:textId="6BDA3B9F" w:rsidR="00DF21E3" w:rsidRPr="00173AA1" w:rsidRDefault="00DF21E3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10C1D2" w14:textId="0A09751E" w:rsidR="00DF21E3" w:rsidRPr="00173AA1" w:rsidRDefault="00DF21E3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8495AF5" w14:textId="5001BF32" w:rsidR="00DF21E3" w:rsidRPr="00173AA1" w:rsidRDefault="00DF21E3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28495AF7" w14:textId="77777777" w:rsidR="00DF21E3" w:rsidRPr="00173AA1" w:rsidRDefault="00DF21E3" w:rsidP="00A00F7C">
            <w:pPr>
              <w:pBdr>
                <w:top w:val="single" w:sz="4" w:space="1" w:color="auto"/>
              </w:pBd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1786" w:rsidRPr="00173AA1" w14:paraId="28495B0A" w14:textId="77777777" w:rsidTr="00CC3271">
        <w:trPr>
          <w:trHeight w:val="203"/>
        </w:trPr>
        <w:tc>
          <w:tcPr>
            <w:tcW w:w="3402" w:type="dxa"/>
          </w:tcPr>
          <w:p w14:paraId="28495B02" w14:textId="38192B8E" w:rsidR="00AA1786" w:rsidRPr="00173AA1" w:rsidRDefault="00AA1786" w:rsidP="00AA178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D3DC63E" w14:textId="32A1C4DA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0E53">
              <w:rPr>
                <w:rFonts w:ascii="Angsana New" w:hAnsi="Angsana New"/>
                <w:color w:val="000000"/>
                <w:sz w:val="30"/>
                <w:szCs w:val="30"/>
              </w:rPr>
              <w:t xml:space="preserve">11,809,012.98 </w:t>
            </w:r>
          </w:p>
        </w:tc>
        <w:tc>
          <w:tcPr>
            <w:tcW w:w="1620" w:type="dxa"/>
            <w:shd w:val="clear" w:color="auto" w:fill="auto"/>
          </w:tcPr>
          <w:p w14:paraId="05C6F720" w14:textId="5A56452F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10,260,677.60</w:t>
            </w:r>
          </w:p>
        </w:tc>
        <w:tc>
          <w:tcPr>
            <w:tcW w:w="236" w:type="dxa"/>
            <w:shd w:val="clear" w:color="auto" w:fill="auto"/>
          </w:tcPr>
          <w:p w14:paraId="794D59FB" w14:textId="4025D0C5" w:rsidR="00AA1786" w:rsidRPr="00173AA1" w:rsidRDefault="00AA1786" w:rsidP="00AA178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07" w14:textId="3AE4C181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0E53">
              <w:rPr>
                <w:rFonts w:ascii="Angsana New" w:hAnsi="Angsana New"/>
                <w:color w:val="000000"/>
                <w:sz w:val="30"/>
                <w:szCs w:val="30"/>
              </w:rPr>
              <w:t xml:space="preserve">11,809,012.98 </w:t>
            </w:r>
          </w:p>
        </w:tc>
        <w:tc>
          <w:tcPr>
            <w:tcW w:w="1620" w:type="dxa"/>
            <w:shd w:val="clear" w:color="auto" w:fill="auto"/>
          </w:tcPr>
          <w:p w14:paraId="28495B09" w14:textId="10DC1310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260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677.60</w:t>
            </w:r>
          </w:p>
        </w:tc>
      </w:tr>
      <w:tr w:rsidR="00AA1786" w:rsidRPr="00173AA1" w14:paraId="28495B13" w14:textId="77777777" w:rsidTr="00CC3271">
        <w:trPr>
          <w:trHeight w:val="203"/>
        </w:trPr>
        <w:tc>
          <w:tcPr>
            <w:tcW w:w="3402" w:type="dxa"/>
          </w:tcPr>
          <w:p w14:paraId="28495B0B" w14:textId="7B071568" w:rsidR="00AA1786" w:rsidRPr="00173AA1" w:rsidRDefault="00AA1786" w:rsidP="00AA1786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AFFD142" w14:textId="0309B8BD" w:rsidR="00AA1786" w:rsidRPr="00173AA1" w:rsidRDefault="00AA1786" w:rsidP="00AA1786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0E53">
              <w:rPr>
                <w:rFonts w:ascii="Angsana New" w:hAnsi="Angsana New"/>
                <w:color w:val="000000"/>
                <w:sz w:val="30"/>
                <w:szCs w:val="30"/>
              </w:rPr>
              <w:t xml:space="preserve">39,841,371.42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C7419C" w14:textId="3AA91229" w:rsidR="00AA1786" w:rsidRPr="00173AA1" w:rsidRDefault="00AA1786" w:rsidP="00AA1786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36,461,273.96</w:t>
            </w:r>
          </w:p>
        </w:tc>
        <w:tc>
          <w:tcPr>
            <w:tcW w:w="236" w:type="dxa"/>
            <w:shd w:val="clear" w:color="auto" w:fill="auto"/>
          </w:tcPr>
          <w:p w14:paraId="67597B97" w14:textId="64856D84" w:rsidR="00AA1786" w:rsidRPr="00173AA1" w:rsidRDefault="00AA1786" w:rsidP="00AA178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10" w14:textId="74E036CB" w:rsidR="00AA1786" w:rsidRPr="00173AA1" w:rsidRDefault="00AA1786" w:rsidP="00AA1786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0E53">
              <w:rPr>
                <w:rFonts w:ascii="Angsana New" w:hAnsi="Angsana New"/>
                <w:color w:val="000000"/>
                <w:sz w:val="30"/>
                <w:szCs w:val="30"/>
              </w:rPr>
              <w:t xml:space="preserve">39,841,371.42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495B12" w14:textId="65D40BC0" w:rsidR="00AA1786" w:rsidRPr="00173AA1" w:rsidRDefault="00AA1786" w:rsidP="00AA1786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273.96</w:t>
            </w:r>
          </w:p>
        </w:tc>
      </w:tr>
      <w:tr w:rsidR="00AA1786" w:rsidRPr="00173AA1" w14:paraId="36DFBF50" w14:textId="77777777" w:rsidTr="00CC3271">
        <w:trPr>
          <w:trHeight w:val="203"/>
        </w:trPr>
        <w:tc>
          <w:tcPr>
            <w:tcW w:w="3402" w:type="dxa"/>
          </w:tcPr>
          <w:p w14:paraId="0DCC0E67" w14:textId="23A3412E" w:rsidR="00AA1786" w:rsidRPr="00173AA1" w:rsidRDefault="00AA1786" w:rsidP="00AA1786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1C6D344" w14:textId="2700E076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1786">
              <w:rPr>
                <w:rFonts w:ascii="Angsana New" w:hAnsi="Angsana New"/>
                <w:color w:val="000000"/>
                <w:sz w:val="30"/>
                <w:szCs w:val="30"/>
              </w:rPr>
              <w:t>51,650,384.40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F5F3E5" w14:textId="032A92EE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46,721,951.56</w:t>
            </w:r>
          </w:p>
        </w:tc>
        <w:tc>
          <w:tcPr>
            <w:tcW w:w="236" w:type="dxa"/>
            <w:shd w:val="clear" w:color="auto" w:fill="auto"/>
          </w:tcPr>
          <w:p w14:paraId="65E7F4B4" w14:textId="46745BE3" w:rsidR="00AA1786" w:rsidRPr="00173AA1" w:rsidRDefault="00AA1786" w:rsidP="00AA178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85150F2" w14:textId="38EC77FB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1786">
              <w:rPr>
                <w:rFonts w:ascii="Angsana New" w:hAnsi="Angsana New"/>
                <w:color w:val="000000"/>
                <w:sz w:val="30"/>
                <w:szCs w:val="30"/>
              </w:rPr>
              <w:t>51,650,384.40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A4CC3" w14:textId="12D3B4C5" w:rsidR="00AA1786" w:rsidRPr="00173AA1" w:rsidRDefault="00AA1786" w:rsidP="00AA1786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</w:tr>
      <w:tr w:rsidR="00846ED8" w:rsidRPr="00173AA1" w14:paraId="1CD8759C" w14:textId="77777777" w:rsidTr="00CC3271">
        <w:trPr>
          <w:trHeight w:val="203"/>
        </w:trPr>
        <w:tc>
          <w:tcPr>
            <w:tcW w:w="3402" w:type="dxa"/>
          </w:tcPr>
          <w:p w14:paraId="675A38DD" w14:textId="3503A2B9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A7F85B5" w14:textId="24E26997" w:rsidR="00846ED8" w:rsidRPr="00173AA1" w:rsidRDefault="00AA1786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1786">
              <w:rPr>
                <w:rFonts w:ascii="Angsana New" w:hAnsi="Angsana New"/>
                <w:color w:val="000000"/>
                <w:sz w:val="30"/>
                <w:szCs w:val="30"/>
              </w:rPr>
              <w:t>(112,947.52)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2C49A2" w14:textId="13535462" w:rsidR="00846ED8" w:rsidRPr="00173AA1" w:rsidRDefault="00846ED8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481.87)</w:t>
            </w:r>
          </w:p>
        </w:tc>
        <w:tc>
          <w:tcPr>
            <w:tcW w:w="236" w:type="dxa"/>
            <w:shd w:val="clear" w:color="auto" w:fill="auto"/>
          </w:tcPr>
          <w:p w14:paraId="5B798F75" w14:textId="35EB1FB6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B446555" w14:textId="02279EC7" w:rsidR="00846ED8" w:rsidRPr="00173AA1" w:rsidRDefault="00AA1786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1786">
              <w:rPr>
                <w:rFonts w:ascii="Angsana New" w:hAnsi="Angsana New"/>
                <w:color w:val="000000"/>
                <w:sz w:val="30"/>
                <w:szCs w:val="30"/>
              </w:rPr>
              <w:t>(112,947.52)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56250E" w14:textId="5ECAB23F" w:rsidR="00846ED8" w:rsidRPr="00173AA1" w:rsidRDefault="00846ED8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481.87)</w:t>
            </w:r>
          </w:p>
        </w:tc>
      </w:tr>
      <w:tr w:rsidR="00846ED8" w:rsidRPr="00173AA1" w14:paraId="28495B1C" w14:textId="77777777" w:rsidTr="009620B8">
        <w:trPr>
          <w:trHeight w:val="149"/>
        </w:trPr>
        <w:tc>
          <w:tcPr>
            <w:tcW w:w="3402" w:type="dxa"/>
            <w:shd w:val="clear" w:color="auto" w:fill="auto"/>
          </w:tcPr>
          <w:p w14:paraId="28495B14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8" w:type="dxa"/>
            <w:shd w:val="clear" w:color="auto" w:fill="auto"/>
          </w:tcPr>
          <w:p w14:paraId="329096B4" w14:textId="4FF5A860" w:rsidR="00846ED8" w:rsidRPr="00173AA1" w:rsidRDefault="00AA1786" w:rsidP="009620B8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1786">
              <w:rPr>
                <w:rFonts w:ascii="Angsana New" w:hAnsi="Angsana New"/>
                <w:color w:val="000000"/>
                <w:sz w:val="30"/>
                <w:szCs w:val="30"/>
              </w:rPr>
              <w:t>51,537,436.88</w:t>
            </w:r>
          </w:p>
        </w:tc>
        <w:tc>
          <w:tcPr>
            <w:tcW w:w="1620" w:type="dxa"/>
            <w:shd w:val="clear" w:color="auto" w:fill="auto"/>
          </w:tcPr>
          <w:p w14:paraId="492830DE" w14:textId="7ED8F59D" w:rsidR="00846ED8" w:rsidRPr="00173AA1" w:rsidRDefault="00846ED8" w:rsidP="009620B8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46,710,469.69</w:t>
            </w:r>
          </w:p>
        </w:tc>
        <w:tc>
          <w:tcPr>
            <w:tcW w:w="236" w:type="dxa"/>
            <w:shd w:val="clear" w:color="auto" w:fill="auto"/>
          </w:tcPr>
          <w:p w14:paraId="3A9075BB" w14:textId="2D87ADED" w:rsidR="00846ED8" w:rsidRPr="00173AA1" w:rsidRDefault="00846ED8" w:rsidP="009620B8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B19" w14:textId="136346D1" w:rsidR="00846ED8" w:rsidRPr="00173AA1" w:rsidRDefault="00AA1786" w:rsidP="009620B8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1786">
              <w:rPr>
                <w:rFonts w:ascii="Angsana New" w:hAnsi="Angsana New"/>
                <w:color w:val="000000"/>
                <w:sz w:val="30"/>
                <w:szCs w:val="30"/>
              </w:rPr>
              <w:t>51,537,436.88</w:t>
            </w:r>
          </w:p>
        </w:tc>
        <w:tc>
          <w:tcPr>
            <w:tcW w:w="1620" w:type="dxa"/>
            <w:shd w:val="clear" w:color="auto" w:fill="auto"/>
          </w:tcPr>
          <w:p w14:paraId="28495B1B" w14:textId="2124FC12" w:rsidR="00846ED8" w:rsidRPr="00173AA1" w:rsidRDefault="00846ED8" w:rsidP="009620B8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469.69</w:t>
            </w:r>
          </w:p>
        </w:tc>
      </w:tr>
      <w:tr w:rsidR="00846ED8" w:rsidRPr="00173AA1" w14:paraId="28495B25" w14:textId="77777777" w:rsidTr="00A00F7C">
        <w:trPr>
          <w:trHeight w:val="149"/>
        </w:trPr>
        <w:tc>
          <w:tcPr>
            <w:tcW w:w="3402" w:type="dxa"/>
          </w:tcPr>
          <w:p w14:paraId="28495B1D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lastRenderedPageBreak/>
              <w:t>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38" w:type="dxa"/>
            <w:shd w:val="clear" w:color="auto" w:fill="auto"/>
          </w:tcPr>
          <w:p w14:paraId="677AE793" w14:textId="77777777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55F93BF" w14:textId="0C991302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FAA838" w14:textId="2B8C6DDD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8495B22" w14:textId="4B1F61E0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495B24" w14:textId="77777777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36DE" w:rsidRPr="00173AA1" w14:paraId="28495B2E" w14:textId="77777777" w:rsidTr="00CC3271">
        <w:trPr>
          <w:trHeight w:val="149"/>
        </w:trPr>
        <w:tc>
          <w:tcPr>
            <w:tcW w:w="3402" w:type="dxa"/>
          </w:tcPr>
          <w:p w14:paraId="28495B26" w14:textId="18BE10A5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05AF0D1" w14:textId="3DDB93C7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 xml:space="preserve">32,318,261.45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BB1BBD" w14:textId="645379D9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7D22">
              <w:rPr>
                <w:rFonts w:ascii="Angsana New" w:hAnsi="Angsana New"/>
                <w:color w:val="000000"/>
                <w:sz w:val="30"/>
                <w:szCs w:val="30"/>
              </w:rPr>
              <w:t>10,095,742.71</w:t>
            </w:r>
          </w:p>
        </w:tc>
        <w:tc>
          <w:tcPr>
            <w:tcW w:w="236" w:type="dxa"/>
            <w:shd w:val="clear" w:color="auto" w:fill="auto"/>
          </w:tcPr>
          <w:p w14:paraId="2E05C49A" w14:textId="6B3B0852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2B" w14:textId="5A9FC54B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</w:rPr>
              <w:t xml:space="preserve">32,318,261.45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2D" w14:textId="22E70892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742.71</w:t>
            </w:r>
          </w:p>
        </w:tc>
      </w:tr>
      <w:tr w:rsidR="004B36DE" w:rsidRPr="00173AA1" w14:paraId="28495B37" w14:textId="77777777" w:rsidTr="00CC3271">
        <w:trPr>
          <w:trHeight w:val="149"/>
        </w:trPr>
        <w:tc>
          <w:tcPr>
            <w:tcW w:w="3402" w:type="dxa"/>
          </w:tcPr>
          <w:p w14:paraId="28495B2F" w14:textId="097F1C33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7083680" w14:textId="2BC10EDD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 xml:space="preserve">10,568,732.86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09D49E" w14:textId="717676BC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8,677,915.70</w:t>
            </w:r>
          </w:p>
        </w:tc>
        <w:tc>
          <w:tcPr>
            <w:tcW w:w="236" w:type="dxa"/>
            <w:shd w:val="clear" w:color="auto" w:fill="auto"/>
          </w:tcPr>
          <w:p w14:paraId="5ABBF703" w14:textId="58416D45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34" w14:textId="3E60AC5B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</w:rPr>
              <w:t xml:space="preserve">10,559,760.07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36" w14:textId="14408E33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677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915.70</w:t>
            </w:r>
          </w:p>
        </w:tc>
      </w:tr>
      <w:tr w:rsidR="004B36DE" w:rsidRPr="00173AA1" w14:paraId="28495B40" w14:textId="77777777" w:rsidTr="00CC3271">
        <w:trPr>
          <w:trHeight w:val="149"/>
        </w:trPr>
        <w:tc>
          <w:tcPr>
            <w:tcW w:w="3402" w:type="dxa"/>
            <w:shd w:val="clear" w:color="auto" w:fill="auto"/>
          </w:tcPr>
          <w:p w14:paraId="28495B38" w14:textId="510C4D72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43BBCD3" w14:textId="2863F866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 xml:space="preserve">117,210.96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66CADE" w14:textId="68B602A1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3,774,538.24</w:t>
            </w:r>
          </w:p>
        </w:tc>
        <w:tc>
          <w:tcPr>
            <w:tcW w:w="236" w:type="dxa"/>
            <w:shd w:val="clear" w:color="auto" w:fill="auto"/>
          </w:tcPr>
          <w:p w14:paraId="7472E2FD" w14:textId="02F43A22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3D" w14:textId="1DC0FE4B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</w:rPr>
              <w:t xml:space="preserve">107,210.96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3F" w14:textId="0B9C071C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774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538.24</w:t>
            </w:r>
          </w:p>
        </w:tc>
      </w:tr>
      <w:tr w:rsidR="004B36DE" w:rsidRPr="00173AA1" w14:paraId="6984E52F" w14:textId="77777777" w:rsidTr="00CC3271">
        <w:trPr>
          <w:trHeight w:val="149"/>
        </w:trPr>
        <w:tc>
          <w:tcPr>
            <w:tcW w:w="3402" w:type="dxa"/>
            <w:shd w:val="clear" w:color="auto" w:fill="auto"/>
          </w:tcPr>
          <w:p w14:paraId="6EA58C52" w14:textId="7F286F21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ลูกหนี้-กรมสรรพากร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8FFE2B4" w14:textId="1E3D18CE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 xml:space="preserve">29,874.02 </w:t>
            </w:r>
          </w:p>
        </w:tc>
        <w:tc>
          <w:tcPr>
            <w:tcW w:w="1620" w:type="dxa"/>
            <w:shd w:val="clear" w:color="auto" w:fill="auto"/>
          </w:tcPr>
          <w:p w14:paraId="5B8EB8B9" w14:textId="298FCFE7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1,338,560.22</w:t>
            </w:r>
          </w:p>
        </w:tc>
        <w:tc>
          <w:tcPr>
            <w:tcW w:w="236" w:type="dxa"/>
            <w:shd w:val="clear" w:color="auto" w:fill="auto"/>
          </w:tcPr>
          <w:p w14:paraId="5C5C9960" w14:textId="624065D0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0050911" w14:textId="0FE857EB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451D62" w14:textId="7BC962B5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332.04</w:t>
            </w:r>
          </w:p>
        </w:tc>
      </w:tr>
      <w:tr w:rsidR="004B36DE" w:rsidRPr="00173AA1" w14:paraId="19FEAB84" w14:textId="77777777" w:rsidTr="00495837">
        <w:trPr>
          <w:trHeight w:val="149"/>
        </w:trPr>
        <w:tc>
          <w:tcPr>
            <w:tcW w:w="3402" w:type="dxa"/>
            <w:shd w:val="clear" w:color="auto" w:fill="auto"/>
          </w:tcPr>
          <w:p w14:paraId="1DE11B3D" w14:textId="0C29816D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B9ECF72" w14:textId="28ED4FB5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 xml:space="preserve">4,164,604.74 </w:t>
            </w:r>
          </w:p>
        </w:tc>
        <w:tc>
          <w:tcPr>
            <w:tcW w:w="1620" w:type="dxa"/>
            <w:shd w:val="clear" w:color="auto" w:fill="auto"/>
          </w:tcPr>
          <w:p w14:paraId="4114BE3A" w14:textId="0D279C99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150B">
              <w:rPr>
                <w:rFonts w:ascii="Angsana New" w:hAnsi="Angsana New"/>
                <w:color w:val="000000"/>
                <w:sz w:val="30"/>
                <w:szCs w:val="30"/>
              </w:rPr>
              <w:t>1,363,798.55</w:t>
            </w:r>
          </w:p>
        </w:tc>
        <w:tc>
          <w:tcPr>
            <w:tcW w:w="236" w:type="dxa"/>
            <w:shd w:val="clear" w:color="auto" w:fill="auto"/>
          </w:tcPr>
          <w:p w14:paraId="5B086139" w14:textId="2F99F9E6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FDEB4F2" w14:textId="5F818F96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</w:rPr>
              <w:t xml:space="preserve">7,691,549.43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5D1BAF9" w14:textId="77DCBA07" w:rsidR="004B36DE" w:rsidRPr="00173AA1" w:rsidRDefault="004B36DE" w:rsidP="004B36DE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181.85</w:t>
            </w:r>
          </w:p>
        </w:tc>
      </w:tr>
      <w:tr w:rsidR="004B36DE" w:rsidRPr="00173AA1" w14:paraId="28495B49" w14:textId="77777777" w:rsidTr="00CC3271">
        <w:trPr>
          <w:trHeight w:val="149"/>
        </w:trPr>
        <w:tc>
          <w:tcPr>
            <w:tcW w:w="3402" w:type="dxa"/>
            <w:shd w:val="clear" w:color="auto" w:fill="auto"/>
          </w:tcPr>
          <w:p w14:paraId="28495B41" w14:textId="294FA8D4" w:rsidR="004B36DE" w:rsidRPr="00173AA1" w:rsidRDefault="004B36DE" w:rsidP="004B36D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923D436" w14:textId="3317A76D" w:rsidR="004B36DE" w:rsidRPr="00173AA1" w:rsidRDefault="004B36DE" w:rsidP="004B36DE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 xml:space="preserve">821,131.35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C136EF" w14:textId="43AF5E97" w:rsidR="004B36DE" w:rsidRPr="00173AA1" w:rsidRDefault="004B36DE" w:rsidP="004B36DE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FA5">
              <w:rPr>
                <w:rFonts w:ascii="Angsana New" w:hAnsi="Angsana New"/>
                <w:color w:val="000000"/>
                <w:sz w:val="30"/>
                <w:szCs w:val="30"/>
              </w:rPr>
              <w:t>843,186.39</w:t>
            </w:r>
          </w:p>
        </w:tc>
        <w:tc>
          <w:tcPr>
            <w:tcW w:w="236" w:type="dxa"/>
            <w:shd w:val="clear" w:color="auto" w:fill="auto"/>
          </w:tcPr>
          <w:p w14:paraId="386E6092" w14:textId="3054DD79" w:rsidR="004B36DE" w:rsidRPr="00173AA1" w:rsidRDefault="004B36DE" w:rsidP="004B36D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46" w14:textId="086E56B2" w:rsidR="004B36DE" w:rsidRPr="00173AA1" w:rsidRDefault="004B36DE" w:rsidP="004B36DE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</w:rPr>
              <w:t xml:space="preserve">741,986.35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48" w14:textId="69D99D8B" w:rsidR="004B36DE" w:rsidRPr="00173AA1" w:rsidRDefault="004B36DE" w:rsidP="004B36DE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106.89</w:t>
            </w:r>
          </w:p>
        </w:tc>
      </w:tr>
      <w:tr w:rsidR="00846ED8" w:rsidRPr="00173AA1" w14:paraId="28495B5B" w14:textId="77777777" w:rsidTr="00CC3271">
        <w:trPr>
          <w:trHeight w:val="149"/>
        </w:trPr>
        <w:tc>
          <w:tcPr>
            <w:tcW w:w="3402" w:type="dxa"/>
          </w:tcPr>
          <w:p w14:paraId="28495B53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38" w:type="dxa"/>
            <w:shd w:val="clear" w:color="auto" w:fill="auto"/>
          </w:tcPr>
          <w:p w14:paraId="47666F0E" w14:textId="7B211210" w:rsidR="00846ED8" w:rsidRPr="004E2FD5" w:rsidRDefault="004B36DE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48,019,815.38</w:t>
            </w:r>
          </w:p>
        </w:tc>
        <w:tc>
          <w:tcPr>
            <w:tcW w:w="1620" w:type="dxa"/>
            <w:shd w:val="clear" w:color="auto" w:fill="auto"/>
          </w:tcPr>
          <w:p w14:paraId="7F6D181F" w14:textId="7BE9EB10" w:rsidR="00846ED8" w:rsidRPr="00173AA1" w:rsidRDefault="00846ED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26,093,741.81</w:t>
            </w:r>
          </w:p>
        </w:tc>
        <w:tc>
          <w:tcPr>
            <w:tcW w:w="236" w:type="dxa"/>
            <w:shd w:val="clear" w:color="auto" w:fill="auto"/>
          </w:tcPr>
          <w:p w14:paraId="28D6F0BA" w14:textId="4BB1CF5E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58" w14:textId="3F756C2D" w:rsidR="00846ED8" w:rsidRPr="00173AA1" w:rsidRDefault="002E6999" w:rsidP="00846E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51,418,768.26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495B5A" w14:textId="63027575" w:rsidR="00846ED8" w:rsidRPr="00173AA1" w:rsidRDefault="00846ED8" w:rsidP="00846E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528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817.43</w:t>
            </w:r>
          </w:p>
        </w:tc>
      </w:tr>
      <w:tr w:rsidR="00846ED8" w:rsidRPr="00173AA1" w14:paraId="28495B64" w14:textId="77777777" w:rsidTr="00CC3271">
        <w:trPr>
          <w:trHeight w:val="149"/>
        </w:trPr>
        <w:tc>
          <w:tcPr>
            <w:tcW w:w="3402" w:type="dxa"/>
            <w:vAlign w:val="center"/>
          </w:tcPr>
          <w:p w14:paraId="28495B5C" w14:textId="77777777" w:rsidR="00846ED8" w:rsidRPr="00173AA1" w:rsidRDefault="00846ED8" w:rsidP="00626758">
            <w:pPr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F3E3AB4" w14:textId="01216DE8" w:rsidR="00846ED8" w:rsidRPr="00173AA1" w:rsidRDefault="004B36DE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99,557,252.26</w:t>
            </w:r>
          </w:p>
        </w:tc>
        <w:tc>
          <w:tcPr>
            <w:tcW w:w="1620" w:type="dxa"/>
            <w:shd w:val="clear" w:color="auto" w:fill="auto"/>
          </w:tcPr>
          <w:p w14:paraId="54CE17A2" w14:textId="0A490B71" w:rsidR="00846ED8" w:rsidRPr="00173AA1" w:rsidRDefault="00846ED8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72,804,211.50</w:t>
            </w:r>
          </w:p>
        </w:tc>
        <w:tc>
          <w:tcPr>
            <w:tcW w:w="236" w:type="dxa"/>
            <w:shd w:val="clear" w:color="auto" w:fill="auto"/>
          </w:tcPr>
          <w:p w14:paraId="623A45A3" w14:textId="6AF50502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61" w14:textId="009ADD40" w:rsidR="00846ED8" w:rsidRPr="00173AA1" w:rsidRDefault="002E6999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6999">
              <w:rPr>
                <w:rFonts w:ascii="Angsana New" w:hAnsi="Angsana New"/>
                <w:color w:val="000000"/>
                <w:sz w:val="30"/>
                <w:szCs w:val="30"/>
              </w:rPr>
              <w:t>102,956,205.14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495B63" w14:textId="7060F3F9" w:rsidR="00846ED8" w:rsidRPr="00173AA1" w:rsidRDefault="00846ED8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287.12</w:t>
            </w:r>
          </w:p>
        </w:tc>
      </w:tr>
    </w:tbl>
    <w:bookmarkEnd w:id="4"/>
    <w:p w14:paraId="28495B66" w14:textId="599D4FAF" w:rsidR="00E41B43" w:rsidRPr="00173AA1" w:rsidRDefault="005832C4" w:rsidP="009F3731">
      <w:pPr>
        <w:spacing w:before="240" w:after="120" w:line="240" w:lineRule="auto"/>
        <w:ind w:left="540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5105F" w:rsidRPr="00173AA1">
        <w:rPr>
          <w:rFonts w:ascii="Angsana New" w:hAnsi="Angsana New"/>
          <w:sz w:val="30"/>
          <w:szCs w:val="30"/>
        </w:rPr>
        <w:t>3</w:t>
      </w:r>
      <w:r w:rsidR="00AA7AD9">
        <w:rPr>
          <w:rFonts w:ascii="Angsana New" w:hAnsi="Angsana New"/>
          <w:sz w:val="30"/>
          <w:szCs w:val="30"/>
        </w:rPr>
        <w:t>0</w:t>
      </w:r>
      <w:r w:rsidR="00A5105F" w:rsidRPr="00173AA1">
        <w:rPr>
          <w:rFonts w:ascii="Angsana New" w:hAnsi="Angsana New"/>
          <w:sz w:val="30"/>
          <w:szCs w:val="30"/>
        </w:rPr>
        <w:t xml:space="preserve"> </w:t>
      </w:r>
      <w:r w:rsidR="00AA7AD9">
        <w:rPr>
          <w:rFonts w:ascii="Angsana New" w:hAnsi="Angsana New" w:hint="cs"/>
          <w:sz w:val="30"/>
          <w:szCs w:val="30"/>
          <w:cs/>
        </w:rPr>
        <w:t>มิถุนายน</w:t>
      </w:r>
      <w:r w:rsidR="00A5105F" w:rsidRPr="00173AA1">
        <w:rPr>
          <w:rFonts w:ascii="Angsana New" w:hAnsi="Angsana New"/>
          <w:sz w:val="30"/>
          <w:szCs w:val="30"/>
          <w:cs/>
        </w:rPr>
        <w:t xml:space="preserve"> </w:t>
      </w:r>
      <w:r w:rsidR="00A5105F" w:rsidRPr="00173AA1">
        <w:rPr>
          <w:rFonts w:ascii="Angsana New" w:hAnsi="Angsana New"/>
          <w:sz w:val="30"/>
          <w:szCs w:val="30"/>
        </w:rPr>
        <w:t>256</w:t>
      </w:r>
      <w:r w:rsidR="00FD29FB">
        <w:rPr>
          <w:rFonts w:ascii="Angsana New" w:hAnsi="Angsana New"/>
          <w:sz w:val="30"/>
          <w:szCs w:val="30"/>
          <w:lang w:val="en-US"/>
        </w:rPr>
        <w:t>7</w:t>
      </w:r>
      <w:r w:rsidRPr="00173AA1">
        <w:rPr>
          <w:rFonts w:ascii="Angsana New" w:hAnsi="Angsana New"/>
          <w:sz w:val="30"/>
          <w:szCs w:val="30"/>
          <w:cs/>
        </w:rPr>
        <w:t xml:space="preserve"> และ</w:t>
      </w:r>
      <w:r w:rsidR="003A3E80">
        <w:rPr>
          <w:rFonts w:ascii="Angsana New" w:hAnsi="Angsana New" w:hint="cs"/>
          <w:sz w:val="30"/>
          <w:szCs w:val="30"/>
          <w:cs/>
        </w:rPr>
        <w:t>วันที่</w:t>
      </w:r>
      <w:r w:rsidRPr="00173AA1">
        <w:rPr>
          <w:rFonts w:ascii="Angsana New" w:hAnsi="Angsana New"/>
          <w:sz w:val="30"/>
          <w:szCs w:val="30"/>
          <w:cs/>
        </w:rPr>
        <w:t xml:space="preserve"> </w:t>
      </w:r>
      <w:r w:rsidR="00FD29FB" w:rsidRPr="00173AA1">
        <w:rPr>
          <w:rFonts w:ascii="Angsana New" w:hAnsi="Angsana New"/>
          <w:sz w:val="30"/>
          <w:szCs w:val="30"/>
        </w:rPr>
        <w:t xml:space="preserve">31 </w:t>
      </w:r>
      <w:r w:rsidR="00FD29FB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FD29FB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</w:t>
      </w:r>
      <w:r w:rsidR="00C179BE">
        <w:rPr>
          <w:rFonts w:ascii="Angsana New" w:hAnsi="Angsana New" w:hint="cs"/>
          <w:sz w:val="30"/>
          <w:szCs w:val="30"/>
          <w:cs/>
        </w:rPr>
        <w:t xml:space="preserve">  </w:t>
      </w:r>
      <w:r w:rsidRPr="00173AA1">
        <w:rPr>
          <w:rFonts w:ascii="Angsana New" w:hAnsi="Angsana New"/>
          <w:sz w:val="30"/>
          <w:szCs w:val="30"/>
          <w:cs/>
        </w:rPr>
        <w:t>คงค้างนับจากวันที่ครบกำหนดชำระมีดังต่อไปนี้</w:t>
      </w: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602"/>
        <w:gridCol w:w="1620"/>
        <w:gridCol w:w="236"/>
        <w:gridCol w:w="1654"/>
        <w:gridCol w:w="1620"/>
      </w:tblGrid>
      <w:tr w:rsidR="00D172B4" w:rsidRPr="00173AA1" w14:paraId="1B7D58B0" w14:textId="77777777" w:rsidTr="0093204A">
        <w:tc>
          <w:tcPr>
            <w:tcW w:w="3420" w:type="dxa"/>
          </w:tcPr>
          <w:p w14:paraId="45CC9E2D" w14:textId="77777777" w:rsidR="00D172B4" w:rsidRPr="00173AA1" w:rsidRDefault="00D172B4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5" w:name="_Hlk146539482"/>
          </w:p>
        </w:tc>
        <w:tc>
          <w:tcPr>
            <w:tcW w:w="1602" w:type="dxa"/>
          </w:tcPr>
          <w:p w14:paraId="459E22F1" w14:textId="51D7B04C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BE5B6D" w14:textId="63797584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EBA9C" w14:textId="46DA5366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55DD07B4" w14:textId="4582590A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2905" w:rsidRPr="00173AA1" w14:paraId="7D905913" w14:textId="77777777" w:rsidTr="0093204A">
        <w:tc>
          <w:tcPr>
            <w:tcW w:w="3420" w:type="dxa"/>
          </w:tcPr>
          <w:p w14:paraId="068376FD" w14:textId="77777777" w:rsidR="00812905" w:rsidRPr="00173AA1" w:rsidRDefault="00812905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2" w:type="dxa"/>
            <w:gridSpan w:val="2"/>
          </w:tcPr>
          <w:p w14:paraId="32C0F20E" w14:textId="5E1FE6CE" w:rsidR="00812905" w:rsidRPr="00C179BE" w:rsidRDefault="00812905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12D3EF" w14:textId="77777777" w:rsidR="00812905" w:rsidRPr="00C179BE" w:rsidRDefault="00812905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14:paraId="0059514B" w14:textId="3CC774EB" w:rsidR="00812905" w:rsidRPr="00C179BE" w:rsidRDefault="00812905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4B12" w:rsidRPr="00173AA1" w14:paraId="7B2A2E8C" w14:textId="77777777" w:rsidTr="0093204A">
        <w:tc>
          <w:tcPr>
            <w:tcW w:w="3420" w:type="dxa"/>
          </w:tcPr>
          <w:p w14:paraId="32C018AD" w14:textId="77777777" w:rsidR="001D4B12" w:rsidRPr="00173AA1" w:rsidRDefault="001D4B12" w:rsidP="001D4B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A90122A" w14:textId="279E6B85" w:rsidR="001D4B12" w:rsidRPr="00C179BE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A7AD9">
              <w:rPr>
                <w:color w:val="000000"/>
                <w:sz w:val="28"/>
                <w:szCs w:val="28"/>
              </w:rPr>
              <w:t xml:space="preserve">30 </w:t>
            </w:r>
            <w:r w:rsidRPr="00AA7AD9"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="001D4B12"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="001D4B12" w:rsidRPr="00C179BE">
              <w:rPr>
                <w:color w:val="000000"/>
                <w:sz w:val="28"/>
                <w:szCs w:val="28"/>
              </w:rPr>
              <w:t>256</w:t>
            </w:r>
            <w:r w:rsidR="001D4B12" w:rsidRPr="00C179BE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418EA200" w14:textId="226E5F0D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037BB844" w14:textId="6B1FE485" w:rsidR="001D4B12" w:rsidRPr="00C179BE" w:rsidRDefault="001D4B12" w:rsidP="001D4B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</w:tcPr>
          <w:p w14:paraId="0E7F7C4B" w14:textId="70D109F5" w:rsidR="001D4B12" w:rsidRPr="00C179BE" w:rsidRDefault="00AA7AD9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A7AD9">
              <w:rPr>
                <w:color w:val="000000"/>
                <w:sz w:val="28"/>
                <w:szCs w:val="28"/>
              </w:rPr>
              <w:t xml:space="preserve">30 </w:t>
            </w:r>
            <w:r w:rsidRPr="00AA7AD9"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04F9B890" w14:textId="1747B820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5C4B18" w:rsidRPr="00173AA1" w14:paraId="71FD87C8" w14:textId="77777777" w:rsidTr="00CC3271">
        <w:trPr>
          <w:trHeight w:val="203"/>
        </w:trPr>
        <w:tc>
          <w:tcPr>
            <w:tcW w:w="3420" w:type="dxa"/>
          </w:tcPr>
          <w:p w14:paraId="1C48A094" w14:textId="5581B806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602" w:type="dxa"/>
            <w:shd w:val="clear" w:color="auto" w:fill="auto"/>
          </w:tcPr>
          <w:p w14:paraId="057309E5" w14:textId="7A80E3D4" w:rsidR="005C4B18" w:rsidRPr="00173AA1" w:rsidRDefault="005C4B18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755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017.86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7E3D269" w14:textId="35539F79" w:rsidR="005C4B18" w:rsidRPr="00173AA1" w:rsidRDefault="005C4B18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939.50</w:t>
            </w:r>
          </w:p>
        </w:tc>
        <w:tc>
          <w:tcPr>
            <w:tcW w:w="236" w:type="dxa"/>
            <w:shd w:val="clear" w:color="auto" w:fill="auto"/>
          </w:tcPr>
          <w:p w14:paraId="22E701C6" w14:textId="0C746217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9452103" w14:textId="24C15AA3" w:rsidR="005C4B18" w:rsidRPr="00173AA1" w:rsidRDefault="005C4B18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755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017.86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6CEAE31" w14:textId="7D3E3D56" w:rsidR="005C4B18" w:rsidRPr="00173AA1" w:rsidRDefault="005C4B18" w:rsidP="005C4B18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939.50</w:t>
            </w:r>
          </w:p>
        </w:tc>
      </w:tr>
      <w:tr w:rsidR="005C4B18" w:rsidRPr="00173AA1" w14:paraId="558B8AC1" w14:textId="77777777" w:rsidTr="00AC7E4E">
        <w:trPr>
          <w:trHeight w:val="203"/>
        </w:trPr>
        <w:tc>
          <w:tcPr>
            <w:tcW w:w="3420" w:type="dxa"/>
          </w:tcPr>
          <w:p w14:paraId="16A271AD" w14:textId="32A0B41F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02" w:type="dxa"/>
            <w:shd w:val="clear" w:color="auto" w:fill="auto"/>
          </w:tcPr>
          <w:p w14:paraId="66022528" w14:textId="0FE5093B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C63421A" w14:textId="31B41E7B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B5E121" w14:textId="15FB150D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70EFAF0B" w14:textId="7D9BCA89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D3A6D9A" w14:textId="77777777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C4B18" w:rsidRPr="00173AA1" w14:paraId="167BB1A8" w14:textId="77777777" w:rsidTr="00CC3271">
        <w:trPr>
          <w:trHeight w:val="203"/>
        </w:trPr>
        <w:tc>
          <w:tcPr>
            <w:tcW w:w="3420" w:type="dxa"/>
          </w:tcPr>
          <w:p w14:paraId="77B75CCA" w14:textId="7B8AE538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2" w:type="dxa"/>
            <w:shd w:val="clear" w:color="auto" w:fill="auto"/>
          </w:tcPr>
          <w:p w14:paraId="300B0AF9" w14:textId="1D3F15C8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853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316.16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42DBF3F" w14:textId="6419BCB2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012.06</w:t>
            </w:r>
          </w:p>
        </w:tc>
        <w:tc>
          <w:tcPr>
            <w:tcW w:w="236" w:type="dxa"/>
            <w:shd w:val="clear" w:color="auto" w:fill="auto"/>
          </w:tcPr>
          <w:p w14:paraId="0AC48CA6" w14:textId="668129CE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06FB568" w14:textId="3E3DA419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853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B36DE">
              <w:rPr>
                <w:rFonts w:ascii="Angsana New" w:hAnsi="Angsana New"/>
                <w:color w:val="000000"/>
                <w:sz w:val="30"/>
                <w:szCs w:val="30"/>
                <w:cs/>
              </w:rPr>
              <w:t>316.16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9991D0" w14:textId="18299710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012.06</w:t>
            </w:r>
          </w:p>
        </w:tc>
      </w:tr>
      <w:tr w:rsidR="005C4B18" w:rsidRPr="00173AA1" w14:paraId="4616D57A" w14:textId="77777777" w:rsidTr="00CC3271">
        <w:trPr>
          <w:trHeight w:val="203"/>
        </w:trPr>
        <w:tc>
          <w:tcPr>
            <w:tcW w:w="3420" w:type="dxa"/>
          </w:tcPr>
          <w:p w14:paraId="236C99D6" w14:textId="0A9A04AE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2" w:type="dxa"/>
            <w:shd w:val="clear" w:color="auto" w:fill="auto"/>
          </w:tcPr>
          <w:p w14:paraId="6DE4E1F7" w14:textId="62FE9663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5036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50503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05036">
              <w:rPr>
                <w:rFonts w:ascii="Angsana New" w:hAnsi="Angsana New"/>
                <w:color w:val="000000"/>
                <w:sz w:val="30"/>
                <w:szCs w:val="30"/>
                <w:cs/>
              </w:rPr>
              <w:t>543.38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19B893F" w14:textId="3668621C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BC2CD" w14:textId="6563D2D1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8567A4A" w14:textId="2440FFE6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5036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50503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05036">
              <w:rPr>
                <w:rFonts w:ascii="Angsana New" w:hAnsi="Angsana New"/>
                <w:color w:val="000000"/>
                <w:sz w:val="30"/>
                <w:szCs w:val="30"/>
                <w:cs/>
              </w:rPr>
              <w:t>543.38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BDC40B" w14:textId="0369ACB0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44F9F8AB" w14:textId="77777777" w:rsidTr="00CC3271">
        <w:trPr>
          <w:trHeight w:val="203"/>
        </w:trPr>
        <w:tc>
          <w:tcPr>
            <w:tcW w:w="3420" w:type="dxa"/>
          </w:tcPr>
          <w:p w14:paraId="01C0CB4E" w14:textId="7DDD534C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2" w:type="dxa"/>
            <w:shd w:val="clear" w:color="auto" w:fill="auto"/>
          </w:tcPr>
          <w:p w14:paraId="6B607834" w14:textId="1C7BB83F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07C2">
              <w:rPr>
                <w:rFonts w:ascii="Angsana New" w:hAnsi="Angsana New"/>
                <w:color w:val="000000"/>
                <w:sz w:val="30"/>
                <w:szCs w:val="30"/>
                <w:cs/>
              </w:rPr>
              <w:t>21</w:t>
            </w:r>
            <w:r w:rsidRPr="00B507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07C2">
              <w:rPr>
                <w:rFonts w:ascii="Angsana New" w:hAnsi="Angsana New"/>
                <w:color w:val="000000"/>
                <w:sz w:val="30"/>
                <w:szCs w:val="30"/>
                <w:cs/>
              </w:rPr>
              <w:t>507.00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7C0BA6" w14:textId="5B0598E9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8741A" w14:textId="2C451D26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C442B34" w14:textId="32535E42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507C2">
              <w:rPr>
                <w:rFonts w:ascii="Angsana New" w:hAnsi="Angsana New"/>
                <w:color w:val="000000"/>
                <w:sz w:val="30"/>
                <w:szCs w:val="30"/>
                <w:cs/>
              </w:rPr>
              <w:t>21</w:t>
            </w:r>
            <w:r w:rsidRPr="00B507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07C2">
              <w:rPr>
                <w:rFonts w:ascii="Angsana New" w:hAnsi="Angsana New"/>
                <w:color w:val="000000"/>
                <w:sz w:val="30"/>
                <w:szCs w:val="30"/>
                <w:cs/>
              </w:rPr>
              <w:t>507.00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05DCF1" w14:textId="4BA180D8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456E514D" w14:textId="77777777" w:rsidTr="00CC3271">
        <w:trPr>
          <w:trHeight w:val="203"/>
        </w:trPr>
        <w:tc>
          <w:tcPr>
            <w:tcW w:w="3420" w:type="dxa"/>
          </w:tcPr>
          <w:p w14:paraId="0331A117" w14:textId="1565CFB0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602" w:type="dxa"/>
            <w:shd w:val="clear" w:color="auto" w:fill="auto"/>
          </w:tcPr>
          <w:p w14:paraId="2165DA20" w14:textId="395957DC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4376BE9" w14:textId="171365D8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72642" w14:textId="36F9B23C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1FD93C6" w14:textId="0143FE09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D29A17" w14:textId="4C8E329B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56E0A9EB" w14:textId="77777777" w:rsidTr="00CC3271">
        <w:trPr>
          <w:trHeight w:val="203"/>
        </w:trPr>
        <w:tc>
          <w:tcPr>
            <w:tcW w:w="3420" w:type="dxa"/>
          </w:tcPr>
          <w:p w14:paraId="5AF30812" w14:textId="22D3620D" w:rsidR="005C4B18" w:rsidRPr="00173AA1" w:rsidRDefault="005C4B18" w:rsidP="005C4B18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602" w:type="dxa"/>
            <w:shd w:val="clear" w:color="auto" w:fill="auto"/>
          </w:tcPr>
          <w:p w14:paraId="5A31CD59" w14:textId="15DD0C9E" w:rsidR="005C4B18" w:rsidRPr="00173AA1" w:rsidRDefault="00C81BFD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1BFD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650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384.40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7CA0A2" w14:textId="5E36DE4B" w:rsidR="005C4B18" w:rsidRPr="00173AA1" w:rsidRDefault="005C4B18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  <w:tc>
          <w:tcPr>
            <w:tcW w:w="236" w:type="dxa"/>
            <w:shd w:val="clear" w:color="auto" w:fill="auto"/>
          </w:tcPr>
          <w:p w14:paraId="03B4C78D" w14:textId="2970410F" w:rsidR="005C4B18" w:rsidRPr="00173AA1" w:rsidRDefault="005C4B18" w:rsidP="005C4B1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38897A73" w14:textId="5FF6CDC5" w:rsidR="005C4B18" w:rsidRPr="00173AA1" w:rsidRDefault="00C81BFD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1BFD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650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1BFD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384.40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30B2D" w14:textId="377B608E" w:rsidR="005C4B18" w:rsidRPr="00173AA1" w:rsidRDefault="005C4B18" w:rsidP="005C4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</w:tr>
      <w:bookmarkEnd w:id="5"/>
    </w:tbl>
    <w:p w14:paraId="1DF3C05E" w14:textId="77777777" w:rsidR="00C179BE" w:rsidRPr="009F3731" w:rsidRDefault="00C179BE" w:rsidP="00173AA1">
      <w:pPr>
        <w:rPr>
          <w:sz w:val="28"/>
          <w:szCs w:val="28"/>
        </w:rPr>
      </w:pPr>
    </w:p>
    <w:tbl>
      <w:tblPr>
        <w:tblW w:w="101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620"/>
        <w:gridCol w:w="236"/>
        <w:gridCol w:w="1654"/>
        <w:gridCol w:w="1620"/>
      </w:tblGrid>
      <w:tr w:rsidR="00020316" w:rsidRPr="00173AA1" w14:paraId="038B97F1" w14:textId="77777777" w:rsidTr="00AA7AD9">
        <w:tc>
          <w:tcPr>
            <w:tcW w:w="3402" w:type="dxa"/>
          </w:tcPr>
          <w:p w14:paraId="46D6341B" w14:textId="3A6AADDC" w:rsidR="00020316" w:rsidRPr="00173AA1" w:rsidRDefault="00020316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6" w:name="_Hlk146539641"/>
          </w:p>
        </w:tc>
        <w:tc>
          <w:tcPr>
            <w:tcW w:w="1602" w:type="dxa"/>
          </w:tcPr>
          <w:p w14:paraId="2BDAD3A9" w14:textId="77777777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1565E2" w14:textId="77777777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736F9A" w14:textId="243994FD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2299DBA2" w14:textId="3914A16A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D29FB" w:rsidRPr="00173AA1" w14:paraId="72BB9F0C" w14:textId="77777777" w:rsidTr="00AA7AD9">
        <w:tc>
          <w:tcPr>
            <w:tcW w:w="3402" w:type="dxa"/>
          </w:tcPr>
          <w:p w14:paraId="38E757EE" w14:textId="77777777" w:rsidR="00FD29FB" w:rsidRPr="00173AA1" w:rsidRDefault="00FD29FB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2" w:type="dxa"/>
            <w:gridSpan w:val="2"/>
          </w:tcPr>
          <w:p w14:paraId="120BF4B1" w14:textId="53983250" w:rsidR="00FD29FB" w:rsidRPr="00C179BE" w:rsidRDefault="00FD29FB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B6D2E9" w14:textId="77777777" w:rsidR="00FD29FB" w:rsidRPr="00C179BE" w:rsidRDefault="00FD29FB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14:paraId="53C61FB7" w14:textId="5545FB76" w:rsidR="00FD29FB" w:rsidRPr="00C179BE" w:rsidRDefault="00FD29FB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3BA" w:rsidRPr="00173AA1" w14:paraId="6F60BE86" w14:textId="77777777" w:rsidTr="00AA7AD9">
        <w:tc>
          <w:tcPr>
            <w:tcW w:w="3402" w:type="dxa"/>
          </w:tcPr>
          <w:p w14:paraId="1D50B3F9" w14:textId="4C9756F6" w:rsidR="00E663BA" w:rsidRPr="00173AA1" w:rsidRDefault="00E663BA" w:rsidP="00E663B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7622E23" w14:textId="54A7918B" w:rsidR="00E663BA" w:rsidRPr="00C179BE" w:rsidRDefault="00E663BA" w:rsidP="00C17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620" w:type="dxa"/>
          </w:tcPr>
          <w:p w14:paraId="4F8A1FA9" w14:textId="7F65268C" w:rsidR="00E663BA" w:rsidRPr="00FC3421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FC3421">
              <w:rPr>
                <w:color w:val="000000"/>
                <w:sz w:val="28"/>
                <w:szCs w:val="28"/>
              </w:rPr>
              <w:t>256</w:t>
            </w:r>
            <w:r w:rsidRPr="00FC3421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0628EDB0" w14:textId="492946B3" w:rsidR="00E663BA" w:rsidRPr="00FC3421" w:rsidRDefault="00E663BA" w:rsidP="00E66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</w:tcPr>
          <w:p w14:paraId="3C150C82" w14:textId="09142854" w:rsidR="00E663BA" w:rsidRPr="00FC3421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FC3421">
              <w:rPr>
                <w:rFonts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620" w:type="dxa"/>
          </w:tcPr>
          <w:p w14:paraId="7C3EBC30" w14:textId="0C6EC7A6" w:rsidR="00E663BA" w:rsidRPr="00FC3421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FC3421">
              <w:rPr>
                <w:color w:val="000000"/>
                <w:sz w:val="28"/>
                <w:szCs w:val="28"/>
              </w:rPr>
              <w:t>256</w:t>
            </w:r>
            <w:r w:rsidRPr="00FC3421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020316" w:rsidRPr="00173AA1" w14:paraId="73CAB600" w14:textId="6A0EF665" w:rsidTr="00AA7AD9">
        <w:trPr>
          <w:trHeight w:val="203"/>
        </w:trPr>
        <w:tc>
          <w:tcPr>
            <w:tcW w:w="3402" w:type="dxa"/>
          </w:tcPr>
          <w:p w14:paraId="63D9730E" w14:textId="0BF3DE36" w:rsidR="00020316" w:rsidRPr="00173AA1" w:rsidRDefault="00020316" w:rsidP="00CD122E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2" w:type="dxa"/>
          </w:tcPr>
          <w:p w14:paraId="65CDAFE6" w14:textId="28EB3EEB" w:rsidR="00020316" w:rsidRPr="00173AA1" w:rsidRDefault="00020316" w:rsidP="00C179BE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D1BD211" w14:textId="46AFEAC0" w:rsidR="00020316" w:rsidRPr="00173AA1" w:rsidRDefault="00020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020316" w:rsidRPr="00173AA1" w:rsidRDefault="00020316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F5750FD" w14:textId="77777777" w:rsidR="00020316" w:rsidRPr="00173AA1" w:rsidRDefault="00020316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0F7774" w14:textId="77777777" w:rsidR="00020316" w:rsidRPr="00173AA1" w:rsidRDefault="00020316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5CA4" w:rsidRPr="00173AA1" w14:paraId="247F7040" w14:textId="77777777" w:rsidTr="00CC3271">
        <w:trPr>
          <w:trHeight w:val="203"/>
        </w:trPr>
        <w:tc>
          <w:tcPr>
            <w:tcW w:w="3402" w:type="dxa"/>
          </w:tcPr>
          <w:p w14:paraId="6D7A0F91" w14:textId="10EEE523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68215CF" w14:textId="37824923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D465B4D" w14:textId="67698BD1" w:rsidR="00D75CA4" w:rsidRPr="00173AA1" w:rsidRDefault="00D75CA4" w:rsidP="00D75CA4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AB75" w14:textId="79BAC5E2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EB4154C" w14:textId="3BB2FFCB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1620" w:type="dxa"/>
            <w:vAlign w:val="center"/>
          </w:tcPr>
          <w:p w14:paraId="78D18C07" w14:textId="2E7E3E48" w:rsidR="00D75CA4" w:rsidRPr="00173AA1" w:rsidRDefault="00D75CA4" w:rsidP="00D75CA4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75CA4" w:rsidRPr="00173AA1" w14:paraId="7894B050" w14:textId="77777777" w:rsidTr="00CC3271">
        <w:trPr>
          <w:trHeight w:val="203"/>
        </w:trPr>
        <w:tc>
          <w:tcPr>
            <w:tcW w:w="3402" w:type="dxa"/>
          </w:tcPr>
          <w:p w14:paraId="4A33C811" w14:textId="1B8A7EEF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ระหว่างงวด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AA5464E" w14:textId="026A8210" w:rsidR="00D75CA4" w:rsidRPr="00173AA1" w:rsidRDefault="003F76BC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76BC">
              <w:rPr>
                <w:rFonts w:ascii="Angsana New" w:hAnsi="Angsana New"/>
                <w:color w:val="000000"/>
                <w:sz w:val="30"/>
                <w:szCs w:val="30"/>
                <w:cs/>
              </w:rPr>
              <w:t>101</w:t>
            </w:r>
            <w:r w:rsidRPr="003F76B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76BC">
              <w:rPr>
                <w:rFonts w:ascii="Angsana New" w:hAnsi="Angsana New"/>
                <w:color w:val="000000"/>
                <w:sz w:val="30"/>
                <w:szCs w:val="30"/>
                <w:cs/>
              </w:rPr>
              <w:t>465.65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9CEFDB" w14:textId="2E2AFF09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shd w:val="clear" w:color="auto" w:fill="auto"/>
          </w:tcPr>
          <w:p w14:paraId="18833FC7" w14:textId="1434B1FD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F8F0792" w14:textId="741EFD52" w:rsidR="00D75CA4" w:rsidRPr="00173AA1" w:rsidRDefault="003F76BC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F76BC">
              <w:rPr>
                <w:rFonts w:ascii="Angsana New" w:hAnsi="Angsana New"/>
                <w:color w:val="000000"/>
                <w:sz w:val="30"/>
                <w:szCs w:val="30"/>
                <w:cs/>
              </w:rPr>
              <w:t>101</w:t>
            </w:r>
            <w:r w:rsidRPr="003F76B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F76BC">
              <w:rPr>
                <w:rFonts w:ascii="Angsana New" w:hAnsi="Angsana New"/>
                <w:color w:val="000000"/>
                <w:sz w:val="30"/>
                <w:szCs w:val="30"/>
                <w:cs/>
              </w:rPr>
              <w:t>465.65</w:t>
            </w:r>
          </w:p>
        </w:tc>
        <w:tc>
          <w:tcPr>
            <w:tcW w:w="1620" w:type="dxa"/>
            <w:vAlign w:val="center"/>
          </w:tcPr>
          <w:p w14:paraId="0B1C9EB8" w14:textId="3C2823DA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</w:tr>
      <w:tr w:rsidR="00D75CA4" w:rsidRPr="00173AA1" w14:paraId="044A0F89" w14:textId="77777777" w:rsidTr="00CC3271">
        <w:trPr>
          <w:trHeight w:val="203"/>
        </w:trPr>
        <w:tc>
          <w:tcPr>
            <w:tcW w:w="3402" w:type="dxa"/>
          </w:tcPr>
          <w:p w14:paraId="7B3CE219" w14:textId="353AAC0E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F0AE6">
              <w:rPr>
                <w:rFonts w:ascii="Angsana New" w:hAnsi="Angsana New"/>
                <w:sz w:val="30"/>
                <w:szCs w:val="30"/>
              </w:rPr>
              <w:t>3</w:t>
            </w:r>
            <w:r w:rsidR="00AA7AD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F0A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7AD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F0AE6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8C5C3AF" w14:textId="34F217E4" w:rsidR="00D75CA4" w:rsidRPr="00173AA1" w:rsidRDefault="00825BAC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5BAC">
              <w:rPr>
                <w:rFonts w:ascii="Angsana New" w:hAnsi="Angsana New"/>
                <w:color w:val="000000"/>
                <w:sz w:val="30"/>
                <w:szCs w:val="30"/>
                <w:cs/>
              </w:rPr>
              <w:t>112</w:t>
            </w:r>
            <w:r w:rsidRPr="00825B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25BAC">
              <w:rPr>
                <w:rFonts w:ascii="Angsana New" w:hAnsi="Angsana New"/>
                <w:color w:val="000000"/>
                <w:sz w:val="30"/>
                <w:szCs w:val="30"/>
                <w:cs/>
              </w:rPr>
              <w:t>947.52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7AE875" w14:textId="48BC213F" w:rsidR="00D75CA4" w:rsidRPr="00173AA1" w:rsidRDefault="00D75CA4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shd w:val="clear" w:color="auto" w:fill="auto"/>
          </w:tcPr>
          <w:p w14:paraId="64F1A912" w14:textId="08B7065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9BACECB" w14:textId="6B7A7972" w:rsidR="00D75CA4" w:rsidRPr="00173AA1" w:rsidRDefault="00825BAC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5BAC">
              <w:rPr>
                <w:rFonts w:ascii="Angsana New" w:hAnsi="Angsana New"/>
                <w:color w:val="000000"/>
                <w:sz w:val="30"/>
                <w:szCs w:val="30"/>
                <w:cs/>
              </w:rPr>
              <w:t>112</w:t>
            </w:r>
            <w:r w:rsidRPr="00825B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25BAC">
              <w:rPr>
                <w:rFonts w:ascii="Angsana New" w:hAnsi="Angsana New"/>
                <w:color w:val="000000"/>
                <w:sz w:val="30"/>
                <w:szCs w:val="30"/>
                <w:cs/>
              </w:rPr>
              <w:t>947.52</w:t>
            </w:r>
          </w:p>
        </w:tc>
        <w:tc>
          <w:tcPr>
            <w:tcW w:w="1620" w:type="dxa"/>
            <w:vAlign w:val="bottom"/>
          </w:tcPr>
          <w:p w14:paraId="64019013" w14:textId="6AF437E9" w:rsidR="00D75CA4" w:rsidRPr="00173AA1" w:rsidRDefault="00D75CA4" w:rsidP="00D75CA4">
            <w:pPr>
              <w:pBdr>
                <w:bottom w:val="doub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</w:tr>
    </w:tbl>
    <w:bookmarkEnd w:id="6"/>
    <w:p w14:paraId="532A957C" w14:textId="7560D6D8" w:rsidR="00E11518" w:rsidRPr="00173AA1" w:rsidRDefault="00E11518" w:rsidP="0061455D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lastRenderedPageBreak/>
        <w:t>เงินให้กู้ยืมระยะสั้น</w:t>
      </w:r>
    </w:p>
    <w:p w14:paraId="0B2C3D4C" w14:textId="4F613065" w:rsidR="00E11518" w:rsidRDefault="00E11518" w:rsidP="00173AA1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11F9" w:rsidRPr="00173AA1">
        <w:rPr>
          <w:rFonts w:ascii="Angsana New" w:hAnsi="Angsana New"/>
          <w:sz w:val="30"/>
          <w:szCs w:val="30"/>
        </w:rPr>
        <w:t>3</w:t>
      </w:r>
      <w:r w:rsidR="002E18A5">
        <w:rPr>
          <w:rFonts w:ascii="Angsana New" w:hAnsi="Angsana New"/>
          <w:sz w:val="30"/>
          <w:szCs w:val="30"/>
        </w:rPr>
        <w:t>0</w:t>
      </w:r>
      <w:r w:rsidR="007D11F9" w:rsidRPr="00173AA1">
        <w:rPr>
          <w:rFonts w:ascii="Angsana New" w:hAnsi="Angsana New"/>
          <w:sz w:val="30"/>
          <w:szCs w:val="30"/>
        </w:rPr>
        <w:t xml:space="preserve"> </w:t>
      </w:r>
      <w:r w:rsidR="002E18A5">
        <w:rPr>
          <w:rFonts w:ascii="Angsana New" w:hAnsi="Angsana New" w:hint="cs"/>
          <w:sz w:val="30"/>
          <w:szCs w:val="30"/>
          <w:cs/>
        </w:rPr>
        <w:t>มิถุนายน</w:t>
      </w:r>
      <w:r w:rsidR="007D11F9" w:rsidRPr="00173AA1">
        <w:rPr>
          <w:rFonts w:ascii="Angsana New" w:hAnsi="Angsana New"/>
          <w:sz w:val="30"/>
          <w:szCs w:val="30"/>
          <w:cs/>
        </w:rPr>
        <w:t xml:space="preserve"> </w:t>
      </w:r>
      <w:r w:rsidR="007D11F9" w:rsidRPr="00173AA1">
        <w:rPr>
          <w:rFonts w:ascii="Angsana New" w:hAnsi="Angsana New"/>
          <w:sz w:val="30"/>
          <w:szCs w:val="30"/>
        </w:rPr>
        <w:t>256</w:t>
      </w:r>
      <w:r w:rsidR="00B30B88">
        <w:rPr>
          <w:rFonts w:ascii="Angsana New" w:hAnsi="Angsana New" w:hint="cs"/>
          <w:sz w:val="30"/>
          <w:szCs w:val="30"/>
          <w:cs/>
        </w:rPr>
        <w:t>7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Pr="00173AA1">
        <w:rPr>
          <w:rFonts w:ascii="Angsana New" w:hAnsi="Angsana New"/>
          <w:sz w:val="30"/>
          <w:szCs w:val="30"/>
          <w:cs/>
        </w:rPr>
        <w:t xml:space="preserve">และ </w:t>
      </w:r>
      <w:r w:rsidR="00095F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30B88" w:rsidRPr="00173AA1">
        <w:rPr>
          <w:rFonts w:ascii="Angsana New" w:hAnsi="Angsana New"/>
          <w:sz w:val="30"/>
          <w:szCs w:val="30"/>
        </w:rPr>
        <w:t xml:space="preserve">31 </w:t>
      </w:r>
      <w:r w:rsidR="00B30B88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30B88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="00014E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AA1">
        <w:rPr>
          <w:rFonts w:ascii="Angsana New" w:hAnsi="Angsana New"/>
          <w:sz w:val="30"/>
          <w:szCs w:val="30"/>
          <w:cs/>
        </w:rPr>
        <w:t xml:space="preserve"> มีเงินให้กู้ยืมแก่พนักงานโดยมีอัตราดอกเบี้ย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173AA1">
        <w:rPr>
          <w:rFonts w:ascii="Angsana New" w:hAnsi="Angsana New"/>
          <w:sz w:val="30"/>
          <w:szCs w:val="30"/>
        </w:rPr>
        <w:t>1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E" w14:textId="77777777" w:rsidR="00D35F36" w:rsidRPr="00173AA1" w:rsidRDefault="00D35F36" w:rsidP="00377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1F5FD275" w:rsidR="004A5132" w:rsidRPr="00173AA1" w:rsidRDefault="004A5132" w:rsidP="00173AA1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602"/>
        <w:gridCol w:w="1620"/>
        <w:gridCol w:w="236"/>
        <w:gridCol w:w="1654"/>
        <w:gridCol w:w="1620"/>
      </w:tblGrid>
      <w:tr w:rsidR="0020586A" w:rsidRPr="00173AA1" w14:paraId="28495BD6" w14:textId="77777777" w:rsidTr="00A74BBB">
        <w:tc>
          <w:tcPr>
            <w:tcW w:w="3060" w:type="dxa"/>
          </w:tcPr>
          <w:p w14:paraId="28495BD0" w14:textId="77777777" w:rsidR="0020586A" w:rsidRPr="00173AA1" w:rsidRDefault="002058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7" w:name="_Hlk146539976"/>
          </w:p>
        </w:tc>
        <w:tc>
          <w:tcPr>
            <w:tcW w:w="1602" w:type="dxa"/>
          </w:tcPr>
          <w:p w14:paraId="0EC7DF0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7EF6E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C20B2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28495BD5" w14:textId="115A80CE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1455D" w:rsidRPr="00173AA1" w14:paraId="3F8A691C" w14:textId="77777777" w:rsidTr="00A74BBB">
        <w:tc>
          <w:tcPr>
            <w:tcW w:w="3060" w:type="dxa"/>
          </w:tcPr>
          <w:p w14:paraId="46235BA8" w14:textId="77777777" w:rsidR="0061455D" w:rsidRPr="00173AA1" w:rsidRDefault="0061455D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2" w:type="dxa"/>
            <w:gridSpan w:val="2"/>
          </w:tcPr>
          <w:p w14:paraId="2E919526" w14:textId="600BFBE4" w:rsidR="0061455D" w:rsidRPr="00173AA1" w:rsidRDefault="0061455D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213A8C0" w14:textId="77777777" w:rsidR="0061455D" w:rsidRPr="00173AA1" w:rsidRDefault="0061455D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673D8E56" w14:textId="46CB3145" w:rsidR="0061455D" w:rsidRPr="00173AA1" w:rsidRDefault="0061455D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8A5" w:rsidRPr="00173AA1" w14:paraId="28495BE4" w14:textId="77777777" w:rsidTr="00A74BBB">
        <w:tc>
          <w:tcPr>
            <w:tcW w:w="3060" w:type="dxa"/>
          </w:tcPr>
          <w:p w14:paraId="28495BDC" w14:textId="77777777" w:rsidR="002E18A5" w:rsidRPr="00173AA1" w:rsidRDefault="002E18A5" w:rsidP="002E18A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7E812007" w14:textId="5DFF66A2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30 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399A71B4" w14:textId="71F0F130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31 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482EF8DB" w14:textId="77777777" w:rsidR="002E18A5" w:rsidRPr="002A1E41" w:rsidRDefault="002E18A5" w:rsidP="002E18A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14:paraId="28495BE1" w14:textId="13ED5898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30 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28495BE3" w14:textId="4122D7BA" w:rsidR="002E18A5" w:rsidRPr="002A1E41" w:rsidRDefault="002E18A5" w:rsidP="002E18A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A1E41">
              <w:rPr>
                <w:color w:val="000000"/>
                <w:sz w:val="28"/>
                <w:szCs w:val="28"/>
              </w:rPr>
              <w:t xml:space="preserve">31 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A1E41">
              <w:rPr>
                <w:color w:val="000000"/>
                <w:sz w:val="28"/>
                <w:szCs w:val="28"/>
              </w:rPr>
              <w:t>256</w:t>
            </w:r>
            <w:r w:rsidRPr="002A1E41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61455D" w:rsidRPr="00173AA1" w14:paraId="28495BFF" w14:textId="77777777" w:rsidTr="00CC3271">
        <w:trPr>
          <w:trHeight w:val="203"/>
        </w:trPr>
        <w:tc>
          <w:tcPr>
            <w:tcW w:w="3060" w:type="dxa"/>
          </w:tcPr>
          <w:p w14:paraId="28495BF7" w14:textId="77777777" w:rsidR="0061455D" w:rsidRPr="00173AA1" w:rsidRDefault="0061455D" w:rsidP="006145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602" w:type="dxa"/>
            <w:shd w:val="clear" w:color="auto" w:fill="auto"/>
          </w:tcPr>
          <w:p w14:paraId="77CE7AFA" w14:textId="60CB79A2" w:rsidR="0061455D" w:rsidRPr="00173AA1" w:rsidRDefault="002F10C9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377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171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374.61</w:t>
            </w:r>
          </w:p>
        </w:tc>
        <w:tc>
          <w:tcPr>
            <w:tcW w:w="1620" w:type="dxa"/>
            <w:shd w:val="clear" w:color="auto" w:fill="auto"/>
          </w:tcPr>
          <w:p w14:paraId="1B246BF2" w14:textId="4332C44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201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661.22</w:t>
            </w:r>
          </w:p>
        </w:tc>
        <w:tc>
          <w:tcPr>
            <w:tcW w:w="236" w:type="dxa"/>
            <w:shd w:val="clear" w:color="auto" w:fill="auto"/>
          </w:tcPr>
          <w:p w14:paraId="509221EB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BFC" w14:textId="0A1C1BF8" w:rsidR="0061455D" w:rsidRPr="00173AA1" w:rsidRDefault="00EF7975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372,631,036.58</w:t>
            </w:r>
          </w:p>
        </w:tc>
        <w:tc>
          <w:tcPr>
            <w:tcW w:w="1620" w:type="dxa"/>
            <w:shd w:val="clear" w:color="auto" w:fill="auto"/>
          </w:tcPr>
          <w:p w14:paraId="28495BFE" w14:textId="42D1147B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081.14</w:t>
            </w:r>
          </w:p>
        </w:tc>
      </w:tr>
      <w:tr w:rsidR="00D75CA4" w:rsidRPr="00173AA1" w14:paraId="157FF644" w14:textId="77777777" w:rsidTr="00CC3271">
        <w:trPr>
          <w:trHeight w:val="203"/>
        </w:trPr>
        <w:tc>
          <w:tcPr>
            <w:tcW w:w="3060" w:type="dxa"/>
          </w:tcPr>
          <w:p w14:paraId="008B1C47" w14:textId="64F8903E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602" w:type="dxa"/>
            <w:shd w:val="clear" w:color="auto" w:fill="auto"/>
          </w:tcPr>
          <w:p w14:paraId="278BDE61" w14:textId="55B2A519" w:rsidR="00D75CA4" w:rsidRPr="00173AA1" w:rsidRDefault="002F10C9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529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801.52</w:t>
            </w:r>
          </w:p>
        </w:tc>
        <w:tc>
          <w:tcPr>
            <w:tcW w:w="1620" w:type="dxa"/>
            <w:shd w:val="clear" w:color="auto" w:fill="auto"/>
          </w:tcPr>
          <w:p w14:paraId="34F89FD9" w14:textId="1E0B74A6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580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529.33</w:t>
            </w:r>
          </w:p>
        </w:tc>
        <w:tc>
          <w:tcPr>
            <w:tcW w:w="236" w:type="dxa"/>
            <w:shd w:val="clear" w:color="auto" w:fill="auto"/>
          </w:tcPr>
          <w:p w14:paraId="1178558D" w14:textId="7777777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3C88597" w14:textId="6E95535A" w:rsidR="00D75CA4" w:rsidRPr="00173AA1" w:rsidRDefault="00EF7975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1,208,697.89</w:t>
            </w:r>
          </w:p>
        </w:tc>
        <w:tc>
          <w:tcPr>
            <w:tcW w:w="1620" w:type="dxa"/>
            <w:shd w:val="clear" w:color="auto" w:fill="auto"/>
          </w:tcPr>
          <w:p w14:paraId="6B2F6D46" w14:textId="593475AD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098.65</w:t>
            </w:r>
          </w:p>
        </w:tc>
      </w:tr>
      <w:tr w:rsidR="00D75CA4" w:rsidRPr="00173AA1" w14:paraId="28495C11" w14:textId="77777777" w:rsidTr="00CC3271">
        <w:trPr>
          <w:trHeight w:val="181"/>
        </w:trPr>
        <w:tc>
          <w:tcPr>
            <w:tcW w:w="3060" w:type="dxa"/>
          </w:tcPr>
          <w:p w14:paraId="28495C09" w14:textId="249F7E14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602" w:type="dxa"/>
            <w:shd w:val="clear" w:color="auto" w:fill="auto"/>
          </w:tcPr>
          <w:p w14:paraId="50A45130" w14:textId="608393E2" w:rsidR="00D75CA4" w:rsidRPr="00173AA1" w:rsidRDefault="002F10C9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479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342.26</w:t>
            </w:r>
          </w:p>
        </w:tc>
        <w:tc>
          <w:tcPr>
            <w:tcW w:w="1620" w:type="dxa"/>
            <w:shd w:val="clear" w:color="auto" w:fill="auto"/>
          </w:tcPr>
          <w:p w14:paraId="07B29799" w14:textId="62A874A0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048.50</w:t>
            </w:r>
          </w:p>
        </w:tc>
        <w:tc>
          <w:tcPr>
            <w:tcW w:w="236" w:type="dxa"/>
            <w:shd w:val="clear" w:color="auto" w:fill="auto"/>
          </w:tcPr>
          <w:p w14:paraId="71CCFDC9" w14:textId="7777777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C0E" w14:textId="76D45D83" w:rsidR="00D75CA4" w:rsidRPr="00173AA1" w:rsidRDefault="00EF7975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19,777,312.46</w:t>
            </w:r>
          </w:p>
        </w:tc>
        <w:tc>
          <w:tcPr>
            <w:tcW w:w="1620" w:type="dxa"/>
            <w:shd w:val="clear" w:color="auto" w:fill="auto"/>
          </w:tcPr>
          <w:p w14:paraId="28495C10" w14:textId="4BD85E17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048.50</w:t>
            </w:r>
          </w:p>
        </w:tc>
      </w:tr>
      <w:tr w:rsidR="0061455D" w:rsidRPr="00173AA1" w14:paraId="28495C1A" w14:textId="77777777" w:rsidTr="00CC3271">
        <w:trPr>
          <w:trHeight w:val="181"/>
        </w:trPr>
        <w:tc>
          <w:tcPr>
            <w:tcW w:w="3060" w:type="dxa"/>
          </w:tcPr>
          <w:p w14:paraId="28495C12" w14:textId="1F48534F" w:rsidR="0061455D" w:rsidRPr="00173AA1" w:rsidRDefault="0061455D" w:rsidP="0061455D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02" w:type="dxa"/>
            <w:shd w:val="clear" w:color="auto" w:fill="auto"/>
          </w:tcPr>
          <w:p w14:paraId="7C04F998" w14:textId="5BE565D5" w:rsidR="0061455D" w:rsidRPr="00173AA1" w:rsidRDefault="002F10C9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399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180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518.39</w:t>
            </w:r>
          </w:p>
        </w:tc>
        <w:tc>
          <w:tcPr>
            <w:tcW w:w="1620" w:type="dxa"/>
            <w:shd w:val="clear" w:color="auto" w:fill="auto"/>
          </w:tcPr>
          <w:p w14:paraId="023F2CE5" w14:textId="23D4EC05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239.05</w:t>
            </w:r>
          </w:p>
        </w:tc>
        <w:tc>
          <w:tcPr>
            <w:tcW w:w="236" w:type="dxa"/>
            <w:shd w:val="clear" w:color="auto" w:fill="auto"/>
          </w:tcPr>
          <w:p w14:paraId="74060222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C17" w14:textId="0D11B8F7" w:rsidR="0061455D" w:rsidRPr="00173AA1" w:rsidRDefault="00EF7975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393,617,046.93</w:t>
            </w:r>
          </w:p>
        </w:tc>
        <w:tc>
          <w:tcPr>
            <w:tcW w:w="1620" w:type="dxa"/>
            <w:shd w:val="clear" w:color="auto" w:fill="auto"/>
          </w:tcPr>
          <w:p w14:paraId="28495C19" w14:textId="457911E4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228.29</w:t>
            </w:r>
          </w:p>
        </w:tc>
      </w:tr>
      <w:tr w:rsidR="0061455D" w:rsidRPr="00173AA1" w14:paraId="28495C23" w14:textId="77777777" w:rsidTr="00CC3271">
        <w:trPr>
          <w:trHeight w:val="181"/>
        </w:trPr>
        <w:tc>
          <w:tcPr>
            <w:tcW w:w="3060" w:type="dxa"/>
          </w:tcPr>
          <w:p w14:paraId="28495C1B" w14:textId="77777777" w:rsidR="0061455D" w:rsidRPr="00173AA1" w:rsidRDefault="0061455D" w:rsidP="006145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602" w:type="dxa"/>
            <w:shd w:val="clear" w:color="auto" w:fill="auto"/>
          </w:tcPr>
          <w:p w14:paraId="29FEF2FC" w14:textId="13622AED" w:rsidR="0061455D" w:rsidRPr="00173AA1" w:rsidRDefault="00EF7975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6,773,556.88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7FD0BEF" w14:textId="0D7FB96E" w:rsidR="0061455D" w:rsidRPr="00173AA1" w:rsidRDefault="0061455D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  <w:tc>
          <w:tcPr>
            <w:tcW w:w="236" w:type="dxa"/>
            <w:shd w:val="clear" w:color="auto" w:fill="auto"/>
          </w:tcPr>
          <w:p w14:paraId="157CB5B4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C20" w14:textId="034AAA32" w:rsidR="0061455D" w:rsidRPr="00173AA1" w:rsidRDefault="00EF7975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6,773,556.88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8495C22" w14:textId="124040DE" w:rsidR="0061455D" w:rsidRPr="00173AA1" w:rsidRDefault="0061455D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</w:tr>
      <w:tr w:rsidR="0061455D" w:rsidRPr="00494247" w14:paraId="28495C2C" w14:textId="77777777" w:rsidTr="00CC3271">
        <w:trPr>
          <w:trHeight w:val="149"/>
        </w:trPr>
        <w:tc>
          <w:tcPr>
            <w:tcW w:w="3060" w:type="dxa"/>
          </w:tcPr>
          <w:p w14:paraId="28495C24" w14:textId="77777777" w:rsidR="0061455D" w:rsidRPr="00173AA1" w:rsidRDefault="0061455D" w:rsidP="0023013F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02" w:type="dxa"/>
            <w:shd w:val="clear" w:color="auto" w:fill="auto"/>
          </w:tcPr>
          <w:p w14:paraId="61F071F3" w14:textId="35B49DBC" w:rsidR="0061455D" w:rsidRPr="00173AA1" w:rsidRDefault="002F10C9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392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406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10C9">
              <w:rPr>
                <w:rFonts w:ascii="Angsana New" w:hAnsi="Angsana New"/>
                <w:color w:val="000000"/>
                <w:sz w:val="30"/>
                <w:szCs w:val="30"/>
                <w:cs/>
              </w:rPr>
              <w:t>961.51</w:t>
            </w:r>
          </w:p>
        </w:tc>
        <w:tc>
          <w:tcPr>
            <w:tcW w:w="1620" w:type="dxa"/>
            <w:shd w:val="clear" w:color="auto" w:fill="auto"/>
          </w:tcPr>
          <w:p w14:paraId="6501C10E" w14:textId="3A2D5FCF" w:rsidR="0061455D" w:rsidRPr="00173AA1" w:rsidRDefault="0061455D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303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315.68</w:t>
            </w:r>
          </w:p>
        </w:tc>
        <w:tc>
          <w:tcPr>
            <w:tcW w:w="236" w:type="dxa"/>
            <w:shd w:val="clear" w:color="auto" w:fill="auto"/>
          </w:tcPr>
          <w:p w14:paraId="484B1368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C29" w14:textId="71F86785" w:rsidR="0061455D" w:rsidRPr="00173AA1" w:rsidRDefault="00EF7975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975">
              <w:rPr>
                <w:rFonts w:ascii="Angsana New" w:hAnsi="Angsana New"/>
                <w:color w:val="000000"/>
                <w:sz w:val="30"/>
                <w:szCs w:val="30"/>
                <w:cs/>
              </w:rPr>
              <w:t>386</w:t>
            </w: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7975">
              <w:rPr>
                <w:rFonts w:ascii="Angsana New" w:hAnsi="Angsana New"/>
                <w:color w:val="000000"/>
                <w:sz w:val="30"/>
                <w:szCs w:val="30"/>
                <w:cs/>
              </w:rPr>
              <w:t>843</w:t>
            </w:r>
            <w:r w:rsidRPr="00EF79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7975">
              <w:rPr>
                <w:rFonts w:ascii="Angsana New" w:hAnsi="Angsana New"/>
                <w:color w:val="000000"/>
                <w:sz w:val="30"/>
                <w:szCs w:val="30"/>
                <w:cs/>
              </w:rPr>
              <w:t>490.05</w:t>
            </w:r>
          </w:p>
        </w:tc>
        <w:tc>
          <w:tcPr>
            <w:tcW w:w="1620" w:type="dxa"/>
            <w:shd w:val="clear" w:color="auto" w:fill="auto"/>
          </w:tcPr>
          <w:p w14:paraId="28495C2B" w14:textId="2360CD7D" w:rsidR="0061455D" w:rsidRPr="00D3269C" w:rsidRDefault="0061455D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304.92</w:t>
            </w:r>
          </w:p>
        </w:tc>
      </w:tr>
    </w:tbl>
    <w:bookmarkEnd w:id="7"/>
    <w:p w14:paraId="3685E96D" w14:textId="26033EF5" w:rsidR="00874B09" w:rsidRDefault="00874B0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84FB1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89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41"/>
        <w:gridCol w:w="1642"/>
      </w:tblGrid>
      <w:tr w:rsidR="00874B09" w:rsidRPr="00494247" w14:paraId="49A3169F" w14:textId="77777777" w:rsidTr="009C203F">
        <w:tc>
          <w:tcPr>
            <w:tcW w:w="5220" w:type="dxa"/>
          </w:tcPr>
          <w:p w14:paraId="06A77003" w14:textId="110347CD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683" w:type="dxa"/>
            <w:gridSpan w:val="3"/>
          </w:tcPr>
          <w:p w14:paraId="6080D61E" w14:textId="77777777" w:rsidR="00874B09" w:rsidRPr="00494247" w:rsidRDefault="00874B0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74B09" w:rsidRPr="00494247" w14:paraId="3F361911" w14:textId="77777777" w:rsidTr="009C203F">
        <w:tc>
          <w:tcPr>
            <w:tcW w:w="5220" w:type="dxa"/>
          </w:tcPr>
          <w:p w14:paraId="10A7A490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3" w:type="dxa"/>
            <w:gridSpan w:val="3"/>
            <w:shd w:val="clear" w:color="auto" w:fill="auto"/>
          </w:tcPr>
          <w:p w14:paraId="0A60D0C7" w14:textId="77777777" w:rsidR="00874B09" w:rsidRPr="00494247" w:rsidRDefault="00874B0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874B09" w:rsidRPr="00D044B5" w14:paraId="5CE44844" w14:textId="77777777" w:rsidTr="009C203F">
        <w:tc>
          <w:tcPr>
            <w:tcW w:w="5220" w:type="dxa"/>
          </w:tcPr>
          <w:p w14:paraId="196C728D" w14:textId="77777777" w:rsidR="00874B09" w:rsidRPr="00494247" w:rsidRDefault="00874B0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348BC" w14:textId="37856BC1" w:rsidR="00874B09" w:rsidRPr="00D044B5" w:rsidRDefault="00874B0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>3</w:t>
            </w:r>
            <w:r w:rsidR="002E18A5">
              <w:rPr>
                <w:sz w:val="30"/>
                <w:szCs w:val="30"/>
              </w:rPr>
              <w:t>0</w:t>
            </w:r>
            <w:r w:rsidRPr="00A22999">
              <w:rPr>
                <w:sz w:val="30"/>
                <w:szCs w:val="30"/>
              </w:rPr>
              <w:t xml:space="preserve"> </w:t>
            </w:r>
            <w:r w:rsidR="002E18A5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A22999">
              <w:rPr>
                <w:sz w:val="30"/>
                <w:szCs w:val="30"/>
                <w:cs/>
              </w:rPr>
              <w:t xml:space="preserve"> </w:t>
            </w:r>
            <w:r w:rsidRPr="00A2299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11BA595F" w14:textId="77777777" w:rsidR="00874B09" w:rsidRPr="00D044B5" w:rsidRDefault="00874B0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35BC4" w14:textId="77777777" w:rsidR="00874B09" w:rsidRPr="00D044B5" w:rsidRDefault="00874B0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874B09" w:rsidRPr="00494247" w14:paraId="1D47840F" w14:textId="77777777" w:rsidTr="009C203F">
        <w:trPr>
          <w:trHeight w:val="203"/>
        </w:trPr>
        <w:tc>
          <w:tcPr>
            <w:tcW w:w="5220" w:type="dxa"/>
          </w:tcPr>
          <w:p w14:paraId="3CB53F48" w14:textId="34B78459" w:rsidR="00874B09" w:rsidRPr="009B04F8" w:rsidRDefault="00874B09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สินทรัพย์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1800" w:type="dxa"/>
            <w:shd w:val="clear" w:color="auto" w:fill="auto"/>
          </w:tcPr>
          <w:p w14:paraId="10497A30" w14:textId="77777777" w:rsidR="00874B09" w:rsidRPr="00F4526A" w:rsidRDefault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6DE12C6C" w14:textId="77777777" w:rsidR="00874B09" w:rsidRPr="00494247" w:rsidRDefault="00874B0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27212C8" w14:textId="77777777" w:rsidR="00874B09" w:rsidRPr="00494247" w:rsidRDefault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74B09" w:rsidRPr="00494247" w14:paraId="5739906B" w14:textId="77777777" w:rsidTr="009C203F">
        <w:trPr>
          <w:trHeight w:val="181"/>
        </w:trPr>
        <w:tc>
          <w:tcPr>
            <w:tcW w:w="5220" w:type="dxa"/>
          </w:tcPr>
          <w:p w14:paraId="5BA20199" w14:textId="12D871E9" w:rsidR="00874B09" w:rsidRPr="009B04F8" w:rsidRDefault="00874B09" w:rsidP="00874B09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435BA" w14:textId="5971750E" w:rsidR="00874B09" w:rsidRPr="00D3269C" w:rsidRDefault="004262C8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62C8">
              <w:rPr>
                <w:rFonts w:ascii="Angsana New" w:hAnsi="Angsana New"/>
                <w:color w:val="000000"/>
                <w:sz w:val="30"/>
                <w:szCs w:val="30"/>
                <w:cs/>
              </w:rPr>
              <w:t>514</w:t>
            </w:r>
            <w:r w:rsidRPr="004262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62C8">
              <w:rPr>
                <w:rFonts w:ascii="Angsana New" w:hAnsi="Angsana New"/>
                <w:color w:val="000000"/>
                <w:sz w:val="30"/>
                <w:szCs w:val="30"/>
                <w:cs/>
              </w:rPr>
              <w:t>178.42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52E1709" w14:textId="77777777" w:rsidR="00874B09" w:rsidRPr="00494247" w:rsidRDefault="00874B09" w:rsidP="00874B0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6E7E" w14:textId="1A5CF8F8" w:rsidR="00874B09" w:rsidRPr="00494247" w:rsidRDefault="00874B09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74B09" w:rsidRPr="00D3269C" w14:paraId="48F4E7CC" w14:textId="77777777" w:rsidTr="009C203F">
        <w:trPr>
          <w:trHeight w:val="149"/>
        </w:trPr>
        <w:tc>
          <w:tcPr>
            <w:tcW w:w="5220" w:type="dxa"/>
          </w:tcPr>
          <w:p w14:paraId="56663EFF" w14:textId="4EE01346" w:rsidR="00874B09" w:rsidRPr="00D3269C" w:rsidRDefault="00874B09" w:rsidP="00874B09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BAC95" w14:textId="388D7568" w:rsidR="00874B09" w:rsidRPr="00D3269C" w:rsidRDefault="004262C8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62C8">
              <w:rPr>
                <w:rFonts w:ascii="Angsana New" w:hAnsi="Angsana New"/>
                <w:color w:val="000000"/>
                <w:sz w:val="30"/>
                <w:szCs w:val="30"/>
                <w:cs/>
              </w:rPr>
              <w:t>514</w:t>
            </w:r>
            <w:r w:rsidRPr="004262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62C8">
              <w:rPr>
                <w:rFonts w:ascii="Angsana New" w:hAnsi="Angsana New"/>
                <w:color w:val="000000"/>
                <w:sz w:val="30"/>
                <w:szCs w:val="30"/>
                <w:cs/>
              </w:rPr>
              <w:t>178.42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86891D8" w14:textId="77777777" w:rsidR="00874B09" w:rsidRPr="00D3269C" w:rsidRDefault="00874B09" w:rsidP="00874B0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CA68" w14:textId="43A896BE" w:rsidR="00874B09" w:rsidRPr="00D3269C" w:rsidRDefault="00874B09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10C8EDE7" w14:textId="77777777" w:rsidR="006A4D71" w:rsidRDefault="006A4D71" w:rsidP="00C84D26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  <w:sectPr w:rsidR="006A4D71" w:rsidSect="00C5357E">
          <w:head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4984C992" w14:textId="3227A8DD" w:rsidR="00F95B64" w:rsidRDefault="00F95B64" w:rsidP="005A082C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0E4BF58" w14:textId="36958B87" w:rsidR="00586F64" w:rsidRDefault="00586F64" w:rsidP="00FA42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8" w:name="_Hlk146541021"/>
      <w:r w:rsidRPr="00202C39">
        <w:rPr>
          <w:rFonts w:ascii="Angsana New" w:hAnsi="Angsana New" w:hint="cs"/>
          <w:sz w:val="30"/>
          <w:szCs w:val="30"/>
          <w:cs/>
        </w:rPr>
        <w:t>ราย</w:t>
      </w:r>
      <w:r w:rsidR="00A33CED" w:rsidRPr="00202C39">
        <w:rPr>
          <w:rFonts w:ascii="Angsana New" w:hAnsi="Angsana New" w:hint="cs"/>
          <w:sz w:val="30"/>
          <w:szCs w:val="30"/>
          <w:cs/>
        </w:rPr>
        <w:t>ละเอียดของเงินลงทุนในบริษัทย่อย</w:t>
      </w:r>
      <w:r w:rsidR="004F2DF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41CB2">
        <w:rPr>
          <w:rFonts w:ascii="Angsana New" w:hAnsi="Angsana New"/>
          <w:sz w:val="30"/>
          <w:szCs w:val="30"/>
          <w:lang w:val="en-US"/>
        </w:rPr>
        <w:t>3</w:t>
      </w:r>
      <w:r w:rsidR="002E18A5">
        <w:rPr>
          <w:rFonts w:ascii="Angsana New" w:hAnsi="Angsana New"/>
          <w:sz w:val="30"/>
          <w:szCs w:val="30"/>
          <w:lang w:val="en-US"/>
        </w:rPr>
        <w:t>0</w:t>
      </w:r>
      <w:r w:rsidR="00641CB2">
        <w:rPr>
          <w:rFonts w:ascii="Angsana New" w:hAnsi="Angsana New"/>
          <w:sz w:val="30"/>
          <w:szCs w:val="30"/>
          <w:lang w:val="en-US"/>
        </w:rPr>
        <w:t xml:space="preserve"> </w:t>
      </w:r>
      <w:r w:rsidR="002E18A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41CB2">
        <w:rPr>
          <w:rFonts w:ascii="Angsana New" w:hAnsi="Angsana New"/>
          <w:sz w:val="30"/>
          <w:szCs w:val="30"/>
          <w:lang w:val="en-US"/>
        </w:rPr>
        <w:t xml:space="preserve">2567 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A3E8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2DF8">
        <w:rPr>
          <w:rFonts w:ascii="Angsana New" w:hAnsi="Angsana New"/>
          <w:sz w:val="30"/>
          <w:szCs w:val="30"/>
          <w:lang w:val="en-US"/>
        </w:rPr>
        <w:t>3</w:t>
      </w:r>
      <w:r w:rsidR="00A22999">
        <w:rPr>
          <w:rFonts w:ascii="Angsana New" w:hAnsi="Angsana New"/>
          <w:sz w:val="30"/>
          <w:szCs w:val="30"/>
          <w:lang w:val="en-US"/>
        </w:rPr>
        <w:t>1</w:t>
      </w:r>
      <w:r w:rsidR="004F2DF8">
        <w:rPr>
          <w:rFonts w:ascii="Angsana New" w:hAnsi="Angsana New"/>
          <w:sz w:val="30"/>
          <w:szCs w:val="30"/>
          <w:lang w:val="en-US"/>
        </w:rPr>
        <w:t xml:space="preserve"> </w:t>
      </w:r>
      <w:r w:rsidR="00D838FD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4F2D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2DF8">
        <w:rPr>
          <w:rFonts w:ascii="Angsana New" w:hAnsi="Angsana New"/>
          <w:sz w:val="30"/>
          <w:szCs w:val="30"/>
          <w:lang w:val="en-US"/>
        </w:rPr>
        <w:t xml:space="preserve">2566 </w:t>
      </w:r>
      <w:r w:rsidR="00A33CED" w:rsidRPr="00202C3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2794" w:type="dxa"/>
        <w:tblInd w:w="1728" w:type="dxa"/>
        <w:tblLayout w:type="fixed"/>
        <w:tblLook w:val="0000" w:firstRow="0" w:lastRow="0" w:firstColumn="0" w:lastColumn="0" w:noHBand="0" w:noVBand="0"/>
      </w:tblPr>
      <w:tblGrid>
        <w:gridCol w:w="3564"/>
        <w:gridCol w:w="1498"/>
        <w:gridCol w:w="1528"/>
        <w:gridCol w:w="1528"/>
        <w:gridCol w:w="1528"/>
        <w:gridCol w:w="1528"/>
        <w:gridCol w:w="1620"/>
      </w:tblGrid>
      <w:tr w:rsidR="00D76AD9" w:rsidRPr="00C91FFE" w14:paraId="39CA7077" w14:textId="77777777" w:rsidTr="00E06F68">
        <w:tc>
          <w:tcPr>
            <w:tcW w:w="3564" w:type="dxa"/>
            <w:shd w:val="clear" w:color="auto" w:fill="auto"/>
          </w:tcPr>
          <w:p w14:paraId="5A5D4B31" w14:textId="77777777" w:rsidR="00D76AD9" w:rsidRPr="00C91FF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0" w:type="dxa"/>
            <w:gridSpan w:val="6"/>
          </w:tcPr>
          <w:p w14:paraId="481A7369" w14:textId="77777777" w:rsidR="00D76AD9" w:rsidRPr="00C91FF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AD9" w:rsidRPr="00C91FFE" w14:paraId="20273216" w14:textId="77777777" w:rsidTr="007705A3">
        <w:tc>
          <w:tcPr>
            <w:tcW w:w="3564" w:type="dxa"/>
            <w:vMerge w:val="restart"/>
            <w:shd w:val="clear" w:color="auto" w:fill="auto"/>
          </w:tcPr>
          <w:p w14:paraId="26495F99" w14:textId="77777777" w:rsidR="00D76AD9" w:rsidRPr="00C91FF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vMerge w:val="restart"/>
            <w:shd w:val="clear" w:color="auto" w:fill="auto"/>
          </w:tcPr>
          <w:p w14:paraId="67E5264E" w14:textId="77777777" w:rsidR="00D76AD9" w:rsidRPr="00C91FFE" w:rsidRDefault="00D76AD9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ทุนจดทะเบียน</w:t>
            </w:r>
          </w:p>
          <w:p w14:paraId="5CFB613D" w14:textId="77777777" w:rsidR="00D76AD9" w:rsidRPr="00A44C02" w:rsidRDefault="00D76AD9" w:rsidP="007705A3">
            <w:pPr>
              <w:spacing w:line="240" w:lineRule="auto"/>
              <w:ind w:right="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2"/>
          </w:tcPr>
          <w:p w14:paraId="78818082" w14:textId="3052FADD" w:rsidR="00C91FFE" w:rsidRPr="004D152A" w:rsidRDefault="008E0EA1" w:rsidP="004D152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ทุนจะทะเบียนที่ชำระแล้ว</w:t>
            </w:r>
          </w:p>
        </w:tc>
        <w:tc>
          <w:tcPr>
            <w:tcW w:w="3056" w:type="dxa"/>
            <w:gridSpan w:val="2"/>
            <w:shd w:val="clear" w:color="auto" w:fill="auto"/>
          </w:tcPr>
          <w:p w14:paraId="31210DFA" w14:textId="20D41E48" w:rsidR="00D76AD9" w:rsidRPr="00C91FFE" w:rsidRDefault="00D76AD9" w:rsidP="007D4F5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5C220503" w14:textId="39192E99" w:rsidR="00D76AD9" w:rsidRPr="00A44C02" w:rsidRDefault="00D76AD9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</w:tr>
      <w:tr w:rsidR="008E0EA1" w:rsidRPr="00C91FFE" w14:paraId="4832075D" w14:textId="77777777" w:rsidTr="007705A3">
        <w:tc>
          <w:tcPr>
            <w:tcW w:w="3564" w:type="dxa"/>
            <w:vMerge/>
            <w:shd w:val="clear" w:color="auto" w:fill="auto"/>
          </w:tcPr>
          <w:p w14:paraId="46896906" w14:textId="77777777" w:rsidR="008E0EA1" w:rsidRPr="00C91FFE" w:rsidRDefault="008E0EA1" w:rsidP="008E0E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14:paraId="208EF14F" w14:textId="77777777" w:rsidR="008E0EA1" w:rsidRPr="00C91FFE" w:rsidRDefault="008E0EA1" w:rsidP="008E0EA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26CC2D48" w14:textId="173B7A41" w:rsidR="008E0EA1" w:rsidRPr="007106EA" w:rsidRDefault="007106EA" w:rsidP="002E18A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E18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E18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28" w:type="dxa"/>
          </w:tcPr>
          <w:p w14:paraId="01F1E4DF" w14:textId="7ECABBEC" w:rsidR="008E0EA1" w:rsidRPr="00C91FFE" w:rsidRDefault="007106EA" w:rsidP="007705A3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14:paraId="37E5FDF4" w14:textId="4B97D3A1" w:rsidR="008E0EA1" w:rsidRDefault="002E18A5" w:rsidP="002E18A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28" w:type="dxa"/>
            <w:shd w:val="clear" w:color="auto" w:fill="auto"/>
          </w:tcPr>
          <w:p w14:paraId="0D4C434D" w14:textId="1FF048E3" w:rsidR="008E0EA1" w:rsidRPr="00C91FFE" w:rsidRDefault="007106EA" w:rsidP="007705A3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  <w:vMerge/>
            <w:shd w:val="clear" w:color="auto" w:fill="auto"/>
          </w:tcPr>
          <w:p w14:paraId="41BE9A4B" w14:textId="77777777" w:rsidR="008E0EA1" w:rsidRPr="00C91FFE" w:rsidRDefault="008E0EA1" w:rsidP="008E0EA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6AD9" w:rsidRPr="00C91FFE" w14:paraId="216A3E0A" w14:textId="77777777" w:rsidTr="00B81404">
        <w:trPr>
          <w:trHeight w:hRule="exact" w:val="401"/>
        </w:trPr>
        <w:tc>
          <w:tcPr>
            <w:tcW w:w="3564" w:type="dxa"/>
            <w:shd w:val="clear" w:color="auto" w:fill="auto"/>
          </w:tcPr>
          <w:p w14:paraId="1AB94259" w14:textId="77777777" w:rsidR="00D76AD9" w:rsidRPr="00C91FFE" w:rsidRDefault="00D76AD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14:paraId="50330754" w14:textId="77777777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</w:tcPr>
          <w:p w14:paraId="2AEBCEA5" w14:textId="77777777" w:rsidR="00C91FFE" w:rsidRPr="00EA21B5" w:rsidRDefault="00C91FFE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</w:tcPr>
          <w:p w14:paraId="739BDE28" w14:textId="2E1906B4" w:rsidR="00C91FFE" w:rsidRPr="00C91FFE" w:rsidRDefault="00365560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  <w:cs/>
              </w:rPr>
              <w:t xml:space="preserve">(หน่วย: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บาท</w:t>
            </w:r>
            <w:r w:rsidRPr="00C91FFE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</w:tcPr>
          <w:p w14:paraId="50AD07CB" w14:textId="77777777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910CE44" w14:textId="55836DD2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C5C02D" w14:textId="4ED50FB0" w:rsidR="00D76AD9" w:rsidRPr="00C91FFE" w:rsidRDefault="00CF07B2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</w:rPr>
              <w:t>(</w:t>
            </w:r>
            <w:r w:rsidRPr="00C91FFE">
              <w:rPr>
                <w:color w:val="000000"/>
                <w:sz w:val="28"/>
                <w:szCs w:val="28"/>
                <w:cs/>
              </w:rPr>
              <w:t>หน่วย</w:t>
            </w:r>
            <w:r w:rsidRPr="00C91FFE">
              <w:rPr>
                <w:color w:val="000000"/>
                <w:sz w:val="28"/>
                <w:szCs w:val="28"/>
              </w:rPr>
              <w:t xml:space="preserve">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ร้อยละ</w:t>
            </w:r>
            <w:r w:rsidRPr="00C91FFE">
              <w:rPr>
                <w:color w:val="000000"/>
                <w:sz w:val="28"/>
                <w:szCs w:val="28"/>
              </w:rPr>
              <w:t>)</w:t>
            </w:r>
          </w:p>
        </w:tc>
      </w:tr>
      <w:tr w:rsidR="00F16E0F" w:rsidRPr="00C91FFE" w14:paraId="0AC92FED" w14:textId="77777777" w:rsidTr="00177DDB">
        <w:trPr>
          <w:trHeight w:val="203"/>
        </w:trPr>
        <w:tc>
          <w:tcPr>
            <w:tcW w:w="3564" w:type="dxa"/>
            <w:shd w:val="clear" w:color="auto" w:fill="auto"/>
          </w:tcPr>
          <w:p w14:paraId="03DAC840" w14:textId="77777777" w:rsidR="00F16E0F" w:rsidRPr="00C91FFE" w:rsidRDefault="00F16E0F" w:rsidP="00F16E0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1F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98" w:type="dxa"/>
            <w:shd w:val="clear" w:color="auto" w:fill="auto"/>
          </w:tcPr>
          <w:p w14:paraId="7B40DEB7" w14:textId="77777777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2ED45F17" w14:textId="0FC90931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2,383,860</w:t>
            </w:r>
          </w:p>
        </w:tc>
        <w:tc>
          <w:tcPr>
            <w:tcW w:w="1528" w:type="dxa"/>
            <w:shd w:val="clear" w:color="auto" w:fill="auto"/>
          </w:tcPr>
          <w:p w14:paraId="164B85D2" w14:textId="1D999E74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02AD1DC7" w14:textId="65BB16EA" w:rsidR="00F16E0F" w:rsidRPr="00875388" w:rsidRDefault="007D554C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D5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274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900</w:t>
            </w:r>
            <w:r w:rsidR="006C532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465C022E" w14:textId="06B88911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637,450.00</w:t>
            </w:r>
          </w:p>
        </w:tc>
        <w:tc>
          <w:tcPr>
            <w:tcW w:w="1620" w:type="dxa"/>
            <w:shd w:val="clear" w:color="auto" w:fill="auto"/>
          </w:tcPr>
          <w:p w14:paraId="52CC82F7" w14:textId="77777777" w:rsidR="00F16E0F" w:rsidRPr="00875388" w:rsidRDefault="00F16E0F" w:rsidP="00F16E0F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3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</w:tr>
      <w:tr w:rsidR="00F16E0F" w:rsidRPr="00C91FFE" w14:paraId="74CEE7B3" w14:textId="77777777" w:rsidTr="00177DDB">
        <w:trPr>
          <w:trHeight w:val="203"/>
        </w:trPr>
        <w:tc>
          <w:tcPr>
            <w:tcW w:w="3564" w:type="dxa"/>
            <w:shd w:val="clear" w:color="auto" w:fill="auto"/>
          </w:tcPr>
          <w:p w14:paraId="634043AE" w14:textId="77777777" w:rsidR="00F16E0F" w:rsidRPr="00C91FFE" w:rsidRDefault="00F16E0F" w:rsidP="00F16E0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498" w:type="dxa"/>
            <w:shd w:val="clear" w:color="auto" w:fill="auto"/>
          </w:tcPr>
          <w:p w14:paraId="337146F9" w14:textId="77777777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7D054409" w14:textId="5AEB9089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shd w:val="clear" w:color="auto" w:fill="auto"/>
          </w:tcPr>
          <w:p w14:paraId="5966CAAC" w14:textId="29607D1E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1BBC935A" w14:textId="7FE78AD4" w:rsidR="00F16E0F" w:rsidRPr="00875388" w:rsidRDefault="00621C7E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21C7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621C7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21C7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549</w:t>
            </w:r>
            <w:r w:rsidRPr="00621C7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21C7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800</w:t>
            </w:r>
            <w:r w:rsidR="006C532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2C6DB5D1" w14:textId="706F040D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07E4EFC4" w14:textId="77777777" w:rsidR="00F16E0F" w:rsidRPr="00875388" w:rsidRDefault="00F16E0F" w:rsidP="00F16E0F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3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</w:tr>
      <w:tr w:rsidR="00F16E0F" w:rsidRPr="00C91FFE" w14:paraId="2BDBF1C7" w14:textId="77777777" w:rsidTr="00177DDB">
        <w:trPr>
          <w:trHeight w:val="181"/>
        </w:trPr>
        <w:tc>
          <w:tcPr>
            <w:tcW w:w="3564" w:type="dxa"/>
            <w:shd w:val="clear" w:color="auto" w:fill="auto"/>
          </w:tcPr>
          <w:p w14:paraId="409BB264" w14:textId="77777777" w:rsidR="00F16E0F" w:rsidRPr="00C91FFE" w:rsidRDefault="00F16E0F" w:rsidP="00F16E0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98" w:type="dxa"/>
            <w:shd w:val="clear" w:color="auto" w:fill="auto"/>
          </w:tcPr>
          <w:p w14:paraId="3017839D" w14:textId="77777777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008DB815" w14:textId="745E8FDD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2,141,520</w:t>
            </w:r>
          </w:p>
        </w:tc>
        <w:tc>
          <w:tcPr>
            <w:tcW w:w="1528" w:type="dxa"/>
            <w:shd w:val="clear" w:color="auto" w:fill="auto"/>
          </w:tcPr>
          <w:p w14:paraId="480C4891" w14:textId="75ACAB7B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1120FD59" w14:textId="256103B0" w:rsidR="00F16E0F" w:rsidRPr="00875388" w:rsidRDefault="007D554C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5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274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900</w:t>
            </w:r>
            <w:r w:rsidR="006C532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39A3F49B" w14:textId="6DFB4D5F" w:rsidR="00F16E0F" w:rsidRPr="00875388" w:rsidRDefault="00F16E0F" w:rsidP="00F16E0F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61EBBDC4" w14:textId="77777777" w:rsidR="00F16E0F" w:rsidRPr="00875388" w:rsidRDefault="00F16E0F" w:rsidP="00F16E0F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3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</w:tr>
      <w:tr w:rsidR="00D76AD9" w:rsidRPr="00C91FFE" w14:paraId="233E968B" w14:textId="77777777" w:rsidTr="00B81404">
        <w:trPr>
          <w:trHeight w:val="181"/>
        </w:trPr>
        <w:tc>
          <w:tcPr>
            <w:tcW w:w="3564" w:type="dxa"/>
            <w:shd w:val="clear" w:color="auto" w:fill="auto"/>
          </w:tcPr>
          <w:p w14:paraId="2FD73683" w14:textId="77777777" w:rsidR="00D76AD9" w:rsidRPr="00C91FFE" w:rsidRDefault="00D76AD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</w:t>
            </w:r>
            <w:r w:rsidRPr="00C91FF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 จำกัด</w:t>
            </w:r>
          </w:p>
        </w:tc>
        <w:tc>
          <w:tcPr>
            <w:tcW w:w="1498" w:type="dxa"/>
            <w:shd w:val="clear" w:color="auto" w:fill="auto"/>
          </w:tcPr>
          <w:p w14:paraId="6E53038C" w14:textId="77777777" w:rsidR="00D76AD9" w:rsidRPr="00875388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</w:tcPr>
          <w:p w14:paraId="3691093B" w14:textId="303B9B54" w:rsidR="00C91FFE" w:rsidRPr="00875388" w:rsidRDefault="008E0EA1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  <w:shd w:val="clear" w:color="auto" w:fill="auto"/>
          </w:tcPr>
          <w:p w14:paraId="420D91AF" w14:textId="006C04A3" w:rsidR="00C91FFE" w:rsidRPr="00875388" w:rsidRDefault="008E0EA1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  <w:shd w:val="clear" w:color="auto" w:fill="auto"/>
          </w:tcPr>
          <w:p w14:paraId="01BC0866" w14:textId="76F29B7D" w:rsidR="00D76AD9" w:rsidRPr="00875388" w:rsidRDefault="008E0EA1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</w:t>
            </w:r>
            <w:r w:rsidR="001C11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259AF252" w14:textId="77777777" w:rsidR="00D76AD9" w:rsidRPr="00875388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158,399,800.00</w:t>
            </w:r>
          </w:p>
        </w:tc>
        <w:tc>
          <w:tcPr>
            <w:tcW w:w="1620" w:type="dxa"/>
            <w:shd w:val="clear" w:color="auto" w:fill="auto"/>
          </w:tcPr>
          <w:p w14:paraId="444EEF49" w14:textId="77777777" w:rsidR="00D76AD9" w:rsidRPr="00875388" w:rsidRDefault="00D76AD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</w:tr>
      <w:tr w:rsidR="00D76AD9" w:rsidRPr="00C91FFE" w14:paraId="4D36D82D" w14:textId="77777777" w:rsidTr="00B81404">
        <w:trPr>
          <w:trHeight w:val="181"/>
        </w:trPr>
        <w:tc>
          <w:tcPr>
            <w:tcW w:w="3564" w:type="dxa"/>
            <w:shd w:val="clear" w:color="auto" w:fill="auto"/>
          </w:tcPr>
          <w:p w14:paraId="33220FDD" w14:textId="77777777" w:rsidR="00D76AD9" w:rsidRPr="00C91FFE" w:rsidRDefault="00D76AD9">
            <w:pPr>
              <w:spacing w:line="240" w:lineRule="auto"/>
              <w:ind w:right="5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98" w:type="dxa"/>
            <w:shd w:val="clear" w:color="auto" w:fill="auto"/>
          </w:tcPr>
          <w:p w14:paraId="3CC7620F" w14:textId="77777777" w:rsidR="00D76AD9" w:rsidRPr="00875388" w:rsidRDefault="00D76AD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8" w:type="dxa"/>
          </w:tcPr>
          <w:p w14:paraId="6CAFF5D7" w14:textId="77777777" w:rsidR="00C91FFE" w:rsidRPr="00875388" w:rsidRDefault="00C91F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7659C72E" w14:textId="34236E86" w:rsidR="00C91FFE" w:rsidRPr="00875388" w:rsidRDefault="00C91F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4809ABF2" w14:textId="155FC672" w:rsidR="00D76AD9" w:rsidRPr="00875388" w:rsidRDefault="007D554C" w:rsidP="004346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163,499,400.00</w:t>
            </w:r>
          </w:p>
        </w:tc>
        <w:tc>
          <w:tcPr>
            <w:tcW w:w="1528" w:type="dxa"/>
            <w:shd w:val="clear" w:color="auto" w:fill="auto"/>
          </w:tcPr>
          <w:p w14:paraId="36163C3B" w14:textId="4089FFD3" w:rsidR="00D76AD9" w:rsidRPr="00875388" w:rsidRDefault="008753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160,312,150.00</w:t>
            </w:r>
          </w:p>
        </w:tc>
        <w:tc>
          <w:tcPr>
            <w:tcW w:w="1620" w:type="dxa"/>
            <w:shd w:val="clear" w:color="auto" w:fill="auto"/>
          </w:tcPr>
          <w:p w14:paraId="0E116AB2" w14:textId="77777777" w:rsidR="00D76AD9" w:rsidRPr="00875388" w:rsidRDefault="00D76AD9">
            <w:pPr>
              <w:tabs>
                <w:tab w:val="decimal" w:pos="101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bookmarkEnd w:id="8"/>
    </w:tbl>
    <w:p w14:paraId="6D3154A0" w14:textId="77777777" w:rsidR="001A521A" w:rsidRDefault="001A521A" w:rsidP="001A52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  <w:sectPr w:rsidR="001A521A" w:rsidSect="00C5357E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7" w:other="7"/>
          <w:cols w:space="737"/>
          <w:docGrid w:linePitch="299"/>
        </w:sectPr>
      </w:pPr>
    </w:p>
    <w:p w14:paraId="24AC032D" w14:textId="714B1C67" w:rsidR="00775A9B" w:rsidRPr="00A42FE3" w:rsidRDefault="00DC0546" w:rsidP="00480DA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42FE3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CC7DC9E" w14:textId="500D30D7" w:rsidR="00FA4287" w:rsidRDefault="00FA4287" w:rsidP="003A24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287">
        <w:rPr>
          <w:rFonts w:ascii="Angsana New" w:hAnsi="Angsana New"/>
          <w:sz w:val="30"/>
          <w:szCs w:val="30"/>
          <w:cs/>
        </w:rPr>
        <w:t>ณ วันที่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2E18A5" w:rsidRPr="002E18A5">
        <w:rPr>
          <w:rFonts w:ascii="Angsana New" w:hAnsi="Angsana New"/>
          <w:sz w:val="30"/>
          <w:szCs w:val="30"/>
        </w:rPr>
        <w:t xml:space="preserve">30 </w:t>
      </w:r>
      <w:r w:rsidR="002E18A5" w:rsidRPr="002E18A5">
        <w:rPr>
          <w:rFonts w:ascii="Angsana New" w:hAnsi="Angsana New"/>
          <w:sz w:val="30"/>
          <w:szCs w:val="30"/>
          <w:cs/>
        </w:rPr>
        <w:t>มิถุนายน</w:t>
      </w:r>
      <w:r w:rsidR="00E551A1">
        <w:rPr>
          <w:rFonts w:ascii="Angsana New" w:hAnsi="Angsana New" w:hint="cs"/>
          <w:sz w:val="30"/>
          <w:szCs w:val="30"/>
          <w:cs/>
        </w:rPr>
        <w:t xml:space="preserve"> </w:t>
      </w:r>
      <w:r w:rsidR="00E551A1">
        <w:rPr>
          <w:rFonts w:ascii="Angsana New" w:hAnsi="Angsana New"/>
          <w:sz w:val="30"/>
          <w:szCs w:val="30"/>
          <w:lang w:val="en-US"/>
        </w:rPr>
        <w:t>2567</w:t>
      </w:r>
      <w:r w:rsidR="00E551A1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3A3E8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E551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A4287">
        <w:rPr>
          <w:rFonts w:ascii="Angsana New" w:hAnsi="Angsana New"/>
          <w:sz w:val="30"/>
          <w:szCs w:val="30"/>
        </w:rPr>
        <w:t>31</w:t>
      </w:r>
      <w:r w:rsidRPr="00FA428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4287">
        <w:rPr>
          <w:rFonts w:ascii="Angsana New" w:hAnsi="Angsana New"/>
          <w:sz w:val="30"/>
          <w:szCs w:val="30"/>
        </w:rPr>
        <w:t>256</w:t>
      </w:r>
      <w:r w:rsidR="00DF5AAA">
        <w:rPr>
          <w:rFonts w:ascii="Angsana New" w:hAnsi="Angsana New"/>
          <w:sz w:val="30"/>
          <w:szCs w:val="30"/>
        </w:rPr>
        <w:t>6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350E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A4287">
        <w:rPr>
          <w:rFonts w:ascii="Angsana New" w:hAnsi="Angsana New"/>
          <w:sz w:val="30"/>
          <w:szCs w:val="30"/>
          <w:cs/>
        </w:rPr>
        <w:t xml:space="preserve"> มีรายการเปลี่ยนแปลง</w:t>
      </w:r>
      <w:r w:rsidRPr="00FA428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FA4287">
        <w:rPr>
          <w:rFonts w:ascii="Angsana New" w:hAnsi="Angsana New"/>
          <w:sz w:val="30"/>
          <w:szCs w:val="30"/>
        </w:rPr>
        <w:t xml:space="preserve"> </w:t>
      </w:r>
      <w:r w:rsidRPr="00FA4287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EAFA5DB" w14:textId="77777777" w:rsidR="003A3E80" w:rsidRPr="00480DAB" w:rsidRDefault="003A3E80" w:rsidP="003A245A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E4AD6" w:rsidRPr="00494247" w14:paraId="1CEED590" w14:textId="77777777" w:rsidTr="009E4AD6">
        <w:tc>
          <w:tcPr>
            <w:tcW w:w="5040" w:type="dxa"/>
          </w:tcPr>
          <w:p w14:paraId="4614DFF7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6B00E8C6" w14:textId="77777777" w:rsidR="009E4AD6" w:rsidRPr="00494247" w:rsidRDefault="009E4AD6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32828374" w14:textId="77777777" w:rsidTr="009E4AD6">
        <w:tc>
          <w:tcPr>
            <w:tcW w:w="5040" w:type="dxa"/>
          </w:tcPr>
          <w:p w14:paraId="1183C2DE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569F2605" w14:textId="3FC7981F" w:rsidR="009E4AD6" w:rsidRPr="00494247" w:rsidRDefault="009E4AD6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AD6" w:rsidRPr="00D044B5" w14:paraId="57D605D6" w14:textId="77777777" w:rsidTr="009E4AD6">
        <w:tc>
          <w:tcPr>
            <w:tcW w:w="5040" w:type="dxa"/>
          </w:tcPr>
          <w:p w14:paraId="53F9D9B9" w14:textId="77777777" w:rsidR="009E4AD6" w:rsidRPr="00494247" w:rsidRDefault="009E4AD6" w:rsidP="007246C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C9841D3" w14:textId="48DA4A79" w:rsidR="009E4AD6" w:rsidRPr="00D044B5" w:rsidRDefault="002E18A5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18A5">
              <w:rPr>
                <w:sz w:val="30"/>
                <w:szCs w:val="30"/>
              </w:rPr>
              <w:t xml:space="preserve">30 </w:t>
            </w:r>
            <w:r w:rsidRPr="002E18A5">
              <w:rPr>
                <w:sz w:val="30"/>
                <w:szCs w:val="30"/>
                <w:cs/>
              </w:rPr>
              <w:t>มิถุนายน</w:t>
            </w:r>
            <w:r w:rsidR="009E4AD6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E4AD6" w:rsidRPr="00D044B5">
              <w:rPr>
                <w:sz w:val="30"/>
                <w:szCs w:val="30"/>
              </w:rPr>
              <w:t>256</w:t>
            </w:r>
            <w:r w:rsidR="009E4AD6"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222108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05A009B" w14:textId="5E0F03E0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9E4AD6" w:rsidRPr="00AC0B10" w14:paraId="3A940CF0" w14:textId="77777777" w:rsidTr="00622E25">
        <w:trPr>
          <w:trHeight w:val="203"/>
        </w:trPr>
        <w:tc>
          <w:tcPr>
            <w:tcW w:w="5040" w:type="dxa"/>
          </w:tcPr>
          <w:p w14:paraId="48AAC02D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38E0990E" w14:textId="1205E3A4" w:rsidR="009E4AD6" w:rsidRPr="00F4526A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FF2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663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  <w:cs/>
              </w:rPr>
              <w:t>547.15</w:t>
            </w:r>
          </w:p>
        </w:tc>
        <w:tc>
          <w:tcPr>
            <w:tcW w:w="236" w:type="dxa"/>
            <w:vAlign w:val="center"/>
          </w:tcPr>
          <w:p w14:paraId="1B5C8275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47058A36" w14:textId="77777777" w:rsidR="009E4AD6" w:rsidRPr="00F51C1C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1C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4AD6" w:rsidRPr="00D3269C" w14:paraId="635177F6" w14:textId="77777777" w:rsidTr="00622E25">
        <w:trPr>
          <w:trHeight w:val="203"/>
        </w:trPr>
        <w:tc>
          <w:tcPr>
            <w:tcW w:w="5040" w:type="dxa"/>
          </w:tcPr>
          <w:p w14:paraId="5CC12C6D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จัดประเภทจากที่ดิน อาคารและอุปกรณ์</w:t>
            </w:r>
          </w:p>
        </w:tc>
        <w:tc>
          <w:tcPr>
            <w:tcW w:w="1987" w:type="dxa"/>
            <w:shd w:val="clear" w:color="auto" w:fill="auto"/>
          </w:tcPr>
          <w:p w14:paraId="2A840755" w14:textId="08ED39B8" w:rsidR="009E4AD6" w:rsidRPr="00F4526A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61A1B20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28F6CE5" w14:textId="2523CC8D" w:rsidR="009E4AD6" w:rsidRPr="00D3269C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388D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</w:p>
        </w:tc>
      </w:tr>
      <w:tr w:rsidR="009E4AD6" w:rsidRPr="00816665" w14:paraId="5EF62EC3" w14:textId="77777777" w:rsidTr="00622E25">
        <w:trPr>
          <w:trHeight w:val="181"/>
        </w:trPr>
        <w:tc>
          <w:tcPr>
            <w:tcW w:w="5040" w:type="dxa"/>
          </w:tcPr>
          <w:p w14:paraId="4774125A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1194845" w14:textId="57C4002D" w:rsidR="009E4AD6" w:rsidRPr="00A74F80" w:rsidRDefault="00CC2D8C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D8C">
              <w:rPr>
                <w:rFonts w:ascii="Angsana New" w:hAnsi="Angsana New"/>
                <w:color w:val="000000"/>
                <w:sz w:val="30"/>
                <w:szCs w:val="30"/>
                <w:cs/>
              </w:rPr>
              <w:t>(178</w:t>
            </w:r>
            <w:r w:rsidRPr="00CC2D8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C2D8C">
              <w:rPr>
                <w:rFonts w:ascii="Angsana New" w:hAnsi="Angsana New"/>
                <w:color w:val="000000"/>
                <w:sz w:val="30"/>
                <w:szCs w:val="30"/>
                <w:cs/>
              </w:rPr>
              <w:t>847.76)</w:t>
            </w:r>
          </w:p>
        </w:tc>
        <w:tc>
          <w:tcPr>
            <w:tcW w:w="236" w:type="dxa"/>
            <w:vAlign w:val="center"/>
          </w:tcPr>
          <w:p w14:paraId="11F63AF0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E3FC1AF" w14:textId="70EAD67A" w:rsidR="009E4AD6" w:rsidRPr="00816665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(270,237.00)</w:t>
            </w:r>
          </w:p>
        </w:tc>
      </w:tr>
      <w:tr w:rsidR="009E4AD6" w:rsidRPr="00494247" w14:paraId="7296E789" w14:textId="77777777" w:rsidTr="00622E25">
        <w:trPr>
          <w:trHeight w:val="181"/>
        </w:trPr>
        <w:tc>
          <w:tcPr>
            <w:tcW w:w="5040" w:type="dxa"/>
          </w:tcPr>
          <w:p w14:paraId="256CE707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DF33" w14:textId="4F4CE7D7" w:rsidR="009E4AD6" w:rsidRPr="00D3269C" w:rsidRDefault="002C2D1F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2D1F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2C2D1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C2D1F">
              <w:rPr>
                <w:rFonts w:ascii="Angsana New" w:hAnsi="Angsana New"/>
                <w:color w:val="000000"/>
                <w:sz w:val="30"/>
                <w:szCs w:val="30"/>
                <w:cs/>
              </w:rPr>
              <w:t>484</w:t>
            </w:r>
            <w:r w:rsidRPr="002C2D1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C2D1F">
              <w:rPr>
                <w:rFonts w:ascii="Angsana New" w:hAnsi="Angsana New"/>
                <w:color w:val="000000"/>
                <w:sz w:val="30"/>
                <w:szCs w:val="30"/>
                <w:cs/>
              </w:rPr>
              <w:t>699.39</w:t>
            </w:r>
          </w:p>
        </w:tc>
        <w:tc>
          <w:tcPr>
            <w:tcW w:w="236" w:type="dxa"/>
            <w:vAlign w:val="center"/>
          </w:tcPr>
          <w:p w14:paraId="047D5F34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8B9FFCB" w14:textId="5F7EC55F" w:rsidR="009E4AD6" w:rsidRPr="00494247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792">
              <w:rPr>
                <w:rFonts w:ascii="Angsana New" w:hAnsi="Angsana New"/>
                <w:color w:val="000000"/>
                <w:sz w:val="30"/>
                <w:szCs w:val="30"/>
              </w:rPr>
              <w:t>4,663,547.15</w:t>
            </w:r>
          </w:p>
        </w:tc>
      </w:tr>
    </w:tbl>
    <w:p w14:paraId="0036AEE9" w14:textId="343C6EED" w:rsidR="00D03266" w:rsidRPr="009C1CD0" w:rsidRDefault="00D03266" w:rsidP="00057E3F">
      <w:pPr>
        <w:spacing w:before="240" w:after="12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51FD6">
        <w:rPr>
          <w:rFonts w:ascii="Angsana New" w:hAnsi="Angsana New"/>
          <w:sz w:val="30"/>
          <w:szCs w:val="30"/>
          <w:cs/>
        </w:rPr>
        <w:t>ณ วันที่</w:t>
      </w:r>
      <w:r w:rsidR="00134FC0">
        <w:rPr>
          <w:rFonts w:ascii="Angsana New" w:hAnsi="Angsana New"/>
          <w:sz w:val="30"/>
          <w:szCs w:val="30"/>
          <w:lang w:val="en-US"/>
        </w:rPr>
        <w:t xml:space="preserve"> </w:t>
      </w:r>
      <w:r w:rsidR="002E18A5" w:rsidRPr="002E18A5">
        <w:rPr>
          <w:rFonts w:ascii="Angsana New" w:hAnsi="Angsana New"/>
          <w:sz w:val="30"/>
          <w:szCs w:val="30"/>
          <w:lang w:val="en-US"/>
        </w:rPr>
        <w:t xml:space="preserve">30 </w:t>
      </w:r>
      <w:r w:rsidR="002E18A5" w:rsidRPr="002E18A5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134F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34FC0">
        <w:rPr>
          <w:rFonts w:ascii="Angsana New" w:hAnsi="Angsana New"/>
          <w:sz w:val="30"/>
          <w:szCs w:val="30"/>
          <w:lang w:val="en-US"/>
        </w:rPr>
        <w:t xml:space="preserve">2567 </w:t>
      </w:r>
      <w:r w:rsidR="00134FC0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351FD6">
        <w:rPr>
          <w:rFonts w:ascii="Angsana New" w:hAnsi="Angsana New"/>
          <w:sz w:val="30"/>
          <w:szCs w:val="30"/>
        </w:rPr>
        <w:t>3</w:t>
      </w:r>
      <w:r w:rsidR="006D0D5B" w:rsidRPr="00351FD6">
        <w:rPr>
          <w:rFonts w:ascii="Angsana New" w:hAnsi="Angsana New"/>
          <w:sz w:val="30"/>
          <w:szCs w:val="30"/>
        </w:rPr>
        <w:t>1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="006D0D5B" w:rsidRPr="00351FD6">
        <w:rPr>
          <w:rFonts w:ascii="Angsana New" w:hAnsi="Angsana New" w:hint="cs"/>
          <w:sz w:val="30"/>
          <w:szCs w:val="30"/>
          <w:cs/>
        </w:rPr>
        <w:t>ธันวาคม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351FD6">
        <w:rPr>
          <w:rFonts w:ascii="Angsana New" w:hAnsi="Angsana New"/>
          <w:sz w:val="30"/>
          <w:szCs w:val="30"/>
        </w:rPr>
        <w:t>2566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ที่ดิน</w:t>
      </w:r>
      <w:r w:rsidR="00A73259" w:rsidRPr="004D2F6B">
        <w:rPr>
          <w:rFonts w:ascii="Angsana New" w:hAnsi="Angsana New" w:hint="cs"/>
          <w:sz w:val="30"/>
          <w:szCs w:val="30"/>
          <w:cs/>
        </w:rPr>
        <w:t>พร้อม</w:t>
      </w:r>
      <w:r w:rsidRPr="004D2F6B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4D2F6B">
        <w:rPr>
          <w:rFonts w:ascii="Angsana New" w:hAnsi="Angsana New"/>
          <w:sz w:val="30"/>
          <w:szCs w:val="30"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137891" w:rsidRPr="002C2D1F">
        <w:rPr>
          <w:rFonts w:ascii="Angsana New" w:hAnsi="Angsana New"/>
          <w:sz w:val="30"/>
          <w:szCs w:val="30"/>
          <w:lang w:val="en-US"/>
        </w:rPr>
        <w:t>4.</w:t>
      </w:r>
      <w:r w:rsidR="002C2D1F" w:rsidRPr="002C2D1F">
        <w:rPr>
          <w:rFonts w:ascii="Angsana New" w:hAnsi="Angsana New"/>
          <w:sz w:val="30"/>
          <w:szCs w:val="30"/>
          <w:lang w:val="en-US"/>
        </w:rPr>
        <w:t>48</w:t>
      </w:r>
      <w:r w:rsidRPr="004D2F6B">
        <w:rPr>
          <w:rFonts w:ascii="Angsana New" w:hAnsi="Angsana New"/>
          <w:sz w:val="30"/>
          <w:szCs w:val="30"/>
          <w:cs/>
        </w:rPr>
        <w:t xml:space="preserve"> </w:t>
      </w:r>
      <w:r w:rsidR="003F14D9" w:rsidRPr="004D2F6B">
        <w:rPr>
          <w:rFonts w:ascii="Angsana New" w:hAnsi="Angsana New" w:hint="cs"/>
          <w:sz w:val="30"/>
          <w:szCs w:val="30"/>
          <w:cs/>
        </w:rPr>
        <w:t>ล้าน</w:t>
      </w:r>
      <w:r w:rsidRPr="004D2F6B">
        <w:rPr>
          <w:rFonts w:ascii="Angsana New" w:hAnsi="Angsana New"/>
          <w:sz w:val="30"/>
          <w:szCs w:val="30"/>
          <w:cs/>
        </w:rPr>
        <w:t>บาท</w:t>
      </w:r>
      <w:r w:rsidR="009768B9">
        <w:rPr>
          <w:rFonts w:ascii="Angsana New" w:hAnsi="Angsana New" w:hint="cs"/>
          <w:sz w:val="30"/>
          <w:szCs w:val="30"/>
          <w:cs/>
        </w:rPr>
        <w:t xml:space="preserve"> และ</w:t>
      </w:r>
      <w:r w:rsidR="00A3062D">
        <w:rPr>
          <w:rFonts w:ascii="Angsana New" w:hAnsi="Angsana New" w:hint="cs"/>
          <w:sz w:val="30"/>
          <w:szCs w:val="30"/>
          <w:cs/>
        </w:rPr>
        <w:t xml:space="preserve"> </w:t>
      </w:r>
      <w:r w:rsidR="009768B9">
        <w:rPr>
          <w:rFonts w:ascii="Angsana New" w:hAnsi="Angsana New"/>
          <w:sz w:val="30"/>
          <w:szCs w:val="30"/>
          <w:lang w:val="en-US"/>
        </w:rPr>
        <w:t xml:space="preserve">4.66 </w:t>
      </w:r>
      <w:r w:rsidR="009768B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D0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768B9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4D2F6B">
        <w:rPr>
          <w:rFonts w:ascii="Angsana New" w:hAnsi="Angsana New"/>
          <w:sz w:val="30"/>
          <w:szCs w:val="30"/>
          <w:cs/>
        </w:rPr>
        <w:t xml:space="preserve"> ได้จดจำนองค้ำประกันสินเชื่อจากธนาคารแห่งหนึ่ง</w:t>
      </w:r>
      <w:r w:rsidR="00A3062D">
        <w:rPr>
          <w:rFonts w:ascii="Angsana New" w:hAnsi="Angsana New" w:hint="cs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ตามหมาย</w:t>
      </w:r>
      <w:r w:rsidRPr="00137891">
        <w:rPr>
          <w:rFonts w:ascii="Angsana New" w:hAnsi="Angsana New"/>
          <w:sz w:val="30"/>
          <w:szCs w:val="30"/>
          <w:cs/>
        </w:rPr>
        <w:t>เหตุ</w:t>
      </w:r>
      <w:r w:rsidRPr="00137891">
        <w:rPr>
          <w:rFonts w:ascii="Angsana New" w:hAnsi="Angsana New"/>
          <w:sz w:val="30"/>
          <w:szCs w:val="30"/>
        </w:rPr>
        <w:t xml:space="preserve"> </w:t>
      </w:r>
      <w:r w:rsidR="009D0525">
        <w:rPr>
          <w:rFonts w:ascii="Angsana New" w:hAnsi="Angsana New"/>
          <w:sz w:val="30"/>
          <w:szCs w:val="30"/>
          <w:cs/>
        </w:rPr>
        <w:br/>
      </w:r>
      <w:r w:rsidR="007C42DE" w:rsidRPr="009C1CD0">
        <w:rPr>
          <w:rFonts w:ascii="Angsana New" w:hAnsi="Angsana New"/>
          <w:sz w:val="30"/>
          <w:szCs w:val="30"/>
        </w:rPr>
        <w:t>1</w:t>
      </w:r>
      <w:r w:rsidR="00874B09" w:rsidRPr="009C1CD0">
        <w:rPr>
          <w:rFonts w:ascii="Angsana New" w:hAnsi="Angsana New" w:hint="cs"/>
          <w:sz w:val="30"/>
          <w:szCs w:val="30"/>
          <w:cs/>
        </w:rPr>
        <w:t>6</w:t>
      </w:r>
      <w:r w:rsidR="00EE1E97">
        <w:rPr>
          <w:rFonts w:ascii="Angsana New" w:hAnsi="Angsana New"/>
          <w:sz w:val="30"/>
          <w:szCs w:val="30"/>
        </w:rPr>
        <w:t xml:space="preserve"> </w:t>
      </w:r>
      <w:r w:rsidR="009C1CD0" w:rsidRPr="009C1CD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C1CD0" w:rsidRPr="009C1CD0">
        <w:rPr>
          <w:rFonts w:ascii="Angsana New" w:hAnsi="Angsana New"/>
          <w:sz w:val="30"/>
          <w:szCs w:val="30"/>
          <w:lang w:val="en-US"/>
        </w:rPr>
        <w:t>18</w:t>
      </w:r>
    </w:p>
    <w:p w14:paraId="62AC04C7" w14:textId="31B9E63E" w:rsidR="00E65E71" w:rsidRDefault="00E65E71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122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D122E">
        <w:rPr>
          <w:rFonts w:ascii="Angsana New" w:hAnsi="Angsana New"/>
          <w:sz w:val="30"/>
          <w:szCs w:val="30"/>
        </w:rPr>
        <w:t>2566</w:t>
      </w:r>
      <w:r w:rsidRPr="00CD122E">
        <w:rPr>
          <w:rFonts w:ascii="Angsana New" w:hAnsi="Angsana New" w:hint="cs"/>
          <w:sz w:val="30"/>
          <w:szCs w:val="30"/>
          <w:cs/>
        </w:rPr>
        <w:t xml:space="preserve"> </w:t>
      </w:r>
      <w:r w:rsidR="00F1546F" w:rsidRPr="00CD122E">
        <w:rPr>
          <w:rFonts w:ascii="Angsana New" w:hAnsi="Angsana New" w:hint="cs"/>
          <w:sz w:val="30"/>
          <w:szCs w:val="30"/>
          <w:cs/>
        </w:rPr>
        <w:t>บริษัท</w:t>
      </w:r>
      <w:r w:rsidR="00DF51B0" w:rsidRPr="00CD122E">
        <w:rPr>
          <w:rFonts w:ascii="Angsana New" w:hAnsi="Angsana New" w:hint="cs"/>
          <w:sz w:val="30"/>
          <w:szCs w:val="30"/>
          <w:cs/>
        </w:rPr>
        <w:t>ฯ</w:t>
      </w:r>
      <w:r w:rsidRPr="00CD122E">
        <w:rPr>
          <w:rFonts w:ascii="Angsana New" w:hAnsi="Angsana New" w:hint="cs"/>
          <w:sz w:val="30"/>
          <w:szCs w:val="30"/>
          <w:cs/>
        </w:rPr>
        <w:t xml:space="preserve"> มีการให้เช่า</w:t>
      </w:r>
      <w:r w:rsidR="006F55CD" w:rsidRPr="00CD122E">
        <w:rPr>
          <w:rFonts w:ascii="Angsana New" w:hAnsi="Angsana New" w:hint="cs"/>
          <w:sz w:val="30"/>
          <w:szCs w:val="30"/>
          <w:cs/>
        </w:rPr>
        <w:t>ที่ดิน พร้อม</w:t>
      </w:r>
      <w:r w:rsidRPr="00CD122E">
        <w:rPr>
          <w:rFonts w:ascii="Angsana New" w:hAnsi="Angsana New" w:hint="cs"/>
          <w:sz w:val="30"/>
          <w:szCs w:val="30"/>
          <w:cs/>
        </w:rPr>
        <w:t>อาคารแก่กิจการที่เกี่ยวข้องกัน จึง</w:t>
      </w:r>
      <w:r w:rsidR="006F55CD" w:rsidRPr="00CD122E">
        <w:rPr>
          <w:rFonts w:ascii="Angsana New" w:hAnsi="Angsana New" w:hint="cs"/>
          <w:sz w:val="30"/>
          <w:szCs w:val="30"/>
          <w:cs/>
        </w:rPr>
        <w:t>โอน</w:t>
      </w:r>
      <w:r w:rsidRPr="00CD122E">
        <w:rPr>
          <w:rFonts w:ascii="Angsana New" w:hAnsi="Angsana New" w:hint="cs"/>
          <w:sz w:val="30"/>
          <w:szCs w:val="30"/>
          <w:cs/>
        </w:rPr>
        <w:t>จากที่ดิน อาคารและอุปกรณ์ เป็นอสังหาริมทรัพย์เพื่อการลงทุน</w:t>
      </w:r>
    </w:p>
    <w:p w14:paraId="51AA3309" w14:textId="77777777" w:rsidR="00CD122E" w:rsidRPr="004D2F6B" w:rsidRDefault="00CD122E" w:rsidP="00CD122E">
      <w:pPr>
        <w:spacing w:line="1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495C2E" w14:textId="2E4192DD" w:rsidR="00296CD8" w:rsidRDefault="00816665" w:rsidP="0086752D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7D0103C7" w14:textId="6E33A6A3" w:rsidR="004762D4" w:rsidRPr="004762D4" w:rsidRDefault="004762D4" w:rsidP="004762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2D4">
        <w:rPr>
          <w:rFonts w:ascii="Angsana New" w:hAnsi="Angsana New"/>
          <w:sz w:val="30"/>
          <w:szCs w:val="30"/>
          <w:cs/>
        </w:rPr>
        <w:t>ณ วันที่</w:t>
      </w:r>
      <w:r w:rsidR="009E4AD6">
        <w:rPr>
          <w:rFonts w:ascii="Angsana New" w:hAnsi="Angsana New" w:hint="cs"/>
          <w:sz w:val="30"/>
          <w:szCs w:val="30"/>
          <w:cs/>
        </w:rPr>
        <w:t xml:space="preserve">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2A04B4" w:rsidRPr="002A04B4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4762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4762D4">
        <w:rPr>
          <w:rFonts w:ascii="Angsana New" w:hAnsi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31</w:t>
      </w:r>
      <w:r w:rsidRPr="004762D4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4762D4">
        <w:rPr>
          <w:rFonts w:ascii="Angsana New" w:hAnsi="Angsana New"/>
          <w:sz w:val="30"/>
          <w:szCs w:val="30"/>
          <w:cs/>
        </w:rPr>
        <w:t xml:space="preserve"> </w:t>
      </w:r>
      <w:r w:rsidR="009E4AD6">
        <w:rPr>
          <w:rFonts w:ascii="Angsana New" w:hAnsi="Angsana New" w:hint="cs"/>
          <w:sz w:val="30"/>
          <w:szCs w:val="30"/>
          <w:cs/>
        </w:rPr>
        <w:t>กลุ่ม</w:t>
      </w:r>
      <w:r w:rsidRPr="004762D4">
        <w:rPr>
          <w:rFonts w:ascii="Angsana New" w:hAnsi="Angsana New"/>
          <w:sz w:val="30"/>
          <w:szCs w:val="30"/>
          <w:cs/>
        </w:rPr>
        <w:t xml:space="preserve">บริษัท มีรายการเปลี่ยนแปลงที่ดิน อาคาร และอุปกรณ์ </w:t>
      </w:r>
    </w:p>
    <w:p w14:paraId="29272F89" w14:textId="2AFAF2B7" w:rsidR="007C3976" w:rsidRDefault="004762D4" w:rsidP="004762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2D4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FC07C36" w14:textId="77777777" w:rsidR="00504900" w:rsidRPr="00681414" w:rsidRDefault="00504900" w:rsidP="0086752D">
      <w:pPr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103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28"/>
        <w:gridCol w:w="1728"/>
        <w:gridCol w:w="236"/>
        <w:gridCol w:w="1730"/>
        <w:gridCol w:w="1730"/>
      </w:tblGrid>
      <w:tr w:rsidR="004106D5" w:rsidRPr="00494247" w14:paraId="2EA91C3B" w14:textId="77777777" w:rsidTr="00131725">
        <w:tc>
          <w:tcPr>
            <w:tcW w:w="3168" w:type="dxa"/>
          </w:tcPr>
          <w:p w14:paraId="1FAA5F12" w14:textId="77777777" w:rsidR="004106D5" w:rsidRPr="00494247" w:rsidRDefault="004106D5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60E04E3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42DE6004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165457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</w:tcPr>
          <w:p w14:paraId="3BAE741C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31725" w:rsidRPr="00494247" w14:paraId="1983FFC4" w14:textId="77777777" w:rsidTr="00131725">
        <w:tc>
          <w:tcPr>
            <w:tcW w:w="3168" w:type="dxa"/>
          </w:tcPr>
          <w:p w14:paraId="28ACD6E8" w14:textId="77777777" w:rsidR="00131725" w:rsidRPr="00494247" w:rsidRDefault="00131725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3CC3CE21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EC79CBC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</w:tcPr>
          <w:p w14:paraId="0AD49C7C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725" w:rsidRPr="00D044B5" w14:paraId="22673C85" w14:textId="77777777" w:rsidTr="00131725">
        <w:tc>
          <w:tcPr>
            <w:tcW w:w="3168" w:type="dxa"/>
          </w:tcPr>
          <w:p w14:paraId="77F7B6F3" w14:textId="77777777" w:rsidR="00131725" w:rsidRPr="00494247" w:rsidRDefault="00131725" w:rsidP="001317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3283AE" w14:textId="22102A44" w:rsidR="00131725" w:rsidRPr="00D044B5" w:rsidRDefault="00A43FBD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Pr="00A43FBD">
              <w:rPr>
                <w:sz w:val="30"/>
                <w:szCs w:val="30"/>
                <w:cs/>
              </w:rPr>
              <w:t>มิถุนายน</w:t>
            </w:r>
            <w:r w:rsidR="00131725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131725" w:rsidRPr="00D044B5">
              <w:rPr>
                <w:sz w:val="30"/>
                <w:szCs w:val="30"/>
              </w:rPr>
              <w:t>256</w:t>
            </w:r>
            <w:r w:rsidR="00131725"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DF2B0B5" w14:textId="4CFBDAFD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5271EB64" w14:textId="77777777" w:rsidR="00131725" w:rsidRPr="00D044B5" w:rsidRDefault="00131725" w:rsidP="001317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0" w:type="dxa"/>
          </w:tcPr>
          <w:p w14:paraId="77603AC9" w14:textId="0FB23E8E" w:rsidR="00131725" w:rsidRPr="00D044B5" w:rsidRDefault="00A43FBD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Pr="00A43FBD">
              <w:rPr>
                <w:sz w:val="30"/>
                <w:szCs w:val="30"/>
                <w:cs/>
              </w:rPr>
              <w:t>มิถุนายน</w:t>
            </w:r>
            <w:r w:rsidR="00131725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131725" w:rsidRPr="00D044B5">
              <w:rPr>
                <w:sz w:val="30"/>
                <w:szCs w:val="30"/>
              </w:rPr>
              <w:t>256</w:t>
            </w:r>
            <w:r w:rsidR="00131725">
              <w:rPr>
                <w:sz w:val="30"/>
                <w:szCs w:val="30"/>
              </w:rPr>
              <w:t>7</w:t>
            </w:r>
          </w:p>
        </w:tc>
        <w:tc>
          <w:tcPr>
            <w:tcW w:w="1730" w:type="dxa"/>
          </w:tcPr>
          <w:p w14:paraId="68551082" w14:textId="1CEAE8F9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1929C9" w:rsidRPr="00494247" w14:paraId="6B12890D" w14:textId="77777777" w:rsidTr="00CC3271">
        <w:trPr>
          <w:trHeight w:val="203"/>
        </w:trPr>
        <w:tc>
          <w:tcPr>
            <w:tcW w:w="3168" w:type="dxa"/>
          </w:tcPr>
          <w:p w14:paraId="6D89865E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728" w:type="dxa"/>
            <w:shd w:val="clear" w:color="auto" w:fill="auto"/>
          </w:tcPr>
          <w:p w14:paraId="4FF4AC00" w14:textId="389675A6" w:rsidR="001929C9" w:rsidRPr="00A74F80" w:rsidRDefault="00137891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421,461,587.81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774C8B" w14:textId="5D6B12AD" w:rsidR="001929C9" w:rsidRPr="00A74F80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229,167,884.02 </w:t>
            </w:r>
          </w:p>
        </w:tc>
        <w:tc>
          <w:tcPr>
            <w:tcW w:w="236" w:type="dxa"/>
            <w:shd w:val="clear" w:color="auto" w:fill="auto"/>
          </w:tcPr>
          <w:p w14:paraId="13C07AD1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5A346364" w14:textId="2978A2A4" w:rsidR="001929C9" w:rsidRPr="00F4526A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F73">
              <w:rPr>
                <w:rFonts w:ascii="Angsana New" w:hAnsi="Angsana New"/>
                <w:color w:val="000000"/>
                <w:sz w:val="30"/>
                <w:szCs w:val="30"/>
              </w:rPr>
              <w:t>262,877,529.64</w:t>
            </w:r>
          </w:p>
        </w:tc>
        <w:tc>
          <w:tcPr>
            <w:tcW w:w="1730" w:type="dxa"/>
          </w:tcPr>
          <w:p w14:paraId="724F6640" w14:textId="62719297" w:rsidR="001929C9" w:rsidRPr="00494247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3A71">
              <w:rPr>
                <w:rFonts w:ascii="Angsana New" w:hAnsi="Angsana New"/>
                <w:color w:val="000000"/>
                <w:sz w:val="30"/>
                <w:szCs w:val="30"/>
              </w:rPr>
              <w:t>229,167,884.02</w:t>
            </w:r>
          </w:p>
        </w:tc>
      </w:tr>
      <w:tr w:rsidR="001929C9" w:rsidRPr="00E50A6D" w14:paraId="6CD4D731" w14:textId="77777777" w:rsidTr="00622E25">
        <w:trPr>
          <w:trHeight w:val="203"/>
        </w:trPr>
        <w:tc>
          <w:tcPr>
            <w:tcW w:w="3168" w:type="dxa"/>
          </w:tcPr>
          <w:p w14:paraId="4120B5D4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</w:tcPr>
          <w:p w14:paraId="1EEC5478" w14:textId="67F6776F" w:rsidR="001929C9" w:rsidRPr="00A74F80" w:rsidRDefault="00FB76CF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857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963.70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B7139E3" w14:textId="118E2CFA" w:rsidR="001929C9" w:rsidRPr="00A74F80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215,071,337.87 </w:t>
            </w:r>
          </w:p>
        </w:tc>
        <w:tc>
          <w:tcPr>
            <w:tcW w:w="236" w:type="dxa"/>
            <w:shd w:val="clear" w:color="auto" w:fill="auto"/>
          </w:tcPr>
          <w:p w14:paraId="71C69F71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6BDF9421" w14:textId="387D9369" w:rsidR="001929C9" w:rsidRPr="00F4526A" w:rsidRDefault="00E0378D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847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293.68</w:t>
            </w:r>
          </w:p>
        </w:tc>
        <w:tc>
          <w:tcPr>
            <w:tcW w:w="1730" w:type="dxa"/>
          </w:tcPr>
          <w:p w14:paraId="480116CF" w14:textId="7708D4ED" w:rsidR="001929C9" w:rsidRPr="00E50A6D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48D5">
              <w:rPr>
                <w:rFonts w:ascii="Angsana New" w:hAnsi="Angsana New"/>
                <w:color w:val="000000"/>
                <w:sz w:val="30"/>
                <w:szCs w:val="30"/>
              </w:rPr>
              <w:t>56,395,096.41</w:t>
            </w:r>
          </w:p>
        </w:tc>
      </w:tr>
      <w:tr w:rsidR="001929C9" w:rsidRPr="00494247" w14:paraId="29D7E239" w14:textId="77777777" w:rsidTr="00622E25">
        <w:trPr>
          <w:trHeight w:val="203"/>
        </w:trPr>
        <w:tc>
          <w:tcPr>
            <w:tcW w:w="3168" w:type="dxa"/>
          </w:tcPr>
          <w:p w14:paraId="3C506465" w14:textId="76FFBC9B" w:rsidR="001929C9" w:rsidRPr="00494247" w:rsidRDefault="001929C9" w:rsidP="001929C9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728" w:type="dxa"/>
            <w:shd w:val="clear" w:color="auto" w:fill="auto"/>
          </w:tcPr>
          <w:p w14:paraId="73283840" w14:textId="00A978B9" w:rsidR="001929C9" w:rsidRPr="00A74F80" w:rsidRDefault="00FB76CF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(18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881.50)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902ECFA" w14:textId="6DBBE0E6" w:rsidR="001929C9" w:rsidRPr="00A74F80" w:rsidRDefault="001929C9" w:rsidP="008E0B3E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(78,508.94)</w:t>
            </w:r>
          </w:p>
        </w:tc>
        <w:tc>
          <w:tcPr>
            <w:tcW w:w="236" w:type="dxa"/>
            <w:shd w:val="clear" w:color="auto" w:fill="auto"/>
          </w:tcPr>
          <w:p w14:paraId="304A2B3B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28694C4E" w14:textId="37ED5894" w:rsidR="001929C9" w:rsidRPr="00F4526A" w:rsidRDefault="00E0378D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(18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881.50)</w:t>
            </w:r>
          </w:p>
        </w:tc>
        <w:tc>
          <w:tcPr>
            <w:tcW w:w="1730" w:type="dxa"/>
          </w:tcPr>
          <w:p w14:paraId="3E6E55A1" w14:textId="040EDDFD" w:rsidR="001929C9" w:rsidRPr="00494247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1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(78</w:t>
            </w:r>
            <w:r w:rsidRPr="00B512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1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508.94)</w:t>
            </w:r>
          </w:p>
        </w:tc>
      </w:tr>
      <w:tr w:rsidR="001929C9" w:rsidRPr="00D3269C" w14:paraId="69FDFD6F" w14:textId="77777777" w:rsidTr="00622E25">
        <w:trPr>
          <w:trHeight w:val="203"/>
        </w:trPr>
        <w:tc>
          <w:tcPr>
            <w:tcW w:w="3168" w:type="dxa"/>
          </w:tcPr>
          <w:p w14:paraId="5A0E6B4A" w14:textId="4BF3798C" w:rsidR="001929C9" w:rsidRPr="00816665" w:rsidRDefault="001929C9" w:rsidP="004C5FC5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จัดประเภทไปอสังหาริมทรัพย์เพื่อการลงทุน</w:t>
            </w:r>
          </w:p>
        </w:tc>
        <w:tc>
          <w:tcPr>
            <w:tcW w:w="1728" w:type="dxa"/>
            <w:shd w:val="clear" w:color="auto" w:fill="auto"/>
          </w:tcPr>
          <w:p w14:paraId="52EB365A" w14:textId="77777777" w:rsidR="007A0B9D" w:rsidRDefault="007A0B9D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36D3C4" w14:textId="279D26EE" w:rsidR="00137891" w:rsidRDefault="00FB76CF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2D17BA9" w14:textId="77777777" w:rsidR="001929C9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066F6E6" w14:textId="550D85C3" w:rsidR="001929C9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(4,933,784.15)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1A9038" w14:textId="77777777" w:rsidR="001929C9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0B1BBD2B" w14:textId="5EEFECD7" w:rsidR="001929C9" w:rsidRPr="00F4526A" w:rsidRDefault="00E0378D" w:rsidP="0013789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30" w:type="dxa"/>
          </w:tcPr>
          <w:p w14:paraId="7F9A1466" w14:textId="77777777" w:rsidR="001929C9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FBFBF6" w14:textId="0BC0D438" w:rsidR="001929C9" w:rsidRPr="00D3269C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512E5">
              <w:rPr>
                <w:rFonts w:ascii="Angsana New" w:hAnsi="Angsana New"/>
                <w:color w:val="000000"/>
                <w:sz w:val="30"/>
                <w:szCs w:val="30"/>
              </w:rPr>
              <w:t>(4,933,784.15)</w:t>
            </w:r>
          </w:p>
        </w:tc>
      </w:tr>
      <w:tr w:rsidR="001929C9" w:rsidRPr="00816665" w14:paraId="0FF03616" w14:textId="77777777" w:rsidTr="00CC3271">
        <w:trPr>
          <w:trHeight w:val="181"/>
        </w:trPr>
        <w:tc>
          <w:tcPr>
            <w:tcW w:w="3168" w:type="dxa"/>
          </w:tcPr>
          <w:p w14:paraId="4FF068E9" w14:textId="77777777" w:rsidR="001929C9" w:rsidRPr="00816665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</w:tcPr>
          <w:p w14:paraId="54F58776" w14:textId="5072E328" w:rsidR="001929C9" w:rsidRPr="00A74F80" w:rsidRDefault="00FB76CF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(13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090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063.95)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A5AAB62" w14:textId="0EB9C2C1" w:rsidR="001929C9" w:rsidRPr="00A74F80" w:rsidRDefault="001929C9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(17,765,340.99)</w:t>
            </w:r>
          </w:p>
        </w:tc>
        <w:tc>
          <w:tcPr>
            <w:tcW w:w="236" w:type="dxa"/>
            <w:shd w:val="clear" w:color="auto" w:fill="auto"/>
          </w:tcPr>
          <w:p w14:paraId="336DAF8F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11F4DC71" w14:textId="39ADE326" w:rsidR="001929C9" w:rsidRPr="00A74F80" w:rsidRDefault="00E0378D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(12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851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378D">
              <w:rPr>
                <w:rFonts w:ascii="Angsana New" w:hAnsi="Angsana New"/>
                <w:color w:val="000000"/>
                <w:sz w:val="30"/>
                <w:szCs w:val="30"/>
                <w:cs/>
              </w:rPr>
              <w:t>933.71)</w:t>
            </w:r>
          </w:p>
        </w:tc>
        <w:tc>
          <w:tcPr>
            <w:tcW w:w="1730" w:type="dxa"/>
          </w:tcPr>
          <w:p w14:paraId="5D5E9112" w14:textId="6052BDCB" w:rsidR="001929C9" w:rsidRPr="00816665" w:rsidRDefault="001929C9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CC0254">
              <w:rPr>
                <w:rFonts w:ascii="Angsana New" w:hAnsi="Angsana New"/>
                <w:color w:val="000000"/>
                <w:sz w:val="30"/>
                <w:szCs w:val="30"/>
              </w:rPr>
              <w:t>17,673,157.70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929C9" w:rsidRPr="00494247" w14:paraId="264A3353" w14:textId="77777777" w:rsidTr="00CC3271">
        <w:trPr>
          <w:trHeight w:val="181"/>
        </w:trPr>
        <w:tc>
          <w:tcPr>
            <w:tcW w:w="3168" w:type="dxa"/>
          </w:tcPr>
          <w:p w14:paraId="0D57959B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728" w:type="dxa"/>
            <w:shd w:val="clear" w:color="auto" w:fill="auto"/>
          </w:tcPr>
          <w:p w14:paraId="741303D8" w14:textId="2F036AA0" w:rsidR="001929C9" w:rsidRPr="00A74F80" w:rsidRDefault="00FB76CF" w:rsidP="004D7D8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412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210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606.06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8875993" w14:textId="189C2B48" w:rsidR="001929C9" w:rsidRPr="00A74F80" w:rsidRDefault="001929C9" w:rsidP="0013789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421,461,587.81 </w:t>
            </w:r>
          </w:p>
        </w:tc>
        <w:tc>
          <w:tcPr>
            <w:tcW w:w="236" w:type="dxa"/>
            <w:shd w:val="clear" w:color="auto" w:fill="auto"/>
          </w:tcPr>
          <w:p w14:paraId="1B8429A8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383ECFEC" w14:textId="2E93C685" w:rsidR="001929C9" w:rsidRPr="00D3269C" w:rsidRDefault="00FB76CF" w:rsidP="0013789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252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854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76CF">
              <w:rPr>
                <w:rFonts w:ascii="Angsana New" w:hAnsi="Angsana New"/>
                <w:color w:val="000000"/>
                <w:sz w:val="30"/>
                <w:szCs w:val="30"/>
                <w:cs/>
              </w:rPr>
              <w:t>008.11</w:t>
            </w:r>
          </w:p>
        </w:tc>
        <w:tc>
          <w:tcPr>
            <w:tcW w:w="1730" w:type="dxa"/>
          </w:tcPr>
          <w:p w14:paraId="1D2818C0" w14:textId="7253BB34" w:rsidR="001929C9" w:rsidRPr="00494247" w:rsidRDefault="001929C9" w:rsidP="0013789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0254">
              <w:rPr>
                <w:rFonts w:ascii="Angsana New" w:hAnsi="Angsana New"/>
                <w:color w:val="000000"/>
                <w:sz w:val="30"/>
                <w:szCs w:val="30"/>
              </w:rPr>
              <w:t>262,877,529.64</w:t>
            </w:r>
          </w:p>
        </w:tc>
      </w:tr>
    </w:tbl>
    <w:p w14:paraId="1CA30D03" w14:textId="77777777" w:rsidR="00DE50E4" w:rsidRDefault="00DE50E4" w:rsidP="009A70A6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FA84A" w14:textId="77777777" w:rsidR="00DE50E4" w:rsidRDefault="00DE50E4" w:rsidP="009A70A6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64C6A9" w14:textId="363E65E7" w:rsidR="00D3733C" w:rsidRPr="00547C1E" w:rsidRDefault="00083A06" w:rsidP="009A70A6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47C1E">
        <w:rPr>
          <w:rFonts w:ascii="Angsana New" w:hAnsi="Angsana New"/>
          <w:sz w:val="30"/>
          <w:szCs w:val="30"/>
          <w:cs/>
        </w:rPr>
        <w:lastRenderedPageBreak/>
        <w:t xml:space="preserve">ค่าเสื่อมราคาสำหรับงวด </w:t>
      </w:r>
      <w:r w:rsidR="00A43FBD">
        <w:rPr>
          <w:rFonts w:ascii="Angsana New" w:hAnsi="Angsana New"/>
          <w:sz w:val="30"/>
          <w:szCs w:val="30"/>
          <w:lang w:val="en-US"/>
        </w:rPr>
        <w:t>3</w:t>
      </w:r>
      <w:r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A43FBD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3FBD">
        <w:rPr>
          <w:rFonts w:ascii="Angsana New" w:hAnsi="Angsana New"/>
          <w:sz w:val="30"/>
          <w:szCs w:val="30"/>
          <w:lang w:val="en-US"/>
        </w:rPr>
        <w:t xml:space="preserve">6 </w:t>
      </w:r>
      <w:r w:rsidR="00A43FBD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547C1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56D7E" w:rsidRPr="00547C1E">
        <w:rPr>
          <w:rFonts w:ascii="Angsana New" w:hAnsi="Angsana New"/>
          <w:sz w:val="30"/>
          <w:szCs w:val="30"/>
          <w:lang w:val="en-US"/>
        </w:rPr>
        <w:t>3</w:t>
      </w:r>
      <w:r w:rsidR="00A43FBD">
        <w:rPr>
          <w:rFonts w:ascii="Angsana New" w:hAnsi="Angsana New"/>
          <w:sz w:val="30"/>
          <w:szCs w:val="30"/>
          <w:lang w:val="en-US"/>
        </w:rPr>
        <w:t>0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A43FBD">
        <w:rPr>
          <w:rFonts w:ascii="Angsana New" w:hAnsi="Angsana New" w:hint="cs"/>
          <w:sz w:val="30"/>
          <w:szCs w:val="30"/>
          <w:cs/>
        </w:rPr>
        <w:t>มิถุนายน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D56D7E" w:rsidRPr="00547C1E">
        <w:rPr>
          <w:rFonts w:ascii="Angsana New" w:hAnsi="Angsana New"/>
          <w:sz w:val="30"/>
          <w:szCs w:val="30"/>
        </w:rPr>
        <w:t>2567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137891" w:rsidRPr="00547C1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137891" w:rsidRPr="00547C1E">
        <w:rPr>
          <w:rFonts w:ascii="Angsana New" w:hAnsi="Angsana New" w:hint="cs"/>
          <w:sz w:val="30"/>
          <w:szCs w:val="30"/>
          <w:cs/>
        </w:rPr>
        <w:t>ในงบก</w:t>
      </w:r>
      <w:r w:rsidR="00CD313C">
        <w:rPr>
          <w:rFonts w:ascii="Angsana New" w:hAnsi="Angsana New" w:hint="cs"/>
          <w:sz w:val="30"/>
          <w:szCs w:val="30"/>
          <w:cs/>
        </w:rPr>
        <w:t>า</w:t>
      </w:r>
      <w:r w:rsidR="00137891" w:rsidRPr="00547C1E">
        <w:rPr>
          <w:rFonts w:ascii="Angsana New" w:hAnsi="Angsana New" w:hint="cs"/>
          <w:sz w:val="30"/>
          <w:szCs w:val="30"/>
          <w:cs/>
        </w:rPr>
        <w:t xml:space="preserve">รเงินรวม </w:t>
      </w:r>
      <w:r w:rsidRPr="00547C1E">
        <w:rPr>
          <w:rFonts w:ascii="Angsana New" w:hAnsi="Angsana New"/>
          <w:sz w:val="30"/>
          <w:szCs w:val="30"/>
          <w:cs/>
        </w:rPr>
        <w:t>จำนวน</w:t>
      </w:r>
      <w:r w:rsidR="009C1CD0">
        <w:rPr>
          <w:rFonts w:ascii="Angsana New" w:hAnsi="Angsana New"/>
          <w:sz w:val="30"/>
          <w:szCs w:val="30"/>
        </w:rPr>
        <w:t xml:space="preserve"> </w:t>
      </w:r>
      <w:r w:rsidR="0029528E">
        <w:rPr>
          <w:rFonts w:ascii="Angsana New" w:hAnsi="Angsana New" w:hint="cs"/>
          <w:sz w:val="30"/>
          <w:szCs w:val="30"/>
          <w:cs/>
          <w:lang w:val="en-US"/>
        </w:rPr>
        <w:t>6.50</w:t>
      </w:r>
      <w:r w:rsidR="009C1CD0">
        <w:rPr>
          <w:rFonts w:ascii="Angsana New" w:hAnsi="Angsana New"/>
          <w:sz w:val="30"/>
          <w:szCs w:val="30"/>
        </w:rPr>
        <w:t xml:space="preserve"> </w:t>
      </w:r>
      <w:r w:rsidR="0048102A" w:rsidRPr="00547C1E">
        <w:rPr>
          <w:rFonts w:ascii="Angsana New" w:hAnsi="Angsana New" w:hint="cs"/>
          <w:sz w:val="30"/>
          <w:szCs w:val="30"/>
          <w:cs/>
        </w:rPr>
        <w:t>ล้าน</w:t>
      </w:r>
      <w:r w:rsidRPr="00547C1E">
        <w:rPr>
          <w:rFonts w:ascii="Angsana New" w:hAnsi="Angsana New"/>
          <w:sz w:val="30"/>
          <w:szCs w:val="30"/>
          <w:cs/>
        </w:rPr>
        <w:t>บาท</w:t>
      </w:r>
      <w:r w:rsidR="00137891" w:rsidRPr="00547C1E">
        <w:rPr>
          <w:rFonts w:ascii="Angsana New" w:hAnsi="Angsana New" w:hint="cs"/>
          <w:sz w:val="30"/>
          <w:szCs w:val="30"/>
          <w:cs/>
        </w:rPr>
        <w:t xml:space="preserve"> และ</w:t>
      </w:r>
      <w:r w:rsidR="00A43FBD">
        <w:rPr>
          <w:rFonts w:ascii="Angsana New" w:hAnsi="Angsana New" w:hint="cs"/>
          <w:sz w:val="30"/>
          <w:szCs w:val="30"/>
          <w:cs/>
        </w:rPr>
        <w:t xml:space="preserve"> </w:t>
      </w:r>
      <w:r w:rsidR="00F55914">
        <w:rPr>
          <w:rFonts w:ascii="Angsana New" w:hAnsi="Angsana New"/>
          <w:sz w:val="30"/>
          <w:szCs w:val="30"/>
        </w:rPr>
        <w:t>13.09</w:t>
      </w:r>
      <w:r w:rsidR="00A43FBD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137891" w:rsidRPr="00547C1E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CE1BDF">
        <w:rPr>
          <w:rFonts w:ascii="Angsana New" w:hAnsi="Angsana New" w:hint="cs"/>
          <w:sz w:val="30"/>
          <w:szCs w:val="30"/>
          <w:cs/>
        </w:rPr>
        <w:t xml:space="preserve"> </w:t>
      </w:r>
      <w:r w:rsidR="00A43FBD" w:rsidRPr="009A70A6">
        <w:rPr>
          <w:rFonts w:ascii="Angsana New" w:hAnsi="Angsana New"/>
          <w:sz w:val="30"/>
          <w:szCs w:val="30"/>
          <w:cs/>
        </w:rPr>
        <w:t xml:space="preserve">จำนวน </w:t>
      </w:r>
      <w:r w:rsidR="009A70A6" w:rsidRPr="009A70A6">
        <w:rPr>
          <w:rFonts w:ascii="Angsana New" w:hAnsi="Angsana New"/>
          <w:sz w:val="30"/>
          <w:szCs w:val="30"/>
        </w:rPr>
        <w:t>6.38</w:t>
      </w:r>
      <w:r w:rsidR="00A43FBD" w:rsidRPr="009A70A6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9A70A6" w:rsidRPr="009A70A6">
        <w:rPr>
          <w:rFonts w:ascii="Angsana New" w:hAnsi="Angsana New"/>
          <w:sz w:val="30"/>
          <w:szCs w:val="30"/>
        </w:rPr>
        <w:t>12.85</w:t>
      </w:r>
      <w:r w:rsidR="00A43FBD" w:rsidRPr="002A04B4">
        <w:rPr>
          <w:rFonts w:ascii="Angsana New" w:hAnsi="Angsana New"/>
          <w:sz w:val="30"/>
          <w:szCs w:val="30"/>
          <w:shd w:val="clear" w:color="auto" w:fill="FFFF00"/>
          <w:cs/>
        </w:rPr>
        <w:t xml:space="preserve"> </w:t>
      </w:r>
      <w:r w:rsidR="00A43FBD" w:rsidRPr="00A43FBD">
        <w:rPr>
          <w:rFonts w:ascii="Angsana New" w:hAnsi="Angsana New"/>
          <w:sz w:val="30"/>
          <w:szCs w:val="30"/>
          <w:cs/>
        </w:rPr>
        <w:t>ล้านบาท</w:t>
      </w:r>
      <w:r w:rsidR="009A70A6">
        <w:rPr>
          <w:rFonts w:ascii="Angsana New" w:hAnsi="Angsana New"/>
          <w:sz w:val="30"/>
          <w:szCs w:val="30"/>
        </w:rPr>
        <w:t xml:space="preserve"> </w:t>
      </w:r>
      <w:r w:rsidR="00A43FBD">
        <w:rPr>
          <w:rFonts w:ascii="Angsana New" w:hAnsi="Angsana New" w:hint="cs"/>
          <w:sz w:val="30"/>
          <w:szCs w:val="30"/>
          <w:cs/>
        </w:rPr>
        <w:t>ตามลำดับ</w:t>
      </w:r>
      <w:r w:rsidR="006A6F58" w:rsidRPr="00547C1E">
        <w:rPr>
          <w:rFonts w:ascii="Angsana New" w:hAnsi="Angsana New"/>
          <w:sz w:val="30"/>
          <w:szCs w:val="30"/>
        </w:rPr>
        <w:t xml:space="preserve"> ( </w:t>
      </w:r>
      <w:r w:rsidR="00137891" w:rsidRPr="00547C1E">
        <w:rPr>
          <w:rFonts w:ascii="Angsana New" w:hAnsi="Angsana New"/>
          <w:sz w:val="30"/>
          <w:szCs w:val="30"/>
        </w:rPr>
        <w:t>3</w:t>
      </w:r>
      <w:r w:rsidR="00A43FBD">
        <w:rPr>
          <w:rFonts w:ascii="Angsana New" w:hAnsi="Angsana New"/>
          <w:sz w:val="30"/>
          <w:szCs w:val="30"/>
          <w:lang w:val="en-US"/>
        </w:rPr>
        <w:t>0</w:t>
      </w:r>
      <w:r w:rsidR="00137891" w:rsidRPr="00547C1E">
        <w:rPr>
          <w:rFonts w:ascii="Angsana New" w:hAnsi="Angsana New"/>
          <w:sz w:val="30"/>
          <w:szCs w:val="30"/>
          <w:cs/>
        </w:rPr>
        <w:t xml:space="preserve"> </w:t>
      </w:r>
      <w:r w:rsidR="00A43FBD">
        <w:rPr>
          <w:rFonts w:ascii="Angsana New" w:hAnsi="Angsana New" w:hint="cs"/>
          <w:sz w:val="30"/>
          <w:szCs w:val="30"/>
          <w:cs/>
        </w:rPr>
        <w:t>มิถุนายน</w:t>
      </w:r>
      <w:r w:rsidR="00137891" w:rsidRPr="00547C1E">
        <w:rPr>
          <w:rFonts w:ascii="Angsana New" w:hAnsi="Angsana New"/>
          <w:sz w:val="30"/>
          <w:szCs w:val="30"/>
          <w:cs/>
        </w:rPr>
        <w:t xml:space="preserve"> </w:t>
      </w:r>
      <w:r w:rsidR="00137891" w:rsidRPr="00547C1E">
        <w:rPr>
          <w:rFonts w:ascii="Angsana New" w:hAnsi="Angsana New"/>
          <w:sz w:val="30"/>
          <w:szCs w:val="30"/>
        </w:rPr>
        <w:t>2566</w:t>
      </w:r>
      <w:r w:rsidR="00137891" w:rsidRPr="00547C1E">
        <w:rPr>
          <w:rFonts w:ascii="Angsana New" w:hAnsi="Angsana New"/>
          <w:sz w:val="30"/>
          <w:szCs w:val="30"/>
          <w:cs/>
        </w:rPr>
        <w:t xml:space="preserve"> : </w:t>
      </w:r>
      <w:r w:rsidR="00A43FBD" w:rsidRPr="00547C1E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A43FBD">
        <w:rPr>
          <w:rFonts w:ascii="Angsana New" w:hAnsi="Angsana New"/>
          <w:sz w:val="30"/>
          <w:szCs w:val="30"/>
          <w:lang w:val="en-US"/>
        </w:rPr>
        <w:t>3</w:t>
      </w:r>
      <w:r w:rsidR="00A43FBD"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A43FBD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3FBD">
        <w:rPr>
          <w:rFonts w:ascii="Angsana New" w:hAnsi="Angsana New"/>
          <w:sz w:val="30"/>
          <w:szCs w:val="30"/>
          <w:lang w:val="en-US"/>
        </w:rPr>
        <w:t xml:space="preserve">6 </w:t>
      </w:r>
      <w:r w:rsidR="00A43FBD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2A04B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04B4" w:rsidRPr="00547C1E">
        <w:rPr>
          <w:rFonts w:ascii="Angsana New" w:hAnsi="Angsana New"/>
          <w:sz w:val="30"/>
          <w:szCs w:val="30"/>
          <w:cs/>
        </w:rPr>
        <w:t>ในงบการเงิน</w:t>
      </w:r>
      <w:r w:rsidR="002A04B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6A6F58" w:rsidRPr="00547C1E">
        <w:rPr>
          <w:rFonts w:ascii="Angsana New" w:hAnsi="Angsana New"/>
          <w:sz w:val="30"/>
          <w:szCs w:val="30"/>
          <w:cs/>
        </w:rPr>
        <w:t xml:space="preserve"> </w:t>
      </w:r>
      <w:r w:rsidR="00CE1BD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A04B4">
        <w:rPr>
          <w:rFonts w:ascii="Angsana New" w:hAnsi="Angsana New"/>
          <w:sz w:val="30"/>
          <w:szCs w:val="30"/>
        </w:rPr>
        <w:t>3.76</w:t>
      </w:r>
      <w:r w:rsidR="006A6F58" w:rsidRPr="00547C1E">
        <w:rPr>
          <w:rFonts w:ascii="Angsana New" w:hAnsi="Angsana New"/>
          <w:sz w:val="30"/>
          <w:szCs w:val="30"/>
        </w:rPr>
        <w:t xml:space="preserve"> </w:t>
      </w:r>
      <w:r w:rsidR="006A6F58" w:rsidRPr="00547C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2A04B4">
        <w:rPr>
          <w:rFonts w:ascii="Angsana New" w:hAnsi="Angsana New" w:hint="cs"/>
          <w:sz w:val="30"/>
          <w:szCs w:val="30"/>
          <w:cs/>
        </w:rPr>
        <w:t xml:space="preserve">และ </w:t>
      </w:r>
      <w:r w:rsidR="002A04B4">
        <w:rPr>
          <w:rFonts w:ascii="Angsana New" w:hAnsi="Angsana New"/>
          <w:sz w:val="30"/>
          <w:szCs w:val="30"/>
          <w:lang w:val="en-US"/>
        </w:rPr>
        <w:t>7.5</w:t>
      </w:r>
      <w:r w:rsidR="00B1354F">
        <w:rPr>
          <w:rFonts w:ascii="Angsana New" w:hAnsi="Angsana New"/>
          <w:sz w:val="30"/>
          <w:szCs w:val="30"/>
          <w:lang w:val="en-US"/>
        </w:rPr>
        <w:t>8</w:t>
      </w:r>
      <w:r w:rsidR="002A04B4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6A6F58" w:rsidRPr="00547C1E">
        <w:rPr>
          <w:rFonts w:ascii="Angsana New" w:hAnsi="Angsana New"/>
          <w:sz w:val="30"/>
          <w:szCs w:val="30"/>
          <w:cs/>
        </w:rPr>
        <w:t>)</w:t>
      </w:r>
    </w:p>
    <w:p w14:paraId="7C7CC7D1" w14:textId="49FCC635" w:rsidR="00F76ECB" w:rsidRPr="0076478A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7C1E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2A04B4" w:rsidRPr="002A04B4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434999" w:rsidRPr="00547C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66C7A" w:rsidRPr="00547C1E">
        <w:rPr>
          <w:rFonts w:ascii="Angsana New" w:hAnsi="Angsana New"/>
          <w:sz w:val="30"/>
          <w:szCs w:val="30"/>
          <w:lang w:val="en-US"/>
        </w:rPr>
        <w:t xml:space="preserve">2567 </w:t>
      </w:r>
      <w:r w:rsidR="00C66C7A" w:rsidRPr="00547C1E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547C1E">
        <w:rPr>
          <w:rFonts w:ascii="Angsana New" w:hAnsi="Angsana New"/>
          <w:sz w:val="30"/>
          <w:szCs w:val="30"/>
        </w:rPr>
        <w:t>3</w:t>
      </w:r>
      <w:r w:rsidRPr="00547C1E">
        <w:rPr>
          <w:rFonts w:ascii="Angsana New" w:hAnsi="Angsana New"/>
          <w:sz w:val="30"/>
          <w:szCs w:val="30"/>
          <w:lang w:val="en-US"/>
        </w:rPr>
        <w:t>1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Pr="00547C1E">
        <w:rPr>
          <w:rFonts w:ascii="Angsana New" w:hAnsi="Angsana New" w:hint="cs"/>
          <w:sz w:val="30"/>
          <w:szCs w:val="30"/>
          <w:cs/>
        </w:rPr>
        <w:t>ธันวาคม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Pr="00547C1E">
        <w:rPr>
          <w:rFonts w:ascii="Angsana New" w:hAnsi="Angsana New"/>
          <w:sz w:val="30"/>
          <w:szCs w:val="30"/>
        </w:rPr>
        <w:t>2566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E33B4D" w:rsidRPr="00547C1E">
        <w:rPr>
          <w:rFonts w:ascii="Angsana New" w:hAnsi="Angsana New" w:hint="cs"/>
          <w:sz w:val="30"/>
          <w:szCs w:val="30"/>
          <w:cs/>
        </w:rPr>
        <w:t xml:space="preserve">ในงบการเงินรวมและงบการเงินเฉพาะกิจการ </w:t>
      </w:r>
      <w:r w:rsidR="00C66C7A" w:rsidRPr="00E3429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14E9C" w:rsidRPr="00E3429C">
        <w:rPr>
          <w:rFonts w:ascii="Angsana New" w:hAnsi="Angsana New"/>
          <w:sz w:val="30"/>
          <w:szCs w:val="30"/>
        </w:rPr>
        <w:t>40.66</w:t>
      </w:r>
      <w:r w:rsidR="00C66C7A" w:rsidRPr="00E3429C">
        <w:rPr>
          <w:rFonts w:ascii="Angsana New" w:hAnsi="Angsana New" w:hint="cs"/>
          <w:sz w:val="30"/>
          <w:szCs w:val="30"/>
          <w:cs/>
        </w:rPr>
        <w:t xml:space="preserve"> </w:t>
      </w:r>
      <w:r w:rsidR="0073175C" w:rsidRPr="00E3429C">
        <w:rPr>
          <w:rFonts w:ascii="Angsana New" w:hAnsi="Angsana New" w:hint="cs"/>
          <w:sz w:val="30"/>
          <w:szCs w:val="30"/>
          <w:cs/>
        </w:rPr>
        <w:t>ล้าน</w:t>
      </w:r>
      <w:r w:rsidR="00C66C7A" w:rsidRPr="0076478A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76478A">
        <w:rPr>
          <w:rFonts w:ascii="Angsana New" w:hAnsi="Angsana New"/>
          <w:sz w:val="30"/>
          <w:szCs w:val="30"/>
        </w:rPr>
        <w:t>27</w:t>
      </w:r>
      <w:r w:rsidR="009B4ABD" w:rsidRPr="0076478A">
        <w:rPr>
          <w:rFonts w:ascii="Angsana New" w:hAnsi="Angsana New"/>
          <w:sz w:val="30"/>
          <w:szCs w:val="30"/>
          <w:lang w:val="en-US"/>
        </w:rPr>
        <w:t>.46</w:t>
      </w:r>
      <w:r w:rsidRPr="0076478A">
        <w:rPr>
          <w:rFonts w:ascii="Angsana New" w:hAnsi="Angsana New"/>
          <w:sz w:val="30"/>
          <w:szCs w:val="30"/>
        </w:rPr>
        <w:t xml:space="preserve"> </w:t>
      </w:r>
      <w:r w:rsidR="009B4ABD" w:rsidRPr="0076478A">
        <w:rPr>
          <w:rFonts w:ascii="Angsana New" w:hAnsi="Angsana New" w:hint="cs"/>
          <w:sz w:val="30"/>
          <w:szCs w:val="30"/>
          <w:cs/>
        </w:rPr>
        <w:t>ล้าน</w:t>
      </w:r>
      <w:r w:rsidRPr="0076478A">
        <w:rPr>
          <w:rFonts w:ascii="Angsana New" w:hAnsi="Angsana New"/>
          <w:sz w:val="30"/>
          <w:szCs w:val="30"/>
          <w:cs/>
        </w:rPr>
        <w:t xml:space="preserve">บาท </w:t>
      </w:r>
      <w:r w:rsidR="00C66C7A" w:rsidRPr="0076478A">
        <w:rPr>
          <w:rFonts w:ascii="Angsana New" w:hAnsi="Angsana New" w:hint="cs"/>
          <w:sz w:val="30"/>
          <w:szCs w:val="30"/>
          <w:cs/>
        </w:rPr>
        <w:t>ตามลำดับ</w:t>
      </w:r>
      <w:r w:rsidR="00F76ECB" w:rsidRPr="007647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42D994" w14:textId="3BD2E0C6" w:rsidR="003B5BCA" w:rsidRPr="00BD7731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647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04B4" w:rsidRPr="002A04B4">
        <w:rPr>
          <w:rFonts w:ascii="Angsana New" w:hAnsi="Angsana New"/>
          <w:sz w:val="30"/>
          <w:szCs w:val="30"/>
        </w:rPr>
        <w:t xml:space="preserve">30 </w:t>
      </w:r>
      <w:r w:rsidR="002A04B4" w:rsidRPr="002A04B4">
        <w:rPr>
          <w:rFonts w:ascii="Angsana New" w:hAnsi="Angsana New"/>
          <w:sz w:val="30"/>
          <w:szCs w:val="30"/>
          <w:cs/>
        </w:rPr>
        <w:t>มิถุนายน</w:t>
      </w:r>
      <w:r w:rsidR="002D0E99" w:rsidRPr="0076478A">
        <w:rPr>
          <w:rFonts w:ascii="Angsana New" w:hAnsi="Angsana New" w:hint="cs"/>
          <w:sz w:val="30"/>
          <w:szCs w:val="30"/>
          <w:cs/>
        </w:rPr>
        <w:t xml:space="preserve"> </w:t>
      </w:r>
      <w:r w:rsidR="002D0E99" w:rsidRPr="0076478A">
        <w:rPr>
          <w:rFonts w:ascii="Angsana New" w:hAnsi="Angsana New"/>
          <w:sz w:val="30"/>
          <w:szCs w:val="30"/>
          <w:lang w:val="en-US"/>
        </w:rPr>
        <w:t xml:space="preserve">2567 </w:t>
      </w:r>
      <w:r w:rsidR="002D0E99" w:rsidRPr="0076478A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76478A">
        <w:rPr>
          <w:rFonts w:ascii="Angsana New" w:hAnsi="Angsana New"/>
          <w:sz w:val="30"/>
          <w:szCs w:val="30"/>
          <w:lang w:val="en-US"/>
        </w:rPr>
        <w:t>31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Pr="0076478A">
        <w:rPr>
          <w:rFonts w:ascii="Angsana New" w:hAnsi="Angsana New" w:hint="cs"/>
          <w:sz w:val="30"/>
          <w:szCs w:val="30"/>
          <w:cs/>
        </w:rPr>
        <w:t>ธันวาคม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Pr="0076478A">
        <w:rPr>
          <w:rFonts w:ascii="Angsana New" w:hAnsi="Angsana New"/>
          <w:sz w:val="30"/>
          <w:szCs w:val="30"/>
        </w:rPr>
        <w:t>2566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="00F9747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D1081">
        <w:rPr>
          <w:rFonts w:ascii="Angsana New" w:hAnsi="Angsana New" w:hint="cs"/>
          <w:sz w:val="30"/>
          <w:szCs w:val="30"/>
          <w:cs/>
        </w:rPr>
        <w:t xml:space="preserve"> ได้จดจำนอง</w:t>
      </w:r>
      <w:r w:rsidRPr="0076478A">
        <w:rPr>
          <w:rFonts w:ascii="Angsana New" w:hAnsi="Angsana New"/>
          <w:sz w:val="30"/>
          <w:szCs w:val="30"/>
          <w:cs/>
        </w:rPr>
        <w:t>ที่ดินบางส่วน จำนวน</w:t>
      </w:r>
      <w:r w:rsidRPr="0076478A">
        <w:rPr>
          <w:rFonts w:ascii="Angsana New" w:hAnsi="Angsana New"/>
          <w:sz w:val="30"/>
          <w:szCs w:val="30"/>
        </w:rPr>
        <w:t xml:space="preserve"> 40</w:t>
      </w:r>
      <w:r w:rsidR="00B0568B" w:rsidRPr="0076478A">
        <w:rPr>
          <w:rFonts w:ascii="Angsana New" w:hAnsi="Angsana New"/>
          <w:sz w:val="30"/>
          <w:szCs w:val="30"/>
          <w:lang w:val="en-US"/>
        </w:rPr>
        <w:t>.</w:t>
      </w:r>
      <w:r w:rsidRPr="0076478A">
        <w:rPr>
          <w:rFonts w:ascii="Angsana New" w:hAnsi="Angsana New"/>
          <w:sz w:val="30"/>
          <w:szCs w:val="30"/>
        </w:rPr>
        <w:t xml:space="preserve">31 </w:t>
      </w:r>
      <w:r w:rsidR="003959DD">
        <w:rPr>
          <w:rFonts w:ascii="Angsana New" w:hAnsi="Angsana New" w:hint="cs"/>
          <w:sz w:val="30"/>
          <w:szCs w:val="30"/>
          <w:cs/>
        </w:rPr>
        <w:t xml:space="preserve">        </w:t>
      </w:r>
      <w:r w:rsidR="00B0568B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DC74E8">
        <w:rPr>
          <w:rFonts w:ascii="Angsana New" w:hAnsi="Angsana New" w:hint="cs"/>
          <w:sz w:val="30"/>
          <w:szCs w:val="30"/>
          <w:cs/>
        </w:rPr>
        <w:t xml:space="preserve">บาท </w:t>
      </w:r>
      <w:r w:rsidR="00B0568B" w:rsidRPr="0076478A">
        <w:rPr>
          <w:rFonts w:ascii="Angsana New" w:hAnsi="Angsana New"/>
          <w:sz w:val="30"/>
          <w:szCs w:val="30"/>
          <w:cs/>
        </w:rPr>
        <w:t>อาคารและสิ่งปลูกสร้างบางส่วน</w:t>
      </w:r>
      <w:r w:rsidR="00B0568B" w:rsidRPr="0076478A">
        <w:rPr>
          <w:rFonts w:ascii="Angsana New" w:hAnsi="Angsana New"/>
          <w:sz w:val="30"/>
          <w:szCs w:val="30"/>
        </w:rPr>
        <w:t xml:space="preserve"> </w:t>
      </w:r>
      <w:r w:rsidR="00B0568B" w:rsidRPr="0076478A">
        <w:rPr>
          <w:rFonts w:ascii="Angsana New" w:hAnsi="Angsana New"/>
          <w:sz w:val="30"/>
          <w:szCs w:val="30"/>
          <w:cs/>
        </w:rPr>
        <w:t>มูลค่าสุทธิ จำนวน</w:t>
      </w:r>
      <w:r w:rsidR="00B0568B" w:rsidRPr="0076478A">
        <w:rPr>
          <w:rFonts w:ascii="Angsana New" w:hAnsi="Angsana New"/>
          <w:sz w:val="30"/>
          <w:szCs w:val="30"/>
          <w:lang w:val="en-US"/>
        </w:rPr>
        <w:t xml:space="preserve"> </w:t>
      </w:r>
      <w:r w:rsidR="004637C4">
        <w:rPr>
          <w:rFonts w:ascii="Angsana New" w:hAnsi="Angsana New"/>
          <w:sz w:val="30"/>
          <w:szCs w:val="30"/>
          <w:lang w:val="en-US"/>
        </w:rPr>
        <w:t>148.70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 </w:t>
      </w:r>
      <w:r w:rsidR="0076478A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บาท และ </w:t>
      </w:r>
      <w:r w:rsidR="0076478A" w:rsidRPr="0076478A">
        <w:rPr>
          <w:rFonts w:ascii="Angsana New" w:hAnsi="Angsana New"/>
          <w:sz w:val="30"/>
          <w:szCs w:val="30"/>
        </w:rPr>
        <w:t>153.03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 </w:t>
      </w:r>
      <w:r w:rsidR="0076478A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B0568B" w:rsidRPr="0076478A">
        <w:rPr>
          <w:rFonts w:ascii="Angsana New" w:hAnsi="Angsana New"/>
          <w:sz w:val="30"/>
          <w:szCs w:val="30"/>
          <w:cs/>
        </w:rPr>
        <w:t>บาท ตามลำดับ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="000D1081">
        <w:rPr>
          <w:rFonts w:ascii="Angsana New" w:hAnsi="Angsana New" w:hint="cs"/>
          <w:sz w:val="30"/>
          <w:szCs w:val="30"/>
          <w:cs/>
        </w:rPr>
        <w:t>เพื่อค้ำ</w:t>
      </w:r>
      <w:r w:rsidRPr="0076478A">
        <w:rPr>
          <w:rFonts w:ascii="Angsana New" w:hAnsi="Angsana New"/>
          <w:sz w:val="30"/>
          <w:szCs w:val="30"/>
          <w:cs/>
        </w:rPr>
        <w:t>ประกันสินเชื่อจากธนาคารแห่งหนึ่ง ตามหมาย</w:t>
      </w:r>
      <w:r w:rsidRPr="00C92274">
        <w:rPr>
          <w:rFonts w:ascii="Angsana New" w:hAnsi="Angsana New"/>
          <w:sz w:val="30"/>
          <w:szCs w:val="30"/>
          <w:cs/>
        </w:rPr>
        <w:t>เหตุ</w:t>
      </w:r>
      <w:r w:rsidRPr="00C92274">
        <w:rPr>
          <w:rFonts w:ascii="Angsana New" w:hAnsi="Angsana New"/>
          <w:sz w:val="30"/>
          <w:szCs w:val="30"/>
        </w:rPr>
        <w:t xml:space="preserve"> 1</w:t>
      </w:r>
      <w:r w:rsidR="00874B09" w:rsidRPr="00C92274">
        <w:rPr>
          <w:rFonts w:ascii="Angsana New" w:hAnsi="Angsana New" w:hint="cs"/>
          <w:sz w:val="30"/>
          <w:szCs w:val="30"/>
          <w:cs/>
        </w:rPr>
        <w:t>6</w:t>
      </w:r>
      <w:r w:rsidR="00BD7731">
        <w:rPr>
          <w:rFonts w:ascii="Angsana New" w:hAnsi="Angsana New"/>
          <w:sz w:val="30"/>
          <w:szCs w:val="30"/>
          <w:lang w:val="en-US"/>
        </w:rPr>
        <w:t xml:space="preserve"> </w:t>
      </w:r>
      <w:r w:rsidR="00C9227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92274">
        <w:rPr>
          <w:rFonts w:ascii="Angsana New" w:hAnsi="Angsana New"/>
          <w:sz w:val="30"/>
          <w:szCs w:val="30"/>
          <w:lang w:val="en-US"/>
        </w:rPr>
        <w:t xml:space="preserve"> 18</w:t>
      </w:r>
    </w:p>
    <w:p w14:paraId="3A8D44ED" w14:textId="528B624F" w:rsidR="00ED7038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FB63D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17061">
        <w:rPr>
          <w:rFonts w:ascii="Angsana New" w:hAnsi="Angsana New"/>
          <w:sz w:val="30"/>
          <w:szCs w:val="30"/>
          <w:cs/>
        </w:rPr>
        <w:t xml:space="preserve"> ได้บันทึกต้นทุนทางการเงิน จำนวน </w:t>
      </w:r>
      <w:r w:rsidR="00C46BD0">
        <w:rPr>
          <w:rFonts w:ascii="Angsana New" w:hAnsi="Angsana New"/>
          <w:sz w:val="30"/>
          <w:szCs w:val="30"/>
          <w:lang w:val="en-US"/>
        </w:rPr>
        <w:t>0.07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C46BD0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>บาท ไว้เป็นส่วนหนึ่งของ ที่ดิน อาคารและอุปกรณ์</w:t>
      </w:r>
    </w:p>
    <w:p w14:paraId="28495C5F" w14:textId="7343F400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398CDD0" w14:textId="56E5264F" w:rsidR="00E6478B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2A04B4" w:rsidRPr="002A04B4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DE2B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2B2B">
        <w:rPr>
          <w:rFonts w:ascii="Angsana New" w:hAnsi="Angsana New"/>
          <w:sz w:val="30"/>
          <w:szCs w:val="30"/>
          <w:lang w:val="en-US"/>
        </w:rPr>
        <w:t xml:space="preserve">2567 </w:t>
      </w:r>
      <w:r w:rsidR="00DE2B2B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632D79">
        <w:rPr>
          <w:rFonts w:ascii="Angsana New" w:hAnsi="Angsana New"/>
          <w:sz w:val="30"/>
          <w:szCs w:val="30"/>
        </w:rPr>
        <w:t>3</w:t>
      </w:r>
      <w:r w:rsidR="006A364D">
        <w:rPr>
          <w:rFonts w:ascii="Angsana New" w:hAnsi="Angsana New"/>
          <w:sz w:val="30"/>
          <w:szCs w:val="30"/>
          <w:lang w:val="en-US"/>
        </w:rPr>
        <w:t>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</w:t>
      </w:r>
      <w:r w:rsidR="006A364D">
        <w:rPr>
          <w:rFonts w:ascii="Angsana New" w:hAnsi="Angsana New"/>
          <w:sz w:val="30"/>
          <w:szCs w:val="30"/>
        </w:rPr>
        <w:t xml:space="preserve"> 2566 </w:t>
      </w:r>
      <w:r w:rsidR="00B2728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93D3E">
        <w:rPr>
          <w:rFonts w:ascii="Angsana New" w:hAnsi="Angsana New"/>
          <w:sz w:val="30"/>
          <w:szCs w:val="30"/>
          <w:cs/>
        </w:rPr>
        <w:t xml:space="preserve"> มีรายการ</w:t>
      </w:r>
      <w:r w:rsidRPr="00E6478B">
        <w:rPr>
          <w:rFonts w:ascii="Angsana New" w:hAnsi="Angsana New"/>
          <w:sz w:val="30"/>
          <w:szCs w:val="30"/>
          <w:cs/>
        </w:rPr>
        <w:t>เปลี่ยนแปลงสินทรัพย์สิทธิการใช้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E4AD6" w:rsidRPr="00494247" w14:paraId="5035E784" w14:textId="77777777" w:rsidTr="009E4AD6">
        <w:tc>
          <w:tcPr>
            <w:tcW w:w="5040" w:type="dxa"/>
          </w:tcPr>
          <w:p w14:paraId="26C7DB73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3A6F0595" w14:textId="77777777" w:rsidR="009E4AD6" w:rsidRPr="00494247" w:rsidRDefault="009E4AD6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062232C2" w14:textId="77777777" w:rsidTr="009E4AD6">
        <w:tc>
          <w:tcPr>
            <w:tcW w:w="5040" w:type="dxa"/>
          </w:tcPr>
          <w:p w14:paraId="3EFF8A3F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5657ECBF" w14:textId="77777777" w:rsidR="009E4AD6" w:rsidRPr="00494247" w:rsidRDefault="009E4AD6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AD6" w:rsidRPr="00D044B5" w14:paraId="232626B4" w14:textId="77777777" w:rsidTr="009E4AD6">
        <w:tc>
          <w:tcPr>
            <w:tcW w:w="5040" w:type="dxa"/>
          </w:tcPr>
          <w:p w14:paraId="6901E802" w14:textId="77777777" w:rsidR="009E4AD6" w:rsidRPr="00494247" w:rsidRDefault="009E4AD6" w:rsidP="007246C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F3055DF" w14:textId="384F5D18" w:rsidR="009E4AD6" w:rsidRPr="00D044B5" w:rsidRDefault="002A04B4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A04B4">
              <w:rPr>
                <w:sz w:val="30"/>
                <w:szCs w:val="30"/>
              </w:rPr>
              <w:t xml:space="preserve">30 </w:t>
            </w:r>
            <w:r w:rsidRPr="002A04B4">
              <w:rPr>
                <w:sz w:val="30"/>
                <w:szCs w:val="30"/>
                <w:cs/>
              </w:rPr>
              <w:t>มิถุนายน</w:t>
            </w:r>
            <w:r w:rsidR="009E4AD6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E4AD6" w:rsidRPr="00D044B5">
              <w:rPr>
                <w:sz w:val="30"/>
                <w:szCs w:val="30"/>
              </w:rPr>
              <w:t>256</w:t>
            </w:r>
            <w:r w:rsidR="009E4AD6"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5B33CA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1DE95D1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9E4AD6" w:rsidRPr="00F51C1C" w14:paraId="60AF904A" w14:textId="77777777" w:rsidTr="00CC3271">
        <w:trPr>
          <w:trHeight w:val="203"/>
        </w:trPr>
        <w:tc>
          <w:tcPr>
            <w:tcW w:w="5040" w:type="dxa"/>
          </w:tcPr>
          <w:p w14:paraId="09A78E93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6ED07743" w14:textId="2B672616" w:rsidR="009E4AD6" w:rsidRPr="00F4526A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470</w:t>
            </w:r>
            <w:r w:rsidRPr="00243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566.96</w:t>
            </w:r>
          </w:p>
        </w:tc>
        <w:tc>
          <w:tcPr>
            <w:tcW w:w="236" w:type="dxa"/>
            <w:vAlign w:val="center"/>
          </w:tcPr>
          <w:p w14:paraId="4E7C31FC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D967913" w14:textId="403C0CED" w:rsidR="009E4AD6" w:rsidRPr="00F51C1C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30CD">
              <w:rPr>
                <w:rFonts w:ascii="Angsana New" w:hAnsi="Angsana New"/>
                <w:color w:val="000000"/>
                <w:sz w:val="30"/>
                <w:szCs w:val="30"/>
              </w:rPr>
              <w:t>1,417,459.41</w:t>
            </w:r>
          </w:p>
        </w:tc>
      </w:tr>
      <w:tr w:rsidR="009E4AD6" w:rsidRPr="00D3269C" w14:paraId="073E7544" w14:textId="77777777" w:rsidTr="00622E25">
        <w:trPr>
          <w:trHeight w:val="203"/>
        </w:trPr>
        <w:tc>
          <w:tcPr>
            <w:tcW w:w="5040" w:type="dxa"/>
          </w:tcPr>
          <w:p w14:paraId="4A3F3E2D" w14:textId="0FA4D050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30C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87" w:type="dxa"/>
            <w:shd w:val="clear" w:color="auto" w:fill="auto"/>
          </w:tcPr>
          <w:p w14:paraId="48526065" w14:textId="409DCC38" w:rsidR="009E4AD6" w:rsidRPr="00F4526A" w:rsidRDefault="00494507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945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392</w:t>
            </w:r>
            <w:r w:rsidRPr="004945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640.91</w:t>
            </w:r>
          </w:p>
        </w:tc>
        <w:tc>
          <w:tcPr>
            <w:tcW w:w="236" w:type="dxa"/>
            <w:vAlign w:val="center"/>
          </w:tcPr>
          <w:p w14:paraId="1B48DA0F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4E24358" w14:textId="70F4005A" w:rsidR="009E4AD6" w:rsidRPr="00D3269C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E4AD6" w:rsidRPr="00816665" w14:paraId="40A995B8" w14:textId="77777777" w:rsidTr="00CC3271">
        <w:trPr>
          <w:trHeight w:val="181"/>
        </w:trPr>
        <w:tc>
          <w:tcPr>
            <w:tcW w:w="5040" w:type="dxa"/>
          </w:tcPr>
          <w:p w14:paraId="02257392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E1A636F" w14:textId="58C515FC" w:rsidR="009E4AD6" w:rsidRPr="00A74F80" w:rsidRDefault="00494507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94507">
              <w:rPr>
                <w:rFonts w:ascii="Angsana New" w:hAnsi="Angsana New"/>
                <w:color w:val="000000"/>
                <w:sz w:val="30"/>
                <w:szCs w:val="30"/>
              </w:rPr>
              <w:t>467,400.59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5656A65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EAF930F" w14:textId="6812DE3B" w:rsidR="009E4AD6" w:rsidRPr="00816665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27450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50F1B97C" w14:textId="77777777" w:rsidTr="00CC3271">
        <w:trPr>
          <w:trHeight w:val="181"/>
        </w:trPr>
        <w:tc>
          <w:tcPr>
            <w:tcW w:w="5040" w:type="dxa"/>
          </w:tcPr>
          <w:p w14:paraId="44E18391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46CA6" w14:textId="484A7F7A" w:rsidR="009E4AD6" w:rsidRPr="00D3269C" w:rsidRDefault="00F22FB3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2FB3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F22F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22FB3">
              <w:rPr>
                <w:rFonts w:ascii="Angsana New" w:hAnsi="Angsana New"/>
                <w:color w:val="000000"/>
                <w:sz w:val="30"/>
                <w:szCs w:val="30"/>
                <w:cs/>
              </w:rPr>
              <w:t>395</w:t>
            </w:r>
            <w:r w:rsidRPr="00F22FB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22FB3">
              <w:rPr>
                <w:rFonts w:ascii="Angsana New" w:hAnsi="Angsana New"/>
                <w:color w:val="000000"/>
                <w:sz w:val="30"/>
                <w:szCs w:val="30"/>
                <w:cs/>
              </w:rPr>
              <w:t>807.28</w:t>
            </w:r>
          </w:p>
        </w:tc>
        <w:tc>
          <w:tcPr>
            <w:tcW w:w="236" w:type="dxa"/>
            <w:vAlign w:val="center"/>
          </w:tcPr>
          <w:p w14:paraId="1308D0C2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43D5BA5" w14:textId="4A3237E0" w:rsidR="009E4AD6" w:rsidRPr="00494247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7450">
              <w:rPr>
                <w:rFonts w:ascii="Angsana New" w:hAnsi="Angsana New"/>
                <w:color w:val="000000"/>
                <w:sz w:val="30"/>
                <w:szCs w:val="30"/>
              </w:rPr>
              <w:t>470,566.96</w:t>
            </w:r>
          </w:p>
        </w:tc>
      </w:tr>
    </w:tbl>
    <w:p w14:paraId="394212BB" w14:textId="26ECA37E" w:rsidR="005B601D" w:rsidRDefault="005B601D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B601D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6E69B0">
        <w:rPr>
          <w:rFonts w:ascii="Angsana New" w:hAnsi="Angsana New"/>
          <w:sz w:val="30"/>
          <w:szCs w:val="30"/>
        </w:rPr>
        <w:t>3</w:t>
      </w:r>
      <w:r w:rsidRPr="005B601D">
        <w:rPr>
          <w:rFonts w:ascii="Angsana New" w:hAnsi="Angsana New"/>
          <w:sz w:val="30"/>
          <w:szCs w:val="30"/>
          <w:cs/>
        </w:rPr>
        <w:t xml:space="preserve"> เดือน</w:t>
      </w:r>
      <w:r w:rsidR="002A04B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04B4">
        <w:rPr>
          <w:rFonts w:ascii="Angsana New" w:hAnsi="Angsana New"/>
          <w:sz w:val="30"/>
          <w:szCs w:val="30"/>
          <w:lang w:val="en-US"/>
        </w:rPr>
        <w:t>6</w:t>
      </w:r>
      <w:r w:rsidR="002A04B4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Pr="005B601D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A04B4" w:rsidRPr="002A04B4">
        <w:rPr>
          <w:rFonts w:ascii="Angsana New" w:hAnsi="Angsana New"/>
          <w:sz w:val="30"/>
          <w:szCs w:val="30"/>
          <w:lang w:val="en-US"/>
        </w:rPr>
        <w:t xml:space="preserve">30 </w:t>
      </w:r>
      <w:r w:rsidR="002A04B4" w:rsidRPr="002A04B4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5B601D">
        <w:rPr>
          <w:rFonts w:ascii="Angsana New" w:hAnsi="Angsana New"/>
          <w:sz w:val="30"/>
          <w:szCs w:val="30"/>
          <w:cs/>
        </w:rPr>
        <w:t xml:space="preserve"> </w:t>
      </w:r>
      <w:r w:rsidR="006E69B0">
        <w:rPr>
          <w:rFonts w:ascii="Angsana New" w:hAnsi="Angsana New"/>
          <w:sz w:val="30"/>
          <w:szCs w:val="30"/>
        </w:rPr>
        <w:t>2567</w:t>
      </w:r>
      <w:r w:rsidRPr="005B601D">
        <w:rPr>
          <w:rFonts w:ascii="Angsana New" w:hAnsi="Angsana New"/>
          <w:sz w:val="30"/>
          <w:szCs w:val="30"/>
          <w:cs/>
        </w:rPr>
        <w:t xml:space="preserve"> จำนวน</w:t>
      </w:r>
      <w:r w:rsidRPr="00F22FB3">
        <w:rPr>
          <w:rFonts w:ascii="Angsana New" w:hAnsi="Angsana New"/>
          <w:sz w:val="30"/>
          <w:szCs w:val="30"/>
          <w:cs/>
        </w:rPr>
        <w:t xml:space="preserve"> </w:t>
      </w:r>
      <w:r w:rsidR="0000476E">
        <w:rPr>
          <w:rFonts w:ascii="Angsana New" w:hAnsi="Angsana New"/>
          <w:sz w:val="30"/>
          <w:szCs w:val="30"/>
          <w:lang w:val="en-US"/>
        </w:rPr>
        <w:t>0.23</w:t>
      </w:r>
      <w:r w:rsidRPr="00F22FB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3DBA" w:rsidRPr="00F22FB3">
        <w:rPr>
          <w:rFonts w:ascii="Angsana New" w:hAnsi="Angsana New"/>
          <w:sz w:val="30"/>
          <w:szCs w:val="30"/>
        </w:rPr>
        <w:t xml:space="preserve"> </w:t>
      </w:r>
      <w:r w:rsidR="00B64174" w:rsidRPr="00F22FB3">
        <w:rPr>
          <w:rFonts w:ascii="Angsana New" w:hAnsi="Angsana New" w:hint="cs"/>
          <w:sz w:val="30"/>
          <w:szCs w:val="30"/>
          <w:cs/>
        </w:rPr>
        <w:t xml:space="preserve">และ </w:t>
      </w:r>
      <w:r w:rsidR="00F22FB3" w:rsidRPr="00F22FB3">
        <w:rPr>
          <w:rFonts w:ascii="Angsana New" w:hAnsi="Angsana New"/>
          <w:sz w:val="30"/>
          <w:szCs w:val="30"/>
        </w:rPr>
        <w:t>0.47</w:t>
      </w:r>
      <w:r w:rsidR="00B64174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( </w:t>
      </w:r>
      <w:r w:rsidR="00B64174">
        <w:rPr>
          <w:rFonts w:ascii="Angsana New" w:hAnsi="Angsana New"/>
          <w:sz w:val="30"/>
          <w:szCs w:val="30"/>
        </w:rPr>
        <w:t>30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B64174">
        <w:rPr>
          <w:rFonts w:ascii="Angsana New" w:hAnsi="Angsana New" w:hint="cs"/>
          <w:sz w:val="30"/>
          <w:szCs w:val="30"/>
          <w:cs/>
        </w:rPr>
        <w:t>มิถุนายน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B64174">
        <w:rPr>
          <w:rFonts w:ascii="Angsana New" w:hAnsi="Angsana New"/>
          <w:sz w:val="30"/>
          <w:szCs w:val="30"/>
        </w:rPr>
        <w:t>256</w:t>
      </w:r>
      <w:r w:rsidR="00B64174">
        <w:rPr>
          <w:rFonts w:ascii="Angsana New" w:hAnsi="Angsana New"/>
          <w:sz w:val="30"/>
          <w:szCs w:val="30"/>
          <w:lang w:val="en-US"/>
        </w:rPr>
        <w:t>6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: จำนวน </w:t>
      </w:r>
      <w:r w:rsidR="00B64174">
        <w:rPr>
          <w:rFonts w:ascii="Angsana New" w:hAnsi="Angsana New"/>
          <w:sz w:val="30"/>
          <w:szCs w:val="30"/>
          <w:lang w:val="en-US"/>
        </w:rPr>
        <w:t>0.</w:t>
      </w:r>
      <w:r w:rsidR="00090568">
        <w:rPr>
          <w:rFonts w:ascii="Angsana New" w:hAnsi="Angsana New"/>
          <w:sz w:val="30"/>
          <w:szCs w:val="30"/>
          <w:lang w:val="en-US"/>
        </w:rPr>
        <w:t>24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B64174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บาท และ </w:t>
      </w:r>
      <w:r w:rsidR="00B64174">
        <w:rPr>
          <w:rFonts w:ascii="Angsana New" w:hAnsi="Angsana New"/>
          <w:sz w:val="30"/>
          <w:szCs w:val="30"/>
          <w:lang w:val="en-US"/>
        </w:rPr>
        <w:t>0.</w:t>
      </w:r>
      <w:r w:rsidR="00090568">
        <w:rPr>
          <w:rFonts w:ascii="Angsana New" w:hAnsi="Angsana New"/>
          <w:sz w:val="30"/>
          <w:szCs w:val="30"/>
          <w:lang w:val="en-US"/>
        </w:rPr>
        <w:t>47</w:t>
      </w:r>
      <w:r w:rsidR="00B64174" w:rsidRPr="00877310">
        <w:rPr>
          <w:rFonts w:ascii="Angsana New" w:hAnsi="Angsana New"/>
          <w:sz w:val="30"/>
          <w:szCs w:val="30"/>
          <w:cs/>
        </w:rPr>
        <w:t xml:space="preserve"> </w:t>
      </w:r>
      <w:r w:rsidR="00B64174">
        <w:rPr>
          <w:rFonts w:ascii="Angsana New" w:hAnsi="Angsana New" w:hint="cs"/>
          <w:sz w:val="30"/>
          <w:szCs w:val="30"/>
          <w:cs/>
        </w:rPr>
        <w:t>ล้าน</w:t>
      </w:r>
      <w:r w:rsidR="00B64174" w:rsidRPr="00877310">
        <w:rPr>
          <w:rFonts w:ascii="Angsana New" w:hAnsi="Angsana New"/>
          <w:sz w:val="30"/>
          <w:szCs w:val="30"/>
          <w:cs/>
        </w:rPr>
        <w:t>บาท ตามลำดับ )</w:t>
      </w:r>
    </w:p>
    <w:p w14:paraId="50D412CD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95D889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BA7C7C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F76C6C" w14:textId="77777777" w:rsidR="000038FC" w:rsidRDefault="000038FC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B92C8" w14:textId="42DB15D5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F52DA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C7ADD19" w14:textId="1973B0FB" w:rsidR="00A40680" w:rsidRDefault="008F2559" w:rsidP="002C0C25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90568" w:rsidRPr="00090568">
        <w:rPr>
          <w:rFonts w:ascii="Angsana New" w:hAnsi="Angsana New"/>
          <w:sz w:val="30"/>
          <w:szCs w:val="30"/>
          <w:lang w:val="en-US"/>
        </w:rPr>
        <w:t xml:space="preserve">30 </w:t>
      </w:r>
      <w:r w:rsidR="00090568" w:rsidRPr="00090568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551893">
        <w:rPr>
          <w:rFonts w:ascii="Angsana New" w:hAnsi="Angsana New" w:hint="cs"/>
          <w:sz w:val="30"/>
          <w:szCs w:val="30"/>
          <w:cs/>
        </w:rPr>
        <w:t xml:space="preserve"> </w:t>
      </w:r>
      <w:r w:rsidR="00551893">
        <w:rPr>
          <w:rFonts w:ascii="Angsana New" w:hAnsi="Angsana New"/>
          <w:sz w:val="30"/>
          <w:szCs w:val="30"/>
          <w:lang w:val="en-US"/>
        </w:rPr>
        <w:t xml:space="preserve">2567 </w:t>
      </w:r>
      <w:r w:rsidR="00551893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686C65">
        <w:rPr>
          <w:rFonts w:ascii="Angsana New" w:hAnsi="Angsana New"/>
          <w:sz w:val="30"/>
          <w:szCs w:val="30"/>
          <w:lang w:val="en-US"/>
        </w:rPr>
        <w:t xml:space="preserve">31 </w:t>
      </w:r>
      <w:r w:rsidRPr="008F25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BD2CA1">
        <w:rPr>
          <w:rFonts w:ascii="Angsana New" w:hAnsi="Angsana New"/>
          <w:sz w:val="30"/>
          <w:szCs w:val="30"/>
          <w:lang w:val="en-US"/>
        </w:rPr>
        <w:t>2566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 w:rsidR="009B02A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F2559">
        <w:rPr>
          <w:rFonts w:ascii="Angsana New" w:hAnsi="Angsana New"/>
          <w:sz w:val="30"/>
          <w:szCs w:val="30"/>
          <w:cs/>
        </w:rPr>
        <w:t xml:space="preserve"> มีรายการเปลี่ยนแปลงสินทรัพย์ไม่มีตัวตน</w:t>
      </w:r>
      <w:r w:rsidR="00F52DAA">
        <w:rPr>
          <w:rFonts w:ascii="Angsana New" w:hAnsi="Angsana New" w:hint="cs"/>
          <w:sz w:val="30"/>
          <w:szCs w:val="30"/>
          <w:cs/>
        </w:rPr>
        <w:t>อื่น</w:t>
      </w:r>
      <w:r w:rsidRPr="008F255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8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728"/>
        <w:gridCol w:w="1728"/>
        <w:gridCol w:w="236"/>
        <w:gridCol w:w="1730"/>
        <w:gridCol w:w="1730"/>
      </w:tblGrid>
      <w:tr w:rsidR="00E66C58" w:rsidRPr="00494247" w14:paraId="1B6B159B" w14:textId="77777777" w:rsidTr="009C203F">
        <w:tc>
          <w:tcPr>
            <w:tcW w:w="2700" w:type="dxa"/>
          </w:tcPr>
          <w:p w14:paraId="360E71F2" w14:textId="77777777" w:rsidR="00E66C58" w:rsidRPr="00494247" w:rsidRDefault="00E66C58" w:rsidP="004958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3362043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E8091E4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69B2B8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</w:tcPr>
          <w:p w14:paraId="12F9FCFC" w14:textId="77777777" w:rsidR="00E66C58" w:rsidRPr="00494247" w:rsidRDefault="00E66C58" w:rsidP="004958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66C58" w:rsidRPr="00494247" w14:paraId="7B11643E" w14:textId="77777777" w:rsidTr="009C203F">
        <w:tc>
          <w:tcPr>
            <w:tcW w:w="2700" w:type="dxa"/>
          </w:tcPr>
          <w:p w14:paraId="7628AEC7" w14:textId="77777777" w:rsidR="00E66C58" w:rsidRPr="00494247" w:rsidRDefault="00E66C58" w:rsidP="004958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1C5EF79" w14:textId="77777777" w:rsidR="00E66C58" w:rsidRPr="00494247" w:rsidRDefault="00E66C58" w:rsidP="00495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80AD13" w14:textId="77777777" w:rsidR="00E66C58" w:rsidRPr="00494247" w:rsidRDefault="00E66C58" w:rsidP="00495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</w:tcPr>
          <w:p w14:paraId="707CB3FA" w14:textId="77777777" w:rsidR="00E66C58" w:rsidRPr="00494247" w:rsidRDefault="00E66C58" w:rsidP="0049583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C58" w:rsidRPr="00D044B5" w14:paraId="37AE0EEA" w14:textId="77777777" w:rsidTr="009C203F">
        <w:tc>
          <w:tcPr>
            <w:tcW w:w="2700" w:type="dxa"/>
          </w:tcPr>
          <w:p w14:paraId="653FAA6A" w14:textId="77777777" w:rsidR="00E66C58" w:rsidRPr="00494247" w:rsidRDefault="00E66C58" w:rsidP="0049583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6798324" w14:textId="77777777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Pr="00A43FBD">
              <w:rPr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A8E5BB" w14:textId="77777777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081EEC2" w14:textId="77777777" w:rsidR="00E66C58" w:rsidRPr="00D044B5" w:rsidRDefault="00E66C58" w:rsidP="0049583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0" w:type="dxa"/>
          </w:tcPr>
          <w:p w14:paraId="13B14852" w14:textId="77777777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43FBD">
              <w:rPr>
                <w:sz w:val="30"/>
                <w:szCs w:val="30"/>
              </w:rPr>
              <w:t xml:space="preserve">30 </w:t>
            </w:r>
            <w:r w:rsidRPr="00A43FBD">
              <w:rPr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30" w:type="dxa"/>
          </w:tcPr>
          <w:p w14:paraId="13301BFA" w14:textId="77777777" w:rsidR="00E66C58" w:rsidRPr="00D044B5" w:rsidRDefault="00E66C58" w:rsidP="004958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0820DD" w:rsidRPr="00494247" w14:paraId="68819668" w14:textId="77777777" w:rsidTr="009C203F">
        <w:trPr>
          <w:trHeight w:val="203"/>
        </w:trPr>
        <w:tc>
          <w:tcPr>
            <w:tcW w:w="2700" w:type="dxa"/>
          </w:tcPr>
          <w:p w14:paraId="2B7EF4F9" w14:textId="393E93B3" w:rsidR="000820DD" w:rsidRPr="00494247" w:rsidRDefault="000820DD" w:rsidP="0008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728" w:type="dxa"/>
            <w:shd w:val="clear" w:color="auto" w:fill="auto"/>
          </w:tcPr>
          <w:p w14:paraId="4088BB0A" w14:textId="6654773C" w:rsidR="000820DD" w:rsidRPr="00A74F80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725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447.73</w:t>
            </w:r>
          </w:p>
        </w:tc>
        <w:tc>
          <w:tcPr>
            <w:tcW w:w="1728" w:type="dxa"/>
            <w:shd w:val="clear" w:color="auto" w:fill="auto"/>
          </w:tcPr>
          <w:p w14:paraId="587C4C84" w14:textId="6712DBFE" w:rsidR="000820DD" w:rsidRPr="00A74F80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813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743.90</w:t>
            </w:r>
          </w:p>
        </w:tc>
        <w:tc>
          <w:tcPr>
            <w:tcW w:w="236" w:type="dxa"/>
            <w:shd w:val="clear" w:color="auto" w:fill="auto"/>
          </w:tcPr>
          <w:p w14:paraId="339054A5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430C1EF9" w14:textId="227F077F" w:rsidR="000820DD" w:rsidRPr="00F4526A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725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447.73</w:t>
            </w:r>
          </w:p>
        </w:tc>
        <w:tc>
          <w:tcPr>
            <w:tcW w:w="1730" w:type="dxa"/>
          </w:tcPr>
          <w:p w14:paraId="430D18EA" w14:textId="2E29F799" w:rsidR="000820DD" w:rsidRPr="00494247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813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743.90</w:t>
            </w:r>
          </w:p>
        </w:tc>
      </w:tr>
      <w:tr w:rsidR="000820DD" w:rsidRPr="00E50A6D" w14:paraId="6F295EF8" w14:textId="77777777" w:rsidTr="009C203F">
        <w:trPr>
          <w:trHeight w:val="203"/>
        </w:trPr>
        <w:tc>
          <w:tcPr>
            <w:tcW w:w="2700" w:type="dxa"/>
          </w:tcPr>
          <w:p w14:paraId="4E7405F9" w14:textId="2D7D40AF" w:rsidR="000820DD" w:rsidRPr="00494247" w:rsidRDefault="000820DD" w:rsidP="000820D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</w:tcPr>
          <w:p w14:paraId="5415F467" w14:textId="285A35C8" w:rsidR="000820DD" w:rsidRPr="00A74F80" w:rsidRDefault="006C2770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2770">
              <w:rPr>
                <w:rFonts w:ascii="Angsana New" w:hAnsi="Angsana New"/>
                <w:color w:val="000000"/>
                <w:sz w:val="30"/>
                <w:szCs w:val="30"/>
              </w:rPr>
              <w:t>35,214.00</w:t>
            </w:r>
          </w:p>
        </w:tc>
        <w:tc>
          <w:tcPr>
            <w:tcW w:w="1728" w:type="dxa"/>
            <w:shd w:val="clear" w:color="auto" w:fill="auto"/>
          </w:tcPr>
          <w:p w14:paraId="694DF02D" w14:textId="4F41003A" w:rsidR="000820DD" w:rsidRPr="00A74F80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3F68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  <w:tc>
          <w:tcPr>
            <w:tcW w:w="236" w:type="dxa"/>
            <w:shd w:val="clear" w:color="auto" w:fill="auto"/>
          </w:tcPr>
          <w:p w14:paraId="6E03E99A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2725B16F" w14:textId="47794B7A" w:rsidR="000820DD" w:rsidRPr="00F4526A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32EA">
              <w:rPr>
                <w:rFonts w:ascii="Angsana New" w:hAnsi="Angsana New"/>
                <w:color w:val="000000"/>
                <w:sz w:val="30"/>
                <w:szCs w:val="30"/>
              </w:rPr>
              <w:t>29,259.00</w:t>
            </w:r>
          </w:p>
        </w:tc>
        <w:tc>
          <w:tcPr>
            <w:tcW w:w="1730" w:type="dxa"/>
          </w:tcPr>
          <w:p w14:paraId="6C14A5CB" w14:textId="4656A48D" w:rsidR="000820DD" w:rsidRPr="00E50A6D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3F68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</w:tr>
      <w:tr w:rsidR="000820DD" w:rsidRPr="00494247" w14:paraId="49BACA7A" w14:textId="77777777" w:rsidTr="009C203F">
        <w:trPr>
          <w:trHeight w:val="203"/>
        </w:trPr>
        <w:tc>
          <w:tcPr>
            <w:tcW w:w="2700" w:type="dxa"/>
          </w:tcPr>
          <w:p w14:paraId="212D449C" w14:textId="3375E9AA" w:rsidR="000820DD" w:rsidRPr="00494247" w:rsidRDefault="000820DD" w:rsidP="000820DD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</w:tcPr>
          <w:p w14:paraId="60ADD988" w14:textId="1F590309" w:rsidR="000820DD" w:rsidRPr="00A74F80" w:rsidRDefault="00515FC9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6C2770" w:rsidRPr="006C2770">
              <w:rPr>
                <w:rFonts w:ascii="Angsana New" w:hAnsi="Angsana New"/>
                <w:color w:val="000000"/>
                <w:sz w:val="30"/>
                <w:szCs w:val="30"/>
              </w:rPr>
              <w:t>603,091.47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87F0D7A" w14:textId="59A7D3EA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C3BD1">
              <w:rPr>
                <w:rFonts w:ascii="Angsana New" w:hAnsi="Angsana New"/>
                <w:color w:val="000000"/>
                <w:sz w:val="30"/>
                <w:szCs w:val="30"/>
              </w:rPr>
              <w:t>1,219,896.17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34B759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3A6A8363" w14:textId="32D2C189" w:rsidR="000820DD" w:rsidRPr="00F4526A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72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(603</w:t>
            </w:r>
            <w:r w:rsidRPr="009D72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D727C">
              <w:rPr>
                <w:rFonts w:ascii="Angsana New" w:hAnsi="Angsana New"/>
                <w:color w:val="000000"/>
                <w:sz w:val="30"/>
                <w:szCs w:val="30"/>
                <w:cs/>
              </w:rPr>
              <w:t>034.38)</w:t>
            </w:r>
          </w:p>
        </w:tc>
        <w:tc>
          <w:tcPr>
            <w:tcW w:w="1730" w:type="dxa"/>
          </w:tcPr>
          <w:p w14:paraId="233F2D55" w14:textId="0C57466C" w:rsidR="000820DD" w:rsidRPr="00494247" w:rsidRDefault="000820DD" w:rsidP="000820DD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C3BD1">
              <w:rPr>
                <w:rFonts w:ascii="Angsana New" w:hAnsi="Angsana New"/>
                <w:color w:val="000000"/>
                <w:sz w:val="30"/>
                <w:szCs w:val="30"/>
              </w:rPr>
              <w:t>1,219,896.17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820DD" w:rsidRPr="00494247" w14:paraId="487A1F5F" w14:textId="77777777" w:rsidTr="009C203F">
        <w:trPr>
          <w:trHeight w:val="203"/>
        </w:trPr>
        <w:tc>
          <w:tcPr>
            <w:tcW w:w="2700" w:type="dxa"/>
          </w:tcPr>
          <w:p w14:paraId="4290CDCB" w14:textId="6FCD84D4" w:rsidR="000820DD" w:rsidRPr="00816665" w:rsidRDefault="000820DD" w:rsidP="000820DD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728" w:type="dxa"/>
            <w:shd w:val="clear" w:color="auto" w:fill="auto"/>
          </w:tcPr>
          <w:p w14:paraId="4833C28F" w14:textId="030CD296" w:rsidR="000820DD" w:rsidRPr="00FB76CF" w:rsidRDefault="00D233FC" w:rsidP="00082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3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D23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23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157</w:t>
            </w:r>
            <w:r w:rsidRPr="00D23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23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570.26</w:t>
            </w:r>
          </w:p>
        </w:tc>
        <w:tc>
          <w:tcPr>
            <w:tcW w:w="1728" w:type="dxa"/>
            <w:shd w:val="clear" w:color="auto" w:fill="auto"/>
          </w:tcPr>
          <w:p w14:paraId="04BBB6C7" w14:textId="5072A84A" w:rsidR="000820DD" w:rsidRPr="004C5FC5" w:rsidRDefault="000820DD" w:rsidP="00082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FA711" w14:textId="77777777" w:rsidR="000820DD" w:rsidRPr="00A74F80" w:rsidRDefault="000820DD" w:rsidP="000820D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6099088C" w14:textId="7441C6CB" w:rsidR="000820DD" w:rsidRPr="00E0378D" w:rsidRDefault="00EF6C1D" w:rsidP="00082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C1D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EF6C1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6C1D">
              <w:rPr>
                <w:rFonts w:ascii="Angsana New" w:hAnsi="Angsana New"/>
                <w:color w:val="000000"/>
                <w:sz w:val="30"/>
                <w:szCs w:val="30"/>
                <w:cs/>
              </w:rPr>
              <w:t>151</w:t>
            </w:r>
            <w:r w:rsidRPr="00EF6C1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F6C1D">
              <w:rPr>
                <w:rFonts w:ascii="Angsana New" w:hAnsi="Angsana New"/>
                <w:color w:val="000000"/>
                <w:sz w:val="30"/>
                <w:szCs w:val="30"/>
                <w:cs/>
              </w:rPr>
              <w:t>672.35</w:t>
            </w:r>
          </w:p>
        </w:tc>
        <w:tc>
          <w:tcPr>
            <w:tcW w:w="1730" w:type="dxa"/>
          </w:tcPr>
          <w:p w14:paraId="69E9C6BD" w14:textId="187FDB1E" w:rsidR="000820DD" w:rsidRPr="00B512E5" w:rsidRDefault="000820DD" w:rsidP="000820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</w:tr>
    </w:tbl>
    <w:p w14:paraId="30BEAC99" w14:textId="73463573" w:rsidR="00D764AD" w:rsidRDefault="002737A3" w:rsidP="00602C67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ค่าตัดจำหน่าย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D764AD">
        <w:rPr>
          <w:rFonts w:ascii="Angsana New" w:hAnsi="Angsana New"/>
          <w:sz w:val="30"/>
          <w:szCs w:val="30"/>
          <w:lang w:val="en-US"/>
        </w:rPr>
        <w:t>3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D764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D764AD">
        <w:rPr>
          <w:rFonts w:ascii="Angsana New" w:hAnsi="Angsana New"/>
          <w:sz w:val="30"/>
          <w:szCs w:val="30"/>
          <w:lang w:val="en-US"/>
        </w:rPr>
        <w:t xml:space="preserve">6 </w:t>
      </w:r>
      <w:r w:rsidR="00D764AD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764AD" w:rsidRPr="00547C1E">
        <w:rPr>
          <w:rFonts w:ascii="Angsana New" w:hAnsi="Angsana New"/>
          <w:sz w:val="30"/>
          <w:szCs w:val="30"/>
          <w:lang w:val="en-US"/>
        </w:rPr>
        <w:t>3</w:t>
      </w:r>
      <w:r w:rsidR="00D764AD">
        <w:rPr>
          <w:rFonts w:ascii="Angsana New" w:hAnsi="Angsana New"/>
          <w:sz w:val="30"/>
          <w:szCs w:val="30"/>
          <w:lang w:val="en-US"/>
        </w:rPr>
        <w:t>0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</w:rPr>
        <w:t>มิถุนายน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/>
          <w:sz w:val="30"/>
          <w:szCs w:val="30"/>
        </w:rPr>
        <w:t>2567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 w:hint="cs"/>
          <w:sz w:val="30"/>
          <w:szCs w:val="30"/>
          <w:cs/>
        </w:rPr>
        <w:t>ในงบก</w:t>
      </w:r>
      <w:r w:rsidR="00D764AD">
        <w:rPr>
          <w:rFonts w:ascii="Angsana New" w:hAnsi="Angsana New" w:hint="cs"/>
          <w:sz w:val="30"/>
          <w:szCs w:val="30"/>
          <w:cs/>
        </w:rPr>
        <w:t>า</w:t>
      </w:r>
      <w:r w:rsidR="00D764AD" w:rsidRPr="00547C1E">
        <w:rPr>
          <w:rFonts w:ascii="Angsana New" w:hAnsi="Angsana New" w:hint="cs"/>
          <w:sz w:val="30"/>
          <w:szCs w:val="30"/>
          <w:cs/>
        </w:rPr>
        <w:t xml:space="preserve">รเงินรวม 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จำนวน </w:t>
      </w:r>
      <w:r w:rsidR="001E25DC">
        <w:rPr>
          <w:rFonts w:ascii="Angsana New" w:hAnsi="Angsana New"/>
          <w:sz w:val="30"/>
          <w:szCs w:val="30"/>
          <w:lang w:val="en-US"/>
        </w:rPr>
        <w:t>0.30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 w:hint="cs"/>
          <w:sz w:val="30"/>
          <w:szCs w:val="30"/>
          <w:cs/>
        </w:rPr>
        <w:t>ล้าน</w:t>
      </w:r>
      <w:r w:rsidR="00D764AD" w:rsidRPr="00547C1E">
        <w:rPr>
          <w:rFonts w:ascii="Angsana New" w:hAnsi="Angsana New"/>
          <w:sz w:val="30"/>
          <w:szCs w:val="30"/>
          <w:cs/>
        </w:rPr>
        <w:t>บาท</w:t>
      </w:r>
      <w:r w:rsidR="00D764AD" w:rsidRPr="00547C1E">
        <w:rPr>
          <w:rFonts w:ascii="Angsana New" w:hAnsi="Angsana New" w:hint="cs"/>
          <w:sz w:val="30"/>
          <w:szCs w:val="30"/>
          <w:cs/>
        </w:rPr>
        <w:t xml:space="preserve"> และ</w:t>
      </w:r>
      <w:r w:rsidR="00D764AD">
        <w:rPr>
          <w:rFonts w:ascii="Angsana New" w:hAnsi="Angsana New" w:hint="cs"/>
          <w:sz w:val="30"/>
          <w:szCs w:val="30"/>
          <w:cs/>
        </w:rPr>
        <w:t xml:space="preserve"> </w:t>
      </w:r>
      <w:r w:rsidR="00DA0CF8">
        <w:rPr>
          <w:rFonts w:ascii="Angsana New" w:hAnsi="Angsana New"/>
          <w:sz w:val="30"/>
          <w:szCs w:val="30"/>
          <w:lang w:val="en-US"/>
        </w:rPr>
        <w:t>0.60</w:t>
      </w:r>
      <w:r w:rsidR="00D764AD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D764AD" w:rsidRPr="00547C1E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D764AD">
        <w:rPr>
          <w:rFonts w:ascii="Angsana New" w:hAnsi="Angsana New" w:hint="cs"/>
          <w:sz w:val="30"/>
          <w:szCs w:val="30"/>
          <w:cs/>
        </w:rPr>
        <w:t xml:space="preserve"> </w:t>
      </w:r>
      <w:r w:rsidR="00D764AD" w:rsidRPr="009A70A6">
        <w:rPr>
          <w:rFonts w:ascii="Angsana New" w:hAnsi="Angsana New"/>
          <w:sz w:val="30"/>
          <w:szCs w:val="30"/>
          <w:cs/>
        </w:rPr>
        <w:t xml:space="preserve">จำนวน </w:t>
      </w:r>
      <w:r w:rsidR="001E25DC">
        <w:rPr>
          <w:rFonts w:ascii="Angsana New" w:hAnsi="Angsana New"/>
          <w:sz w:val="30"/>
          <w:szCs w:val="30"/>
        </w:rPr>
        <w:t>0.30</w:t>
      </w:r>
      <w:r w:rsidR="00D764AD" w:rsidRPr="00DA0CF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907E20">
        <w:rPr>
          <w:rFonts w:ascii="Angsana New" w:hAnsi="Angsana New"/>
          <w:sz w:val="30"/>
          <w:szCs w:val="30"/>
        </w:rPr>
        <w:t>0.60</w:t>
      </w:r>
      <w:r w:rsidR="00D764AD" w:rsidRPr="00DA0CF8">
        <w:rPr>
          <w:rFonts w:ascii="Angsana New" w:hAnsi="Angsana New"/>
          <w:sz w:val="30"/>
          <w:szCs w:val="30"/>
          <w:cs/>
        </w:rPr>
        <w:t xml:space="preserve"> ล้าน</w:t>
      </w:r>
      <w:r w:rsidR="00D764AD" w:rsidRPr="00A43FBD">
        <w:rPr>
          <w:rFonts w:ascii="Angsana New" w:hAnsi="Angsana New"/>
          <w:sz w:val="30"/>
          <w:szCs w:val="30"/>
          <w:cs/>
        </w:rPr>
        <w:t>บาท</w:t>
      </w:r>
      <w:r w:rsidR="00D764AD">
        <w:rPr>
          <w:rFonts w:ascii="Angsana New" w:hAnsi="Angsana New"/>
          <w:sz w:val="30"/>
          <w:szCs w:val="30"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</w:rPr>
        <w:t>ตามลำดับ</w:t>
      </w:r>
      <w:r w:rsidR="00D764AD" w:rsidRPr="00547C1E">
        <w:rPr>
          <w:rFonts w:ascii="Angsana New" w:hAnsi="Angsana New"/>
          <w:sz w:val="30"/>
          <w:szCs w:val="30"/>
        </w:rPr>
        <w:t xml:space="preserve"> ( 3</w:t>
      </w:r>
      <w:r w:rsidR="00D764AD">
        <w:rPr>
          <w:rFonts w:ascii="Angsana New" w:hAnsi="Angsana New"/>
          <w:sz w:val="30"/>
          <w:szCs w:val="30"/>
          <w:lang w:val="en-US"/>
        </w:rPr>
        <w:t>0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</w:rPr>
        <w:t>มิถุนายน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 w:rsidRPr="00547C1E">
        <w:rPr>
          <w:rFonts w:ascii="Angsana New" w:hAnsi="Angsana New"/>
          <w:sz w:val="30"/>
          <w:szCs w:val="30"/>
        </w:rPr>
        <w:t>2566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: สำหรับงวด </w:t>
      </w:r>
      <w:r w:rsidR="00D764AD">
        <w:rPr>
          <w:rFonts w:ascii="Angsana New" w:hAnsi="Angsana New"/>
          <w:sz w:val="30"/>
          <w:szCs w:val="30"/>
          <w:lang w:val="en-US"/>
        </w:rPr>
        <w:t>3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D764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D764AD">
        <w:rPr>
          <w:rFonts w:ascii="Angsana New" w:hAnsi="Angsana New"/>
          <w:sz w:val="30"/>
          <w:szCs w:val="30"/>
          <w:lang w:val="en-US"/>
        </w:rPr>
        <w:t xml:space="preserve">6 </w:t>
      </w:r>
      <w:r w:rsidR="00D764AD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D764AD" w:rsidRPr="00547C1E">
        <w:rPr>
          <w:rFonts w:ascii="Angsana New" w:hAnsi="Angsana New"/>
          <w:sz w:val="30"/>
          <w:szCs w:val="30"/>
          <w:cs/>
        </w:rPr>
        <w:t>ในงบการเงิน</w:t>
      </w:r>
      <w:r w:rsidR="00D764AD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 </w:t>
      </w:r>
      <w:r w:rsidR="00D764A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9393F">
        <w:rPr>
          <w:rFonts w:ascii="Angsana New" w:hAnsi="Angsana New"/>
          <w:sz w:val="30"/>
          <w:szCs w:val="30"/>
        </w:rPr>
        <w:t>0.31</w:t>
      </w:r>
      <w:r w:rsidR="00D764AD" w:rsidRPr="00547C1E">
        <w:rPr>
          <w:rFonts w:ascii="Angsana New" w:hAnsi="Angsana New"/>
          <w:sz w:val="30"/>
          <w:szCs w:val="30"/>
        </w:rPr>
        <w:t xml:space="preserve"> </w:t>
      </w:r>
      <w:r w:rsidR="00D764AD" w:rsidRPr="00547C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D764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393F">
        <w:rPr>
          <w:rFonts w:ascii="Angsana New" w:hAnsi="Angsana New"/>
          <w:sz w:val="30"/>
          <w:szCs w:val="30"/>
          <w:lang w:val="en-US"/>
        </w:rPr>
        <w:t>0.61</w:t>
      </w:r>
      <w:r w:rsidR="00D764AD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D764AD" w:rsidRPr="00547C1E">
        <w:rPr>
          <w:rFonts w:ascii="Angsana New" w:hAnsi="Angsana New"/>
          <w:sz w:val="30"/>
          <w:szCs w:val="30"/>
          <w:cs/>
        </w:rPr>
        <w:t>)</w:t>
      </w:r>
    </w:p>
    <w:p w14:paraId="28495E71" w14:textId="09C09F54" w:rsidR="00B03B3F" w:rsidRDefault="00B03B3F" w:rsidP="006025A6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64E0A101" w:rsidR="001220AA" w:rsidRPr="001079F3" w:rsidRDefault="001079F3" w:rsidP="00602C67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after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 w:rsidR="00090568" w:rsidRPr="00090568">
        <w:rPr>
          <w:rFonts w:ascii="Angsana New" w:hAnsi="Angsana New"/>
          <w:sz w:val="30"/>
          <w:szCs w:val="30"/>
        </w:rPr>
        <w:t xml:space="preserve">30 </w:t>
      </w:r>
      <w:r w:rsidR="00090568" w:rsidRPr="00090568">
        <w:rPr>
          <w:rFonts w:ascii="Angsana New" w:hAnsi="Angsana New"/>
          <w:sz w:val="30"/>
          <w:szCs w:val="30"/>
          <w:cs/>
        </w:rPr>
        <w:t>มิถุนายน</w:t>
      </w:r>
      <w:r w:rsidR="00DE2F5B">
        <w:rPr>
          <w:rFonts w:ascii="Angsana New" w:hAnsi="Angsana New" w:hint="cs"/>
          <w:sz w:val="30"/>
          <w:szCs w:val="30"/>
          <w:cs/>
        </w:rPr>
        <w:t xml:space="preserve"> </w:t>
      </w:r>
      <w:r w:rsidR="00DE2F5B">
        <w:rPr>
          <w:rFonts w:ascii="Angsana New" w:hAnsi="Angsana New"/>
          <w:sz w:val="30"/>
          <w:szCs w:val="30"/>
        </w:rPr>
        <w:t>256</w:t>
      </w:r>
      <w:r w:rsidR="003A1D72">
        <w:rPr>
          <w:rFonts w:ascii="Angsana New" w:hAnsi="Angsana New" w:hint="cs"/>
          <w:sz w:val="30"/>
          <w:szCs w:val="30"/>
          <w:cs/>
        </w:rPr>
        <w:t>7</w:t>
      </w:r>
      <w:r w:rsidR="00DE2F5B">
        <w:rPr>
          <w:rFonts w:ascii="Angsana New" w:hAnsi="Angsana New"/>
          <w:sz w:val="30"/>
          <w:szCs w:val="30"/>
        </w:rPr>
        <w:t xml:space="preserve"> </w:t>
      </w:r>
      <w:r w:rsidR="00DE2F5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3A1D72">
        <w:rPr>
          <w:rFonts w:ascii="Angsana New" w:hAnsi="Angsana New" w:hint="cs"/>
          <w:sz w:val="30"/>
          <w:szCs w:val="30"/>
          <w:cs/>
        </w:rPr>
        <w:t>6</w:t>
      </w:r>
      <w:r w:rsidR="00CC0D74">
        <w:rPr>
          <w:rFonts w:ascii="Angsana New" w:hAnsi="Angsana New"/>
          <w:sz w:val="30"/>
          <w:szCs w:val="30"/>
        </w:rPr>
        <w:t xml:space="preserve"> </w:t>
      </w:r>
      <w:r w:rsidRPr="001079F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W w:w="102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728"/>
        <w:gridCol w:w="1728"/>
        <w:gridCol w:w="236"/>
        <w:gridCol w:w="1728"/>
        <w:gridCol w:w="1728"/>
      </w:tblGrid>
      <w:tr w:rsidR="00F309E7" w:rsidRPr="005F6C33" w14:paraId="28495E77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F309E7" w:rsidRPr="005F6C33" w:rsidRDefault="00F309E7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bookmarkStart w:id="9" w:name="_Hlk146543332"/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750BD18" w14:textId="7777777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A0DC514" w14:textId="1FB1E952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E2D48A" w14:textId="1FBFBEF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8495E74" w14:textId="22F9F96F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10D1B" w:rsidRPr="005F6C33" w14:paraId="4F78B552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21478" w14:textId="77777777" w:rsidR="00610D1B" w:rsidRPr="005F6C33" w:rsidRDefault="00610D1B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B87F7" w14:textId="17B6671B" w:rsidR="00610D1B" w:rsidRPr="005F6C33" w:rsidRDefault="00610D1B" w:rsidP="005E2B63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DBC726" w14:textId="77777777" w:rsidR="00610D1B" w:rsidRPr="005F6C33" w:rsidRDefault="00610D1B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8D1C04" w14:textId="45C0D693" w:rsidR="00610D1B" w:rsidRPr="005F6C33" w:rsidRDefault="00610D1B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62E" w:rsidRPr="005F6C33" w14:paraId="28495E7C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F8462E" w:rsidRPr="005F6C33" w:rsidRDefault="00F8462E" w:rsidP="00F8462E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19DF5251" w14:textId="58007E69" w:rsidR="00F8462E" w:rsidRDefault="00090568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090568">
              <w:rPr>
                <w:sz w:val="30"/>
                <w:szCs w:val="30"/>
              </w:rPr>
              <w:t xml:space="preserve">30 </w:t>
            </w:r>
            <w:r w:rsidRPr="00090568">
              <w:rPr>
                <w:sz w:val="30"/>
                <w:szCs w:val="30"/>
                <w:cs/>
              </w:rPr>
              <w:t>มิถุนายน</w:t>
            </w:r>
            <w:r w:rsidR="00F8462E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8462E" w:rsidRPr="00D044B5">
              <w:rPr>
                <w:sz w:val="30"/>
                <w:szCs w:val="30"/>
              </w:rPr>
              <w:t>256</w:t>
            </w:r>
            <w:r w:rsidR="00F8462E"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DC46FB6" w14:textId="4A5333F2" w:rsidR="00F8462E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1B907" w14:textId="5D3F3AED" w:rsidR="00F8462E" w:rsidRDefault="00F8462E" w:rsidP="00F8462E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9" w14:textId="08E72551" w:rsidR="00F8462E" w:rsidRPr="001079F3" w:rsidRDefault="00090568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090568">
              <w:rPr>
                <w:sz w:val="30"/>
                <w:szCs w:val="30"/>
              </w:rPr>
              <w:t xml:space="preserve">30 </w:t>
            </w:r>
            <w:r w:rsidRPr="00090568">
              <w:rPr>
                <w:sz w:val="30"/>
                <w:szCs w:val="30"/>
                <w:cs/>
              </w:rPr>
              <w:t>มิถุนายน</w:t>
            </w:r>
            <w:r w:rsidR="00F8462E"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8462E" w:rsidRPr="00D044B5">
              <w:rPr>
                <w:sz w:val="30"/>
                <w:szCs w:val="30"/>
              </w:rPr>
              <w:t>256</w:t>
            </w:r>
            <w:r w:rsidR="00F8462E"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B" w14:textId="5BA113EC" w:rsidR="00F8462E" w:rsidRPr="001079F3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2B241F" w:rsidRPr="005F6C33" w14:paraId="28495E86" w14:textId="77777777" w:rsidTr="009C203F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2B241F" w:rsidRPr="002A5498" w:rsidRDefault="002B241F" w:rsidP="002B24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48378CD1" w14:textId="00B4D032" w:rsidR="002B241F" w:rsidRPr="00313999" w:rsidRDefault="00D44B62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44B62">
              <w:rPr>
                <w:rFonts w:ascii="Angsana New" w:hAnsi="Angsana New"/>
                <w:sz w:val="30"/>
                <w:szCs w:val="30"/>
              </w:rPr>
              <w:t>9,869,157.59</w:t>
            </w:r>
          </w:p>
        </w:tc>
        <w:tc>
          <w:tcPr>
            <w:tcW w:w="1728" w:type="dxa"/>
            <w:shd w:val="clear" w:color="auto" w:fill="auto"/>
          </w:tcPr>
          <w:p w14:paraId="18DABB88" w14:textId="04EDF3C3" w:rsidR="002B241F" w:rsidRPr="00313999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B241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2B241F">
              <w:rPr>
                <w:rFonts w:ascii="Angsana New" w:hAnsi="Angsana New"/>
                <w:sz w:val="30"/>
                <w:szCs w:val="30"/>
              </w:rPr>
              <w:t>,</w:t>
            </w:r>
            <w:r w:rsidRPr="002B241F">
              <w:rPr>
                <w:rFonts w:ascii="Angsana New" w:hAnsi="Angsana New"/>
                <w:sz w:val="30"/>
                <w:szCs w:val="30"/>
                <w:cs/>
              </w:rPr>
              <w:t>727</w:t>
            </w:r>
            <w:r w:rsidRPr="002B241F">
              <w:rPr>
                <w:rFonts w:ascii="Angsana New" w:hAnsi="Angsana New"/>
                <w:sz w:val="30"/>
                <w:szCs w:val="30"/>
              </w:rPr>
              <w:t>,</w:t>
            </w:r>
            <w:r w:rsidRPr="002B241F">
              <w:rPr>
                <w:rFonts w:ascii="Angsana New" w:hAnsi="Angsana New"/>
                <w:sz w:val="30"/>
                <w:szCs w:val="30"/>
                <w:cs/>
              </w:rPr>
              <w:t>922.80</w:t>
            </w:r>
          </w:p>
        </w:tc>
        <w:tc>
          <w:tcPr>
            <w:tcW w:w="236" w:type="dxa"/>
            <w:shd w:val="clear" w:color="auto" w:fill="auto"/>
          </w:tcPr>
          <w:p w14:paraId="26A04524" w14:textId="1B61FAAF" w:rsidR="002B241F" w:rsidRPr="00313999" w:rsidRDefault="002B241F" w:rsidP="002B24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28495E83" w14:textId="714D3D55" w:rsidR="002B241F" w:rsidRPr="00313999" w:rsidRDefault="00D110DB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110DB">
              <w:rPr>
                <w:rFonts w:ascii="Angsana New" w:hAnsi="Angsana New"/>
                <w:sz w:val="30"/>
                <w:szCs w:val="30"/>
              </w:rPr>
              <w:t>9,434,982.17</w:t>
            </w:r>
          </w:p>
        </w:tc>
        <w:tc>
          <w:tcPr>
            <w:tcW w:w="1728" w:type="dxa"/>
            <w:shd w:val="clear" w:color="auto" w:fill="auto"/>
          </w:tcPr>
          <w:p w14:paraId="28495E85" w14:textId="5558775B" w:rsidR="002B241F" w:rsidRPr="00313999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90B5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color w:val="000000"/>
                <w:sz w:val="30"/>
                <w:szCs w:val="30"/>
                <w:cs/>
              </w:rPr>
              <w:t>525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834.87</w:t>
            </w:r>
          </w:p>
        </w:tc>
      </w:tr>
      <w:tr w:rsidR="002B241F" w:rsidRPr="005F6C33" w14:paraId="2CA163F8" w14:textId="77777777" w:rsidTr="009C203F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EFF3D5" w14:textId="60C1411D" w:rsidR="002B241F" w:rsidRPr="001079F3" w:rsidRDefault="002B241F" w:rsidP="002B24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079F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166A18E2" w14:textId="3B0BF3BE" w:rsidR="002B241F" w:rsidRPr="00790B5E" w:rsidRDefault="00D44B62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44B62">
              <w:rPr>
                <w:rFonts w:ascii="Angsana New" w:hAnsi="Angsana New"/>
                <w:sz w:val="30"/>
                <w:szCs w:val="30"/>
              </w:rPr>
              <w:t>(479,161.45)</w:t>
            </w:r>
          </w:p>
        </w:tc>
        <w:tc>
          <w:tcPr>
            <w:tcW w:w="1728" w:type="dxa"/>
            <w:shd w:val="clear" w:color="auto" w:fill="auto"/>
          </w:tcPr>
          <w:p w14:paraId="7F495C28" w14:textId="37AD327E" w:rsidR="002B241F" w:rsidRPr="00BC0380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B241F">
              <w:rPr>
                <w:rFonts w:ascii="Angsana New" w:hAnsi="Angsana New"/>
                <w:sz w:val="30"/>
                <w:szCs w:val="30"/>
              </w:rPr>
              <w:t>(94,113.39)</w:t>
            </w:r>
          </w:p>
        </w:tc>
        <w:tc>
          <w:tcPr>
            <w:tcW w:w="236" w:type="dxa"/>
            <w:shd w:val="clear" w:color="auto" w:fill="auto"/>
          </w:tcPr>
          <w:p w14:paraId="3C61645D" w14:textId="77777777" w:rsidR="002B241F" w:rsidRPr="00313999" w:rsidRDefault="002B241F" w:rsidP="002B24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7F542B1C" w14:textId="0A6F5FC0" w:rsidR="002B241F" w:rsidRPr="00C332EA" w:rsidRDefault="00D44B62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44B62">
              <w:rPr>
                <w:rFonts w:ascii="Angsana New" w:hAnsi="Angsana New"/>
                <w:sz w:val="30"/>
                <w:szCs w:val="30"/>
              </w:rPr>
              <w:t>(479,161.45)</w:t>
            </w:r>
          </w:p>
        </w:tc>
        <w:tc>
          <w:tcPr>
            <w:tcW w:w="1728" w:type="dxa"/>
            <w:shd w:val="clear" w:color="auto" w:fill="auto"/>
          </w:tcPr>
          <w:p w14:paraId="5B06BD84" w14:textId="595A03AE" w:rsidR="002B241F" w:rsidRPr="00EF6351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90B5E">
              <w:rPr>
                <w:rFonts w:ascii="Angsana New" w:hAnsi="Angsana New"/>
                <w:sz w:val="30"/>
                <w:szCs w:val="30"/>
              </w:rPr>
              <w:t>(94,113.39)</w:t>
            </w:r>
          </w:p>
        </w:tc>
      </w:tr>
      <w:tr w:rsidR="00F309E7" w:rsidRPr="005F6C33" w14:paraId="28495E90" w14:textId="77777777" w:rsidTr="009C203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F309E7" w:rsidRPr="001079F3" w:rsidRDefault="00F309E7" w:rsidP="00DD36DE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6B071AAF" w14:textId="0D0B99E0" w:rsidR="00F309E7" w:rsidRPr="001079F3" w:rsidRDefault="00D44B62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44B62">
              <w:rPr>
                <w:rFonts w:ascii="Angsana New" w:hAnsi="Angsana New"/>
                <w:sz w:val="30"/>
                <w:szCs w:val="30"/>
              </w:rPr>
              <w:t>9,389,996.14</w:t>
            </w:r>
          </w:p>
        </w:tc>
        <w:tc>
          <w:tcPr>
            <w:tcW w:w="1728" w:type="dxa"/>
            <w:shd w:val="clear" w:color="auto" w:fill="auto"/>
          </w:tcPr>
          <w:p w14:paraId="5660F8F8" w14:textId="5BF6CF47" w:rsidR="00F309E7" w:rsidRPr="00790B5E" w:rsidRDefault="00BC0380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90B5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809.41</w:t>
            </w:r>
          </w:p>
        </w:tc>
        <w:tc>
          <w:tcPr>
            <w:tcW w:w="236" w:type="dxa"/>
            <w:shd w:val="clear" w:color="auto" w:fill="auto"/>
          </w:tcPr>
          <w:p w14:paraId="4E35C706" w14:textId="30696553" w:rsidR="00F309E7" w:rsidRPr="001079F3" w:rsidRDefault="00F309E7" w:rsidP="00790B5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8495E8D" w14:textId="6C5F0B8B" w:rsidR="00F309E7" w:rsidRPr="001079F3" w:rsidRDefault="00D44B62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44B62">
              <w:rPr>
                <w:rFonts w:ascii="Angsana New" w:hAnsi="Angsana New"/>
                <w:sz w:val="30"/>
                <w:szCs w:val="30"/>
              </w:rPr>
              <w:t>8,955,820.72</w:t>
            </w:r>
          </w:p>
        </w:tc>
        <w:tc>
          <w:tcPr>
            <w:tcW w:w="1728" w:type="dxa"/>
            <w:shd w:val="clear" w:color="auto" w:fill="auto"/>
          </w:tcPr>
          <w:p w14:paraId="28495E8F" w14:textId="4A0A2479" w:rsidR="00F309E7" w:rsidRPr="00790B5E" w:rsidRDefault="00EF6351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90B5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431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721.48</w:t>
            </w:r>
          </w:p>
        </w:tc>
      </w:tr>
      <w:bookmarkEnd w:id="9"/>
    </w:tbl>
    <w:p w14:paraId="32BE2A2D" w14:textId="77777777" w:rsidR="00602C67" w:rsidRDefault="00602C67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7F53839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780CAA1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0781BA2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4835FB44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32AFB882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1260E9A9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6E2C599D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4B8D247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419F6ED9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2CDBF85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A5F7B91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9BADDD4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C26A421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EF15F0F" w14:textId="77777777" w:rsidR="000038FC" w:rsidRDefault="000038FC" w:rsidP="00602C6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8495EC7" w14:textId="00575E02" w:rsidR="00313999" w:rsidRDefault="00D5168C" w:rsidP="002C0C25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120" w:line="240" w:lineRule="auto"/>
        <w:ind w:left="990" w:right="-462" w:hanging="450"/>
        <w:jc w:val="distribute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lastRenderedPageBreak/>
        <w:t>ค่าใช้จ่าย(รายได้)ภาษีเงินได้ สำหรับ</w:t>
      </w:r>
      <w:r w:rsidR="00E05173">
        <w:rPr>
          <w:rFonts w:ascii="Angsana New" w:hAnsi="Angsana New" w:hint="cs"/>
          <w:sz w:val="30"/>
          <w:szCs w:val="30"/>
          <w:cs/>
        </w:rPr>
        <w:t xml:space="preserve">งวด </w:t>
      </w:r>
      <w:r w:rsidR="00E05173">
        <w:rPr>
          <w:rFonts w:ascii="Angsana New" w:hAnsi="Angsana New"/>
          <w:sz w:val="30"/>
          <w:szCs w:val="30"/>
        </w:rPr>
        <w:t xml:space="preserve">3 </w:t>
      </w:r>
      <w:r w:rsidR="00E0517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090568">
        <w:rPr>
          <w:rFonts w:ascii="Angsana New" w:hAnsi="Angsana New" w:hint="cs"/>
          <w:sz w:val="30"/>
          <w:szCs w:val="30"/>
          <w:cs/>
        </w:rPr>
        <w:t xml:space="preserve">และ </w:t>
      </w:r>
      <w:r w:rsidR="00090568">
        <w:rPr>
          <w:rFonts w:ascii="Angsana New" w:hAnsi="Angsana New"/>
          <w:sz w:val="30"/>
          <w:szCs w:val="30"/>
        </w:rPr>
        <w:t xml:space="preserve">6 </w:t>
      </w:r>
      <w:r w:rsidR="00090568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D516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0568" w:rsidRPr="00090568">
        <w:rPr>
          <w:rFonts w:ascii="Angsana New" w:hAnsi="Angsana New"/>
          <w:sz w:val="30"/>
          <w:szCs w:val="30"/>
        </w:rPr>
        <w:t xml:space="preserve">30 </w:t>
      </w:r>
      <w:r w:rsidR="00090568" w:rsidRPr="00090568">
        <w:rPr>
          <w:rFonts w:ascii="Angsana New" w:hAnsi="Angsana New"/>
          <w:sz w:val="30"/>
          <w:szCs w:val="30"/>
          <w:cs/>
        </w:rPr>
        <w:t>มิถุนายน</w:t>
      </w:r>
      <w:r w:rsidRPr="00D5168C">
        <w:rPr>
          <w:rFonts w:ascii="Angsana New" w:hAnsi="Angsana New"/>
          <w:sz w:val="30"/>
          <w:szCs w:val="30"/>
          <w:cs/>
        </w:rPr>
        <w:t xml:space="preserve"> </w:t>
      </w:r>
      <w:r w:rsidRPr="00D5168C">
        <w:rPr>
          <w:rFonts w:ascii="Angsana New" w:hAnsi="Angsana New"/>
          <w:sz w:val="30"/>
          <w:szCs w:val="30"/>
        </w:rPr>
        <w:t>256</w:t>
      </w:r>
      <w:r w:rsidR="00E05173">
        <w:rPr>
          <w:rFonts w:ascii="Angsana New" w:hAnsi="Angsana New"/>
          <w:sz w:val="30"/>
          <w:szCs w:val="30"/>
        </w:rPr>
        <w:t>7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>256</w:t>
      </w:r>
      <w:r w:rsidR="00E05173"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427358" w:rsidRPr="00335FC9" w14:paraId="028ADD0D" w14:textId="77777777" w:rsidTr="00E03493">
        <w:tc>
          <w:tcPr>
            <w:tcW w:w="3969" w:type="dxa"/>
          </w:tcPr>
          <w:p w14:paraId="455E05AD" w14:textId="77777777" w:rsidR="00427358" w:rsidRPr="00335FC9" w:rsidRDefault="0042735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0" w:name="_Hlk158892001"/>
          </w:p>
        </w:tc>
        <w:tc>
          <w:tcPr>
            <w:tcW w:w="1531" w:type="dxa"/>
          </w:tcPr>
          <w:p w14:paraId="430C9703" w14:textId="777A136A" w:rsidR="00427358" w:rsidRPr="00335FC9" w:rsidRDefault="00427358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CE9E5F0" w14:textId="77777777" w:rsidR="00427358" w:rsidRPr="00335FC9" w:rsidRDefault="00427358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3DF92" w14:textId="466F0A45" w:rsidR="00427358" w:rsidRPr="00335FC9" w:rsidRDefault="00427358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50A2DC6" w14:textId="0232CA9F" w:rsidR="00427358" w:rsidRPr="00335FC9" w:rsidRDefault="00427358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</w:rPr>
              <w:t>(</w:t>
            </w:r>
            <w:r w:rsidRPr="00335FC9">
              <w:rPr>
                <w:color w:val="000000"/>
                <w:sz w:val="28"/>
                <w:szCs w:val="28"/>
                <w:cs/>
              </w:rPr>
              <w:t>หน่วย</w:t>
            </w:r>
            <w:r w:rsidRPr="00335FC9">
              <w:rPr>
                <w:color w:val="000000"/>
                <w:sz w:val="28"/>
                <w:szCs w:val="28"/>
              </w:rPr>
              <w:t xml:space="preserve">: </w:t>
            </w:r>
            <w:r w:rsidRPr="00335FC9">
              <w:rPr>
                <w:color w:val="000000"/>
                <w:sz w:val="28"/>
                <w:szCs w:val="28"/>
                <w:cs/>
              </w:rPr>
              <w:t>บาท</w:t>
            </w:r>
            <w:r w:rsidRPr="00335FC9">
              <w:rPr>
                <w:color w:val="000000"/>
                <w:sz w:val="28"/>
                <w:szCs w:val="28"/>
              </w:rPr>
              <w:t>)</w:t>
            </w:r>
          </w:p>
        </w:tc>
      </w:tr>
      <w:tr w:rsidR="00090568" w:rsidRPr="00335FC9" w14:paraId="60F4D21A" w14:textId="77777777">
        <w:tc>
          <w:tcPr>
            <w:tcW w:w="3969" w:type="dxa"/>
          </w:tcPr>
          <w:p w14:paraId="73FD20C5" w14:textId="77777777" w:rsidR="00090568" w:rsidRPr="00335FC9" w:rsidRDefault="0009056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</w:tcPr>
          <w:p w14:paraId="2A5A301F" w14:textId="0883CA84" w:rsidR="00090568" w:rsidRPr="00335FC9" w:rsidRDefault="002C0C25" w:rsidP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03493" w:rsidRPr="00335FC9" w14:paraId="02FAC74D" w14:textId="77777777" w:rsidTr="00E03493">
        <w:tc>
          <w:tcPr>
            <w:tcW w:w="3969" w:type="dxa"/>
          </w:tcPr>
          <w:p w14:paraId="4683BBCF" w14:textId="77777777" w:rsidR="00E03493" w:rsidRPr="00335FC9" w:rsidRDefault="00E03493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3AA85D5" w14:textId="209313D7" w:rsidR="00E03493" w:rsidRPr="00335FC9" w:rsidRDefault="002C0C25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271BA55" w14:textId="5E732DA2" w:rsidR="00E03493" w:rsidRPr="00335FC9" w:rsidRDefault="00E03493" w:rsidP="006909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22C88DF5" w14:textId="6CA06FB0" w:rsidR="00E03493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6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27358" w:rsidRPr="00335FC9" w14:paraId="06DFC645" w14:textId="77777777" w:rsidTr="00E03493">
        <w:tc>
          <w:tcPr>
            <w:tcW w:w="3969" w:type="dxa"/>
          </w:tcPr>
          <w:p w14:paraId="161B26C3" w14:textId="77777777" w:rsidR="00427358" w:rsidRPr="00335FC9" w:rsidRDefault="00427358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B7F991" w14:textId="36E44CB3" w:rsidR="00427358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0DE028FB" w14:textId="6361B42D" w:rsidR="00427358" w:rsidRPr="00335FC9" w:rsidRDefault="002C0C25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="00E03493"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E03493" w:rsidRPr="00335FC9">
              <w:rPr>
                <w:color w:val="000000"/>
                <w:sz w:val="28"/>
                <w:szCs w:val="28"/>
              </w:rPr>
              <w:t>256</w:t>
            </w:r>
            <w:r w:rsidR="00E03493"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75238F48" w14:textId="46C1A4E8" w:rsidR="00427358" w:rsidRPr="00335FC9" w:rsidRDefault="00427358" w:rsidP="006909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173D4FA0" w14:textId="2A62D053" w:rsidR="00427358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5FA2E2B3" w14:textId="54DFEF9C" w:rsidR="00427358" w:rsidRPr="00335FC9" w:rsidRDefault="002C0C25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="00427358"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="00427358" w:rsidRPr="00335FC9">
              <w:rPr>
                <w:color w:val="000000"/>
                <w:sz w:val="28"/>
                <w:szCs w:val="28"/>
              </w:rPr>
              <w:t>256</w:t>
            </w:r>
            <w:r w:rsidR="00427358"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427358" w:rsidRPr="00335FC9" w14:paraId="5D260985" w14:textId="77777777" w:rsidTr="00E03493">
        <w:trPr>
          <w:trHeight w:val="203"/>
        </w:trPr>
        <w:tc>
          <w:tcPr>
            <w:tcW w:w="3969" w:type="dxa"/>
            <w:vAlign w:val="center"/>
          </w:tcPr>
          <w:p w14:paraId="51C6055B" w14:textId="6DEA6575" w:rsidR="00427358" w:rsidRPr="00335FC9" w:rsidRDefault="00427358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531" w:type="dxa"/>
          </w:tcPr>
          <w:p w14:paraId="2BC240FD" w14:textId="77777777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43EFDC" w14:textId="77777777" w:rsidR="00427358" w:rsidRPr="00335FC9" w:rsidRDefault="00427358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5A1D45F" w14:textId="73E5358A" w:rsidR="00427358" w:rsidRPr="00335FC9" w:rsidRDefault="00427358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9F1E9B2" w14:textId="54F13C44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1149F418" w14:textId="77777777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C0C25" w:rsidRPr="00335FC9" w14:paraId="2DC13991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17481420" w14:textId="433ABD32" w:rsidR="002C0C25" w:rsidRPr="00335FC9" w:rsidRDefault="002C0C25" w:rsidP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</w:t>
            </w:r>
            <w:r w:rsidRPr="00335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  <w:shd w:val="clear" w:color="auto" w:fill="auto"/>
          </w:tcPr>
          <w:p w14:paraId="7F8DE03C" w14:textId="37F8BBAA" w:rsidR="002C0C25" w:rsidRPr="00335FC9" w:rsidRDefault="00E4537F" w:rsidP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537F">
              <w:rPr>
                <w:rFonts w:ascii="Angsana New" w:hAnsi="Angsana New"/>
                <w:color w:val="000000"/>
                <w:sz w:val="28"/>
                <w:szCs w:val="28"/>
              </w:rPr>
              <w:t>3,592,740.73</w:t>
            </w:r>
          </w:p>
        </w:tc>
        <w:tc>
          <w:tcPr>
            <w:tcW w:w="1531" w:type="dxa"/>
            <w:shd w:val="clear" w:color="auto" w:fill="auto"/>
          </w:tcPr>
          <w:p w14:paraId="32D4D1E6" w14:textId="45DC40DA" w:rsidR="002C0C25" w:rsidRPr="002C0C25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5,376,755.32</w:t>
            </w:r>
          </w:p>
        </w:tc>
        <w:tc>
          <w:tcPr>
            <w:tcW w:w="236" w:type="dxa"/>
            <w:shd w:val="clear" w:color="auto" w:fill="auto"/>
          </w:tcPr>
          <w:p w14:paraId="756DFD79" w14:textId="51011D7B" w:rsidR="002C0C25" w:rsidRPr="00335FC9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B12B148" w14:textId="08A0E3C3" w:rsidR="002C0C25" w:rsidRPr="00335FC9" w:rsidRDefault="006A6FD4" w:rsidP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6FD4">
              <w:rPr>
                <w:rFonts w:ascii="Angsana New" w:hAnsi="Angsana New"/>
                <w:color w:val="000000"/>
                <w:sz w:val="28"/>
                <w:szCs w:val="28"/>
              </w:rPr>
              <w:t>6,157,513.05</w:t>
            </w:r>
          </w:p>
        </w:tc>
        <w:tc>
          <w:tcPr>
            <w:tcW w:w="1531" w:type="dxa"/>
          </w:tcPr>
          <w:p w14:paraId="312D3118" w14:textId="0F82C06F" w:rsidR="002C0C25" w:rsidRPr="00335FC9" w:rsidRDefault="002C0C25" w:rsidP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  <w:cs/>
              </w:rPr>
              <w:t>184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  <w:cs/>
              </w:rPr>
              <w:t>074.16</w:t>
            </w:r>
          </w:p>
        </w:tc>
      </w:tr>
      <w:tr w:rsidR="002C0C25" w:rsidRPr="00335FC9" w14:paraId="028D0032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17F7B339" w14:textId="6B5AAD08" w:rsidR="002C0C25" w:rsidRPr="00335FC9" w:rsidRDefault="002C0C25" w:rsidP="002C0C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31" w:type="dxa"/>
            <w:shd w:val="clear" w:color="auto" w:fill="auto"/>
          </w:tcPr>
          <w:p w14:paraId="57AEA8F9" w14:textId="77777777" w:rsidR="002C0C25" w:rsidRPr="00335FC9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447C04" w14:textId="77777777" w:rsidR="002C0C25" w:rsidRPr="002C0C25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2E21A7" w14:textId="21F5943C" w:rsidR="002C0C25" w:rsidRPr="00335FC9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45215C5" w14:textId="15FDC2FD" w:rsidR="002C0C25" w:rsidRPr="00335FC9" w:rsidRDefault="002C0C25" w:rsidP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9B7282B" w14:textId="77777777" w:rsidR="002C0C25" w:rsidRPr="00335FC9" w:rsidRDefault="002C0C25" w:rsidP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C0C25" w:rsidRPr="00335FC9" w14:paraId="0C185394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17018767" w14:textId="4FFFA566" w:rsidR="002C0C25" w:rsidRPr="00335FC9" w:rsidRDefault="002C0C25" w:rsidP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C8B254" w14:textId="56181A34" w:rsidR="002C0C25" w:rsidRPr="00335FC9" w:rsidRDefault="00CB4AED" w:rsidP="00BA339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B4AED">
              <w:rPr>
                <w:rFonts w:ascii="Angsana New" w:hAnsi="Angsana New"/>
                <w:color w:val="000000"/>
                <w:sz w:val="28"/>
                <w:szCs w:val="28"/>
                <w:cs/>
              </w:rPr>
              <w:t>485</w:t>
            </w:r>
            <w:r w:rsidRPr="00CB4AE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4AED">
              <w:rPr>
                <w:rFonts w:ascii="Angsana New" w:hAnsi="Angsana New"/>
                <w:color w:val="000000"/>
                <w:sz w:val="28"/>
                <w:szCs w:val="28"/>
                <w:cs/>
              </w:rPr>
              <w:t>503.89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B2EE0F" w14:textId="73C861D1" w:rsidR="002C0C25" w:rsidRPr="002C0C25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(593,418.38)</w:t>
            </w:r>
          </w:p>
        </w:tc>
        <w:tc>
          <w:tcPr>
            <w:tcW w:w="236" w:type="dxa"/>
            <w:shd w:val="clear" w:color="auto" w:fill="auto"/>
          </w:tcPr>
          <w:p w14:paraId="76517D13" w14:textId="65A86837" w:rsidR="002C0C25" w:rsidRPr="00335FC9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90A05D3" w14:textId="15289AF8" w:rsidR="002C0C25" w:rsidRPr="00335FC9" w:rsidRDefault="00BA3395" w:rsidP="00BA339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BA3395">
              <w:rPr>
                <w:rFonts w:ascii="Angsana New" w:hAnsi="Angsana New"/>
                <w:color w:val="000000"/>
                <w:sz w:val="28"/>
                <w:szCs w:val="28"/>
              </w:rPr>
              <w:t>756,186.73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5692A85D" w14:textId="77777777" w:rsidR="002C0C25" w:rsidRPr="00335FC9" w:rsidRDefault="002C0C25" w:rsidP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F0208CB" w14:textId="0E5FA7D6" w:rsidR="002C0C25" w:rsidRPr="00335FC9" w:rsidRDefault="002C0C25" w:rsidP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(648,747.62)</w:t>
            </w:r>
          </w:p>
        </w:tc>
      </w:tr>
      <w:tr w:rsidR="002C0C25" w:rsidRPr="00335FC9" w14:paraId="6CCC43A0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46C6E7A7" w14:textId="05CB4577" w:rsidR="002C0C25" w:rsidRPr="00335FC9" w:rsidRDefault="002C0C25" w:rsidP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4FC2DD45" w14:textId="77777777" w:rsidR="002C0C25" w:rsidRDefault="002C0C25" w:rsidP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71D7C29" w14:textId="5B770F9B" w:rsidR="002C0C25" w:rsidRPr="00335FC9" w:rsidRDefault="0027180D" w:rsidP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7180D">
              <w:rPr>
                <w:rFonts w:ascii="Angsana New" w:hAnsi="Angsana New"/>
                <w:sz w:val="28"/>
                <w:szCs w:val="28"/>
              </w:rPr>
              <w:t>3,107,236.84</w:t>
            </w:r>
          </w:p>
        </w:tc>
        <w:tc>
          <w:tcPr>
            <w:tcW w:w="1531" w:type="dxa"/>
            <w:shd w:val="clear" w:color="auto" w:fill="auto"/>
          </w:tcPr>
          <w:p w14:paraId="413265CF" w14:textId="77777777" w:rsidR="002C0C25" w:rsidRPr="002C0C25" w:rsidRDefault="002C0C25" w:rsidP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10A5F41" w14:textId="45789A74" w:rsidR="002C0C25" w:rsidRPr="002C0C25" w:rsidRDefault="002C0C25" w:rsidP="002C0C2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4,783,336.94</w:t>
            </w:r>
          </w:p>
        </w:tc>
        <w:tc>
          <w:tcPr>
            <w:tcW w:w="236" w:type="dxa"/>
            <w:shd w:val="clear" w:color="auto" w:fill="auto"/>
          </w:tcPr>
          <w:p w14:paraId="0AF5FE06" w14:textId="0541313B" w:rsidR="002C0C25" w:rsidRPr="00335FC9" w:rsidRDefault="002C0C25" w:rsidP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E9F056A" w14:textId="77777777" w:rsidR="002C0C25" w:rsidRDefault="002C0C25" w:rsidP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55B133F" w14:textId="20D13EE0" w:rsidR="002C0C25" w:rsidRPr="00335FC9" w:rsidRDefault="0027180D" w:rsidP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0D">
              <w:rPr>
                <w:rFonts w:ascii="Angsana New" w:hAnsi="Angsana New"/>
                <w:color w:val="000000"/>
                <w:sz w:val="28"/>
                <w:szCs w:val="28"/>
              </w:rPr>
              <w:t>5,401,326.32</w:t>
            </w:r>
          </w:p>
        </w:tc>
        <w:tc>
          <w:tcPr>
            <w:tcW w:w="1531" w:type="dxa"/>
          </w:tcPr>
          <w:p w14:paraId="226665A7" w14:textId="77777777" w:rsidR="002C0C25" w:rsidRPr="00335FC9" w:rsidRDefault="002C0C25" w:rsidP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76DB69" w14:textId="7C04B97B" w:rsidR="002C0C25" w:rsidRPr="00335FC9" w:rsidRDefault="002C0C25" w:rsidP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7,535,326.54</w:t>
            </w:r>
          </w:p>
        </w:tc>
      </w:tr>
    </w:tbl>
    <w:p w14:paraId="70096449" w14:textId="77777777" w:rsidR="008E11AF" w:rsidRDefault="008E11AF"/>
    <w:bookmarkEnd w:id="10"/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2C0C25" w:rsidRPr="00335FC9" w14:paraId="634B5AA5" w14:textId="77777777">
        <w:tc>
          <w:tcPr>
            <w:tcW w:w="3969" w:type="dxa"/>
          </w:tcPr>
          <w:p w14:paraId="4DA8B152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5BA77533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247FA45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9139D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1A52531E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</w:rPr>
              <w:t>(</w:t>
            </w:r>
            <w:r w:rsidRPr="00335FC9">
              <w:rPr>
                <w:color w:val="000000"/>
                <w:sz w:val="28"/>
                <w:szCs w:val="28"/>
                <w:cs/>
              </w:rPr>
              <w:t>หน่วย</w:t>
            </w:r>
            <w:r w:rsidRPr="00335FC9">
              <w:rPr>
                <w:color w:val="000000"/>
                <w:sz w:val="28"/>
                <w:szCs w:val="28"/>
              </w:rPr>
              <w:t xml:space="preserve">: </w:t>
            </w:r>
            <w:r w:rsidRPr="00335FC9">
              <w:rPr>
                <w:color w:val="000000"/>
                <w:sz w:val="28"/>
                <w:szCs w:val="28"/>
                <w:cs/>
              </w:rPr>
              <w:t>บาท</w:t>
            </w:r>
            <w:r w:rsidRPr="00335FC9">
              <w:rPr>
                <w:color w:val="000000"/>
                <w:sz w:val="28"/>
                <w:szCs w:val="28"/>
              </w:rPr>
              <w:t>)</w:t>
            </w:r>
          </w:p>
        </w:tc>
      </w:tr>
      <w:tr w:rsidR="002C0C25" w:rsidRPr="00335FC9" w14:paraId="06AA4DED" w14:textId="77777777">
        <w:tc>
          <w:tcPr>
            <w:tcW w:w="3969" w:type="dxa"/>
          </w:tcPr>
          <w:p w14:paraId="5CE16759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</w:tcPr>
          <w:p w14:paraId="4E46A164" w14:textId="36E0D65C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2C0C25" w:rsidRPr="00335FC9" w14:paraId="44623C5D" w14:textId="77777777">
        <w:tc>
          <w:tcPr>
            <w:tcW w:w="3969" w:type="dxa"/>
          </w:tcPr>
          <w:p w14:paraId="4E7C3358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DCAA44B" w14:textId="77777777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3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320D853F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4BBD9DF9" w14:textId="77777777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8007D">
              <w:rPr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color w:val="000000"/>
                <w:sz w:val="30"/>
                <w:szCs w:val="30"/>
              </w:rPr>
              <w:t>6</w:t>
            </w:r>
            <w:r w:rsidRPr="00C8007D">
              <w:rPr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2C0C25" w:rsidRPr="00335FC9" w14:paraId="103B9257" w14:textId="77777777">
        <w:tc>
          <w:tcPr>
            <w:tcW w:w="3969" w:type="dxa"/>
          </w:tcPr>
          <w:p w14:paraId="07B28CA3" w14:textId="77777777" w:rsidR="002C0C25" w:rsidRPr="00335FC9" w:rsidRDefault="002C0C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7C9FC50" w14:textId="77777777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4AE1849E" w14:textId="77777777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48A98F65" w14:textId="77777777" w:rsidR="002C0C25" w:rsidRPr="00335FC9" w:rsidRDefault="002C0C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2BEEE20B" w14:textId="77777777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06629D5C" w14:textId="77777777" w:rsidR="002C0C25" w:rsidRPr="00335FC9" w:rsidRDefault="002C0C2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2C0C25" w:rsidRPr="00335FC9" w14:paraId="772D4EF4" w14:textId="77777777">
        <w:trPr>
          <w:trHeight w:val="203"/>
        </w:trPr>
        <w:tc>
          <w:tcPr>
            <w:tcW w:w="3969" w:type="dxa"/>
            <w:vAlign w:val="center"/>
          </w:tcPr>
          <w:p w14:paraId="5869C4C2" w14:textId="77777777" w:rsidR="002C0C25" w:rsidRPr="00335FC9" w:rsidRDefault="002C0C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531" w:type="dxa"/>
          </w:tcPr>
          <w:p w14:paraId="6CAE264F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0008AC0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FD7D0DF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7574F538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22F04900" w14:textId="77777777" w:rsidR="002C0C25" w:rsidRPr="00335FC9" w:rsidRDefault="002C0C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C0C25" w:rsidRPr="00335FC9" w14:paraId="633EA028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203ACB32" w14:textId="77777777" w:rsidR="002C0C25" w:rsidRPr="00335FC9" w:rsidRDefault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</w:t>
            </w:r>
            <w:r w:rsidRPr="00335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  <w:shd w:val="clear" w:color="auto" w:fill="auto"/>
          </w:tcPr>
          <w:p w14:paraId="0A920E04" w14:textId="0120428B" w:rsidR="002C0C25" w:rsidRPr="00335FC9" w:rsidRDefault="00AF47C8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47C8">
              <w:rPr>
                <w:rFonts w:ascii="Angsana New" w:hAnsi="Angsana New"/>
                <w:color w:val="000000"/>
                <w:sz w:val="28"/>
                <w:szCs w:val="28"/>
              </w:rPr>
              <w:t>3,592,740.73</w:t>
            </w:r>
          </w:p>
        </w:tc>
        <w:tc>
          <w:tcPr>
            <w:tcW w:w="1531" w:type="dxa"/>
            <w:shd w:val="clear" w:color="auto" w:fill="auto"/>
          </w:tcPr>
          <w:p w14:paraId="2030628E" w14:textId="77777777" w:rsidR="002C0C25" w:rsidRPr="002C0C25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5,376,755.32</w:t>
            </w:r>
          </w:p>
        </w:tc>
        <w:tc>
          <w:tcPr>
            <w:tcW w:w="236" w:type="dxa"/>
            <w:shd w:val="clear" w:color="auto" w:fill="auto"/>
          </w:tcPr>
          <w:p w14:paraId="7B41B6C7" w14:textId="77777777" w:rsidR="002C0C25" w:rsidRPr="00335FC9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230DDE4A" w14:textId="479E0405" w:rsidR="002C0C25" w:rsidRPr="00335FC9" w:rsidRDefault="004E276B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76B">
              <w:rPr>
                <w:rFonts w:ascii="Angsana New" w:hAnsi="Angsana New"/>
                <w:color w:val="000000"/>
                <w:sz w:val="28"/>
                <w:szCs w:val="28"/>
              </w:rPr>
              <w:t>6,157,513.05</w:t>
            </w:r>
          </w:p>
        </w:tc>
        <w:tc>
          <w:tcPr>
            <w:tcW w:w="1531" w:type="dxa"/>
          </w:tcPr>
          <w:p w14:paraId="6615893C" w14:textId="77777777" w:rsidR="002C0C25" w:rsidRPr="00335FC9" w:rsidRDefault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  <w:cs/>
              </w:rPr>
              <w:t>184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0C25">
              <w:rPr>
                <w:rFonts w:ascii="Angsana New" w:hAnsi="Angsana New"/>
                <w:color w:val="000000"/>
                <w:sz w:val="28"/>
                <w:szCs w:val="28"/>
                <w:cs/>
              </w:rPr>
              <w:t>074.16</w:t>
            </w:r>
          </w:p>
        </w:tc>
      </w:tr>
      <w:tr w:rsidR="002C0C25" w:rsidRPr="00335FC9" w14:paraId="04CA132B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749304CE" w14:textId="77777777" w:rsidR="002C0C25" w:rsidRPr="00335FC9" w:rsidRDefault="002C0C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31" w:type="dxa"/>
            <w:shd w:val="clear" w:color="auto" w:fill="auto"/>
          </w:tcPr>
          <w:p w14:paraId="472C50B7" w14:textId="77777777" w:rsidR="002C0C25" w:rsidRPr="00335FC9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A215C51" w14:textId="77777777" w:rsidR="002C0C25" w:rsidRPr="002C0C25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DF4F1E" w14:textId="77777777" w:rsidR="002C0C25" w:rsidRPr="00335FC9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EAF482" w14:textId="77777777" w:rsidR="002C0C25" w:rsidRPr="00335FC9" w:rsidRDefault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9B30B6D" w14:textId="77777777" w:rsidR="002C0C25" w:rsidRPr="00335FC9" w:rsidRDefault="002C0C25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C0C25" w:rsidRPr="00335FC9" w14:paraId="75C68E3B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574DFF6F" w14:textId="77777777" w:rsidR="002C0C25" w:rsidRPr="00335FC9" w:rsidRDefault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4D229C" w14:textId="337A52A7" w:rsidR="002C0C25" w:rsidRPr="00335FC9" w:rsidRDefault="00AF47C8" w:rsidP="004E276B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47C8">
              <w:rPr>
                <w:rFonts w:ascii="Angsana New" w:hAnsi="Angsana New"/>
                <w:color w:val="000000"/>
                <w:sz w:val="28"/>
                <w:szCs w:val="28"/>
              </w:rPr>
              <w:t>(421,251.31)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83599FB" w14:textId="77777777" w:rsidR="002C0C25" w:rsidRPr="002C0C25" w:rsidRDefault="002C0C25" w:rsidP="00794578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(593,418.38)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10DD1" w14:textId="77777777" w:rsidR="002C0C25" w:rsidRPr="00335FC9" w:rsidRDefault="002C0C25" w:rsidP="004E276B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55C10BF" w14:textId="44BA345F" w:rsidR="002C0C25" w:rsidRPr="00335FC9" w:rsidRDefault="004E276B" w:rsidP="004E276B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76B">
              <w:rPr>
                <w:rFonts w:ascii="Angsana New" w:hAnsi="Angsana New"/>
                <w:color w:val="000000"/>
                <w:sz w:val="28"/>
                <w:szCs w:val="28"/>
              </w:rPr>
              <w:t>(524,099.24)</w:t>
            </w:r>
          </w:p>
        </w:tc>
        <w:tc>
          <w:tcPr>
            <w:tcW w:w="1531" w:type="dxa"/>
            <w:vAlign w:val="bottom"/>
          </w:tcPr>
          <w:p w14:paraId="10966C54" w14:textId="77777777" w:rsidR="002C0C25" w:rsidRPr="00335FC9" w:rsidRDefault="002C0C25" w:rsidP="004E276B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(648,747.62)</w:t>
            </w:r>
          </w:p>
        </w:tc>
      </w:tr>
      <w:tr w:rsidR="002C0C25" w:rsidRPr="00335FC9" w14:paraId="19A35C1E" w14:textId="77777777" w:rsidTr="007E58A8">
        <w:trPr>
          <w:trHeight w:val="203"/>
        </w:trPr>
        <w:tc>
          <w:tcPr>
            <w:tcW w:w="3969" w:type="dxa"/>
            <w:vAlign w:val="center"/>
          </w:tcPr>
          <w:p w14:paraId="5D4B64B8" w14:textId="77777777" w:rsidR="002C0C25" w:rsidRPr="00335FC9" w:rsidRDefault="002C0C25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7AB8EE59" w14:textId="77777777" w:rsidR="00AF47C8" w:rsidRDefault="00AF47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EE0BFDD" w14:textId="23512303" w:rsidR="002C0C25" w:rsidRPr="00335FC9" w:rsidRDefault="00AF47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F47C8">
              <w:rPr>
                <w:rFonts w:ascii="Angsana New" w:hAnsi="Angsana New"/>
                <w:sz w:val="28"/>
                <w:szCs w:val="28"/>
              </w:rPr>
              <w:t>3,171,489.42</w:t>
            </w:r>
          </w:p>
        </w:tc>
        <w:tc>
          <w:tcPr>
            <w:tcW w:w="1531" w:type="dxa"/>
            <w:shd w:val="clear" w:color="auto" w:fill="auto"/>
          </w:tcPr>
          <w:p w14:paraId="0F2D6FA8" w14:textId="77777777" w:rsidR="002C0C25" w:rsidRPr="002C0C25" w:rsidRDefault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D2148EF" w14:textId="77777777" w:rsidR="002C0C25" w:rsidRPr="002C0C25" w:rsidRDefault="002C0C2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4,783,336.94</w:t>
            </w:r>
          </w:p>
        </w:tc>
        <w:tc>
          <w:tcPr>
            <w:tcW w:w="236" w:type="dxa"/>
            <w:shd w:val="clear" w:color="auto" w:fill="auto"/>
          </w:tcPr>
          <w:p w14:paraId="60F7EEE9" w14:textId="77777777" w:rsidR="002C0C25" w:rsidRPr="00335FC9" w:rsidRDefault="002C0C2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29544AD" w14:textId="77777777" w:rsidR="002C0C25" w:rsidRDefault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3786721" w14:textId="57D92F2D" w:rsidR="002C0C25" w:rsidRPr="00335FC9" w:rsidRDefault="00AF47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47C8">
              <w:rPr>
                <w:rFonts w:ascii="Angsana New" w:hAnsi="Angsana New"/>
                <w:color w:val="000000"/>
                <w:sz w:val="28"/>
                <w:szCs w:val="28"/>
              </w:rPr>
              <w:t>5,633,413.81</w:t>
            </w:r>
          </w:p>
        </w:tc>
        <w:tc>
          <w:tcPr>
            <w:tcW w:w="1531" w:type="dxa"/>
          </w:tcPr>
          <w:p w14:paraId="4D19455D" w14:textId="77777777" w:rsidR="002C0C25" w:rsidRPr="00335FC9" w:rsidRDefault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D86DB99" w14:textId="77777777" w:rsidR="002C0C25" w:rsidRPr="00335FC9" w:rsidRDefault="002C0C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C25">
              <w:rPr>
                <w:rFonts w:ascii="Angsana New" w:hAnsi="Angsana New"/>
                <w:color w:val="000000"/>
                <w:sz w:val="28"/>
                <w:szCs w:val="28"/>
              </w:rPr>
              <w:t>7,535,326.54</w:t>
            </w:r>
          </w:p>
        </w:tc>
      </w:tr>
    </w:tbl>
    <w:p w14:paraId="02D3BDD7" w14:textId="1C859E9F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1E27896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DC068AB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E155662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70BA52F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114C53B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59676BD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656B3C3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F04D485" w14:textId="77777777" w:rsidR="000038FC" w:rsidRDefault="000038FC" w:rsidP="000038FC">
      <w:pPr>
        <w:pStyle w:val="ListParagraph"/>
        <w:tabs>
          <w:tab w:val="clear" w:pos="907"/>
          <w:tab w:val="left" w:pos="990"/>
        </w:tabs>
        <w:spacing w:before="240" w:after="24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E04F518" w14:textId="5DCA7D15" w:rsidR="0052736D" w:rsidRDefault="009D0264" w:rsidP="00602C67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after="24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="0052736D" w:rsidRPr="0052736D">
        <w:rPr>
          <w:rFonts w:ascii="Angsana New" w:hAnsi="Angsana New"/>
          <w:sz w:val="30"/>
          <w:szCs w:val="30"/>
          <w:cs/>
        </w:rPr>
        <w:t>ายการกระทบยอดจำนวนเงินระหว่างค่าใช้จ่ายภาษีเงินได้กับผลคูณของกำไร(ขาดทุน)</w:t>
      </w:r>
      <w:r w:rsidR="00AF09C6">
        <w:rPr>
          <w:rFonts w:ascii="Angsana New" w:hAnsi="Angsana New"/>
          <w:sz w:val="30"/>
          <w:szCs w:val="30"/>
        </w:rPr>
        <w:t xml:space="preserve"> </w:t>
      </w:r>
      <w:r w:rsidR="0052736D" w:rsidRPr="0052736D">
        <w:rPr>
          <w:rFonts w:ascii="Angsana New" w:hAnsi="Angsana New"/>
          <w:sz w:val="30"/>
          <w:szCs w:val="30"/>
          <w:cs/>
        </w:rPr>
        <w:t>ทางบัญชีกับอัตราภาษีที่ใช้สำหรับ</w:t>
      </w:r>
      <w:r w:rsidR="002C0C25" w:rsidRPr="002C0C25">
        <w:rPr>
          <w:rFonts w:ascii="Angsana New" w:hAnsi="Angsana New"/>
          <w:sz w:val="30"/>
          <w:szCs w:val="30"/>
          <w:cs/>
        </w:rPr>
        <w:t xml:space="preserve">งวด </w:t>
      </w:r>
      <w:r w:rsidR="002C0C25">
        <w:rPr>
          <w:rFonts w:ascii="Angsana New" w:hAnsi="Angsana New"/>
          <w:sz w:val="30"/>
          <w:szCs w:val="30"/>
        </w:rPr>
        <w:t>3</w:t>
      </w:r>
      <w:r w:rsidR="002C0C25" w:rsidRPr="002C0C25">
        <w:rPr>
          <w:rFonts w:ascii="Angsana New" w:hAnsi="Angsana New"/>
          <w:sz w:val="30"/>
          <w:szCs w:val="30"/>
          <w:cs/>
        </w:rPr>
        <w:t xml:space="preserve"> เดือนและ </w:t>
      </w:r>
      <w:r w:rsidR="002C0C25">
        <w:rPr>
          <w:rFonts w:ascii="Angsana New" w:hAnsi="Angsana New"/>
          <w:sz w:val="30"/>
          <w:szCs w:val="30"/>
        </w:rPr>
        <w:t>6</w:t>
      </w:r>
      <w:r w:rsidR="002C0C25" w:rsidRPr="002C0C25">
        <w:rPr>
          <w:rFonts w:ascii="Angsana New" w:hAnsi="Angsana New"/>
          <w:sz w:val="30"/>
          <w:szCs w:val="30"/>
          <w:cs/>
        </w:rPr>
        <w:t xml:space="preserve"> เดือน สิ้นสุดวันที่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3</w:t>
      </w:r>
      <w:r w:rsidR="00E80985">
        <w:rPr>
          <w:rFonts w:ascii="Angsana New" w:hAnsi="Angsana New"/>
          <w:sz w:val="30"/>
          <w:szCs w:val="30"/>
        </w:rPr>
        <w:t>0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</w:t>
      </w:r>
      <w:r w:rsidR="00E80985">
        <w:rPr>
          <w:rFonts w:ascii="Angsana New" w:hAnsi="Angsana New" w:hint="cs"/>
          <w:sz w:val="30"/>
          <w:szCs w:val="30"/>
          <w:cs/>
        </w:rPr>
        <w:t>มิถุนายน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</w:t>
      </w:r>
      <w:r w:rsidR="00FF7369">
        <w:rPr>
          <w:rFonts w:ascii="Angsana New" w:hAnsi="Angsana New"/>
          <w:sz w:val="30"/>
          <w:szCs w:val="30"/>
        </w:rPr>
        <w:t>256</w:t>
      </w:r>
      <w:r w:rsidR="000C39E2">
        <w:rPr>
          <w:rFonts w:ascii="Angsana New" w:hAnsi="Angsana New"/>
          <w:sz w:val="30"/>
          <w:szCs w:val="30"/>
        </w:rPr>
        <w:t>7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</w:t>
      </w:r>
      <w:r w:rsidR="000C39E2">
        <w:rPr>
          <w:rFonts w:ascii="Angsana New" w:hAnsi="Angsana New"/>
          <w:sz w:val="30"/>
          <w:szCs w:val="30"/>
        </w:rPr>
        <w:t>6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C5194B" w:rsidRPr="00C5194B" w14:paraId="2ED0FDFA" w14:textId="77777777" w:rsidTr="00C5194B">
        <w:tc>
          <w:tcPr>
            <w:tcW w:w="3969" w:type="dxa"/>
          </w:tcPr>
          <w:p w14:paraId="41266096" w14:textId="77777777" w:rsidR="00C5194B" w:rsidRPr="00C5194B" w:rsidRDefault="00C5194B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bookmarkStart w:id="11" w:name="_Hlk158893558"/>
          </w:p>
        </w:tc>
        <w:tc>
          <w:tcPr>
            <w:tcW w:w="1531" w:type="dxa"/>
          </w:tcPr>
          <w:p w14:paraId="50405FDF" w14:textId="77777777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DC31DB8" w14:textId="77777777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D5A426" w14:textId="1C0EC5B3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0AAC9F3" w14:textId="046C4751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80985" w:rsidRPr="00C5194B" w14:paraId="32100386" w14:textId="77777777">
        <w:tc>
          <w:tcPr>
            <w:tcW w:w="3969" w:type="dxa"/>
          </w:tcPr>
          <w:p w14:paraId="69F4ACEA" w14:textId="77777777" w:rsidR="00E80985" w:rsidRPr="00C5194B" w:rsidRDefault="00E80985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</w:tcPr>
          <w:p w14:paraId="1DD5E71D" w14:textId="3E3916BD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12544" w:rsidRPr="00C5194B" w14:paraId="09590A48" w14:textId="77777777">
        <w:tc>
          <w:tcPr>
            <w:tcW w:w="3969" w:type="dxa"/>
          </w:tcPr>
          <w:p w14:paraId="3DF4902F" w14:textId="77777777" w:rsidR="00812544" w:rsidRPr="00C5194B" w:rsidRDefault="00812544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281BA389" w14:textId="3B87AC51" w:rsidR="00812544" w:rsidRPr="00C5194B" w:rsidRDefault="00E80985" w:rsidP="00920FC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7960D5C" w14:textId="326D59D2" w:rsidR="00812544" w:rsidRPr="00C5194B" w:rsidRDefault="00812544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A0F55BE" w14:textId="213D8D58" w:rsidR="00812544" w:rsidRPr="00C5194B" w:rsidRDefault="00E80985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E80985" w:rsidRPr="00C5194B" w14:paraId="23E69564" w14:textId="77777777" w:rsidTr="00C5194B">
        <w:tc>
          <w:tcPr>
            <w:tcW w:w="3969" w:type="dxa"/>
          </w:tcPr>
          <w:p w14:paraId="319FE514" w14:textId="77777777" w:rsidR="00E80985" w:rsidRPr="00C5194B" w:rsidRDefault="00E80985" w:rsidP="00E80985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DFB482B" w14:textId="7E21AA17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4D9DA5ED" w14:textId="16A829C6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5C8D50C3" w14:textId="672D3D83" w:rsidR="00E80985" w:rsidRPr="00C5194B" w:rsidRDefault="00E80985" w:rsidP="00E8098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269020E" w14:textId="4ED06E72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1AC57357" w14:textId="3EC7D832" w:rsidR="00E80985" w:rsidRPr="00C5194B" w:rsidRDefault="00E80985" w:rsidP="00E8098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602C67" w:rsidRPr="00C5194B" w14:paraId="66577B7C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5FFDED6D" w14:textId="4A9BA688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2EECED15" w14:textId="69652046" w:rsidR="00602C67" w:rsidRPr="00C5194B" w:rsidRDefault="001B2DF4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2D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</w:t>
            </w:r>
            <w:r w:rsidRPr="001B2D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2D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923</w:t>
            </w:r>
            <w:r w:rsidRPr="001B2D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B2D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165.64</w:t>
            </w:r>
          </w:p>
        </w:tc>
        <w:tc>
          <w:tcPr>
            <w:tcW w:w="1531" w:type="dxa"/>
          </w:tcPr>
          <w:p w14:paraId="0480A1E3" w14:textId="03A074EA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24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042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190.31</w:t>
            </w:r>
          </w:p>
        </w:tc>
        <w:tc>
          <w:tcPr>
            <w:tcW w:w="236" w:type="dxa"/>
          </w:tcPr>
          <w:p w14:paraId="7FCAD5C0" w14:textId="7357A5CD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34F21B7" w14:textId="4D341477" w:rsidR="00602C67" w:rsidRPr="00C5194B" w:rsidRDefault="00E9579E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579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26</w:t>
            </w:r>
            <w:r w:rsidRPr="00E957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579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562</w:t>
            </w:r>
            <w:r w:rsidRPr="00E957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579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438.87</w:t>
            </w:r>
          </w:p>
        </w:tc>
        <w:tc>
          <w:tcPr>
            <w:tcW w:w="1531" w:type="dxa"/>
          </w:tcPr>
          <w:p w14:paraId="7A2E8955" w14:textId="0B4ECF38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37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758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443.31</w:t>
            </w:r>
          </w:p>
        </w:tc>
      </w:tr>
      <w:tr w:rsidR="00602C67" w:rsidRPr="00C5194B" w14:paraId="348AECE4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45293CC2" w14:textId="395C0B15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643E3C92" w14:textId="49037CC9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1531" w:type="dxa"/>
          </w:tcPr>
          <w:p w14:paraId="27B841C4" w14:textId="63E0D939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236" w:type="dxa"/>
          </w:tcPr>
          <w:p w14:paraId="42D252CD" w14:textId="7E1C88C7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E3D019D" w14:textId="4D5FC3B8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1531" w:type="dxa"/>
          </w:tcPr>
          <w:p w14:paraId="5042FA58" w14:textId="12E21840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</w:tr>
      <w:tr w:rsidR="00602C67" w:rsidRPr="00C5194B" w14:paraId="0A9C170A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50AEC862" w14:textId="2B403C82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14C1DBD4" w14:textId="1208F168" w:rsidR="00602C67" w:rsidRPr="00C5194B" w:rsidRDefault="00E34ADA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4AD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E34A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34AD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984</w:t>
            </w:r>
            <w:r w:rsidRPr="00E34A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34AD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633.13</w:t>
            </w:r>
          </w:p>
        </w:tc>
        <w:tc>
          <w:tcPr>
            <w:tcW w:w="1531" w:type="dxa"/>
          </w:tcPr>
          <w:p w14:paraId="2796C440" w14:textId="1F35625F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808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438.06</w:t>
            </w:r>
          </w:p>
        </w:tc>
        <w:tc>
          <w:tcPr>
            <w:tcW w:w="236" w:type="dxa"/>
          </w:tcPr>
          <w:p w14:paraId="4FFF8B94" w14:textId="7510FBBF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500D2AD" w14:textId="10392FFA" w:rsidR="00602C67" w:rsidRPr="00602C67" w:rsidRDefault="00E34ADA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4AD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E34A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34AD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312</w:t>
            </w:r>
            <w:r w:rsidRPr="00E34A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34AD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487.77</w:t>
            </w:r>
          </w:p>
        </w:tc>
        <w:tc>
          <w:tcPr>
            <w:tcW w:w="1531" w:type="dxa"/>
          </w:tcPr>
          <w:p w14:paraId="518C3362" w14:textId="06C90A26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7,551,688</w:t>
            </w:r>
            <w:r w:rsidRPr="00602C6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602C67" w:rsidRPr="00C5194B" w14:paraId="771F4144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32F4C792" w14:textId="0F222B6B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ผลกระทบทางภาษี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531" w:type="dxa"/>
            <w:shd w:val="clear" w:color="auto" w:fill="auto"/>
          </w:tcPr>
          <w:p w14:paraId="58E4F514" w14:textId="77777777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5689F041" w14:textId="77777777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52E1F" w14:textId="6F1D6A75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BB65812" w14:textId="29A5C1B6" w:rsidR="00602C67" w:rsidRPr="00602C67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ACE4AFB" w14:textId="77777777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2C67" w:rsidRPr="00C5194B" w14:paraId="21C53F2C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0CCB99C7" w14:textId="553FFDD3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รายการต้องห้ามทางภาษี</w:t>
            </w:r>
          </w:p>
        </w:tc>
        <w:tc>
          <w:tcPr>
            <w:tcW w:w="1531" w:type="dxa"/>
            <w:shd w:val="clear" w:color="auto" w:fill="auto"/>
          </w:tcPr>
          <w:p w14:paraId="4DE91784" w14:textId="64875439" w:rsidR="00602C67" w:rsidRPr="00C5194B" w:rsidRDefault="00C07633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6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122,603.7</w:t>
            </w:r>
            <w:r w:rsidR="00D70D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14:paraId="5D45869E" w14:textId="26AF55DF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(25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101.12)</w:t>
            </w:r>
          </w:p>
        </w:tc>
        <w:tc>
          <w:tcPr>
            <w:tcW w:w="236" w:type="dxa"/>
          </w:tcPr>
          <w:p w14:paraId="37DDF287" w14:textId="7EBE1556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38517046" w14:textId="6A71D8B9" w:rsidR="00602C67" w:rsidRPr="00602C67" w:rsidRDefault="003E397B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397B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88</w:t>
            </w:r>
            <w:r w:rsidRPr="003E397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E397B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838.55</w:t>
            </w:r>
          </w:p>
        </w:tc>
        <w:tc>
          <w:tcPr>
            <w:tcW w:w="1531" w:type="dxa"/>
          </w:tcPr>
          <w:p w14:paraId="4F483FD2" w14:textId="6996FE70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(16,362.12)</w:t>
            </w:r>
          </w:p>
        </w:tc>
      </w:tr>
      <w:tr w:rsidR="00602C67" w:rsidRPr="00C5194B" w14:paraId="417A2C8F" w14:textId="77777777" w:rsidTr="00C5194B">
        <w:trPr>
          <w:trHeight w:val="650"/>
        </w:trPr>
        <w:tc>
          <w:tcPr>
            <w:tcW w:w="3969" w:type="dxa"/>
            <w:vAlign w:val="center"/>
          </w:tcPr>
          <w:p w14:paraId="212C8558" w14:textId="0870D3CB" w:rsidR="00602C67" w:rsidRPr="00C5194B" w:rsidRDefault="00602C67" w:rsidP="00602C67">
            <w:pPr>
              <w:spacing w:line="400" w:lineRule="exact"/>
              <w:ind w:left="166" w:right="-45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06B7E2ED" w14:textId="77777777" w:rsidR="00602C67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84660BE" w14:textId="233A8691" w:rsidR="00602C67" w:rsidRPr="00C5194B" w:rsidRDefault="008156AF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5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3,107,236.8</w:t>
            </w:r>
            <w:r w:rsidR="00D70D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31" w:type="dxa"/>
          </w:tcPr>
          <w:p w14:paraId="022A4B63" w14:textId="77777777" w:rsidR="00602C67" w:rsidRPr="00602C67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5D7B38A" w14:textId="2B9ACA2A" w:rsidR="00602C67" w:rsidRPr="00602C67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4,783,336.94</w:t>
            </w:r>
          </w:p>
        </w:tc>
        <w:tc>
          <w:tcPr>
            <w:tcW w:w="236" w:type="dxa"/>
          </w:tcPr>
          <w:p w14:paraId="59BA805F" w14:textId="599CF7B5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75ED541" w14:textId="77777777" w:rsidR="00602C67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194C1E8" w14:textId="604A45CE" w:rsidR="00602C67" w:rsidRPr="00602C67" w:rsidRDefault="0087213B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21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</w:t>
            </w:r>
            <w:r w:rsidRPr="00872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721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401</w:t>
            </w:r>
            <w:r w:rsidRPr="00872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7213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326.32</w:t>
            </w:r>
          </w:p>
        </w:tc>
        <w:tc>
          <w:tcPr>
            <w:tcW w:w="1531" w:type="dxa"/>
          </w:tcPr>
          <w:p w14:paraId="60ABF616" w14:textId="77777777" w:rsidR="00602C67" w:rsidRPr="00602C67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1D9F434" w14:textId="400C9D4F" w:rsidR="00602C67" w:rsidRPr="00C5194B" w:rsidRDefault="00602C67" w:rsidP="0060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7,535,326.54</w:t>
            </w:r>
          </w:p>
        </w:tc>
      </w:tr>
      <w:tr w:rsidR="00602C67" w:rsidRPr="00C5194B" w14:paraId="12D23196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66006539" w14:textId="3CBE4BCE" w:rsidR="00602C67" w:rsidRPr="00C5194B" w:rsidRDefault="00602C67" w:rsidP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531" w:type="dxa"/>
            <w:shd w:val="clear" w:color="auto" w:fill="auto"/>
          </w:tcPr>
          <w:p w14:paraId="370D9D18" w14:textId="2C9755FD" w:rsidR="00602C67" w:rsidRPr="00C5194B" w:rsidRDefault="009F45E4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20.82</w:t>
            </w:r>
            <w:r w:rsidR="00872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531" w:type="dxa"/>
          </w:tcPr>
          <w:p w14:paraId="614EFF7F" w14:textId="6C4A85C0" w:rsidR="00602C67" w:rsidRPr="00602C67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19.90%</w:t>
            </w:r>
          </w:p>
        </w:tc>
        <w:tc>
          <w:tcPr>
            <w:tcW w:w="236" w:type="dxa"/>
          </w:tcPr>
          <w:p w14:paraId="196C445B" w14:textId="73961FCD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4B4D66DC" w14:textId="3F442443" w:rsidR="00602C67" w:rsidRPr="00602C67" w:rsidRDefault="0087213B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20.33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531" w:type="dxa"/>
          </w:tcPr>
          <w:p w14:paraId="29072990" w14:textId="3EFBA815" w:rsidR="00602C67" w:rsidRPr="00C5194B" w:rsidRDefault="00602C67" w:rsidP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02C67">
              <w:rPr>
                <w:rFonts w:ascii="Angsana New" w:hAnsi="Angsana New" w:hint="cs"/>
                <w:color w:val="000000"/>
                <w:sz w:val="28"/>
                <w:szCs w:val="28"/>
              </w:rPr>
              <w:t>19</w:t>
            </w:r>
            <w:r w:rsidRPr="00602C6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602C67">
              <w:rPr>
                <w:rFonts w:ascii="Angsana New" w:hAnsi="Angsana New" w:hint="cs"/>
                <w:color w:val="000000"/>
                <w:sz w:val="28"/>
                <w:szCs w:val="28"/>
              </w:rPr>
              <w:t>96</w:t>
            </w:r>
            <w:r w:rsidRPr="00602C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bookmarkEnd w:id="11"/>
    </w:tbl>
    <w:p w14:paraId="63115BE0" w14:textId="77777777" w:rsidR="00602C67" w:rsidRDefault="00602C67" w:rsidP="009D727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</w:rPr>
      </w:pPr>
    </w:p>
    <w:p w14:paraId="48DFB4A2" w14:textId="77777777" w:rsidR="009F45E4" w:rsidRPr="009D727C" w:rsidRDefault="009F45E4" w:rsidP="009D727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</w:rPr>
      </w:pPr>
    </w:p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602C67" w:rsidRPr="00C5194B" w14:paraId="6FB28CC3" w14:textId="77777777">
        <w:tc>
          <w:tcPr>
            <w:tcW w:w="3969" w:type="dxa"/>
          </w:tcPr>
          <w:p w14:paraId="38B8ECF9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967DB22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04E768E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26D8D7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46596CDF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02C67" w:rsidRPr="00C5194B" w14:paraId="716ABFF7" w14:textId="77777777">
        <w:tc>
          <w:tcPr>
            <w:tcW w:w="3969" w:type="dxa"/>
          </w:tcPr>
          <w:p w14:paraId="2FCF084E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360" w:type="dxa"/>
            <w:gridSpan w:val="5"/>
          </w:tcPr>
          <w:p w14:paraId="347E6EBB" w14:textId="08810661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C67" w:rsidRPr="00C5194B" w14:paraId="1BE387BE" w14:textId="77777777">
        <w:tc>
          <w:tcPr>
            <w:tcW w:w="3969" w:type="dxa"/>
          </w:tcPr>
          <w:p w14:paraId="2753643D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4539353A" w14:textId="7777777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3EBBCD55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45C118DC" w14:textId="7777777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  <w:r w:rsidRPr="00E8098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602C67" w:rsidRPr="00C5194B" w14:paraId="6FC1029E" w14:textId="77777777">
        <w:tc>
          <w:tcPr>
            <w:tcW w:w="3969" w:type="dxa"/>
          </w:tcPr>
          <w:p w14:paraId="02DB3302" w14:textId="77777777" w:rsidR="00602C67" w:rsidRPr="00C5194B" w:rsidRDefault="00602C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E4082EF" w14:textId="7777777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7BEBCEEF" w14:textId="7777777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206E9BF0" w14:textId="77777777" w:rsidR="00602C67" w:rsidRPr="00C5194B" w:rsidRDefault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E611C6E" w14:textId="7777777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 xml:space="preserve">มิถุนายน </w:t>
            </w:r>
            <w:r w:rsidRPr="002C0C25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7E8C846B" w14:textId="77777777" w:rsidR="00602C67" w:rsidRPr="00C5194B" w:rsidRDefault="00602C6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C25">
              <w:rPr>
                <w:sz w:val="28"/>
                <w:szCs w:val="28"/>
              </w:rPr>
              <w:t xml:space="preserve">30 </w:t>
            </w:r>
            <w:r w:rsidRPr="002C0C25">
              <w:rPr>
                <w:sz w:val="28"/>
                <w:szCs w:val="28"/>
                <w:cs/>
              </w:rPr>
              <w:t>มิถุนายน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602C67" w:rsidRPr="00C5194B" w14:paraId="1D60CC56" w14:textId="77777777">
        <w:trPr>
          <w:trHeight w:val="203"/>
        </w:trPr>
        <w:tc>
          <w:tcPr>
            <w:tcW w:w="3969" w:type="dxa"/>
            <w:vAlign w:val="center"/>
          </w:tcPr>
          <w:p w14:paraId="5A8E4A14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1FBCC3A6" w14:textId="78B9E5A4" w:rsidR="00602C67" w:rsidRPr="00C5194B" w:rsidRDefault="0081371A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13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15,862,087.47</w:t>
            </w:r>
          </w:p>
        </w:tc>
        <w:tc>
          <w:tcPr>
            <w:tcW w:w="1531" w:type="dxa"/>
          </w:tcPr>
          <w:p w14:paraId="27AA7DBD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24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042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190.31</w:t>
            </w:r>
          </w:p>
        </w:tc>
        <w:tc>
          <w:tcPr>
            <w:tcW w:w="236" w:type="dxa"/>
          </w:tcPr>
          <w:p w14:paraId="52A68B9C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A46B23E" w14:textId="283EA20D" w:rsidR="00602C67" w:rsidRPr="00C5194B" w:rsidRDefault="0081371A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3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27,981,346.12</w:t>
            </w:r>
          </w:p>
        </w:tc>
        <w:tc>
          <w:tcPr>
            <w:tcW w:w="1531" w:type="dxa"/>
          </w:tcPr>
          <w:p w14:paraId="6530D4CE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37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758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443.31</w:t>
            </w:r>
          </w:p>
        </w:tc>
      </w:tr>
      <w:tr w:rsidR="00602C67" w:rsidRPr="00C5194B" w14:paraId="73B187BA" w14:textId="77777777">
        <w:trPr>
          <w:trHeight w:val="203"/>
        </w:trPr>
        <w:tc>
          <w:tcPr>
            <w:tcW w:w="3969" w:type="dxa"/>
            <w:vAlign w:val="center"/>
          </w:tcPr>
          <w:p w14:paraId="258BCF7E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7FA3DCDA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1531" w:type="dxa"/>
          </w:tcPr>
          <w:p w14:paraId="4C5C8D5B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236" w:type="dxa"/>
          </w:tcPr>
          <w:p w14:paraId="15A7C722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608F2C7B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1531" w:type="dxa"/>
          </w:tcPr>
          <w:p w14:paraId="6FAA4F4F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</w:tr>
      <w:tr w:rsidR="00602C67" w:rsidRPr="00C5194B" w14:paraId="57F8CA2B" w14:textId="77777777">
        <w:trPr>
          <w:trHeight w:val="203"/>
        </w:trPr>
        <w:tc>
          <w:tcPr>
            <w:tcW w:w="3969" w:type="dxa"/>
            <w:vAlign w:val="center"/>
          </w:tcPr>
          <w:p w14:paraId="7CB0D87D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276E1F3C" w14:textId="461ECB2A" w:rsidR="00602C67" w:rsidRPr="00C5194B" w:rsidRDefault="001F190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F19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3,172,417.49</w:t>
            </w:r>
          </w:p>
        </w:tc>
        <w:tc>
          <w:tcPr>
            <w:tcW w:w="1531" w:type="dxa"/>
          </w:tcPr>
          <w:p w14:paraId="46B102F5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808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438.06</w:t>
            </w:r>
          </w:p>
        </w:tc>
        <w:tc>
          <w:tcPr>
            <w:tcW w:w="236" w:type="dxa"/>
          </w:tcPr>
          <w:p w14:paraId="0FCB59C2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73F1869" w14:textId="65AE7E80" w:rsidR="00602C67" w:rsidRPr="00602C67" w:rsidRDefault="001F190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F19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5,596,269.22</w:t>
            </w:r>
          </w:p>
        </w:tc>
        <w:tc>
          <w:tcPr>
            <w:tcW w:w="1531" w:type="dxa"/>
          </w:tcPr>
          <w:p w14:paraId="1A9818B6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7,551,688</w:t>
            </w:r>
            <w:r w:rsidRPr="00602C6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602C67" w:rsidRPr="00C5194B" w14:paraId="26DB0D2C" w14:textId="77777777">
        <w:trPr>
          <w:trHeight w:val="203"/>
        </w:trPr>
        <w:tc>
          <w:tcPr>
            <w:tcW w:w="3969" w:type="dxa"/>
            <w:vAlign w:val="center"/>
          </w:tcPr>
          <w:p w14:paraId="7E70BB78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ผลกระทบทางภาษี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531" w:type="dxa"/>
            <w:shd w:val="clear" w:color="auto" w:fill="auto"/>
          </w:tcPr>
          <w:p w14:paraId="45D4E15B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2D63627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E844B1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A021ED" w14:textId="77777777" w:rsidR="00602C67" w:rsidRPr="00602C67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D4262F4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2C67" w:rsidRPr="00C5194B" w14:paraId="0EF89BBC" w14:textId="77777777">
        <w:trPr>
          <w:trHeight w:val="203"/>
        </w:trPr>
        <w:tc>
          <w:tcPr>
            <w:tcW w:w="3969" w:type="dxa"/>
            <w:vAlign w:val="center"/>
          </w:tcPr>
          <w:p w14:paraId="3C95256E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รายการต้องห้ามทางภาษี</w:t>
            </w:r>
          </w:p>
        </w:tc>
        <w:tc>
          <w:tcPr>
            <w:tcW w:w="1531" w:type="dxa"/>
            <w:shd w:val="clear" w:color="auto" w:fill="auto"/>
          </w:tcPr>
          <w:p w14:paraId="40C9BBA3" w14:textId="32FF161B" w:rsidR="00602C67" w:rsidRPr="00C5194B" w:rsidRDefault="00A2195E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(928.0</w:t>
            </w:r>
            <w:r w:rsidR="0029313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16302B6B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(25</w:t>
            </w:r>
            <w:r w:rsidRPr="00602C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02C67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101.12)</w:t>
            </w:r>
          </w:p>
        </w:tc>
        <w:tc>
          <w:tcPr>
            <w:tcW w:w="236" w:type="dxa"/>
          </w:tcPr>
          <w:p w14:paraId="50FE5B1F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48FA9764" w14:textId="60F62B4E" w:rsidR="00602C67" w:rsidRPr="00602C67" w:rsidRDefault="00FD17D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D17D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37,144.59</w:t>
            </w:r>
          </w:p>
        </w:tc>
        <w:tc>
          <w:tcPr>
            <w:tcW w:w="1531" w:type="dxa"/>
          </w:tcPr>
          <w:p w14:paraId="508EBD14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(16,362.12)</w:t>
            </w:r>
          </w:p>
        </w:tc>
      </w:tr>
      <w:tr w:rsidR="00602C67" w:rsidRPr="00C5194B" w14:paraId="2D65115F" w14:textId="77777777">
        <w:trPr>
          <w:trHeight w:val="650"/>
        </w:trPr>
        <w:tc>
          <w:tcPr>
            <w:tcW w:w="3969" w:type="dxa"/>
            <w:vAlign w:val="center"/>
          </w:tcPr>
          <w:p w14:paraId="727B2B40" w14:textId="77777777" w:rsidR="00602C67" w:rsidRPr="00C5194B" w:rsidRDefault="00602C67">
            <w:pPr>
              <w:spacing w:line="400" w:lineRule="exact"/>
              <w:ind w:left="166" w:right="-45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7A3719AD" w14:textId="77777777" w:rsidR="00602C67" w:rsidRDefault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EE1038D" w14:textId="3597507A" w:rsidR="00602C67" w:rsidRPr="00C5194B" w:rsidRDefault="0029313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313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</w:t>
            </w:r>
            <w:r w:rsidRPr="002931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9313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171</w:t>
            </w:r>
            <w:r w:rsidRPr="002931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9313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489.4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531" w:type="dxa"/>
          </w:tcPr>
          <w:p w14:paraId="0951FBE3" w14:textId="77777777" w:rsidR="00602C67" w:rsidRPr="00602C67" w:rsidRDefault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938E7C4" w14:textId="77777777" w:rsidR="00602C67" w:rsidRPr="00602C67" w:rsidRDefault="0060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4,783,336.94</w:t>
            </w:r>
          </w:p>
        </w:tc>
        <w:tc>
          <w:tcPr>
            <w:tcW w:w="236" w:type="dxa"/>
          </w:tcPr>
          <w:p w14:paraId="07201BCE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5D759E4" w14:textId="77777777" w:rsidR="00602C67" w:rsidRDefault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1A07889" w14:textId="5EE27BAA" w:rsidR="00602C67" w:rsidRPr="00602C67" w:rsidRDefault="0069067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6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5,633,413.81</w:t>
            </w:r>
          </w:p>
        </w:tc>
        <w:tc>
          <w:tcPr>
            <w:tcW w:w="1531" w:type="dxa"/>
          </w:tcPr>
          <w:p w14:paraId="643D1195" w14:textId="77777777" w:rsidR="00602C67" w:rsidRPr="00602C67" w:rsidRDefault="00602C6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5D87DF6" w14:textId="77777777" w:rsidR="00602C67" w:rsidRPr="00C5194B" w:rsidRDefault="0060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</w:rPr>
              <w:t>7,535,326.54</w:t>
            </w:r>
          </w:p>
        </w:tc>
      </w:tr>
      <w:tr w:rsidR="00602C67" w:rsidRPr="00C5194B" w14:paraId="518C6DFB" w14:textId="77777777">
        <w:trPr>
          <w:trHeight w:val="203"/>
        </w:trPr>
        <w:tc>
          <w:tcPr>
            <w:tcW w:w="3969" w:type="dxa"/>
            <w:vAlign w:val="center"/>
          </w:tcPr>
          <w:p w14:paraId="19583C89" w14:textId="77777777" w:rsidR="00602C67" w:rsidRPr="00C5194B" w:rsidRDefault="00602C6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531" w:type="dxa"/>
            <w:shd w:val="clear" w:color="auto" w:fill="auto"/>
          </w:tcPr>
          <w:p w14:paraId="69171122" w14:textId="10775311" w:rsidR="00602C67" w:rsidRPr="00C5194B" w:rsidRDefault="00A91CD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19.99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%</w:t>
            </w:r>
          </w:p>
        </w:tc>
        <w:tc>
          <w:tcPr>
            <w:tcW w:w="1531" w:type="dxa"/>
          </w:tcPr>
          <w:p w14:paraId="34F93C7D" w14:textId="77777777" w:rsidR="00602C67" w:rsidRPr="00602C67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02C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19.90%</w:t>
            </w:r>
          </w:p>
        </w:tc>
        <w:tc>
          <w:tcPr>
            <w:tcW w:w="236" w:type="dxa"/>
          </w:tcPr>
          <w:p w14:paraId="589259E8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18FF29A" w14:textId="429F7D5D" w:rsidR="00602C67" w:rsidRPr="00602C67" w:rsidRDefault="005860A9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20.13%</w:t>
            </w:r>
          </w:p>
        </w:tc>
        <w:tc>
          <w:tcPr>
            <w:tcW w:w="1531" w:type="dxa"/>
          </w:tcPr>
          <w:p w14:paraId="0A5A9ED8" w14:textId="77777777" w:rsidR="00602C67" w:rsidRPr="00C5194B" w:rsidRDefault="00602C6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02C67">
              <w:rPr>
                <w:rFonts w:ascii="Angsana New" w:hAnsi="Angsana New" w:hint="cs"/>
                <w:color w:val="000000"/>
                <w:sz w:val="28"/>
                <w:szCs w:val="28"/>
              </w:rPr>
              <w:t>19</w:t>
            </w:r>
            <w:r w:rsidRPr="00602C6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602C67">
              <w:rPr>
                <w:rFonts w:ascii="Angsana New" w:hAnsi="Angsana New" w:hint="cs"/>
                <w:color w:val="000000"/>
                <w:sz w:val="28"/>
                <w:szCs w:val="28"/>
              </w:rPr>
              <w:t>96</w:t>
            </w:r>
            <w:r w:rsidRPr="00602C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%</w:t>
            </w:r>
          </w:p>
        </w:tc>
      </w:tr>
    </w:tbl>
    <w:p w14:paraId="44824784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243FB07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A829336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7A52C1A" w14:textId="77777777" w:rsidR="00602C67" w:rsidRDefault="00602C67" w:rsidP="00602C6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7B7A54" w14:textId="497910B2" w:rsidR="00756BFE" w:rsidRPr="00DB1E68" w:rsidRDefault="00756BFE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tbl>
      <w:tblPr>
        <w:tblW w:w="9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874B09" w:rsidRPr="00494247" w14:paraId="20A63433" w14:textId="77777777" w:rsidTr="006E59D1">
        <w:tc>
          <w:tcPr>
            <w:tcW w:w="5130" w:type="dxa"/>
          </w:tcPr>
          <w:p w14:paraId="684F672A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B75C8D3" w14:textId="2427ACFA" w:rsidR="00874B09" w:rsidRPr="00494247" w:rsidRDefault="00874B0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74B09" w:rsidRPr="00494247" w14:paraId="230682FD" w14:textId="77777777" w:rsidTr="006E59D1">
        <w:tc>
          <w:tcPr>
            <w:tcW w:w="5130" w:type="dxa"/>
          </w:tcPr>
          <w:p w14:paraId="232D5196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8F8FCCA" w14:textId="2C503E48" w:rsidR="00874B09" w:rsidRPr="00494247" w:rsidRDefault="00874B0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C67" w:rsidRPr="00494247" w14:paraId="68A781D6" w14:textId="77777777" w:rsidTr="006E59D1">
        <w:tc>
          <w:tcPr>
            <w:tcW w:w="5130" w:type="dxa"/>
          </w:tcPr>
          <w:p w14:paraId="4BDBE0D4" w14:textId="77777777" w:rsidR="00602C67" w:rsidRPr="00494247" w:rsidRDefault="00602C67" w:rsidP="00602C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B81FC04" w14:textId="58CDF2A8" w:rsidR="00602C67" w:rsidRPr="00D044B5" w:rsidRDefault="00602C67" w:rsidP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7C604C" w14:textId="77777777" w:rsidR="00602C67" w:rsidRPr="00D044B5" w:rsidRDefault="00602C67" w:rsidP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1F11461" w14:textId="6FFC5601" w:rsidR="00602C67" w:rsidRPr="00D044B5" w:rsidRDefault="00602C67" w:rsidP="00602C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602C67" w:rsidRPr="00494247" w14:paraId="30BEE0F6" w14:textId="77777777" w:rsidTr="006E59D1">
        <w:trPr>
          <w:trHeight w:val="181"/>
        </w:trPr>
        <w:tc>
          <w:tcPr>
            <w:tcW w:w="5130" w:type="dxa"/>
          </w:tcPr>
          <w:p w14:paraId="17E58B42" w14:textId="50FF4B6B" w:rsidR="00602C67" w:rsidRPr="00494247" w:rsidRDefault="00602C67" w:rsidP="00602C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42F92" w14:textId="20959683" w:rsidR="00602C67" w:rsidRPr="00D3269C" w:rsidRDefault="00524325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4325">
              <w:rPr>
                <w:rFonts w:ascii="Angsana New" w:hAnsi="Angsana New"/>
                <w:color w:val="000000"/>
                <w:sz w:val="30"/>
                <w:szCs w:val="30"/>
              </w:rPr>
              <w:t>119,123,303.73</w:t>
            </w:r>
          </w:p>
        </w:tc>
        <w:tc>
          <w:tcPr>
            <w:tcW w:w="236" w:type="dxa"/>
          </w:tcPr>
          <w:p w14:paraId="2FC16C73" w14:textId="77777777" w:rsidR="00602C67" w:rsidRPr="002F0635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88E938A" w14:textId="0D3E72A9" w:rsidR="00602C67" w:rsidRPr="00494247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  <w:tr w:rsidR="00602C67" w:rsidRPr="00494247" w14:paraId="1F7C0A92" w14:textId="77777777" w:rsidTr="006E59D1">
        <w:trPr>
          <w:trHeight w:val="149"/>
        </w:trPr>
        <w:tc>
          <w:tcPr>
            <w:tcW w:w="5130" w:type="dxa"/>
          </w:tcPr>
          <w:p w14:paraId="25C91051" w14:textId="77777777" w:rsidR="00602C67" w:rsidRPr="00D3269C" w:rsidRDefault="00602C67" w:rsidP="00602C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2E04" w14:textId="57A6E3D4" w:rsidR="00602C67" w:rsidRPr="00D3269C" w:rsidRDefault="00524325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4325">
              <w:rPr>
                <w:rFonts w:ascii="Angsana New" w:hAnsi="Angsana New"/>
                <w:color w:val="000000"/>
                <w:sz w:val="30"/>
                <w:szCs w:val="30"/>
              </w:rPr>
              <w:t>119,123,303.73</w:t>
            </w:r>
          </w:p>
        </w:tc>
        <w:tc>
          <w:tcPr>
            <w:tcW w:w="236" w:type="dxa"/>
          </w:tcPr>
          <w:p w14:paraId="5DF98AFC" w14:textId="77777777" w:rsidR="00602C67" w:rsidRPr="002F0635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4E654E5C" w14:textId="1E592BFF" w:rsidR="00602C67" w:rsidRPr="00D3269C" w:rsidRDefault="00602C67" w:rsidP="00602C6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</w:tbl>
    <w:p w14:paraId="22475578" w14:textId="0122F4C8" w:rsidR="00756BFE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B69">
        <w:rPr>
          <w:rFonts w:ascii="Angsana New" w:hAnsi="Angsana New"/>
          <w:sz w:val="30"/>
          <w:szCs w:val="30"/>
          <w:lang w:val="en-US"/>
        </w:rPr>
        <w:t>3</w:t>
      </w:r>
      <w:r w:rsidR="00602C67">
        <w:rPr>
          <w:rFonts w:ascii="Angsana New" w:hAnsi="Angsana New"/>
          <w:sz w:val="30"/>
          <w:szCs w:val="30"/>
          <w:lang w:val="en-US"/>
        </w:rPr>
        <w:t>0</w:t>
      </w:r>
      <w:r w:rsidR="00373B69">
        <w:rPr>
          <w:rFonts w:ascii="Angsana New" w:hAnsi="Angsana New"/>
          <w:sz w:val="30"/>
          <w:szCs w:val="30"/>
          <w:lang w:val="en-US"/>
        </w:rPr>
        <w:t xml:space="preserve"> </w:t>
      </w:r>
      <w:r w:rsidR="00602C6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373B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73B69">
        <w:rPr>
          <w:rFonts w:ascii="Angsana New" w:hAnsi="Angsana New"/>
          <w:sz w:val="30"/>
          <w:szCs w:val="30"/>
          <w:lang w:val="en-US"/>
        </w:rPr>
        <w:t xml:space="preserve">2567 </w:t>
      </w:r>
      <w:r w:rsidR="00373B69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="00373B69">
        <w:rPr>
          <w:rFonts w:ascii="Angsana New" w:hAnsi="Angsana New" w:hint="cs"/>
          <w:sz w:val="30"/>
          <w:szCs w:val="30"/>
          <w:cs/>
        </w:rPr>
        <w:t xml:space="preserve"> </w:t>
      </w:r>
      <w:r w:rsidR="00E15804">
        <w:rPr>
          <w:rFonts w:ascii="Angsana New" w:hAnsi="Angsana New"/>
          <w:sz w:val="30"/>
          <w:szCs w:val="30"/>
        </w:rPr>
        <w:t>3</w:t>
      </w:r>
      <w:r w:rsidR="00664F91">
        <w:rPr>
          <w:rFonts w:ascii="Angsana New" w:hAnsi="Angsana New"/>
          <w:sz w:val="30"/>
          <w:szCs w:val="30"/>
        </w:rPr>
        <w:t>1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664F91">
        <w:rPr>
          <w:rFonts w:ascii="Angsana New" w:hAnsi="Angsana New" w:hint="cs"/>
          <w:sz w:val="30"/>
          <w:szCs w:val="30"/>
          <w:cs/>
        </w:rPr>
        <w:t>ธันวาคม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256</w:t>
      </w:r>
      <w:r w:rsidR="002F7E2B">
        <w:rPr>
          <w:rFonts w:ascii="Angsana New" w:hAnsi="Angsana New"/>
          <w:sz w:val="30"/>
          <w:szCs w:val="30"/>
          <w:lang w:val="en-US"/>
        </w:rPr>
        <w:t>6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E0248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6BFE">
        <w:rPr>
          <w:rFonts w:ascii="Angsana New" w:hAnsi="Angsana New"/>
          <w:sz w:val="30"/>
          <w:szCs w:val="30"/>
          <w:cs/>
        </w:rPr>
        <w:t xml:space="preserve">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</w:t>
      </w:r>
      <w:r w:rsidRPr="00C532F9">
        <w:rPr>
          <w:rFonts w:ascii="Angsana New" w:hAnsi="Angsana New"/>
          <w:sz w:val="30"/>
          <w:szCs w:val="30"/>
          <w:cs/>
        </w:rPr>
        <w:t xml:space="preserve">ม </w:t>
      </w:r>
      <w:r w:rsidR="008A1034" w:rsidRPr="00C532F9">
        <w:rPr>
          <w:rFonts w:ascii="Angsana New" w:hAnsi="Angsana New"/>
          <w:sz w:val="30"/>
          <w:szCs w:val="30"/>
        </w:rPr>
        <w:t>570.54</w:t>
      </w:r>
      <w:r w:rsidRPr="00C532F9">
        <w:rPr>
          <w:rFonts w:ascii="Angsana New" w:hAnsi="Angsana New"/>
          <w:sz w:val="30"/>
          <w:szCs w:val="30"/>
          <w:cs/>
        </w:rPr>
        <w:t xml:space="preserve"> ล้าน</w:t>
      </w:r>
      <w:r w:rsidRPr="00756BFE">
        <w:rPr>
          <w:rFonts w:ascii="Angsana New" w:hAnsi="Angsana New"/>
          <w:sz w:val="30"/>
          <w:szCs w:val="30"/>
          <w:cs/>
        </w:rPr>
        <w:t>บาท</w:t>
      </w:r>
      <w:r w:rsidR="00D160D2">
        <w:rPr>
          <w:rFonts w:ascii="Angsana New" w:hAnsi="Angsana New" w:hint="cs"/>
          <w:sz w:val="30"/>
          <w:szCs w:val="30"/>
          <w:cs/>
        </w:rPr>
        <w:t xml:space="preserve"> </w:t>
      </w:r>
      <w:r w:rsidRPr="00756BFE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>ต่อปี ค้ำประกันโดย</w:t>
      </w:r>
      <w:r w:rsidR="00BE6E87">
        <w:rPr>
          <w:rFonts w:ascii="Angsana New" w:hAnsi="Angsana New" w:hint="cs"/>
          <w:sz w:val="30"/>
          <w:szCs w:val="30"/>
          <w:cs/>
        </w:rPr>
        <w:t>การ</w:t>
      </w:r>
      <w:r w:rsidRPr="00756BFE">
        <w:rPr>
          <w:rFonts w:ascii="Angsana New" w:hAnsi="Angsana New"/>
          <w:sz w:val="30"/>
          <w:szCs w:val="30"/>
          <w:cs/>
        </w:rPr>
        <w:t>จดจำนองที่ดินบางส่วน อาคารและสิ่งปลูกสร้าง บางส่</w:t>
      </w:r>
      <w:r w:rsidRPr="0089089E">
        <w:rPr>
          <w:rFonts w:ascii="Angsana New" w:hAnsi="Angsana New"/>
          <w:sz w:val="30"/>
          <w:szCs w:val="30"/>
          <w:cs/>
        </w:rPr>
        <w:t>วน  ตามหมาย</w:t>
      </w:r>
      <w:r w:rsidRPr="00770AAD">
        <w:rPr>
          <w:rFonts w:ascii="Angsana New" w:hAnsi="Angsana New"/>
          <w:sz w:val="30"/>
          <w:szCs w:val="30"/>
          <w:cs/>
        </w:rPr>
        <w:t xml:space="preserve">เหตุ </w:t>
      </w:r>
      <w:r w:rsidR="00BD32FA" w:rsidRPr="00770AAD">
        <w:rPr>
          <w:rFonts w:ascii="Angsana New" w:hAnsi="Angsana New"/>
          <w:sz w:val="30"/>
          <w:szCs w:val="30"/>
        </w:rPr>
        <w:t>1</w:t>
      </w:r>
      <w:r w:rsidR="00874B09" w:rsidRPr="00770AAD">
        <w:rPr>
          <w:rFonts w:ascii="Angsana New" w:hAnsi="Angsana New" w:hint="cs"/>
          <w:sz w:val="30"/>
          <w:szCs w:val="30"/>
          <w:cs/>
        </w:rPr>
        <w:t>1</w:t>
      </w:r>
      <w:r w:rsidR="004C147E" w:rsidRPr="00770AAD">
        <w:rPr>
          <w:rFonts w:ascii="Angsana New" w:hAnsi="Angsana New"/>
          <w:sz w:val="30"/>
          <w:szCs w:val="30"/>
        </w:rPr>
        <w:t xml:space="preserve"> </w:t>
      </w:r>
      <w:r w:rsidR="004C147E" w:rsidRPr="00770AAD">
        <w:rPr>
          <w:rFonts w:ascii="Angsana New" w:hAnsi="Angsana New" w:hint="cs"/>
          <w:sz w:val="30"/>
          <w:szCs w:val="30"/>
          <w:cs/>
        </w:rPr>
        <w:t xml:space="preserve">ถึง </w:t>
      </w:r>
      <w:r w:rsidR="0089089E" w:rsidRPr="00770AAD">
        <w:rPr>
          <w:rFonts w:ascii="Angsana New" w:hAnsi="Angsana New"/>
          <w:sz w:val="30"/>
          <w:szCs w:val="30"/>
          <w:lang w:val="en-US"/>
        </w:rPr>
        <w:t>1</w:t>
      </w:r>
      <w:r w:rsidR="00874B09" w:rsidRPr="00770AAD">
        <w:rPr>
          <w:rFonts w:ascii="Angsana New" w:hAnsi="Angsana New" w:hint="cs"/>
          <w:sz w:val="30"/>
          <w:szCs w:val="30"/>
          <w:cs/>
          <w:lang w:val="en-US"/>
        </w:rPr>
        <w:t>2</w:t>
      </w:r>
      <w:r w:rsidR="00810D7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15EEF2C1" w14:textId="03DF4089" w:rsidR="00B3585A" w:rsidRPr="009D3A59" w:rsidRDefault="00B3585A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D3A59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 </w:t>
      </w:r>
    </w:p>
    <w:tbl>
      <w:tblPr>
        <w:tblW w:w="1012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4"/>
        <w:gridCol w:w="1716"/>
        <w:gridCol w:w="1716"/>
        <w:gridCol w:w="236"/>
        <w:gridCol w:w="1716"/>
        <w:gridCol w:w="1787"/>
      </w:tblGrid>
      <w:tr w:rsidR="002922F0" w:rsidRPr="00494247" w14:paraId="5E009093" w14:textId="77777777" w:rsidTr="00495837">
        <w:tc>
          <w:tcPr>
            <w:tcW w:w="2954" w:type="dxa"/>
          </w:tcPr>
          <w:p w14:paraId="0AE38FA9" w14:textId="77777777" w:rsidR="002922F0" w:rsidRPr="00494247" w:rsidRDefault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2" w:name="_Hlk146544449"/>
          </w:p>
        </w:tc>
        <w:tc>
          <w:tcPr>
            <w:tcW w:w="1716" w:type="dxa"/>
          </w:tcPr>
          <w:p w14:paraId="11E31312" w14:textId="77777777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</w:tcPr>
          <w:p w14:paraId="4CD02DEE" w14:textId="0AA25D54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D8DF4" w14:textId="1F459E21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03" w:type="dxa"/>
            <w:gridSpan w:val="2"/>
          </w:tcPr>
          <w:p w14:paraId="570B0D0D" w14:textId="2F2397A6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0858" w:rsidRPr="00494247" w14:paraId="0F24ED21" w14:textId="77777777" w:rsidTr="00495837">
        <w:tc>
          <w:tcPr>
            <w:tcW w:w="2954" w:type="dxa"/>
          </w:tcPr>
          <w:p w14:paraId="1EE1CF1F" w14:textId="77777777" w:rsidR="007B0858" w:rsidRPr="00494247" w:rsidRDefault="007B0858" w:rsidP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2" w:type="dxa"/>
            <w:gridSpan w:val="2"/>
          </w:tcPr>
          <w:p w14:paraId="6A1A7E07" w14:textId="4A3FC767" w:rsidR="007B0858" w:rsidRPr="00494247" w:rsidRDefault="007B0858" w:rsidP="006E59D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61C2CA" w14:textId="77777777" w:rsidR="007B0858" w:rsidRPr="00494247" w:rsidRDefault="007B0858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03" w:type="dxa"/>
            <w:gridSpan w:val="2"/>
          </w:tcPr>
          <w:p w14:paraId="627A769A" w14:textId="0BD187AC" w:rsidR="007B0858" w:rsidRPr="00494247" w:rsidRDefault="007B0858" w:rsidP="006E59D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858" w:rsidRPr="00494247" w14:paraId="3085C691" w14:textId="77777777" w:rsidTr="00495837">
        <w:tc>
          <w:tcPr>
            <w:tcW w:w="2954" w:type="dxa"/>
          </w:tcPr>
          <w:p w14:paraId="56B743F9" w14:textId="77777777" w:rsidR="007B0858" w:rsidRPr="00494247" w:rsidRDefault="007B0858" w:rsidP="007B085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4CBBD96F" w14:textId="01A942CD" w:rsidR="007B0858" w:rsidRPr="00D044B5" w:rsidRDefault="00602C67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02C67">
              <w:rPr>
                <w:color w:val="000000"/>
                <w:sz w:val="30"/>
                <w:szCs w:val="30"/>
              </w:rPr>
              <w:t xml:space="preserve">30 </w:t>
            </w:r>
            <w:r w:rsidRPr="00602C67">
              <w:rPr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602C67"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16" w:type="dxa"/>
          </w:tcPr>
          <w:p w14:paraId="462D8997" w14:textId="235A00BD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3AC488F" w14:textId="53678A32" w:rsidR="007B0858" w:rsidRPr="00D044B5" w:rsidRDefault="007B0858" w:rsidP="007B08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16" w:type="dxa"/>
          </w:tcPr>
          <w:p w14:paraId="4FB788DD" w14:textId="3CFDB275" w:rsidR="007B0858" w:rsidRPr="00D044B5" w:rsidRDefault="00602C67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602C67">
              <w:rPr>
                <w:color w:val="000000"/>
                <w:sz w:val="30"/>
                <w:szCs w:val="30"/>
              </w:rPr>
              <w:t xml:space="preserve">30 </w:t>
            </w:r>
            <w:r w:rsidRPr="00602C67">
              <w:rPr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602C67"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87" w:type="dxa"/>
          </w:tcPr>
          <w:p w14:paraId="5CD9F480" w14:textId="65D9CCD6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9F5FC5" w:rsidRPr="00494247" w14:paraId="299DDECE" w14:textId="77777777" w:rsidTr="00495837">
        <w:trPr>
          <w:trHeight w:val="203"/>
        </w:trPr>
        <w:tc>
          <w:tcPr>
            <w:tcW w:w="2954" w:type="dxa"/>
          </w:tcPr>
          <w:p w14:paraId="171F6A04" w14:textId="3BA95E5D" w:rsidR="009F5FC5" w:rsidRPr="00494247" w:rsidRDefault="009F5FC5" w:rsidP="009F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16" w:type="dxa"/>
          </w:tcPr>
          <w:p w14:paraId="3A8AEBF7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</w:tcPr>
          <w:p w14:paraId="72DA4D43" w14:textId="5C7CCB2A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8C9B2" w14:textId="05358FCD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2B32DDEB" w14:textId="23F9E45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7" w:type="dxa"/>
          </w:tcPr>
          <w:p w14:paraId="741375DF" w14:textId="09230F0F" w:rsidR="009F5FC5" w:rsidRPr="00494247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F5FC5" w:rsidRPr="00494247" w14:paraId="26F2C42E" w14:textId="77777777" w:rsidTr="00495837">
        <w:trPr>
          <w:trHeight w:val="203"/>
        </w:trPr>
        <w:tc>
          <w:tcPr>
            <w:tcW w:w="2954" w:type="dxa"/>
          </w:tcPr>
          <w:p w14:paraId="07BDBE5F" w14:textId="038FA7AB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16" w:type="dxa"/>
            <w:shd w:val="clear" w:color="auto" w:fill="auto"/>
          </w:tcPr>
          <w:p w14:paraId="6D1CAB97" w14:textId="6D03FC8E" w:rsidR="009F5FC5" w:rsidRPr="00F4526A" w:rsidRDefault="00056DFF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6DFF">
              <w:rPr>
                <w:rFonts w:ascii="Angsana New" w:hAnsi="Angsana New"/>
                <w:color w:val="000000"/>
                <w:sz w:val="30"/>
                <w:szCs w:val="30"/>
              </w:rPr>
              <w:t>25,466,810.43</w:t>
            </w:r>
          </w:p>
        </w:tc>
        <w:tc>
          <w:tcPr>
            <w:tcW w:w="1716" w:type="dxa"/>
            <w:shd w:val="clear" w:color="auto" w:fill="auto"/>
          </w:tcPr>
          <w:p w14:paraId="20F5E0C9" w14:textId="64E445A3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949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210.58</w:t>
            </w:r>
          </w:p>
        </w:tc>
        <w:tc>
          <w:tcPr>
            <w:tcW w:w="236" w:type="dxa"/>
            <w:shd w:val="clear" w:color="auto" w:fill="auto"/>
          </w:tcPr>
          <w:p w14:paraId="24749955" w14:textId="4A93BE3C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153CF6F7" w14:textId="70CC5672" w:rsidR="009F5FC5" w:rsidRPr="00F4526A" w:rsidRDefault="00056DFF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6DFF">
              <w:rPr>
                <w:rFonts w:ascii="Angsana New" w:hAnsi="Angsana New"/>
                <w:color w:val="000000"/>
                <w:sz w:val="30"/>
                <w:szCs w:val="30"/>
              </w:rPr>
              <w:t>25,451,509.43</w:t>
            </w:r>
          </w:p>
        </w:tc>
        <w:tc>
          <w:tcPr>
            <w:tcW w:w="1787" w:type="dxa"/>
          </w:tcPr>
          <w:p w14:paraId="16A3DA1A" w14:textId="2265D214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949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210.58</w:t>
            </w:r>
          </w:p>
        </w:tc>
      </w:tr>
      <w:tr w:rsidR="004E0969" w:rsidRPr="00494247" w14:paraId="474CDEAF" w14:textId="77777777" w:rsidTr="00495837">
        <w:trPr>
          <w:trHeight w:val="203"/>
        </w:trPr>
        <w:tc>
          <w:tcPr>
            <w:tcW w:w="2954" w:type="dxa"/>
          </w:tcPr>
          <w:p w14:paraId="238D63C9" w14:textId="2250865A" w:rsidR="009F5FC5" w:rsidRPr="00B3585A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-ที่เกี่ยวข้องกัน</w:t>
            </w:r>
          </w:p>
        </w:tc>
        <w:tc>
          <w:tcPr>
            <w:tcW w:w="1716" w:type="dxa"/>
            <w:shd w:val="clear" w:color="auto" w:fill="auto"/>
          </w:tcPr>
          <w:p w14:paraId="0239EA51" w14:textId="18A36CC4" w:rsidR="009F5FC5" w:rsidRPr="00F4526A" w:rsidRDefault="00056DFF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6DFF">
              <w:rPr>
                <w:rFonts w:ascii="Angsana New" w:hAnsi="Angsana New"/>
                <w:color w:val="000000"/>
                <w:sz w:val="30"/>
                <w:szCs w:val="30"/>
              </w:rPr>
              <w:t>2,822,195.70</w:t>
            </w:r>
          </w:p>
        </w:tc>
        <w:tc>
          <w:tcPr>
            <w:tcW w:w="1716" w:type="dxa"/>
            <w:shd w:val="clear" w:color="auto" w:fill="auto"/>
          </w:tcPr>
          <w:p w14:paraId="02DEE62B" w14:textId="64E2D190" w:rsidR="009F5FC5" w:rsidRPr="000F14F6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378.75</w:t>
            </w:r>
          </w:p>
        </w:tc>
        <w:tc>
          <w:tcPr>
            <w:tcW w:w="236" w:type="dxa"/>
            <w:shd w:val="clear" w:color="auto" w:fill="auto"/>
          </w:tcPr>
          <w:p w14:paraId="3C30B0B4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2F7B2E4" w14:textId="18A763E4" w:rsidR="009F5FC5" w:rsidRPr="008125FF" w:rsidRDefault="0008638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6383">
              <w:rPr>
                <w:rFonts w:ascii="Angsana New" w:hAnsi="Angsana New"/>
                <w:color w:val="000000"/>
                <w:sz w:val="30"/>
                <w:szCs w:val="30"/>
              </w:rPr>
              <w:t>1,257,543.82</w:t>
            </w:r>
          </w:p>
        </w:tc>
        <w:tc>
          <w:tcPr>
            <w:tcW w:w="1787" w:type="dxa"/>
          </w:tcPr>
          <w:p w14:paraId="26A94871" w14:textId="25639BBA" w:rsidR="009F5FC5" w:rsidRPr="00A85698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189</w:t>
            </w:r>
            <w:r w:rsidRPr="000218A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754.66</w:t>
            </w:r>
          </w:p>
        </w:tc>
      </w:tr>
      <w:tr w:rsidR="009F5FC5" w:rsidRPr="00494247" w14:paraId="79226EEC" w14:textId="77777777" w:rsidTr="00495837">
        <w:trPr>
          <w:trHeight w:val="203"/>
        </w:trPr>
        <w:tc>
          <w:tcPr>
            <w:tcW w:w="2954" w:type="dxa"/>
          </w:tcPr>
          <w:p w14:paraId="49CDA728" w14:textId="62DFFAA6" w:rsidR="009F5FC5" w:rsidRPr="007A44B1" w:rsidRDefault="009F5FC5" w:rsidP="009F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716" w:type="dxa"/>
            <w:shd w:val="clear" w:color="auto" w:fill="auto"/>
          </w:tcPr>
          <w:p w14:paraId="40BA607E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97E2B45" w14:textId="67EB1610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F3DDC" w14:textId="6C00104C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71929906" w14:textId="444715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7" w:type="dxa"/>
          </w:tcPr>
          <w:p w14:paraId="09395FF2" w14:textId="77777777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F5FC5" w:rsidRPr="00494247" w14:paraId="45A2AD8D" w14:textId="77777777" w:rsidTr="00495837">
        <w:trPr>
          <w:trHeight w:val="203"/>
        </w:trPr>
        <w:tc>
          <w:tcPr>
            <w:tcW w:w="2954" w:type="dxa"/>
          </w:tcPr>
          <w:p w14:paraId="197BDC11" w14:textId="146D6D9A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716" w:type="dxa"/>
            <w:shd w:val="clear" w:color="auto" w:fill="auto"/>
          </w:tcPr>
          <w:p w14:paraId="21B6079F" w14:textId="33DCF21A" w:rsidR="009F5FC5" w:rsidRPr="00F4526A" w:rsidRDefault="00D3205B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05B">
              <w:rPr>
                <w:rFonts w:ascii="Angsana New" w:hAnsi="Angsana New"/>
                <w:color w:val="000000"/>
                <w:sz w:val="30"/>
                <w:szCs w:val="30"/>
              </w:rPr>
              <w:t>99,117.26</w:t>
            </w:r>
          </w:p>
        </w:tc>
        <w:tc>
          <w:tcPr>
            <w:tcW w:w="1716" w:type="dxa"/>
            <w:shd w:val="clear" w:color="auto" w:fill="auto"/>
          </w:tcPr>
          <w:p w14:paraId="68E1B3A5" w14:textId="611AB335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464.00</w:t>
            </w:r>
          </w:p>
        </w:tc>
        <w:tc>
          <w:tcPr>
            <w:tcW w:w="236" w:type="dxa"/>
            <w:shd w:val="clear" w:color="auto" w:fill="auto"/>
          </w:tcPr>
          <w:p w14:paraId="0AE5E69F" w14:textId="18D9717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FB64919" w14:textId="2CE3D260" w:rsidR="009F5FC5" w:rsidRPr="00F4526A" w:rsidRDefault="00056DFF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6DFF">
              <w:rPr>
                <w:rFonts w:ascii="Angsana New" w:hAnsi="Angsana New"/>
                <w:color w:val="000000"/>
                <w:sz w:val="30"/>
                <w:szCs w:val="30"/>
              </w:rPr>
              <w:t>99,117.26</w:t>
            </w:r>
          </w:p>
        </w:tc>
        <w:tc>
          <w:tcPr>
            <w:tcW w:w="1787" w:type="dxa"/>
          </w:tcPr>
          <w:p w14:paraId="78C8AD06" w14:textId="084777C7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464.00</w:t>
            </w:r>
          </w:p>
        </w:tc>
      </w:tr>
      <w:tr w:rsidR="009F5FC5" w:rsidRPr="00494247" w14:paraId="55E45470" w14:textId="77777777" w:rsidTr="00495837">
        <w:trPr>
          <w:trHeight w:val="203"/>
        </w:trPr>
        <w:tc>
          <w:tcPr>
            <w:tcW w:w="2954" w:type="dxa"/>
          </w:tcPr>
          <w:p w14:paraId="46FD5231" w14:textId="0E375972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716" w:type="dxa"/>
            <w:shd w:val="clear" w:color="auto" w:fill="auto"/>
          </w:tcPr>
          <w:p w14:paraId="2FFCDA85" w14:textId="5DB3B5D9" w:rsidR="009F5FC5" w:rsidRPr="00F4526A" w:rsidRDefault="00D3205B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05B">
              <w:rPr>
                <w:rFonts w:ascii="Angsana New" w:hAnsi="Angsana New"/>
                <w:color w:val="000000"/>
                <w:sz w:val="30"/>
                <w:szCs w:val="30"/>
              </w:rPr>
              <w:t>390,642.79</w:t>
            </w:r>
          </w:p>
        </w:tc>
        <w:tc>
          <w:tcPr>
            <w:tcW w:w="1716" w:type="dxa"/>
            <w:shd w:val="clear" w:color="auto" w:fill="auto"/>
          </w:tcPr>
          <w:p w14:paraId="57223235" w14:textId="063C9D34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729.71</w:t>
            </w:r>
          </w:p>
        </w:tc>
        <w:tc>
          <w:tcPr>
            <w:tcW w:w="236" w:type="dxa"/>
            <w:shd w:val="clear" w:color="auto" w:fill="auto"/>
          </w:tcPr>
          <w:p w14:paraId="7863EF06" w14:textId="69615C63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7F470CDF" w14:textId="2ACC512F" w:rsidR="009F5FC5" w:rsidRPr="00F4526A" w:rsidRDefault="00056DFF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6DFF">
              <w:rPr>
                <w:rFonts w:ascii="Angsana New" w:hAnsi="Angsana New"/>
                <w:color w:val="000000"/>
                <w:sz w:val="30"/>
                <w:szCs w:val="30"/>
              </w:rPr>
              <w:t>390,642.79</w:t>
            </w:r>
          </w:p>
        </w:tc>
        <w:tc>
          <w:tcPr>
            <w:tcW w:w="1787" w:type="dxa"/>
          </w:tcPr>
          <w:p w14:paraId="32F7577E" w14:textId="5404A63D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729.71</w:t>
            </w:r>
          </w:p>
        </w:tc>
      </w:tr>
      <w:tr w:rsidR="0034306F" w:rsidRPr="00494247" w14:paraId="49FDF823" w14:textId="77777777" w:rsidTr="00495837">
        <w:trPr>
          <w:trHeight w:val="203"/>
        </w:trPr>
        <w:tc>
          <w:tcPr>
            <w:tcW w:w="2954" w:type="dxa"/>
          </w:tcPr>
          <w:p w14:paraId="1B929404" w14:textId="5EE3E7CF" w:rsidR="009F5FC5" w:rsidRPr="007A44B1" w:rsidRDefault="009F5FC5" w:rsidP="00EB3C96">
            <w:pPr>
              <w:tabs>
                <w:tab w:val="left" w:pos="8040"/>
              </w:tabs>
              <w:spacing w:line="240" w:lineRule="auto"/>
              <w:ind w:left="601" w:hanging="26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0A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  <w:r w:rsidRPr="00100A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716" w:type="dxa"/>
            <w:shd w:val="clear" w:color="auto" w:fill="auto"/>
          </w:tcPr>
          <w:p w14:paraId="158A39C1" w14:textId="77777777" w:rsidR="00836569" w:rsidRDefault="00836569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3DBA807" w14:textId="4F5F4942" w:rsidR="00EB3C96" w:rsidRPr="00F4526A" w:rsidRDefault="00836569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569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AF86F48" w14:textId="3047ED1A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shd w:val="clear" w:color="auto" w:fill="auto"/>
          </w:tcPr>
          <w:p w14:paraId="740528DF" w14:textId="1C7C634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329F81D" w14:textId="77777777" w:rsidR="00056DFF" w:rsidRDefault="00056DFF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1450DEE" w14:textId="056D74E4" w:rsidR="00EB3C96" w:rsidRPr="00F4526A" w:rsidRDefault="00056DFF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56DFF">
              <w:rPr>
                <w:rFonts w:ascii="Angsana New" w:hAnsi="Angsana New"/>
                <w:color w:val="000000"/>
                <w:sz w:val="30"/>
                <w:szCs w:val="30"/>
              </w:rPr>
              <w:t>160,150.00</w:t>
            </w:r>
          </w:p>
        </w:tc>
        <w:tc>
          <w:tcPr>
            <w:tcW w:w="1786" w:type="dxa"/>
          </w:tcPr>
          <w:p w14:paraId="232137A2" w14:textId="77777777" w:rsidR="00EB3C96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20021D" w14:textId="6F86D834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</w:tr>
      <w:tr w:rsidR="00D3205B" w:rsidRPr="00494247" w14:paraId="02D158C4" w14:textId="77777777" w:rsidTr="00495837">
        <w:trPr>
          <w:trHeight w:val="203"/>
        </w:trPr>
        <w:tc>
          <w:tcPr>
            <w:tcW w:w="2954" w:type="dxa"/>
          </w:tcPr>
          <w:p w14:paraId="4679AF52" w14:textId="73017223" w:rsidR="00D3205B" w:rsidRPr="007A44B1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F1AA65F" w14:textId="21642D65" w:rsidR="00D3205B" w:rsidRPr="00F4526A" w:rsidRDefault="005D7445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7445">
              <w:rPr>
                <w:rFonts w:ascii="Angsana New" w:hAnsi="Angsana New"/>
                <w:color w:val="000000"/>
                <w:sz w:val="30"/>
                <w:szCs w:val="30"/>
              </w:rPr>
              <w:t>2,324,673.83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764021AD" w14:textId="525FD3CA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1,252,229.25</w:t>
            </w:r>
          </w:p>
        </w:tc>
        <w:tc>
          <w:tcPr>
            <w:tcW w:w="236" w:type="dxa"/>
            <w:shd w:val="clear" w:color="auto" w:fill="auto"/>
          </w:tcPr>
          <w:p w14:paraId="5C59DC22" w14:textId="19F20F42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4547AC4A" w14:textId="7B9803D0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569">
              <w:rPr>
                <w:rFonts w:ascii="Angsana New" w:hAnsi="Angsana New"/>
                <w:color w:val="000000"/>
                <w:sz w:val="30"/>
                <w:szCs w:val="30"/>
              </w:rPr>
              <w:t>2,141,834.33</w:t>
            </w:r>
          </w:p>
        </w:tc>
        <w:tc>
          <w:tcPr>
            <w:tcW w:w="1787" w:type="dxa"/>
          </w:tcPr>
          <w:p w14:paraId="2221B960" w14:textId="1330C650" w:rsidR="00D3205B" w:rsidRPr="007A44B1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252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229.25</w:t>
            </w:r>
          </w:p>
        </w:tc>
      </w:tr>
      <w:tr w:rsidR="00D3205B" w:rsidRPr="00494247" w14:paraId="7282152D" w14:textId="77777777" w:rsidTr="00495837">
        <w:trPr>
          <w:trHeight w:val="203"/>
        </w:trPr>
        <w:tc>
          <w:tcPr>
            <w:tcW w:w="2954" w:type="dxa"/>
          </w:tcPr>
          <w:p w14:paraId="75BC386E" w14:textId="20B9F5DE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CD6C936" w14:textId="276A1F2D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05B">
              <w:rPr>
                <w:rFonts w:ascii="Angsana New" w:hAnsi="Angsana New"/>
                <w:color w:val="000000"/>
                <w:sz w:val="30"/>
                <w:szCs w:val="30"/>
              </w:rPr>
              <w:t>5,966,377.29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E164FCA" w14:textId="414CC1F3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9,094,898.67</w:t>
            </w:r>
          </w:p>
        </w:tc>
        <w:tc>
          <w:tcPr>
            <w:tcW w:w="236" w:type="dxa"/>
            <w:shd w:val="clear" w:color="auto" w:fill="auto"/>
          </w:tcPr>
          <w:p w14:paraId="5E6541C8" w14:textId="399D2EB9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0CDC8B3" w14:textId="2870DD5C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569">
              <w:rPr>
                <w:rFonts w:ascii="Angsana New" w:hAnsi="Angsana New"/>
                <w:color w:val="000000"/>
                <w:sz w:val="30"/>
                <w:szCs w:val="30"/>
              </w:rPr>
              <w:t>5,763,695.29</w:t>
            </w:r>
          </w:p>
        </w:tc>
        <w:tc>
          <w:tcPr>
            <w:tcW w:w="1787" w:type="dxa"/>
          </w:tcPr>
          <w:p w14:paraId="72599A51" w14:textId="6EBAD760" w:rsidR="00D3205B" w:rsidRPr="007A44B1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933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144.80</w:t>
            </w:r>
          </w:p>
        </w:tc>
      </w:tr>
      <w:tr w:rsidR="00495837" w:rsidRPr="00494247" w14:paraId="1C534F78" w14:textId="77777777" w:rsidTr="00495837">
        <w:trPr>
          <w:trHeight w:val="203"/>
        </w:trPr>
        <w:tc>
          <w:tcPr>
            <w:tcW w:w="2954" w:type="dxa"/>
          </w:tcPr>
          <w:p w14:paraId="1186E269" w14:textId="452730F6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320B987" w14:textId="2D3AB74C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05B">
              <w:rPr>
                <w:rFonts w:ascii="Angsana New" w:hAnsi="Angsana New"/>
                <w:color w:val="000000"/>
                <w:sz w:val="30"/>
                <w:szCs w:val="30"/>
              </w:rPr>
              <w:t>2,329,932.15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03F57CB5" w14:textId="308ED2F0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710.31</w:t>
            </w:r>
          </w:p>
        </w:tc>
        <w:tc>
          <w:tcPr>
            <w:tcW w:w="236" w:type="dxa"/>
            <w:shd w:val="clear" w:color="auto" w:fill="auto"/>
          </w:tcPr>
          <w:p w14:paraId="4A85917C" w14:textId="03663B16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EA88DF6" w14:textId="13009A6F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569">
              <w:rPr>
                <w:rFonts w:ascii="Angsana New" w:hAnsi="Angsana New"/>
                <w:color w:val="000000"/>
                <w:sz w:val="30"/>
                <w:szCs w:val="30"/>
              </w:rPr>
              <w:t>2,319,494.56</w:t>
            </w:r>
          </w:p>
        </w:tc>
        <w:tc>
          <w:tcPr>
            <w:tcW w:w="1787" w:type="dxa"/>
          </w:tcPr>
          <w:p w14:paraId="7A57FB5E" w14:textId="4BD29D17" w:rsidR="00D3205B" w:rsidRPr="007A44B1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570.52</w:t>
            </w:r>
          </w:p>
        </w:tc>
      </w:tr>
      <w:tr w:rsidR="00495837" w:rsidRPr="00494247" w14:paraId="46B1C9FB" w14:textId="77777777" w:rsidTr="00495837">
        <w:trPr>
          <w:trHeight w:val="203"/>
        </w:trPr>
        <w:tc>
          <w:tcPr>
            <w:tcW w:w="2954" w:type="dxa"/>
          </w:tcPr>
          <w:p w14:paraId="00F90A94" w14:textId="3A819EE9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D178423" w14:textId="4096B00F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05B">
              <w:rPr>
                <w:rFonts w:ascii="Angsana New" w:hAnsi="Angsana New"/>
                <w:color w:val="000000"/>
                <w:sz w:val="30"/>
                <w:szCs w:val="30"/>
              </w:rPr>
              <w:t>3,830,678.90</w:t>
            </w:r>
          </w:p>
        </w:tc>
        <w:tc>
          <w:tcPr>
            <w:tcW w:w="1716" w:type="dxa"/>
            <w:shd w:val="clear" w:color="auto" w:fill="auto"/>
          </w:tcPr>
          <w:p w14:paraId="3A3531A5" w14:textId="48EB93BE" w:rsidR="00D3205B" w:rsidRPr="000F14F6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291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315.99</w:t>
            </w:r>
          </w:p>
        </w:tc>
        <w:tc>
          <w:tcPr>
            <w:tcW w:w="236" w:type="dxa"/>
            <w:shd w:val="clear" w:color="auto" w:fill="auto"/>
          </w:tcPr>
          <w:p w14:paraId="25BE60C8" w14:textId="77777777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1393AA55" w14:textId="19314BD9" w:rsidR="00D3205B" w:rsidRPr="008125FF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6569">
              <w:rPr>
                <w:rFonts w:ascii="Angsana New" w:hAnsi="Angsana New"/>
                <w:color w:val="000000"/>
                <w:sz w:val="30"/>
                <w:szCs w:val="30"/>
              </w:rPr>
              <w:t>3,784,689.65</w:t>
            </w:r>
          </w:p>
        </w:tc>
        <w:tc>
          <w:tcPr>
            <w:tcW w:w="1787" w:type="dxa"/>
          </w:tcPr>
          <w:p w14:paraId="73595F81" w14:textId="02B3E62E" w:rsidR="00D3205B" w:rsidRPr="00A85698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548.34</w:t>
            </w:r>
          </w:p>
        </w:tc>
      </w:tr>
      <w:tr w:rsidR="007B725D" w:rsidRPr="00494247" w14:paraId="64F6B448" w14:textId="77777777" w:rsidTr="00495837">
        <w:trPr>
          <w:trHeight w:val="203"/>
        </w:trPr>
        <w:tc>
          <w:tcPr>
            <w:tcW w:w="2954" w:type="dxa"/>
          </w:tcPr>
          <w:p w14:paraId="5E5E739A" w14:textId="2CF91E7B" w:rsidR="00D3205B" w:rsidRPr="006A79F4" w:rsidRDefault="00D3205B" w:rsidP="00D3205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AA0CBC">
              <w:rPr>
                <w:rFonts w:ascii="Angsana New" w:hAnsi="Angsana New"/>
                <w:sz w:val="30"/>
                <w:szCs w:val="30"/>
                <w:cs/>
              </w:rPr>
              <w:t>รายการที่เกี่ยว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AA0CBC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061B000" w14:textId="78F9E8B3" w:rsidR="00D3205B" w:rsidRPr="00F4526A" w:rsidRDefault="0034306F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06F">
              <w:rPr>
                <w:rFonts w:ascii="Angsana New" w:hAnsi="Angsana New"/>
                <w:color w:val="000000"/>
                <w:sz w:val="30"/>
                <w:szCs w:val="30"/>
              </w:rPr>
              <w:t>1,916,778.48</w:t>
            </w:r>
          </w:p>
        </w:tc>
        <w:tc>
          <w:tcPr>
            <w:tcW w:w="1716" w:type="dxa"/>
            <w:shd w:val="clear" w:color="auto" w:fill="auto"/>
          </w:tcPr>
          <w:p w14:paraId="51887EA5" w14:textId="235BCA37" w:rsidR="00D3205B" w:rsidRPr="00F4526A" w:rsidRDefault="00D3205B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043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585.68</w:t>
            </w:r>
          </w:p>
        </w:tc>
        <w:tc>
          <w:tcPr>
            <w:tcW w:w="236" w:type="dxa"/>
            <w:shd w:val="clear" w:color="auto" w:fill="auto"/>
          </w:tcPr>
          <w:p w14:paraId="36ED32CC" w14:textId="47D1AA8B" w:rsidR="00D3205B" w:rsidRPr="00F4526A" w:rsidRDefault="00D3205B" w:rsidP="00D3205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6885D587" w14:textId="13378E2A" w:rsidR="00D3205B" w:rsidRPr="00F4526A" w:rsidRDefault="00D3205B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569">
              <w:rPr>
                <w:rFonts w:ascii="Angsana New" w:hAnsi="Angsana New"/>
                <w:color w:val="000000"/>
                <w:sz w:val="30"/>
                <w:szCs w:val="30"/>
              </w:rPr>
              <w:t>38,941.00</w:t>
            </w:r>
          </w:p>
        </w:tc>
        <w:tc>
          <w:tcPr>
            <w:tcW w:w="1787" w:type="dxa"/>
          </w:tcPr>
          <w:p w14:paraId="2A71A5E9" w14:textId="6229441F" w:rsidR="00D3205B" w:rsidRPr="007A44B1" w:rsidRDefault="00D3205B" w:rsidP="00D3205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F5FC5" w:rsidRPr="00494247" w14:paraId="42E93FAB" w14:textId="77777777" w:rsidTr="00495837">
        <w:trPr>
          <w:trHeight w:val="857"/>
        </w:trPr>
        <w:tc>
          <w:tcPr>
            <w:tcW w:w="2954" w:type="dxa"/>
          </w:tcPr>
          <w:p w14:paraId="287942CE" w14:textId="6AA95332" w:rsidR="009F5FC5" w:rsidRPr="00494247" w:rsidRDefault="009F5FC5" w:rsidP="00602C67">
            <w:pPr>
              <w:spacing w:line="240" w:lineRule="auto"/>
              <w:ind w:left="318" w:hanging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</w:t>
            </w:r>
            <w:r w:rsidR="004518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</w:t>
            </w: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หมุนเวียนอื่น  </w:t>
            </w:r>
          </w:p>
        </w:tc>
        <w:tc>
          <w:tcPr>
            <w:tcW w:w="1716" w:type="dxa"/>
            <w:shd w:val="clear" w:color="auto" w:fill="auto"/>
          </w:tcPr>
          <w:p w14:paraId="4CC51DF4" w14:textId="77777777" w:rsidR="009F5FC5" w:rsidRDefault="009F5FC5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FC5A66B" w14:textId="5CC53C3B" w:rsidR="00602C67" w:rsidRPr="00D3269C" w:rsidRDefault="008F0F6E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F6E">
              <w:rPr>
                <w:rFonts w:ascii="Angsana New" w:hAnsi="Angsana New"/>
                <w:color w:val="000000"/>
                <w:sz w:val="30"/>
                <w:szCs w:val="30"/>
              </w:rPr>
              <w:t>45,241,206.83</w:t>
            </w:r>
          </w:p>
        </w:tc>
        <w:tc>
          <w:tcPr>
            <w:tcW w:w="1716" w:type="dxa"/>
            <w:shd w:val="clear" w:color="auto" w:fill="auto"/>
          </w:tcPr>
          <w:p w14:paraId="4B93D759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DAB4E63" w14:textId="3571032E" w:rsidR="009F5FC5" w:rsidRPr="00D3269C" w:rsidRDefault="009F5FC5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57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625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522.94</w:t>
            </w:r>
          </w:p>
        </w:tc>
        <w:tc>
          <w:tcPr>
            <w:tcW w:w="236" w:type="dxa"/>
            <w:shd w:val="clear" w:color="auto" w:fill="auto"/>
          </w:tcPr>
          <w:p w14:paraId="1E16A926" w14:textId="1A6C7403" w:rsidR="009F5FC5" w:rsidRPr="00D3269C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D5D3EF5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0494A1" w14:textId="0EFDBF5B" w:rsidR="009F5FC5" w:rsidRPr="00D3269C" w:rsidRDefault="00D3205B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05B">
              <w:rPr>
                <w:rFonts w:ascii="Angsana New" w:hAnsi="Angsana New"/>
                <w:color w:val="000000"/>
                <w:sz w:val="30"/>
                <w:szCs w:val="30"/>
              </w:rPr>
              <w:t>41,407,618.13</w:t>
            </w:r>
          </w:p>
        </w:tc>
        <w:tc>
          <w:tcPr>
            <w:tcW w:w="1787" w:type="dxa"/>
          </w:tcPr>
          <w:p w14:paraId="1E25A9AC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C35B18D" w14:textId="3D451439" w:rsidR="009F5FC5" w:rsidRPr="00494247" w:rsidRDefault="009F5FC5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651.86</w:t>
            </w:r>
          </w:p>
        </w:tc>
      </w:tr>
      <w:bookmarkEnd w:id="12"/>
    </w:tbl>
    <w:p w14:paraId="7075A3AE" w14:textId="6C154DB5" w:rsidR="00B3585A" w:rsidRDefault="00B3585A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0598EF3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CEB9F7D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5C69250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9060CDD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72548D5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FD54C19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5643090" w14:textId="77777777" w:rsidR="000B1B1C" w:rsidRDefault="000B1B1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53C7F89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3A5F748" w14:textId="472484E8" w:rsidR="000B1B1C" w:rsidRPr="00CD56D2" w:rsidRDefault="00C0191A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D56D2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tbl>
      <w:tblPr>
        <w:tblW w:w="9918" w:type="dxa"/>
        <w:tblInd w:w="18" w:type="dxa"/>
        <w:tblLook w:val="04A0" w:firstRow="1" w:lastRow="0" w:firstColumn="1" w:lastColumn="0" w:noHBand="0" w:noVBand="1"/>
      </w:tblPr>
      <w:tblGrid>
        <w:gridCol w:w="1040"/>
        <w:gridCol w:w="3055"/>
        <w:gridCol w:w="2014"/>
        <w:gridCol w:w="1836"/>
        <w:gridCol w:w="264"/>
        <w:gridCol w:w="1709"/>
      </w:tblGrid>
      <w:tr w:rsidR="005150E0" w:rsidRPr="00CD56D2" w14:paraId="1193A72E" w14:textId="77777777" w:rsidTr="009C203F">
        <w:tc>
          <w:tcPr>
            <w:tcW w:w="1040" w:type="dxa"/>
            <w:shd w:val="clear" w:color="auto" w:fill="auto"/>
            <w:vAlign w:val="center"/>
          </w:tcPr>
          <w:p w14:paraId="48E1C4F4" w14:textId="71253872" w:rsidR="005150E0" w:rsidRPr="00CD56D2" w:rsidRDefault="005150E0" w:rsidP="00677C7D">
            <w:pPr>
              <w:pStyle w:val="ListParagraph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14:paraId="184DAE11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771B8B74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14:paraId="76C1D3B4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4E39642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080AD0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D56D2">
              <w:rPr>
                <w:rFonts w:ascii="Angsana New" w:hAnsi="Angsana New"/>
                <w:sz w:val="30"/>
                <w:szCs w:val="30"/>
              </w:rPr>
              <w:t>: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43EE8" w:rsidRPr="00CD56D2" w14:paraId="39E887C4" w14:textId="77777777" w:rsidTr="009C203F">
        <w:tc>
          <w:tcPr>
            <w:tcW w:w="1040" w:type="dxa"/>
            <w:shd w:val="clear" w:color="auto" w:fill="auto"/>
            <w:vAlign w:val="center"/>
          </w:tcPr>
          <w:p w14:paraId="7282F687" w14:textId="77777777" w:rsidR="00F43EE8" w:rsidRPr="00CD56D2" w:rsidRDefault="00F43EE8" w:rsidP="00677C7D">
            <w:pPr>
              <w:pStyle w:val="ListParagraph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14:paraId="253882C5" w14:textId="77777777" w:rsidR="00F43EE8" w:rsidRPr="00CD56D2" w:rsidRDefault="00F43EE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03FD7E6F" w14:textId="77777777" w:rsidR="00F43EE8" w:rsidRPr="00CD56D2" w:rsidRDefault="00F43EE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09" w:type="dxa"/>
            <w:gridSpan w:val="3"/>
            <w:shd w:val="clear" w:color="auto" w:fill="auto"/>
            <w:vAlign w:val="center"/>
          </w:tcPr>
          <w:p w14:paraId="3761B1A3" w14:textId="658799B0" w:rsidR="00F43EE8" w:rsidRPr="00CD56D2" w:rsidRDefault="00F43EE8" w:rsidP="00F43EE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150E0" w:rsidRPr="00CD56D2" w14:paraId="2D06AB16" w14:textId="77777777" w:rsidTr="009C203F">
        <w:tc>
          <w:tcPr>
            <w:tcW w:w="1040" w:type="dxa"/>
            <w:shd w:val="clear" w:color="auto" w:fill="auto"/>
            <w:vAlign w:val="center"/>
          </w:tcPr>
          <w:p w14:paraId="68814C7A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35FCA13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CD80801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16B7E4AF" w14:textId="60BA273F" w:rsidR="005150E0" w:rsidRPr="00CD56D2" w:rsidRDefault="00F43EE8" w:rsidP="00F43EE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CD56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7CCCAA5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7686D0D6" w14:textId="01CDCFDF" w:rsidR="005150E0" w:rsidRPr="00CD56D2" w:rsidRDefault="00F43EE8" w:rsidP="00F43EE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D56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D56D2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150E0" w:rsidRPr="00CD56D2" w14:paraId="13024D09" w14:textId="77777777" w:rsidTr="009C203F">
        <w:tc>
          <w:tcPr>
            <w:tcW w:w="1040" w:type="dxa"/>
            <w:shd w:val="clear" w:color="auto" w:fill="auto"/>
          </w:tcPr>
          <w:p w14:paraId="73DE42E1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(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055" w:type="dxa"/>
            <w:shd w:val="clear" w:color="auto" w:fill="auto"/>
          </w:tcPr>
          <w:p w14:paraId="30B8B46A" w14:textId="77777777" w:rsidR="005150E0" w:rsidRPr="00CD56D2" w:rsidRDefault="005150E0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shd w:val="clear" w:color="auto" w:fill="auto"/>
          </w:tcPr>
          <w:p w14:paraId="38EE17F5" w14:textId="77777777" w:rsidR="005150E0" w:rsidRPr="00CD56D2" w:rsidRDefault="005150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6" w:type="dxa"/>
            <w:shd w:val="clear" w:color="auto" w:fill="auto"/>
          </w:tcPr>
          <w:p w14:paraId="2119D67E" w14:textId="77777777" w:rsidR="005150E0" w:rsidRPr="00CD56D2" w:rsidRDefault="005150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74653FF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shd w:val="clear" w:color="auto" w:fill="auto"/>
          </w:tcPr>
          <w:p w14:paraId="60114EA0" w14:textId="77777777" w:rsidR="005150E0" w:rsidRPr="00CD56D2" w:rsidRDefault="005150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0E0" w:rsidRPr="00CD56D2" w14:paraId="5738F7AE" w14:textId="77777777" w:rsidTr="009C203F">
        <w:tc>
          <w:tcPr>
            <w:tcW w:w="1040" w:type="dxa"/>
            <w:shd w:val="clear" w:color="auto" w:fill="auto"/>
          </w:tcPr>
          <w:p w14:paraId="5A51FDE0" w14:textId="5DEDED9E" w:rsidR="005150E0" w:rsidRPr="00CD56D2" w:rsidRDefault="00E7273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56D2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3055" w:type="dxa"/>
            <w:shd w:val="clear" w:color="auto" w:fill="auto"/>
          </w:tcPr>
          <w:p w14:paraId="16856FA4" w14:textId="3F533315" w:rsidR="005150E0" w:rsidRPr="00CD56D2" w:rsidRDefault="00FC679C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679C">
              <w:rPr>
                <w:rFonts w:ascii="Angsana New" w:hAnsi="Angsana New"/>
                <w:sz w:val="30"/>
                <w:szCs w:val="30"/>
                <w:cs/>
              </w:rPr>
              <w:t>กำหนดชำระ 60 งวด โดยงวดที่ 1-9  ชำระเงินต้น งวดละ 2.25 ล้านบาท งวดที่ 10-35 พักชำระเงินต้น งวดที่ 36-59 ชำระเงินต้น งวดละ 3.70 ล้านบาท และงวดสุดท้ายชำระเงินต้นพร้อมดอกเบี้ยส่วนที่เหลือ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ทั้</w:t>
            </w:r>
            <w:r w:rsidRPr="00FC679C">
              <w:rPr>
                <w:rFonts w:ascii="Angsana New" w:hAnsi="Angsana New"/>
                <w:sz w:val="30"/>
                <w:szCs w:val="30"/>
                <w:cs/>
              </w:rPr>
              <w:t>งหมด</w:t>
            </w:r>
          </w:p>
        </w:tc>
        <w:tc>
          <w:tcPr>
            <w:tcW w:w="2014" w:type="dxa"/>
            <w:shd w:val="clear" w:color="auto" w:fill="auto"/>
          </w:tcPr>
          <w:p w14:paraId="1818A452" w14:textId="11809119" w:rsidR="005150E0" w:rsidRPr="00CD56D2" w:rsidRDefault="00227372" w:rsidP="00CD56D2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MLR -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>2 ต่อปี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0464AB0B" w14:textId="7598EFC7" w:rsidR="005150E0" w:rsidRPr="00CD56D2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78</w:t>
            </w:r>
            <w:r w:rsidR="005150E0" w:rsidRPr="00CD56D2">
              <w:rPr>
                <w:rFonts w:ascii="Angsana New" w:hAnsi="Angsana New"/>
                <w:sz w:val="30"/>
                <w:szCs w:val="30"/>
              </w:rPr>
              <w:t>,</w:t>
            </w:r>
            <w:r w:rsidRPr="00CD56D2">
              <w:rPr>
                <w:rFonts w:ascii="Angsana New" w:hAnsi="Angsana New"/>
                <w:sz w:val="30"/>
                <w:szCs w:val="30"/>
              </w:rPr>
              <w:t>900</w:t>
            </w:r>
            <w:r w:rsidR="005150E0" w:rsidRPr="00CD56D2">
              <w:rPr>
                <w:rFonts w:ascii="Angsana New" w:hAnsi="Angsana New"/>
                <w:sz w:val="30"/>
                <w:szCs w:val="30"/>
              </w:rPr>
              <w:t>,000.00</w:t>
            </w:r>
          </w:p>
        </w:tc>
        <w:tc>
          <w:tcPr>
            <w:tcW w:w="264" w:type="dxa"/>
            <w:shd w:val="clear" w:color="auto" w:fill="auto"/>
          </w:tcPr>
          <w:p w14:paraId="250282E4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6C6419A6" w14:textId="2054FD01" w:rsidR="005150E0" w:rsidRPr="00CD56D2" w:rsidRDefault="00E7273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0E0" w:rsidRPr="00CD56D2" w14:paraId="05544AA6" w14:textId="77777777" w:rsidTr="009C203F">
        <w:tc>
          <w:tcPr>
            <w:tcW w:w="6109" w:type="dxa"/>
            <w:gridSpan w:val="3"/>
            <w:shd w:val="clear" w:color="auto" w:fill="auto"/>
          </w:tcPr>
          <w:p w14:paraId="3F82AA26" w14:textId="77777777" w:rsidR="005150E0" w:rsidRPr="00CD56D2" w:rsidRDefault="005150E0" w:rsidP="005148B8">
            <w:pPr>
              <w:ind w:left="185"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648C7" w14:textId="7A1E1733" w:rsidR="005150E0" w:rsidRPr="00CD56D2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78,900,000.00</w:t>
            </w:r>
          </w:p>
        </w:tc>
        <w:tc>
          <w:tcPr>
            <w:tcW w:w="264" w:type="dxa"/>
            <w:shd w:val="clear" w:color="auto" w:fill="auto"/>
          </w:tcPr>
          <w:p w14:paraId="5BE2AD05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47189" w14:textId="4111D7E9" w:rsidR="005150E0" w:rsidRPr="00CD56D2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0E0" w:rsidRPr="00CD56D2" w14:paraId="580B7855" w14:textId="77777777" w:rsidTr="009C203F">
        <w:tc>
          <w:tcPr>
            <w:tcW w:w="6109" w:type="dxa"/>
            <w:gridSpan w:val="3"/>
            <w:shd w:val="clear" w:color="auto" w:fill="auto"/>
          </w:tcPr>
          <w:p w14:paraId="0DC0666C" w14:textId="6187E38A" w:rsidR="005150E0" w:rsidRPr="00CD56D2" w:rsidRDefault="005150E0" w:rsidP="005148B8">
            <w:pPr>
              <w:ind w:left="185"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="004E7910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  <w:r w:rsidRPr="00CD56D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292605D7" w14:textId="139302D5" w:rsidR="005150E0" w:rsidRPr="00CD56D2" w:rsidRDefault="005150E0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(</w:t>
            </w:r>
            <w:r w:rsidR="00251182" w:rsidRPr="00251182">
              <w:rPr>
                <w:rFonts w:ascii="Angsana New" w:hAnsi="Angsana New"/>
                <w:sz w:val="30"/>
                <w:szCs w:val="30"/>
              </w:rPr>
              <w:t>44,400,000.00</w:t>
            </w:r>
            <w:r w:rsidRPr="00CD56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2BAE352" w14:textId="77777777" w:rsidR="005150E0" w:rsidRPr="00CD56D2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F8EF0" w14:textId="7CD21FD7" w:rsidR="005150E0" w:rsidRPr="00CD56D2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0E0" w:rsidRPr="00F43EE8" w14:paraId="619BD9DF" w14:textId="77777777" w:rsidTr="009C203F">
        <w:tc>
          <w:tcPr>
            <w:tcW w:w="6109" w:type="dxa"/>
            <w:gridSpan w:val="3"/>
            <w:shd w:val="clear" w:color="auto" w:fill="auto"/>
          </w:tcPr>
          <w:p w14:paraId="4B144B57" w14:textId="77777777" w:rsidR="005150E0" w:rsidRPr="00CD56D2" w:rsidRDefault="005150E0" w:rsidP="005148B8">
            <w:pPr>
              <w:ind w:left="185"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6D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9B291C" w14:textId="34DF75E9" w:rsidR="005150E0" w:rsidRPr="005148B8" w:rsidRDefault="00EE5020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EE5020">
              <w:rPr>
                <w:rFonts w:ascii="Angsana New" w:hAnsi="Angsana New"/>
                <w:sz w:val="30"/>
                <w:szCs w:val="30"/>
              </w:rPr>
              <w:t>34,500,000.00</w:t>
            </w:r>
          </w:p>
        </w:tc>
        <w:tc>
          <w:tcPr>
            <w:tcW w:w="264" w:type="dxa"/>
            <w:shd w:val="clear" w:color="auto" w:fill="auto"/>
          </w:tcPr>
          <w:p w14:paraId="2F851594" w14:textId="77777777" w:rsidR="005150E0" w:rsidRPr="005148B8" w:rsidRDefault="005150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9992A7" w14:textId="70F03742" w:rsidR="005150E0" w:rsidRPr="005148B8" w:rsidRDefault="00227372" w:rsidP="0041305B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48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022B9C" w14:textId="374AF5CA" w:rsidR="005150E0" w:rsidRPr="00E77F54" w:rsidRDefault="002B36E1" w:rsidP="005150E0">
      <w:pPr>
        <w:spacing w:before="120" w:line="400" w:lineRule="exact"/>
        <w:ind w:left="284" w:right="-45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95837">
        <w:rPr>
          <w:rFonts w:ascii="Angsana New" w:hAnsi="Angsana New"/>
          <w:color w:val="000000"/>
          <w:sz w:val="30"/>
          <w:szCs w:val="30"/>
          <w:cs/>
        </w:rPr>
        <w:t>เงินกู้ยืมจากธนาคาร</w:t>
      </w:r>
      <w:r w:rsidR="00517C90" w:rsidRPr="0049583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517C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36E1">
        <w:rPr>
          <w:rFonts w:ascii="Angsana New" w:hAnsi="Angsana New"/>
          <w:color w:val="000000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</w:t>
      </w:r>
      <w:r w:rsidR="00E7285D">
        <w:rPr>
          <w:rFonts w:ascii="Angsana New" w:hAnsi="Angsana New" w:hint="cs"/>
          <w:color w:val="000000"/>
          <w:sz w:val="30"/>
          <w:szCs w:val="30"/>
          <w:cs/>
        </w:rPr>
        <w:t xml:space="preserve"> ตามหมายเหตุ</w:t>
      </w:r>
      <w:r w:rsidR="00E7285D" w:rsidRPr="00010B5F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 w:rsidR="00E7285D" w:rsidRPr="00010B5F">
        <w:rPr>
          <w:rFonts w:ascii="Angsana New" w:hAnsi="Angsana New"/>
          <w:color w:val="000000"/>
          <w:sz w:val="30"/>
          <w:szCs w:val="30"/>
          <w:lang w:val="en-US"/>
        </w:rPr>
        <w:t xml:space="preserve">11 </w:t>
      </w:r>
      <w:r w:rsidR="004E7910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</w:t>
      </w:r>
      <w:r w:rsidR="00E7285D" w:rsidRPr="00010B5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E7285D" w:rsidRPr="00010B5F">
        <w:rPr>
          <w:rFonts w:ascii="Angsana New" w:hAnsi="Angsana New"/>
          <w:color w:val="000000"/>
          <w:sz w:val="30"/>
          <w:szCs w:val="30"/>
          <w:lang w:val="en-US"/>
        </w:rPr>
        <w:t>12</w:t>
      </w:r>
    </w:p>
    <w:p w14:paraId="284960BD" w14:textId="4011BDAA" w:rsidR="00B03B3F" w:rsidRPr="00574462" w:rsidRDefault="00B03B3F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3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111896" w:rsidRPr="00574462" w14:paraId="284960C0" w14:textId="77777777" w:rsidTr="00111896">
        <w:tc>
          <w:tcPr>
            <w:tcW w:w="5040" w:type="dxa"/>
          </w:tcPr>
          <w:p w14:paraId="284960BE" w14:textId="77777777" w:rsidR="00111896" w:rsidRPr="00574462" w:rsidRDefault="00111896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60BF" w14:textId="547EA707" w:rsidR="00111896" w:rsidRPr="00574462" w:rsidRDefault="00111896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11896" w:rsidRPr="00574462" w14:paraId="41EDEB71" w14:textId="77777777" w:rsidTr="00111896">
        <w:tc>
          <w:tcPr>
            <w:tcW w:w="5040" w:type="dxa"/>
          </w:tcPr>
          <w:p w14:paraId="2F9DCF47" w14:textId="77777777" w:rsidR="00111896" w:rsidRPr="00574462" w:rsidRDefault="00111896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54259C67" w14:textId="44BD78D5" w:rsidR="00111896" w:rsidRPr="00574462" w:rsidRDefault="00111896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11896" w:rsidRPr="00574462" w14:paraId="284960C5" w14:textId="77777777" w:rsidTr="00111896">
        <w:tc>
          <w:tcPr>
            <w:tcW w:w="5040" w:type="dxa"/>
          </w:tcPr>
          <w:p w14:paraId="284960C1" w14:textId="77777777" w:rsidR="00111896" w:rsidRPr="00574462" w:rsidRDefault="00111896" w:rsidP="0011189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2D54AF81" w:rsidR="00111896" w:rsidRPr="00574462" w:rsidRDefault="0098681C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602C67">
              <w:rPr>
                <w:color w:val="000000"/>
                <w:sz w:val="30"/>
                <w:szCs w:val="30"/>
              </w:rPr>
              <w:t xml:space="preserve">30 </w:t>
            </w:r>
            <w:r w:rsidRPr="00602C67">
              <w:rPr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602C67"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111896" w:rsidRPr="00574462" w:rsidRDefault="00111896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4" w14:textId="08C3C91F" w:rsidR="00111896" w:rsidRPr="00574462" w:rsidRDefault="00111896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111896" w:rsidRPr="00917061" w14:paraId="284960CA" w14:textId="77777777" w:rsidTr="00D14250">
        <w:trPr>
          <w:trHeight w:val="203"/>
        </w:trPr>
        <w:tc>
          <w:tcPr>
            <w:tcW w:w="5040" w:type="dxa"/>
          </w:tcPr>
          <w:p w14:paraId="284960C6" w14:textId="7089C5D9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66441068" w:rsidR="00111896" w:rsidRPr="00917061" w:rsidRDefault="00336747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36747">
              <w:rPr>
                <w:rFonts w:ascii="Angsana New" w:hAnsi="Angsana New"/>
                <w:sz w:val="30"/>
                <w:szCs w:val="30"/>
              </w:rPr>
              <w:t>2,856,000.00</w:t>
            </w:r>
          </w:p>
        </w:tc>
        <w:tc>
          <w:tcPr>
            <w:tcW w:w="236" w:type="dxa"/>
            <w:vAlign w:val="center"/>
          </w:tcPr>
          <w:p w14:paraId="284960C8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9" w14:textId="673F51DB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111896" w:rsidRPr="00917061" w14:paraId="284960CF" w14:textId="77777777" w:rsidTr="00D14250">
        <w:trPr>
          <w:trHeight w:val="203"/>
        </w:trPr>
        <w:tc>
          <w:tcPr>
            <w:tcW w:w="5040" w:type="dxa"/>
            <w:vAlign w:val="center"/>
          </w:tcPr>
          <w:p w14:paraId="284960CB" w14:textId="63734456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60CC" w14:textId="61C62FE6" w:rsidR="00111896" w:rsidRPr="001B6D4D" w:rsidRDefault="00D1549B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549B">
              <w:rPr>
                <w:rFonts w:ascii="Angsana New" w:hAnsi="Angsana New"/>
                <w:sz w:val="30"/>
                <w:szCs w:val="30"/>
                <w:lang w:val="en-US"/>
              </w:rPr>
              <w:t>(182,012.6</w:t>
            </w:r>
            <w:r w:rsidR="00396DE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1549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84960CD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E" w14:textId="04E5C133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  <w:lang w:val="en-US"/>
              </w:rPr>
              <w:t>(9,796.67)</w:t>
            </w:r>
          </w:p>
        </w:tc>
      </w:tr>
      <w:tr w:rsidR="00D14250" w:rsidRPr="00917061" w14:paraId="59A460FB" w14:textId="77777777" w:rsidTr="00D14250">
        <w:trPr>
          <w:trHeight w:val="203"/>
        </w:trPr>
        <w:tc>
          <w:tcPr>
            <w:tcW w:w="5040" w:type="dxa"/>
            <w:vAlign w:val="center"/>
          </w:tcPr>
          <w:p w14:paraId="69F2D284" w14:textId="31D37F57" w:rsidR="00D14250" w:rsidRPr="00917061" w:rsidRDefault="00D14250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2F875" w14:textId="39EB1301" w:rsidR="00D14250" w:rsidRPr="00D14250" w:rsidRDefault="003D506A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506A">
              <w:rPr>
                <w:rFonts w:ascii="Angsana New" w:hAnsi="Angsana New"/>
                <w:sz w:val="30"/>
                <w:szCs w:val="30"/>
                <w:lang w:val="en-US"/>
              </w:rPr>
              <w:t>(176,400.00)</w:t>
            </w:r>
          </w:p>
        </w:tc>
        <w:tc>
          <w:tcPr>
            <w:tcW w:w="236" w:type="dxa"/>
            <w:vAlign w:val="center"/>
          </w:tcPr>
          <w:p w14:paraId="7282668F" w14:textId="77777777" w:rsidR="00D14250" w:rsidRPr="00917061" w:rsidRDefault="00D14250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FA575C9" w14:textId="2C302828" w:rsidR="00D14250" w:rsidRPr="00EE3A85" w:rsidRDefault="00E55452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11896" w:rsidRPr="00917061" w14:paraId="284960D4" w14:textId="77777777" w:rsidTr="00111896">
        <w:trPr>
          <w:trHeight w:val="149"/>
        </w:trPr>
        <w:tc>
          <w:tcPr>
            <w:tcW w:w="5040" w:type="dxa"/>
            <w:vAlign w:val="center"/>
          </w:tcPr>
          <w:p w14:paraId="284960D0" w14:textId="142D3418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2A88C6DF" w:rsidR="00111896" w:rsidRPr="00917061" w:rsidRDefault="003D506A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3D506A">
              <w:rPr>
                <w:rFonts w:ascii="Angsana New" w:hAnsi="Angsana New"/>
                <w:sz w:val="30"/>
                <w:szCs w:val="30"/>
              </w:rPr>
              <w:t>2,497,587.3</w:t>
            </w:r>
            <w:r w:rsidR="00396D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284960D2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84960D3" w14:textId="6C7F7A3E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  <w:tr w:rsidR="00111896" w:rsidRPr="00917061" w14:paraId="284960D9" w14:textId="77777777" w:rsidTr="00111896">
        <w:trPr>
          <w:trHeight w:val="149"/>
        </w:trPr>
        <w:tc>
          <w:tcPr>
            <w:tcW w:w="5040" w:type="dxa"/>
          </w:tcPr>
          <w:p w14:paraId="284960D5" w14:textId="07F19F57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7128D4A8" w:rsidR="00111896" w:rsidRPr="00917061" w:rsidRDefault="009204F2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204F2">
              <w:rPr>
                <w:rFonts w:ascii="Angsana New" w:hAnsi="Angsana New"/>
                <w:sz w:val="30"/>
                <w:szCs w:val="30"/>
              </w:rPr>
              <w:t>987,263.35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84960D7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D8" w14:textId="138067AB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3A85">
              <w:rPr>
                <w:rFonts w:ascii="Angsana New" w:hAnsi="Angsana New"/>
                <w:sz w:val="30"/>
                <w:szCs w:val="30"/>
              </w:rPr>
              <w:t>507,168.66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11896" w:rsidRPr="00917061" w14:paraId="284960DE" w14:textId="77777777" w:rsidTr="00111896">
        <w:trPr>
          <w:trHeight w:val="149"/>
        </w:trPr>
        <w:tc>
          <w:tcPr>
            <w:tcW w:w="5040" w:type="dxa"/>
            <w:shd w:val="clear" w:color="auto" w:fill="auto"/>
          </w:tcPr>
          <w:p w14:paraId="284960DA" w14:textId="453DF33C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0C00A71A" w:rsidR="00111896" w:rsidRPr="00917061" w:rsidRDefault="002A2492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2A249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A2492">
              <w:rPr>
                <w:rFonts w:ascii="Angsana New" w:hAnsi="Angsana New"/>
                <w:sz w:val="30"/>
                <w:szCs w:val="30"/>
              </w:rPr>
              <w:t>,</w:t>
            </w:r>
            <w:r w:rsidRPr="002A2492">
              <w:rPr>
                <w:rFonts w:ascii="Angsana New" w:hAnsi="Angsana New"/>
                <w:sz w:val="30"/>
                <w:szCs w:val="30"/>
                <w:cs/>
              </w:rPr>
              <w:t>510</w:t>
            </w:r>
            <w:r w:rsidRPr="002A2492">
              <w:rPr>
                <w:rFonts w:ascii="Angsana New" w:hAnsi="Angsana New"/>
                <w:sz w:val="30"/>
                <w:szCs w:val="30"/>
              </w:rPr>
              <w:t>,</w:t>
            </w:r>
            <w:r w:rsidRPr="002A2492">
              <w:rPr>
                <w:rFonts w:ascii="Angsana New" w:hAnsi="Angsana New"/>
                <w:sz w:val="30"/>
                <w:szCs w:val="30"/>
                <w:cs/>
              </w:rPr>
              <w:t>323.97</w:t>
            </w:r>
          </w:p>
        </w:tc>
        <w:tc>
          <w:tcPr>
            <w:tcW w:w="236" w:type="dxa"/>
          </w:tcPr>
          <w:p w14:paraId="284960DC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1BE4D4C7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74,634.67</w:t>
            </w:r>
          </w:p>
        </w:tc>
      </w:tr>
    </w:tbl>
    <w:p w14:paraId="19EF71D3" w14:textId="77777777" w:rsidR="00CD338F" w:rsidRDefault="00CD338F" w:rsidP="00CD338F">
      <w:pPr>
        <w:spacing w:line="2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235391" w14:textId="4C9DFE93" w:rsidR="008026C3" w:rsidRDefault="008026C3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30 </w:t>
      </w:r>
      <w:r w:rsidR="0098681C" w:rsidRPr="00495837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C00DFA" w:rsidRPr="004958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00DFA" w:rsidRPr="00495837">
        <w:rPr>
          <w:rFonts w:ascii="Angsana New" w:hAnsi="Angsana New"/>
          <w:sz w:val="30"/>
          <w:szCs w:val="30"/>
          <w:lang w:val="en-US"/>
        </w:rPr>
        <w:t xml:space="preserve">2567 </w:t>
      </w:r>
      <w:r w:rsidR="00C00DFA" w:rsidRPr="00495837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F45E1F" w:rsidRPr="00495837">
        <w:rPr>
          <w:rFonts w:ascii="Angsana New" w:hAnsi="Angsana New"/>
          <w:sz w:val="30"/>
          <w:szCs w:val="30"/>
        </w:rPr>
        <w:t>31</w:t>
      </w:r>
      <w:r w:rsidRPr="004958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 w:rsidRPr="00495837">
        <w:rPr>
          <w:rFonts w:ascii="Angsana New" w:hAnsi="Angsana New"/>
          <w:sz w:val="30"/>
          <w:szCs w:val="30"/>
        </w:rPr>
        <w:t>256</w:t>
      </w:r>
      <w:r w:rsidR="008F790E" w:rsidRPr="00495837">
        <w:rPr>
          <w:rFonts w:ascii="Angsana New" w:hAnsi="Angsana New"/>
          <w:sz w:val="30"/>
          <w:szCs w:val="30"/>
        </w:rPr>
        <w:t>6</w:t>
      </w:r>
      <w:r w:rsidR="008F790E" w:rsidRPr="00495837">
        <w:rPr>
          <w:rFonts w:ascii="Angsana New" w:hAnsi="Angsana New" w:hint="cs"/>
          <w:sz w:val="30"/>
          <w:szCs w:val="30"/>
          <w:cs/>
        </w:rPr>
        <w:t xml:space="preserve"> </w:t>
      </w:r>
      <w:r w:rsidR="003D62B9" w:rsidRPr="0049583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มีสัญญาเช่า</w:t>
      </w:r>
      <w:r w:rsidR="005051DE">
        <w:rPr>
          <w:rFonts w:ascii="Angsana New" w:hAnsi="Angsana New" w:hint="cs"/>
          <w:sz w:val="30"/>
          <w:szCs w:val="30"/>
          <w:cs/>
        </w:rPr>
        <w:t>รถ</w:t>
      </w:r>
      <w:r w:rsidR="00A31FFF" w:rsidRPr="00A31FFF">
        <w:rPr>
          <w:rFonts w:ascii="Angsana New" w:hAnsi="Angsana New"/>
          <w:sz w:val="30"/>
          <w:szCs w:val="30"/>
          <w:cs/>
        </w:rPr>
        <w:t>โฟล์คลิฟท์</w:t>
      </w:r>
      <w:r w:rsidR="00A31FFF">
        <w:rPr>
          <w:rFonts w:ascii="Angsana New" w:hAnsi="Angsana New" w:hint="cs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  <w:cs/>
        </w:rPr>
        <w:t>จำนวน</w:t>
      </w:r>
      <w:r w:rsidR="00D14250" w:rsidRPr="00495837">
        <w:rPr>
          <w:rFonts w:ascii="Angsana New" w:hAnsi="Angsana New"/>
          <w:sz w:val="30"/>
          <w:szCs w:val="30"/>
          <w:lang w:val="en-US"/>
        </w:rPr>
        <w:t xml:space="preserve"> </w:t>
      </w:r>
      <w:r w:rsidR="00F434BA" w:rsidRPr="00495837">
        <w:rPr>
          <w:rFonts w:ascii="Angsana New" w:hAnsi="Angsana New"/>
          <w:sz w:val="30"/>
          <w:szCs w:val="30"/>
        </w:rPr>
        <w:t>3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สัญญา</w:t>
      </w:r>
      <w:r w:rsidR="00D14250" w:rsidRPr="00495837">
        <w:rPr>
          <w:rFonts w:ascii="Angsana New" w:hAnsi="Angsana New" w:hint="cs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  <w:cs/>
        </w:rPr>
        <w:t>โดยสัญญาดังกล่าว สิ้นสุดเดือน</w:t>
      </w:r>
      <w:r w:rsidR="00025025" w:rsidRPr="00495837">
        <w:rPr>
          <w:rFonts w:ascii="Angsana New" w:hAnsi="Angsana New" w:hint="cs"/>
          <w:sz w:val="30"/>
          <w:szCs w:val="30"/>
          <w:cs/>
        </w:rPr>
        <w:t>กรกฎาคม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</w:rPr>
        <w:t>256</w:t>
      </w:r>
      <w:r w:rsidR="00025025" w:rsidRPr="00495837">
        <w:rPr>
          <w:rFonts w:ascii="Angsana New" w:hAnsi="Angsana New"/>
          <w:sz w:val="30"/>
          <w:szCs w:val="30"/>
          <w:lang w:val="en-US"/>
        </w:rPr>
        <w:t>8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- </w:t>
      </w:r>
      <w:r w:rsidR="00D14250" w:rsidRPr="00495837">
        <w:rPr>
          <w:rFonts w:ascii="Angsana New" w:hAnsi="Angsana New" w:hint="cs"/>
          <w:sz w:val="30"/>
          <w:szCs w:val="30"/>
          <w:cs/>
        </w:rPr>
        <w:t>เมษา</w:t>
      </w:r>
      <w:r w:rsidR="00D14250">
        <w:rPr>
          <w:rFonts w:ascii="Angsana New" w:hAnsi="Angsana New" w:hint="cs"/>
          <w:sz w:val="30"/>
          <w:szCs w:val="30"/>
          <w:cs/>
        </w:rPr>
        <w:t>ยน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</w:t>
      </w:r>
      <w:r w:rsidR="00F434BA" w:rsidRPr="00EE3A85">
        <w:rPr>
          <w:rFonts w:ascii="Angsana New" w:hAnsi="Angsana New"/>
          <w:sz w:val="30"/>
          <w:szCs w:val="30"/>
        </w:rPr>
        <w:t>25</w:t>
      </w:r>
      <w:r w:rsidR="00D14250">
        <w:rPr>
          <w:rFonts w:ascii="Angsana New" w:hAnsi="Angsana New" w:hint="cs"/>
          <w:sz w:val="30"/>
          <w:szCs w:val="30"/>
          <w:cs/>
        </w:rPr>
        <w:t>70</w:t>
      </w:r>
      <w:r w:rsidR="005051D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2BFEB4" w14:textId="77777777" w:rsidR="00313CAF" w:rsidRDefault="00313CAF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03F0E8E" w14:textId="77777777" w:rsidR="00313CAF" w:rsidRDefault="00313CAF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CC34204" w14:textId="77777777" w:rsidR="005148B8" w:rsidRDefault="005148B8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C79162A" w14:textId="77777777" w:rsidR="005148B8" w:rsidRDefault="005148B8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9CAF08E" w14:textId="77777777" w:rsidR="00313CAF" w:rsidRDefault="00313CAF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DF" w14:textId="4F48DAE3" w:rsidR="000C30D0" w:rsidRPr="00574462" w:rsidRDefault="003D62B9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 </w:t>
      </w:r>
      <w:r w:rsidR="000C30D0"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760"/>
        <w:gridCol w:w="236"/>
        <w:gridCol w:w="1748"/>
        <w:gridCol w:w="236"/>
        <w:gridCol w:w="1750"/>
      </w:tblGrid>
      <w:tr w:rsidR="003C4FC4" w:rsidRPr="00574462" w14:paraId="7862CAA1" w14:textId="77777777" w:rsidTr="0032084E">
        <w:tc>
          <w:tcPr>
            <w:tcW w:w="3958" w:type="dxa"/>
          </w:tcPr>
          <w:p w14:paraId="0ABBB44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FE740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0" w:type="dxa"/>
          </w:tcPr>
          <w:p w14:paraId="3D576BD3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054DE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4" w:type="dxa"/>
            <w:gridSpan w:val="3"/>
          </w:tcPr>
          <w:p w14:paraId="1C54B2F9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751D24C6" w14:textId="77777777" w:rsidTr="0032084E">
        <w:tc>
          <w:tcPr>
            <w:tcW w:w="3958" w:type="dxa"/>
          </w:tcPr>
          <w:p w14:paraId="4C1324AE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30300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bottom w:val="single" w:sz="4" w:space="0" w:color="auto"/>
            </w:tcBorders>
          </w:tcPr>
          <w:p w14:paraId="69B58E33" w14:textId="40E6417D" w:rsidR="00963F5A" w:rsidRPr="00574462" w:rsidRDefault="00963F5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C4FC4" w:rsidRPr="00574462" w14:paraId="1328238A" w14:textId="77777777" w:rsidTr="0032084E">
        <w:tc>
          <w:tcPr>
            <w:tcW w:w="3958" w:type="dxa"/>
          </w:tcPr>
          <w:p w14:paraId="010469F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1FCBA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2936CD" w14:textId="2F260235" w:rsidR="003C4FC4" w:rsidRPr="00574462" w:rsidRDefault="0098681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681C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9868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98681C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3C4FC4" w:rsidRPr="005D0B27" w14:paraId="7C202AC2" w14:textId="77777777" w:rsidTr="0032084E">
        <w:tc>
          <w:tcPr>
            <w:tcW w:w="3958" w:type="dxa"/>
          </w:tcPr>
          <w:p w14:paraId="05E824D3" w14:textId="77777777" w:rsidR="003C4FC4" w:rsidRPr="00574462" w:rsidRDefault="003C4FC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D97544" w14:textId="77777777" w:rsidR="003C4FC4" w:rsidRPr="00574462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72747789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AA7B2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0EA04B48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74C71F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3907D26B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EE3A85" w:rsidRPr="00574462" w14:paraId="0B390F84" w14:textId="77777777" w:rsidTr="007A37ED">
        <w:trPr>
          <w:trHeight w:val="203"/>
        </w:trPr>
        <w:tc>
          <w:tcPr>
            <w:tcW w:w="3958" w:type="dxa"/>
          </w:tcPr>
          <w:p w14:paraId="79155726" w14:textId="77777777" w:rsidR="00EE3A85" w:rsidRPr="00574462" w:rsidRDefault="00EE3A85" w:rsidP="00EE3A8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42BD449D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5BC26BF2" w:rsidR="00EE3A85" w:rsidRPr="00574462" w:rsidRDefault="0003003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300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30030">
              <w:rPr>
                <w:rFonts w:ascii="Angsana New" w:hAnsi="Angsana New"/>
                <w:sz w:val="30"/>
                <w:szCs w:val="30"/>
              </w:rPr>
              <w:t>,</w:t>
            </w:r>
            <w:r w:rsidRPr="00030030">
              <w:rPr>
                <w:rFonts w:ascii="Angsana New" w:hAnsi="Angsana New"/>
                <w:sz w:val="30"/>
                <w:szCs w:val="30"/>
                <w:cs/>
              </w:rPr>
              <w:t>157</w:t>
            </w:r>
            <w:r w:rsidRPr="00030030">
              <w:rPr>
                <w:rFonts w:ascii="Angsana New" w:hAnsi="Angsana New"/>
                <w:sz w:val="30"/>
                <w:szCs w:val="30"/>
              </w:rPr>
              <w:t>,</w:t>
            </w:r>
            <w:r w:rsidRPr="00030030">
              <w:rPr>
                <w:rFonts w:ascii="Angsana New" w:hAnsi="Angsana New"/>
                <w:sz w:val="30"/>
                <w:szCs w:val="30"/>
                <w:cs/>
              </w:rPr>
              <w:t>520.00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AF61D7C" w14:textId="0E9FD23F" w:rsidR="00EE3A85" w:rsidRPr="00574462" w:rsidRDefault="0003003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300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30030">
              <w:rPr>
                <w:rFonts w:ascii="Angsana New" w:hAnsi="Angsana New"/>
                <w:sz w:val="30"/>
                <w:szCs w:val="30"/>
              </w:rPr>
              <w:t>,</w:t>
            </w:r>
            <w:r w:rsidRPr="00030030">
              <w:rPr>
                <w:rFonts w:ascii="Angsana New" w:hAnsi="Angsana New"/>
                <w:sz w:val="30"/>
                <w:szCs w:val="30"/>
                <w:cs/>
              </w:rPr>
              <w:t>698</w:t>
            </w:r>
            <w:r w:rsidRPr="00030030">
              <w:rPr>
                <w:rFonts w:ascii="Angsana New" w:hAnsi="Angsana New"/>
                <w:sz w:val="30"/>
                <w:szCs w:val="30"/>
              </w:rPr>
              <w:t>,</w:t>
            </w:r>
            <w:r w:rsidRPr="00030030">
              <w:rPr>
                <w:rFonts w:ascii="Angsana New" w:hAnsi="Angsana New"/>
                <w:sz w:val="30"/>
                <w:szCs w:val="30"/>
                <w:cs/>
              </w:rPr>
              <w:t>480.00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5FF75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FB8C0F" w14:textId="7501F70E" w:rsidR="00EE3A85" w:rsidRPr="0032084E" w:rsidRDefault="0003003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3003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30030">
              <w:rPr>
                <w:rFonts w:ascii="Angsana New" w:hAnsi="Angsana New"/>
                <w:sz w:val="30"/>
                <w:szCs w:val="30"/>
              </w:rPr>
              <w:t>,</w:t>
            </w:r>
            <w:r w:rsidRPr="00030030">
              <w:rPr>
                <w:rFonts w:ascii="Angsana New" w:hAnsi="Angsana New"/>
                <w:sz w:val="30"/>
                <w:szCs w:val="30"/>
                <w:cs/>
              </w:rPr>
              <w:t>856</w:t>
            </w:r>
            <w:r w:rsidRPr="00030030">
              <w:rPr>
                <w:rFonts w:ascii="Angsana New" w:hAnsi="Angsana New"/>
                <w:sz w:val="30"/>
                <w:szCs w:val="30"/>
              </w:rPr>
              <w:t>,</w:t>
            </w:r>
            <w:r w:rsidRPr="00030030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D14250" w:rsidRPr="00574462" w14:paraId="5BD6E69C" w14:textId="77777777" w:rsidTr="007A37ED">
        <w:trPr>
          <w:trHeight w:val="203"/>
        </w:trPr>
        <w:tc>
          <w:tcPr>
            <w:tcW w:w="3958" w:type="dxa"/>
          </w:tcPr>
          <w:p w14:paraId="2958ADE3" w14:textId="3CAD37BC" w:rsidR="00D14250" w:rsidRPr="00011402" w:rsidRDefault="00D14250" w:rsidP="00EE3A8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4A139BE1" w14:textId="77777777" w:rsidR="00D14250" w:rsidRPr="00574462" w:rsidRDefault="00D14250" w:rsidP="00EE3A85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6D4FEC57" w14:textId="4326A8B8" w:rsidR="00D14250" w:rsidRPr="00D14250" w:rsidRDefault="00182C29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2C29">
              <w:rPr>
                <w:rFonts w:ascii="Angsana New" w:hAnsi="Angsana New"/>
                <w:sz w:val="30"/>
                <w:szCs w:val="30"/>
                <w:cs/>
              </w:rPr>
              <w:t>(104</w:t>
            </w:r>
            <w:r w:rsidRPr="00182C29">
              <w:rPr>
                <w:rFonts w:ascii="Angsana New" w:hAnsi="Angsana New"/>
                <w:sz w:val="30"/>
                <w:szCs w:val="30"/>
              </w:rPr>
              <w:t>,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736.65)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AAB22" w14:textId="77777777" w:rsidR="00D14250" w:rsidRPr="00574462" w:rsidRDefault="00D14250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5F415FD" w14:textId="49249502" w:rsidR="00D14250" w:rsidRPr="00D14250" w:rsidRDefault="00182C29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2C29">
              <w:rPr>
                <w:rFonts w:ascii="Angsana New" w:hAnsi="Angsana New"/>
                <w:sz w:val="30"/>
                <w:szCs w:val="30"/>
                <w:cs/>
              </w:rPr>
              <w:t>(77</w:t>
            </w:r>
            <w:r w:rsidRPr="00182C29">
              <w:rPr>
                <w:rFonts w:ascii="Angsana New" w:hAnsi="Angsana New"/>
                <w:sz w:val="30"/>
                <w:szCs w:val="30"/>
              </w:rPr>
              <w:t>,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276.03)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FC4E31" w14:textId="77777777" w:rsidR="00D14250" w:rsidRPr="00574462" w:rsidRDefault="00D14250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D50B259" w14:textId="73F1086E" w:rsidR="00D14250" w:rsidRPr="00D14250" w:rsidRDefault="00182C29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2C29">
              <w:rPr>
                <w:rFonts w:ascii="Angsana New" w:hAnsi="Angsana New"/>
                <w:sz w:val="30"/>
                <w:szCs w:val="30"/>
                <w:cs/>
              </w:rPr>
              <w:t>(182</w:t>
            </w:r>
            <w:r w:rsidRPr="00182C29">
              <w:rPr>
                <w:rFonts w:ascii="Angsana New" w:hAnsi="Angsana New"/>
                <w:sz w:val="30"/>
                <w:szCs w:val="30"/>
              </w:rPr>
              <w:t>,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012.6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3A85" w:rsidRPr="00574462" w14:paraId="2843CC3D" w14:textId="77777777" w:rsidTr="0032084E">
        <w:trPr>
          <w:trHeight w:val="203"/>
        </w:trPr>
        <w:tc>
          <w:tcPr>
            <w:tcW w:w="3958" w:type="dxa"/>
            <w:vAlign w:val="center"/>
          </w:tcPr>
          <w:p w14:paraId="2714FC4B" w14:textId="5144433C" w:rsidR="00EE3A85" w:rsidRPr="00574462" w:rsidRDefault="00D14250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="00EE3A85" w:rsidRPr="00345374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</w:tcPr>
          <w:p w14:paraId="6B1F8BB5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7D04" w14:textId="27469BB0" w:rsidR="00EE3A85" w:rsidRPr="00513A27" w:rsidRDefault="00182C29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2C29">
              <w:rPr>
                <w:rFonts w:ascii="Angsana New" w:hAnsi="Angsana New"/>
                <w:sz w:val="30"/>
                <w:szCs w:val="30"/>
                <w:cs/>
              </w:rPr>
              <w:t>(65</w:t>
            </w:r>
            <w:r w:rsidRPr="00182C29">
              <w:rPr>
                <w:rFonts w:ascii="Angsana New" w:hAnsi="Angsana New"/>
                <w:sz w:val="30"/>
                <w:szCs w:val="30"/>
              </w:rPr>
              <w:t>,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520.00)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BC96A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0F7F76BA" w:rsidR="00EE3A85" w:rsidRPr="00574462" w:rsidRDefault="00182C29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82C29">
              <w:rPr>
                <w:rFonts w:ascii="Angsana New" w:hAnsi="Angsana New"/>
                <w:sz w:val="30"/>
                <w:szCs w:val="30"/>
                <w:cs/>
              </w:rPr>
              <w:t>(110</w:t>
            </w:r>
            <w:r w:rsidRPr="00182C29">
              <w:rPr>
                <w:rFonts w:ascii="Angsana New" w:hAnsi="Angsana New"/>
                <w:sz w:val="30"/>
                <w:szCs w:val="30"/>
              </w:rPr>
              <w:t>,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880.00)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A652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44F8" w14:textId="6A9ED699" w:rsidR="00EE3A85" w:rsidRPr="00574462" w:rsidRDefault="00182C29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82C29">
              <w:rPr>
                <w:rFonts w:ascii="Angsana New" w:hAnsi="Angsana New"/>
                <w:sz w:val="30"/>
                <w:szCs w:val="30"/>
                <w:cs/>
              </w:rPr>
              <w:t>(176</w:t>
            </w:r>
            <w:r w:rsidRPr="00182C29">
              <w:rPr>
                <w:rFonts w:ascii="Angsana New" w:hAnsi="Angsana New"/>
                <w:sz w:val="30"/>
                <w:szCs w:val="30"/>
              </w:rPr>
              <w:t>,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400.00)</w:t>
            </w:r>
          </w:p>
        </w:tc>
      </w:tr>
      <w:tr w:rsidR="003C4FC4" w:rsidRPr="00574462" w14:paraId="44542CAD" w14:textId="77777777" w:rsidTr="0032084E">
        <w:trPr>
          <w:trHeight w:val="203"/>
        </w:trPr>
        <w:tc>
          <w:tcPr>
            <w:tcW w:w="3958" w:type="dxa"/>
            <w:vAlign w:val="center"/>
          </w:tcPr>
          <w:p w14:paraId="4BFF1A99" w14:textId="77777777" w:rsidR="003C4FC4" w:rsidRPr="00574462" w:rsidRDefault="003C4FC4" w:rsidP="00B12B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14AC42A4" w14:textId="77777777" w:rsidR="003C4FC4" w:rsidRPr="00513A27" w:rsidRDefault="003C4FC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778156E4" w:rsidR="00CF7250" w:rsidRPr="00513A27" w:rsidRDefault="00182C29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2C29">
              <w:rPr>
                <w:rFonts w:ascii="Angsana New" w:hAnsi="Angsana New"/>
                <w:sz w:val="30"/>
                <w:szCs w:val="30"/>
                <w:cs/>
              </w:rPr>
              <w:t>987</w:t>
            </w:r>
            <w:r w:rsidRPr="00182C29">
              <w:rPr>
                <w:rFonts w:ascii="Angsana New" w:hAnsi="Angsana New"/>
                <w:sz w:val="30"/>
                <w:szCs w:val="30"/>
              </w:rPr>
              <w:t>,</w:t>
            </w:r>
            <w:r w:rsidRPr="00182C29">
              <w:rPr>
                <w:rFonts w:ascii="Angsana New" w:hAnsi="Angsana New"/>
                <w:sz w:val="30"/>
                <w:szCs w:val="30"/>
                <w:cs/>
              </w:rPr>
              <w:t>263.35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3C4FC4" w:rsidRPr="00513A27" w:rsidRDefault="003C4FC4" w:rsidP="008126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37651C32" w:rsidR="003C4FC4" w:rsidRPr="0032084E" w:rsidRDefault="00A62725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6272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62725">
              <w:rPr>
                <w:rFonts w:ascii="Angsana New" w:hAnsi="Angsana New"/>
                <w:sz w:val="30"/>
                <w:szCs w:val="30"/>
              </w:rPr>
              <w:t>,</w:t>
            </w:r>
            <w:r w:rsidRPr="00A62725">
              <w:rPr>
                <w:rFonts w:ascii="Angsana New" w:hAnsi="Angsana New"/>
                <w:sz w:val="30"/>
                <w:szCs w:val="30"/>
                <w:cs/>
              </w:rPr>
              <w:t>510</w:t>
            </w:r>
            <w:r w:rsidRPr="00A62725">
              <w:rPr>
                <w:rFonts w:ascii="Angsana New" w:hAnsi="Angsana New"/>
                <w:sz w:val="30"/>
                <w:szCs w:val="30"/>
              </w:rPr>
              <w:t>,</w:t>
            </w:r>
            <w:r w:rsidRPr="00A62725">
              <w:rPr>
                <w:rFonts w:ascii="Angsana New" w:hAnsi="Angsana New"/>
                <w:sz w:val="30"/>
                <w:szCs w:val="30"/>
                <w:cs/>
              </w:rPr>
              <w:t>323.97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3C4FC4" w:rsidRPr="00574462" w:rsidRDefault="003C4FC4" w:rsidP="008126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1023954C" w:rsidR="003C4FC4" w:rsidRPr="00574462" w:rsidRDefault="00A62725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6272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62725">
              <w:rPr>
                <w:rFonts w:ascii="Angsana New" w:hAnsi="Angsana New"/>
                <w:sz w:val="30"/>
                <w:szCs w:val="30"/>
              </w:rPr>
              <w:t>,</w:t>
            </w:r>
            <w:r w:rsidRPr="00A62725">
              <w:rPr>
                <w:rFonts w:ascii="Angsana New" w:hAnsi="Angsana New"/>
                <w:sz w:val="30"/>
                <w:szCs w:val="30"/>
                <w:cs/>
              </w:rPr>
              <w:t>497</w:t>
            </w:r>
            <w:r w:rsidRPr="00A62725">
              <w:rPr>
                <w:rFonts w:ascii="Angsana New" w:hAnsi="Angsana New"/>
                <w:sz w:val="30"/>
                <w:szCs w:val="30"/>
              </w:rPr>
              <w:t>,</w:t>
            </w:r>
            <w:r w:rsidRPr="00A62725">
              <w:rPr>
                <w:rFonts w:ascii="Angsana New" w:hAnsi="Angsana New"/>
                <w:sz w:val="30"/>
                <w:szCs w:val="30"/>
                <w:cs/>
              </w:rPr>
              <w:t>587.3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13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7"/>
        <w:gridCol w:w="236"/>
        <w:gridCol w:w="1741"/>
        <w:gridCol w:w="236"/>
        <w:gridCol w:w="1743"/>
        <w:gridCol w:w="236"/>
        <w:gridCol w:w="1751"/>
      </w:tblGrid>
      <w:tr w:rsidR="005D0B27" w:rsidRPr="00574462" w14:paraId="134DE5E5" w14:textId="77777777" w:rsidTr="00790F97">
        <w:tc>
          <w:tcPr>
            <w:tcW w:w="3957" w:type="dxa"/>
          </w:tcPr>
          <w:p w14:paraId="1A4587AB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1" w:type="dxa"/>
          </w:tcPr>
          <w:p w14:paraId="5B4FAF7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0" w:type="dxa"/>
            <w:gridSpan w:val="3"/>
          </w:tcPr>
          <w:p w14:paraId="0A73B0AF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0F0BE1B2" w14:textId="77777777" w:rsidTr="00790F97">
        <w:tc>
          <w:tcPr>
            <w:tcW w:w="3957" w:type="dxa"/>
          </w:tcPr>
          <w:p w14:paraId="0DB9EED4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BE38E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bottom w:val="single" w:sz="4" w:space="0" w:color="auto"/>
            </w:tcBorders>
          </w:tcPr>
          <w:p w14:paraId="360F9675" w14:textId="03FA9189" w:rsidR="00963F5A" w:rsidRPr="00574462" w:rsidRDefault="00C00DF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0D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D0B27" w:rsidRPr="00574462" w14:paraId="25194701" w14:textId="77777777" w:rsidTr="00790F97">
        <w:tc>
          <w:tcPr>
            <w:tcW w:w="3957" w:type="dxa"/>
          </w:tcPr>
          <w:p w14:paraId="2E793E23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8ACC7" w14:textId="415351A3" w:rsidR="005D0B27" w:rsidRPr="00C00DFA" w:rsidRDefault="005D0B2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00DF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5D0B27" w:rsidRPr="005D0B27" w14:paraId="209A5A4C" w14:textId="77777777" w:rsidTr="00790F97">
        <w:tc>
          <w:tcPr>
            <w:tcW w:w="3957" w:type="dxa"/>
          </w:tcPr>
          <w:p w14:paraId="55C5BCBD" w14:textId="77777777" w:rsidR="005D0B27" w:rsidRPr="00574462" w:rsidRDefault="005D0B2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C00DFA" w:rsidRPr="00574462" w14:paraId="07077773" w14:textId="77777777" w:rsidTr="007246C0">
        <w:trPr>
          <w:trHeight w:val="203"/>
        </w:trPr>
        <w:tc>
          <w:tcPr>
            <w:tcW w:w="3957" w:type="dxa"/>
          </w:tcPr>
          <w:p w14:paraId="5C86D1A0" w14:textId="77777777" w:rsidR="00C00DFA" w:rsidRPr="00574462" w:rsidRDefault="00C00DFA" w:rsidP="00C00DF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C00DFA" w:rsidRPr="00574462" w:rsidRDefault="00C00DFA" w:rsidP="00C00D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0EE2D4B0" w14:textId="688399B5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516,000.00</w:t>
            </w:r>
          </w:p>
        </w:tc>
        <w:tc>
          <w:tcPr>
            <w:tcW w:w="236" w:type="dxa"/>
            <w:vAlign w:val="bottom"/>
          </w:tcPr>
          <w:p w14:paraId="2F061026" w14:textId="77777777" w:rsidR="00C00DFA" w:rsidRPr="00574462" w:rsidRDefault="00C00DFA" w:rsidP="00C00D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shd w:val="clear" w:color="auto" w:fill="auto"/>
            <w:vAlign w:val="bottom"/>
          </w:tcPr>
          <w:p w14:paraId="16A63BBA" w14:textId="4BE06A17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75,600.00</w:t>
            </w:r>
          </w:p>
        </w:tc>
        <w:tc>
          <w:tcPr>
            <w:tcW w:w="236" w:type="dxa"/>
            <w:vAlign w:val="center"/>
          </w:tcPr>
          <w:p w14:paraId="024E11B6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vAlign w:val="bottom"/>
          </w:tcPr>
          <w:p w14:paraId="080A1D01" w14:textId="31D17071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C00DFA" w:rsidRPr="00574462" w14:paraId="5A1C21EC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447E3735" w14:textId="77777777" w:rsidR="00C00DFA" w:rsidRPr="00574462" w:rsidRDefault="00C00DFA" w:rsidP="00C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056178C5" w14:textId="2CA6A1F4" w:rsidR="00C00DFA" w:rsidRPr="00513A27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</w:rPr>
              <w:t>8,831.33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762DBE9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7FAC22F6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965.34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AD6C7A8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14:paraId="5CB6565D" w14:textId="155721E4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</w:tr>
      <w:tr w:rsidR="00C00DFA" w:rsidRPr="00574462" w14:paraId="2E19A32A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044E4968" w14:textId="77777777" w:rsidR="00C00DFA" w:rsidRPr="00574462" w:rsidRDefault="00C00DFA" w:rsidP="00C00DF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58E5" w14:textId="257F9E00" w:rsidR="00C00DFA" w:rsidRPr="00513A27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2F4B">
              <w:rPr>
                <w:rFonts w:ascii="Angsana New" w:hAnsi="Angsana New"/>
                <w:sz w:val="30"/>
                <w:szCs w:val="30"/>
                <w:cs/>
              </w:rPr>
              <w:t>507</w:t>
            </w:r>
            <w:r w:rsidRPr="00C52F4B">
              <w:rPr>
                <w:rFonts w:ascii="Angsana New" w:hAnsi="Angsana New"/>
                <w:sz w:val="30"/>
                <w:szCs w:val="30"/>
              </w:rPr>
              <w:t>,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168.67</w:t>
            </w:r>
          </w:p>
        </w:tc>
        <w:tc>
          <w:tcPr>
            <w:tcW w:w="236" w:type="dxa"/>
            <w:vAlign w:val="bottom"/>
          </w:tcPr>
          <w:p w14:paraId="52CF32D7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5D4981EE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634.66</w:t>
            </w:r>
          </w:p>
        </w:tc>
        <w:tc>
          <w:tcPr>
            <w:tcW w:w="236" w:type="dxa"/>
            <w:vAlign w:val="bottom"/>
          </w:tcPr>
          <w:p w14:paraId="76553D15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720FAF76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</w:tbl>
    <w:p w14:paraId="7DE29E93" w14:textId="4F7276CD" w:rsidR="008026C3" w:rsidRDefault="0029316D" w:rsidP="000B0B1C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316D">
        <w:rPr>
          <w:rFonts w:ascii="Angsana New" w:hAnsi="Angsana New"/>
          <w:sz w:val="30"/>
          <w:szCs w:val="30"/>
          <w:cs/>
        </w:rPr>
        <w:t>ค่าใช้จ่ายสำหรับ</w:t>
      </w:r>
      <w:r w:rsidR="00111896">
        <w:rPr>
          <w:rFonts w:ascii="Angsana New" w:hAnsi="Angsana New" w:hint="cs"/>
          <w:sz w:val="30"/>
          <w:szCs w:val="30"/>
          <w:cs/>
        </w:rPr>
        <w:t xml:space="preserve">งวด </w:t>
      </w:r>
      <w:r w:rsidR="00111896">
        <w:rPr>
          <w:rFonts w:ascii="Angsana New" w:hAnsi="Angsana New"/>
          <w:sz w:val="30"/>
          <w:szCs w:val="30"/>
          <w:lang w:val="en-US"/>
        </w:rPr>
        <w:t xml:space="preserve">3 </w:t>
      </w:r>
      <w:r w:rsidR="00111896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98681C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98681C">
        <w:rPr>
          <w:rFonts w:ascii="Angsana New" w:hAnsi="Angsana New"/>
          <w:sz w:val="30"/>
          <w:szCs w:val="30"/>
          <w:lang w:val="en-US"/>
        </w:rPr>
        <w:t>6</w:t>
      </w:r>
      <w:r w:rsidR="0098681C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1118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931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30 </w:t>
      </w:r>
      <w:r w:rsidR="0098681C" w:rsidRPr="0098681C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98681C" w:rsidRPr="0098681C">
        <w:rPr>
          <w:rFonts w:ascii="Angsana New" w:hAnsi="Angsana New"/>
          <w:sz w:val="30"/>
          <w:szCs w:val="30"/>
          <w:lang w:val="en-US"/>
        </w:rPr>
        <w:t>2567</w:t>
      </w:r>
      <w:r w:rsidRPr="0029316D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111896">
        <w:rPr>
          <w:rFonts w:ascii="Angsana New" w:hAnsi="Angsana New"/>
          <w:sz w:val="30"/>
          <w:szCs w:val="30"/>
        </w:rPr>
        <w:t>6</w:t>
      </w:r>
      <w:r w:rsidRPr="0029316D">
        <w:rPr>
          <w:rFonts w:ascii="Angsana New" w:hAnsi="Angsana New"/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9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9"/>
        <w:gridCol w:w="1656"/>
        <w:gridCol w:w="1656"/>
        <w:gridCol w:w="1656"/>
        <w:gridCol w:w="1656"/>
      </w:tblGrid>
      <w:tr w:rsidR="0098681C" w:rsidRPr="00494247" w14:paraId="1D8A8C4A" w14:textId="77777777" w:rsidTr="009C203F">
        <w:tc>
          <w:tcPr>
            <w:tcW w:w="3339" w:type="dxa"/>
          </w:tcPr>
          <w:p w14:paraId="7FCB1244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2C88C493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5E9F746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4BBFF0ED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681C" w:rsidRPr="00494247" w14:paraId="6C6AB6DB" w14:textId="77777777" w:rsidTr="009C203F">
        <w:tc>
          <w:tcPr>
            <w:tcW w:w="3339" w:type="dxa"/>
          </w:tcPr>
          <w:p w14:paraId="66C81749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24" w:type="dxa"/>
            <w:gridSpan w:val="4"/>
          </w:tcPr>
          <w:p w14:paraId="2F29A9FA" w14:textId="0FE788F3" w:rsidR="0098681C" w:rsidRPr="00494247" w:rsidRDefault="0098681C" w:rsidP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2931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81C" w:rsidRPr="00494247" w14:paraId="21BB3DAB" w14:textId="77777777" w:rsidTr="009C203F">
        <w:tc>
          <w:tcPr>
            <w:tcW w:w="3339" w:type="dxa"/>
          </w:tcPr>
          <w:p w14:paraId="6734C4B4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6E6B14B7" w14:textId="77777777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</w:tcPr>
          <w:p w14:paraId="1D069CD4" w14:textId="77777777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98681C" w:rsidRPr="00494247" w14:paraId="6D722C72" w14:textId="77777777" w:rsidTr="009C203F">
        <w:tc>
          <w:tcPr>
            <w:tcW w:w="3339" w:type="dxa"/>
          </w:tcPr>
          <w:p w14:paraId="27399BFE" w14:textId="77777777" w:rsidR="0098681C" w:rsidRPr="00494247" w:rsidRDefault="0098681C" w:rsidP="0098681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68223510" w14:textId="371D6A7F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6" w:type="dxa"/>
          </w:tcPr>
          <w:p w14:paraId="035AA632" w14:textId="44F75A73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6" w:type="dxa"/>
          </w:tcPr>
          <w:p w14:paraId="47A6778C" w14:textId="0FF94BFB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6" w:type="dxa"/>
          </w:tcPr>
          <w:p w14:paraId="58451637" w14:textId="7EEF8901" w:rsidR="0098681C" w:rsidRPr="004F4B94" w:rsidRDefault="0098681C" w:rsidP="0098681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F4B9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F4B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4B9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98681C" w:rsidRPr="00494247" w14:paraId="4AD34C2E" w14:textId="77777777" w:rsidTr="009C203F">
        <w:trPr>
          <w:trHeight w:val="203"/>
        </w:trPr>
        <w:tc>
          <w:tcPr>
            <w:tcW w:w="3339" w:type="dxa"/>
            <w:vAlign w:val="center"/>
          </w:tcPr>
          <w:p w14:paraId="502003E7" w14:textId="77777777" w:rsidR="0098681C" w:rsidRPr="00494247" w:rsidRDefault="0098681C" w:rsidP="0098681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42A3BC" w14:textId="74C32CD0" w:rsidR="0098681C" w:rsidRPr="000825D4" w:rsidRDefault="008E1819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18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233,920.27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29055F0" w14:textId="64AC6EB0" w:rsidR="0098681C" w:rsidRPr="003C4FC4" w:rsidRDefault="0098681C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12C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236,074.56</w:t>
            </w:r>
          </w:p>
        </w:tc>
        <w:tc>
          <w:tcPr>
            <w:tcW w:w="1656" w:type="dxa"/>
            <w:shd w:val="clear" w:color="auto" w:fill="auto"/>
          </w:tcPr>
          <w:p w14:paraId="063DAEBC" w14:textId="28722E9A" w:rsidR="0098681C" w:rsidRPr="00494247" w:rsidRDefault="00366652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507">
              <w:rPr>
                <w:rFonts w:ascii="Angsana New" w:hAnsi="Angsana New"/>
                <w:color w:val="000000"/>
                <w:sz w:val="30"/>
                <w:szCs w:val="30"/>
              </w:rPr>
              <w:t>467,400.59</w:t>
            </w:r>
          </w:p>
        </w:tc>
        <w:tc>
          <w:tcPr>
            <w:tcW w:w="1656" w:type="dxa"/>
          </w:tcPr>
          <w:p w14:paraId="07650DE9" w14:textId="1B97B974" w:rsidR="0098681C" w:rsidRPr="00494247" w:rsidRDefault="0098681C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2C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469,554.88</w:t>
            </w:r>
          </w:p>
        </w:tc>
      </w:tr>
      <w:tr w:rsidR="0098681C" w:rsidRPr="00494247" w14:paraId="768523B8" w14:textId="77777777" w:rsidTr="009C203F">
        <w:trPr>
          <w:trHeight w:val="203"/>
        </w:trPr>
        <w:tc>
          <w:tcPr>
            <w:tcW w:w="3339" w:type="dxa"/>
            <w:vAlign w:val="center"/>
          </w:tcPr>
          <w:p w14:paraId="271E64D1" w14:textId="77777777" w:rsidR="0098681C" w:rsidRPr="00556F4A" w:rsidRDefault="0098681C" w:rsidP="0098681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40E732D" w14:textId="71751B1D" w:rsidR="0098681C" w:rsidRPr="0052736D" w:rsidRDefault="003B7AE3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7A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22,760.02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65699A" w14:textId="38EB2F43" w:rsidR="0098681C" w:rsidRPr="003C4FC4" w:rsidRDefault="0098681C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12,084.10</w:t>
            </w:r>
          </w:p>
        </w:tc>
        <w:tc>
          <w:tcPr>
            <w:tcW w:w="1656" w:type="dxa"/>
            <w:shd w:val="clear" w:color="auto" w:fill="auto"/>
          </w:tcPr>
          <w:p w14:paraId="52911422" w14:textId="1A79CD64" w:rsidR="0098681C" w:rsidRPr="00047BB0" w:rsidRDefault="003B7AE3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7A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27,143.08</w:t>
            </w:r>
          </w:p>
        </w:tc>
        <w:tc>
          <w:tcPr>
            <w:tcW w:w="1656" w:type="dxa"/>
          </w:tcPr>
          <w:p w14:paraId="22BE385E" w14:textId="22AE6C82" w:rsidR="0098681C" w:rsidRPr="00047BB0" w:rsidRDefault="0098681C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26,681.63</w:t>
            </w:r>
          </w:p>
        </w:tc>
      </w:tr>
      <w:tr w:rsidR="0098681C" w:rsidRPr="00494247" w14:paraId="575EBE07" w14:textId="77777777" w:rsidTr="009C203F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6CB8452C" w14:textId="77777777" w:rsidR="0098681C" w:rsidRPr="00D5168C" w:rsidRDefault="0098681C" w:rsidP="0098681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42A896" w14:textId="7C254249" w:rsidR="0098681C" w:rsidRPr="000825D4" w:rsidRDefault="00D850F0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39,000.00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4A6938" w14:textId="3180F78E" w:rsidR="0098681C" w:rsidRPr="006D52C4" w:rsidRDefault="0098681C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</w:t>
            </w:r>
            <w:r w:rsidRPr="0098681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1656" w:type="dxa"/>
            <w:shd w:val="clear" w:color="auto" w:fill="auto"/>
          </w:tcPr>
          <w:p w14:paraId="0DB36463" w14:textId="09E8D0A7" w:rsidR="0098681C" w:rsidRPr="00047BB0" w:rsidRDefault="00CA03CF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76,000.00</w:t>
            </w:r>
          </w:p>
        </w:tc>
        <w:tc>
          <w:tcPr>
            <w:tcW w:w="1656" w:type="dxa"/>
            <w:shd w:val="clear" w:color="auto" w:fill="auto"/>
          </w:tcPr>
          <w:p w14:paraId="361ED1AE" w14:textId="5693F0ED" w:rsidR="0098681C" w:rsidRPr="00047BB0" w:rsidRDefault="0098681C" w:rsidP="0098681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98681C" w:rsidRPr="00494247" w14:paraId="393908DF" w14:textId="77777777" w:rsidTr="009C203F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68ACE6C3" w14:textId="77777777" w:rsidR="0098681C" w:rsidRPr="003C4FC4" w:rsidRDefault="0098681C" w:rsidP="0098681C">
            <w:pPr>
              <w:spacing w:line="360" w:lineRule="exact"/>
              <w:ind w:left="141" w:right="-36" w:hanging="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656" w:type="dxa"/>
            <w:shd w:val="clear" w:color="auto" w:fill="auto"/>
          </w:tcPr>
          <w:p w14:paraId="024FDD29" w14:textId="77777777" w:rsidR="0098681C" w:rsidRDefault="0098681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289B7A05" w14:textId="3239AA47" w:rsidR="0098681C" w:rsidRPr="000825D4" w:rsidRDefault="002B27B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6002B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8,75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FA4EA4E" w14:textId="77777777" w:rsidR="0098681C" w:rsidRPr="00647DF4" w:rsidRDefault="0098681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24BDA008" w14:textId="77777777" w:rsidR="0098681C" w:rsidRPr="003C4FC4" w:rsidRDefault="0098681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47DF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107,250.00</w:t>
            </w:r>
          </w:p>
        </w:tc>
        <w:tc>
          <w:tcPr>
            <w:tcW w:w="1656" w:type="dxa"/>
            <w:shd w:val="clear" w:color="auto" w:fill="auto"/>
          </w:tcPr>
          <w:p w14:paraId="65825AF6" w14:textId="77777777" w:rsidR="0098681C" w:rsidRDefault="0098681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3C9B723B" w14:textId="22D1D39F" w:rsidR="0098681C" w:rsidRDefault="006002B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157,500.00</w:t>
            </w:r>
          </w:p>
        </w:tc>
        <w:tc>
          <w:tcPr>
            <w:tcW w:w="1656" w:type="dxa"/>
            <w:shd w:val="clear" w:color="auto" w:fill="auto"/>
          </w:tcPr>
          <w:p w14:paraId="327A2637" w14:textId="77777777" w:rsidR="0098681C" w:rsidRDefault="0098681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1318CB39" w14:textId="6DD60A3B" w:rsidR="0098681C" w:rsidRPr="00047BB0" w:rsidRDefault="0098681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00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214,500.00</w:t>
            </w:r>
          </w:p>
        </w:tc>
      </w:tr>
      <w:tr w:rsidR="0098681C" w:rsidRPr="00494247" w14:paraId="0E2A0A15" w14:textId="77777777" w:rsidTr="009C203F">
        <w:trPr>
          <w:trHeight w:val="203"/>
        </w:trPr>
        <w:tc>
          <w:tcPr>
            <w:tcW w:w="3339" w:type="dxa"/>
            <w:shd w:val="clear" w:color="auto" w:fill="auto"/>
            <w:vAlign w:val="center"/>
          </w:tcPr>
          <w:p w14:paraId="5C163192" w14:textId="77777777" w:rsidR="0098681C" w:rsidRPr="00D55E94" w:rsidRDefault="0098681C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56" w:type="dxa"/>
            <w:shd w:val="clear" w:color="auto" w:fill="auto"/>
          </w:tcPr>
          <w:p w14:paraId="5A7890B8" w14:textId="54324F92" w:rsidR="0098681C" w:rsidRPr="000825D4" w:rsidRDefault="00D850F0" w:rsidP="00D850F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850F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374,430.29</w:t>
            </w:r>
          </w:p>
        </w:tc>
        <w:tc>
          <w:tcPr>
            <w:tcW w:w="1656" w:type="dxa"/>
            <w:shd w:val="clear" w:color="auto" w:fill="auto"/>
          </w:tcPr>
          <w:p w14:paraId="5E54C526" w14:textId="5FAC9174" w:rsidR="0098681C" w:rsidRPr="003C4FC4" w:rsidRDefault="0098681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868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361,408.66</w:t>
            </w:r>
          </w:p>
        </w:tc>
        <w:tc>
          <w:tcPr>
            <w:tcW w:w="1656" w:type="dxa"/>
            <w:shd w:val="clear" w:color="auto" w:fill="auto"/>
          </w:tcPr>
          <w:p w14:paraId="751C28A1" w14:textId="289023F9" w:rsidR="0098681C" w:rsidRPr="00047BB0" w:rsidRDefault="00D850F0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0F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728,043.67</w:t>
            </w:r>
          </w:p>
        </w:tc>
        <w:tc>
          <w:tcPr>
            <w:tcW w:w="1656" w:type="dxa"/>
            <w:shd w:val="clear" w:color="auto" w:fill="auto"/>
          </w:tcPr>
          <w:p w14:paraId="544FA2EC" w14:textId="6E2BED1C" w:rsidR="0098681C" w:rsidRPr="00047BB0" w:rsidRDefault="0098681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04606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736</w:t>
            </w:r>
            <w:r w:rsidRPr="0004606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A85698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</w:tr>
    </w:tbl>
    <w:p w14:paraId="26C24461" w14:textId="77777777" w:rsidR="00313CAF" w:rsidRDefault="00313CAF" w:rsidP="00313CAF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141" w14:textId="197B358E" w:rsidR="00E454E7" w:rsidRPr="00574462" w:rsidRDefault="004D4E63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62491A14" w:rsidR="00E45619" w:rsidRDefault="0034014E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47BB0" w:rsidRPr="00047BB0">
        <w:rPr>
          <w:rFonts w:ascii="Angsana New" w:hAnsi="Angsana New"/>
          <w:sz w:val="30"/>
          <w:szCs w:val="30"/>
          <w:cs/>
        </w:rPr>
        <w:t xml:space="preserve">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A76767">
        <w:rPr>
          <w:rFonts w:ascii="Angsana New" w:hAnsi="Angsana New"/>
          <w:sz w:val="30"/>
          <w:szCs w:val="30"/>
        </w:rPr>
        <w:t>2541</w:t>
      </w:r>
      <w:r w:rsidR="00047BB0">
        <w:rPr>
          <w:rFonts w:ascii="Angsana New" w:hAnsi="Angsana New" w:hint="cs"/>
          <w:sz w:val="30"/>
          <w:szCs w:val="30"/>
          <w:cs/>
        </w:rPr>
        <w:t xml:space="preserve"> </w:t>
      </w:r>
      <w:r w:rsidR="00047BB0"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 w:rsidR="00047BB0">
        <w:rPr>
          <w:rFonts w:ascii="Angsana New" w:hAnsi="Angsana New"/>
          <w:sz w:val="30"/>
          <w:szCs w:val="30"/>
          <w:cs/>
        </w:rPr>
        <w:br/>
      </w:r>
      <w:r w:rsidR="00047BB0"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FA0F44" w:rsidRPr="00574462" w14:paraId="073D5721" w14:textId="77777777" w:rsidTr="00FA0F44">
        <w:tc>
          <w:tcPr>
            <w:tcW w:w="5040" w:type="dxa"/>
          </w:tcPr>
          <w:p w14:paraId="1187C336" w14:textId="77777777" w:rsidR="00FA0F44" w:rsidRPr="00574462" w:rsidRDefault="00FA0F4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058BC52" w14:textId="1A8AE3C2" w:rsidR="00FA0F44" w:rsidRPr="00574462" w:rsidRDefault="00FA0F4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A0F44" w:rsidRPr="00574462" w14:paraId="367FFE25" w14:textId="77777777" w:rsidTr="00FA0F44">
        <w:tc>
          <w:tcPr>
            <w:tcW w:w="5040" w:type="dxa"/>
          </w:tcPr>
          <w:p w14:paraId="01F7ABAF" w14:textId="77777777" w:rsidR="00FA0F44" w:rsidRPr="00574462" w:rsidRDefault="00FA0F4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581FAD2" w14:textId="5AF8EC58" w:rsidR="00FA0F44" w:rsidRPr="00574462" w:rsidRDefault="00FA0F44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0F44" w:rsidRPr="00574462" w14:paraId="7507F284" w14:textId="77777777" w:rsidTr="00FA0F44">
        <w:tc>
          <w:tcPr>
            <w:tcW w:w="5040" w:type="dxa"/>
          </w:tcPr>
          <w:p w14:paraId="57444F73" w14:textId="77777777" w:rsidR="00FA0F44" w:rsidRPr="00574462" w:rsidRDefault="00FA0F44" w:rsidP="00FA0F4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5D636737" w:rsidR="00FA0F44" w:rsidRPr="00574462" w:rsidRDefault="0098681C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98681C">
              <w:rPr>
                <w:sz w:val="30"/>
                <w:szCs w:val="30"/>
              </w:rPr>
              <w:t xml:space="preserve">30 </w:t>
            </w:r>
            <w:r w:rsidRPr="0098681C">
              <w:rPr>
                <w:sz w:val="30"/>
                <w:szCs w:val="30"/>
                <w:cs/>
              </w:rPr>
              <w:t xml:space="preserve">มิถุนายน </w:t>
            </w:r>
            <w:r w:rsidRPr="0098681C">
              <w:rPr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FA0F44" w:rsidRPr="00574462" w:rsidRDefault="00FA0F44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1F70E0B4" w:rsidR="00FA0F44" w:rsidRPr="00574462" w:rsidRDefault="00FA0F44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FA0F44" w:rsidRPr="00574462" w14:paraId="702E4638" w14:textId="77777777" w:rsidTr="00FA0F44">
        <w:trPr>
          <w:trHeight w:val="203"/>
        </w:trPr>
        <w:tc>
          <w:tcPr>
            <w:tcW w:w="5040" w:type="dxa"/>
          </w:tcPr>
          <w:p w14:paraId="4CEFB65A" w14:textId="2D42EE1F" w:rsidR="00FA0F44" w:rsidRPr="005B4595" w:rsidRDefault="00FA0F44" w:rsidP="00F376F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ภาระผูกพันตามงบฐานะการเงิน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2513E66D" w:rsidR="00FA0F44" w:rsidRPr="00574462" w:rsidRDefault="00FA0F44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FA0F44" w:rsidRPr="00574462" w:rsidRDefault="00FA0F44" w:rsidP="00F376F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7FAEBA0" w14:textId="5D7FCC71" w:rsidR="00FA0F44" w:rsidRPr="00574462" w:rsidRDefault="00FA0F44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F44" w:rsidRPr="00574462" w14:paraId="6E748FDC" w14:textId="77777777" w:rsidTr="00FA0F44">
        <w:trPr>
          <w:trHeight w:val="149"/>
        </w:trPr>
        <w:tc>
          <w:tcPr>
            <w:tcW w:w="5040" w:type="dxa"/>
            <w:shd w:val="clear" w:color="auto" w:fill="auto"/>
          </w:tcPr>
          <w:p w14:paraId="74892E67" w14:textId="1D8BFCAA" w:rsidR="00FA0F44" w:rsidRPr="005B4595" w:rsidRDefault="00FA0F44" w:rsidP="00F376F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1521C7C9" w:rsidR="00FA0F44" w:rsidRPr="00D373FF" w:rsidRDefault="00FD1C6E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C6E">
              <w:rPr>
                <w:rFonts w:ascii="Angsana New" w:hAnsi="Angsana New"/>
                <w:sz w:val="30"/>
                <w:szCs w:val="30"/>
              </w:rPr>
              <w:t>37,509,631.18</w:t>
            </w:r>
          </w:p>
        </w:tc>
        <w:tc>
          <w:tcPr>
            <w:tcW w:w="236" w:type="dxa"/>
            <w:vAlign w:val="center"/>
          </w:tcPr>
          <w:p w14:paraId="45141CB7" w14:textId="77777777" w:rsidR="00FA0F44" w:rsidRPr="00574462" w:rsidRDefault="00FA0F44" w:rsidP="00F376F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E7ED5" w14:textId="2058C2D5" w:rsidR="00FA0F44" w:rsidRPr="008026C3" w:rsidRDefault="00FA0F44" w:rsidP="00F376F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763F2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</w:tr>
    </w:tbl>
    <w:p w14:paraId="284961A8" w14:textId="7874409F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t>การเปลี่ยนแปลงของภาระผูกพันผลประโยชน์พนักงาน มีดังนี้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7C38" w:rsidRPr="00574462" w14:paraId="65E22A95" w14:textId="77777777" w:rsidTr="00A662D6">
        <w:trPr>
          <w:tblHeader/>
        </w:trPr>
        <w:tc>
          <w:tcPr>
            <w:tcW w:w="5040" w:type="dxa"/>
          </w:tcPr>
          <w:p w14:paraId="3A0875B0" w14:textId="77777777" w:rsidR="00D37C38" w:rsidRPr="00574462" w:rsidRDefault="00D37C3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197C15E" w14:textId="77777777" w:rsidR="00D37C38" w:rsidRPr="00574462" w:rsidRDefault="00D37C3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51849" w:rsidRPr="00574462" w14:paraId="603CCCAB" w14:textId="77777777" w:rsidTr="00A662D6">
        <w:trPr>
          <w:tblHeader/>
        </w:trPr>
        <w:tc>
          <w:tcPr>
            <w:tcW w:w="5040" w:type="dxa"/>
          </w:tcPr>
          <w:p w14:paraId="144E6754" w14:textId="77777777" w:rsidR="00451849" w:rsidRPr="00574462" w:rsidRDefault="00451849" w:rsidP="0045184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EDEB119" w14:textId="27AD112C" w:rsidR="00451849" w:rsidRPr="00574462" w:rsidRDefault="00451849" w:rsidP="0045184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1849" w:rsidRPr="00574462" w14:paraId="052CC066" w14:textId="77777777" w:rsidTr="00A662D6">
        <w:trPr>
          <w:tblHeader/>
        </w:trPr>
        <w:tc>
          <w:tcPr>
            <w:tcW w:w="5040" w:type="dxa"/>
          </w:tcPr>
          <w:p w14:paraId="308884A6" w14:textId="77777777" w:rsidR="00451849" w:rsidRPr="00574462" w:rsidRDefault="00451849" w:rsidP="0045184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654054BB" w:rsidR="00451849" w:rsidRPr="00574462" w:rsidRDefault="00451849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451849" w:rsidRPr="00574462" w:rsidRDefault="00451849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00861143" w:rsidR="00451849" w:rsidRPr="00574462" w:rsidRDefault="00451849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2566</w:t>
            </w:r>
          </w:p>
        </w:tc>
      </w:tr>
      <w:tr w:rsidR="00451849" w:rsidRPr="00574462" w14:paraId="5A8AE205" w14:textId="77777777" w:rsidTr="00A662D6">
        <w:trPr>
          <w:trHeight w:val="203"/>
        </w:trPr>
        <w:tc>
          <w:tcPr>
            <w:tcW w:w="5040" w:type="dxa"/>
          </w:tcPr>
          <w:p w14:paraId="20DDC6F3" w14:textId="134ECA38" w:rsidR="00451849" w:rsidRPr="005B4595" w:rsidRDefault="00451849" w:rsidP="00451849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14" w:name="_Hlk146545471"/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E3588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51655655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06B68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  <w:tc>
          <w:tcPr>
            <w:tcW w:w="236" w:type="dxa"/>
            <w:vAlign w:val="center"/>
          </w:tcPr>
          <w:p w14:paraId="09D17A76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453B671" w14:textId="3A9B556F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451849" w:rsidRPr="00574462" w14:paraId="7B9CDC51" w14:textId="77777777" w:rsidTr="00FD1C6E">
        <w:trPr>
          <w:trHeight w:val="203"/>
        </w:trPr>
        <w:tc>
          <w:tcPr>
            <w:tcW w:w="5040" w:type="dxa"/>
          </w:tcPr>
          <w:p w14:paraId="7A8DFE2F" w14:textId="1FC87B37" w:rsidR="00451849" w:rsidRPr="00964F06" w:rsidRDefault="00451849" w:rsidP="00451849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DE358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38838066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33389">
              <w:rPr>
                <w:rFonts w:ascii="Angsana New" w:hAnsi="Angsana New"/>
                <w:sz w:val="30"/>
                <w:szCs w:val="30"/>
              </w:rPr>
              <w:t>541,740.00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7F045F9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B95273" w14:textId="6E83CCFC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F22F1">
              <w:rPr>
                <w:rFonts w:ascii="Angsana New" w:hAnsi="Angsana New"/>
                <w:sz w:val="30"/>
                <w:szCs w:val="30"/>
              </w:rPr>
              <w:t>(1,391,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  <w:r w:rsidRPr="001F22F1"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451849" w:rsidRPr="00574462" w14:paraId="6C962D77" w14:textId="77777777" w:rsidTr="00A662D6">
        <w:trPr>
          <w:trHeight w:val="203"/>
        </w:trPr>
        <w:tc>
          <w:tcPr>
            <w:tcW w:w="5040" w:type="dxa"/>
          </w:tcPr>
          <w:p w14:paraId="27B1F5E0" w14:textId="600A108E" w:rsidR="00451849" w:rsidRPr="00D37C38" w:rsidRDefault="00451849" w:rsidP="004518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1F4491" w14:textId="77777777" w:rsidR="00451849" w:rsidRPr="00574462" w:rsidRDefault="00451849" w:rsidP="00451849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016C15E7" w14:textId="77777777" w:rsidTr="00A662D6">
        <w:trPr>
          <w:trHeight w:val="203"/>
        </w:trPr>
        <w:tc>
          <w:tcPr>
            <w:tcW w:w="5040" w:type="dxa"/>
          </w:tcPr>
          <w:p w14:paraId="0C894E01" w14:textId="31514B25" w:rsidR="00451849" w:rsidRPr="0030396E" w:rsidRDefault="00451849" w:rsidP="000C44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0B445AB9" w:rsidR="00451849" w:rsidRPr="003562A3" w:rsidRDefault="004333C6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333C6">
              <w:rPr>
                <w:rFonts w:ascii="Angsana New" w:hAnsi="Angsana New"/>
                <w:sz w:val="30"/>
                <w:szCs w:val="30"/>
              </w:rPr>
              <w:t>1,647,310.2</w:t>
            </w:r>
            <w:r w:rsidR="00CE059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42467C30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5171422" w14:textId="495C4042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3562A3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451849" w:rsidRPr="0030396E" w14:paraId="11B66C70" w14:textId="77777777" w:rsidTr="00A662D6">
        <w:trPr>
          <w:trHeight w:val="203"/>
        </w:trPr>
        <w:tc>
          <w:tcPr>
            <w:tcW w:w="5040" w:type="dxa"/>
          </w:tcPr>
          <w:p w14:paraId="01D02CE5" w14:textId="697F3B69" w:rsidR="00451849" w:rsidRPr="0030396E" w:rsidRDefault="00451849" w:rsidP="000C44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0D6013F7" w:rsidR="00451849" w:rsidRPr="003562A3" w:rsidRDefault="004333C6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333C6">
              <w:rPr>
                <w:rFonts w:ascii="Angsana New" w:hAnsi="Angsana New"/>
                <w:sz w:val="30"/>
                <w:szCs w:val="30"/>
              </w:rPr>
              <w:t>486,283.15</w:t>
            </w:r>
          </w:p>
        </w:tc>
        <w:tc>
          <w:tcPr>
            <w:tcW w:w="236" w:type="dxa"/>
            <w:vAlign w:val="center"/>
          </w:tcPr>
          <w:p w14:paraId="685F5F2C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DD2F965" w14:textId="4A418908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934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108.8</w:t>
            </w:r>
            <w:r w:rsidRPr="003562A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51849" w:rsidRPr="0030396E" w14:paraId="7FDDCD0B" w14:textId="77777777" w:rsidTr="00A662D6">
        <w:trPr>
          <w:trHeight w:val="203"/>
        </w:trPr>
        <w:tc>
          <w:tcPr>
            <w:tcW w:w="5040" w:type="dxa"/>
          </w:tcPr>
          <w:p w14:paraId="440595E7" w14:textId="39202A12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  <w:r w:rsidRPr="0030396E">
              <w:rPr>
                <w:rFonts w:ascii="Angsana New" w:hAnsi="Angsana New" w:hint="cs"/>
                <w:sz w:val="30"/>
                <w:szCs w:val="30"/>
                <w:cs/>
              </w:rPr>
              <w:t>จากโครงการผลประโยชน์กรณีทำงานนาน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55494F0" w14:textId="27E19868" w:rsidR="00451849" w:rsidRPr="0032084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8E282BF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4BE9EC5" w14:textId="6E3A8050" w:rsidR="00451849" w:rsidRPr="00884FD0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720.26</w:t>
            </w: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1849" w:rsidRPr="0030396E" w14:paraId="05D98804" w14:textId="77777777" w:rsidTr="00A662D6">
        <w:trPr>
          <w:trHeight w:val="203"/>
        </w:trPr>
        <w:tc>
          <w:tcPr>
            <w:tcW w:w="5040" w:type="dxa"/>
          </w:tcPr>
          <w:p w14:paraId="17882725" w14:textId="0352D17A" w:rsidR="00451849" w:rsidRPr="00D37C38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451849" w:rsidRPr="0032084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130527F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2284292B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1D0DB2E9" w14:textId="67930ECE" w:rsidR="00451849" w:rsidRPr="005B4595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37ADCEA6" w:rsidR="00451849" w:rsidRPr="0032084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6D180E0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E49DBDA" w14:textId="61059B0A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834.72</w:t>
            </w:r>
          </w:p>
        </w:tc>
      </w:tr>
      <w:tr w:rsidR="00451849" w:rsidRPr="0030396E" w14:paraId="3BEAA60B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6C5FEE85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6CFDFCA0" w:rsidR="00451849" w:rsidRPr="00EB7F37" w:rsidRDefault="00CD201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D201D">
              <w:rPr>
                <w:rFonts w:ascii="Angsana New" w:hAnsi="Angsana New"/>
                <w:sz w:val="30"/>
                <w:szCs w:val="30"/>
              </w:rPr>
              <w:t>37,509,631.1</w:t>
            </w:r>
            <w:r w:rsidR="00CE05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2037BA3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AAAF7A0" w14:textId="0A68ED34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6B68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</w:tr>
      <w:tr w:rsidR="00451849" w:rsidRPr="0030396E" w14:paraId="5E9C4442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53DFC558" w14:textId="00DBB0DD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3039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396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1679004A" w:rsidR="00451849" w:rsidRPr="00EB7F37" w:rsidRDefault="00CD201D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F3B9947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C74242B" w14:textId="750B86C1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(529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325.00)</w:t>
            </w:r>
          </w:p>
        </w:tc>
      </w:tr>
      <w:tr w:rsidR="00451849" w:rsidRPr="0030396E" w14:paraId="359AE480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796E1E35" w14:textId="7B947F7A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8681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681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0BE4FB41" w:rsidR="00451849" w:rsidRPr="00EB7F37" w:rsidRDefault="00CE059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D201D">
              <w:rPr>
                <w:rFonts w:ascii="Angsana New" w:hAnsi="Angsana New"/>
                <w:sz w:val="30"/>
                <w:szCs w:val="30"/>
              </w:rPr>
              <w:t>37,509,631.1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FFF3927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127E7C63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452.80</w:t>
            </w:r>
          </w:p>
        </w:tc>
      </w:tr>
    </w:tbl>
    <w:bookmarkEnd w:id="14"/>
    <w:p w14:paraId="284961C8" w14:textId="2EACB71F" w:rsidR="00FD22DD" w:rsidRDefault="007C141B" w:rsidP="0024228C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141B">
        <w:rPr>
          <w:rFonts w:ascii="Angsana New" w:hAnsi="Angsana New"/>
          <w:sz w:val="30"/>
          <w:szCs w:val="30"/>
          <w:cs/>
        </w:rPr>
        <w:lastRenderedPageBreak/>
        <w:t>ค่าใช้จ่ายที่รับรู้ที่แสดงรายการในงบกำไรขาดทุนเบ็ดเสร็จ  สำหรับ</w:t>
      </w:r>
      <w:r w:rsidR="008552E9">
        <w:rPr>
          <w:rFonts w:ascii="Angsana New" w:hAnsi="Angsana New" w:hint="cs"/>
          <w:sz w:val="30"/>
          <w:szCs w:val="30"/>
          <w:cs/>
        </w:rPr>
        <w:t xml:space="preserve">งวด 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3 </w:t>
      </w:r>
      <w:r w:rsidR="0098681C" w:rsidRPr="0098681C">
        <w:rPr>
          <w:rFonts w:ascii="Angsana New" w:hAnsi="Angsana New"/>
          <w:sz w:val="30"/>
          <w:szCs w:val="30"/>
          <w:cs/>
          <w:lang w:val="en-US"/>
        </w:rPr>
        <w:t xml:space="preserve">เดือน และ 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6 </w:t>
      </w:r>
      <w:r w:rsidR="0098681C" w:rsidRPr="0098681C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Pr="007C141B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98681C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3</w:t>
      </w:r>
      <w:r w:rsidR="0098681C">
        <w:rPr>
          <w:rFonts w:ascii="Angsana New" w:hAnsi="Angsana New"/>
          <w:sz w:val="30"/>
          <w:szCs w:val="30"/>
          <w:lang w:val="en-US"/>
        </w:rPr>
        <w:t>0</w:t>
      </w:r>
      <w:r w:rsidRPr="007C141B">
        <w:rPr>
          <w:rFonts w:ascii="Angsana New" w:hAnsi="Angsana New"/>
          <w:sz w:val="30"/>
          <w:szCs w:val="30"/>
          <w:cs/>
        </w:rPr>
        <w:t xml:space="preserve"> </w:t>
      </w:r>
      <w:r w:rsidR="0098681C">
        <w:rPr>
          <w:rFonts w:ascii="Angsana New" w:hAnsi="Angsana New" w:hint="cs"/>
          <w:sz w:val="30"/>
          <w:szCs w:val="30"/>
          <w:cs/>
        </w:rPr>
        <w:t>มิถุนายน</w:t>
      </w:r>
      <w:r w:rsidRPr="007C1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4161A">
        <w:rPr>
          <w:rFonts w:ascii="Angsana New" w:hAnsi="Angsana New"/>
          <w:sz w:val="30"/>
          <w:szCs w:val="30"/>
          <w:lang w:val="en-US"/>
        </w:rPr>
        <w:t>7</w:t>
      </w:r>
      <w:r w:rsidRPr="007C141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34161A">
        <w:rPr>
          <w:rFonts w:ascii="Angsana New" w:hAnsi="Angsana New"/>
          <w:sz w:val="30"/>
          <w:szCs w:val="30"/>
        </w:rPr>
        <w:t>6</w:t>
      </w:r>
      <w:r w:rsidRPr="007C141B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56"/>
        <w:gridCol w:w="1656"/>
        <w:gridCol w:w="1654"/>
        <w:gridCol w:w="1658"/>
      </w:tblGrid>
      <w:tr w:rsidR="0098681C" w:rsidRPr="00494247" w14:paraId="2CFE0238" w14:textId="77777777" w:rsidTr="009C203F">
        <w:tc>
          <w:tcPr>
            <w:tcW w:w="2610" w:type="dxa"/>
          </w:tcPr>
          <w:p w14:paraId="732CDB3E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E3C68C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F44A76D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77D7CDC5" w14:textId="77777777" w:rsidR="0098681C" w:rsidRPr="00494247" w:rsidRDefault="0098681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681C" w:rsidRPr="00494247" w14:paraId="6501376B" w14:textId="77777777" w:rsidTr="009C203F">
        <w:tc>
          <w:tcPr>
            <w:tcW w:w="2610" w:type="dxa"/>
          </w:tcPr>
          <w:p w14:paraId="0DC95B26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6D2FFCC6" w14:textId="1BF1725E" w:rsidR="0098681C" w:rsidRPr="00494247" w:rsidRDefault="00446FCB" w:rsidP="00446FCB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8681C" w:rsidRPr="00494247" w14:paraId="748593C7" w14:textId="77777777" w:rsidTr="009C203F">
        <w:tc>
          <w:tcPr>
            <w:tcW w:w="2610" w:type="dxa"/>
          </w:tcPr>
          <w:p w14:paraId="27A7D75E" w14:textId="77777777" w:rsidR="0098681C" w:rsidRPr="00494247" w:rsidRDefault="0098681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6CFDED63" w14:textId="77777777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</w:tcPr>
          <w:p w14:paraId="6488F0AA" w14:textId="77777777" w:rsidR="0098681C" w:rsidRPr="00494247" w:rsidRDefault="0098681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46FCB" w:rsidRPr="00494247" w14:paraId="390A024A" w14:textId="77777777" w:rsidTr="009C203F">
        <w:tc>
          <w:tcPr>
            <w:tcW w:w="2610" w:type="dxa"/>
          </w:tcPr>
          <w:p w14:paraId="43833A52" w14:textId="77777777" w:rsidR="00446FCB" w:rsidRPr="00494247" w:rsidRDefault="00446FCB" w:rsidP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1C612D8A" w14:textId="3155E891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6" w:type="dxa"/>
          </w:tcPr>
          <w:p w14:paraId="571CC120" w14:textId="52C7AB3E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654" w:type="dxa"/>
          </w:tcPr>
          <w:p w14:paraId="0529D919" w14:textId="4789AD84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8" w:type="dxa"/>
          </w:tcPr>
          <w:p w14:paraId="317A39D9" w14:textId="0BA76BE5" w:rsidR="00446FCB" w:rsidRPr="00405BF4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05BF4"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405BF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05BF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446FCB" w:rsidRPr="00494247" w14:paraId="2B589036" w14:textId="77777777" w:rsidTr="009C203F">
        <w:trPr>
          <w:trHeight w:val="203"/>
        </w:trPr>
        <w:tc>
          <w:tcPr>
            <w:tcW w:w="2610" w:type="dxa"/>
            <w:vAlign w:val="center"/>
          </w:tcPr>
          <w:p w14:paraId="50069D29" w14:textId="77777777" w:rsidR="00446FCB" w:rsidRPr="00494247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656" w:type="dxa"/>
            <w:shd w:val="clear" w:color="auto" w:fill="auto"/>
          </w:tcPr>
          <w:p w14:paraId="28C8044A" w14:textId="44D55B01" w:rsidR="00446FCB" w:rsidRPr="00366D60" w:rsidRDefault="00E3245A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245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96,187.92</w:t>
            </w:r>
          </w:p>
        </w:tc>
        <w:tc>
          <w:tcPr>
            <w:tcW w:w="1656" w:type="dxa"/>
            <w:shd w:val="clear" w:color="auto" w:fill="auto"/>
          </w:tcPr>
          <w:p w14:paraId="1C594EEC" w14:textId="3B2879F0" w:rsidR="00446FCB" w:rsidRPr="003C4FC4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87,116.80</w:t>
            </w:r>
          </w:p>
        </w:tc>
        <w:tc>
          <w:tcPr>
            <w:tcW w:w="1654" w:type="dxa"/>
            <w:shd w:val="clear" w:color="auto" w:fill="auto"/>
          </w:tcPr>
          <w:p w14:paraId="29356484" w14:textId="68E0263A" w:rsidR="00446FCB" w:rsidRPr="00494247" w:rsidRDefault="00E3245A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3245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193,365.83</w:t>
            </w:r>
          </w:p>
        </w:tc>
        <w:tc>
          <w:tcPr>
            <w:tcW w:w="1658" w:type="dxa"/>
          </w:tcPr>
          <w:p w14:paraId="005DD8F3" w14:textId="090EA246" w:rsidR="00446FCB" w:rsidRPr="00494247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174,233.60</w:t>
            </w:r>
          </w:p>
        </w:tc>
      </w:tr>
      <w:tr w:rsidR="00446FCB" w:rsidRPr="00494247" w14:paraId="625F8374" w14:textId="77777777" w:rsidTr="009C203F">
        <w:trPr>
          <w:trHeight w:val="203"/>
        </w:trPr>
        <w:tc>
          <w:tcPr>
            <w:tcW w:w="2610" w:type="dxa"/>
            <w:vAlign w:val="center"/>
          </w:tcPr>
          <w:p w14:paraId="7FA1285A" w14:textId="77777777" w:rsidR="00446FCB" w:rsidRPr="00556F4A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56" w:type="dxa"/>
            <w:shd w:val="clear" w:color="auto" w:fill="auto"/>
          </w:tcPr>
          <w:p w14:paraId="649610E2" w14:textId="21FBF840" w:rsidR="00446FCB" w:rsidRPr="0052736D" w:rsidRDefault="004535DC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53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393,141.36</w:t>
            </w:r>
          </w:p>
        </w:tc>
        <w:tc>
          <w:tcPr>
            <w:tcW w:w="1656" w:type="dxa"/>
            <w:shd w:val="clear" w:color="auto" w:fill="auto"/>
          </w:tcPr>
          <w:p w14:paraId="6C12A89B" w14:textId="53D52445" w:rsidR="00446FCB" w:rsidRPr="003C4FC4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387,139.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654" w:type="dxa"/>
            <w:shd w:val="clear" w:color="auto" w:fill="auto"/>
          </w:tcPr>
          <w:p w14:paraId="22DB41D7" w14:textId="7D55D1DA" w:rsidR="00446FCB" w:rsidRPr="00047BB0" w:rsidRDefault="004535DC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53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797,212.69</w:t>
            </w:r>
          </w:p>
        </w:tc>
        <w:tc>
          <w:tcPr>
            <w:tcW w:w="1658" w:type="dxa"/>
          </w:tcPr>
          <w:p w14:paraId="50798E93" w14:textId="2CB08DFF" w:rsidR="00446FCB" w:rsidRPr="00047BB0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278.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84</w:t>
            </w:r>
          </w:p>
        </w:tc>
      </w:tr>
      <w:tr w:rsidR="00446FCB" w:rsidRPr="00494247" w14:paraId="7FBAD05D" w14:textId="77777777" w:rsidTr="009C203F">
        <w:trPr>
          <w:trHeight w:val="203"/>
        </w:trPr>
        <w:tc>
          <w:tcPr>
            <w:tcW w:w="2610" w:type="dxa"/>
            <w:vAlign w:val="center"/>
          </w:tcPr>
          <w:p w14:paraId="0542E21E" w14:textId="77777777" w:rsidR="00446FCB" w:rsidRPr="00D5168C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56" w:type="dxa"/>
            <w:shd w:val="clear" w:color="auto" w:fill="auto"/>
          </w:tcPr>
          <w:p w14:paraId="71E95EBB" w14:textId="5C33DA0C" w:rsidR="00446FCB" w:rsidRPr="00366D60" w:rsidRDefault="004535DC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53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571,259.91</w:t>
            </w:r>
          </w:p>
        </w:tc>
        <w:tc>
          <w:tcPr>
            <w:tcW w:w="1656" w:type="dxa"/>
            <w:shd w:val="clear" w:color="auto" w:fill="auto"/>
          </w:tcPr>
          <w:p w14:paraId="20E410DD" w14:textId="6D7B4C05" w:rsidR="00446FCB" w:rsidRPr="003C4FC4" w:rsidRDefault="00446FCB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550,797.73</w:t>
            </w:r>
          </w:p>
        </w:tc>
        <w:tc>
          <w:tcPr>
            <w:tcW w:w="1654" w:type="dxa"/>
            <w:shd w:val="clear" w:color="auto" w:fill="auto"/>
          </w:tcPr>
          <w:p w14:paraId="6867BB89" w14:textId="33BFB577" w:rsidR="00446FCB" w:rsidRPr="00047BB0" w:rsidRDefault="004535DC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53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1,143,014.86</w:t>
            </w:r>
          </w:p>
        </w:tc>
        <w:tc>
          <w:tcPr>
            <w:tcW w:w="1658" w:type="dxa"/>
          </w:tcPr>
          <w:p w14:paraId="6E925B05" w14:textId="3122D1BF" w:rsidR="00446FCB" w:rsidRPr="00047BB0" w:rsidRDefault="00446FCB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939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1,101,595.4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446FCB" w:rsidRPr="00494247" w14:paraId="6D5AECC9" w14:textId="77777777" w:rsidTr="009C203F">
        <w:trPr>
          <w:trHeight w:val="203"/>
        </w:trPr>
        <w:tc>
          <w:tcPr>
            <w:tcW w:w="2610" w:type="dxa"/>
            <w:vAlign w:val="center"/>
          </w:tcPr>
          <w:p w14:paraId="3CD8823C" w14:textId="77777777" w:rsidR="00446FCB" w:rsidRDefault="00446FCB" w:rsidP="00446FC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656" w:type="dxa"/>
            <w:shd w:val="clear" w:color="auto" w:fill="auto"/>
          </w:tcPr>
          <w:p w14:paraId="59091AC7" w14:textId="6BEA4D31" w:rsidR="00446FCB" w:rsidRPr="00366D60" w:rsidRDefault="008B4B7F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B4B7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1,060,589.19</w:t>
            </w:r>
          </w:p>
        </w:tc>
        <w:tc>
          <w:tcPr>
            <w:tcW w:w="1656" w:type="dxa"/>
            <w:shd w:val="clear" w:color="auto" w:fill="auto"/>
          </w:tcPr>
          <w:p w14:paraId="4D551C1C" w14:textId="28C7D0F7" w:rsidR="00446FCB" w:rsidRPr="003C4FC4" w:rsidRDefault="00446FCB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1,025,053.95</w:t>
            </w:r>
          </w:p>
        </w:tc>
        <w:tc>
          <w:tcPr>
            <w:tcW w:w="1654" w:type="dxa"/>
            <w:shd w:val="clear" w:color="auto" w:fill="auto"/>
          </w:tcPr>
          <w:p w14:paraId="55243384" w14:textId="72365B59" w:rsidR="00446FCB" w:rsidRPr="00047BB0" w:rsidRDefault="008B4B7F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B4B7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2,133,593.38</w:t>
            </w:r>
          </w:p>
        </w:tc>
        <w:tc>
          <w:tcPr>
            <w:tcW w:w="1658" w:type="dxa"/>
          </w:tcPr>
          <w:p w14:paraId="68D92485" w14:textId="563E8D95" w:rsidR="00446FCB" w:rsidRPr="00047BB0" w:rsidRDefault="00446FCB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2,050,107.90</w:t>
            </w:r>
          </w:p>
        </w:tc>
      </w:tr>
    </w:tbl>
    <w:p w14:paraId="29A4D0A5" w14:textId="77777777" w:rsidR="0065474F" w:rsidRDefault="0065474F" w:rsidP="0065474F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884FB1">
        <w:rPr>
          <w:rFonts w:ascii="Angsana New" w:hAnsi="Angsana New"/>
          <w:b/>
          <w:bCs/>
          <w:sz w:val="30"/>
          <w:szCs w:val="30"/>
          <w:cs/>
        </w:rPr>
        <w:t>ทางการเงินหมุนเวียนอื่น</w:t>
      </w: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34161A" w:rsidRPr="00494247" w14:paraId="06B2CA32" w14:textId="77777777" w:rsidTr="0034161A">
        <w:trPr>
          <w:gridAfter w:val="1"/>
          <w:wAfter w:w="10" w:type="dxa"/>
        </w:trPr>
        <w:tc>
          <w:tcPr>
            <w:tcW w:w="5040" w:type="dxa"/>
          </w:tcPr>
          <w:p w14:paraId="32E50955" w14:textId="77777777" w:rsidR="0034161A" w:rsidRPr="00494247" w:rsidRDefault="0034161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5" w:name="_Hlk146540134"/>
          </w:p>
        </w:tc>
        <w:tc>
          <w:tcPr>
            <w:tcW w:w="4205" w:type="dxa"/>
            <w:gridSpan w:val="3"/>
          </w:tcPr>
          <w:p w14:paraId="580303BA" w14:textId="77777777" w:rsidR="0034161A" w:rsidRPr="00494247" w:rsidRDefault="0034161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4161A" w:rsidRPr="00494247" w14:paraId="277165C2" w14:textId="77777777" w:rsidTr="0034161A">
        <w:trPr>
          <w:gridAfter w:val="1"/>
          <w:wAfter w:w="10" w:type="dxa"/>
        </w:trPr>
        <w:tc>
          <w:tcPr>
            <w:tcW w:w="5040" w:type="dxa"/>
          </w:tcPr>
          <w:p w14:paraId="1403888E" w14:textId="77777777" w:rsidR="0034161A" w:rsidRPr="00494247" w:rsidRDefault="0034161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392A50FA" w14:textId="23D64C05" w:rsidR="0034161A" w:rsidRPr="00494247" w:rsidRDefault="0034161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="00874B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4161A" w:rsidRPr="00D044B5" w14:paraId="4CE4E49D" w14:textId="77777777" w:rsidTr="0034161A">
        <w:tc>
          <w:tcPr>
            <w:tcW w:w="5040" w:type="dxa"/>
          </w:tcPr>
          <w:p w14:paraId="44597C46" w14:textId="77777777" w:rsidR="0034161A" w:rsidRPr="00494247" w:rsidRDefault="0034161A" w:rsidP="0034161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5319" w14:textId="64F4D80B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>3</w:t>
            </w:r>
            <w:r w:rsidR="00446FCB">
              <w:rPr>
                <w:rFonts w:hint="cs"/>
                <w:sz w:val="30"/>
                <w:szCs w:val="30"/>
                <w:cs/>
              </w:rPr>
              <w:t>0</w:t>
            </w:r>
            <w:r w:rsidRPr="00A22999">
              <w:rPr>
                <w:sz w:val="30"/>
                <w:szCs w:val="30"/>
              </w:rPr>
              <w:t xml:space="preserve"> </w:t>
            </w:r>
            <w:r w:rsidR="00446FCB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A22999">
              <w:rPr>
                <w:sz w:val="30"/>
                <w:szCs w:val="30"/>
                <w:cs/>
              </w:rPr>
              <w:t xml:space="preserve"> </w:t>
            </w:r>
            <w:r w:rsidRPr="00A22999">
              <w:rPr>
                <w:sz w:val="30"/>
                <w:szCs w:val="30"/>
              </w:rPr>
              <w:t>256</w:t>
            </w:r>
            <w:r w:rsidR="003B4F76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39BED367" w14:textId="77777777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0F0DB" w14:textId="5F796FD3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34161A" w:rsidRPr="00494247" w14:paraId="382F38B5" w14:textId="77777777" w:rsidTr="0034161A">
        <w:trPr>
          <w:trHeight w:val="203"/>
        </w:trPr>
        <w:tc>
          <w:tcPr>
            <w:tcW w:w="5040" w:type="dxa"/>
          </w:tcPr>
          <w:p w14:paraId="042339D3" w14:textId="77777777" w:rsidR="0034161A" w:rsidRPr="009B04F8" w:rsidRDefault="0034161A" w:rsidP="0034161A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หนี้สิน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6CD01FED" w14:textId="77777777" w:rsidR="0034161A" w:rsidRPr="00F4526A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765A835" w14:textId="77777777" w:rsidR="0034161A" w:rsidRPr="00494247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61F2BC50" w14:textId="77777777" w:rsidR="0034161A" w:rsidRPr="00494247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161A" w:rsidRPr="00494247" w14:paraId="445140C3" w14:textId="77777777" w:rsidTr="0034161A">
        <w:trPr>
          <w:trHeight w:val="181"/>
        </w:trPr>
        <w:tc>
          <w:tcPr>
            <w:tcW w:w="5040" w:type="dxa"/>
          </w:tcPr>
          <w:p w14:paraId="069F43F6" w14:textId="77777777" w:rsidR="0034161A" w:rsidRPr="009B04F8" w:rsidRDefault="0034161A" w:rsidP="0034161A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F6A3" w14:textId="16A041B8" w:rsidR="0034161A" w:rsidRPr="00D3269C" w:rsidRDefault="008B4B7F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3628DD4" w14:textId="77777777" w:rsidR="0034161A" w:rsidRPr="00494247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7C3D9" w14:textId="028D9082" w:rsidR="0034161A" w:rsidRPr="00494247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</w:tr>
      <w:tr w:rsidR="0034161A" w:rsidRPr="00D3269C" w14:paraId="454DC2A8" w14:textId="77777777" w:rsidTr="0034161A">
        <w:trPr>
          <w:trHeight w:val="149"/>
        </w:trPr>
        <w:tc>
          <w:tcPr>
            <w:tcW w:w="5040" w:type="dxa"/>
          </w:tcPr>
          <w:p w14:paraId="7C2E4603" w14:textId="77777777" w:rsidR="0034161A" w:rsidRPr="00D3269C" w:rsidRDefault="0034161A" w:rsidP="0034161A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รวมหนี้สินทางการเงินหมุนเวียนอื่น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20D49" w14:textId="1D05FF7F" w:rsidR="0034161A" w:rsidRPr="00D3269C" w:rsidRDefault="008B4B7F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1046D1A" w14:textId="77777777" w:rsidR="0034161A" w:rsidRPr="00D3269C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7881" w14:textId="334D581B" w:rsidR="0034161A" w:rsidRPr="00D3269C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</w:tr>
    </w:tbl>
    <w:bookmarkEnd w:id="15"/>
    <w:p w14:paraId="17E6514D" w14:textId="22D94E9C" w:rsidR="008A0688" w:rsidRPr="008A0688" w:rsidRDefault="008A0688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 w:rsidP="00EE268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ADBC98E" w14:textId="300FEFEC" w:rsidR="00446FCB" w:rsidRDefault="00446FC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eastAsia="Arial Unicode MS" w:hAnsiTheme="majorBidi"/>
          <w:sz w:val="30"/>
          <w:szCs w:val="30"/>
          <w:lang w:val="en-US"/>
        </w:rPr>
        <w:t xml:space="preserve">18 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เมษายน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>
        <w:rPr>
          <w:rFonts w:asciiTheme="majorBidi" w:eastAsia="Arial Unicode MS" w:hAnsiTheme="majorBidi"/>
          <w:sz w:val="30"/>
          <w:szCs w:val="30"/>
        </w:rPr>
        <w:t>2566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ในอัตราหุ้นละ </w:t>
      </w:r>
      <w:r>
        <w:rPr>
          <w:rFonts w:asciiTheme="majorBidi" w:eastAsia="Arial Unicode MS" w:hAnsiTheme="majorBidi"/>
          <w:sz w:val="30"/>
          <w:szCs w:val="30"/>
        </w:rPr>
        <w:t>0.04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บาท จำนวน </w:t>
      </w:r>
      <w:r>
        <w:rPr>
          <w:rFonts w:asciiTheme="majorBidi" w:eastAsia="Arial Unicode MS" w:hAnsiTheme="majorBidi"/>
          <w:sz w:val="30"/>
          <w:szCs w:val="30"/>
        </w:rPr>
        <w:t>450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ล้านหุ้น รวมเป็นเงิน </w:t>
      </w:r>
      <w:r>
        <w:rPr>
          <w:rFonts w:asciiTheme="majorBidi" w:eastAsia="Arial Unicode MS" w:hAnsiTheme="majorBidi"/>
          <w:sz w:val="30"/>
          <w:szCs w:val="30"/>
        </w:rPr>
        <w:t>18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ล้านบาท </w:t>
      </w:r>
      <w:r>
        <w:rPr>
          <w:rFonts w:asciiTheme="majorBidi" w:eastAsia="Arial Unicode MS" w:hAnsiTheme="majorBidi"/>
          <w:sz w:val="30"/>
          <w:szCs w:val="30"/>
          <w:cs/>
        </w:rPr>
        <w:br/>
      </w:r>
      <w:r w:rsidRPr="00D60BFD">
        <w:rPr>
          <w:rFonts w:asciiTheme="majorBidi" w:eastAsia="Arial Unicode MS" w:hAnsiTheme="majorBidi"/>
          <w:sz w:val="30"/>
          <w:szCs w:val="30"/>
          <w:cs/>
        </w:rPr>
        <w:t>โดยเงินปันผล</w:t>
      </w:r>
      <w:r w:rsidRPr="00460346">
        <w:rPr>
          <w:rFonts w:asciiTheme="majorBidi" w:eastAsia="Arial Unicode MS" w:hAnsiTheme="majorBidi"/>
          <w:sz w:val="30"/>
          <w:szCs w:val="30"/>
          <w:cs/>
        </w:rPr>
        <w:t>ดังกล่าว</w:t>
      </w:r>
      <w:r w:rsidRPr="009E4B3C">
        <w:rPr>
          <w:rFonts w:asciiTheme="majorBidi" w:eastAsia="Arial Unicode MS" w:hAnsiTheme="majorBidi" w:hint="cs"/>
          <w:sz w:val="30"/>
          <w:szCs w:val="30"/>
          <w:cs/>
        </w:rPr>
        <w:t>ได้จ่าย</w:t>
      </w:r>
      <w:r w:rsidRPr="009E4B3C">
        <w:rPr>
          <w:rFonts w:asciiTheme="majorBidi" w:eastAsia="Arial Unicode MS" w:hAnsiTheme="majorBidi"/>
          <w:sz w:val="30"/>
          <w:szCs w:val="30"/>
          <w:cs/>
        </w:rPr>
        <w:t xml:space="preserve">ในวันที่ </w:t>
      </w:r>
      <w:r w:rsidRPr="009E4B3C">
        <w:rPr>
          <w:rFonts w:asciiTheme="majorBidi" w:eastAsia="Arial Unicode MS" w:hAnsiTheme="majorBidi"/>
          <w:sz w:val="30"/>
          <w:szCs w:val="30"/>
        </w:rPr>
        <w:t>15</w:t>
      </w:r>
      <w:r w:rsidRPr="009E4B3C">
        <w:rPr>
          <w:rFonts w:asciiTheme="majorBidi" w:eastAsia="Arial Unicode MS" w:hAnsiTheme="majorBidi"/>
          <w:sz w:val="30"/>
          <w:szCs w:val="30"/>
          <w:cs/>
        </w:rPr>
        <w:t xml:space="preserve"> พฤษภาคม </w:t>
      </w:r>
      <w:r w:rsidRPr="009E4B3C">
        <w:rPr>
          <w:rFonts w:asciiTheme="majorBidi" w:eastAsia="Arial Unicode MS" w:hAnsiTheme="majorBidi"/>
          <w:sz w:val="30"/>
          <w:szCs w:val="30"/>
        </w:rPr>
        <w:t>2567</w:t>
      </w:r>
    </w:p>
    <w:p w14:paraId="695001F8" w14:textId="1056C052" w:rsidR="00D60BFD" w:rsidRDefault="00D60BFD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A50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 w:rsidRPr="00AA50EE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4</w:t>
      </w:r>
      <w:r w:rsidRPr="00AA50EE">
        <w:rPr>
          <w:rFonts w:ascii="Angsana New" w:hAnsi="Angsana New"/>
          <w:sz w:val="30"/>
          <w:szCs w:val="30"/>
          <w:cs/>
        </w:rPr>
        <w:t>/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ได้มีมติอนุมัติให้จ่ายเงินปันผลระหว่างกาลให้แก่ผู้ถือหุ้นจากผลการดำเนินงาน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AA50EE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0.03</w:t>
      </w:r>
      <w:r w:rsidRPr="00AA50EE">
        <w:rPr>
          <w:rFonts w:ascii="Angsana New" w:hAnsi="Angsana New"/>
          <w:sz w:val="30"/>
          <w:szCs w:val="30"/>
          <w:cs/>
        </w:rPr>
        <w:t xml:space="preserve"> บาท</w:t>
      </w:r>
      <w:r w:rsidR="00D75C16">
        <w:rPr>
          <w:rFonts w:ascii="Angsana New" w:hAnsi="Angsana New"/>
          <w:sz w:val="30"/>
          <w:szCs w:val="30"/>
        </w:rPr>
        <w:t xml:space="preserve"> </w:t>
      </w:r>
      <w:r w:rsidRPr="00AA50EE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>
        <w:rPr>
          <w:rFonts w:ascii="Angsana New" w:hAnsi="Angsana New"/>
          <w:sz w:val="30"/>
          <w:szCs w:val="30"/>
        </w:rPr>
        <w:t>13.50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ล้านบา</w:t>
      </w:r>
      <w:r w:rsidRPr="007B109C">
        <w:rPr>
          <w:rFonts w:ascii="Angsana New" w:hAnsi="Angsana New"/>
          <w:sz w:val="30"/>
          <w:szCs w:val="30"/>
          <w:cs/>
        </w:rPr>
        <w:t xml:space="preserve">ท </w:t>
      </w:r>
      <w:r w:rsidRPr="003E53D9">
        <w:rPr>
          <w:rFonts w:ascii="Angsana New" w:hAnsi="Angsana New"/>
          <w:sz w:val="30"/>
          <w:szCs w:val="30"/>
          <w:cs/>
        </w:rPr>
        <w:t>โดยเงินปันผล</w:t>
      </w:r>
      <w:r w:rsidRPr="000138D1">
        <w:rPr>
          <w:rFonts w:ascii="Angsana New" w:hAnsi="Angsana New"/>
          <w:sz w:val="30"/>
          <w:szCs w:val="30"/>
          <w:cs/>
        </w:rPr>
        <w:t xml:space="preserve">ดังกล่าวได้จ่ายในวันที่ </w:t>
      </w:r>
      <w:r w:rsidRPr="000138D1">
        <w:rPr>
          <w:rFonts w:ascii="Angsana New" w:hAnsi="Angsana New"/>
          <w:sz w:val="30"/>
          <w:szCs w:val="30"/>
        </w:rPr>
        <w:t>12</w:t>
      </w:r>
      <w:r w:rsidRPr="000138D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138D1">
        <w:rPr>
          <w:rFonts w:ascii="Angsana New" w:hAnsi="Angsana New"/>
          <w:sz w:val="30"/>
          <w:szCs w:val="30"/>
        </w:rPr>
        <w:t>2566</w:t>
      </w:r>
    </w:p>
    <w:p w14:paraId="35D0157C" w14:textId="0D35059A" w:rsidR="008A0688" w:rsidRDefault="003E53D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E53D9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11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  <w:lang w:val="en-US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54F79">
        <w:rPr>
          <w:rFonts w:ascii="Angsana New" w:hAnsi="Angsana New"/>
          <w:sz w:val="30"/>
          <w:szCs w:val="30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="00E54F79">
        <w:rPr>
          <w:rFonts w:ascii="Angsana New" w:hAnsi="Angsana New"/>
          <w:sz w:val="30"/>
          <w:szCs w:val="30"/>
        </w:rPr>
        <w:t>2565</w:t>
      </w:r>
      <w:r w:rsidRPr="003E53D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0.06</w:t>
      </w:r>
      <w:r w:rsidRPr="003E53D9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3E53D9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27</w:t>
      </w:r>
      <w:r w:rsidRPr="003E53D9">
        <w:rPr>
          <w:rFonts w:ascii="Angsana New" w:hAnsi="Angsana New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="00E54F79">
        <w:rPr>
          <w:rFonts w:ascii="Angsana New" w:hAnsi="Angsana New"/>
          <w:sz w:val="30"/>
          <w:szCs w:val="30"/>
        </w:rPr>
        <w:t>28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</w:rPr>
        <w:t>2566</w:t>
      </w:r>
    </w:p>
    <w:p w14:paraId="4AA313C5" w14:textId="1FE8E016" w:rsidR="00085CFB" w:rsidRPr="00085CFB" w:rsidRDefault="00085CFB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E97546" w14:textId="3AE1BA47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</w:t>
      </w:r>
      <w:r w:rsidR="00132A6C">
        <w:rPr>
          <w:rFonts w:ascii="Angsana New" w:hAnsi="Angsana New" w:hint="cs"/>
          <w:sz w:val="30"/>
          <w:szCs w:val="30"/>
          <w:cs/>
        </w:rPr>
        <w:t>งวด</w:t>
      </w:r>
      <w:r w:rsidR="006E4EE9">
        <w:rPr>
          <w:rFonts w:ascii="Angsana New" w:hAnsi="Angsana New" w:hint="cs"/>
          <w:sz w:val="30"/>
          <w:szCs w:val="30"/>
          <w:cs/>
        </w:rPr>
        <w:t xml:space="preserve"> </w:t>
      </w:r>
      <w:r w:rsidR="006E4EE9">
        <w:rPr>
          <w:rFonts w:ascii="Angsana New" w:hAnsi="Angsana New"/>
          <w:sz w:val="30"/>
          <w:szCs w:val="30"/>
          <w:lang w:val="en-US"/>
        </w:rPr>
        <w:t>3</w:t>
      </w:r>
      <w:r w:rsidR="006E4EE9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422D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4EE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32A6C">
        <w:rPr>
          <w:rFonts w:ascii="Angsana New" w:hAnsi="Angsana New" w:hint="cs"/>
          <w:sz w:val="30"/>
          <w:szCs w:val="30"/>
          <w:cs/>
        </w:rPr>
        <w:t xml:space="preserve"> </w:t>
      </w:r>
      <w:r w:rsidR="00357649">
        <w:rPr>
          <w:rFonts w:ascii="Angsana New" w:hAnsi="Angsana New"/>
          <w:sz w:val="30"/>
          <w:szCs w:val="30"/>
          <w:lang w:val="en-US"/>
        </w:rPr>
        <w:t>6</w:t>
      </w:r>
      <w:r w:rsidR="00132A6C">
        <w:rPr>
          <w:rFonts w:ascii="Angsana New" w:hAnsi="Angsana New"/>
          <w:sz w:val="30"/>
          <w:szCs w:val="30"/>
          <w:lang w:val="en-US"/>
        </w:rPr>
        <w:t xml:space="preserve"> </w:t>
      </w:r>
      <w:r w:rsidR="00132A6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085CFB">
        <w:rPr>
          <w:rFonts w:ascii="Angsana New" w:hAnsi="Angsana New"/>
          <w:sz w:val="30"/>
          <w:szCs w:val="30"/>
          <w:cs/>
        </w:rPr>
        <w:t xml:space="preserve">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787E785D" w:rsidR="00085CFB" w:rsidRPr="00132A6C" w:rsidRDefault="00A748E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A748E9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</w:t>
      </w:r>
      <w:r w:rsidR="00446FCB" w:rsidRPr="00446FCB">
        <w:rPr>
          <w:rFonts w:ascii="Angsana New" w:hAnsi="Angsana New"/>
          <w:sz w:val="30"/>
          <w:szCs w:val="30"/>
          <w:cs/>
          <w:lang w:val="en-US"/>
        </w:rPr>
        <w:t xml:space="preserve">สำหรับงวด </w:t>
      </w:r>
      <w:r w:rsidR="00446FCB" w:rsidRPr="00446FCB">
        <w:rPr>
          <w:rFonts w:ascii="Angsana New" w:hAnsi="Angsana New"/>
          <w:sz w:val="30"/>
          <w:szCs w:val="30"/>
          <w:lang w:val="en-US"/>
        </w:rPr>
        <w:t xml:space="preserve">3 </w:t>
      </w:r>
      <w:r w:rsidR="00446FCB" w:rsidRPr="00446FCB">
        <w:rPr>
          <w:rFonts w:ascii="Angsana New" w:hAnsi="Angsana New"/>
          <w:sz w:val="30"/>
          <w:szCs w:val="30"/>
          <w:cs/>
          <w:lang w:val="en-US"/>
        </w:rPr>
        <w:t xml:space="preserve">เดือน และ </w:t>
      </w:r>
      <w:r w:rsidR="00446FCB" w:rsidRPr="00446FCB">
        <w:rPr>
          <w:rFonts w:ascii="Angsana New" w:hAnsi="Angsana New"/>
          <w:sz w:val="30"/>
          <w:szCs w:val="30"/>
          <w:lang w:val="en-US"/>
        </w:rPr>
        <w:t xml:space="preserve">6 </w:t>
      </w:r>
      <w:r w:rsidR="00446FCB" w:rsidRPr="00446FCB">
        <w:rPr>
          <w:rFonts w:ascii="Angsana New" w:hAnsi="Angsana New"/>
          <w:sz w:val="30"/>
          <w:szCs w:val="30"/>
          <w:cs/>
          <w:lang w:val="en-US"/>
        </w:rPr>
        <w:t xml:space="preserve">เดือน สิ้นสุดวันที่ </w:t>
      </w:r>
      <w:r w:rsidR="00446FCB" w:rsidRPr="00446FCB">
        <w:rPr>
          <w:rFonts w:ascii="Angsana New" w:hAnsi="Angsana New"/>
          <w:sz w:val="30"/>
          <w:szCs w:val="30"/>
          <w:lang w:val="en-US"/>
        </w:rPr>
        <w:t xml:space="preserve">30 </w:t>
      </w:r>
      <w:r w:rsidR="00446FCB" w:rsidRPr="00446FCB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A748E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32A6C">
        <w:rPr>
          <w:rFonts w:ascii="Angsana New" w:hAnsi="Angsana New"/>
          <w:sz w:val="30"/>
          <w:szCs w:val="30"/>
        </w:rPr>
        <w:t>7</w:t>
      </w:r>
      <w:r w:rsidRPr="00A748E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132A6C">
        <w:rPr>
          <w:rFonts w:ascii="Angsana New" w:hAnsi="Angsana New"/>
          <w:sz w:val="30"/>
          <w:szCs w:val="30"/>
          <w:lang w:val="en-US"/>
        </w:rPr>
        <w:t>6</w:t>
      </w: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587"/>
        <w:gridCol w:w="1587"/>
        <w:gridCol w:w="1587"/>
        <w:gridCol w:w="1588"/>
      </w:tblGrid>
      <w:tr w:rsidR="001560BC" w:rsidRPr="00494247" w14:paraId="58BEC664" w14:textId="77777777" w:rsidTr="009C203F">
        <w:tc>
          <w:tcPr>
            <w:tcW w:w="3780" w:type="dxa"/>
          </w:tcPr>
          <w:p w14:paraId="4583348E" w14:textId="77777777" w:rsidR="001560BC" w:rsidRPr="00494247" w:rsidRDefault="001560BC" w:rsidP="002C0E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6" w:name="_Hlk146546324"/>
          </w:p>
        </w:tc>
        <w:tc>
          <w:tcPr>
            <w:tcW w:w="1587" w:type="dxa"/>
          </w:tcPr>
          <w:p w14:paraId="6A472ECE" w14:textId="77777777" w:rsidR="001560BC" w:rsidRPr="00494247" w:rsidRDefault="001560BC" w:rsidP="002C0E67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B3757E7" w14:textId="77777777" w:rsidR="001560BC" w:rsidRPr="00494247" w:rsidRDefault="001560B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4BD22ABF" w14:textId="1FF027E6" w:rsidR="001560BC" w:rsidRPr="00494247" w:rsidRDefault="001560B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46FCB" w:rsidRPr="00494247" w14:paraId="66790C41" w14:textId="77777777" w:rsidTr="009C203F">
        <w:tc>
          <w:tcPr>
            <w:tcW w:w="3780" w:type="dxa"/>
          </w:tcPr>
          <w:p w14:paraId="1CF8199D" w14:textId="77777777" w:rsidR="00446FCB" w:rsidRPr="00494247" w:rsidRDefault="00446FCB" w:rsidP="002C0E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49" w:type="dxa"/>
            <w:gridSpan w:val="4"/>
            <w:tcBorders>
              <w:bottom w:val="single" w:sz="4" w:space="0" w:color="auto"/>
            </w:tcBorders>
          </w:tcPr>
          <w:p w14:paraId="7C5BBD45" w14:textId="707A7464" w:rsidR="00446FCB" w:rsidRPr="00494247" w:rsidRDefault="00446FCB" w:rsidP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560BC" w:rsidRPr="00494247" w14:paraId="08609E50" w14:textId="77777777" w:rsidTr="009C203F">
        <w:tc>
          <w:tcPr>
            <w:tcW w:w="3780" w:type="dxa"/>
          </w:tcPr>
          <w:p w14:paraId="39CB797F" w14:textId="77777777" w:rsidR="001560BC" w:rsidRPr="00494247" w:rsidRDefault="001560B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98B46" w14:textId="5DF7AFA5" w:rsidR="001560BC" w:rsidRPr="00565F64" w:rsidRDefault="00446FCB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BBBCE" w14:textId="0E3E94CA" w:rsidR="001560BC" w:rsidRPr="00494247" w:rsidRDefault="00446FCB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46FCB" w:rsidRPr="00494247" w14:paraId="4FBEF485" w14:textId="77777777" w:rsidTr="009C203F">
        <w:tc>
          <w:tcPr>
            <w:tcW w:w="3780" w:type="dxa"/>
          </w:tcPr>
          <w:p w14:paraId="6EC847EC" w14:textId="77777777" w:rsidR="00446FCB" w:rsidRPr="00494247" w:rsidRDefault="00446FCB" w:rsidP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25912B5" w14:textId="6814E5AE" w:rsidR="00446FCB" w:rsidRPr="00940637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7" w:type="dxa"/>
          </w:tcPr>
          <w:p w14:paraId="5902BDC9" w14:textId="07379989" w:rsidR="00446FCB" w:rsidRPr="00A73706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9D37536" w14:textId="232DB064" w:rsidR="00446FCB" w:rsidRPr="00940637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DDC1930" w14:textId="21B2D97D" w:rsidR="00446FCB" w:rsidRPr="00940637" w:rsidRDefault="00446FCB" w:rsidP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446FCB" w:rsidRPr="00494247" w14:paraId="76F8CCC3" w14:textId="77777777" w:rsidTr="009C203F">
        <w:trPr>
          <w:trHeight w:val="203"/>
        </w:trPr>
        <w:tc>
          <w:tcPr>
            <w:tcW w:w="3780" w:type="dxa"/>
            <w:vAlign w:val="center"/>
          </w:tcPr>
          <w:p w14:paraId="6BB760FD" w14:textId="13061693" w:rsidR="00446FCB" w:rsidRPr="00494247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ส่วนที่เป็นของบริษัทใหญ่</w:t>
            </w:r>
          </w:p>
        </w:tc>
        <w:tc>
          <w:tcPr>
            <w:tcW w:w="1587" w:type="dxa"/>
            <w:shd w:val="clear" w:color="auto" w:fill="auto"/>
          </w:tcPr>
          <w:p w14:paraId="56D1CA1D" w14:textId="564597AD" w:rsidR="00446FCB" w:rsidRPr="003C4FC4" w:rsidRDefault="005E0D94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E0D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11,945,965.03</w:t>
            </w:r>
          </w:p>
        </w:tc>
        <w:tc>
          <w:tcPr>
            <w:tcW w:w="1587" w:type="dxa"/>
            <w:shd w:val="clear" w:color="auto" w:fill="auto"/>
          </w:tcPr>
          <w:p w14:paraId="7FA9585C" w14:textId="2849A9AD" w:rsidR="00446FCB" w:rsidRPr="00D60BFD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99A">
              <w:rPr>
                <w:rFonts w:ascii="Angsana New" w:hAnsi="Angsana New"/>
                <w:color w:val="000000"/>
                <w:sz w:val="30"/>
                <w:szCs w:val="30"/>
              </w:rPr>
              <w:t>19,258,853.37</w:t>
            </w:r>
          </w:p>
        </w:tc>
        <w:tc>
          <w:tcPr>
            <w:tcW w:w="1587" w:type="dxa"/>
            <w:shd w:val="clear" w:color="auto" w:fill="auto"/>
          </w:tcPr>
          <w:p w14:paraId="42D63F12" w14:textId="7E28FB19" w:rsidR="00446FCB" w:rsidRPr="00494247" w:rsidRDefault="00437FD1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F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21,620,271.78</w:t>
            </w:r>
          </w:p>
        </w:tc>
        <w:tc>
          <w:tcPr>
            <w:tcW w:w="1588" w:type="dxa"/>
            <w:shd w:val="clear" w:color="auto" w:fill="auto"/>
          </w:tcPr>
          <w:p w14:paraId="6543D96B" w14:textId="19CEF8EE" w:rsidR="00446FCB" w:rsidRPr="00494247" w:rsidRDefault="00446FCB" w:rsidP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9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30,223,116.77</w:t>
            </w:r>
          </w:p>
        </w:tc>
      </w:tr>
      <w:tr w:rsidR="00446FCB" w:rsidRPr="00494247" w14:paraId="52BFFD4C" w14:textId="77777777" w:rsidTr="009C203F">
        <w:trPr>
          <w:trHeight w:val="203"/>
        </w:trPr>
        <w:tc>
          <w:tcPr>
            <w:tcW w:w="3780" w:type="dxa"/>
            <w:vAlign w:val="center"/>
          </w:tcPr>
          <w:p w14:paraId="695ED2CA" w14:textId="29CD9B6C" w:rsidR="00446FCB" w:rsidRPr="00D5168C" w:rsidRDefault="00446FCB" w:rsidP="00446FCB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</w:t>
            </w:r>
            <w:r w:rsidRPr="00445B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587" w:type="dxa"/>
            <w:shd w:val="clear" w:color="auto" w:fill="auto"/>
          </w:tcPr>
          <w:p w14:paraId="4F42FD59" w14:textId="0A8FA7B7" w:rsidR="00446FCB" w:rsidRPr="003C4FC4" w:rsidRDefault="002B12DD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  <w:tc>
          <w:tcPr>
            <w:tcW w:w="1587" w:type="dxa"/>
          </w:tcPr>
          <w:p w14:paraId="149A9AF7" w14:textId="43C60391" w:rsidR="00446FCB" w:rsidRPr="00623F32" w:rsidRDefault="00446FCB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49FE9FD2" w14:textId="2994B71E" w:rsidR="00446FCB" w:rsidRPr="00047BB0" w:rsidRDefault="002B12DD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  <w:tc>
          <w:tcPr>
            <w:tcW w:w="1588" w:type="dxa"/>
            <w:shd w:val="clear" w:color="auto" w:fill="auto"/>
          </w:tcPr>
          <w:p w14:paraId="436347A2" w14:textId="52D9E22C" w:rsidR="00446FCB" w:rsidRPr="00047BB0" w:rsidRDefault="00446FCB" w:rsidP="00446FCB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</w:tr>
      <w:tr w:rsidR="00446FCB" w:rsidRPr="00494247" w14:paraId="53995CDB" w14:textId="77777777" w:rsidTr="009C203F">
        <w:trPr>
          <w:trHeight w:val="203"/>
        </w:trPr>
        <w:tc>
          <w:tcPr>
            <w:tcW w:w="3780" w:type="dxa"/>
            <w:vAlign w:val="center"/>
          </w:tcPr>
          <w:p w14:paraId="2A653895" w14:textId="06824559" w:rsidR="00446FCB" w:rsidRDefault="00446FCB" w:rsidP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</w:tcPr>
          <w:p w14:paraId="631DA4EA" w14:textId="35FA04DB" w:rsidR="00446FCB" w:rsidRPr="003C4FC4" w:rsidRDefault="00FE4546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E45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0.03</w:t>
            </w:r>
          </w:p>
        </w:tc>
        <w:tc>
          <w:tcPr>
            <w:tcW w:w="1587" w:type="dxa"/>
          </w:tcPr>
          <w:p w14:paraId="0C8E0AC3" w14:textId="0EAE62B3" w:rsidR="00446FCB" w:rsidRPr="00D60BFD" w:rsidRDefault="00446FCB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0.04</w:t>
            </w:r>
          </w:p>
        </w:tc>
        <w:tc>
          <w:tcPr>
            <w:tcW w:w="1587" w:type="dxa"/>
            <w:shd w:val="clear" w:color="auto" w:fill="auto"/>
          </w:tcPr>
          <w:p w14:paraId="2B180092" w14:textId="6170ADAD" w:rsidR="00446FCB" w:rsidRPr="00047BB0" w:rsidRDefault="007D427C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42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0.05</w:t>
            </w:r>
          </w:p>
        </w:tc>
        <w:tc>
          <w:tcPr>
            <w:tcW w:w="1588" w:type="dxa"/>
            <w:shd w:val="clear" w:color="auto" w:fill="auto"/>
          </w:tcPr>
          <w:p w14:paraId="2B0400A4" w14:textId="10904D84" w:rsidR="00446FCB" w:rsidRPr="00047BB0" w:rsidRDefault="00446FCB" w:rsidP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</w:tr>
      <w:bookmarkEnd w:id="16"/>
    </w:tbl>
    <w:p w14:paraId="4620DA66" w14:textId="77777777" w:rsidR="00446FCB" w:rsidRPr="00446FCB" w:rsidRDefault="00446FCB" w:rsidP="00446FCB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587"/>
        <w:gridCol w:w="1587"/>
        <w:gridCol w:w="1587"/>
        <w:gridCol w:w="1588"/>
      </w:tblGrid>
      <w:tr w:rsidR="00446FCB" w:rsidRPr="00494247" w14:paraId="4E555018" w14:textId="77777777" w:rsidTr="009C203F">
        <w:tc>
          <w:tcPr>
            <w:tcW w:w="3780" w:type="dxa"/>
          </w:tcPr>
          <w:p w14:paraId="5F99CA20" w14:textId="77777777" w:rsidR="00446FCB" w:rsidRPr="00494247" w:rsidRDefault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9EC21C4" w14:textId="77777777" w:rsidR="00446FCB" w:rsidRPr="00494247" w:rsidRDefault="00446FCB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2D82482" w14:textId="77777777" w:rsidR="00446FCB" w:rsidRPr="00494247" w:rsidRDefault="00446FC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18FD73EF" w14:textId="77777777" w:rsidR="00446FCB" w:rsidRPr="00494247" w:rsidRDefault="00446FCB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46FCB" w:rsidRPr="00494247" w14:paraId="0036E916" w14:textId="77777777" w:rsidTr="009C203F">
        <w:tc>
          <w:tcPr>
            <w:tcW w:w="3780" w:type="dxa"/>
          </w:tcPr>
          <w:p w14:paraId="39EE925E" w14:textId="77777777" w:rsidR="00446FCB" w:rsidRPr="00494247" w:rsidRDefault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49" w:type="dxa"/>
            <w:gridSpan w:val="4"/>
            <w:tcBorders>
              <w:bottom w:val="single" w:sz="4" w:space="0" w:color="auto"/>
            </w:tcBorders>
          </w:tcPr>
          <w:p w14:paraId="1071FE56" w14:textId="08CECCD8" w:rsidR="00446FCB" w:rsidRPr="00494247" w:rsidRDefault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446FCB" w:rsidRPr="00494247" w14:paraId="5ABF3FF8" w14:textId="77777777" w:rsidTr="009C203F">
        <w:tc>
          <w:tcPr>
            <w:tcW w:w="3780" w:type="dxa"/>
          </w:tcPr>
          <w:p w14:paraId="55989B2D" w14:textId="77777777" w:rsidR="00446FCB" w:rsidRPr="00494247" w:rsidRDefault="00446FC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5F14D" w14:textId="77777777" w:rsidR="00446FCB" w:rsidRPr="00565F64" w:rsidRDefault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70B09" w14:textId="77777777" w:rsidR="00446FCB" w:rsidRPr="00494247" w:rsidRDefault="00446FC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446F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446FCB" w:rsidRPr="00494247" w14:paraId="325EE9B4" w14:textId="77777777" w:rsidTr="009C203F">
        <w:tc>
          <w:tcPr>
            <w:tcW w:w="3780" w:type="dxa"/>
          </w:tcPr>
          <w:p w14:paraId="7605F5EA" w14:textId="77777777" w:rsidR="00446FCB" w:rsidRPr="00494247" w:rsidRDefault="00446FC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DB816A1" w14:textId="77777777" w:rsidR="00446FCB" w:rsidRPr="00940637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7" w:type="dxa"/>
          </w:tcPr>
          <w:p w14:paraId="7A490BCE" w14:textId="77777777" w:rsidR="00446FCB" w:rsidRPr="00A73706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F56DE90" w14:textId="77777777" w:rsidR="00446FCB" w:rsidRPr="00940637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sz w:val="29"/>
                <w:szCs w:val="29"/>
              </w:rPr>
              <w:t>30</w:t>
            </w:r>
            <w:r w:rsidRPr="00940637">
              <w:rPr>
                <w:sz w:val="29"/>
                <w:szCs w:val="29"/>
              </w:rPr>
              <w:t xml:space="preserve">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2A5168D" w14:textId="77777777" w:rsidR="00446FCB" w:rsidRPr="00940637" w:rsidRDefault="00446FC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940637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940637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940637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446FCB" w:rsidRPr="00494247" w14:paraId="57287B25" w14:textId="77777777" w:rsidTr="009C203F">
        <w:trPr>
          <w:trHeight w:val="203"/>
        </w:trPr>
        <w:tc>
          <w:tcPr>
            <w:tcW w:w="3780" w:type="dxa"/>
            <w:vAlign w:val="center"/>
          </w:tcPr>
          <w:p w14:paraId="7E3866FE" w14:textId="77777777" w:rsidR="00446FCB" w:rsidRPr="00494247" w:rsidRDefault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ส่วนที่เป็นของบริษัทใหญ่</w:t>
            </w:r>
          </w:p>
        </w:tc>
        <w:tc>
          <w:tcPr>
            <w:tcW w:w="1587" w:type="dxa"/>
            <w:shd w:val="clear" w:color="auto" w:fill="auto"/>
          </w:tcPr>
          <w:p w14:paraId="54D41ED9" w14:textId="7C4B6E0F" w:rsidR="00446FCB" w:rsidRPr="003C4FC4" w:rsidRDefault="008315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31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12,690,598.05</w:t>
            </w:r>
          </w:p>
        </w:tc>
        <w:tc>
          <w:tcPr>
            <w:tcW w:w="1587" w:type="dxa"/>
          </w:tcPr>
          <w:p w14:paraId="68B05F58" w14:textId="77777777" w:rsidR="00446FCB" w:rsidRPr="00D60BFD" w:rsidRDefault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99A">
              <w:rPr>
                <w:rFonts w:ascii="Angsana New" w:hAnsi="Angsana New"/>
                <w:color w:val="000000"/>
                <w:sz w:val="30"/>
                <w:szCs w:val="30"/>
              </w:rPr>
              <w:t>19,258,853.37</w:t>
            </w:r>
          </w:p>
        </w:tc>
        <w:tc>
          <w:tcPr>
            <w:tcW w:w="1587" w:type="dxa"/>
            <w:shd w:val="clear" w:color="auto" w:fill="auto"/>
          </w:tcPr>
          <w:p w14:paraId="51469E1E" w14:textId="5604417A" w:rsidR="00446FCB" w:rsidRPr="00494247" w:rsidRDefault="002B12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B12D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22,347,932.31</w:t>
            </w:r>
          </w:p>
        </w:tc>
        <w:tc>
          <w:tcPr>
            <w:tcW w:w="1588" w:type="dxa"/>
            <w:shd w:val="clear" w:color="auto" w:fill="auto"/>
          </w:tcPr>
          <w:p w14:paraId="1D2CB500" w14:textId="77777777" w:rsidR="00446FCB" w:rsidRPr="00494247" w:rsidRDefault="00446FC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39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30,223,116.77</w:t>
            </w:r>
          </w:p>
        </w:tc>
      </w:tr>
      <w:tr w:rsidR="000A4D4F" w:rsidRPr="00494247" w14:paraId="13026CEA" w14:textId="77777777" w:rsidTr="009C203F">
        <w:trPr>
          <w:trHeight w:val="203"/>
        </w:trPr>
        <w:tc>
          <w:tcPr>
            <w:tcW w:w="3780" w:type="dxa"/>
            <w:vAlign w:val="center"/>
          </w:tcPr>
          <w:p w14:paraId="4709127B" w14:textId="77777777" w:rsidR="000A4D4F" w:rsidRPr="00D5168C" w:rsidRDefault="000A4D4F" w:rsidP="000A4D4F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</w:t>
            </w:r>
            <w:r w:rsidRPr="00445B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587" w:type="dxa"/>
            <w:shd w:val="clear" w:color="auto" w:fill="auto"/>
          </w:tcPr>
          <w:p w14:paraId="4216E2EF" w14:textId="06D5129E" w:rsidR="000A4D4F" w:rsidRPr="003C4FC4" w:rsidRDefault="000A4D4F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  <w:tc>
          <w:tcPr>
            <w:tcW w:w="1587" w:type="dxa"/>
          </w:tcPr>
          <w:p w14:paraId="030CB409" w14:textId="79FAA55C" w:rsidR="000A4D4F" w:rsidRPr="00623F32" w:rsidRDefault="000A4D4F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19635C25" w14:textId="586C93CD" w:rsidR="000A4D4F" w:rsidRPr="00047BB0" w:rsidRDefault="000A4D4F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  <w:tc>
          <w:tcPr>
            <w:tcW w:w="1588" w:type="dxa"/>
            <w:shd w:val="clear" w:color="auto" w:fill="auto"/>
          </w:tcPr>
          <w:p w14:paraId="13D2A4A1" w14:textId="3747C23D" w:rsidR="000A4D4F" w:rsidRPr="00047BB0" w:rsidRDefault="000A4D4F" w:rsidP="000A4D4F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450,000,000</w:t>
            </w:r>
          </w:p>
        </w:tc>
      </w:tr>
      <w:tr w:rsidR="00446FCB" w:rsidRPr="00494247" w14:paraId="0E346990" w14:textId="77777777" w:rsidTr="009C203F">
        <w:trPr>
          <w:trHeight w:val="203"/>
        </w:trPr>
        <w:tc>
          <w:tcPr>
            <w:tcW w:w="3780" w:type="dxa"/>
            <w:vAlign w:val="center"/>
          </w:tcPr>
          <w:p w14:paraId="5F18F7DD" w14:textId="77777777" w:rsidR="00446FCB" w:rsidRDefault="00446FC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</w:tcPr>
          <w:p w14:paraId="5BE9D597" w14:textId="7D245B0A" w:rsidR="00446FCB" w:rsidRPr="003C4FC4" w:rsidRDefault="008315D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31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0.03</w:t>
            </w:r>
          </w:p>
        </w:tc>
        <w:tc>
          <w:tcPr>
            <w:tcW w:w="1587" w:type="dxa"/>
          </w:tcPr>
          <w:p w14:paraId="34B3E8CF" w14:textId="77777777" w:rsidR="00446FCB" w:rsidRPr="00D60BFD" w:rsidRDefault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0.04</w:t>
            </w:r>
          </w:p>
        </w:tc>
        <w:tc>
          <w:tcPr>
            <w:tcW w:w="1587" w:type="dxa"/>
            <w:shd w:val="clear" w:color="auto" w:fill="auto"/>
          </w:tcPr>
          <w:p w14:paraId="74F716B3" w14:textId="19F4F64A" w:rsidR="00446FCB" w:rsidRPr="00047BB0" w:rsidRDefault="008315D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31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0.05</w:t>
            </w:r>
          </w:p>
        </w:tc>
        <w:tc>
          <w:tcPr>
            <w:tcW w:w="1588" w:type="dxa"/>
            <w:shd w:val="clear" w:color="auto" w:fill="auto"/>
          </w:tcPr>
          <w:p w14:paraId="462ED87F" w14:textId="77777777" w:rsidR="00446FCB" w:rsidRPr="00047BB0" w:rsidRDefault="00446FCB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33E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</w:t>
            </w:r>
            <w:r w:rsidRPr="00A85698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</w:tr>
    </w:tbl>
    <w:p w14:paraId="4C757EDF" w14:textId="16F4BDC5" w:rsidR="00085CFB" w:rsidRPr="00D62918" w:rsidRDefault="00781B31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</w:t>
      </w:r>
    </w:p>
    <w:p w14:paraId="2453DC99" w14:textId="5FF6AA16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04C21A26" w14:textId="77777777" w:rsidR="00AA612E" w:rsidRDefault="00AA612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C316D43" w14:textId="77777777" w:rsidR="00AA612E" w:rsidRDefault="00AA612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5FDDF03" w14:textId="77777777" w:rsidR="00AA612E" w:rsidRDefault="00AA612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A5879BD" w14:textId="77777777" w:rsidR="00AA612E" w:rsidRDefault="00AA612E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4E80907" w14:textId="0FC9F75C" w:rsidR="00781B31" w:rsidRDefault="00781B31" w:rsidP="00494851">
      <w:pPr>
        <w:spacing w:line="240" w:lineRule="atLeast"/>
        <w:ind w:left="284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lastRenderedPageBreak/>
        <w:t xml:space="preserve">ค่าตอบแทนที่จ่ายให้แก่ผู้บริหารสำคัญ </w:t>
      </w:r>
      <w:r w:rsidR="00146E82" w:rsidRPr="00146E82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146E82">
        <w:rPr>
          <w:rFonts w:ascii="Angsana New" w:hAnsi="Angsana New"/>
          <w:sz w:val="30"/>
          <w:szCs w:val="30"/>
        </w:rPr>
        <w:t>3</w:t>
      </w:r>
      <w:r w:rsidR="00146E82" w:rsidRPr="00146E82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146E82">
        <w:rPr>
          <w:rFonts w:ascii="Angsana New" w:hAnsi="Angsana New"/>
          <w:sz w:val="30"/>
          <w:szCs w:val="30"/>
        </w:rPr>
        <w:t>6</w:t>
      </w:r>
      <w:r w:rsidR="00146E82" w:rsidRPr="00146E82">
        <w:rPr>
          <w:rFonts w:ascii="Angsana New" w:hAnsi="Angsana New"/>
          <w:sz w:val="30"/>
          <w:szCs w:val="30"/>
          <w:cs/>
        </w:rPr>
        <w:t xml:space="preserve"> เดือน</w:t>
      </w:r>
      <w:r w:rsidRPr="00781B3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F91100">
        <w:rPr>
          <w:rFonts w:ascii="Angsana New" w:hAnsi="Angsana New"/>
          <w:sz w:val="30"/>
          <w:szCs w:val="30"/>
          <w:lang w:val="en-US"/>
        </w:rPr>
        <w:t>3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F91100">
        <w:rPr>
          <w:rFonts w:ascii="Angsana New" w:hAnsi="Angsana New"/>
          <w:sz w:val="30"/>
          <w:szCs w:val="30"/>
          <w:lang w:val="en-US"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F9110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81B31">
        <w:rPr>
          <w:rFonts w:ascii="Angsana New" w:hAnsi="Angsana New"/>
          <w:sz w:val="30"/>
          <w:szCs w:val="30"/>
        </w:rPr>
        <w:t>256</w:t>
      </w:r>
      <w:r w:rsidR="00541EAC">
        <w:rPr>
          <w:rFonts w:ascii="Angsana New" w:hAnsi="Angsana New"/>
          <w:sz w:val="30"/>
          <w:szCs w:val="30"/>
        </w:rPr>
        <w:t xml:space="preserve">7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>256</w:t>
      </w:r>
      <w:r w:rsidR="00541EAC">
        <w:rPr>
          <w:rFonts w:ascii="Angsana New" w:hAnsi="Angsana New"/>
          <w:sz w:val="30"/>
          <w:szCs w:val="30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1656"/>
        <w:gridCol w:w="1656"/>
        <w:gridCol w:w="1656"/>
        <w:gridCol w:w="1656"/>
      </w:tblGrid>
      <w:tr w:rsidR="00146E82" w:rsidRPr="00494247" w14:paraId="48CAB7DC" w14:textId="77777777" w:rsidTr="009C203F">
        <w:tc>
          <w:tcPr>
            <w:tcW w:w="3150" w:type="dxa"/>
          </w:tcPr>
          <w:p w14:paraId="390426D4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6F52711F" w14:textId="77777777" w:rsidR="00146E82" w:rsidRPr="00494247" w:rsidRDefault="00146E82" w:rsidP="00146E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46E82" w:rsidRPr="00494247" w14:paraId="066A1260" w14:textId="77777777" w:rsidTr="009C203F">
        <w:tc>
          <w:tcPr>
            <w:tcW w:w="3150" w:type="dxa"/>
          </w:tcPr>
          <w:p w14:paraId="3B4D6EC4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249F180B" w14:textId="651B2C79" w:rsidR="00146E82" w:rsidRPr="00494247" w:rsidRDefault="00146E82" w:rsidP="00146E82">
            <w:pPr>
              <w:pBdr>
                <w:bottom w:val="single" w:sz="4" w:space="0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46E82" w:rsidRPr="00494247" w14:paraId="2E86C59F" w14:textId="77777777" w:rsidTr="009C203F">
        <w:tc>
          <w:tcPr>
            <w:tcW w:w="3150" w:type="dxa"/>
          </w:tcPr>
          <w:p w14:paraId="23FC47AB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20562F4F" w14:textId="77777777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</w:tcPr>
          <w:p w14:paraId="2561A86B" w14:textId="77777777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146E82" w:rsidRPr="00494247" w14:paraId="51224790" w14:textId="77777777" w:rsidTr="009C203F">
        <w:tc>
          <w:tcPr>
            <w:tcW w:w="3150" w:type="dxa"/>
          </w:tcPr>
          <w:p w14:paraId="035839CF" w14:textId="77777777" w:rsidR="00146E82" w:rsidRPr="00494247" w:rsidRDefault="00146E82" w:rsidP="00146E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6AAE73E4" w14:textId="5C436E18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41A0ECC9" w14:textId="01FF1301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55A8B7A1" w14:textId="7E1AF487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449988CF" w14:textId="7280038C" w:rsidR="00146E82" w:rsidRPr="00D833F3" w:rsidRDefault="00146E82" w:rsidP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146E82" w:rsidRPr="00494247" w14:paraId="2FA7594E" w14:textId="77777777" w:rsidTr="009C203F">
        <w:trPr>
          <w:trHeight w:val="203"/>
        </w:trPr>
        <w:tc>
          <w:tcPr>
            <w:tcW w:w="3150" w:type="dxa"/>
            <w:vAlign w:val="center"/>
          </w:tcPr>
          <w:p w14:paraId="2B203B67" w14:textId="77777777" w:rsidR="00146E82" w:rsidRPr="00494247" w:rsidRDefault="00146E82" w:rsidP="00146E8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656" w:type="dxa"/>
            <w:shd w:val="clear" w:color="auto" w:fill="auto"/>
          </w:tcPr>
          <w:p w14:paraId="0E939AF7" w14:textId="0C62A2C6" w:rsidR="00146E82" w:rsidRPr="006A6DBA" w:rsidRDefault="00C56A04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56A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6,307,716.00</w:t>
            </w:r>
          </w:p>
        </w:tc>
        <w:tc>
          <w:tcPr>
            <w:tcW w:w="1656" w:type="dxa"/>
          </w:tcPr>
          <w:p w14:paraId="4FACA037" w14:textId="65AE518A" w:rsidR="00146E82" w:rsidRPr="003C4FC4" w:rsidRDefault="00146E82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6,230,990.00</w:t>
            </w:r>
          </w:p>
        </w:tc>
        <w:tc>
          <w:tcPr>
            <w:tcW w:w="1656" w:type="dxa"/>
            <w:shd w:val="clear" w:color="auto" w:fill="auto"/>
          </w:tcPr>
          <w:p w14:paraId="2C8B3772" w14:textId="3807A75A" w:rsidR="00146E82" w:rsidRPr="00494247" w:rsidRDefault="00AD4292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D42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13,705,218.00</w:t>
            </w:r>
          </w:p>
        </w:tc>
        <w:tc>
          <w:tcPr>
            <w:tcW w:w="1656" w:type="dxa"/>
          </w:tcPr>
          <w:p w14:paraId="73DAE59B" w14:textId="25B674E8" w:rsidR="00146E82" w:rsidRPr="00494247" w:rsidRDefault="00146E82" w:rsidP="00146E82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13,146,951.00</w:t>
            </w:r>
          </w:p>
        </w:tc>
      </w:tr>
      <w:tr w:rsidR="00146E82" w:rsidRPr="00494247" w14:paraId="3329FC66" w14:textId="77777777" w:rsidTr="009C203F">
        <w:trPr>
          <w:trHeight w:val="203"/>
        </w:trPr>
        <w:tc>
          <w:tcPr>
            <w:tcW w:w="3150" w:type="dxa"/>
            <w:vAlign w:val="center"/>
          </w:tcPr>
          <w:p w14:paraId="4219D1B0" w14:textId="0C64A212" w:rsidR="00146E82" w:rsidRPr="00781B31" w:rsidRDefault="00146E82" w:rsidP="00146E82">
            <w:pPr>
              <w:spacing w:line="360" w:lineRule="exact"/>
              <w:ind w:left="269" w:right="-36" w:hanging="26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  <w:r w:rsidRPr="00567A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และผลประโยชน์ระยะยาวอื่น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8E2A4C" w14:textId="518DC6CE" w:rsidR="00146E82" w:rsidRPr="006A6DBA" w:rsidRDefault="00394930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9493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362,241.42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FF98BE3" w14:textId="6745A3EE" w:rsidR="00146E82" w:rsidRPr="003C4FC4" w:rsidRDefault="00146E82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350,671.63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3785B0F" w14:textId="173FAA0F" w:rsidR="00146E82" w:rsidRPr="00047BB0" w:rsidRDefault="00394930" w:rsidP="00146E8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9493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724,482.84</w:t>
            </w:r>
          </w:p>
        </w:tc>
        <w:tc>
          <w:tcPr>
            <w:tcW w:w="1656" w:type="dxa"/>
            <w:vAlign w:val="bottom"/>
          </w:tcPr>
          <w:p w14:paraId="0B4A0EE4" w14:textId="65053B7B" w:rsidR="00146E82" w:rsidRPr="00047BB0" w:rsidRDefault="00146E82" w:rsidP="00146E82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701,343.27</w:t>
            </w:r>
          </w:p>
        </w:tc>
      </w:tr>
      <w:tr w:rsidR="00146E82" w:rsidRPr="00494247" w14:paraId="45FEA4BF" w14:textId="77777777" w:rsidTr="009C203F">
        <w:trPr>
          <w:trHeight w:val="203"/>
        </w:trPr>
        <w:tc>
          <w:tcPr>
            <w:tcW w:w="3150" w:type="dxa"/>
            <w:vAlign w:val="center"/>
          </w:tcPr>
          <w:p w14:paraId="6CC4980A" w14:textId="77777777" w:rsidR="00146E82" w:rsidRDefault="00146E82" w:rsidP="00146E82">
            <w:pPr>
              <w:spacing w:line="400" w:lineRule="exact"/>
              <w:ind w:left="26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shd w:val="clear" w:color="auto" w:fill="auto"/>
          </w:tcPr>
          <w:p w14:paraId="4D09A04F" w14:textId="3D375A9B" w:rsidR="00146E82" w:rsidRPr="006A6DBA" w:rsidRDefault="00B940DC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940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B940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940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669</w:t>
            </w:r>
            <w:r w:rsidRPr="00B940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940D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957.42</w:t>
            </w:r>
          </w:p>
        </w:tc>
        <w:tc>
          <w:tcPr>
            <w:tcW w:w="1656" w:type="dxa"/>
            <w:shd w:val="clear" w:color="auto" w:fill="auto"/>
          </w:tcPr>
          <w:p w14:paraId="0557C71A" w14:textId="4C45BFC8" w:rsidR="00146E82" w:rsidRPr="003C4FC4" w:rsidRDefault="00146E82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6,581,661.63</w:t>
            </w:r>
          </w:p>
        </w:tc>
        <w:tc>
          <w:tcPr>
            <w:tcW w:w="1656" w:type="dxa"/>
            <w:shd w:val="clear" w:color="auto" w:fill="auto"/>
          </w:tcPr>
          <w:p w14:paraId="137DE01A" w14:textId="29084D00" w:rsidR="00146E82" w:rsidRPr="00047BB0" w:rsidRDefault="00331C69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1C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</w:t>
            </w:r>
            <w:r w:rsidRPr="00331C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31C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429</w:t>
            </w:r>
            <w:r w:rsidRPr="00331C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31C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700.84</w:t>
            </w:r>
          </w:p>
        </w:tc>
        <w:tc>
          <w:tcPr>
            <w:tcW w:w="1656" w:type="dxa"/>
          </w:tcPr>
          <w:p w14:paraId="5F0B0D00" w14:textId="4EBE2B7F" w:rsidR="00146E82" w:rsidRPr="00047BB0" w:rsidRDefault="00146E82" w:rsidP="00146E8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30A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13,848,294.27</w:t>
            </w:r>
          </w:p>
        </w:tc>
      </w:tr>
    </w:tbl>
    <w:p w14:paraId="1CF746A6" w14:textId="00953DE9" w:rsidR="00B850BA" w:rsidRPr="00B850BA" w:rsidRDefault="00B850BA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583D2A15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</w:t>
      </w:r>
      <w:r w:rsidR="00F843F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850BA">
        <w:rPr>
          <w:rFonts w:ascii="Angsana New" w:hAnsi="Angsana New"/>
          <w:sz w:val="30"/>
          <w:szCs w:val="30"/>
          <w:cs/>
        </w:rPr>
        <w:t xml:space="preserve"> ตามมติของที่ประชุมผู้ถือหุ้น ประกอบด้วยเบี้ยประชุมในฐานะกรรมการ</w:t>
      </w:r>
    </w:p>
    <w:p w14:paraId="0618812F" w14:textId="4579924C" w:rsidR="00B850BA" w:rsidRDefault="00893E85" w:rsidP="00494851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E85">
        <w:rPr>
          <w:rFonts w:ascii="Angsana New" w:hAnsi="Angsana New"/>
          <w:sz w:val="30"/>
          <w:szCs w:val="30"/>
          <w:cs/>
        </w:rPr>
        <w:t>ค่าตอบแทนกรรมการ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B7B78" w:rsidRPr="003B7B78">
        <w:rPr>
          <w:rFonts w:ascii="Angsana New" w:hAnsi="Angsana New"/>
          <w:sz w:val="30"/>
          <w:szCs w:val="30"/>
          <w:cs/>
        </w:rPr>
        <w:t>สำหรับ</w:t>
      </w:r>
      <w:r w:rsidR="00367A9A">
        <w:rPr>
          <w:rFonts w:ascii="Angsana New" w:hAnsi="Angsana New" w:hint="cs"/>
          <w:sz w:val="30"/>
          <w:szCs w:val="30"/>
          <w:cs/>
        </w:rPr>
        <w:t xml:space="preserve">งวด </w:t>
      </w:r>
      <w:r w:rsidR="00367A9A">
        <w:rPr>
          <w:rFonts w:ascii="Angsana New" w:hAnsi="Angsana New"/>
          <w:sz w:val="30"/>
          <w:szCs w:val="30"/>
          <w:lang w:val="en-US"/>
        </w:rPr>
        <w:t xml:space="preserve">3 </w:t>
      </w:r>
      <w:r w:rsidR="00367A9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146E82">
        <w:rPr>
          <w:rFonts w:ascii="Angsana New" w:hAnsi="Angsana New"/>
          <w:sz w:val="30"/>
          <w:szCs w:val="30"/>
          <w:lang w:val="en-US"/>
        </w:rPr>
        <w:t>6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3B7B78">
        <w:rPr>
          <w:rFonts w:ascii="Angsana New" w:hAnsi="Angsana New"/>
          <w:sz w:val="30"/>
          <w:szCs w:val="30"/>
        </w:rPr>
        <w:t>3</w:t>
      </w:r>
      <w:r w:rsidR="00146E82">
        <w:rPr>
          <w:rFonts w:ascii="Angsana New" w:hAnsi="Angsana New"/>
          <w:sz w:val="30"/>
          <w:szCs w:val="30"/>
        </w:rPr>
        <w:t>0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</w:rPr>
        <w:t>มิถุนายน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3B7B78">
        <w:rPr>
          <w:rFonts w:ascii="Angsana New" w:hAnsi="Angsana New"/>
          <w:sz w:val="30"/>
          <w:szCs w:val="30"/>
        </w:rPr>
        <w:t>256</w:t>
      </w:r>
      <w:r w:rsidR="00367A9A">
        <w:rPr>
          <w:rFonts w:ascii="Angsana New" w:hAnsi="Angsana New"/>
          <w:sz w:val="30"/>
          <w:szCs w:val="30"/>
          <w:lang w:val="en-US"/>
        </w:rPr>
        <w:t>7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และ </w:t>
      </w:r>
      <w:r w:rsidR="003B7B78">
        <w:rPr>
          <w:rFonts w:ascii="Angsana New" w:hAnsi="Angsana New"/>
          <w:sz w:val="30"/>
          <w:szCs w:val="30"/>
        </w:rPr>
        <w:t>256</w:t>
      </w:r>
      <w:r w:rsidR="00367A9A">
        <w:rPr>
          <w:rFonts w:ascii="Angsana New" w:hAnsi="Angsana New"/>
          <w:sz w:val="30"/>
          <w:szCs w:val="30"/>
        </w:rPr>
        <w:t>6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CA491E">
        <w:rPr>
          <w:rFonts w:ascii="Angsana New" w:hAnsi="Angsana New" w:hint="cs"/>
          <w:sz w:val="30"/>
          <w:szCs w:val="30"/>
          <w:cs/>
        </w:rPr>
        <w:t xml:space="preserve"> ดังนี้ </w:t>
      </w:r>
    </w:p>
    <w:tbl>
      <w:tblPr>
        <w:tblW w:w="91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00"/>
        <w:gridCol w:w="1656"/>
        <w:gridCol w:w="1656"/>
        <w:gridCol w:w="1656"/>
        <w:gridCol w:w="1656"/>
      </w:tblGrid>
      <w:tr w:rsidR="00146E82" w:rsidRPr="00494247" w14:paraId="7C37A107" w14:textId="77777777" w:rsidTr="00146E82">
        <w:tc>
          <w:tcPr>
            <w:tcW w:w="2500" w:type="dxa"/>
          </w:tcPr>
          <w:p w14:paraId="3931C9F6" w14:textId="77777777" w:rsidR="00146E82" w:rsidRPr="00494247" w:rsidRDefault="00146E82" w:rsidP="00146E82">
            <w:pPr>
              <w:spacing w:line="360" w:lineRule="exact"/>
              <w:ind w:left="411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461DB1B7" w14:textId="77777777" w:rsidR="00146E82" w:rsidRPr="00494247" w:rsidRDefault="00146E8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46E82" w:rsidRPr="00494247" w14:paraId="4E816141" w14:textId="77777777" w:rsidTr="00146E82">
        <w:tc>
          <w:tcPr>
            <w:tcW w:w="2500" w:type="dxa"/>
          </w:tcPr>
          <w:p w14:paraId="7D298ACA" w14:textId="77777777" w:rsidR="00146E82" w:rsidRPr="00494247" w:rsidRDefault="00146E82" w:rsidP="00146E82">
            <w:pPr>
              <w:spacing w:line="360" w:lineRule="exact"/>
              <w:ind w:left="411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24" w:type="dxa"/>
            <w:gridSpan w:val="4"/>
          </w:tcPr>
          <w:p w14:paraId="3DBE7453" w14:textId="77777777" w:rsidR="00146E82" w:rsidRPr="00494247" w:rsidRDefault="00146E82">
            <w:pPr>
              <w:pBdr>
                <w:bottom w:val="single" w:sz="4" w:space="0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46E82" w:rsidRPr="00494247" w14:paraId="73314855" w14:textId="77777777" w:rsidTr="00146E82">
        <w:tc>
          <w:tcPr>
            <w:tcW w:w="2500" w:type="dxa"/>
          </w:tcPr>
          <w:p w14:paraId="547CD0EE" w14:textId="77777777" w:rsidR="00146E82" w:rsidRPr="00494247" w:rsidRDefault="00146E8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53681DE4" w14:textId="77777777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312" w:type="dxa"/>
            <w:gridSpan w:val="2"/>
          </w:tcPr>
          <w:p w14:paraId="5C4F8F17" w14:textId="77777777" w:rsidR="00146E82" w:rsidRPr="00494247" w:rsidRDefault="00146E8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800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146E82" w:rsidRPr="00494247" w14:paraId="43D866F9" w14:textId="77777777" w:rsidTr="00146E82">
        <w:tc>
          <w:tcPr>
            <w:tcW w:w="2500" w:type="dxa"/>
          </w:tcPr>
          <w:p w14:paraId="44B0E30F" w14:textId="77777777" w:rsidR="00146E82" w:rsidRPr="00494247" w:rsidRDefault="00146E8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51038BCB" w14:textId="77777777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1016C051" w14:textId="77777777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656" w:type="dxa"/>
          </w:tcPr>
          <w:p w14:paraId="53DCA789" w14:textId="77777777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1656" w:type="dxa"/>
          </w:tcPr>
          <w:p w14:paraId="531410E1" w14:textId="77777777" w:rsidR="00146E82" w:rsidRPr="00D833F3" w:rsidRDefault="00146E82">
            <w:pPr>
              <w:pStyle w:val="1"/>
              <w:pBdr>
                <w:bottom w:val="single" w:sz="4" w:space="1" w:color="auto"/>
              </w:pBdr>
              <w:spacing w:line="360" w:lineRule="exact"/>
              <w:ind w:right="48"/>
              <w:jc w:val="center"/>
              <w:rPr>
                <w:color w:val="000000"/>
                <w:sz w:val="29"/>
                <w:szCs w:val="29"/>
              </w:rPr>
            </w:pPr>
            <w:r w:rsidRPr="00D833F3">
              <w:rPr>
                <w:sz w:val="29"/>
                <w:szCs w:val="29"/>
              </w:rPr>
              <w:t xml:space="preserve">30 </w:t>
            </w:r>
            <w:r>
              <w:rPr>
                <w:rFonts w:hint="cs"/>
                <w:sz w:val="29"/>
                <w:szCs w:val="29"/>
                <w:cs/>
              </w:rPr>
              <w:t>มิถุนายน</w:t>
            </w:r>
            <w:r w:rsidRPr="00D833F3">
              <w:rPr>
                <w:rFonts w:hint="cs"/>
                <w:sz w:val="29"/>
                <w:szCs w:val="29"/>
                <w:cs/>
              </w:rPr>
              <w:t xml:space="preserve"> </w:t>
            </w:r>
            <w:r w:rsidRPr="00D833F3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146E82" w:rsidRPr="00494247" w14:paraId="5AF6E875" w14:textId="77777777" w:rsidTr="005F67C2">
        <w:trPr>
          <w:trHeight w:val="203"/>
        </w:trPr>
        <w:tc>
          <w:tcPr>
            <w:tcW w:w="2500" w:type="dxa"/>
            <w:vAlign w:val="center"/>
          </w:tcPr>
          <w:p w14:paraId="5FF33320" w14:textId="0216DE0B" w:rsidR="00146E82" w:rsidRPr="00494247" w:rsidRDefault="00146E8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B7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656" w:type="dxa"/>
            <w:shd w:val="clear" w:color="auto" w:fill="auto"/>
          </w:tcPr>
          <w:p w14:paraId="0FFD3635" w14:textId="4755596F" w:rsidR="00146E82" w:rsidRPr="006A6DBA" w:rsidRDefault="00EC29E8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C29E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110</w:t>
            </w:r>
            <w:r w:rsidRPr="00EC29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C29E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1656" w:type="dxa"/>
            <w:shd w:val="clear" w:color="auto" w:fill="auto"/>
          </w:tcPr>
          <w:p w14:paraId="00155218" w14:textId="72812619" w:rsidR="00146E82" w:rsidRPr="003C4FC4" w:rsidRDefault="00854EF0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30A96">
              <w:rPr>
                <w:rFonts w:ascii="Angsana New" w:hAnsi="Angsana New"/>
                <w:sz w:val="30"/>
                <w:szCs w:val="30"/>
              </w:rPr>
              <w:t>182,500.00</w:t>
            </w:r>
          </w:p>
        </w:tc>
        <w:tc>
          <w:tcPr>
            <w:tcW w:w="1656" w:type="dxa"/>
            <w:shd w:val="clear" w:color="auto" w:fill="auto"/>
          </w:tcPr>
          <w:p w14:paraId="4CFB1718" w14:textId="50951542" w:rsidR="00146E82" w:rsidRPr="00494247" w:rsidRDefault="00625AA2">
            <w:pPr>
              <w:spacing w:line="400" w:lineRule="exact"/>
              <w:ind w:right="4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5AA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721</w:t>
            </w:r>
            <w:r w:rsidRPr="00625AA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5AA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100.00</w:t>
            </w:r>
          </w:p>
        </w:tc>
        <w:tc>
          <w:tcPr>
            <w:tcW w:w="1656" w:type="dxa"/>
          </w:tcPr>
          <w:p w14:paraId="57B1CC49" w14:textId="58D8CC6E" w:rsidR="00146E82" w:rsidRPr="00494247" w:rsidRDefault="007D1FCB">
            <w:pPr>
              <w:spacing w:line="40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0A96">
              <w:rPr>
                <w:rFonts w:ascii="Angsana New" w:hAnsi="Angsana New"/>
                <w:sz w:val="30"/>
                <w:szCs w:val="30"/>
              </w:rPr>
              <w:t>327,500.00</w:t>
            </w:r>
          </w:p>
        </w:tc>
      </w:tr>
    </w:tbl>
    <w:p w14:paraId="4CC1DEEB" w14:textId="0466E971" w:rsidR="00B850BA" w:rsidRPr="00B850BA" w:rsidRDefault="00B850BA" w:rsidP="0019679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7B163E88" w14:textId="464E1A18" w:rsidR="00B850BA" w:rsidRDefault="009D7FE4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>บริษัท</w:t>
      </w:r>
      <w:r w:rsidRPr="008071B7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8071B7">
        <w:rPr>
          <w:rFonts w:ascii="Angsana New" w:hAnsi="Angsana New"/>
          <w:sz w:val="30"/>
          <w:szCs w:val="30"/>
          <w:cs/>
        </w:rPr>
        <w:t>และพนักงาน</w:t>
      </w:r>
      <w:r w:rsidR="0018223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="00B850BA" w:rsidRPr="008071B7">
        <w:rPr>
          <w:rFonts w:ascii="Angsana New" w:hAnsi="Angsana New"/>
          <w:sz w:val="30"/>
          <w:szCs w:val="30"/>
        </w:rPr>
        <w:t xml:space="preserve">2530 </w:t>
      </w:r>
      <w:r w:rsidR="00B850BA" w:rsidRPr="008071B7">
        <w:rPr>
          <w:rFonts w:ascii="Angsana New" w:hAnsi="Angsana New"/>
          <w:sz w:val="30"/>
          <w:szCs w:val="30"/>
          <w:cs/>
        </w:rPr>
        <w:t>โดย</w:t>
      </w: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และพนักงานจะจ่ายเงินสมทบและเงินสะสมเข้ากองทุนเป็นรายเดือน </w:t>
      </w:r>
      <w:r w:rsidR="00E7458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="00B850BA" w:rsidRPr="008071B7">
        <w:rPr>
          <w:rFonts w:ascii="Angsana New" w:hAnsi="Angsana New"/>
          <w:sz w:val="30"/>
          <w:szCs w:val="30"/>
        </w:rPr>
        <w:t xml:space="preserve">3 </w:t>
      </w:r>
      <w:r w:rsidR="00B850BA" w:rsidRPr="008071B7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</w:t>
      </w:r>
      <w:r w:rsidR="00E32A5C"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E32A5C"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กองทุนสำรอง</w:t>
      </w:r>
      <w:r w:rsidR="00B850BA" w:rsidRPr="00B850BA">
        <w:rPr>
          <w:rFonts w:ascii="Angsana New" w:hAnsi="Angsana New"/>
          <w:sz w:val="30"/>
          <w:szCs w:val="30"/>
          <w:cs/>
        </w:rPr>
        <w:t>เลี้ยงชีพนี้บริหารโดยบริษัทหลักทรัพย์จัดการกองทุน เอ็มเอฟซี จำกัด</w:t>
      </w:r>
      <w:r w:rsidR="00F32B51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เงินสมทบที่จ่ายเข้ากองทุนสำรองเลี้ยงชีพสำหรับ</w:t>
      </w:r>
      <w:r w:rsidR="005B2E3C">
        <w:rPr>
          <w:rFonts w:ascii="Angsana New" w:hAnsi="Angsana New" w:hint="cs"/>
          <w:sz w:val="30"/>
          <w:szCs w:val="30"/>
          <w:cs/>
        </w:rPr>
        <w:t xml:space="preserve">งวด </w:t>
      </w:r>
      <w:r w:rsidR="005B2E3C">
        <w:rPr>
          <w:rFonts w:ascii="Angsana New" w:hAnsi="Angsana New"/>
          <w:sz w:val="30"/>
          <w:szCs w:val="30"/>
          <w:lang w:val="en-US"/>
        </w:rPr>
        <w:t xml:space="preserve">3 </w:t>
      </w:r>
      <w:r w:rsidR="005B2E3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146E82">
        <w:rPr>
          <w:rFonts w:ascii="Angsana New" w:hAnsi="Angsana New"/>
          <w:sz w:val="30"/>
          <w:szCs w:val="30"/>
          <w:lang w:val="en-US"/>
        </w:rPr>
        <w:t>6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="005B2E3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50BA" w:rsidRPr="00B850BA">
        <w:rPr>
          <w:rFonts w:ascii="Angsana New" w:hAnsi="Angsana New"/>
          <w:sz w:val="30"/>
          <w:szCs w:val="30"/>
        </w:rPr>
        <w:t>3</w:t>
      </w:r>
      <w:r w:rsidR="00146E82">
        <w:rPr>
          <w:rFonts w:ascii="Angsana New" w:hAnsi="Angsana New"/>
          <w:sz w:val="30"/>
          <w:szCs w:val="30"/>
          <w:lang w:val="en-US"/>
        </w:rPr>
        <w:t>0</w:t>
      </w:r>
      <w:r w:rsidR="00B850BA" w:rsidRPr="00B850BA">
        <w:rPr>
          <w:rFonts w:ascii="Angsana New" w:hAnsi="Angsana New"/>
          <w:sz w:val="30"/>
          <w:szCs w:val="30"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</w:rPr>
        <w:t>มิถุนายน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</w:rPr>
        <w:t>256</w:t>
      </w:r>
      <w:r w:rsidR="005B2E3C">
        <w:rPr>
          <w:rFonts w:ascii="Angsana New" w:hAnsi="Angsana New"/>
          <w:sz w:val="30"/>
          <w:szCs w:val="30"/>
          <w:lang w:val="en-US"/>
        </w:rPr>
        <w:t>7</w:t>
      </w:r>
      <w:r w:rsidR="001012CE">
        <w:rPr>
          <w:rFonts w:ascii="Angsana New" w:hAnsi="Angsana New" w:hint="cs"/>
          <w:sz w:val="30"/>
          <w:szCs w:val="30"/>
          <w:cs/>
        </w:rPr>
        <w:t xml:space="preserve"> ในงบการเงินรวมมี </w:t>
      </w:r>
      <w:r w:rsidR="001012CE" w:rsidRPr="00495837">
        <w:rPr>
          <w:rFonts w:ascii="Angsana New" w:hAnsi="Angsana New" w:hint="cs"/>
          <w:sz w:val="30"/>
          <w:szCs w:val="30"/>
          <w:cs/>
        </w:rPr>
        <w:t>จำนวน</w:t>
      </w:r>
      <w:r w:rsidR="00E62426" w:rsidRPr="00495837">
        <w:rPr>
          <w:rFonts w:ascii="Angsana New" w:hAnsi="Angsana New"/>
          <w:sz w:val="30"/>
          <w:szCs w:val="30"/>
        </w:rPr>
        <w:t xml:space="preserve"> </w:t>
      </w:r>
      <w:r w:rsidR="00923D73" w:rsidRPr="00495837">
        <w:rPr>
          <w:rFonts w:ascii="Angsana New" w:hAnsi="Angsana New"/>
          <w:sz w:val="30"/>
          <w:szCs w:val="30"/>
          <w:lang w:val="en-US"/>
        </w:rPr>
        <w:t>0</w:t>
      </w:r>
      <w:r w:rsidR="008E3530" w:rsidRPr="00495837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923D73" w:rsidRPr="00495837">
        <w:rPr>
          <w:rFonts w:ascii="Angsana New" w:hAnsi="Angsana New"/>
          <w:sz w:val="30"/>
          <w:szCs w:val="30"/>
          <w:lang w:val="en-US"/>
        </w:rPr>
        <w:t>17</w:t>
      </w:r>
      <w:r w:rsidR="00E62426" w:rsidRPr="00495837">
        <w:rPr>
          <w:rFonts w:ascii="Angsana New" w:hAnsi="Angsana New"/>
          <w:sz w:val="30"/>
          <w:szCs w:val="30"/>
          <w:lang w:val="en-US"/>
        </w:rPr>
        <w:t xml:space="preserve"> </w:t>
      </w:r>
      <w:r w:rsidR="00146E82" w:rsidRPr="00495837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นบาท และ</w:t>
      </w:r>
      <w:r w:rsidR="00783AD8">
        <w:rPr>
          <w:rFonts w:ascii="Angsana New" w:hAnsi="Angsana New"/>
          <w:sz w:val="30"/>
          <w:szCs w:val="30"/>
          <w:lang w:val="en-US"/>
        </w:rPr>
        <w:t xml:space="preserve"> </w:t>
      </w:r>
      <w:r w:rsidR="00CF1453">
        <w:rPr>
          <w:rFonts w:ascii="Angsana New" w:hAnsi="Angsana New"/>
          <w:sz w:val="30"/>
          <w:szCs w:val="30"/>
          <w:lang w:val="en-US"/>
        </w:rPr>
        <w:t>0.35</w:t>
      </w:r>
      <w:r w:rsidR="00783AD8">
        <w:rPr>
          <w:rFonts w:ascii="Angsana New" w:hAnsi="Angsana New"/>
          <w:sz w:val="30"/>
          <w:szCs w:val="30"/>
          <w:lang w:val="en-US"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="00807918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="00146E82">
        <w:rPr>
          <w:rFonts w:ascii="Angsana New" w:hAnsi="Angsana New" w:hint="cs"/>
          <w:sz w:val="30"/>
          <w:szCs w:val="30"/>
          <w:cs/>
          <w:lang w:val="en-US"/>
        </w:rPr>
        <w:t>บาท ตามลำดับ</w:t>
      </w:r>
      <w:r w:rsidR="008B1C9B">
        <w:rPr>
          <w:rFonts w:ascii="Angsana New" w:hAnsi="Angsana New" w:hint="cs"/>
          <w:sz w:val="30"/>
          <w:szCs w:val="30"/>
          <w:cs/>
        </w:rPr>
        <w:t xml:space="preserve"> </w:t>
      </w:r>
      <w:r w:rsidR="00B043A6">
        <w:rPr>
          <w:rFonts w:ascii="Angsana New" w:hAnsi="Angsana New" w:hint="cs"/>
          <w:sz w:val="30"/>
          <w:szCs w:val="30"/>
          <w:cs/>
        </w:rPr>
        <w:t>และ</w:t>
      </w:r>
      <w:r w:rsidR="008B1C9B">
        <w:rPr>
          <w:rFonts w:ascii="Angsana New" w:hAnsi="Angsana New" w:hint="cs"/>
          <w:sz w:val="30"/>
          <w:szCs w:val="30"/>
          <w:cs/>
        </w:rPr>
        <w:t>ในงบการเงินเฉพาะ</w:t>
      </w:r>
      <w:r w:rsidR="00FA5005">
        <w:rPr>
          <w:rFonts w:ascii="Angsana New" w:hAnsi="Angsana New" w:hint="cs"/>
          <w:sz w:val="30"/>
          <w:szCs w:val="30"/>
          <w:cs/>
        </w:rPr>
        <w:t>กิจการ</w:t>
      </w:r>
      <w:r w:rsidR="00B043A6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  <w:cs/>
        </w:rPr>
        <w:t>มี</w:t>
      </w:r>
      <w:r w:rsidR="00B850BA" w:rsidRPr="00917061">
        <w:rPr>
          <w:rFonts w:ascii="Angsana New" w:hAnsi="Angsana New"/>
          <w:sz w:val="30"/>
          <w:szCs w:val="30"/>
          <w:cs/>
        </w:rPr>
        <w:t>จำนวน</w:t>
      </w:r>
      <w:r w:rsidR="00276775" w:rsidRPr="00276775">
        <w:rPr>
          <w:rFonts w:ascii="Angsana New" w:hAnsi="Angsana New"/>
          <w:sz w:val="30"/>
          <w:szCs w:val="30"/>
        </w:rPr>
        <w:t xml:space="preserve"> </w:t>
      </w:r>
      <w:r w:rsidR="00807918">
        <w:rPr>
          <w:rFonts w:ascii="Angsana New" w:hAnsi="Angsana New"/>
          <w:sz w:val="30"/>
          <w:szCs w:val="30"/>
          <w:lang w:val="en-US"/>
        </w:rPr>
        <w:t>0.16</w:t>
      </w:r>
      <w:r w:rsidR="00146E82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E62426">
        <w:rPr>
          <w:rFonts w:ascii="Angsana New" w:hAnsi="Angsana New"/>
          <w:sz w:val="30"/>
          <w:szCs w:val="30"/>
        </w:rPr>
        <w:t xml:space="preserve"> </w:t>
      </w:r>
      <w:r w:rsidR="00807918">
        <w:rPr>
          <w:rFonts w:ascii="Angsana New" w:hAnsi="Angsana New"/>
          <w:sz w:val="30"/>
          <w:szCs w:val="30"/>
          <w:lang w:val="en-US"/>
        </w:rPr>
        <w:t>0.34</w:t>
      </w:r>
      <w:r w:rsidR="00E62426">
        <w:rPr>
          <w:rFonts w:ascii="Angsana New" w:hAnsi="Angsana New"/>
          <w:sz w:val="30"/>
          <w:szCs w:val="30"/>
          <w:lang w:val="en-US"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</w:rPr>
        <w:t>ล้านบาท</w:t>
      </w:r>
      <w:r w:rsidR="00FC1B8E">
        <w:rPr>
          <w:rFonts w:ascii="Angsana New" w:hAnsi="Angsana New" w:hint="cs"/>
          <w:sz w:val="30"/>
          <w:szCs w:val="30"/>
          <w:cs/>
        </w:rPr>
        <w:t xml:space="preserve"> </w:t>
      </w:r>
      <w:r w:rsidR="00146E82">
        <w:rPr>
          <w:rFonts w:ascii="Angsana New" w:hAnsi="Angsana New" w:hint="cs"/>
          <w:sz w:val="30"/>
          <w:szCs w:val="30"/>
          <w:cs/>
        </w:rPr>
        <w:t>ตามลำดับ</w:t>
      </w:r>
      <w:r w:rsidR="00276775">
        <w:rPr>
          <w:rFonts w:ascii="Angsana New" w:hAnsi="Angsana New" w:hint="cs"/>
          <w:sz w:val="30"/>
          <w:szCs w:val="30"/>
          <w:cs/>
        </w:rPr>
        <w:t xml:space="preserve"> 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( </w:t>
      </w:r>
      <w:r w:rsidR="00F61820" w:rsidRPr="00F61820">
        <w:rPr>
          <w:rFonts w:ascii="Angsana New" w:hAnsi="Angsana New"/>
          <w:sz w:val="30"/>
          <w:szCs w:val="30"/>
          <w:lang w:val="en-US"/>
        </w:rPr>
        <w:t xml:space="preserve">30 </w:t>
      </w:r>
      <w:r w:rsidR="00F61820" w:rsidRPr="00F61820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</w:t>
      </w:r>
      <w:r w:rsidR="00FA5005">
        <w:rPr>
          <w:rFonts w:ascii="Angsana New" w:hAnsi="Angsana New"/>
          <w:sz w:val="30"/>
          <w:szCs w:val="30"/>
        </w:rPr>
        <w:t>256</w:t>
      </w:r>
      <w:r w:rsidR="003C7967">
        <w:rPr>
          <w:rFonts w:ascii="Angsana New" w:hAnsi="Angsana New"/>
          <w:sz w:val="30"/>
          <w:szCs w:val="30"/>
          <w:lang w:val="en-US"/>
        </w:rPr>
        <w:t>6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F61820">
        <w:rPr>
          <w:rFonts w:ascii="Angsana New" w:hAnsi="Angsana New"/>
          <w:sz w:val="30"/>
          <w:szCs w:val="30"/>
          <w:lang w:val="en-US"/>
        </w:rPr>
        <w:t>3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 เดือน </w:t>
      </w:r>
      <w:r w:rsidR="00F618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1820">
        <w:rPr>
          <w:rFonts w:ascii="Angsana New" w:hAnsi="Angsana New"/>
          <w:sz w:val="30"/>
          <w:szCs w:val="30"/>
          <w:lang w:val="en-US"/>
        </w:rPr>
        <w:t xml:space="preserve">6 </w:t>
      </w:r>
      <w:r w:rsidR="00F61820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F61820">
        <w:rPr>
          <w:rFonts w:ascii="Angsana New" w:hAnsi="Angsana New" w:hint="cs"/>
          <w:sz w:val="30"/>
          <w:szCs w:val="30"/>
          <w:cs/>
        </w:rPr>
        <w:t xml:space="preserve"> </w:t>
      </w:r>
      <w:r w:rsidR="00FA5005" w:rsidRPr="00FA5005">
        <w:rPr>
          <w:rFonts w:ascii="Angsana New" w:hAnsi="Angsana New"/>
          <w:sz w:val="30"/>
          <w:szCs w:val="30"/>
          <w:cs/>
        </w:rPr>
        <w:t>:</w:t>
      </w:r>
      <w:r w:rsidR="003F1EFF">
        <w:rPr>
          <w:rFonts w:ascii="Angsana New" w:hAnsi="Angsana New" w:hint="cs"/>
          <w:sz w:val="30"/>
          <w:szCs w:val="30"/>
          <w:cs/>
        </w:rPr>
        <w:t xml:space="preserve"> </w:t>
      </w:r>
      <w:r w:rsidR="00F61820" w:rsidRPr="00547C1E">
        <w:rPr>
          <w:rFonts w:ascii="Angsana New" w:hAnsi="Angsana New"/>
          <w:sz w:val="30"/>
          <w:szCs w:val="30"/>
          <w:cs/>
        </w:rPr>
        <w:t>ในงบการเงิน</w:t>
      </w:r>
      <w:r w:rsidR="00F6182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 </w:t>
      </w:r>
      <w:r w:rsidR="00F61820">
        <w:rPr>
          <w:rFonts w:ascii="Angsana New" w:hAnsi="Angsana New" w:hint="cs"/>
          <w:sz w:val="30"/>
          <w:szCs w:val="30"/>
          <w:cs/>
        </w:rPr>
        <w:t>จำนวน</w:t>
      </w:r>
      <w:r w:rsidR="00F61820">
        <w:rPr>
          <w:rFonts w:ascii="Angsana New" w:hAnsi="Angsana New"/>
          <w:sz w:val="30"/>
          <w:szCs w:val="30"/>
          <w:lang w:val="en-US"/>
        </w:rPr>
        <w:t xml:space="preserve"> 0.27</w:t>
      </w:r>
      <w:r w:rsidR="00F61820" w:rsidRPr="00547C1E">
        <w:rPr>
          <w:rFonts w:ascii="Angsana New" w:hAnsi="Angsana New"/>
          <w:sz w:val="30"/>
          <w:szCs w:val="30"/>
        </w:rPr>
        <w:t xml:space="preserve"> </w:t>
      </w:r>
      <w:r w:rsidR="00F61820" w:rsidRPr="00547C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F618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1820">
        <w:rPr>
          <w:rFonts w:ascii="Angsana New" w:hAnsi="Angsana New"/>
          <w:sz w:val="30"/>
          <w:szCs w:val="30"/>
          <w:lang w:val="en-US"/>
        </w:rPr>
        <w:t>0.34</w:t>
      </w:r>
      <w:r w:rsidR="00F61820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B850BA" w:rsidRPr="00917061">
        <w:rPr>
          <w:rFonts w:ascii="Angsana New" w:hAnsi="Angsana New"/>
          <w:sz w:val="30"/>
          <w:szCs w:val="30"/>
          <w:cs/>
        </w:rPr>
        <w:t xml:space="preserve"> </w:t>
      </w:r>
      <w:r w:rsidR="00FA5005">
        <w:rPr>
          <w:rFonts w:ascii="Angsana New" w:hAnsi="Angsana New" w:hint="cs"/>
          <w:sz w:val="30"/>
          <w:szCs w:val="30"/>
          <w:cs/>
        </w:rPr>
        <w:t>)</w:t>
      </w:r>
    </w:p>
    <w:p w14:paraId="284961F1" w14:textId="431AC690" w:rsidR="00A8454F" w:rsidRPr="00F41204" w:rsidRDefault="00B850BA" w:rsidP="0027677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1204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84961F4" w14:textId="3DA5380A" w:rsidR="00E11652" w:rsidRPr="00F41204" w:rsidRDefault="00CB2B23" w:rsidP="0044337F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F4120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FF5F23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คือ กรรมการผู้จัดการของ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โดยพิจารณาจากผลประกอบการของ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F41204">
        <w:rPr>
          <w:rFonts w:ascii="Angsana New" w:hAnsi="Angsana New"/>
          <w:sz w:val="30"/>
          <w:szCs w:val="30"/>
          <w:cs/>
        </w:rPr>
        <w:t xml:space="preserve"> ตามกลุ่มของผลิตภัณฑ์</w:t>
      </w: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C5357E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784300E0" w:rsidR="00FF73FE" w:rsidRPr="006F332D" w:rsidRDefault="006F332D" w:rsidP="009B529A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ind w:left="1418" w:hanging="518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F332D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ข้อมูลทางการเงินจำแนกตามกลุ่มผลิตภัณฑ์ของ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6F332D">
        <w:rPr>
          <w:rFonts w:ascii="Angsana New" w:hAnsi="Angsana New"/>
          <w:sz w:val="30"/>
          <w:szCs w:val="30"/>
          <w:cs/>
        </w:rPr>
        <w:t xml:space="preserve">บริษัทฯ </w:t>
      </w:r>
      <w:r w:rsidR="00E94163" w:rsidRPr="00E94163">
        <w:rPr>
          <w:rFonts w:ascii="Angsana New" w:hAnsi="Angsana New"/>
          <w:sz w:val="30"/>
          <w:szCs w:val="30"/>
          <w:cs/>
        </w:rPr>
        <w:t>สำหรับ</w:t>
      </w:r>
      <w:r w:rsidR="00AE3182">
        <w:rPr>
          <w:rFonts w:ascii="Angsana New" w:hAnsi="Angsana New" w:hint="cs"/>
          <w:sz w:val="30"/>
          <w:szCs w:val="30"/>
          <w:cs/>
        </w:rPr>
        <w:t xml:space="preserve">งวด </w:t>
      </w:r>
      <w:r w:rsidR="00F61820">
        <w:rPr>
          <w:rFonts w:ascii="Angsana New" w:hAnsi="Angsana New"/>
          <w:sz w:val="30"/>
          <w:szCs w:val="30"/>
        </w:rPr>
        <w:t>3</w:t>
      </w:r>
      <w:r w:rsidR="00F61820">
        <w:rPr>
          <w:rFonts w:ascii="Angsana New" w:hAnsi="Angsana New" w:hint="cs"/>
          <w:sz w:val="30"/>
          <w:szCs w:val="30"/>
          <w:cs/>
        </w:rPr>
        <w:t xml:space="preserve"> เดือน และ </w:t>
      </w:r>
      <w:r w:rsidR="00F61820">
        <w:rPr>
          <w:rFonts w:ascii="Angsana New" w:hAnsi="Angsana New"/>
          <w:sz w:val="30"/>
          <w:szCs w:val="30"/>
        </w:rPr>
        <w:t>6</w:t>
      </w:r>
      <w:r w:rsidR="00AE3182">
        <w:rPr>
          <w:rFonts w:ascii="Angsana New" w:hAnsi="Angsana New"/>
          <w:sz w:val="30"/>
          <w:szCs w:val="30"/>
        </w:rPr>
        <w:t xml:space="preserve"> </w:t>
      </w:r>
      <w:r w:rsidR="00AE3182">
        <w:rPr>
          <w:rFonts w:ascii="Angsana New" w:hAnsi="Angsana New" w:hint="cs"/>
          <w:sz w:val="30"/>
          <w:szCs w:val="30"/>
          <w:cs/>
        </w:rPr>
        <w:t>เดือน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892A89">
        <w:rPr>
          <w:rFonts w:ascii="Angsana New" w:hAnsi="Angsana New"/>
          <w:sz w:val="30"/>
          <w:szCs w:val="30"/>
        </w:rPr>
        <w:t>3</w:t>
      </w:r>
      <w:r w:rsidR="00F61820">
        <w:rPr>
          <w:rFonts w:ascii="Angsana New" w:hAnsi="Angsana New"/>
          <w:sz w:val="30"/>
          <w:szCs w:val="30"/>
        </w:rPr>
        <w:t>0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</w:t>
      </w:r>
      <w:r w:rsidR="00F61820">
        <w:rPr>
          <w:rFonts w:ascii="Angsana New" w:hAnsi="Angsana New" w:hint="cs"/>
          <w:sz w:val="30"/>
          <w:szCs w:val="30"/>
          <w:cs/>
        </w:rPr>
        <w:t>มิถุนายน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</w:t>
      </w:r>
      <w:r w:rsidR="00892A89">
        <w:rPr>
          <w:rFonts w:ascii="Angsana New" w:hAnsi="Angsana New"/>
          <w:sz w:val="30"/>
          <w:szCs w:val="30"/>
        </w:rPr>
        <w:t>256</w:t>
      </w:r>
      <w:r w:rsidR="00AE3182">
        <w:rPr>
          <w:rFonts w:ascii="Angsana New" w:hAnsi="Angsana New"/>
          <w:sz w:val="30"/>
          <w:szCs w:val="30"/>
        </w:rPr>
        <w:t>7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และ </w:t>
      </w:r>
      <w:r w:rsidR="00892A89">
        <w:rPr>
          <w:rFonts w:ascii="Angsana New" w:hAnsi="Angsana New"/>
          <w:sz w:val="30"/>
          <w:szCs w:val="30"/>
        </w:rPr>
        <w:t>256</w:t>
      </w:r>
      <w:r w:rsidR="00AE3182">
        <w:rPr>
          <w:rFonts w:ascii="Angsana New" w:hAnsi="Angsana New"/>
          <w:sz w:val="30"/>
          <w:szCs w:val="30"/>
        </w:rPr>
        <w:t>6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9439E8E" w14:textId="39E102E1" w:rsidR="004720F8" w:rsidRDefault="004720F8" w:rsidP="0054636C"/>
    <w:tbl>
      <w:tblPr>
        <w:tblStyle w:val="TableGrid"/>
        <w:tblW w:w="14646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08"/>
        <w:gridCol w:w="1671"/>
        <w:gridCol w:w="108"/>
        <w:gridCol w:w="1485"/>
        <w:gridCol w:w="108"/>
        <w:gridCol w:w="1485"/>
        <w:gridCol w:w="108"/>
        <w:gridCol w:w="1485"/>
        <w:gridCol w:w="108"/>
        <w:gridCol w:w="1485"/>
        <w:gridCol w:w="108"/>
        <w:gridCol w:w="1485"/>
        <w:gridCol w:w="108"/>
        <w:gridCol w:w="1490"/>
        <w:gridCol w:w="108"/>
        <w:gridCol w:w="1490"/>
        <w:gridCol w:w="108"/>
        <w:gridCol w:w="1490"/>
        <w:gridCol w:w="108"/>
      </w:tblGrid>
      <w:tr w:rsidR="001A765C" w:rsidRPr="00D24E40" w14:paraId="7B1EA1ED" w14:textId="77777777" w:rsidTr="00CB1AC5">
        <w:trPr>
          <w:gridAfter w:val="1"/>
          <w:wAfter w:w="108" w:type="dxa"/>
          <w:trHeight w:val="360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FEB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bookmarkStart w:id="17" w:name="_Hlk146547172"/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2D1E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1A765C" w:rsidRPr="00D24E40" w14:paraId="5B862161" w14:textId="77777777" w:rsidTr="00CB1AC5">
        <w:trPr>
          <w:gridAfter w:val="1"/>
          <w:wAfter w:w="108" w:type="dxa"/>
          <w:trHeight w:val="360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EC9E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5C6B" w14:textId="6BBB4F02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1A765C" w:rsidRPr="00D24E40" w14:paraId="29F36A7C" w14:textId="77777777" w:rsidTr="00CB1AC5">
        <w:trPr>
          <w:gridAfter w:val="1"/>
          <w:wAfter w:w="108" w:type="dxa"/>
          <w:trHeight w:val="360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5C08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77ED" w14:textId="533D4521" w:rsidR="0025029A" w:rsidRPr="00D24E40" w:rsidRDefault="00F500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</w:t>
            </w:r>
            <w:r w:rsidR="00F61820">
              <w:rPr>
                <w:sz w:val="24"/>
              </w:rPr>
              <w:t>0</w:t>
            </w:r>
            <w:r w:rsidRPr="00F500D7">
              <w:rPr>
                <w:sz w:val="24"/>
                <w:cs/>
              </w:rPr>
              <w:t xml:space="preserve"> </w:t>
            </w:r>
            <w:r w:rsidR="00F61820">
              <w:rPr>
                <w:rFonts w:hint="cs"/>
                <w:sz w:val="24"/>
                <w:cs/>
              </w:rPr>
              <w:t>มิถุนายน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A35D08" w:rsidRPr="00D24E40" w14:paraId="07B6E914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D10A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5D1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7AA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01B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1ED2B1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E83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B403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A68958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5B78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B8DC9C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60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9C899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E195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BC8F6F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14213" w:rsidRPr="00D24E40" w14:paraId="19308409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501A" w14:textId="77777777" w:rsidR="00114213" w:rsidRPr="00024677" w:rsidRDefault="00114213" w:rsidP="0011421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2E3" w14:textId="585F6663" w:rsidR="00114213" w:rsidRPr="005440B9" w:rsidRDefault="00114213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44,161,037.98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8634" w14:textId="5EE7D8C7" w:rsidR="00114213" w:rsidRPr="00024677" w:rsidRDefault="00114213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71,421,855.71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6DA2" w14:textId="7F742AF2" w:rsidR="00114213" w:rsidRPr="00024677" w:rsidRDefault="00114213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64,399,354.98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B932D" w14:textId="26A09242" w:rsidR="00114213" w:rsidRPr="00024677" w:rsidRDefault="00114213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25,096,095.79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A0F72" w14:textId="7917A9B1" w:rsidR="00114213" w:rsidRPr="00024677" w:rsidRDefault="00114213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5,674,015.00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6A0B" w14:textId="1BD5E297" w:rsidR="00114213" w:rsidRPr="00024677" w:rsidRDefault="00114213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15,963,101.52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1BD5" w14:textId="776274EC" w:rsidR="00114213" w:rsidRPr="00024677" w:rsidRDefault="00114213" w:rsidP="0098110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40,740.12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B38A" w14:textId="4818F32C" w:rsidR="00114213" w:rsidRPr="00024677" w:rsidRDefault="00114213" w:rsidP="0011421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14D9F">
              <w:rPr>
                <w:rFonts w:ascii="Angsana New" w:hAnsi="Angsana New"/>
                <w:sz w:val="24"/>
                <w:szCs w:val="24"/>
                <w:cs/>
              </w:rPr>
              <w:t>226</w:t>
            </w:r>
            <w:r w:rsidRPr="00714D9F">
              <w:rPr>
                <w:rFonts w:ascii="Angsana New" w:hAnsi="Angsana New"/>
                <w:sz w:val="24"/>
                <w:szCs w:val="24"/>
              </w:rPr>
              <w:t>,</w:t>
            </w:r>
            <w:r w:rsidRPr="00714D9F">
              <w:rPr>
                <w:rFonts w:ascii="Angsana New" w:hAnsi="Angsana New"/>
                <w:sz w:val="24"/>
                <w:szCs w:val="24"/>
                <w:cs/>
              </w:rPr>
              <w:t>756</w:t>
            </w:r>
            <w:r w:rsidRPr="00714D9F">
              <w:rPr>
                <w:rFonts w:ascii="Angsana New" w:hAnsi="Angsana New"/>
                <w:sz w:val="24"/>
                <w:szCs w:val="24"/>
              </w:rPr>
              <w:t>,</w:t>
            </w:r>
            <w:r w:rsidRPr="00714D9F">
              <w:rPr>
                <w:rFonts w:ascii="Angsana New" w:hAnsi="Angsana New"/>
                <w:sz w:val="24"/>
                <w:szCs w:val="24"/>
                <w:cs/>
              </w:rPr>
              <w:t>201.10</w:t>
            </w:r>
          </w:p>
        </w:tc>
      </w:tr>
      <w:tr w:rsidR="00114213" w:rsidRPr="00D24E40" w14:paraId="1BE8F3D0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0B02" w14:textId="77777777" w:rsidR="00114213" w:rsidRPr="00D24E40" w:rsidRDefault="00114213" w:rsidP="0011421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3F58" w14:textId="172C792C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(33,986,573.35)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D0EF" w14:textId="20315525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(50,060,089.84)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42FB" w14:textId="1F9C1CD9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(47,004,760.89)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6F13" w14:textId="430B7158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(18,784,561.15)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F0837" w14:textId="290825DF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(3,698,222.57)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AF76D" w14:textId="38A19AE1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(11,040,694.74)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FB71" w14:textId="2ABF6C6D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         -  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1F27" w14:textId="59ED8334" w:rsidR="00114213" w:rsidRPr="00D24E40" w:rsidRDefault="00114213" w:rsidP="00114213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(164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574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902.54)</w:t>
            </w:r>
          </w:p>
        </w:tc>
      </w:tr>
      <w:tr w:rsidR="00114213" w:rsidRPr="00D24E40" w14:paraId="63BB1EB5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2177" w14:textId="77777777" w:rsidR="00114213" w:rsidRPr="00D24E40" w:rsidRDefault="00114213" w:rsidP="0011421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C732" w14:textId="0CAF5E67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10,174,464.63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9165" w14:textId="3EC54FDD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21,361,765.87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AD6E" w14:textId="32959ED6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17,394,594.09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115A" w14:textId="30FB5182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  6,311,534.64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292F8" w14:textId="3472B2EE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1,975,792.43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D15CD" w14:textId="2F4731F9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      4,922,406.78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2DEA" w14:textId="5954EB4E" w:rsidR="00114213" w:rsidRPr="00D24E40" w:rsidRDefault="00114213" w:rsidP="0098110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1105">
              <w:rPr>
                <w:rFonts w:ascii="Angsana New" w:hAnsi="Angsana New"/>
                <w:sz w:val="24"/>
                <w:szCs w:val="24"/>
              </w:rPr>
              <w:t xml:space="preserve">      40,740.12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05F0C" w14:textId="13926072" w:rsidR="00114213" w:rsidRPr="00D24E40" w:rsidRDefault="00114213" w:rsidP="0011421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62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181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298.56</w:t>
            </w:r>
          </w:p>
        </w:tc>
      </w:tr>
      <w:tr w:rsidR="00A35D08" w:rsidRPr="00D24E40" w14:paraId="6B025419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ED4F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43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2053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EAEA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FF65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689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BA6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E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B51EA" w14:textId="316A7837" w:rsidR="00BE59E9" w:rsidRPr="00D24E40" w:rsidRDefault="00E767CF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027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687.26</w:t>
            </w:r>
          </w:p>
        </w:tc>
      </w:tr>
      <w:tr w:rsidR="00471655" w:rsidRPr="00A76AAC" w14:paraId="19CCEB89" w14:textId="77777777" w:rsidTr="00CB1AC5">
        <w:trPr>
          <w:gridAfter w:val="1"/>
          <w:wAfter w:w="108" w:type="dxa"/>
          <w:trHeight w:val="288"/>
        </w:trPr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0CB8" w14:textId="3F126303" w:rsidR="00E2748A" w:rsidRPr="002F1C04" w:rsidRDefault="00B70DFE" w:rsidP="00E2748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="008118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(ขาดทุน)</w:t>
            </w:r>
            <w:proofErr w:type="spellStart"/>
            <w:r w:rsidR="00A211FF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D0B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C456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939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D64B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D930D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3A01" w14:textId="77777777" w:rsidR="00E2748A" w:rsidRPr="005440B9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21DD" w14:textId="79B30254" w:rsidR="00E2748A" w:rsidRPr="000F551E" w:rsidRDefault="00E767CF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(348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665.21)</w:t>
            </w:r>
          </w:p>
        </w:tc>
      </w:tr>
      <w:tr w:rsidR="00A35D08" w:rsidRPr="00D24E40" w14:paraId="4FB4B42D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ED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4B0F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6EB4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9E9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EF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E4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B2D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076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6C874" w14:textId="23AF6868" w:rsidR="00BE59E9" w:rsidRPr="00D24E40" w:rsidRDefault="00E767CF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(20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103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004.11)</w:t>
            </w:r>
          </w:p>
        </w:tc>
      </w:tr>
      <w:tr w:rsidR="00A35D08" w:rsidRPr="00D24E40" w14:paraId="185BCB43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03DD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31D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F46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2905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9951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0B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157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D53A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EC4AB" w14:textId="2F21F387" w:rsidR="00BE59E9" w:rsidRPr="00D24E40" w:rsidRDefault="00E767CF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(25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857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564.59)</w:t>
            </w:r>
          </w:p>
        </w:tc>
      </w:tr>
      <w:tr w:rsidR="002D6540" w:rsidRPr="00D24E40" w14:paraId="2D4BED3D" w14:textId="77777777" w:rsidTr="00CB1AC5">
        <w:trPr>
          <w:gridAfter w:val="1"/>
          <w:wAfter w:w="108" w:type="dxa"/>
          <w:trHeight w:val="288"/>
        </w:trPr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3C04" w14:textId="60D116AE" w:rsidR="002D6540" w:rsidRPr="002F1C04" w:rsidRDefault="002D6540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247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E037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88E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AE77B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F9D5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10EF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7AC7" w14:textId="63391F17" w:rsidR="002D6540" w:rsidRPr="00D24E40" w:rsidRDefault="00E767CF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899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751.91</w:t>
            </w:r>
          </w:p>
        </w:tc>
      </w:tr>
      <w:tr w:rsidR="00A35D08" w:rsidRPr="00D24E40" w14:paraId="26F4F2C0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FD2F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E93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1C8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F50C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C0E3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EE8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FB0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ECAE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A4925" w14:textId="3C84A6A6" w:rsidR="00BE59E9" w:rsidRPr="00D24E40" w:rsidRDefault="00E767CF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174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456.24</w:t>
            </w:r>
          </w:p>
        </w:tc>
      </w:tr>
      <w:tr w:rsidR="00A35D08" w:rsidRPr="00D24E40" w14:paraId="31E40423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6F37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650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575E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C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421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3AB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F1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84AD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CBB8E" w14:textId="2A6EA1B4" w:rsidR="00BE59E9" w:rsidRPr="00D24E40" w:rsidRDefault="00E767CF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042.51)</w:t>
            </w:r>
          </w:p>
        </w:tc>
      </w:tr>
      <w:tr w:rsidR="00A35D08" w:rsidRPr="00D24E40" w14:paraId="60E4C9BD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8C7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156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A547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79A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59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7198F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C620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BA0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17DD3" w14:textId="7CADF9C7" w:rsidR="00BE59E9" w:rsidRPr="00D24E40" w:rsidRDefault="00E767CF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923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165.64</w:t>
            </w:r>
          </w:p>
        </w:tc>
      </w:tr>
      <w:tr w:rsidR="002D6540" w:rsidRPr="00D24E40" w14:paraId="46C92AA5" w14:textId="77777777" w:rsidTr="00CB1AC5">
        <w:trPr>
          <w:gridAfter w:val="1"/>
          <w:wAfter w:w="108" w:type="dxa"/>
          <w:trHeight w:val="288"/>
        </w:trPr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7F78" w14:textId="41CA2205" w:rsidR="002D6540" w:rsidRPr="00D24E40" w:rsidRDefault="002D6540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AC2C9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689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C655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77C96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36E1E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56C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0C7E" w14:textId="380EC98D" w:rsidR="002D6540" w:rsidRPr="00D24E40" w:rsidRDefault="00E767CF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236.84)</w:t>
            </w:r>
          </w:p>
        </w:tc>
      </w:tr>
      <w:tr w:rsidR="00A35D08" w:rsidRPr="00D24E40" w14:paraId="61DBD119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D2DC" w14:textId="043C96E2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 w:rsidR="00AE31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105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BED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70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03F5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A619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EC32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1C58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7AE6" w14:textId="0555832A" w:rsidR="00BE59E9" w:rsidRPr="00014966" w:rsidRDefault="00E767CF" w:rsidP="0043734E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767CF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815</w:t>
            </w:r>
            <w:r w:rsidRPr="00E767CF">
              <w:rPr>
                <w:rFonts w:ascii="Angsana New" w:hAnsi="Angsana New"/>
                <w:sz w:val="24"/>
                <w:szCs w:val="24"/>
              </w:rPr>
              <w:t>,</w:t>
            </w:r>
            <w:r w:rsidRPr="00E767CF">
              <w:rPr>
                <w:rFonts w:ascii="Angsana New" w:hAnsi="Angsana New"/>
                <w:sz w:val="24"/>
                <w:szCs w:val="24"/>
                <w:cs/>
              </w:rPr>
              <w:t>928.80</w:t>
            </w:r>
          </w:p>
        </w:tc>
      </w:tr>
      <w:tr w:rsidR="00A35D08" w:rsidRPr="00D24E40" w14:paraId="3D6120D8" w14:textId="77777777" w:rsidTr="00CB1AC5">
        <w:trPr>
          <w:gridAfter w:val="1"/>
          <w:wAfter w:w="108" w:type="dxa"/>
          <w:trHeight w:val="117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9C8D" w14:textId="77777777" w:rsidR="00BE59E9" w:rsidRPr="00D24E40" w:rsidRDefault="00BE59E9" w:rsidP="00BE59E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995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ADA2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68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58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F982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DB3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5B3C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EE197" w14:textId="77777777" w:rsidR="00BE59E9" w:rsidRPr="00D24E40" w:rsidRDefault="00BE59E9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69AB" w:rsidRPr="00D24E40" w14:paraId="753A7CDC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C0C8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8F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D4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CD8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663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938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B76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DE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7CE7" w14:textId="0A589E54" w:rsidR="00BE59E9" w:rsidRPr="00BA2540" w:rsidRDefault="00681D0C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81D0C">
              <w:rPr>
                <w:rFonts w:ascii="Angsana New" w:hAnsi="Angsana New"/>
                <w:sz w:val="24"/>
                <w:szCs w:val="24"/>
                <w:cs/>
              </w:rPr>
              <w:t>412</w:t>
            </w:r>
            <w:r w:rsidRPr="00681D0C">
              <w:rPr>
                <w:rFonts w:ascii="Angsana New" w:hAnsi="Angsana New"/>
                <w:sz w:val="24"/>
                <w:szCs w:val="24"/>
              </w:rPr>
              <w:t>,</w:t>
            </w:r>
            <w:r w:rsidRPr="00681D0C">
              <w:rPr>
                <w:rFonts w:ascii="Angsana New" w:hAnsi="Angsana New"/>
                <w:sz w:val="24"/>
                <w:szCs w:val="24"/>
                <w:cs/>
              </w:rPr>
              <w:t>210</w:t>
            </w:r>
            <w:r w:rsidRPr="00681D0C">
              <w:rPr>
                <w:rFonts w:ascii="Angsana New" w:hAnsi="Angsana New"/>
                <w:sz w:val="24"/>
                <w:szCs w:val="24"/>
              </w:rPr>
              <w:t>,</w:t>
            </w:r>
            <w:r w:rsidRPr="00681D0C">
              <w:rPr>
                <w:rFonts w:ascii="Angsana New" w:hAnsi="Angsana New"/>
                <w:sz w:val="24"/>
                <w:szCs w:val="24"/>
                <w:cs/>
              </w:rPr>
              <w:t>606.06</w:t>
            </w:r>
          </w:p>
        </w:tc>
      </w:tr>
      <w:tr w:rsidR="005440B9" w:rsidRPr="00D24E40" w14:paraId="002A4A71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5070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2C6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4B7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5BE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FC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6B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3B36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C5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B884" w14:textId="7049CFCA" w:rsidR="00BE59E9" w:rsidRPr="00BA2540" w:rsidRDefault="00B057F7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057F7">
              <w:rPr>
                <w:rFonts w:ascii="Angsana New" w:hAnsi="Angsana New"/>
                <w:sz w:val="24"/>
                <w:szCs w:val="24"/>
                <w:cs/>
              </w:rPr>
              <w:t>603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396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675.61</w:t>
            </w:r>
          </w:p>
        </w:tc>
      </w:tr>
      <w:tr w:rsidR="005440B9" w:rsidRPr="00A321E4" w14:paraId="03D932C9" w14:textId="77777777" w:rsidTr="00CB1AC5">
        <w:trPr>
          <w:gridAfter w:val="1"/>
          <w:wAfter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68426" w14:textId="77777777" w:rsidR="00BE59E9" w:rsidRPr="00D24E40" w:rsidRDefault="00BE59E9" w:rsidP="00BE59E9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A15C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342E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98044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A71F7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2F296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707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858D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639ED" w14:textId="3EDE82CF" w:rsidR="00BE59E9" w:rsidRPr="00A321E4" w:rsidRDefault="00B057F7" w:rsidP="00437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057F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015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607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281.67</w:t>
            </w:r>
          </w:p>
        </w:tc>
      </w:tr>
      <w:tr w:rsidR="00CB1AC5" w:rsidRPr="00D24E40" w14:paraId="003697B8" w14:textId="77777777" w:rsidTr="00CB1AC5">
        <w:trPr>
          <w:gridBefore w:val="1"/>
          <w:wBefore w:w="108" w:type="dxa"/>
          <w:trHeight w:val="360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40E3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27BE" w14:textId="77777777" w:rsidR="00CB1AC5" w:rsidRPr="00D24E40" w:rsidRDefault="00CB1AC5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B1AC5" w:rsidRPr="00D24E40" w14:paraId="74917D41" w14:textId="77777777" w:rsidTr="00CB1AC5">
        <w:trPr>
          <w:gridBefore w:val="1"/>
          <w:wBefore w:w="108" w:type="dxa"/>
          <w:trHeight w:val="360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0C57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3CAD" w14:textId="77777777" w:rsidR="00CB1AC5" w:rsidRPr="00D24E40" w:rsidRDefault="00CB1AC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CB1AC5" w:rsidRPr="00D24E40" w14:paraId="4F6CFF0C" w14:textId="77777777" w:rsidTr="00CB1AC5">
        <w:trPr>
          <w:gridBefore w:val="1"/>
          <w:wBefore w:w="108" w:type="dxa"/>
          <w:trHeight w:val="360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F209A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25C56" w14:textId="77777777" w:rsidR="00CB1AC5" w:rsidRPr="00D24E40" w:rsidRDefault="00CB1AC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30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>มิถุนายน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CB1AC5" w:rsidRPr="00D24E40" w14:paraId="1E33EDA8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44DB" w14:textId="77777777" w:rsidR="00CB1AC5" w:rsidRPr="00D24E40" w:rsidRDefault="00CB1AC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B42B4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AAF42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55D7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8C3CAEF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D04A5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82C44" w14:textId="77777777" w:rsidR="00CB1AC5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F87367E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2817A" w14:textId="77777777" w:rsidR="00CB1AC5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F6DE8FB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BFDA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3BFB96E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98363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727218F2" w14:textId="77777777" w:rsidR="00CB1AC5" w:rsidRPr="00D24E40" w:rsidRDefault="00CB1AC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B1AC5" w:rsidRPr="00D24E40" w14:paraId="62BF2627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15AE" w14:textId="77777777" w:rsidR="00CB1AC5" w:rsidRPr="00024677" w:rsidRDefault="00CB1AC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9145" w14:textId="77777777" w:rsidR="00CB1AC5" w:rsidRPr="005440B9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44,161,037.98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F4D6" w14:textId="77777777" w:rsidR="00CB1AC5" w:rsidRPr="00024677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71,421,855.71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B7775" w14:textId="77777777" w:rsidR="00CB1AC5" w:rsidRPr="00024677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64,399,354.98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8271" w14:textId="77777777" w:rsidR="00CB1AC5" w:rsidRPr="00024677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25,096,095.79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1911" w14:textId="77777777" w:rsidR="00CB1AC5" w:rsidRPr="00024677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5,674,015.00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904C" w14:textId="77777777" w:rsidR="00CB1AC5" w:rsidRPr="00024677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15,963,101.52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7578" w14:textId="77777777" w:rsidR="00CB1AC5" w:rsidRPr="00024677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40,740.12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06FD5" w14:textId="77777777" w:rsidR="00CB1AC5" w:rsidRPr="00024677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6467B">
              <w:rPr>
                <w:rFonts w:ascii="Angsana New" w:hAnsi="Angsana New"/>
                <w:sz w:val="24"/>
                <w:szCs w:val="24"/>
                <w:cs/>
              </w:rPr>
              <w:t>226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756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201.10</w:t>
            </w:r>
          </w:p>
        </w:tc>
      </w:tr>
      <w:tr w:rsidR="00CB1AC5" w:rsidRPr="00D24E40" w14:paraId="25900CF3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95F6" w14:textId="77777777" w:rsidR="00CB1AC5" w:rsidRPr="00D24E40" w:rsidRDefault="00CB1AC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0D882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(33,835,583.79)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EBA69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(50,060,089.84)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170C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(47,004,760.89)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1D72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(18,784,561.15)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58272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(3,698,222.57)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15B3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(11,040,694.74)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360A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                -  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8F873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6467B">
              <w:rPr>
                <w:rFonts w:ascii="Angsana New" w:hAnsi="Angsana New"/>
                <w:sz w:val="24"/>
                <w:szCs w:val="24"/>
                <w:cs/>
              </w:rPr>
              <w:t>(164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423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912.98)</w:t>
            </w:r>
          </w:p>
        </w:tc>
      </w:tr>
      <w:tr w:rsidR="00CB1AC5" w:rsidRPr="00D24E40" w14:paraId="646F63F6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9075" w14:textId="77777777" w:rsidR="00CB1AC5" w:rsidRPr="00D24E40" w:rsidRDefault="00CB1AC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AB9A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10,325,454.19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F748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21,361,765.87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51CF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17,394,594.09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04512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6,311,534.64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9954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1,975,792.43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2AE5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 4,922,406.78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64F0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127F">
              <w:rPr>
                <w:rFonts w:ascii="Angsana New" w:hAnsi="Angsana New"/>
                <w:sz w:val="24"/>
                <w:szCs w:val="24"/>
              </w:rPr>
              <w:t xml:space="preserve">    40,740.12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C2B8B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6467B">
              <w:rPr>
                <w:rFonts w:ascii="Angsana New" w:hAnsi="Angsana New"/>
                <w:sz w:val="24"/>
                <w:szCs w:val="24"/>
                <w:cs/>
              </w:rPr>
              <w:t>62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332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288.12</w:t>
            </w:r>
          </w:p>
        </w:tc>
      </w:tr>
      <w:tr w:rsidR="00CB1AC5" w:rsidRPr="00D24E40" w14:paraId="585884D6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C6DC" w14:textId="77777777" w:rsidR="00CB1AC5" w:rsidRPr="00D24E40" w:rsidRDefault="00CB1AC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BAE6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D8B8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E1D5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8A35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0244A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D0E3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80E7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F5F52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6467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258</w:t>
            </w:r>
            <w:r w:rsidRPr="0046467B">
              <w:rPr>
                <w:rFonts w:ascii="Angsana New" w:hAnsi="Angsana New"/>
                <w:sz w:val="24"/>
                <w:szCs w:val="24"/>
              </w:rPr>
              <w:t>,</w:t>
            </w:r>
            <w:r w:rsidRPr="0046467B">
              <w:rPr>
                <w:rFonts w:ascii="Angsana New" w:hAnsi="Angsana New"/>
                <w:sz w:val="24"/>
                <w:szCs w:val="24"/>
                <w:cs/>
              </w:rPr>
              <w:t>183.30</w:t>
            </w:r>
          </w:p>
        </w:tc>
      </w:tr>
      <w:tr w:rsidR="00CB1AC5" w:rsidRPr="00A76AAC" w14:paraId="46155F15" w14:textId="77777777" w:rsidTr="00CB1AC5">
        <w:trPr>
          <w:gridBefore w:val="1"/>
          <w:wBefore w:w="108" w:type="dxa"/>
          <w:trHeight w:val="288"/>
        </w:trPr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CDA7C" w14:textId="415D0BAB" w:rsidR="00CB1AC5" w:rsidRPr="002F1C0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="008118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(ขาดทุน)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6B19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7F94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3B3B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2954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4986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C32A" w14:textId="77777777" w:rsidR="00CB1AC5" w:rsidRPr="005440B9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FAC0" w14:textId="77777777" w:rsidR="00CB1AC5" w:rsidRPr="000F551E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B32E7">
              <w:rPr>
                <w:rFonts w:ascii="Angsana New" w:hAnsi="Angsana New"/>
                <w:sz w:val="24"/>
                <w:szCs w:val="24"/>
                <w:cs/>
              </w:rPr>
              <w:t>(348</w:t>
            </w:r>
            <w:r w:rsidRPr="002B32E7">
              <w:rPr>
                <w:rFonts w:ascii="Angsana New" w:hAnsi="Angsana New"/>
                <w:sz w:val="24"/>
                <w:szCs w:val="24"/>
              </w:rPr>
              <w:t>,</w:t>
            </w:r>
            <w:r w:rsidRPr="002B32E7">
              <w:rPr>
                <w:rFonts w:ascii="Angsana New" w:hAnsi="Angsana New"/>
                <w:sz w:val="24"/>
                <w:szCs w:val="24"/>
                <w:cs/>
              </w:rPr>
              <w:t>665.21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B1AC5" w:rsidRPr="00D24E40" w14:paraId="381FC335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7F79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00C6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097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9FFE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B53D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CB39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2F9E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0BF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D2421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(20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103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004.11)</w:t>
            </w:r>
          </w:p>
        </w:tc>
      </w:tr>
      <w:tr w:rsidR="00CB1AC5" w:rsidRPr="00D24E40" w14:paraId="166D8472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08B17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4CC1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68D4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6F7D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E060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968F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ED2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681F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56196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(25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281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464.48)</w:t>
            </w:r>
          </w:p>
        </w:tc>
      </w:tr>
      <w:tr w:rsidR="00CB1AC5" w:rsidRPr="00D24E40" w14:paraId="23864C6D" w14:textId="77777777" w:rsidTr="00CB1AC5">
        <w:trPr>
          <w:gridBefore w:val="1"/>
          <w:wBefore w:w="108" w:type="dxa"/>
          <w:trHeight w:val="288"/>
        </w:trPr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D1CD" w14:textId="77777777" w:rsidR="00CB1AC5" w:rsidRPr="002F1C0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3446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4976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08BA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9713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EB2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F27A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06457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857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337.62</w:t>
            </w:r>
          </w:p>
        </w:tc>
      </w:tr>
      <w:tr w:rsidR="00CB1AC5" w:rsidRPr="00D24E40" w14:paraId="5880AF20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BDDF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10C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B19A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4DFF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993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38DD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4E19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F6D7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85C7B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155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792.36</w:t>
            </w:r>
          </w:p>
        </w:tc>
      </w:tr>
      <w:tr w:rsidR="00CB1AC5" w:rsidRPr="00D24E40" w14:paraId="47EA5F3A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53A9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56FF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4E39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D0788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6ABCC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97E3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BB3E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2BB4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687F4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151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042.51)</w:t>
            </w:r>
          </w:p>
        </w:tc>
      </w:tr>
      <w:tr w:rsidR="00CB1AC5" w:rsidRPr="00D24E40" w14:paraId="236AAFB4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07C5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ABFE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192C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D88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76CAA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8375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00734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13EB7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FD0D0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862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087.47</w:t>
            </w:r>
          </w:p>
        </w:tc>
      </w:tr>
      <w:tr w:rsidR="00CB1AC5" w:rsidRPr="00D24E40" w14:paraId="65CB469B" w14:textId="77777777" w:rsidTr="00CB1AC5">
        <w:trPr>
          <w:gridBefore w:val="1"/>
          <w:wBefore w:w="108" w:type="dxa"/>
          <w:trHeight w:val="288"/>
        </w:trPr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54D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D51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E699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4A3B7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96B4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4C3A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1CCAE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61D34" w14:textId="77777777" w:rsidR="00CB1AC5" w:rsidRPr="00D24E40" w:rsidRDefault="00CB1AC5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171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489.42)</w:t>
            </w:r>
          </w:p>
        </w:tc>
      </w:tr>
      <w:tr w:rsidR="00CB1AC5" w:rsidRPr="00D24E40" w14:paraId="47DCC80D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85BF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7B74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EA57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E8014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43B6F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8E5B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0A560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500D5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DC49F" w14:textId="77777777" w:rsidR="00CB1AC5" w:rsidRPr="00014966" w:rsidRDefault="00CB1AC5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E5169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690</w:t>
            </w:r>
            <w:r w:rsidRPr="005E5169">
              <w:rPr>
                <w:rFonts w:ascii="Angsana New" w:hAnsi="Angsana New"/>
                <w:sz w:val="24"/>
                <w:szCs w:val="24"/>
              </w:rPr>
              <w:t>,</w:t>
            </w:r>
            <w:r w:rsidRPr="005E5169">
              <w:rPr>
                <w:rFonts w:ascii="Angsana New" w:hAnsi="Angsana New"/>
                <w:sz w:val="24"/>
                <w:szCs w:val="24"/>
                <w:cs/>
              </w:rPr>
              <w:t>598.05</w:t>
            </w:r>
          </w:p>
        </w:tc>
      </w:tr>
      <w:tr w:rsidR="00CB1AC5" w:rsidRPr="00D24E40" w14:paraId="526B71E8" w14:textId="77777777" w:rsidTr="00CB1AC5">
        <w:trPr>
          <w:gridBefore w:val="1"/>
          <w:wBefore w:w="108" w:type="dxa"/>
          <w:trHeight w:val="117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36EB7" w14:textId="77777777" w:rsidR="00CB1AC5" w:rsidRPr="00D24E40" w:rsidRDefault="00CB1AC5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B5412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51E78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E9299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AC97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03B9E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DE42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A7D38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8EC1" w14:textId="77777777" w:rsidR="00CB1AC5" w:rsidRPr="00D24E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AC5" w:rsidRPr="00D24E40" w14:paraId="0BB8D690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DAB6B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156A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072E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BC3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6AD44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1D0B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9DA1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0174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A26B" w14:textId="77777777" w:rsidR="00CB1AC5" w:rsidRPr="00BA25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96425">
              <w:rPr>
                <w:rFonts w:ascii="Angsana New" w:hAnsi="Angsana New"/>
                <w:sz w:val="24"/>
                <w:szCs w:val="24"/>
                <w:cs/>
              </w:rPr>
              <w:t>252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854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008.11</w:t>
            </w:r>
          </w:p>
        </w:tc>
      </w:tr>
      <w:tr w:rsidR="00CB1AC5" w:rsidRPr="00D24E40" w14:paraId="0ABF4DEC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C172C" w14:textId="77777777" w:rsidR="00CB1AC5" w:rsidRPr="00D24E40" w:rsidRDefault="00CB1AC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CA0D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311B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5D796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C7C37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64B61" w14:textId="77777777" w:rsidR="00CB1AC5" w:rsidRPr="00D24E40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BCC0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FCE7" w14:textId="77777777" w:rsidR="00CB1AC5" w:rsidRPr="006C3EF4" w:rsidRDefault="00CB1AC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D3CF" w14:textId="77777777" w:rsidR="00CB1AC5" w:rsidRPr="00BA2540" w:rsidRDefault="00CB1AC5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A418B">
              <w:rPr>
                <w:rFonts w:ascii="Angsana New" w:hAnsi="Angsana New"/>
                <w:sz w:val="24"/>
                <w:szCs w:val="24"/>
                <w:cs/>
              </w:rPr>
              <w:t>755</w:t>
            </w:r>
            <w:r w:rsidRPr="000A418B">
              <w:rPr>
                <w:rFonts w:ascii="Angsana New" w:hAnsi="Angsana New"/>
                <w:sz w:val="24"/>
                <w:szCs w:val="24"/>
              </w:rPr>
              <w:t>,</w:t>
            </w:r>
            <w:r w:rsidRPr="000A418B">
              <w:rPr>
                <w:rFonts w:ascii="Angsana New" w:hAnsi="Angsana New"/>
                <w:sz w:val="24"/>
                <w:szCs w:val="24"/>
                <w:cs/>
              </w:rPr>
              <w:t>011</w:t>
            </w:r>
            <w:r w:rsidRPr="000A418B">
              <w:rPr>
                <w:rFonts w:ascii="Angsana New" w:hAnsi="Angsana New"/>
                <w:sz w:val="24"/>
                <w:szCs w:val="24"/>
              </w:rPr>
              <w:t>,</w:t>
            </w:r>
            <w:r w:rsidRPr="000A418B">
              <w:rPr>
                <w:rFonts w:ascii="Angsana New" w:hAnsi="Angsana New"/>
                <w:sz w:val="24"/>
                <w:szCs w:val="24"/>
                <w:cs/>
              </w:rPr>
              <w:t>964.21</w:t>
            </w:r>
          </w:p>
        </w:tc>
      </w:tr>
      <w:tr w:rsidR="00CB1AC5" w:rsidRPr="00A321E4" w14:paraId="2CEDDF27" w14:textId="77777777" w:rsidTr="00CB1AC5">
        <w:trPr>
          <w:gridBefore w:val="1"/>
          <w:wBefore w:w="108" w:type="dxa"/>
          <w:trHeight w:val="288"/>
        </w:trPr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D002B" w14:textId="77777777" w:rsidR="00CB1AC5" w:rsidRPr="00D24E40" w:rsidRDefault="00CB1AC5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C5C9F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A01EC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8A37C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4A37D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0CB46" w14:textId="77777777" w:rsidR="00CB1AC5" w:rsidRPr="00D24E40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3269B" w14:textId="77777777" w:rsidR="00CB1AC5" w:rsidRPr="006C3EF4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CCA8B" w14:textId="77777777" w:rsidR="00CB1AC5" w:rsidRPr="006C3EF4" w:rsidRDefault="00CB1AC5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32637" w14:textId="77777777" w:rsidR="00CB1AC5" w:rsidRPr="00A321E4" w:rsidRDefault="00CB1A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9642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007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865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972.32</w:t>
            </w:r>
          </w:p>
        </w:tc>
      </w:tr>
    </w:tbl>
    <w:p w14:paraId="4D98F86D" w14:textId="77777777" w:rsidR="006F6EBD" w:rsidRDefault="006F6EBD"/>
    <w:p w14:paraId="34213D86" w14:textId="77777777" w:rsidR="00C82DB3" w:rsidRDefault="00C82DB3"/>
    <w:tbl>
      <w:tblPr>
        <w:tblStyle w:val="TableGrid"/>
        <w:tblW w:w="1487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088"/>
        <w:gridCol w:w="1598"/>
        <w:gridCol w:w="1598"/>
        <w:gridCol w:w="1598"/>
        <w:gridCol w:w="1598"/>
        <w:gridCol w:w="1598"/>
        <w:gridCol w:w="1598"/>
        <w:gridCol w:w="1598"/>
        <w:gridCol w:w="1601"/>
      </w:tblGrid>
      <w:tr w:rsidR="00C419D0" w:rsidRPr="00D24E40" w14:paraId="39E244B8" w14:textId="77777777" w:rsidTr="00C419D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39887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7F7618" w14:textId="77777777" w:rsidR="00C419D0" w:rsidRPr="00D24E40" w:rsidRDefault="00C419D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419D0" w:rsidRPr="00D24E40" w14:paraId="574C065B" w14:textId="77777777" w:rsidTr="00C419D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3240E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3B056D" w14:textId="3403CA6B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419D0" w:rsidRPr="00D24E40" w14:paraId="0BDD7DCF" w14:textId="77777777" w:rsidTr="00C419D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B025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1E422D" w14:textId="77777777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 xml:space="preserve">30 </w:t>
            </w:r>
            <w:r>
              <w:rPr>
                <w:rFonts w:hint="cs"/>
                <w:sz w:val="24"/>
                <w:cs/>
              </w:rPr>
              <w:t>มิถุนายน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2566</w:t>
            </w:r>
          </w:p>
        </w:tc>
      </w:tr>
      <w:tr w:rsidR="00C419D0" w:rsidRPr="00D24E40" w14:paraId="2690DBD7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3049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424E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5F62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52385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30D074E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124EC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24043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7B80B9B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F4CE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2393EDC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1DFD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02E4693A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59949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5EF63660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19D0" w:rsidRPr="00024677" w14:paraId="2752EBFD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8E37" w14:textId="77777777" w:rsidR="00C419D0" w:rsidRPr="00024677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95EB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48,932,909.37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E2C37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62,864,025.96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1DA3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55,958,692.98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4C005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26,946,330.51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566F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4,818,354.85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B944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15,168,609.09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F307C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59,129.64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3C329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13E4A">
              <w:rPr>
                <w:rFonts w:ascii="Angsana New" w:hAnsi="Angsana New"/>
                <w:sz w:val="24"/>
                <w:szCs w:val="24"/>
              </w:rPr>
              <w:t>214,748,052.40</w:t>
            </w:r>
          </w:p>
        </w:tc>
      </w:tr>
      <w:tr w:rsidR="00C419D0" w:rsidRPr="00D24E40" w14:paraId="5FC56BEC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188F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F0302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(36,565,091.63)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3547F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(44,106,935.24)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4DD9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(40,708,521.73)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6323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(20,494,042.20)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FF5E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(3,432,772.88)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A831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(10,053,588.91)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D40FB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2CD93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927A0">
              <w:rPr>
                <w:rFonts w:ascii="Angsana New" w:hAnsi="Angsana New"/>
                <w:sz w:val="24"/>
                <w:szCs w:val="24"/>
              </w:rPr>
              <w:t>(155,360,952.59)</w:t>
            </w:r>
          </w:p>
        </w:tc>
      </w:tr>
      <w:tr w:rsidR="00C419D0" w:rsidRPr="00D24E40" w14:paraId="036435B8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A2FAD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3CBBF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12,367,817.74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C5EAA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18,757,090.72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87867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15,250,171.25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FB653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6,452,288.31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25CC1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638C">
              <w:rPr>
                <w:rFonts w:ascii="Angsana New" w:hAnsi="Angsana New"/>
                <w:sz w:val="24"/>
                <w:szCs w:val="24"/>
              </w:rPr>
              <w:t>1,385,581.97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D2058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85698">
              <w:rPr>
                <w:rFonts w:ascii="Angsana New" w:hAnsi="Angsana New"/>
                <w:sz w:val="24"/>
                <w:szCs w:val="24"/>
              </w:rPr>
              <w:t>5</w:t>
            </w:r>
            <w:r w:rsidRPr="00A8638C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115</w:t>
            </w:r>
            <w:r w:rsidRPr="00A8638C">
              <w:rPr>
                <w:rFonts w:ascii="Angsana New" w:hAnsi="Angsana New"/>
                <w:sz w:val="24"/>
                <w:szCs w:val="24"/>
              </w:rPr>
              <w:t>,</w:t>
            </w:r>
            <w:r w:rsidRPr="00A85698">
              <w:rPr>
                <w:rFonts w:ascii="Angsana New" w:hAnsi="Angsana New"/>
                <w:sz w:val="24"/>
                <w:szCs w:val="24"/>
              </w:rPr>
              <w:t>020</w:t>
            </w:r>
            <w:r w:rsidRPr="00A8638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85698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EADB5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F5FF9">
              <w:rPr>
                <w:rFonts w:ascii="Angsana New" w:hAnsi="Angsana New"/>
                <w:sz w:val="24"/>
                <w:szCs w:val="24"/>
              </w:rPr>
              <w:t>59,129.64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B52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F5FF9">
              <w:rPr>
                <w:rFonts w:ascii="Angsana New" w:hAnsi="Angsana New"/>
                <w:sz w:val="24"/>
                <w:szCs w:val="24"/>
              </w:rPr>
              <w:t>59,387,099.81</w:t>
            </w:r>
          </w:p>
        </w:tc>
      </w:tr>
      <w:tr w:rsidR="00C419D0" w:rsidRPr="00D24E40" w14:paraId="0F1EF5A3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8F30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AF8E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AC4C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BD57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A1C6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FE51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4AF7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C820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64FC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902,012.46</w:t>
            </w:r>
          </w:p>
        </w:tc>
      </w:tr>
      <w:tr w:rsidR="00C419D0" w:rsidRPr="00D24E40" w14:paraId="4F261DDA" w14:textId="77777777" w:rsidTr="00C419D0">
        <w:trPr>
          <w:trHeight w:val="288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2231E" w14:textId="3C6A26B1" w:rsidR="00C419D0" w:rsidRPr="00D24E40" w:rsidRDefault="00C419D0">
            <w:pPr>
              <w:tabs>
                <w:tab w:val="decimal" w:pos="59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080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="00231E5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D2080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9F28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989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71FE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0033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8248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F31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76E7B" w14:textId="26DB43DE" w:rsidR="00C419D0" w:rsidRPr="007D1A42" w:rsidRDefault="00D551B1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D551B1">
              <w:rPr>
                <w:rFonts w:ascii="Angsana New" w:hAnsi="Angsana New"/>
                <w:sz w:val="24"/>
                <w:szCs w:val="24"/>
              </w:rPr>
              <w:t>4,402,984.08</w:t>
            </w:r>
          </w:p>
        </w:tc>
      </w:tr>
      <w:tr w:rsidR="00C419D0" w:rsidRPr="00D24E40" w14:paraId="0EFCA4DF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424BE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250C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1041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773A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C7A4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C60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B35F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2D6A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23AF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(19,441,813.27)</w:t>
            </w:r>
          </w:p>
        </w:tc>
      </w:tr>
      <w:tr w:rsidR="00C419D0" w:rsidRPr="00D24E40" w14:paraId="519DE9B8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A6CD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4CB4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6731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9807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2F40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A33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73EA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ABBE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2185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(20,812,871.20)</w:t>
            </w:r>
          </w:p>
        </w:tc>
      </w:tr>
      <w:tr w:rsidR="00C419D0" w:rsidRPr="00D24E40" w14:paraId="7D6C1B70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2218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4BBE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A385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FE86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4656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2148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A543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E6FC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38B1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24,437,411.88</w:t>
            </w:r>
          </w:p>
        </w:tc>
      </w:tr>
      <w:tr w:rsidR="00C419D0" w:rsidRPr="00D24E40" w14:paraId="1B985BB9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5A454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E021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3AC9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1BE9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A034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3CE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6FA0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3E07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85A2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421,513.24</w:t>
            </w:r>
          </w:p>
        </w:tc>
      </w:tr>
      <w:tr w:rsidR="00C419D0" w:rsidRPr="00D24E40" w14:paraId="11D63042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386E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BE6D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3E7E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35C6E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DE2E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72DF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BE38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A6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DB4E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(816,734.81)</w:t>
            </w:r>
          </w:p>
        </w:tc>
      </w:tr>
      <w:tr w:rsidR="00C419D0" w:rsidRPr="00D24E40" w14:paraId="52B437A9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5FD4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1D06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4C9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654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A63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E801F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5ED90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7B862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93FE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24,042,190.31</w:t>
            </w:r>
          </w:p>
        </w:tc>
      </w:tr>
      <w:tr w:rsidR="00C419D0" w:rsidRPr="00D24E40" w14:paraId="0D181E83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2C94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30FF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86DA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3108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E173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E2CF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EF2B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2365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A811D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321E4">
              <w:rPr>
                <w:rFonts w:ascii="Angsana New" w:hAnsi="Angsana New"/>
                <w:sz w:val="24"/>
                <w:szCs w:val="24"/>
              </w:rPr>
              <w:t>(</w:t>
            </w:r>
            <w:r w:rsidRPr="007E1CD7">
              <w:rPr>
                <w:rFonts w:ascii="Angsana New" w:hAnsi="Angsana New"/>
                <w:sz w:val="24"/>
                <w:szCs w:val="24"/>
              </w:rPr>
              <w:t>4,783,336.94</w:t>
            </w:r>
            <w:r w:rsidRPr="00A321E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419D0" w:rsidRPr="00014966" w14:paraId="0CADA174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4D6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20D2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D18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54C7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3E5E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6780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75A1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905D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EEBD" w14:textId="77777777" w:rsidR="00C419D0" w:rsidRPr="00014966" w:rsidRDefault="00C419D0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E1CD7">
              <w:rPr>
                <w:rFonts w:ascii="Angsana New" w:hAnsi="Angsana New"/>
                <w:sz w:val="24"/>
                <w:szCs w:val="24"/>
              </w:rPr>
              <w:t>19,258,853.37</w:t>
            </w:r>
          </w:p>
        </w:tc>
      </w:tr>
      <w:tr w:rsidR="00C419D0" w:rsidRPr="00D24E40" w14:paraId="1427D174" w14:textId="77777777" w:rsidTr="00C419D0">
        <w:trPr>
          <w:trHeight w:val="8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79BFB" w14:textId="77777777" w:rsidR="00C419D0" w:rsidRPr="00675360" w:rsidRDefault="00C419D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7D8E8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90555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E91E8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026DC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F7487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63823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44911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ED69" w14:textId="77777777" w:rsidR="00C419D0" w:rsidRPr="003654B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19D0" w:rsidRPr="00BA2540" w14:paraId="532BC1A1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B0FBA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7427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A3C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8C2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3D4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5260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C47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2FB2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470E4" w14:textId="77777777" w:rsidR="00C419D0" w:rsidRPr="00BA25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44F63">
              <w:rPr>
                <w:rFonts w:ascii="Angsana New" w:hAnsi="Angsana New"/>
                <w:sz w:val="24"/>
                <w:szCs w:val="24"/>
              </w:rPr>
              <w:t>236,782,211.39</w:t>
            </w:r>
          </w:p>
        </w:tc>
      </w:tr>
      <w:tr w:rsidR="00C419D0" w:rsidRPr="00BA2540" w14:paraId="7649DC08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01F6B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235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08E0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5262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022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F77A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A022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F6FF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426B" w14:textId="77777777" w:rsidR="00C419D0" w:rsidRPr="00BA25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505AD">
              <w:rPr>
                <w:rFonts w:ascii="Angsana New" w:hAnsi="Angsana New"/>
                <w:sz w:val="24"/>
                <w:szCs w:val="24"/>
              </w:rPr>
              <w:t>709,423,179.34</w:t>
            </w:r>
          </w:p>
        </w:tc>
      </w:tr>
      <w:tr w:rsidR="00C419D0" w:rsidRPr="00BA2540" w14:paraId="5B113819" w14:textId="77777777" w:rsidTr="00C419D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B24F5" w14:textId="77777777" w:rsidR="00C419D0" w:rsidRPr="00C91746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7CD6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2C934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90D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E78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8C00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A0EE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CEDD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2A643" w14:textId="77777777" w:rsidR="00C419D0" w:rsidRPr="00C91746" w:rsidRDefault="00C419D0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12AA1">
              <w:rPr>
                <w:rFonts w:ascii="Angsana New" w:hAnsi="Angsana New"/>
                <w:sz w:val="24"/>
                <w:szCs w:val="24"/>
              </w:rPr>
              <w:t>946,205,390.73</w:t>
            </w:r>
          </w:p>
        </w:tc>
      </w:tr>
    </w:tbl>
    <w:p w14:paraId="40704D79" w14:textId="77777777" w:rsidR="00DF632B" w:rsidRDefault="00DF632B"/>
    <w:p w14:paraId="0DBD8967" w14:textId="77777777" w:rsidR="00840A59" w:rsidRDefault="00840A59"/>
    <w:tbl>
      <w:tblPr>
        <w:tblStyle w:val="TableGrid"/>
        <w:tblW w:w="1487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820"/>
        <w:gridCol w:w="1630"/>
        <w:gridCol w:w="1630"/>
        <w:gridCol w:w="1630"/>
        <w:gridCol w:w="1630"/>
        <w:gridCol w:w="1630"/>
        <w:gridCol w:w="1635"/>
        <w:gridCol w:w="1635"/>
        <w:gridCol w:w="1635"/>
      </w:tblGrid>
      <w:tr w:rsidR="00C419D0" w:rsidRPr="00D24E40" w14:paraId="1E5D6BF4" w14:textId="77777777" w:rsidTr="00B057F7">
        <w:trPr>
          <w:trHeight w:val="36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D425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756C" w14:textId="77777777" w:rsidR="00C419D0" w:rsidRPr="00D24E40" w:rsidRDefault="00C419D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419D0" w:rsidRPr="00D24E40" w14:paraId="05B2D477" w14:textId="77777777" w:rsidTr="00B057F7">
        <w:trPr>
          <w:trHeight w:val="36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4091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0B4BE" w14:textId="77777777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C419D0" w:rsidRPr="00D24E40" w14:paraId="12C9E92D" w14:textId="77777777" w:rsidTr="00B057F7">
        <w:trPr>
          <w:trHeight w:val="36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D866A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584A" w14:textId="34EBD628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6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30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>มิถุนายน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C419D0" w:rsidRPr="00D24E40" w14:paraId="68CDD166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3121A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A5678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1B0E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  <w:p w14:paraId="0234306F" w14:textId="77777777" w:rsidR="000C5AE5" w:rsidRPr="00D24E40" w:rsidRDefault="000C5AE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C919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259957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77E06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A81D2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89346BB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D4E12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A78F615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572E7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5395B15A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1B4B2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23DD2D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D583A" w:rsidRPr="00024677" w14:paraId="384D0250" w14:textId="77777777" w:rsidTr="0049583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733B6" w14:textId="77777777" w:rsidR="00CD583A" w:rsidRPr="00024677" w:rsidRDefault="00CD583A" w:rsidP="00CD583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7980B" w14:textId="1A3D0441" w:rsidR="00CD583A" w:rsidRPr="005440B9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  85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636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644.70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0D069" w14:textId="31D8DE6C" w:rsidR="00CD583A" w:rsidRPr="00024677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130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947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982.85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833FE" w14:textId="67D9A089" w:rsidR="00CD583A" w:rsidRPr="00024677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117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425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960.93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F8E08" w14:textId="22F096AA" w:rsidR="00CD583A" w:rsidRPr="00024677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  46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756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637.44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8C55D" w14:textId="02D0CB02" w:rsidR="00CD583A" w:rsidRPr="00024677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10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769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413.57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84F63" w14:textId="1F08B7A3" w:rsidR="00CD583A" w:rsidRPr="00024677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  31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030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835.61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A5132" w14:textId="2C79ACA1" w:rsidR="00CD583A" w:rsidRPr="00024677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  94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448.00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9C8E7" w14:textId="76A25947" w:rsidR="00CD583A" w:rsidRPr="00024677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C670F">
              <w:rPr>
                <w:rFonts w:ascii="Angsana New" w:hAnsi="Angsana New"/>
                <w:sz w:val="24"/>
                <w:szCs w:val="24"/>
                <w:cs/>
              </w:rPr>
              <w:t>422</w:t>
            </w:r>
            <w:r w:rsidRPr="008C670F">
              <w:rPr>
                <w:rFonts w:ascii="Angsana New" w:hAnsi="Angsana New"/>
                <w:sz w:val="24"/>
                <w:szCs w:val="24"/>
              </w:rPr>
              <w:t>,</w:t>
            </w:r>
            <w:r w:rsidRPr="008C670F">
              <w:rPr>
                <w:rFonts w:ascii="Angsana New" w:hAnsi="Angsana New"/>
                <w:sz w:val="24"/>
                <w:szCs w:val="24"/>
                <w:cs/>
              </w:rPr>
              <w:t>661</w:t>
            </w:r>
            <w:r w:rsidRPr="008C670F">
              <w:rPr>
                <w:rFonts w:ascii="Angsana New" w:hAnsi="Angsana New"/>
                <w:sz w:val="24"/>
                <w:szCs w:val="24"/>
              </w:rPr>
              <w:t>,</w:t>
            </w:r>
            <w:r w:rsidRPr="008C670F">
              <w:rPr>
                <w:rFonts w:ascii="Angsana New" w:hAnsi="Angsana New"/>
                <w:sz w:val="24"/>
                <w:szCs w:val="24"/>
                <w:cs/>
              </w:rPr>
              <w:t>923.10</w:t>
            </w:r>
          </w:p>
        </w:tc>
      </w:tr>
      <w:tr w:rsidR="00CD583A" w:rsidRPr="00D24E40" w14:paraId="0B6A8B50" w14:textId="77777777" w:rsidTr="0049583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79F8" w14:textId="77777777" w:rsidR="00CD583A" w:rsidRPr="00D24E40" w:rsidRDefault="00CD583A" w:rsidP="00CD583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A272A" w14:textId="52E060BF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 (64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669</w:t>
            </w:r>
            <w:r w:rsidRPr="00CD583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>568.31)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D4AB3" w14:textId="04EC6B70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(91,093,080.77)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7AA10" w14:textId="7CE25850" w:rsidR="00CD583A" w:rsidRPr="00CD583A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(86,327,757.51)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41D60" w14:textId="1262F0D9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(35,304,730.35)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7C590" w14:textId="78BE6B01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(6,981,173.61)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30F68" w14:textId="3C1BEBB7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(21,164,399.91)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10C6" w14:textId="162EAA1E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-  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76FD8" w14:textId="19533B4D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C670F">
              <w:rPr>
                <w:rFonts w:ascii="Angsana New" w:hAnsi="Angsana New"/>
                <w:sz w:val="24"/>
                <w:szCs w:val="24"/>
                <w:cs/>
              </w:rPr>
              <w:t>(305</w:t>
            </w:r>
            <w:r w:rsidRPr="008C670F">
              <w:rPr>
                <w:rFonts w:ascii="Angsana New" w:hAnsi="Angsana New"/>
                <w:sz w:val="24"/>
                <w:szCs w:val="24"/>
              </w:rPr>
              <w:t>,</w:t>
            </w:r>
            <w:r w:rsidRPr="008C670F">
              <w:rPr>
                <w:rFonts w:ascii="Angsana New" w:hAnsi="Angsana New"/>
                <w:sz w:val="24"/>
                <w:szCs w:val="24"/>
                <w:cs/>
              </w:rPr>
              <w:t>540</w:t>
            </w:r>
            <w:r w:rsidRPr="008C670F">
              <w:rPr>
                <w:rFonts w:ascii="Angsana New" w:hAnsi="Angsana New"/>
                <w:sz w:val="24"/>
                <w:szCs w:val="24"/>
              </w:rPr>
              <w:t>,</w:t>
            </w:r>
            <w:r w:rsidRPr="008C670F">
              <w:rPr>
                <w:rFonts w:ascii="Angsana New" w:hAnsi="Angsana New"/>
                <w:sz w:val="24"/>
                <w:szCs w:val="24"/>
                <w:cs/>
              </w:rPr>
              <w:t>710.46)</w:t>
            </w:r>
          </w:p>
        </w:tc>
      </w:tr>
      <w:tr w:rsidR="00CD583A" w:rsidRPr="00D24E40" w14:paraId="60C6BB71" w14:textId="77777777" w:rsidTr="0049583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F2760" w14:textId="77777777" w:rsidR="00CD583A" w:rsidRPr="00D24E40" w:rsidRDefault="00CD583A" w:rsidP="00CD583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640E6" w14:textId="17410430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 20,967,076.39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4AC24" w14:textId="344A5D43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 39,854,902.08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D332" w14:textId="23E8932E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 31,098,203.42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F124" w14:textId="2C631C43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 11,451,907.09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5D2F6" w14:textId="713FF3EE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 3,788,239.96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FBF5" w14:textId="3D7DD724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   9,866,435.70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E8FC" w14:textId="1FB3464A" w:rsidR="00CD583A" w:rsidRPr="00D24E40" w:rsidRDefault="00CD583A" w:rsidP="00CD58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D583A">
              <w:rPr>
                <w:rFonts w:ascii="Angsana New" w:hAnsi="Angsana New"/>
                <w:sz w:val="24"/>
                <w:szCs w:val="24"/>
              </w:rPr>
              <w:t xml:space="preserve">        94,448.00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6AC25" w14:textId="27E0C0F6" w:rsidR="00CD583A" w:rsidRPr="00D24E40" w:rsidRDefault="00CD583A" w:rsidP="00CD583A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117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121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212.64</w:t>
            </w:r>
          </w:p>
        </w:tc>
      </w:tr>
      <w:tr w:rsidR="00C419D0" w:rsidRPr="00D24E40" w14:paraId="51946F5B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1C5A3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7D8C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5217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1A8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485E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1BDD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BDF0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8032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DF9C8" w14:textId="40880009" w:rsidR="00C419D0" w:rsidRPr="00D24E40" w:rsidRDefault="00BE6DB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706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442.43</w:t>
            </w:r>
          </w:p>
        </w:tc>
      </w:tr>
      <w:tr w:rsidR="00C419D0" w:rsidRPr="000F551E" w14:paraId="23CF7868" w14:textId="77777777" w:rsidTr="00B057F7">
        <w:trPr>
          <w:trHeight w:val="288"/>
        </w:trPr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E015" w14:textId="01202F49" w:rsidR="00C419D0" w:rsidRPr="002F1C0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="00231E5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(ขาดทุน)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604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7EED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A6E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94B2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8B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25711" w14:textId="77777777" w:rsidR="00C419D0" w:rsidRPr="005440B9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31CAB" w14:textId="73592F3B" w:rsidR="00C419D0" w:rsidRPr="000F551E" w:rsidRDefault="00BE6DB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243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179.74</w:t>
            </w:r>
          </w:p>
        </w:tc>
      </w:tr>
      <w:tr w:rsidR="00C419D0" w:rsidRPr="00D24E40" w14:paraId="72AF1B6D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AEEAB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306F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06A4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B345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3A6B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F0A9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68D2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2483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95C85" w14:textId="10F7A739" w:rsidR="00C419D0" w:rsidRPr="00D24E40" w:rsidRDefault="00BE6DB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(39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883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246.66)</w:t>
            </w:r>
          </w:p>
        </w:tc>
      </w:tr>
      <w:tr w:rsidR="00C419D0" w:rsidRPr="00D24E40" w14:paraId="3FDD3B7E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C1EE1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9885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11D7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45B9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5EE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7ED2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2E42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6F82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B6137" w14:textId="23B25E01" w:rsidR="00C419D0" w:rsidRPr="00D24E40" w:rsidRDefault="00BE6DB3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(49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864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926.02)</w:t>
            </w:r>
          </w:p>
        </w:tc>
      </w:tr>
      <w:tr w:rsidR="00C419D0" w:rsidRPr="00D24E40" w14:paraId="73DF7686" w14:textId="77777777" w:rsidTr="00B057F7">
        <w:trPr>
          <w:trHeight w:val="288"/>
        </w:trPr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039AD" w14:textId="77777777" w:rsidR="00C419D0" w:rsidRPr="002F1C0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160B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80F2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AB16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55D0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F3C8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2A09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8E4D5" w14:textId="4A143404" w:rsidR="00C419D0" w:rsidRPr="00D24E40" w:rsidRDefault="00BE6DB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322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662.13</w:t>
            </w:r>
          </w:p>
        </w:tc>
      </w:tr>
      <w:tr w:rsidR="00C419D0" w:rsidRPr="00D24E40" w14:paraId="558B16B4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2E6E4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0AE8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4CBA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6D37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B3C5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7CE9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C8A8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A846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641E6" w14:textId="43071649" w:rsidR="00C419D0" w:rsidRPr="00D24E40" w:rsidRDefault="00BE6DB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281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393.93</w:t>
            </w:r>
          </w:p>
        </w:tc>
      </w:tr>
      <w:tr w:rsidR="00C419D0" w:rsidRPr="00D24E40" w14:paraId="17A5CB0B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E4D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2B4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8C28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C7EE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C478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1761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D0F7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7861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0518F" w14:textId="08758AA6" w:rsidR="00C419D0" w:rsidRPr="00D24E40" w:rsidRDefault="00BE6DB3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041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617.19)</w:t>
            </w:r>
          </w:p>
        </w:tc>
      </w:tr>
      <w:tr w:rsidR="00C419D0" w:rsidRPr="00D24E40" w14:paraId="655D8EA8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B34A5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F7B0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E9FC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40A3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623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D3624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2F29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0AFAB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00ADE" w14:textId="19AA8430" w:rsidR="00C419D0" w:rsidRPr="00D24E40" w:rsidRDefault="00BE6DB3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26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562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438.87</w:t>
            </w:r>
          </w:p>
        </w:tc>
      </w:tr>
      <w:tr w:rsidR="00C419D0" w:rsidRPr="00D24E40" w14:paraId="7A3AE90B" w14:textId="77777777" w:rsidTr="00B057F7">
        <w:trPr>
          <w:trHeight w:val="288"/>
        </w:trPr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6C31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6F23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61B6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694A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116F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B0C3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FCDC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62F8C" w14:textId="75AE7B0D" w:rsidR="00C419D0" w:rsidRPr="00D24E40" w:rsidRDefault="00BE6DB3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401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326.32)</w:t>
            </w:r>
          </w:p>
        </w:tc>
      </w:tr>
      <w:tr w:rsidR="00C419D0" w:rsidRPr="00014966" w14:paraId="319F7E5E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B4D5F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4117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E3DB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3A17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69E0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99B8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F94B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AC5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91FA2" w14:textId="6F76AFC6" w:rsidR="00C419D0" w:rsidRPr="00014966" w:rsidRDefault="00BE6DB3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E6DB3">
              <w:rPr>
                <w:rFonts w:ascii="Angsana New" w:hAnsi="Angsana New"/>
                <w:sz w:val="24"/>
                <w:szCs w:val="24"/>
                <w:cs/>
              </w:rPr>
              <w:t>21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161</w:t>
            </w:r>
            <w:r w:rsidRPr="00BE6DB3">
              <w:rPr>
                <w:rFonts w:ascii="Angsana New" w:hAnsi="Angsana New"/>
                <w:sz w:val="24"/>
                <w:szCs w:val="24"/>
              </w:rPr>
              <w:t>,</w:t>
            </w:r>
            <w:r w:rsidRPr="00BE6DB3">
              <w:rPr>
                <w:rFonts w:ascii="Angsana New" w:hAnsi="Angsana New"/>
                <w:sz w:val="24"/>
                <w:szCs w:val="24"/>
                <w:cs/>
              </w:rPr>
              <w:t>112.55</w:t>
            </w:r>
          </w:p>
        </w:tc>
      </w:tr>
      <w:tr w:rsidR="00C419D0" w:rsidRPr="00D24E40" w14:paraId="61FFC418" w14:textId="77777777" w:rsidTr="00B057F7">
        <w:trPr>
          <w:trHeight w:val="117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A102" w14:textId="77777777" w:rsidR="00C419D0" w:rsidRPr="00D24E40" w:rsidRDefault="00C419D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0A0C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5682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8B8C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51DE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A0E6C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832B5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E0BB0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35924" w14:textId="77777777" w:rsidR="00C419D0" w:rsidRPr="00D24E40" w:rsidRDefault="00C419D0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57F7" w:rsidRPr="00BA2540" w14:paraId="36172F20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2BD0A" w14:textId="77777777" w:rsidR="00B057F7" w:rsidRPr="00D24E40" w:rsidRDefault="00B057F7" w:rsidP="00B057F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E6D2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FD59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5313A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3524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99353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AA8C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9D11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77B5" w14:textId="3414393F" w:rsidR="00B057F7" w:rsidRPr="00BA2540" w:rsidRDefault="00B057F7" w:rsidP="00B057F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81D0C">
              <w:rPr>
                <w:rFonts w:ascii="Angsana New" w:hAnsi="Angsana New"/>
                <w:sz w:val="24"/>
                <w:szCs w:val="24"/>
                <w:cs/>
              </w:rPr>
              <w:t>412</w:t>
            </w:r>
            <w:r w:rsidRPr="00681D0C">
              <w:rPr>
                <w:rFonts w:ascii="Angsana New" w:hAnsi="Angsana New"/>
                <w:sz w:val="24"/>
                <w:szCs w:val="24"/>
              </w:rPr>
              <w:t>,</w:t>
            </w:r>
            <w:r w:rsidRPr="00681D0C">
              <w:rPr>
                <w:rFonts w:ascii="Angsana New" w:hAnsi="Angsana New"/>
                <w:sz w:val="24"/>
                <w:szCs w:val="24"/>
                <w:cs/>
              </w:rPr>
              <w:t>210</w:t>
            </w:r>
            <w:r w:rsidRPr="00681D0C">
              <w:rPr>
                <w:rFonts w:ascii="Angsana New" w:hAnsi="Angsana New"/>
                <w:sz w:val="24"/>
                <w:szCs w:val="24"/>
              </w:rPr>
              <w:t>,</w:t>
            </w:r>
            <w:r w:rsidRPr="00681D0C">
              <w:rPr>
                <w:rFonts w:ascii="Angsana New" w:hAnsi="Angsana New"/>
                <w:sz w:val="24"/>
                <w:szCs w:val="24"/>
                <w:cs/>
              </w:rPr>
              <w:t>606.06</w:t>
            </w:r>
          </w:p>
        </w:tc>
      </w:tr>
      <w:tr w:rsidR="00B057F7" w:rsidRPr="00BA2540" w14:paraId="47AFC3BB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7A655" w14:textId="77777777" w:rsidR="00B057F7" w:rsidRPr="00D24E40" w:rsidRDefault="00B057F7" w:rsidP="00B057F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DE33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D23C5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FCDB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318E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DFD1" w14:textId="77777777" w:rsidR="00B057F7" w:rsidRPr="00D24E40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A167D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90C7" w14:textId="77777777" w:rsidR="00B057F7" w:rsidRPr="006C3EF4" w:rsidRDefault="00B057F7" w:rsidP="00B057F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F431" w14:textId="06E4E402" w:rsidR="00B057F7" w:rsidRPr="00BA2540" w:rsidRDefault="00B057F7" w:rsidP="00B057F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057F7">
              <w:rPr>
                <w:rFonts w:ascii="Angsana New" w:hAnsi="Angsana New"/>
                <w:sz w:val="24"/>
                <w:szCs w:val="24"/>
                <w:cs/>
              </w:rPr>
              <w:t>603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396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675.61</w:t>
            </w:r>
          </w:p>
        </w:tc>
      </w:tr>
      <w:tr w:rsidR="00B057F7" w:rsidRPr="00A321E4" w14:paraId="27FC8A1A" w14:textId="77777777" w:rsidTr="00B057F7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4C529" w14:textId="77777777" w:rsidR="00B057F7" w:rsidRPr="00D24E40" w:rsidRDefault="00B057F7" w:rsidP="00B057F7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C82C6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1A757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DA467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8B732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C058" w14:textId="77777777" w:rsidR="00B057F7" w:rsidRPr="00D24E40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DF3E" w14:textId="77777777" w:rsidR="00B057F7" w:rsidRPr="006C3EF4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BF6E2" w14:textId="77777777" w:rsidR="00B057F7" w:rsidRPr="006C3EF4" w:rsidRDefault="00B057F7" w:rsidP="00B057F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B2023" w14:textId="160BC418" w:rsidR="00B057F7" w:rsidRPr="00A321E4" w:rsidRDefault="00B057F7" w:rsidP="00B057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057F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015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607</w:t>
            </w:r>
            <w:r w:rsidRPr="00B057F7">
              <w:rPr>
                <w:rFonts w:ascii="Angsana New" w:hAnsi="Angsana New"/>
                <w:sz w:val="24"/>
                <w:szCs w:val="24"/>
              </w:rPr>
              <w:t>,</w:t>
            </w:r>
            <w:r w:rsidRPr="00B057F7">
              <w:rPr>
                <w:rFonts w:ascii="Angsana New" w:hAnsi="Angsana New"/>
                <w:sz w:val="24"/>
                <w:szCs w:val="24"/>
                <w:cs/>
              </w:rPr>
              <w:t>281.67</w:t>
            </w:r>
          </w:p>
        </w:tc>
      </w:tr>
    </w:tbl>
    <w:p w14:paraId="2419A589" w14:textId="77777777" w:rsidR="00DF29B0" w:rsidRDefault="00DF29B0"/>
    <w:p w14:paraId="498888D7" w14:textId="77777777" w:rsidR="00C419D0" w:rsidRDefault="00C419D0"/>
    <w:p w14:paraId="47A14DCE" w14:textId="77777777" w:rsidR="006A09F6" w:rsidRDefault="006A09F6"/>
    <w:tbl>
      <w:tblPr>
        <w:tblStyle w:val="TableGrid"/>
        <w:tblW w:w="1457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786"/>
        <w:gridCol w:w="1598"/>
        <w:gridCol w:w="1598"/>
        <w:gridCol w:w="1598"/>
        <w:gridCol w:w="1598"/>
        <w:gridCol w:w="1598"/>
        <w:gridCol w:w="1598"/>
        <w:gridCol w:w="1597"/>
        <w:gridCol w:w="1599"/>
      </w:tblGrid>
      <w:tr w:rsidR="00821015" w:rsidRPr="00D24E40" w14:paraId="3DD6116A" w14:textId="77777777">
        <w:trPr>
          <w:trHeight w:val="360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7E52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66DA6C" w14:textId="77777777" w:rsidR="00821015" w:rsidRPr="00D24E40" w:rsidRDefault="00821015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821015" w:rsidRPr="00D24E40" w14:paraId="546E0A3B" w14:textId="77777777">
        <w:trPr>
          <w:trHeight w:val="360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E17A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E4FA94" w14:textId="77777777" w:rsidR="00821015" w:rsidRPr="00D24E40" w:rsidRDefault="0082101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821015" w:rsidRPr="00D24E40" w14:paraId="498BE739" w14:textId="77777777">
        <w:trPr>
          <w:trHeight w:val="360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B6D0D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E3499D" w14:textId="77777777" w:rsidR="00821015" w:rsidRPr="00D24E40" w:rsidRDefault="0082101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6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30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>มิถุนายน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2567</w:t>
            </w:r>
          </w:p>
        </w:tc>
      </w:tr>
      <w:tr w:rsidR="00821015" w:rsidRPr="00D24E40" w14:paraId="714A289C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251B9" w14:textId="77777777" w:rsidR="00821015" w:rsidRPr="00D24E40" w:rsidRDefault="00821015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DBC9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5CA0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3F38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6210528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FCA1E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9AAC" w14:textId="77777777" w:rsidR="00821015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2FF6DAE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AB10" w14:textId="77777777" w:rsidR="00821015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5F27294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29BF0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57C52FE9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BE2DF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22CB6E10" w14:textId="77777777" w:rsidR="00821015" w:rsidRPr="00D24E40" w:rsidRDefault="00821015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21015" w:rsidRPr="00024677" w14:paraId="5C425243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4EFD8" w14:textId="77777777" w:rsidR="00821015" w:rsidRPr="00024677" w:rsidRDefault="0082101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1FF04" w14:textId="77777777" w:rsidR="00821015" w:rsidRPr="00155D31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650C">
              <w:rPr>
                <w:rFonts w:ascii="Angsana New" w:hAnsi="Angsana New"/>
                <w:sz w:val="24"/>
                <w:szCs w:val="24"/>
                <w:cs/>
              </w:rPr>
              <w:t>85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636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644.70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13C94" w14:textId="77777777" w:rsidR="00821015" w:rsidRPr="00024677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650C">
              <w:rPr>
                <w:rFonts w:ascii="Angsana New" w:hAnsi="Angsana New"/>
                <w:sz w:val="24"/>
                <w:szCs w:val="24"/>
                <w:cs/>
              </w:rPr>
              <w:t>130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947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982.85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DEAD6" w14:textId="77777777" w:rsidR="00821015" w:rsidRPr="00024677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650C">
              <w:rPr>
                <w:rFonts w:ascii="Angsana New" w:hAnsi="Angsana New"/>
                <w:sz w:val="24"/>
                <w:szCs w:val="24"/>
                <w:cs/>
              </w:rPr>
              <w:t>117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425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960.93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6CAE3" w14:textId="77777777" w:rsidR="00821015" w:rsidRPr="00024677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650C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756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637.44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25AAE" w14:textId="77777777" w:rsidR="00821015" w:rsidRPr="00024677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650C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769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413.57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D947D" w14:textId="77777777" w:rsidR="00821015" w:rsidRPr="00024677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650C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030</w:t>
            </w:r>
            <w:r w:rsidRPr="0087650C">
              <w:rPr>
                <w:rFonts w:ascii="Angsana New" w:hAnsi="Angsana New"/>
                <w:sz w:val="24"/>
                <w:szCs w:val="24"/>
              </w:rPr>
              <w:t>,</w:t>
            </w:r>
            <w:r w:rsidRPr="0087650C">
              <w:rPr>
                <w:rFonts w:ascii="Angsana New" w:hAnsi="Angsana New"/>
                <w:sz w:val="24"/>
                <w:szCs w:val="24"/>
                <w:cs/>
              </w:rPr>
              <w:t>835.61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639A2" w14:textId="77777777" w:rsidR="00821015" w:rsidRPr="00024677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277E2">
              <w:rPr>
                <w:rFonts w:ascii="Angsana New" w:hAnsi="Angsana New"/>
                <w:sz w:val="24"/>
                <w:szCs w:val="24"/>
                <w:cs/>
              </w:rPr>
              <w:t>94</w:t>
            </w:r>
            <w:r w:rsidRPr="00C277E2">
              <w:rPr>
                <w:rFonts w:ascii="Angsana New" w:hAnsi="Angsana New"/>
                <w:sz w:val="24"/>
                <w:szCs w:val="24"/>
              </w:rPr>
              <w:t>,</w:t>
            </w:r>
            <w:r w:rsidRPr="00C277E2">
              <w:rPr>
                <w:rFonts w:ascii="Angsana New" w:hAnsi="Angsana New"/>
                <w:sz w:val="24"/>
                <w:szCs w:val="24"/>
                <w:cs/>
              </w:rPr>
              <w:t>448.00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DB47F" w14:textId="77777777" w:rsidR="00821015" w:rsidRPr="00024677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422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661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923.10</w:t>
            </w:r>
          </w:p>
        </w:tc>
      </w:tr>
      <w:tr w:rsidR="00821015" w:rsidRPr="00D24E40" w14:paraId="0A23C11D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C448" w14:textId="77777777" w:rsidR="00821015" w:rsidRPr="00D24E40" w:rsidRDefault="0082101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E63B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16466">
              <w:rPr>
                <w:rFonts w:ascii="Angsana New" w:hAnsi="Angsana New"/>
                <w:sz w:val="24"/>
                <w:szCs w:val="24"/>
                <w:cs/>
              </w:rPr>
              <w:t>(64</w:t>
            </w:r>
            <w:r w:rsidRPr="00E16466">
              <w:rPr>
                <w:rFonts w:ascii="Angsana New" w:hAnsi="Angsana New"/>
                <w:sz w:val="24"/>
                <w:szCs w:val="24"/>
              </w:rPr>
              <w:t>,</w:t>
            </w:r>
            <w:r w:rsidRPr="00E16466">
              <w:rPr>
                <w:rFonts w:ascii="Angsana New" w:hAnsi="Angsana New"/>
                <w:sz w:val="24"/>
                <w:szCs w:val="24"/>
                <w:cs/>
              </w:rPr>
              <w:t>563</w:t>
            </w:r>
            <w:r w:rsidRPr="00E16466">
              <w:rPr>
                <w:rFonts w:ascii="Angsana New" w:hAnsi="Angsana New"/>
                <w:sz w:val="24"/>
                <w:szCs w:val="24"/>
              </w:rPr>
              <w:t>,</w:t>
            </w:r>
            <w:r w:rsidRPr="00E16466">
              <w:rPr>
                <w:rFonts w:ascii="Angsana New" w:hAnsi="Angsana New"/>
                <w:sz w:val="24"/>
                <w:szCs w:val="24"/>
                <w:cs/>
              </w:rPr>
              <w:t>310.9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E1646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ACF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(91,093,080.77)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3DE44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(86,327,757.51)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7BF1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(35,304,730.35)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B0F4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(6,981,173.61)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69C3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(21,164,399.91)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457F9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C84A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(305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434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453.05)</w:t>
            </w:r>
          </w:p>
        </w:tc>
      </w:tr>
      <w:tr w:rsidR="00821015" w:rsidRPr="00D24E40" w14:paraId="4722A023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1D53" w14:textId="77777777" w:rsidR="00821015" w:rsidRPr="00D24E40" w:rsidRDefault="0082101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5BDF0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21,073,333.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47049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39,854,902.08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48108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31,098,203.42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6C196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11,451,907.09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5B62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3,788,239.96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6CF2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01866">
              <w:rPr>
                <w:rFonts w:ascii="Angsana New" w:hAnsi="Angsana New"/>
                <w:sz w:val="24"/>
                <w:szCs w:val="24"/>
              </w:rPr>
              <w:t>9,866,435.70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B53CC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277E2">
              <w:rPr>
                <w:rFonts w:ascii="Angsana New" w:hAnsi="Angsana New"/>
                <w:sz w:val="24"/>
                <w:szCs w:val="24"/>
                <w:cs/>
              </w:rPr>
              <w:t>94</w:t>
            </w:r>
            <w:r w:rsidRPr="00C277E2">
              <w:rPr>
                <w:rFonts w:ascii="Angsana New" w:hAnsi="Angsana New"/>
                <w:sz w:val="24"/>
                <w:szCs w:val="24"/>
              </w:rPr>
              <w:t>,</w:t>
            </w:r>
            <w:r w:rsidRPr="00C277E2">
              <w:rPr>
                <w:rFonts w:ascii="Angsana New" w:hAnsi="Angsana New"/>
                <w:sz w:val="24"/>
                <w:szCs w:val="24"/>
                <w:cs/>
              </w:rPr>
              <w:t>448.00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A8D1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117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227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470.05</w:t>
            </w:r>
          </w:p>
        </w:tc>
      </w:tr>
      <w:tr w:rsidR="00821015" w:rsidRPr="00D24E40" w14:paraId="778A96EC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4C30" w14:textId="77777777" w:rsidR="00821015" w:rsidRPr="00D24E40" w:rsidRDefault="0082101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58F5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A29B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F5B9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8E72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7BD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0E6D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5542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A018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068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962.93</w:t>
            </w:r>
          </w:p>
        </w:tc>
      </w:tr>
      <w:tr w:rsidR="00821015" w:rsidRPr="00A76AAC" w14:paraId="660FA447" w14:textId="77777777">
        <w:trPr>
          <w:trHeight w:val="288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E2FC" w14:textId="13EAFFDC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="00231E5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(ขาดทุน)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C8BC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B2DE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CE43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CD28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53AC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C541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38705" w14:textId="77777777" w:rsidR="00821015" w:rsidRPr="00A76AAC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243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179.74</w:t>
            </w:r>
          </w:p>
        </w:tc>
      </w:tr>
      <w:tr w:rsidR="00821015" w:rsidRPr="00D24E40" w14:paraId="4EE2D4CE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335B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4CB5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921D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52A9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101F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F8E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EB600" w14:textId="77777777" w:rsidR="00821015" w:rsidRPr="00427F5F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906C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63B0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(39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883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246.66)</w:t>
            </w:r>
          </w:p>
        </w:tc>
      </w:tr>
      <w:tr w:rsidR="00821015" w:rsidRPr="00D24E40" w14:paraId="37E7DDE4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AC045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F045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5449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5DC7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7286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6D914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2BB4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7FCB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6FBD4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(48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896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132.80)</w:t>
            </w:r>
          </w:p>
        </w:tc>
      </w:tr>
      <w:tr w:rsidR="00821015" w:rsidRPr="00D24E40" w14:paraId="15EDCE5A" w14:textId="77777777">
        <w:trPr>
          <w:trHeight w:val="288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408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1616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3644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A847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84ABA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7B3A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532EA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F1BE4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760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233.26</w:t>
            </w:r>
          </w:p>
        </w:tc>
      </w:tr>
      <w:tr w:rsidR="00821015" w:rsidRPr="00D24E40" w14:paraId="2664BD9D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01F9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29EE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6B78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C2F1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7EFF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D58F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B59E4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6F52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F816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262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730.05</w:t>
            </w:r>
          </w:p>
        </w:tc>
      </w:tr>
      <w:tr w:rsidR="00821015" w:rsidRPr="00D24E40" w14:paraId="2C4965C3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FE6A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EDBD5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4647A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F94F5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23F9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D58DF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7298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B5BD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8CA65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56341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041</w:t>
            </w:r>
            <w:r w:rsidRPr="00556341">
              <w:rPr>
                <w:rFonts w:ascii="Angsana New" w:hAnsi="Angsana New"/>
                <w:sz w:val="24"/>
                <w:szCs w:val="24"/>
              </w:rPr>
              <w:t>,</w:t>
            </w:r>
            <w:r w:rsidRPr="00556341">
              <w:rPr>
                <w:rFonts w:ascii="Angsana New" w:hAnsi="Angsana New"/>
                <w:sz w:val="24"/>
                <w:szCs w:val="24"/>
                <w:cs/>
              </w:rPr>
              <w:t>617.19)</w:t>
            </w:r>
          </w:p>
        </w:tc>
      </w:tr>
      <w:tr w:rsidR="00821015" w:rsidRPr="00D24E40" w14:paraId="79262F57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BC90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BA82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F5AE2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3AB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025B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310FA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F3590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6C0FC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65E22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C0EF1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6C0EF1">
              <w:rPr>
                <w:rFonts w:ascii="Angsana New" w:hAnsi="Angsana New"/>
                <w:sz w:val="24"/>
                <w:szCs w:val="24"/>
              </w:rPr>
              <w:t>,</w:t>
            </w:r>
            <w:r w:rsidRPr="006C0EF1">
              <w:rPr>
                <w:rFonts w:ascii="Angsana New" w:hAnsi="Angsana New"/>
                <w:sz w:val="24"/>
                <w:szCs w:val="24"/>
                <w:cs/>
              </w:rPr>
              <w:t>981</w:t>
            </w:r>
            <w:r w:rsidRPr="006C0EF1">
              <w:rPr>
                <w:rFonts w:ascii="Angsana New" w:hAnsi="Angsana New"/>
                <w:sz w:val="24"/>
                <w:szCs w:val="24"/>
              </w:rPr>
              <w:t>,</w:t>
            </w:r>
            <w:r w:rsidRPr="006C0EF1">
              <w:rPr>
                <w:rFonts w:ascii="Angsana New" w:hAnsi="Angsana New"/>
                <w:sz w:val="24"/>
                <w:szCs w:val="24"/>
                <w:cs/>
              </w:rPr>
              <w:t>346.12</w:t>
            </w:r>
          </w:p>
        </w:tc>
      </w:tr>
      <w:tr w:rsidR="00821015" w:rsidRPr="00D24E40" w14:paraId="076301B4" w14:textId="77777777">
        <w:trPr>
          <w:trHeight w:val="288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3198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688A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4AB1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4249E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D68A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FC2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9500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03F24" w14:textId="77777777" w:rsidR="00821015" w:rsidRPr="00D24E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C0EF1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6C0EF1">
              <w:rPr>
                <w:rFonts w:ascii="Angsana New" w:hAnsi="Angsana New"/>
                <w:sz w:val="24"/>
                <w:szCs w:val="24"/>
              </w:rPr>
              <w:t>,</w:t>
            </w:r>
            <w:r w:rsidRPr="006C0EF1">
              <w:rPr>
                <w:rFonts w:ascii="Angsana New" w:hAnsi="Angsana New"/>
                <w:sz w:val="24"/>
                <w:szCs w:val="24"/>
                <w:cs/>
              </w:rPr>
              <w:t>633</w:t>
            </w:r>
            <w:r w:rsidRPr="006C0EF1">
              <w:rPr>
                <w:rFonts w:ascii="Angsana New" w:hAnsi="Angsana New"/>
                <w:sz w:val="24"/>
                <w:szCs w:val="24"/>
              </w:rPr>
              <w:t>,</w:t>
            </w:r>
            <w:r w:rsidRPr="006C0EF1">
              <w:rPr>
                <w:rFonts w:ascii="Angsana New" w:hAnsi="Angsana New"/>
                <w:sz w:val="24"/>
                <w:szCs w:val="24"/>
                <w:cs/>
              </w:rPr>
              <w:t>413.81)</w:t>
            </w:r>
          </w:p>
        </w:tc>
      </w:tr>
      <w:tr w:rsidR="00821015" w:rsidRPr="00014966" w14:paraId="42660D46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FDA7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3DEC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6513B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735A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20CC1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00DB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B423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AAF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3EE9E" w14:textId="77777777" w:rsidR="00821015" w:rsidRPr="00014966" w:rsidRDefault="00821015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C0EF1">
              <w:rPr>
                <w:rFonts w:ascii="Angsana New" w:hAnsi="Angsana New"/>
                <w:sz w:val="24"/>
                <w:szCs w:val="24"/>
                <w:cs/>
              </w:rPr>
              <w:t>22</w:t>
            </w:r>
            <w:r w:rsidRPr="006C0EF1">
              <w:rPr>
                <w:rFonts w:ascii="Angsana New" w:hAnsi="Angsana New"/>
                <w:sz w:val="24"/>
                <w:szCs w:val="24"/>
              </w:rPr>
              <w:t>,</w:t>
            </w:r>
            <w:r w:rsidRPr="006C0EF1">
              <w:rPr>
                <w:rFonts w:ascii="Angsana New" w:hAnsi="Angsana New"/>
                <w:sz w:val="24"/>
                <w:szCs w:val="24"/>
                <w:cs/>
              </w:rPr>
              <w:t>347</w:t>
            </w:r>
            <w:r w:rsidRPr="006C0EF1">
              <w:rPr>
                <w:rFonts w:ascii="Angsana New" w:hAnsi="Angsana New"/>
                <w:sz w:val="24"/>
                <w:szCs w:val="24"/>
              </w:rPr>
              <w:t>,</w:t>
            </w:r>
            <w:r w:rsidRPr="006C0EF1">
              <w:rPr>
                <w:rFonts w:ascii="Angsana New" w:hAnsi="Angsana New"/>
                <w:sz w:val="24"/>
                <w:szCs w:val="24"/>
                <w:cs/>
              </w:rPr>
              <w:t>932.31</w:t>
            </w:r>
          </w:p>
        </w:tc>
      </w:tr>
      <w:tr w:rsidR="00821015" w:rsidRPr="00D24E40" w14:paraId="23FD772C" w14:textId="77777777">
        <w:trPr>
          <w:trHeight w:val="117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0328" w14:textId="77777777" w:rsidR="00821015" w:rsidRPr="00675360" w:rsidRDefault="00821015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DEF60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4E12F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FA176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22074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3F442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E53F4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79887" w14:textId="77777777" w:rsidR="00821015" w:rsidRPr="0067536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32134" w14:textId="77777777" w:rsidR="00821015" w:rsidRPr="001A765C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1015" w:rsidRPr="00BA2540" w14:paraId="6950C052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19E10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A5C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A8914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BBC6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5905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4BB9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C42F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1FF5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5CE86" w14:textId="77777777" w:rsidR="00821015" w:rsidRPr="00BA25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96425">
              <w:rPr>
                <w:rFonts w:ascii="Angsana New" w:hAnsi="Angsana New"/>
                <w:sz w:val="24"/>
                <w:szCs w:val="24"/>
                <w:cs/>
              </w:rPr>
              <w:t>252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854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008.11</w:t>
            </w:r>
          </w:p>
        </w:tc>
      </w:tr>
      <w:tr w:rsidR="00821015" w:rsidRPr="00BA2540" w14:paraId="3714A631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EFB3B" w14:textId="77777777" w:rsidR="00821015" w:rsidRPr="00D24E40" w:rsidRDefault="00821015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8E06C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66ED7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259D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ED73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2088" w14:textId="77777777" w:rsidR="00821015" w:rsidRPr="00D24E40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0CD61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097C" w14:textId="77777777" w:rsidR="00821015" w:rsidRPr="006C3EF4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AEA4" w14:textId="77777777" w:rsidR="00821015" w:rsidRPr="00BA2540" w:rsidRDefault="00821015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A418B">
              <w:rPr>
                <w:rFonts w:ascii="Angsana New" w:hAnsi="Angsana New"/>
                <w:sz w:val="24"/>
                <w:szCs w:val="24"/>
                <w:cs/>
              </w:rPr>
              <w:t>755</w:t>
            </w:r>
            <w:r w:rsidRPr="000A418B">
              <w:rPr>
                <w:rFonts w:ascii="Angsana New" w:hAnsi="Angsana New"/>
                <w:sz w:val="24"/>
                <w:szCs w:val="24"/>
              </w:rPr>
              <w:t>,</w:t>
            </w:r>
            <w:r w:rsidRPr="000A418B">
              <w:rPr>
                <w:rFonts w:ascii="Angsana New" w:hAnsi="Angsana New"/>
                <w:sz w:val="24"/>
                <w:szCs w:val="24"/>
                <w:cs/>
              </w:rPr>
              <w:t>011</w:t>
            </w:r>
            <w:r w:rsidRPr="000A418B">
              <w:rPr>
                <w:rFonts w:ascii="Angsana New" w:hAnsi="Angsana New"/>
                <w:sz w:val="24"/>
                <w:szCs w:val="24"/>
              </w:rPr>
              <w:t>,</w:t>
            </w:r>
            <w:r w:rsidRPr="000A418B">
              <w:rPr>
                <w:rFonts w:ascii="Angsana New" w:hAnsi="Angsana New"/>
                <w:sz w:val="24"/>
                <w:szCs w:val="24"/>
                <w:cs/>
              </w:rPr>
              <w:t>964.21</w:t>
            </w:r>
          </w:p>
        </w:tc>
      </w:tr>
      <w:tr w:rsidR="00821015" w:rsidRPr="00BA2540" w14:paraId="3A2CBFF4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14:paraId="2E386CC2" w14:textId="77777777" w:rsidR="00821015" w:rsidRPr="00C91746" w:rsidRDefault="00821015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5B128D7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8789C31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60CE6B6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7FB7E9A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634B369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ED39856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4688093D" w14:textId="77777777" w:rsidR="00821015" w:rsidRPr="00C91746" w:rsidRDefault="00821015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73582" w14:textId="77777777" w:rsidR="00821015" w:rsidRPr="00C91746" w:rsidRDefault="00821015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9642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007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865</w:t>
            </w:r>
            <w:r w:rsidRPr="00796425">
              <w:rPr>
                <w:rFonts w:ascii="Angsana New" w:hAnsi="Angsana New"/>
                <w:sz w:val="24"/>
                <w:szCs w:val="24"/>
              </w:rPr>
              <w:t>,</w:t>
            </w:r>
            <w:r w:rsidRPr="00796425">
              <w:rPr>
                <w:rFonts w:ascii="Angsana New" w:hAnsi="Angsana New"/>
                <w:sz w:val="24"/>
                <w:szCs w:val="24"/>
                <w:cs/>
              </w:rPr>
              <w:t>972.32</w:t>
            </w:r>
          </w:p>
        </w:tc>
      </w:tr>
    </w:tbl>
    <w:p w14:paraId="6891131B" w14:textId="77777777" w:rsidR="00F10B70" w:rsidRDefault="00F10B70"/>
    <w:tbl>
      <w:tblPr>
        <w:tblStyle w:val="TableGrid"/>
        <w:tblW w:w="14875" w:type="dxa"/>
        <w:tblInd w:w="828" w:type="dxa"/>
        <w:tblLook w:val="04A0" w:firstRow="1" w:lastRow="0" w:firstColumn="1" w:lastColumn="0" w:noHBand="0" w:noVBand="1"/>
      </w:tblPr>
      <w:tblGrid>
        <w:gridCol w:w="2088"/>
        <w:gridCol w:w="1598"/>
        <w:gridCol w:w="1598"/>
        <w:gridCol w:w="1598"/>
        <w:gridCol w:w="1598"/>
        <w:gridCol w:w="1598"/>
        <w:gridCol w:w="1598"/>
        <w:gridCol w:w="1598"/>
        <w:gridCol w:w="1601"/>
      </w:tblGrid>
      <w:tr w:rsidR="00C419D0" w:rsidRPr="00D24E40" w14:paraId="47552602" w14:textId="77777777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D0300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A8D736" w14:textId="2E2E5155" w:rsidR="00C419D0" w:rsidRPr="00D24E40" w:rsidRDefault="00840A59" w:rsidP="00840A59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840A59" w:rsidRPr="00D24E40" w14:paraId="24158B90" w14:textId="77777777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A87B" w14:textId="77777777" w:rsidR="00840A59" w:rsidRPr="00D24E40" w:rsidRDefault="00840A59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1B443D" w14:textId="16CD895C" w:rsidR="00840A59" w:rsidRDefault="00840A59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419D0" w:rsidRPr="00D24E40" w14:paraId="51A7B707" w14:textId="77777777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FEA14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E3C275" w14:textId="77777777" w:rsidR="00C419D0" w:rsidRPr="00D24E40" w:rsidRDefault="00C419D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6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 xml:space="preserve">30 </w:t>
            </w:r>
            <w:r>
              <w:rPr>
                <w:rFonts w:hint="cs"/>
                <w:sz w:val="24"/>
                <w:cs/>
              </w:rPr>
              <w:t>มิถุนายน</w:t>
            </w:r>
            <w:r w:rsidRPr="00F500D7">
              <w:rPr>
                <w:sz w:val="24"/>
                <w:cs/>
              </w:rPr>
              <w:t xml:space="preserve"> </w:t>
            </w:r>
            <w:r>
              <w:rPr>
                <w:sz w:val="24"/>
              </w:rPr>
              <w:t>2566</w:t>
            </w:r>
          </w:p>
        </w:tc>
      </w:tr>
      <w:tr w:rsidR="00C419D0" w:rsidRPr="00D24E40" w14:paraId="5027482E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56E0C" w14:textId="77777777" w:rsidR="00C419D0" w:rsidRPr="00D24E40" w:rsidRDefault="00C419D0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886A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4457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3A4EE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07B2AD0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13B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A554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5A94AB0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28DA" w14:textId="77777777" w:rsidR="00C419D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0630C5C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051B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0A76B4EE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B2F4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4D68FFB9" w14:textId="77777777" w:rsidR="00C419D0" w:rsidRPr="00D24E40" w:rsidRDefault="00C419D0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19D0" w:rsidRPr="00024677" w14:paraId="23342B7F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DCBD" w14:textId="77777777" w:rsidR="00C419D0" w:rsidRPr="00024677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F1D7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93,048,765.39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7AE7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118,208,223.20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1D9CC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102,178,889.14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0D7A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50,428,253.31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AB4CC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8,989,459.23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DEC8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26,983,766.00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D9558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101,238.44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2005" w14:textId="77777777" w:rsidR="00C419D0" w:rsidRPr="00024677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399,938,594.71</w:t>
            </w:r>
          </w:p>
        </w:tc>
      </w:tr>
      <w:tr w:rsidR="00C419D0" w:rsidRPr="00D24E40" w14:paraId="4459EEBB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6C26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2AC71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(69,736,701.21)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E658F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(83,104,382.41)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F81D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(75,186,437.75)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5038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(38,509,691.45)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4C77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(6,081,235.19)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15B9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(17,534,546.90)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F4C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C515C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(290,152,994.91)</w:t>
            </w:r>
          </w:p>
        </w:tc>
      </w:tr>
      <w:tr w:rsidR="00C419D0" w:rsidRPr="00D24E40" w14:paraId="75B7EBF7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55E3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AE72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23,312,064.18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221C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35,103,840.79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145B8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26,992,451.39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A81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11,918,561.86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955B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2,908,224.04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8A44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9,449,219.10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9341C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101,238.44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F51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109,785,599.80</w:t>
            </w:r>
          </w:p>
        </w:tc>
      </w:tr>
      <w:tr w:rsidR="00C419D0" w:rsidRPr="00D24E40" w14:paraId="492B0C28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56CC" w14:textId="77777777" w:rsidR="00C419D0" w:rsidRPr="00D24E40" w:rsidRDefault="00C419D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918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58B1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68B5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433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F90C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28B7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D5EA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E66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1,958,496.17</w:t>
            </w:r>
          </w:p>
        </w:tc>
      </w:tr>
      <w:tr w:rsidR="00C419D0" w:rsidRPr="00D24E40" w14:paraId="001BB040" w14:textId="77777777">
        <w:trPr>
          <w:trHeight w:val="288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356C" w14:textId="64F91AB2" w:rsidR="00C419D0" w:rsidRPr="00D24E40" w:rsidRDefault="00C419D0">
            <w:pPr>
              <w:tabs>
                <w:tab w:val="decimal" w:pos="59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080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="00231E5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D2080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4305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098E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7DC5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DF04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8478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D27E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0167D" w14:textId="1959B140" w:rsidR="00C419D0" w:rsidRPr="007D1A42" w:rsidRDefault="00BE153B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BE153B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BE153B">
              <w:rPr>
                <w:rFonts w:ascii="Angsana New" w:hAnsi="Angsana New"/>
                <w:sz w:val="24"/>
                <w:szCs w:val="24"/>
              </w:rPr>
              <w:t>,</w:t>
            </w:r>
            <w:r w:rsidRPr="00BE153B">
              <w:rPr>
                <w:rFonts w:ascii="Angsana New" w:hAnsi="Angsana New"/>
                <w:sz w:val="24"/>
                <w:szCs w:val="24"/>
                <w:cs/>
              </w:rPr>
              <w:t>622</w:t>
            </w:r>
            <w:r w:rsidRPr="00BE153B">
              <w:rPr>
                <w:rFonts w:ascii="Angsana New" w:hAnsi="Angsana New"/>
                <w:sz w:val="24"/>
                <w:szCs w:val="24"/>
              </w:rPr>
              <w:t>,</w:t>
            </w:r>
            <w:r w:rsidRPr="00BE153B">
              <w:rPr>
                <w:rFonts w:ascii="Angsana New" w:hAnsi="Angsana New"/>
                <w:sz w:val="24"/>
                <w:szCs w:val="24"/>
                <w:cs/>
              </w:rPr>
              <w:t>458.93</w:t>
            </w:r>
          </w:p>
        </w:tc>
      </w:tr>
      <w:tr w:rsidR="00C419D0" w:rsidRPr="00D24E40" w14:paraId="18D147BA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53E06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93D8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B3C7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C615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E85C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920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1720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14B5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3402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(36,434,284.30)</w:t>
            </w:r>
          </w:p>
        </w:tc>
      </w:tr>
      <w:tr w:rsidR="00C419D0" w:rsidRPr="00D24E40" w14:paraId="2CB432AF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9747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53D5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FED9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B1E7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C75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0FB2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659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9906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56F85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(41,266,221.37)</w:t>
            </w:r>
          </w:p>
        </w:tc>
      </w:tr>
      <w:tr w:rsidR="00C419D0" w:rsidRPr="00D24E40" w14:paraId="22CD8638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36AC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328D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1CCF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00C6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610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C22A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979A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C6BC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C46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38,666,049.23</w:t>
            </w:r>
          </w:p>
        </w:tc>
      </w:tr>
      <w:tr w:rsidR="00C419D0" w:rsidRPr="00D24E40" w14:paraId="5522C366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2E909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DE2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2515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8680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AB49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E267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5C25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DAF7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429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464,065.68</w:t>
            </w:r>
          </w:p>
        </w:tc>
      </w:tr>
      <w:tr w:rsidR="00C419D0" w:rsidRPr="00D24E40" w14:paraId="5D82CD3A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00CA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E0BF8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DE09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ED7BA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6DB9B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3856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18DD2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A7D1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BAD8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(1,371,671.60)</w:t>
            </w:r>
          </w:p>
        </w:tc>
      </w:tr>
      <w:tr w:rsidR="00C419D0" w:rsidRPr="00D24E40" w14:paraId="74ACA8D8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8255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CD9A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61F0D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2119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9757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400F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F5EC3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3141E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7BF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E3753">
              <w:rPr>
                <w:rFonts w:ascii="Angsana New" w:hAnsi="Angsana New"/>
                <w:sz w:val="24"/>
                <w:szCs w:val="24"/>
              </w:rPr>
              <w:t>37,758,443.31</w:t>
            </w:r>
          </w:p>
        </w:tc>
      </w:tr>
      <w:tr w:rsidR="00C419D0" w:rsidRPr="00D24E40" w14:paraId="18A0A493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6420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BEAA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4F58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5FF5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D0A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346C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F8C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85627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0849" w14:textId="77777777" w:rsidR="00C419D0" w:rsidRPr="00D24E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845DE">
              <w:rPr>
                <w:rFonts w:ascii="Angsana New" w:hAnsi="Angsana New"/>
                <w:sz w:val="24"/>
                <w:szCs w:val="24"/>
              </w:rPr>
              <w:t>(</w:t>
            </w:r>
            <w:r w:rsidRPr="00E12AA1">
              <w:rPr>
                <w:rFonts w:ascii="Angsana New" w:hAnsi="Angsana New"/>
                <w:sz w:val="24"/>
                <w:szCs w:val="24"/>
              </w:rPr>
              <w:t>7,535,326.54</w:t>
            </w:r>
            <w:r w:rsidRPr="009845D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419D0" w:rsidRPr="00014966" w14:paraId="7D94AD4F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65CE3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6673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2F21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E23EA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48D6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116D0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E91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F657C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1432" w14:textId="77777777" w:rsidR="00C419D0" w:rsidRPr="00014966" w:rsidRDefault="00C419D0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12AA1">
              <w:rPr>
                <w:rFonts w:ascii="Angsana New" w:hAnsi="Angsana New"/>
                <w:sz w:val="24"/>
                <w:szCs w:val="24"/>
              </w:rPr>
              <w:t>30,223,116.77</w:t>
            </w:r>
          </w:p>
        </w:tc>
      </w:tr>
      <w:tr w:rsidR="00C419D0" w:rsidRPr="00D24E40" w14:paraId="0CFD8ABE" w14:textId="77777777">
        <w:trPr>
          <w:trHeight w:val="8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A629" w14:textId="77777777" w:rsidR="00C419D0" w:rsidRPr="00675360" w:rsidRDefault="00C419D0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8537B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74E53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4D2A4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1CD98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92F57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9DE65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58E9A" w14:textId="77777777" w:rsidR="00C419D0" w:rsidRPr="0067536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C6F7A" w14:textId="77777777" w:rsidR="00C419D0" w:rsidRPr="003654B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19D0" w:rsidRPr="00BA2540" w14:paraId="095B22B5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05251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2EF9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C7DF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99E6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6C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CAFD3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2245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8B21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B5791" w14:textId="77777777" w:rsidR="00C419D0" w:rsidRPr="00BA25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44F63">
              <w:rPr>
                <w:rFonts w:ascii="Angsana New" w:hAnsi="Angsana New"/>
                <w:sz w:val="24"/>
                <w:szCs w:val="24"/>
              </w:rPr>
              <w:t>236,782,211.39</w:t>
            </w:r>
          </w:p>
        </w:tc>
      </w:tr>
      <w:tr w:rsidR="00C419D0" w:rsidRPr="00BA2540" w14:paraId="2AD04069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F22BE" w14:textId="77777777" w:rsidR="00C419D0" w:rsidRPr="00D24E40" w:rsidRDefault="00C419D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49436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B681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4595E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3134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91B9" w14:textId="77777777" w:rsidR="00C419D0" w:rsidRPr="00D24E40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4D89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746C0" w14:textId="77777777" w:rsidR="00C419D0" w:rsidRPr="006C3EF4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2269D" w14:textId="77777777" w:rsidR="00C419D0" w:rsidRPr="00BA2540" w:rsidRDefault="00C419D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505AD">
              <w:rPr>
                <w:rFonts w:ascii="Angsana New" w:hAnsi="Angsana New"/>
                <w:sz w:val="24"/>
                <w:szCs w:val="24"/>
              </w:rPr>
              <w:t>709,423,179.34</w:t>
            </w:r>
          </w:p>
        </w:tc>
      </w:tr>
      <w:tr w:rsidR="00C419D0" w:rsidRPr="00BA2540" w14:paraId="1AE082CD" w14:textId="77777777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3BACA" w14:textId="77777777" w:rsidR="00C419D0" w:rsidRPr="00C91746" w:rsidRDefault="00C419D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1852A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E756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B8FEB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0290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2022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59FAD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B9C32" w14:textId="77777777" w:rsidR="00C419D0" w:rsidRPr="00C91746" w:rsidRDefault="00C419D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F6D2" w14:textId="77777777" w:rsidR="00C419D0" w:rsidRPr="00C91746" w:rsidRDefault="00C419D0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12AA1">
              <w:rPr>
                <w:rFonts w:ascii="Angsana New" w:hAnsi="Angsana New"/>
                <w:sz w:val="24"/>
                <w:szCs w:val="24"/>
              </w:rPr>
              <w:t>946,205,390.73</w:t>
            </w:r>
          </w:p>
        </w:tc>
      </w:tr>
    </w:tbl>
    <w:p w14:paraId="2B40EFA2" w14:textId="77777777" w:rsidR="00C419D0" w:rsidRDefault="00C419D0"/>
    <w:p w14:paraId="0943BB81" w14:textId="4557659F" w:rsidR="005D6107" w:rsidRPr="00512859" w:rsidRDefault="004877F3" w:rsidP="00547BE9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มิได้แสดงสินทรัพย์จำแนกตามกลุ่มผลิตภัณฑ์เนื่องจาก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ใช้สินทรัพย์ร่วมกัน</w:t>
      </w:r>
      <w:bookmarkEnd w:id="17"/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C5357E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74AC46D9" w:rsidR="00CB2B23" w:rsidRPr="0054636C" w:rsidRDefault="00502EB2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="00CB2B23"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="00CB2B23"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Pr="006B0E50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4DECD61B" w:rsidR="00CB2B23" w:rsidRPr="00CB2B23" w:rsidRDefault="00CB2B23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495837">
        <w:rPr>
          <w:rFonts w:ascii="Angsana New" w:hAnsi="Angsana New"/>
          <w:sz w:val="30"/>
          <w:szCs w:val="30"/>
          <w:cs/>
        </w:rPr>
        <w:t>สำหรับ</w:t>
      </w:r>
      <w:r w:rsidR="0077460C" w:rsidRPr="00495837">
        <w:rPr>
          <w:rFonts w:ascii="Angsana New" w:hAnsi="Angsana New" w:hint="cs"/>
          <w:sz w:val="30"/>
          <w:szCs w:val="30"/>
          <w:cs/>
        </w:rPr>
        <w:t xml:space="preserve">งวด </w:t>
      </w:r>
      <w:r w:rsidR="000662AF" w:rsidRPr="00495837">
        <w:rPr>
          <w:rFonts w:ascii="Angsana New" w:hAnsi="Angsana New"/>
          <w:sz w:val="30"/>
          <w:szCs w:val="30"/>
        </w:rPr>
        <w:t>6</w:t>
      </w:r>
      <w:r w:rsidR="0077460C" w:rsidRPr="00495837">
        <w:rPr>
          <w:rFonts w:ascii="Angsana New" w:hAnsi="Angsana New"/>
          <w:sz w:val="30"/>
          <w:szCs w:val="30"/>
        </w:rPr>
        <w:t xml:space="preserve"> </w:t>
      </w:r>
      <w:r w:rsidR="0077460C" w:rsidRPr="00495837">
        <w:rPr>
          <w:rFonts w:ascii="Angsana New" w:hAnsi="Angsana New" w:hint="cs"/>
          <w:sz w:val="30"/>
          <w:szCs w:val="30"/>
          <w:cs/>
        </w:rPr>
        <w:t>เดือน</w:t>
      </w:r>
      <w:r w:rsidRPr="00495837">
        <w:rPr>
          <w:rFonts w:ascii="Angsana New" w:hAnsi="Angsana New"/>
          <w:sz w:val="30"/>
          <w:szCs w:val="30"/>
          <w:cs/>
        </w:rPr>
        <w:t xml:space="preserve"> สิ้นสุด</w:t>
      </w:r>
      <w:r w:rsidRPr="00144AF3">
        <w:rPr>
          <w:rFonts w:ascii="Angsana New" w:hAnsi="Angsana New"/>
          <w:sz w:val="30"/>
          <w:szCs w:val="30"/>
          <w:cs/>
        </w:rPr>
        <w:t xml:space="preserve">วันที่ </w:t>
      </w:r>
      <w:r w:rsidR="00291295" w:rsidRPr="00495837">
        <w:rPr>
          <w:rFonts w:ascii="Angsana New" w:hAnsi="Angsana New"/>
          <w:sz w:val="30"/>
          <w:szCs w:val="30"/>
        </w:rPr>
        <w:t>3</w:t>
      </w:r>
      <w:r w:rsidR="00195CDC" w:rsidRPr="00495837">
        <w:rPr>
          <w:rFonts w:ascii="Angsana New" w:hAnsi="Angsana New"/>
          <w:sz w:val="30"/>
          <w:szCs w:val="30"/>
        </w:rPr>
        <w:t>0</w:t>
      </w:r>
      <w:r w:rsidRPr="00495837">
        <w:rPr>
          <w:rFonts w:ascii="Angsana New" w:hAnsi="Angsana New"/>
          <w:sz w:val="30"/>
          <w:szCs w:val="30"/>
        </w:rPr>
        <w:t xml:space="preserve"> </w:t>
      </w:r>
      <w:r w:rsidR="000662AF" w:rsidRPr="00495837">
        <w:rPr>
          <w:rFonts w:ascii="Angsana New" w:hAnsi="Angsana New" w:hint="cs"/>
          <w:sz w:val="30"/>
          <w:szCs w:val="30"/>
          <w:cs/>
        </w:rPr>
        <w:t>มิ</w:t>
      </w:r>
      <w:r w:rsidR="000662AF" w:rsidRPr="00144AF3">
        <w:rPr>
          <w:rFonts w:ascii="Angsana New" w:hAnsi="Angsana New" w:hint="cs"/>
          <w:sz w:val="30"/>
          <w:szCs w:val="30"/>
          <w:cs/>
        </w:rPr>
        <w:t>ถุนายน</w:t>
      </w:r>
      <w:r w:rsidRPr="00144AF3">
        <w:rPr>
          <w:rFonts w:ascii="Angsana New" w:hAnsi="Angsana New"/>
          <w:sz w:val="30"/>
          <w:szCs w:val="30"/>
          <w:cs/>
        </w:rPr>
        <w:t xml:space="preserve"> </w:t>
      </w:r>
      <w:r w:rsidRPr="00144AF3">
        <w:rPr>
          <w:rFonts w:ascii="Angsana New" w:hAnsi="Angsana New"/>
          <w:sz w:val="30"/>
          <w:szCs w:val="30"/>
        </w:rPr>
        <w:t>256</w:t>
      </w:r>
      <w:r w:rsidR="005F23C6" w:rsidRPr="00144AF3">
        <w:rPr>
          <w:rFonts w:ascii="Angsana New" w:hAnsi="Angsana New"/>
          <w:sz w:val="30"/>
          <w:szCs w:val="30"/>
        </w:rPr>
        <w:t>7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Pr="006B0E50">
        <w:rPr>
          <w:rFonts w:ascii="Angsana New" w:hAnsi="Angsana New"/>
          <w:sz w:val="30"/>
          <w:szCs w:val="30"/>
          <w:cs/>
        </w:rPr>
        <w:t xml:space="preserve">และ </w:t>
      </w:r>
      <w:r w:rsidRPr="006B0E50">
        <w:rPr>
          <w:rFonts w:ascii="Angsana New" w:hAnsi="Angsana New"/>
          <w:sz w:val="30"/>
          <w:szCs w:val="30"/>
        </w:rPr>
        <w:t>256</w:t>
      </w:r>
      <w:r w:rsidR="005F23C6">
        <w:rPr>
          <w:rFonts w:ascii="Angsana New" w:hAnsi="Angsana New"/>
          <w:sz w:val="30"/>
          <w:szCs w:val="30"/>
        </w:rPr>
        <w:t>6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="004877F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E50">
        <w:rPr>
          <w:rFonts w:ascii="Angsana New" w:hAnsi="Angsana New"/>
          <w:sz w:val="30"/>
          <w:szCs w:val="30"/>
          <w:cs/>
        </w:rPr>
        <w:t xml:space="preserve"> ไม่มีรายได้จากลูกค้ารายใดที่มีมูลค่าเท่ากับหรือเกินกว่าร้อยละ </w:t>
      </w:r>
      <w:r w:rsidR="00892062" w:rsidRPr="006B0E50">
        <w:rPr>
          <w:rFonts w:ascii="Angsana New" w:hAnsi="Angsana New"/>
          <w:sz w:val="30"/>
          <w:szCs w:val="30"/>
        </w:rPr>
        <w:t>10</w:t>
      </w:r>
      <w:r w:rsidRPr="006B0E50">
        <w:rPr>
          <w:rFonts w:ascii="Angsana New" w:hAnsi="Angsana New"/>
          <w:sz w:val="30"/>
          <w:szCs w:val="30"/>
          <w:cs/>
        </w:rPr>
        <w:t xml:space="preserve"> ของรายได้รวมของ</w:t>
      </w:r>
      <w:r w:rsidR="005F23C6">
        <w:rPr>
          <w:rFonts w:ascii="Angsana New" w:hAnsi="Angsana New" w:hint="cs"/>
          <w:sz w:val="30"/>
          <w:szCs w:val="30"/>
          <w:cs/>
        </w:rPr>
        <w:t>กลุ่ม</w:t>
      </w:r>
      <w:r w:rsidRPr="006B0E50">
        <w:rPr>
          <w:rFonts w:ascii="Angsana New" w:hAnsi="Angsana New"/>
          <w:sz w:val="30"/>
          <w:szCs w:val="30"/>
          <w:cs/>
        </w:rPr>
        <w:t>กิจการ</w:t>
      </w:r>
    </w:p>
    <w:p w14:paraId="28496423" w14:textId="70213841" w:rsidR="00A13B10" w:rsidRPr="000279EC" w:rsidRDefault="000712C0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279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112FA600" w:rsidR="00C433F9" w:rsidRPr="00305551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ประกอบด้วย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</w:t>
      </w:r>
      <w:r w:rsidR="00802F10">
        <w:rPr>
          <w:rFonts w:ascii="Angsana New" w:hAnsi="Angsana New" w:hint="cs"/>
          <w:sz w:val="30"/>
          <w:szCs w:val="30"/>
          <w:cs/>
        </w:rPr>
        <w:t xml:space="preserve"> หนี้สินตามสัญญาเช่า</w:t>
      </w:r>
      <w:r w:rsidRPr="00305551">
        <w:rPr>
          <w:rFonts w:ascii="Angsana New" w:hAnsi="Angsana New"/>
          <w:sz w:val="30"/>
          <w:szCs w:val="30"/>
          <w:cs/>
        </w:rPr>
        <w:t xml:space="preserve"> 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มีความเสี่ยงที่เกี่ยวข้องกับเครื่องมือทางการเงินดังกล่าว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Pr="00305551" w:rsidRDefault="000712C0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7BB5E12B" w:rsidR="00202A7A" w:rsidRPr="00305551" w:rsidRDefault="00815FD5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มีความเสี่ยงด้านเครดิตที่เกี่ยวเนื่องกับ ลูกหนี้การค้า จำนวนเงินสูงสุดที่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</w:t>
      </w:r>
      <w:r w:rsidR="006D7D74" w:rsidRPr="00305551">
        <w:rPr>
          <w:rFonts w:ascii="Angsana New" w:hAnsi="Angsana New" w:hint="cs"/>
          <w:sz w:val="30"/>
          <w:szCs w:val="30"/>
          <w:cs/>
        </w:rPr>
        <w:t xml:space="preserve">ฯ 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อาจต้องสูญเสียจากการให้สินเชื่อคือมูลค่าตามบัญชี ที่แสดงอยู่ในงบฐานะการเงิน 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บริษัท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</w:t>
      </w:r>
      <w:r w:rsidR="00546016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มีการติดตามยอดคงค้างของลูกหนี้การค้าอย่างสม่ำเสมอ ทั้งนี้</w:t>
      </w:r>
      <w:r w:rsidR="00802F10">
        <w:rPr>
          <w:rFonts w:ascii="Angsana New" w:hAnsi="Angsana New" w:hint="cs"/>
          <w:sz w:val="30"/>
          <w:szCs w:val="30"/>
          <w:cs/>
        </w:rPr>
        <w:t xml:space="preserve"> </w:t>
      </w:r>
      <w:r w:rsidR="00202A7A" w:rsidRPr="00305551">
        <w:rPr>
          <w:rFonts w:ascii="Angsana New" w:hAnsi="Angsana New"/>
          <w:sz w:val="30"/>
          <w:szCs w:val="30"/>
          <w:cs/>
        </w:rPr>
        <w:t>การให้สินเชื่อของ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บริษัทฯเป็นการให้สินเชื่อแบบไม่กระจุกตัวสูงเนื่องจาก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มีฐานลูกค้าจำนวนมาก</w:t>
      </w:r>
    </w:p>
    <w:p w14:paraId="76A74A88" w14:textId="257D5A34" w:rsidR="00202A7A" w:rsidRPr="0037493C" w:rsidRDefault="00661948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7493C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7493C">
        <w:rPr>
          <w:rFonts w:ascii="Angsana New" w:hAnsi="Angsana New"/>
          <w:sz w:val="30"/>
          <w:szCs w:val="30"/>
          <w:cs/>
        </w:rPr>
        <w:t>บริษัท พิจารณาการด้อยค่าทุกวันสิ้นรอบระยะเวลารายงาน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5E74827E" w14:textId="4B4C2CDC" w:rsidR="007E409A" w:rsidRPr="00305551" w:rsidRDefault="007E409A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6B9C1303" w:rsidR="00295918" w:rsidRPr="0037493C" w:rsidRDefault="00661948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 xml:space="preserve">บริษัท มีความเสี่ยงเกี่ยวกับอัตราดอกเบี้ยอันเกี่ยวเนื่องกับ เงินสดและรายการเทียบเท่าเงินสด เงินให้กู้ยืมระยะสั้น สินทรัพย์ทางการเงินหมุนเวียนอื่น เงินกู้ยืมระยะสั้นจากสถาบันการเงิน </w:t>
      </w:r>
      <w:r w:rsidR="00427E6B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="007E409A" w:rsidRPr="0030555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>บริษัท</w:t>
      </w:r>
      <w:r w:rsidR="007E409A" w:rsidRPr="007E409A">
        <w:rPr>
          <w:rFonts w:ascii="Angsana New" w:hAnsi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C5357E">
          <w:footerReference w:type="default" r:id="rId17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184275D6" w:rsidR="007909E0" w:rsidRDefault="0029591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962990">
        <w:rPr>
          <w:rFonts w:ascii="Angsana New" w:hAnsi="Angsana New"/>
          <w:sz w:val="30"/>
          <w:szCs w:val="30"/>
          <w:lang w:val="en-US"/>
        </w:rPr>
        <w:t>3</w:t>
      </w:r>
      <w:r w:rsidR="000662AF">
        <w:rPr>
          <w:rFonts w:ascii="Angsana New" w:hAnsi="Angsana New"/>
          <w:sz w:val="30"/>
          <w:szCs w:val="30"/>
          <w:lang w:val="en-US"/>
        </w:rPr>
        <w:t>0</w:t>
      </w:r>
      <w:r w:rsidR="00962990">
        <w:rPr>
          <w:rFonts w:ascii="Angsana New" w:hAnsi="Angsana New"/>
          <w:sz w:val="30"/>
          <w:szCs w:val="30"/>
          <w:lang w:val="en-US"/>
        </w:rPr>
        <w:t xml:space="preserve"> </w:t>
      </w:r>
      <w:r w:rsidR="000662A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629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2990">
        <w:rPr>
          <w:rFonts w:ascii="Angsana New" w:hAnsi="Angsana New"/>
          <w:sz w:val="30"/>
          <w:szCs w:val="30"/>
          <w:lang w:val="en-US"/>
        </w:rPr>
        <w:t>2567</w:t>
      </w:r>
      <w:r w:rsidR="00962990">
        <w:rPr>
          <w:rFonts w:ascii="Angsana New" w:hAnsi="Angsana New" w:hint="cs"/>
          <w:sz w:val="30"/>
          <w:szCs w:val="30"/>
          <w:cs/>
          <w:lang w:val="en-US"/>
        </w:rPr>
        <w:t xml:space="preserve"> และวันที่ </w:t>
      </w:r>
      <w:r w:rsidR="00E4743D"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</w:t>
      </w:r>
      <w:r w:rsidR="007A2E2B">
        <w:rPr>
          <w:rFonts w:ascii="Angsana New" w:hAnsi="Angsana New" w:hint="cs"/>
          <w:sz w:val="30"/>
          <w:szCs w:val="30"/>
          <w:cs/>
        </w:rPr>
        <w:t xml:space="preserve">ม </w:t>
      </w:r>
      <w:r w:rsidR="007A2E2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29591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1165"/>
        <w:gridCol w:w="1152"/>
        <w:gridCol w:w="1152"/>
        <w:gridCol w:w="1165"/>
        <w:gridCol w:w="1152"/>
        <w:gridCol w:w="277"/>
        <w:gridCol w:w="1175"/>
        <w:gridCol w:w="1152"/>
        <w:gridCol w:w="1152"/>
        <w:gridCol w:w="1165"/>
        <w:gridCol w:w="1152"/>
      </w:tblGrid>
      <w:tr w:rsidR="00336B2A" w:rsidRPr="00A641DF" w14:paraId="1461C7E4" w14:textId="77777777" w:rsidTr="00C8164F">
        <w:tc>
          <w:tcPr>
            <w:tcW w:w="2943" w:type="dxa"/>
          </w:tcPr>
          <w:p w14:paraId="5049643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2A96D88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77FE0D4E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8516E1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6F9FCE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F68878F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82537A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06D54FE0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065F30E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2A402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9EBA009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F6755E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A56860E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336B2A" w:rsidRPr="00A641DF" w14:paraId="4E9D8310" w14:textId="77777777" w:rsidTr="00C8164F">
        <w:tc>
          <w:tcPr>
            <w:tcW w:w="2943" w:type="dxa"/>
          </w:tcPr>
          <w:p w14:paraId="063E3286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1B24F71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9" w:type="dxa"/>
            <w:gridSpan w:val="11"/>
            <w:vAlign w:val="center"/>
          </w:tcPr>
          <w:p w14:paraId="742871AA" w14:textId="2AFB879C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336B2A" w:rsidRPr="00A641DF" w14:paraId="33239AE8" w14:textId="77777777" w:rsidTr="00C8164F">
        <w:tc>
          <w:tcPr>
            <w:tcW w:w="2943" w:type="dxa"/>
          </w:tcPr>
          <w:p w14:paraId="0BB9E3D8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75667F93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86" w:type="dxa"/>
            <w:gridSpan w:val="5"/>
            <w:vAlign w:val="center"/>
          </w:tcPr>
          <w:p w14:paraId="78392DC0" w14:textId="49A7207E" w:rsidR="00336B2A" w:rsidRPr="00FE10D0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>ณ</w:t>
            </w:r>
            <w:r w:rsidR="000662AF" w:rsidRPr="000662AF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วันที่ </w:t>
            </w:r>
            <w:r w:rsidR="000662AF" w:rsidRPr="000662AF">
              <w:rPr>
                <w:rFonts w:ascii="Angsana New" w:hAnsi="Angsana New"/>
                <w:sz w:val="23"/>
                <w:szCs w:val="23"/>
                <w:lang w:val="en-US"/>
              </w:rPr>
              <w:t xml:space="preserve">30 </w:t>
            </w:r>
            <w:r w:rsidR="000662AF" w:rsidRPr="000662AF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มิถุนายน </w:t>
            </w:r>
            <w:r w:rsidR="000662AF" w:rsidRPr="000662AF">
              <w:rPr>
                <w:rFonts w:ascii="Angsana New" w:hAnsi="Angsana New"/>
                <w:sz w:val="23"/>
                <w:szCs w:val="23"/>
                <w:lang w:val="en-US"/>
              </w:rPr>
              <w:t>256</w:t>
            </w:r>
            <w:r w:rsidR="000662AF"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</w:p>
        </w:tc>
        <w:tc>
          <w:tcPr>
            <w:tcW w:w="277" w:type="dxa"/>
            <w:vAlign w:val="center"/>
          </w:tcPr>
          <w:p w14:paraId="449D08A0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5760AEED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336B2A" w:rsidRPr="00A641DF" w14:paraId="2DB90584" w14:textId="77777777" w:rsidTr="00C8164F">
        <w:tc>
          <w:tcPr>
            <w:tcW w:w="2943" w:type="dxa"/>
          </w:tcPr>
          <w:p w14:paraId="77FA83D4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284" w:type="dxa"/>
          </w:tcPr>
          <w:p w14:paraId="60A05C24" w14:textId="64F2A0A6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2FBC24C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0F59A2B2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CC34C45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B520074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43E8590D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3AD2BC1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65745165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A637811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501FEFE" w14:textId="77777777" w:rsidR="00336B2A" w:rsidRPr="00C90912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08A00F73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7F7D5297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05D6645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CD33BD7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1EAB545D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2DD04289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99557F0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615B67AE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AA561B8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05A28BB7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47D6A3FA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05D8604" w14:textId="77777777" w:rsidR="00336B2A" w:rsidRPr="00C90912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6EEAF2E9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4675BBF8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6B2A" w:rsidRPr="00A641DF" w14:paraId="7E16F40C" w14:textId="77777777" w:rsidTr="00C8164F">
        <w:tc>
          <w:tcPr>
            <w:tcW w:w="2943" w:type="dxa"/>
          </w:tcPr>
          <w:p w14:paraId="2E156C6D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06ED526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597F648E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741705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47F3110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E8A17E4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C3610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C6DB277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57645B2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00A5597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7825AF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EE7CEA2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DEED2B9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F5112" w:rsidRPr="00A641DF" w14:paraId="74FD2621" w14:textId="77777777" w:rsidTr="00C8164F">
        <w:tc>
          <w:tcPr>
            <w:tcW w:w="2943" w:type="dxa"/>
            <w:vAlign w:val="center"/>
          </w:tcPr>
          <w:p w14:paraId="519D5F7A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1D64B38C" w14:textId="4B09F784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B48CEBD" w14:textId="1D438B63" w:rsidR="00DF5112" w:rsidRPr="00A641DF" w:rsidRDefault="00C55C0C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55C0C">
              <w:rPr>
                <w:rFonts w:ascii="Angsana New" w:hAnsi="Angsana New"/>
                <w:sz w:val="23"/>
                <w:szCs w:val="23"/>
                <w:cs/>
              </w:rPr>
              <w:t>87</w:t>
            </w:r>
            <w:r w:rsidRPr="00C55C0C">
              <w:rPr>
                <w:rFonts w:ascii="Angsana New" w:hAnsi="Angsana New"/>
                <w:sz w:val="23"/>
                <w:szCs w:val="23"/>
              </w:rPr>
              <w:t>,</w:t>
            </w:r>
            <w:r w:rsidRPr="00C55C0C">
              <w:rPr>
                <w:rFonts w:ascii="Angsana New" w:hAnsi="Angsana New"/>
                <w:sz w:val="23"/>
                <w:szCs w:val="23"/>
                <w:cs/>
              </w:rPr>
              <w:t>561</w:t>
            </w:r>
            <w:r w:rsidRPr="00C55C0C">
              <w:rPr>
                <w:rFonts w:ascii="Angsana New" w:hAnsi="Angsana New"/>
                <w:sz w:val="23"/>
                <w:szCs w:val="23"/>
              </w:rPr>
              <w:t>,</w:t>
            </w:r>
            <w:r w:rsidRPr="00C55C0C">
              <w:rPr>
                <w:rFonts w:ascii="Angsana New" w:hAnsi="Angsana New"/>
                <w:sz w:val="23"/>
                <w:szCs w:val="23"/>
                <w:cs/>
              </w:rPr>
              <w:t>156.76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EA12" w14:textId="434706A4" w:rsidR="00DF5112" w:rsidRPr="00A641DF" w:rsidRDefault="00C55C0C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3A456" w14:textId="025CFC3F" w:rsidR="00DF5112" w:rsidRPr="00A641DF" w:rsidRDefault="00C55C0C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55C0C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C55C0C">
              <w:rPr>
                <w:rFonts w:ascii="Angsana New" w:hAnsi="Angsana New"/>
                <w:sz w:val="23"/>
                <w:szCs w:val="23"/>
              </w:rPr>
              <w:t>,</w:t>
            </w:r>
            <w:r w:rsidRPr="00C55C0C">
              <w:rPr>
                <w:rFonts w:ascii="Angsana New" w:hAnsi="Angsana New"/>
                <w:sz w:val="23"/>
                <w:szCs w:val="23"/>
                <w:cs/>
              </w:rPr>
              <w:t>549</w:t>
            </w:r>
            <w:r w:rsidRPr="00C55C0C">
              <w:rPr>
                <w:rFonts w:ascii="Angsana New" w:hAnsi="Angsana New"/>
                <w:sz w:val="23"/>
                <w:szCs w:val="23"/>
              </w:rPr>
              <w:t>,</w:t>
            </w:r>
            <w:r w:rsidRPr="00C55C0C">
              <w:rPr>
                <w:rFonts w:ascii="Angsana New" w:hAnsi="Angsana New"/>
                <w:sz w:val="23"/>
                <w:szCs w:val="23"/>
                <w:cs/>
              </w:rPr>
              <w:t>805.21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342B05" w14:textId="424EB3D6" w:rsidR="00DF5112" w:rsidRPr="00A641DF" w:rsidRDefault="00CC5491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C5491">
              <w:rPr>
                <w:rFonts w:ascii="Angsana New" w:hAnsi="Angsana New"/>
                <w:sz w:val="23"/>
                <w:szCs w:val="23"/>
                <w:cs/>
              </w:rPr>
              <w:t>89</w:t>
            </w:r>
            <w:r w:rsidRPr="00CC5491">
              <w:rPr>
                <w:rFonts w:ascii="Angsana New" w:hAnsi="Angsana New"/>
                <w:sz w:val="23"/>
                <w:szCs w:val="23"/>
              </w:rPr>
              <w:t>,</w:t>
            </w:r>
            <w:r w:rsidRPr="00CC5491">
              <w:rPr>
                <w:rFonts w:ascii="Angsana New" w:hAnsi="Angsana New"/>
                <w:sz w:val="23"/>
                <w:szCs w:val="23"/>
                <w:cs/>
              </w:rPr>
              <w:t>110</w:t>
            </w:r>
            <w:r w:rsidRPr="00CC5491">
              <w:rPr>
                <w:rFonts w:ascii="Angsana New" w:hAnsi="Angsana New"/>
                <w:sz w:val="23"/>
                <w:szCs w:val="23"/>
              </w:rPr>
              <w:t>,</w:t>
            </w:r>
            <w:r w:rsidRPr="00CC5491">
              <w:rPr>
                <w:rFonts w:ascii="Angsana New" w:hAnsi="Angsana New"/>
                <w:sz w:val="23"/>
                <w:szCs w:val="23"/>
                <w:cs/>
              </w:rPr>
              <w:t>961.97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6325FF" w14:textId="20B1750C" w:rsidR="00DF5112" w:rsidRPr="00FC32AA" w:rsidRDefault="007E5887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FC32A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1AB596E8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36B1214" w14:textId="7246C8AA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74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335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306.53</w:t>
            </w:r>
          </w:p>
        </w:tc>
        <w:tc>
          <w:tcPr>
            <w:tcW w:w="1152" w:type="dxa"/>
            <w:vAlign w:val="bottom"/>
          </w:tcPr>
          <w:p w14:paraId="7DA17443" w14:textId="208D10D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5F616DE" w14:textId="5ECBD9B3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3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993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972.71</w:t>
            </w:r>
          </w:p>
        </w:tc>
        <w:tc>
          <w:tcPr>
            <w:tcW w:w="1165" w:type="dxa"/>
            <w:vAlign w:val="bottom"/>
          </w:tcPr>
          <w:p w14:paraId="3CD8051C" w14:textId="4D6BA0D0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78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329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279.24</w:t>
            </w:r>
          </w:p>
        </w:tc>
        <w:tc>
          <w:tcPr>
            <w:tcW w:w="1152" w:type="dxa"/>
            <w:vAlign w:val="bottom"/>
          </w:tcPr>
          <w:p w14:paraId="4648E16E" w14:textId="35051DE9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DF5112" w:rsidRPr="00A641DF" w14:paraId="378B3540" w14:textId="77777777" w:rsidTr="00C8164F">
        <w:tc>
          <w:tcPr>
            <w:tcW w:w="2943" w:type="dxa"/>
          </w:tcPr>
          <w:p w14:paraId="2EACB2C8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325360A0" w14:textId="58695C6B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3AE95EB" w14:textId="1257BE42" w:rsidR="00DF5112" w:rsidRPr="00A641DF" w:rsidRDefault="0092740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A3044" w14:textId="4B2AAB8A" w:rsidR="00DF5112" w:rsidRPr="00A641DF" w:rsidRDefault="0092740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A56A7" w14:textId="3CAEA0B3" w:rsidR="00DF5112" w:rsidRPr="00A641DF" w:rsidRDefault="0092740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740D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92740D">
              <w:rPr>
                <w:rFonts w:ascii="Angsana New" w:hAnsi="Angsana New"/>
                <w:sz w:val="23"/>
                <w:szCs w:val="23"/>
              </w:rPr>
              <w:t>,</w:t>
            </w:r>
            <w:r w:rsidRPr="0092740D">
              <w:rPr>
                <w:rFonts w:ascii="Angsana New" w:hAnsi="Angsana New"/>
                <w:sz w:val="23"/>
                <w:szCs w:val="23"/>
                <w:cs/>
              </w:rPr>
              <w:t>553</w:t>
            </w:r>
            <w:r w:rsidRPr="0092740D">
              <w:rPr>
                <w:rFonts w:ascii="Angsana New" w:hAnsi="Angsana New"/>
                <w:sz w:val="23"/>
                <w:szCs w:val="23"/>
              </w:rPr>
              <w:t>,</w:t>
            </w:r>
            <w:r w:rsidRPr="0092740D">
              <w:rPr>
                <w:rFonts w:ascii="Angsana New" w:hAnsi="Angsana New"/>
                <w:sz w:val="23"/>
                <w:szCs w:val="23"/>
                <w:cs/>
              </w:rPr>
              <w:t>046.99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33B161D" w14:textId="57285891" w:rsidR="00DF5112" w:rsidRPr="00A641DF" w:rsidRDefault="0092740D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2740D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92740D">
              <w:rPr>
                <w:rFonts w:ascii="Angsana New" w:hAnsi="Angsana New"/>
                <w:sz w:val="23"/>
                <w:szCs w:val="23"/>
              </w:rPr>
              <w:t>,</w:t>
            </w:r>
            <w:r w:rsidRPr="0092740D">
              <w:rPr>
                <w:rFonts w:ascii="Angsana New" w:hAnsi="Angsana New"/>
                <w:sz w:val="23"/>
                <w:szCs w:val="23"/>
                <w:cs/>
              </w:rPr>
              <w:t>553</w:t>
            </w:r>
            <w:r w:rsidRPr="0092740D">
              <w:rPr>
                <w:rFonts w:ascii="Angsana New" w:hAnsi="Angsana New"/>
                <w:sz w:val="23"/>
                <w:szCs w:val="23"/>
              </w:rPr>
              <w:t>,</w:t>
            </w:r>
            <w:r w:rsidRPr="0092740D">
              <w:rPr>
                <w:rFonts w:ascii="Angsana New" w:hAnsi="Angsana New"/>
                <w:sz w:val="23"/>
                <w:szCs w:val="23"/>
                <w:cs/>
              </w:rPr>
              <w:t>046.99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CC4161" w14:textId="47AE0320" w:rsidR="00DF5112" w:rsidRPr="00FC32AA" w:rsidRDefault="00255BCF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72F52730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1ED4D81" w14:textId="20593F06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7C32B73" w14:textId="1AD398AE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66AF99" w14:textId="42951A56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079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077.95</w:t>
            </w:r>
          </w:p>
        </w:tc>
        <w:tc>
          <w:tcPr>
            <w:tcW w:w="1165" w:type="dxa"/>
            <w:vAlign w:val="bottom"/>
          </w:tcPr>
          <w:p w14:paraId="6F6B4BBC" w14:textId="6D2027E3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079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077.95</w:t>
            </w:r>
          </w:p>
        </w:tc>
        <w:tc>
          <w:tcPr>
            <w:tcW w:w="1152" w:type="dxa"/>
            <w:vAlign w:val="bottom"/>
          </w:tcPr>
          <w:p w14:paraId="02454C42" w14:textId="05A716B8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F5112" w:rsidRPr="00A641DF" w14:paraId="7A59A173" w14:textId="77777777" w:rsidTr="00C8164F">
        <w:tc>
          <w:tcPr>
            <w:tcW w:w="2943" w:type="dxa"/>
          </w:tcPr>
          <w:p w14:paraId="7286B7B5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284" w:type="dxa"/>
            <w:shd w:val="clear" w:color="auto" w:fill="auto"/>
          </w:tcPr>
          <w:p w14:paraId="35429B55" w14:textId="5D0B4A10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74DDA07" w14:textId="0224386C" w:rsidR="00DF5112" w:rsidRPr="00A641DF" w:rsidRDefault="0032531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229B0" w14:textId="3645F6DE" w:rsidR="00DF5112" w:rsidRPr="00A641DF" w:rsidRDefault="0032531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661,100.00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63B67" w14:textId="42953E3B" w:rsidR="00DF5112" w:rsidRPr="00A641DF" w:rsidRDefault="0032531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A519890" w14:textId="5FA61944" w:rsidR="00DF5112" w:rsidRPr="00A641DF" w:rsidRDefault="0032531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661,100.00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6A45B" w14:textId="4F61E06B" w:rsidR="00DF5112" w:rsidRPr="00FC32AA" w:rsidRDefault="00313346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21EBFAF2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506DF1E" w14:textId="761F5001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3AA6D7F" w14:textId="2A4D3B4A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650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990.00</w:t>
            </w:r>
          </w:p>
        </w:tc>
        <w:tc>
          <w:tcPr>
            <w:tcW w:w="1152" w:type="dxa"/>
            <w:vAlign w:val="bottom"/>
          </w:tcPr>
          <w:p w14:paraId="5C3774AE" w14:textId="6FE84259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5684255B" w14:textId="3C464093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650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990.00</w:t>
            </w:r>
          </w:p>
        </w:tc>
        <w:tc>
          <w:tcPr>
            <w:tcW w:w="1152" w:type="dxa"/>
            <w:vAlign w:val="bottom"/>
          </w:tcPr>
          <w:p w14:paraId="2699EE59" w14:textId="6E282523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255BCF" w:rsidRPr="00A641DF" w14:paraId="7BB01FD4" w14:textId="77777777" w:rsidTr="00C8164F">
        <w:tc>
          <w:tcPr>
            <w:tcW w:w="2943" w:type="dxa"/>
          </w:tcPr>
          <w:p w14:paraId="1DD81D1B" w14:textId="7F59642D" w:rsidR="00255BCF" w:rsidRPr="00DF5112" w:rsidRDefault="00255BCF" w:rsidP="00255BCF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30A5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284" w:type="dxa"/>
            <w:shd w:val="clear" w:color="auto" w:fill="auto"/>
          </w:tcPr>
          <w:p w14:paraId="06E14DFC" w14:textId="186A8896" w:rsidR="00255BCF" w:rsidRDefault="00255BCF" w:rsidP="00255BCF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C79605E" w14:textId="568E419F" w:rsidR="00255BCF" w:rsidRPr="00A641DF" w:rsidRDefault="0032531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2A2E2" w14:textId="2A7842BC" w:rsidR="00255BCF" w:rsidRPr="00A641DF" w:rsidRDefault="0032531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F7C6F" w14:textId="7D8D795E" w:rsidR="00255BCF" w:rsidRPr="00A641DF" w:rsidRDefault="0032531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514,178.42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B5A156" w14:textId="44DFBE24" w:rsidR="00255BCF" w:rsidRPr="00A641DF" w:rsidRDefault="0032531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514,178.42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FB598D" w14:textId="55636272" w:rsidR="00255BCF" w:rsidRPr="00FC32AA" w:rsidRDefault="00255BCF" w:rsidP="00255BCF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26A752FC" w14:textId="77777777" w:rsidR="00255BCF" w:rsidRPr="00A641DF" w:rsidRDefault="00255BCF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C276270" w14:textId="36F5D1AD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DF85B2D" w14:textId="0F79A202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BCE83D3" w14:textId="4848D721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0CA3EB28" w14:textId="2D71F3DE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781052C" w14:textId="07A54E30" w:rsidR="00255BCF" w:rsidRPr="00DF5112" w:rsidRDefault="00313346" w:rsidP="00255BCF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DF5112" w:rsidRPr="00A641DF" w14:paraId="4DC99390" w14:textId="77777777" w:rsidTr="00C8164F">
        <w:tc>
          <w:tcPr>
            <w:tcW w:w="2943" w:type="dxa"/>
          </w:tcPr>
          <w:p w14:paraId="5B939FCD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9667262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A3EFD8D" w14:textId="516D0A0B" w:rsidR="00DF5112" w:rsidRPr="00A641DF" w:rsidRDefault="00DC718C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21643" w14:textId="5F273384" w:rsidR="00DF5112" w:rsidRPr="00A641DF" w:rsidRDefault="00DC718C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CF4E9" w14:textId="458B8AF8" w:rsidR="00DF5112" w:rsidRPr="00A641DF" w:rsidRDefault="00AB476F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B476F">
              <w:rPr>
                <w:rFonts w:ascii="Angsana New" w:hAnsi="Angsana New"/>
                <w:sz w:val="23"/>
                <w:szCs w:val="23"/>
              </w:rPr>
              <w:t>172,148.38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6FC700E" w14:textId="33F6A89E" w:rsidR="00DF5112" w:rsidRPr="00A641DF" w:rsidRDefault="00AB476F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B476F">
              <w:rPr>
                <w:rFonts w:ascii="Angsana New" w:hAnsi="Angsana New"/>
                <w:sz w:val="23"/>
                <w:szCs w:val="23"/>
              </w:rPr>
              <w:t>172,148.38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6381A8" w14:textId="3973105D" w:rsidR="00DF5112" w:rsidRPr="00FC32AA" w:rsidRDefault="00AB48F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1D71E931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60BCAA7" w14:textId="436F5E12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D6A37F0" w14:textId="2278BAC6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EF0F921" w14:textId="0CA1F66E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862.49</w:t>
            </w:r>
          </w:p>
        </w:tc>
        <w:tc>
          <w:tcPr>
            <w:tcW w:w="1165" w:type="dxa"/>
            <w:vAlign w:val="bottom"/>
          </w:tcPr>
          <w:p w14:paraId="2D926C70" w14:textId="3C778BCA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862.49</w:t>
            </w:r>
          </w:p>
        </w:tc>
        <w:tc>
          <w:tcPr>
            <w:tcW w:w="1152" w:type="dxa"/>
            <w:vAlign w:val="bottom"/>
          </w:tcPr>
          <w:p w14:paraId="6556CB7E" w14:textId="513A9634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F78AB" w:rsidRPr="00A641DF" w14:paraId="5C366487" w14:textId="77777777" w:rsidTr="00C8164F">
        <w:tc>
          <w:tcPr>
            <w:tcW w:w="2943" w:type="dxa"/>
          </w:tcPr>
          <w:p w14:paraId="7D34F953" w14:textId="23A15743" w:rsidR="004F78AB" w:rsidRPr="00A641DF" w:rsidRDefault="004F78AB" w:rsidP="004F78A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เงินฝากติดภาระค้ำประกัน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744DE474" w14:textId="77777777" w:rsidR="004F78AB" w:rsidRPr="00A641DF" w:rsidRDefault="004F78AB" w:rsidP="004F78AB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B42275B" w14:textId="37479022" w:rsidR="004F78AB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CB994" w14:textId="4F714111" w:rsidR="004F78AB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9855C9" w14:textId="46DA056A" w:rsidR="004F78AB" w:rsidRPr="00AB48F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E1FAC86" w14:textId="350E7DFD" w:rsidR="004F78AB" w:rsidRPr="00AB48F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2A8CD6" w14:textId="46753F0A" w:rsidR="004F78AB" w:rsidRPr="00FC32AA" w:rsidRDefault="004F78AB" w:rsidP="004F78AB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FC32A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0B69C6D6" w14:textId="77777777" w:rsidR="004F78AB" w:rsidRPr="00A641DF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3FDB217" w14:textId="1B00405F" w:rsidR="004F78AB" w:rsidRPr="00DF511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vAlign w:val="bottom"/>
          </w:tcPr>
          <w:p w14:paraId="66A61EF4" w14:textId="73B238E7" w:rsidR="004F78AB" w:rsidRPr="00DF511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DFE6790" w14:textId="173DDF32" w:rsidR="004F78AB" w:rsidRPr="00DF511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73D7A885" w14:textId="3BA83C95" w:rsidR="004F78AB" w:rsidRPr="00DF5112" w:rsidRDefault="004F78AB" w:rsidP="004F78AB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vAlign w:val="bottom"/>
          </w:tcPr>
          <w:p w14:paraId="3368F2C6" w14:textId="4028FB8B" w:rsidR="004F78AB" w:rsidRPr="00DF5112" w:rsidRDefault="004F78AB" w:rsidP="004F78AB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336B2A" w:rsidRPr="00A641DF" w14:paraId="1C5B552A" w14:textId="77777777" w:rsidTr="00C8164F">
        <w:tc>
          <w:tcPr>
            <w:tcW w:w="2943" w:type="dxa"/>
          </w:tcPr>
          <w:p w14:paraId="492EDFA4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  <w:shd w:val="clear" w:color="auto" w:fill="auto"/>
          </w:tcPr>
          <w:p w14:paraId="264678BC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8929C2F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7EB9C0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A8CC33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1AE8503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19EAD" w14:textId="77777777" w:rsidR="00336B2A" w:rsidRPr="00FC32AA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2DA143D7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EB465A6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9AC6348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56969B2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14:paraId="28088F68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B725608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B48F2" w:rsidRPr="00A641DF" w14:paraId="09D4D141" w14:textId="77777777" w:rsidTr="00C8164F">
        <w:tc>
          <w:tcPr>
            <w:tcW w:w="2943" w:type="dxa"/>
          </w:tcPr>
          <w:p w14:paraId="76DEE13B" w14:textId="77777777" w:rsidR="00AB48F2" w:rsidRPr="00A641DF" w:rsidRDefault="00AB48F2" w:rsidP="00AB48F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5F737E61" w14:textId="4A06A268" w:rsidR="00AB48F2" w:rsidRPr="00A641DF" w:rsidRDefault="00AB48F2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CC44972" w14:textId="19837695" w:rsidR="00AB48F2" w:rsidRPr="00A641DF" w:rsidRDefault="00241CAB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41CAB">
              <w:rPr>
                <w:rFonts w:ascii="Angsana New" w:hAnsi="Angsana New"/>
                <w:sz w:val="23"/>
                <w:szCs w:val="23"/>
              </w:rPr>
              <w:t>119,123,303.73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427E12" w14:textId="109CF233" w:rsidR="00AB48F2" w:rsidRPr="00A641DF" w:rsidRDefault="00241CAB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EB427F" w14:textId="70045B07" w:rsidR="00AB48F2" w:rsidRPr="00A641DF" w:rsidRDefault="00241CAB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62C055" w14:textId="2A7CCBA3" w:rsidR="00AB48F2" w:rsidRPr="00A641DF" w:rsidRDefault="00241CAB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41CAB">
              <w:rPr>
                <w:rFonts w:ascii="Angsana New" w:hAnsi="Angsana New"/>
                <w:sz w:val="23"/>
                <w:szCs w:val="23"/>
              </w:rPr>
              <w:t>119,123,303.73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92736" w14:textId="4D2448ED" w:rsidR="00AB48F2" w:rsidRPr="00FC32AA" w:rsidRDefault="00C8164F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  <w:tc>
          <w:tcPr>
            <w:tcW w:w="277" w:type="dxa"/>
          </w:tcPr>
          <w:p w14:paraId="4FE23482" w14:textId="77777777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4053CAA" w14:textId="06AA1027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47F50CA4" w14:textId="453A549A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EF2C2FA" w14:textId="69CC66C5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622EAAAA" w14:textId="618F70B3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33561E4A" w14:textId="0C97BC5D" w:rsidR="00AB48F2" w:rsidRPr="00A641DF" w:rsidRDefault="00C8164F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</w:tr>
      <w:tr w:rsidR="00660064" w:rsidRPr="00A641DF" w14:paraId="4AE8463F" w14:textId="77777777" w:rsidTr="00C8164F">
        <w:tc>
          <w:tcPr>
            <w:tcW w:w="2943" w:type="dxa"/>
          </w:tcPr>
          <w:p w14:paraId="446C7252" w14:textId="77777777" w:rsidR="00660064" w:rsidRPr="00A641DF" w:rsidRDefault="00660064" w:rsidP="00660064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0F6A871D" w14:textId="7B91474B" w:rsidR="00660064" w:rsidRPr="00A641DF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4CE166A" w14:textId="2719AA9C" w:rsidR="00660064" w:rsidRPr="00A641DF" w:rsidRDefault="00C726CC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EA0CB" w14:textId="1EB2D8B3" w:rsidR="00660064" w:rsidRPr="00A641DF" w:rsidRDefault="00C726CC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B861C" w14:textId="452E9512" w:rsidR="00660064" w:rsidRPr="00A641DF" w:rsidRDefault="00C726CC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726CC">
              <w:rPr>
                <w:rFonts w:ascii="Angsana New" w:hAnsi="Angsana New"/>
                <w:sz w:val="23"/>
                <w:szCs w:val="23"/>
                <w:cs/>
              </w:rPr>
              <w:t>43</w:t>
            </w:r>
            <w:r w:rsidRPr="00C726CC">
              <w:rPr>
                <w:rFonts w:ascii="Angsana New" w:hAnsi="Angsana New"/>
                <w:sz w:val="23"/>
                <w:szCs w:val="23"/>
              </w:rPr>
              <w:t>,</w:t>
            </w:r>
            <w:r w:rsidRPr="00C726CC">
              <w:rPr>
                <w:rFonts w:ascii="Angsana New" w:hAnsi="Angsana New"/>
                <w:sz w:val="23"/>
                <w:szCs w:val="23"/>
                <w:cs/>
              </w:rPr>
              <w:t>099</w:t>
            </w:r>
            <w:r w:rsidRPr="00C726CC">
              <w:rPr>
                <w:rFonts w:ascii="Angsana New" w:hAnsi="Angsana New"/>
                <w:sz w:val="23"/>
                <w:szCs w:val="23"/>
              </w:rPr>
              <w:t>,</w:t>
            </w:r>
            <w:r w:rsidRPr="00C726CC">
              <w:rPr>
                <w:rFonts w:ascii="Angsana New" w:hAnsi="Angsana New"/>
                <w:sz w:val="23"/>
                <w:szCs w:val="23"/>
                <w:cs/>
              </w:rPr>
              <w:t>372.50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144851C" w14:textId="6F9863B9" w:rsidR="00660064" w:rsidRPr="00A641DF" w:rsidRDefault="00C726CC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726CC">
              <w:rPr>
                <w:rFonts w:ascii="Angsana New" w:hAnsi="Angsana New"/>
                <w:sz w:val="23"/>
                <w:szCs w:val="23"/>
                <w:cs/>
              </w:rPr>
              <w:t>43</w:t>
            </w:r>
            <w:r w:rsidRPr="00C726CC">
              <w:rPr>
                <w:rFonts w:ascii="Angsana New" w:hAnsi="Angsana New"/>
                <w:sz w:val="23"/>
                <w:szCs w:val="23"/>
              </w:rPr>
              <w:t>,</w:t>
            </w:r>
            <w:r w:rsidRPr="00C726CC">
              <w:rPr>
                <w:rFonts w:ascii="Angsana New" w:hAnsi="Angsana New"/>
                <w:sz w:val="23"/>
                <w:szCs w:val="23"/>
                <w:cs/>
              </w:rPr>
              <w:t>099</w:t>
            </w:r>
            <w:r w:rsidRPr="00C726CC">
              <w:rPr>
                <w:rFonts w:ascii="Angsana New" w:hAnsi="Angsana New"/>
                <w:sz w:val="23"/>
                <w:szCs w:val="23"/>
              </w:rPr>
              <w:t>,</w:t>
            </w:r>
            <w:r w:rsidRPr="00C726CC">
              <w:rPr>
                <w:rFonts w:ascii="Angsana New" w:hAnsi="Angsana New"/>
                <w:sz w:val="23"/>
                <w:szCs w:val="23"/>
                <w:cs/>
              </w:rPr>
              <w:t>372.50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37210" w14:textId="47F172FB" w:rsidR="00660064" w:rsidRPr="00FC32AA" w:rsidRDefault="0047691E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3B2BC96C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9DB0695" w14:textId="6FE96EB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2984D83" w14:textId="6949678D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7E243BA" w14:textId="40167CD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662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520.92</w:t>
            </w:r>
          </w:p>
        </w:tc>
        <w:tc>
          <w:tcPr>
            <w:tcW w:w="1165" w:type="dxa"/>
            <w:vAlign w:val="bottom"/>
          </w:tcPr>
          <w:p w14:paraId="2E4D05B3" w14:textId="39C01E2C" w:rsidR="00660064" w:rsidRPr="00A2068D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662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520.92</w:t>
            </w:r>
          </w:p>
        </w:tc>
        <w:tc>
          <w:tcPr>
            <w:tcW w:w="1152" w:type="dxa"/>
            <w:vAlign w:val="bottom"/>
          </w:tcPr>
          <w:p w14:paraId="5BE06750" w14:textId="1A523E33" w:rsidR="00660064" w:rsidRPr="00A641DF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774A2" w:rsidRPr="00A641DF" w14:paraId="6B8FB54C" w14:textId="77777777" w:rsidTr="00C8164F">
        <w:tc>
          <w:tcPr>
            <w:tcW w:w="2943" w:type="dxa"/>
          </w:tcPr>
          <w:p w14:paraId="334E12F3" w14:textId="77445C60" w:rsidR="00D774A2" w:rsidRPr="00A641DF" w:rsidRDefault="00D774A2" w:rsidP="00D774A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ะยาว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5539CB1E" w14:textId="0F690E72" w:rsidR="00D774A2" w:rsidRDefault="00D774A2" w:rsidP="00D774A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5322BBF" w14:textId="3F24964F" w:rsidR="00D774A2" w:rsidRPr="00A641DF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690C">
              <w:rPr>
                <w:rFonts w:ascii="Angsana New" w:hAnsi="Angsana New"/>
                <w:sz w:val="23"/>
                <w:szCs w:val="23"/>
              </w:rPr>
              <w:t>78,900,000.00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C4FCCE" w14:textId="312F21B0" w:rsidR="00D774A2" w:rsidRPr="00A641DF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232A13" w14:textId="782C3487" w:rsidR="00D774A2" w:rsidRPr="00A641DF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012006F" w14:textId="5FCDDEDB" w:rsidR="00D774A2" w:rsidRPr="00A641DF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690C">
              <w:rPr>
                <w:rFonts w:ascii="Angsana New" w:hAnsi="Angsana New"/>
                <w:sz w:val="23"/>
                <w:szCs w:val="23"/>
              </w:rPr>
              <w:t>78,900,000.00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A75A99" w14:textId="0C389121" w:rsidR="00D774A2" w:rsidRPr="00143171" w:rsidRDefault="00143171" w:rsidP="00D774A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</w:rPr>
              <w:t>MLR - 2</w:t>
            </w:r>
          </w:p>
        </w:tc>
        <w:tc>
          <w:tcPr>
            <w:tcW w:w="277" w:type="dxa"/>
          </w:tcPr>
          <w:p w14:paraId="384B62DE" w14:textId="77777777" w:rsidR="00D774A2" w:rsidRPr="00A641DF" w:rsidRDefault="00D774A2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F1CBCD5" w14:textId="77EB7164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C851D95" w14:textId="1E69F082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9CCADAE" w14:textId="613C6359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2C2FA9CE" w14:textId="64BC290B" w:rsidR="00D774A2" w:rsidRPr="00660064" w:rsidRDefault="003E690C" w:rsidP="00D774A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B920327" w14:textId="217F716D" w:rsidR="00D774A2" w:rsidRPr="00660064" w:rsidRDefault="003E690C" w:rsidP="00D774A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7691E" w:rsidRPr="00A641DF" w14:paraId="25933D3E" w14:textId="77777777" w:rsidTr="00C8164F">
        <w:tc>
          <w:tcPr>
            <w:tcW w:w="2943" w:type="dxa"/>
          </w:tcPr>
          <w:p w14:paraId="4BDBC517" w14:textId="77777777" w:rsidR="0047691E" w:rsidRPr="00A641DF" w:rsidRDefault="0047691E" w:rsidP="0047691E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4924D3E7" w14:textId="4C5BEB2D" w:rsidR="0047691E" w:rsidRPr="00A641DF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4E228E0" w14:textId="24D7E3BC" w:rsidR="0047691E" w:rsidRPr="00A641DF" w:rsidRDefault="0089433D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6D8B1" w14:textId="6754ECF6" w:rsidR="0047691E" w:rsidRPr="00A641DF" w:rsidRDefault="0089433D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9433D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497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587.32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3C470" w14:textId="09486E61" w:rsidR="0047691E" w:rsidRPr="00A641DF" w:rsidRDefault="0089433D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C3B0C3" w14:textId="5669686C" w:rsidR="0047691E" w:rsidRPr="00A641DF" w:rsidRDefault="0089433D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9433D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497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587.32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10BE6" w14:textId="70A5B82A" w:rsidR="0047691E" w:rsidRPr="00FC32AA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/>
                <w:sz w:val="23"/>
                <w:szCs w:val="23"/>
              </w:rPr>
              <w:t>4.22</w:t>
            </w: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FC32AA"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FC32A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69122EF9" w14:textId="77777777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9A0FE0A" w14:textId="6028F78D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03EC1F1" w14:textId="1EADD1F0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72A2FB36" w14:textId="0D5BA561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718C3D73" w14:textId="0FE42EC4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2C1E6847" w14:textId="3FE2D558" w:rsidR="0047691E" w:rsidRPr="00A641DF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660064" w:rsidRPr="00404BD9" w14:paraId="0DB52D5A" w14:textId="77777777" w:rsidTr="00C8164F">
        <w:tc>
          <w:tcPr>
            <w:tcW w:w="2943" w:type="dxa"/>
          </w:tcPr>
          <w:p w14:paraId="1CA13803" w14:textId="77777777" w:rsidR="00660064" w:rsidRPr="00A641DF" w:rsidRDefault="00660064" w:rsidP="00660064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284" w:type="dxa"/>
            <w:shd w:val="clear" w:color="auto" w:fill="auto"/>
          </w:tcPr>
          <w:p w14:paraId="2B97110E" w14:textId="1CEA1762" w:rsidR="00660064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D761CA0" w14:textId="3ABF32DD" w:rsidR="00660064" w:rsidRDefault="008943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351E76" w14:textId="540F27E5" w:rsidR="00660064" w:rsidRPr="002A644A" w:rsidRDefault="008943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E63C4" w14:textId="647A4D56" w:rsidR="00660064" w:rsidRDefault="008943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DA63A4F" w14:textId="42F5D194" w:rsidR="00660064" w:rsidRPr="002A644A" w:rsidRDefault="0089433D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7B5F2" w14:textId="146C2BF8" w:rsidR="00660064" w:rsidRPr="00FC32AA" w:rsidRDefault="0047691E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11AC0F89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0DCAFBF" w14:textId="7C1F5706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D4EF5F8" w14:textId="595A7B03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93F2527" w14:textId="7F2E096A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65" w:type="dxa"/>
            <w:vAlign w:val="bottom"/>
          </w:tcPr>
          <w:p w14:paraId="66811EF5" w14:textId="242C13DB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52" w:type="dxa"/>
            <w:vAlign w:val="bottom"/>
          </w:tcPr>
          <w:p w14:paraId="028D9C63" w14:textId="4A028536" w:rsidR="00660064" w:rsidRPr="00404BD9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4B30B359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8418A4" w14:textId="77777777" w:rsidR="00660064" w:rsidRPr="008F01C7" w:rsidRDefault="006600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D313E2" w14:textId="77777777" w:rsidR="002D0364" w:rsidRDefault="002D0364" w:rsidP="00B56B1F">
      <w:pPr>
        <w:spacing w:before="240"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165"/>
        <w:gridCol w:w="1152"/>
        <w:gridCol w:w="1152"/>
        <w:gridCol w:w="1165"/>
        <w:gridCol w:w="1152"/>
        <w:gridCol w:w="277"/>
        <w:gridCol w:w="1175"/>
        <w:gridCol w:w="1152"/>
        <w:gridCol w:w="1152"/>
        <w:gridCol w:w="1165"/>
        <w:gridCol w:w="1152"/>
      </w:tblGrid>
      <w:tr w:rsidR="0081091C" w:rsidRPr="00A641DF" w14:paraId="10AACBB7" w14:textId="77777777" w:rsidTr="0081091C">
        <w:tc>
          <w:tcPr>
            <w:tcW w:w="3227" w:type="dxa"/>
          </w:tcPr>
          <w:p w14:paraId="6DBA0453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10213EE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7C35499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B9141D4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E975075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DF68EAB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6CBFAD5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A628682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0CF0DDB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2536239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3EC127A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28DB022" w14:textId="79FA65D2" w:rsidR="0081091C" w:rsidRPr="00A641DF" w:rsidRDefault="0081091C" w:rsidP="00BF2A8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81091C" w:rsidRPr="00A641DF" w14:paraId="13C9D68F" w14:textId="77777777" w:rsidTr="0081091C">
        <w:tc>
          <w:tcPr>
            <w:tcW w:w="3227" w:type="dxa"/>
          </w:tcPr>
          <w:p w14:paraId="3D6BFDF4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9" w:type="dxa"/>
            <w:gridSpan w:val="11"/>
            <w:vAlign w:val="center"/>
          </w:tcPr>
          <w:p w14:paraId="0F5A3C59" w14:textId="7BA8772E" w:rsidR="0081091C" w:rsidRPr="00A641DF" w:rsidRDefault="0081091C" w:rsidP="009F5B7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1091C" w:rsidRPr="00A641DF" w14:paraId="7B4E6F4A" w14:textId="77777777" w:rsidTr="0081091C">
        <w:tc>
          <w:tcPr>
            <w:tcW w:w="3227" w:type="dxa"/>
          </w:tcPr>
          <w:p w14:paraId="0355EA47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86" w:type="dxa"/>
            <w:gridSpan w:val="5"/>
            <w:vAlign w:val="center"/>
          </w:tcPr>
          <w:p w14:paraId="418851A4" w14:textId="39161A68" w:rsidR="0081091C" w:rsidRPr="00FE10D0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30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</w:p>
        </w:tc>
        <w:tc>
          <w:tcPr>
            <w:tcW w:w="277" w:type="dxa"/>
            <w:vAlign w:val="center"/>
          </w:tcPr>
          <w:p w14:paraId="25B0EB34" w14:textId="77777777" w:rsidR="0081091C" w:rsidRPr="00A641DF" w:rsidRDefault="0081091C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1BB1491C" w14:textId="4ECEFE5A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81091C" w:rsidRPr="00A641DF" w14:paraId="2173E5CA" w14:textId="77777777" w:rsidTr="0081091C">
        <w:tc>
          <w:tcPr>
            <w:tcW w:w="3227" w:type="dxa"/>
          </w:tcPr>
          <w:p w14:paraId="0B106BF6" w14:textId="5F195BB5" w:rsidR="0081091C" w:rsidRPr="00A641DF" w:rsidRDefault="0081091C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1165" w:type="dxa"/>
          </w:tcPr>
          <w:p w14:paraId="7D546D69" w14:textId="43BF244B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49E9F7D4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2AF6531A" w14:textId="03DDF1D2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9F2D50E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46DECCF5" w14:textId="51F1423D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8214C08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6E5E0F4D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C69BBE7" w14:textId="0A91D67C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B9CD77F" w14:textId="77777777" w:rsidR="0081091C" w:rsidRPr="00C90912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E52DC87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2F5A7226" w14:textId="4B0425A0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BD9DE91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03C3472" w14:textId="2FBC638C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619415DE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10B4D61B" w14:textId="6943CAA6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14A76DC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04867160" w14:textId="68C22582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465B895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42D2FE7C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B81FC1" w14:textId="7B25D8F2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600AB41" w14:textId="77777777" w:rsidR="0081091C" w:rsidRPr="00C90912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D6B2DAA" w14:textId="77777777" w:rsidR="0081091C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16A70B94" w14:textId="12B6D9D2" w:rsidR="0081091C" w:rsidRPr="00A641DF" w:rsidRDefault="008109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1091C" w:rsidRPr="00A641DF" w14:paraId="21104A22" w14:textId="77777777" w:rsidTr="0081091C">
        <w:tc>
          <w:tcPr>
            <w:tcW w:w="3227" w:type="dxa"/>
          </w:tcPr>
          <w:p w14:paraId="7643329F" w14:textId="159AC1CB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5" w:type="dxa"/>
          </w:tcPr>
          <w:p w14:paraId="33CA3BE4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068747D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249D75E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5D82A03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0D0681E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7637151F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A323861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3A9AD4B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F69D7BD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A8617B1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547DDAF" w14:textId="77777777" w:rsidR="0081091C" w:rsidRPr="00A641DF" w:rsidRDefault="0081091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1091C" w:rsidRPr="00A641DF" w14:paraId="129ACE38" w14:textId="77777777" w:rsidTr="0081091C">
        <w:tc>
          <w:tcPr>
            <w:tcW w:w="3227" w:type="dxa"/>
            <w:vAlign w:val="center"/>
          </w:tcPr>
          <w:p w14:paraId="08F8BFBD" w14:textId="6D0951F3" w:rsidR="0081091C" w:rsidRPr="00A641DF" w:rsidRDefault="0081091C" w:rsidP="005C677A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2536832" w14:textId="5407DFB8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B2F18">
              <w:rPr>
                <w:rFonts w:ascii="Angsana New" w:hAnsi="Angsana New"/>
                <w:sz w:val="23"/>
                <w:szCs w:val="23"/>
              </w:rPr>
              <w:t>78,922,811.22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D12134" w14:textId="4D1E6BDC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395F8" w14:textId="231CC4D8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137C8">
              <w:rPr>
                <w:rFonts w:ascii="Angsana New" w:hAnsi="Angsana New"/>
                <w:sz w:val="23"/>
                <w:szCs w:val="23"/>
              </w:rPr>
              <w:t>1,451,340.75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CCD08E8" w14:textId="21B857DB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137C8">
              <w:rPr>
                <w:rFonts w:ascii="Angsana New" w:hAnsi="Angsana New"/>
                <w:sz w:val="23"/>
                <w:szCs w:val="23"/>
              </w:rPr>
              <w:t>80,374,151.97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BA6DD" w14:textId="1351AD16" w:rsidR="0081091C" w:rsidRPr="007668EA" w:rsidRDefault="0081091C" w:rsidP="005C677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7668EA"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459D4C6B" w14:textId="77777777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E89806F" w14:textId="18CC5BE4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69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598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347.85</w:t>
            </w:r>
          </w:p>
        </w:tc>
        <w:tc>
          <w:tcPr>
            <w:tcW w:w="1152" w:type="dxa"/>
            <w:vAlign w:val="bottom"/>
          </w:tcPr>
          <w:p w14:paraId="3C10FAD1" w14:textId="2F2B1EB0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272EB41" w14:textId="07CD4A67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059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832.68</w:t>
            </w:r>
          </w:p>
        </w:tc>
        <w:tc>
          <w:tcPr>
            <w:tcW w:w="1165" w:type="dxa"/>
            <w:vAlign w:val="bottom"/>
          </w:tcPr>
          <w:p w14:paraId="3DB819D2" w14:textId="09B17AEF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71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658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180.53</w:t>
            </w:r>
          </w:p>
        </w:tc>
        <w:tc>
          <w:tcPr>
            <w:tcW w:w="1152" w:type="dxa"/>
            <w:vAlign w:val="bottom"/>
          </w:tcPr>
          <w:p w14:paraId="5AC354D8" w14:textId="577EE7DF" w:rsidR="0081091C" w:rsidRPr="00A641DF" w:rsidRDefault="0081091C" w:rsidP="005C677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</w:tr>
      <w:tr w:rsidR="0081091C" w:rsidRPr="00A641DF" w14:paraId="2ECF729C" w14:textId="77777777" w:rsidTr="0081091C">
        <w:tc>
          <w:tcPr>
            <w:tcW w:w="3227" w:type="dxa"/>
          </w:tcPr>
          <w:p w14:paraId="316FD351" w14:textId="1999C2E1" w:rsidR="0081091C" w:rsidRPr="00A641DF" w:rsidRDefault="008109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2E851EB" w14:textId="70173CC9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B9F8D" w14:textId="4683E00F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4D5BD" w14:textId="7B65BE90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978A5">
              <w:rPr>
                <w:rFonts w:ascii="Angsana New" w:hAnsi="Angsana New"/>
                <w:sz w:val="23"/>
                <w:szCs w:val="23"/>
                <w:cs/>
              </w:rPr>
              <w:t>52</w:t>
            </w:r>
            <w:r w:rsidRPr="005978A5">
              <w:rPr>
                <w:rFonts w:ascii="Angsana New" w:hAnsi="Angsana New"/>
                <w:sz w:val="23"/>
                <w:szCs w:val="23"/>
              </w:rPr>
              <w:t>,</w:t>
            </w:r>
            <w:r w:rsidRPr="005978A5">
              <w:rPr>
                <w:rFonts w:ascii="Angsana New" w:hAnsi="Angsana New"/>
                <w:sz w:val="23"/>
                <w:szCs w:val="23"/>
                <w:cs/>
              </w:rPr>
              <w:t>523</w:t>
            </w:r>
            <w:r w:rsidRPr="005978A5">
              <w:rPr>
                <w:rFonts w:ascii="Angsana New" w:hAnsi="Angsana New"/>
                <w:sz w:val="23"/>
                <w:szCs w:val="23"/>
              </w:rPr>
              <w:t>,</w:t>
            </w:r>
            <w:r w:rsidRPr="005978A5">
              <w:rPr>
                <w:rFonts w:ascii="Angsana New" w:hAnsi="Angsana New"/>
                <w:sz w:val="23"/>
                <w:szCs w:val="23"/>
                <w:cs/>
              </w:rPr>
              <w:t>778.98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1C8949E" w14:textId="1C61D439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978A5">
              <w:rPr>
                <w:rFonts w:ascii="Angsana New" w:hAnsi="Angsana New"/>
                <w:sz w:val="23"/>
                <w:szCs w:val="23"/>
                <w:cs/>
              </w:rPr>
              <w:t>52</w:t>
            </w:r>
            <w:r w:rsidRPr="005978A5">
              <w:rPr>
                <w:rFonts w:ascii="Angsana New" w:hAnsi="Angsana New"/>
                <w:sz w:val="23"/>
                <w:szCs w:val="23"/>
              </w:rPr>
              <w:t>,</w:t>
            </w:r>
            <w:r w:rsidRPr="005978A5">
              <w:rPr>
                <w:rFonts w:ascii="Angsana New" w:hAnsi="Angsana New"/>
                <w:sz w:val="23"/>
                <w:szCs w:val="23"/>
                <w:cs/>
              </w:rPr>
              <w:t>523</w:t>
            </w:r>
            <w:r w:rsidRPr="005978A5">
              <w:rPr>
                <w:rFonts w:ascii="Angsana New" w:hAnsi="Angsana New"/>
                <w:sz w:val="23"/>
                <w:szCs w:val="23"/>
              </w:rPr>
              <w:t>,</w:t>
            </w:r>
            <w:r w:rsidRPr="005978A5">
              <w:rPr>
                <w:rFonts w:ascii="Angsana New" w:hAnsi="Angsana New"/>
                <w:sz w:val="23"/>
                <w:szCs w:val="23"/>
                <w:cs/>
              </w:rPr>
              <w:t>778.98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FA4CE3" w14:textId="26E502F1" w:rsidR="0081091C" w:rsidRPr="007668EA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0B6471FE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775C25D" w14:textId="14231CCE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BAE4040" w14:textId="0F492696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6E3C89F" w14:textId="0A10372F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65" w:type="dxa"/>
            <w:vAlign w:val="bottom"/>
          </w:tcPr>
          <w:p w14:paraId="3B94287F" w14:textId="4992D3FA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52" w:type="dxa"/>
            <w:vAlign w:val="bottom"/>
          </w:tcPr>
          <w:p w14:paraId="3DE25479" w14:textId="0DEB4295" w:rsidR="0081091C" w:rsidRPr="00A641DF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1091C" w:rsidRPr="00A641DF" w14:paraId="30E4EEAD" w14:textId="77777777" w:rsidTr="0081091C">
        <w:tc>
          <w:tcPr>
            <w:tcW w:w="3227" w:type="dxa"/>
          </w:tcPr>
          <w:p w14:paraId="7EE7BF53" w14:textId="3AD5DEEC" w:rsidR="0081091C" w:rsidRPr="00A641DF" w:rsidRDefault="0081091C" w:rsidP="005C677A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7A253C9" w14:textId="2270F6C3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5336B" w14:textId="62B75567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661,100.00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424AD8" w14:textId="2E5443F5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A3DF212" w14:textId="71BFEB49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661,100.00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C7FD2" w14:textId="379D4175" w:rsidR="0081091C" w:rsidRPr="007668EA" w:rsidRDefault="0081091C" w:rsidP="005C677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6440689D" w14:textId="77777777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5FA3A43" w14:textId="08328823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B99CD0B" w14:textId="4EE4EF21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165BFB63" w14:textId="5DC9A7BC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61C7B704" w14:textId="2FDAB697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45C4FB2E" w14:textId="0EDF061E" w:rsidR="0081091C" w:rsidRPr="00A641DF" w:rsidRDefault="0081091C" w:rsidP="005C677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81091C" w:rsidRPr="00A641DF" w14:paraId="341D1F6F" w14:textId="77777777" w:rsidTr="0081091C">
        <w:tc>
          <w:tcPr>
            <w:tcW w:w="3227" w:type="dxa"/>
          </w:tcPr>
          <w:p w14:paraId="6440B508" w14:textId="2FCD5BD6" w:rsidR="0081091C" w:rsidRPr="00A641DF" w:rsidRDefault="0081091C" w:rsidP="005C677A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30A5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F01ACF7" w14:textId="54641250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52C3D" w14:textId="1E1F72E3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8EF5F4" w14:textId="3787308D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514,178.42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B7E6AA7" w14:textId="585E7301" w:rsidR="0081091C" w:rsidRPr="007668EA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25316">
              <w:rPr>
                <w:rFonts w:ascii="Angsana New" w:hAnsi="Angsana New"/>
                <w:sz w:val="23"/>
                <w:szCs w:val="23"/>
              </w:rPr>
              <w:t>514,178.42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CE80C7" w14:textId="471944D9" w:rsidR="0081091C" w:rsidRPr="007668EA" w:rsidRDefault="0081091C" w:rsidP="005C677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6C2F32B9" w14:textId="77777777" w:rsidR="0081091C" w:rsidRPr="00A641DF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69B9DAB7" w14:textId="5F67A6CF" w:rsidR="0081091C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A0893E5" w14:textId="42022FE8" w:rsidR="0081091C" w:rsidRPr="00822A8C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61E83DE" w14:textId="68F4BC0F" w:rsidR="0081091C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6BB5C705" w14:textId="0FDF710E" w:rsidR="0081091C" w:rsidRPr="00822A8C" w:rsidRDefault="0081091C" w:rsidP="005C677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7A0EFD2" w14:textId="0A00E541" w:rsidR="0081091C" w:rsidRPr="00404BD9" w:rsidRDefault="0081091C" w:rsidP="005C677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1091C" w:rsidRPr="00A641DF" w14:paraId="657A9295" w14:textId="77777777" w:rsidTr="0081091C">
        <w:tc>
          <w:tcPr>
            <w:tcW w:w="3227" w:type="dxa"/>
          </w:tcPr>
          <w:p w14:paraId="5D45EE16" w14:textId="59ED613E" w:rsidR="0081091C" w:rsidRPr="00A641DF" w:rsidRDefault="0081091C" w:rsidP="00472DC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7EEC078" w14:textId="14922445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A8D44" w14:textId="45861F97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EA4319" w14:textId="4576CA5B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C718C">
              <w:rPr>
                <w:rFonts w:ascii="Angsana New" w:hAnsi="Angsana New"/>
                <w:sz w:val="23"/>
                <w:szCs w:val="23"/>
              </w:rPr>
              <w:t>169,438.89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1CBDF3" w14:textId="793DF17A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C718C">
              <w:rPr>
                <w:rFonts w:ascii="Angsana New" w:hAnsi="Angsana New"/>
                <w:sz w:val="23"/>
                <w:szCs w:val="23"/>
              </w:rPr>
              <w:t>169,438.89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FB8AA" w14:textId="21365746" w:rsidR="0081091C" w:rsidRPr="007668EA" w:rsidRDefault="0081091C" w:rsidP="00472DC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144C441A" w14:textId="77777777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CDD541D" w14:textId="4CDA0E57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1F0BEFD" w14:textId="0FCB2736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BDBE3AC" w14:textId="045A3965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610.95</w:t>
            </w:r>
          </w:p>
        </w:tc>
        <w:tc>
          <w:tcPr>
            <w:tcW w:w="1165" w:type="dxa"/>
            <w:vAlign w:val="bottom"/>
          </w:tcPr>
          <w:p w14:paraId="6DBA2FAC" w14:textId="212DE155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610.95</w:t>
            </w:r>
          </w:p>
        </w:tc>
        <w:tc>
          <w:tcPr>
            <w:tcW w:w="1152" w:type="dxa"/>
            <w:vAlign w:val="bottom"/>
          </w:tcPr>
          <w:p w14:paraId="1AC3D2CC" w14:textId="09875AC8" w:rsidR="0081091C" w:rsidRPr="00A641DF" w:rsidRDefault="0081091C" w:rsidP="00472DC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1091C" w:rsidRPr="00A641DF" w14:paraId="269ACEEF" w14:textId="77777777" w:rsidTr="0081091C">
        <w:tc>
          <w:tcPr>
            <w:tcW w:w="3227" w:type="dxa"/>
          </w:tcPr>
          <w:p w14:paraId="4118764B" w14:textId="02B85CA5" w:rsidR="0081091C" w:rsidRPr="00A641DF" w:rsidRDefault="008109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9A194C8" w14:textId="77777777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57DD9" w14:textId="77777777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9A25B" w14:textId="77777777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E6638F" w14:textId="77777777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65160" w14:textId="77777777" w:rsidR="0081091C" w:rsidRPr="007668EA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16EC7D0F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986703C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58C61BA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58DCB53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14:paraId="5BBE162D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2665B343" w14:textId="77777777" w:rsidR="0081091C" w:rsidRPr="00A641DF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1091C" w:rsidRPr="00A641DF" w14:paraId="4DBF4558" w14:textId="77777777" w:rsidTr="0081091C">
        <w:tc>
          <w:tcPr>
            <w:tcW w:w="3227" w:type="dxa"/>
          </w:tcPr>
          <w:p w14:paraId="28246BD7" w14:textId="75C6E69A" w:rsidR="0081091C" w:rsidRPr="00A641DF" w:rsidRDefault="0081091C" w:rsidP="00472DC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6568D1" w14:textId="516DBE98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41CAB">
              <w:rPr>
                <w:rFonts w:ascii="Angsana New" w:hAnsi="Angsana New"/>
                <w:sz w:val="23"/>
                <w:szCs w:val="23"/>
              </w:rPr>
              <w:t>119,123,303.73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730D9E" w14:textId="7A359E37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DE2B42" w14:textId="76038B61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62E5A0B" w14:textId="0106FB8F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41CAB">
              <w:rPr>
                <w:rFonts w:ascii="Angsana New" w:hAnsi="Angsana New"/>
                <w:sz w:val="23"/>
                <w:szCs w:val="23"/>
              </w:rPr>
              <w:t>119,123,303.73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13462" w14:textId="4E71EFAC" w:rsidR="0081091C" w:rsidRPr="00F96BE7" w:rsidRDefault="00F96BE7" w:rsidP="00472DC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  <w:tc>
          <w:tcPr>
            <w:tcW w:w="277" w:type="dxa"/>
          </w:tcPr>
          <w:p w14:paraId="1F836C05" w14:textId="77777777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FD3BC2F" w14:textId="5BE3A644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48E70BAC" w14:textId="71F3BF63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2B7B2F4" w14:textId="00051EA7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3C5922F1" w14:textId="3E5C9F50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429E4B65" w14:textId="77DE5801" w:rsidR="0081091C" w:rsidRPr="00A641DF" w:rsidRDefault="00C8164F" w:rsidP="00472DC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</w:tr>
      <w:tr w:rsidR="0081091C" w:rsidRPr="00A641DF" w14:paraId="6C0BA4F4" w14:textId="77777777" w:rsidTr="0081091C">
        <w:tc>
          <w:tcPr>
            <w:tcW w:w="3227" w:type="dxa"/>
          </w:tcPr>
          <w:p w14:paraId="5C9B46F1" w14:textId="6A8998C8" w:rsidR="0081091C" w:rsidRPr="00A641DF" w:rsidRDefault="008109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2BD23C9" w14:textId="0CBDB30C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12AE6F" w14:textId="302D1F62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BABF0E" w14:textId="19D0A97F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A3A29">
              <w:rPr>
                <w:rFonts w:ascii="Angsana New" w:hAnsi="Angsana New"/>
                <w:sz w:val="23"/>
                <w:szCs w:val="23"/>
                <w:cs/>
              </w:rPr>
              <w:t>39</w:t>
            </w:r>
            <w:r w:rsidRPr="008A3A29">
              <w:rPr>
                <w:rFonts w:ascii="Angsana New" w:hAnsi="Angsana New"/>
                <w:sz w:val="23"/>
                <w:szCs w:val="23"/>
              </w:rPr>
              <w:t>,</w:t>
            </w:r>
            <w:r w:rsidRPr="008A3A29">
              <w:rPr>
                <w:rFonts w:ascii="Angsana New" w:hAnsi="Angsana New"/>
                <w:sz w:val="23"/>
                <w:szCs w:val="23"/>
                <w:cs/>
              </w:rPr>
              <w:t>265</w:t>
            </w:r>
            <w:r w:rsidRPr="008A3A29">
              <w:rPr>
                <w:rFonts w:ascii="Angsana New" w:hAnsi="Angsana New"/>
                <w:sz w:val="23"/>
                <w:szCs w:val="23"/>
              </w:rPr>
              <w:t>,</w:t>
            </w:r>
            <w:r w:rsidRPr="008A3A29">
              <w:rPr>
                <w:rFonts w:ascii="Angsana New" w:hAnsi="Angsana New"/>
                <w:sz w:val="23"/>
                <w:szCs w:val="23"/>
                <w:cs/>
              </w:rPr>
              <w:t>783.80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4030AF" w14:textId="5F9FB3B3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A3A29">
              <w:rPr>
                <w:rFonts w:ascii="Angsana New" w:hAnsi="Angsana New"/>
                <w:sz w:val="23"/>
                <w:szCs w:val="23"/>
                <w:cs/>
              </w:rPr>
              <w:t>39</w:t>
            </w:r>
            <w:r w:rsidRPr="008A3A29">
              <w:rPr>
                <w:rFonts w:ascii="Angsana New" w:hAnsi="Angsana New"/>
                <w:sz w:val="23"/>
                <w:szCs w:val="23"/>
              </w:rPr>
              <w:t>,</w:t>
            </w:r>
            <w:r w:rsidRPr="008A3A29">
              <w:rPr>
                <w:rFonts w:ascii="Angsana New" w:hAnsi="Angsana New"/>
                <w:sz w:val="23"/>
                <w:szCs w:val="23"/>
                <w:cs/>
              </w:rPr>
              <w:t>265</w:t>
            </w:r>
            <w:r w:rsidRPr="008A3A29">
              <w:rPr>
                <w:rFonts w:ascii="Angsana New" w:hAnsi="Angsana New"/>
                <w:sz w:val="23"/>
                <w:szCs w:val="23"/>
              </w:rPr>
              <w:t>,</w:t>
            </w:r>
            <w:r w:rsidRPr="008A3A29">
              <w:rPr>
                <w:rFonts w:ascii="Angsana New" w:hAnsi="Angsana New"/>
                <w:sz w:val="23"/>
                <w:szCs w:val="23"/>
                <w:cs/>
              </w:rPr>
              <w:t>783.80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98970C" w14:textId="1392D359" w:rsidR="0081091C" w:rsidRPr="007668EA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0CE7694D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4BF5C75" w14:textId="705DFE5C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C4AB1CB" w14:textId="0ECE95E0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893A8EA" w14:textId="2B9827B8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65" w:type="dxa"/>
            <w:vAlign w:val="bottom"/>
          </w:tcPr>
          <w:p w14:paraId="13C3EFA1" w14:textId="1D17F4AD" w:rsidR="0081091C" w:rsidRPr="00A2068D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52" w:type="dxa"/>
            <w:vAlign w:val="bottom"/>
          </w:tcPr>
          <w:p w14:paraId="5ECCA610" w14:textId="4A01713A" w:rsidR="0081091C" w:rsidRPr="00A641DF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81091C" w:rsidRPr="00A641DF" w14:paraId="110479E3" w14:textId="77777777" w:rsidTr="0081091C">
        <w:tc>
          <w:tcPr>
            <w:tcW w:w="3227" w:type="dxa"/>
          </w:tcPr>
          <w:p w14:paraId="3DA92726" w14:textId="77FD2FED" w:rsidR="0081091C" w:rsidRPr="00A641DF" w:rsidRDefault="0081091C" w:rsidP="00472DCC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66F25FF" w14:textId="10E85F22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690C">
              <w:rPr>
                <w:rFonts w:ascii="Angsana New" w:hAnsi="Angsana New"/>
                <w:sz w:val="23"/>
                <w:szCs w:val="23"/>
              </w:rPr>
              <w:t>78,900,000.00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15A5D" w14:textId="3D964743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C47A80" w14:textId="493899C0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99C5CBC" w14:textId="1B6F2E5F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690C">
              <w:rPr>
                <w:rFonts w:ascii="Angsana New" w:hAnsi="Angsana New"/>
                <w:sz w:val="23"/>
                <w:szCs w:val="23"/>
              </w:rPr>
              <w:t>78,900,000.00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E8923" w14:textId="3778E0CB" w:rsidR="0081091C" w:rsidRPr="0081091C" w:rsidRDefault="0081091C" w:rsidP="00472DCC">
            <w:pPr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</w:rPr>
              <w:t>MLR - 2</w:t>
            </w:r>
          </w:p>
        </w:tc>
        <w:tc>
          <w:tcPr>
            <w:tcW w:w="277" w:type="dxa"/>
          </w:tcPr>
          <w:p w14:paraId="22FFF2D6" w14:textId="77777777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5013BD9A" w14:textId="36768242" w:rsidR="0081091C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05DB030" w14:textId="7B6FF44A" w:rsidR="0081091C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53CE2DA" w14:textId="10FBC4AE" w:rsidR="0081091C" w:rsidRPr="00822A8C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4BD78EA0" w14:textId="25B4FC30" w:rsidR="0081091C" w:rsidRPr="00822A8C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7876A44" w14:textId="2B3B8106" w:rsidR="0081091C" w:rsidRDefault="0081091C" w:rsidP="00472DC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81091C" w:rsidRPr="00A641DF" w14:paraId="44E80B67" w14:textId="77777777" w:rsidTr="0081091C">
        <w:tc>
          <w:tcPr>
            <w:tcW w:w="3227" w:type="dxa"/>
          </w:tcPr>
          <w:p w14:paraId="4A023BFB" w14:textId="3BB724B9" w:rsidR="0081091C" w:rsidRPr="00A641DF" w:rsidRDefault="0081091C" w:rsidP="00472DCC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F2B938F" w14:textId="4F2C6F17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8BD2E" w14:textId="76AE9719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9433D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497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587.32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E343A" w14:textId="22E7A0CE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F6567C" w14:textId="2B10C917" w:rsidR="0081091C" w:rsidRPr="007668EA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9433D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497</w:t>
            </w:r>
            <w:r w:rsidRPr="0089433D">
              <w:rPr>
                <w:rFonts w:ascii="Angsana New" w:hAnsi="Angsana New"/>
                <w:sz w:val="23"/>
                <w:szCs w:val="23"/>
              </w:rPr>
              <w:t>,</w:t>
            </w:r>
            <w:r w:rsidRPr="0089433D">
              <w:rPr>
                <w:rFonts w:ascii="Angsana New" w:hAnsi="Angsana New"/>
                <w:sz w:val="23"/>
                <w:szCs w:val="23"/>
                <w:cs/>
              </w:rPr>
              <w:t>587.32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09C7A" w14:textId="781705BF" w:rsidR="0081091C" w:rsidRPr="007668EA" w:rsidRDefault="0081091C" w:rsidP="00472DC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4.22</w:t>
            </w: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7668EA"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7668E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3E5FD9F6" w14:textId="77777777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E39883B" w14:textId="1CAF129B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02C45C9" w14:textId="03E8205F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3D7DD75B" w14:textId="44598E74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1FBBA5C3" w14:textId="2B69E39E" w:rsidR="0081091C" w:rsidRPr="00A641DF" w:rsidRDefault="0081091C" w:rsidP="00472DC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7CD2FAAF" w14:textId="7FDDA155" w:rsidR="0081091C" w:rsidRPr="00A641DF" w:rsidRDefault="0081091C" w:rsidP="00472DC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81091C" w:rsidRPr="00A641DF" w14:paraId="0C328A55" w14:textId="77777777" w:rsidTr="0081091C">
        <w:tc>
          <w:tcPr>
            <w:tcW w:w="3227" w:type="dxa"/>
          </w:tcPr>
          <w:p w14:paraId="78446C71" w14:textId="08B0AF4D" w:rsidR="0081091C" w:rsidRPr="00A641DF" w:rsidRDefault="0081091C" w:rsidP="00A0121C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99DA889" w14:textId="4795C911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57882D" w14:textId="584F6FA9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102295" w14:textId="7A7B821B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B0B67C0" w14:textId="6F3B2C3C" w:rsidR="0081091C" w:rsidRPr="007668EA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7FE61" w14:textId="42D00951" w:rsidR="0081091C" w:rsidRPr="007668EA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2506899C" w14:textId="77777777" w:rsidR="0081091C" w:rsidRPr="00A641DF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6D9EC42" w14:textId="6A270010" w:rsidR="0081091C" w:rsidRPr="00404BD9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49577F" w14:textId="592C9E5F" w:rsidR="0081091C" w:rsidRPr="00404BD9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AE93D5" w14:textId="4F7BDF06" w:rsidR="0081091C" w:rsidRPr="00404BD9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C01A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65" w:type="dxa"/>
            <w:vAlign w:val="bottom"/>
          </w:tcPr>
          <w:p w14:paraId="356A0D0C" w14:textId="359CB20F" w:rsidR="0081091C" w:rsidRPr="00404BD9" w:rsidRDefault="008109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C01A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52" w:type="dxa"/>
            <w:vAlign w:val="bottom"/>
          </w:tcPr>
          <w:p w14:paraId="408367D1" w14:textId="425FC3B1" w:rsidR="0081091C" w:rsidRPr="00404BD9" w:rsidRDefault="008109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5B780A42" w:rsidR="00295918" w:rsidRDefault="0081091C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 พิจารณาว่าผลกระทบต่อกำไรก่อนภาษีของ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จากการเปลี่ยนแปลงที่อาจเกิดขึ้นอย่างสมเหตุสมผลของอัตราดอกเบี้ย ณ วันที่ </w:t>
      </w:r>
      <w:r w:rsidR="00966E93">
        <w:rPr>
          <w:rFonts w:ascii="Angsana New" w:hAnsi="Angsana New"/>
          <w:sz w:val="30"/>
          <w:szCs w:val="30"/>
          <w:lang w:val="en-US"/>
        </w:rPr>
        <w:t>3</w:t>
      </w:r>
      <w:r w:rsidR="000662AF">
        <w:rPr>
          <w:rFonts w:ascii="Angsana New" w:hAnsi="Angsana New"/>
          <w:sz w:val="30"/>
          <w:szCs w:val="30"/>
          <w:lang w:val="en-US"/>
        </w:rPr>
        <w:t>0</w:t>
      </w:r>
      <w:r w:rsidR="00966E93">
        <w:rPr>
          <w:rFonts w:ascii="Angsana New" w:hAnsi="Angsana New"/>
          <w:sz w:val="30"/>
          <w:szCs w:val="30"/>
          <w:lang w:val="en-US"/>
        </w:rPr>
        <w:t xml:space="preserve"> </w:t>
      </w:r>
      <w:r w:rsidR="000662A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6E93">
        <w:rPr>
          <w:rFonts w:ascii="Angsana New" w:hAnsi="Angsana New"/>
          <w:sz w:val="30"/>
          <w:szCs w:val="30"/>
          <w:lang w:val="en-US"/>
        </w:rPr>
        <w:t xml:space="preserve">2567 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5A0A72" w:rsidRPr="005A0A72">
        <w:rPr>
          <w:rFonts w:ascii="Angsana New" w:hAnsi="Angsana New"/>
          <w:sz w:val="30"/>
          <w:szCs w:val="30"/>
        </w:rPr>
        <w:t xml:space="preserve">31 </w:t>
      </w:r>
      <w:r w:rsidR="005A0A72" w:rsidRPr="005A0A72">
        <w:rPr>
          <w:rFonts w:ascii="Angsana New" w:hAnsi="Angsana New"/>
          <w:sz w:val="30"/>
          <w:szCs w:val="30"/>
          <w:cs/>
        </w:rPr>
        <w:t>ธันวาคม</w:t>
      </w:r>
      <w:r w:rsidR="00FE10D0">
        <w:rPr>
          <w:rFonts w:ascii="Angsana New" w:hAnsi="Angsana New"/>
          <w:sz w:val="30"/>
          <w:szCs w:val="30"/>
        </w:rPr>
        <w:t xml:space="preserve"> 2566 </w:t>
      </w:r>
      <w:r w:rsidR="00966E93">
        <w:rPr>
          <w:rFonts w:ascii="Angsana New" w:hAnsi="Angsana New"/>
          <w:sz w:val="30"/>
          <w:szCs w:val="30"/>
          <w:cs/>
        </w:rPr>
        <w:br/>
      </w:r>
      <w:r w:rsidR="005A0A72"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C5357E">
          <w:footerReference w:type="default" r:id="rId18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388A8DB3" w:rsidR="007B533F" w:rsidRDefault="001510E0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7B533F" w:rsidRPr="007B533F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1341B5BC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5E68B9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1D31E08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03CD15B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B905CB2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1C0FAC0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8AFDFF8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58C0CA9A" w:rsidR="007B533F" w:rsidRDefault="001510E0" w:rsidP="00455831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62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มีรายการเจ้าหนี้เป็นสกุลเงินตราต่างประเทศ 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EB206F">
        <w:rPr>
          <w:rFonts w:ascii="Angsana New" w:hAnsi="Angsana New" w:hint="cs"/>
          <w:sz w:val="30"/>
          <w:szCs w:val="30"/>
          <w:cs/>
        </w:rPr>
        <w:t xml:space="preserve"> </w:t>
      </w:r>
      <w:r w:rsidR="00EB206F">
        <w:rPr>
          <w:rFonts w:ascii="Angsana New" w:hAnsi="Angsana New"/>
          <w:sz w:val="30"/>
          <w:szCs w:val="30"/>
        </w:rPr>
        <w:t xml:space="preserve">2567 </w:t>
      </w:r>
      <w:r w:rsidR="00EB206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B206F">
        <w:rPr>
          <w:rFonts w:ascii="Angsana New" w:hAnsi="Angsana New"/>
          <w:sz w:val="30"/>
          <w:szCs w:val="30"/>
          <w:cs/>
        </w:rPr>
        <w:br/>
      </w:r>
      <w:r w:rsidR="00892062">
        <w:rPr>
          <w:rFonts w:ascii="Angsana New" w:hAnsi="Angsana New"/>
          <w:sz w:val="30"/>
          <w:szCs w:val="30"/>
        </w:rPr>
        <w:t>3</w:t>
      </w:r>
      <w:r w:rsidR="00FE10D0">
        <w:rPr>
          <w:rFonts w:ascii="Angsana New" w:hAnsi="Angsana New"/>
          <w:sz w:val="30"/>
          <w:szCs w:val="30"/>
        </w:rPr>
        <w:t>1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FE10D0">
        <w:rPr>
          <w:rFonts w:ascii="Angsana New" w:hAnsi="Angsana New" w:hint="cs"/>
          <w:sz w:val="30"/>
          <w:szCs w:val="30"/>
          <w:cs/>
        </w:rPr>
        <w:t>ธันวาคม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6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tbl>
      <w:tblPr>
        <w:tblW w:w="97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728"/>
        <w:gridCol w:w="1728"/>
        <w:gridCol w:w="236"/>
        <w:gridCol w:w="1728"/>
        <w:gridCol w:w="1728"/>
      </w:tblGrid>
      <w:tr w:rsidR="00755C23" w:rsidRPr="00574462" w14:paraId="6F0DE795" w14:textId="4954DD63" w:rsidTr="009C203F">
        <w:tc>
          <w:tcPr>
            <w:tcW w:w="2610" w:type="dxa"/>
          </w:tcPr>
          <w:p w14:paraId="200FBBBB" w14:textId="77777777" w:rsidR="00755C23" w:rsidRPr="00574462" w:rsidRDefault="00755C2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8" w:name="_Hlk158897891"/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6A1AC15" w14:textId="2DCDC8B1" w:rsidR="00755C23" w:rsidRDefault="00755C2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36F7B" w14:textId="77777777" w:rsidR="00755C23" w:rsidRPr="00574462" w:rsidRDefault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57BE0C22" w14:textId="7F5F9460" w:rsidR="00755C23" w:rsidRDefault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C23" w:rsidRPr="00574462" w14:paraId="0C9FDFB1" w14:textId="03F6DBF1" w:rsidTr="009C203F">
        <w:tc>
          <w:tcPr>
            <w:tcW w:w="2610" w:type="dxa"/>
          </w:tcPr>
          <w:p w14:paraId="58A91B96" w14:textId="77777777" w:rsidR="00755C23" w:rsidRPr="00574462" w:rsidRDefault="00755C23" w:rsidP="00755C2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CA0270" w14:textId="019A8CE0" w:rsidR="00755C23" w:rsidRPr="00D71E5F" w:rsidRDefault="000662AF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Pr="000662AF">
              <w:rPr>
                <w:sz w:val="30"/>
                <w:szCs w:val="30"/>
                <w:cs/>
              </w:rPr>
              <w:t>มิถุนายน</w:t>
            </w:r>
            <w:r w:rsidR="00755C23" w:rsidRPr="008026C3">
              <w:rPr>
                <w:sz w:val="30"/>
                <w:szCs w:val="30"/>
                <w:cs/>
              </w:rPr>
              <w:t xml:space="preserve"> </w:t>
            </w:r>
            <w:r w:rsidR="00755C23">
              <w:rPr>
                <w:sz w:val="30"/>
                <w:szCs w:val="30"/>
              </w:rPr>
              <w:t>256</w:t>
            </w:r>
            <w:r w:rsidR="00755C23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943F34" w14:textId="551CC868" w:rsidR="00755C23" w:rsidRPr="00574462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54499571" w14:textId="77777777" w:rsidR="00755C23" w:rsidRPr="00574462" w:rsidRDefault="00755C23" w:rsidP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5F6EAF1" w14:textId="1CC1B258" w:rsidR="00755C23" w:rsidRPr="00574462" w:rsidRDefault="000662AF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Pr="000662AF">
              <w:rPr>
                <w:sz w:val="30"/>
                <w:szCs w:val="30"/>
                <w:cs/>
              </w:rPr>
              <w:t>มิถุนายน</w:t>
            </w:r>
            <w:r w:rsidR="00755C23" w:rsidRPr="008026C3">
              <w:rPr>
                <w:sz w:val="30"/>
                <w:szCs w:val="30"/>
                <w:cs/>
              </w:rPr>
              <w:t xml:space="preserve"> </w:t>
            </w:r>
            <w:r w:rsidR="00755C23">
              <w:rPr>
                <w:sz w:val="30"/>
                <w:szCs w:val="30"/>
              </w:rPr>
              <w:t>256</w:t>
            </w:r>
            <w:r w:rsidR="00755C23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605E14" w14:textId="524B29FF" w:rsidR="00755C23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56243F" w:rsidRPr="00574462" w14:paraId="4A1C7574" w14:textId="37196E8A" w:rsidTr="009C203F">
        <w:trPr>
          <w:trHeight w:val="203"/>
        </w:trPr>
        <w:tc>
          <w:tcPr>
            <w:tcW w:w="2610" w:type="dxa"/>
          </w:tcPr>
          <w:p w14:paraId="6C554F5B" w14:textId="0C14FB62" w:rsidR="0056243F" w:rsidRPr="005B4595" w:rsidRDefault="0056243F" w:rsidP="004326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28" w:type="dxa"/>
          </w:tcPr>
          <w:p w14:paraId="41502009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FD24FE5" w14:textId="19BEA1C1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56243F" w:rsidRPr="00574462" w:rsidRDefault="0056243F" w:rsidP="004326D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94B5584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65B285B0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2619254E" w14:textId="19037E5A" w:rsidTr="009C203F">
        <w:trPr>
          <w:trHeight w:val="203"/>
        </w:trPr>
        <w:tc>
          <w:tcPr>
            <w:tcW w:w="2610" w:type="dxa"/>
          </w:tcPr>
          <w:p w14:paraId="33E814B6" w14:textId="68866426" w:rsidR="0056243F" w:rsidRPr="00B47E3C" w:rsidRDefault="0056243F" w:rsidP="00B707C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</w:tcPr>
          <w:p w14:paraId="658319F2" w14:textId="45CE5DB8" w:rsidR="0056243F" w:rsidRPr="00B56B1F" w:rsidRDefault="001B2E78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B1F">
              <w:rPr>
                <w:rFonts w:ascii="Angsana New" w:hAnsi="Angsana New"/>
                <w:sz w:val="30"/>
                <w:szCs w:val="30"/>
              </w:rPr>
              <w:t>687</w:t>
            </w:r>
            <w:r w:rsidR="0057777A" w:rsidRPr="00B56B1F">
              <w:rPr>
                <w:rFonts w:ascii="Angsana New" w:hAnsi="Angsana New"/>
                <w:sz w:val="30"/>
                <w:szCs w:val="30"/>
              </w:rPr>
              <w:t>,</w:t>
            </w:r>
            <w:r w:rsidRPr="00B56B1F">
              <w:rPr>
                <w:rFonts w:ascii="Angsana New" w:hAnsi="Angsana New"/>
                <w:sz w:val="30"/>
                <w:szCs w:val="30"/>
              </w:rPr>
              <w:t>974.03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6F6321" w14:textId="6F3F2BE0" w:rsidR="0056243F" w:rsidRPr="00B56B1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B1F">
              <w:rPr>
                <w:rFonts w:ascii="Angsana New" w:hAnsi="Angsana New"/>
                <w:sz w:val="30"/>
                <w:szCs w:val="30"/>
              </w:rPr>
              <w:t>757,644.37</w:t>
            </w:r>
          </w:p>
        </w:tc>
        <w:tc>
          <w:tcPr>
            <w:tcW w:w="236" w:type="dxa"/>
            <w:vAlign w:val="center"/>
          </w:tcPr>
          <w:p w14:paraId="713AE118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ADA5C70" w14:textId="7BDDA4B2" w:rsidR="0056243F" w:rsidRPr="00574462" w:rsidRDefault="00E3680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80F">
              <w:rPr>
                <w:rFonts w:ascii="Angsana New" w:hAnsi="Angsana New"/>
                <w:sz w:val="30"/>
                <w:szCs w:val="30"/>
              </w:rPr>
              <w:t>611,327.1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28" w:type="dxa"/>
            <w:vAlign w:val="bottom"/>
          </w:tcPr>
          <w:p w14:paraId="3612FCFE" w14:textId="3D68EBB1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Pr="001B2DC2">
              <w:rPr>
                <w:rFonts w:ascii="Angsana New" w:hAnsi="Angsana New"/>
                <w:sz w:val="30"/>
                <w:szCs w:val="30"/>
              </w:rPr>
              <w:t>,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319.06</w:t>
            </w:r>
          </w:p>
        </w:tc>
      </w:tr>
      <w:tr w:rsidR="0056243F" w:rsidRPr="00574462" w14:paraId="3BE84288" w14:textId="77777777" w:rsidTr="009C203F">
        <w:trPr>
          <w:trHeight w:val="203"/>
        </w:trPr>
        <w:tc>
          <w:tcPr>
            <w:tcW w:w="2610" w:type="dxa"/>
          </w:tcPr>
          <w:p w14:paraId="0918157B" w14:textId="7D70C5A8" w:rsidR="0056243F" w:rsidRPr="00B47E3C" w:rsidRDefault="0056243F" w:rsidP="00B707C1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28" w:type="dxa"/>
          </w:tcPr>
          <w:p w14:paraId="3708C25E" w14:textId="77777777" w:rsidR="0056243F" w:rsidRPr="00B56B1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FCBBBD" w14:textId="53EC9B25" w:rsidR="0056243F" w:rsidRPr="00B56B1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9BB3A5F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EBB19F8" w14:textId="77777777" w:rsidR="0056243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ADFEF33" w14:textId="77777777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4D1FE2C8" w14:textId="77777777" w:rsidTr="009C203F">
        <w:trPr>
          <w:trHeight w:val="203"/>
        </w:trPr>
        <w:tc>
          <w:tcPr>
            <w:tcW w:w="2610" w:type="dxa"/>
          </w:tcPr>
          <w:p w14:paraId="5C2E6684" w14:textId="302A4BEB" w:rsidR="0056243F" w:rsidRPr="00B47E3C" w:rsidRDefault="0056243F" w:rsidP="00B707C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</w:tcPr>
          <w:p w14:paraId="5A169ED9" w14:textId="6CACD92D" w:rsidR="0056243F" w:rsidRPr="00B56B1F" w:rsidRDefault="0057777A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6B1F">
              <w:rPr>
                <w:rFonts w:ascii="Angsana New" w:hAnsi="Angsana New"/>
                <w:sz w:val="30"/>
                <w:szCs w:val="30"/>
              </w:rPr>
              <w:t>5</w:t>
            </w:r>
            <w:r w:rsidR="00714AF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6F7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7A09">
              <w:rPr>
                <w:rFonts w:ascii="Angsana New" w:hAnsi="Angsana New" w:hint="cs"/>
                <w:sz w:val="30"/>
                <w:szCs w:val="30"/>
                <w:cs/>
              </w:rPr>
              <w:t>030</w:t>
            </w:r>
            <w:r w:rsidRPr="00B56B1F">
              <w:rPr>
                <w:rFonts w:ascii="Angsana New" w:hAnsi="Angsana New"/>
                <w:sz w:val="30"/>
                <w:szCs w:val="30"/>
              </w:rPr>
              <w:t>.33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1FBCD4" w14:textId="1993E721" w:rsidR="0056243F" w:rsidRPr="00B56B1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B1F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B56B1F">
              <w:rPr>
                <w:rFonts w:ascii="Angsana New" w:hAnsi="Angsana New"/>
                <w:sz w:val="30"/>
                <w:szCs w:val="30"/>
              </w:rPr>
              <w:t>,</w:t>
            </w:r>
            <w:r w:rsidRPr="00B56B1F">
              <w:rPr>
                <w:rFonts w:ascii="Angsana New" w:hAnsi="Angsana New"/>
                <w:sz w:val="30"/>
                <w:szCs w:val="30"/>
                <w:cs/>
              </w:rPr>
              <w:t>699.62</w:t>
            </w:r>
          </w:p>
        </w:tc>
        <w:tc>
          <w:tcPr>
            <w:tcW w:w="236" w:type="dxa"/>
            <w:vAlign w:val="center"/>
          </w:tcPr>
          <w:p w14:paraId="0B9BF9EB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9CF6B3C" w14:textId="206EE8E4" w:rsidR="0056243F" w:rsidRDefault="00315E8A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vAlign w:val="bottom"/>
          </w:tcPr>
          <w:p w14:paraId="2551C5D9" w14:textId="538DCD98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18"/>
    </w:tbl>
    <w:p w14:paraId="38E3148C" w14:textId="7A980849" w:rsidR="00B47E3C" w:rsidRPr="000662AF" w:rsidRDefault="00B47E3C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10"/>
          <w:szCs w:val="10"/>
        </w:rPr>
      </w:pPr>
    </w:p>
    <w:p w14:paraId="3582D906" w14:textId="3DFBCC48" w:rsidR="00B47E3C" w:rsidRDefault="001510E0" w:rsidP="00C7428D">
      <w:pPr>
        <w:pStyle w:val="ListParagraph"/>
        <w:numPr>
          <w:ilvl w:val="2"/>
          <w:numId w:val="17"/>
        </w:numPr>
        <w:tabs>
          <w:tab w:val="clear" w:pos="1871"/>
          <w:tab w:val="left" w:pos="1800"/>
          <w:tab w:val="left" w:pos="2160"/>
        </w:tabs>
        <w:spacing w:after="120"/>
        <w:ind w:left="162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พิจารณาว่าผลกระทบต่อกำไรก่อนภาษีของ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B47E3C" w:rsidRPr="00B47E3C">
        <w:rPr>
          <w:rFonts w:ascii="Angsana New" w:hAnsi="Angsana New"/>
          <w:sz w:val="30"/>
          <w:szCs w:val="30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CA15BE">
        <w:rPr>
          <w:rFonts w:ascii="Angsana New" w:hAnsi="Angsana New" w:hint="cs"/>
          <w:sz w:val="30"/>
          <w:szCs w:val="30"/>
          <w:cs/>
        </w:rPr>
        <w:t xml:space="preserve"> </w:t>
      </w:r>
      <w:r w:rsidR="00CA15BE">
        <w:rPr>
          <w:rFonts w:ascii="Angsana New" w:hAnsi="Angsana New"/>
          <w:sz w:val="30"/>
          <w:szCs w:val="30"/>
        </w:rPr>
        <w:t xml:space="preserve">2567 </w:t>
      </w:r>
      <w:r w:rsidR="00CA15BE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EB1C6D">
        <w:rPr>
          <w:rFonts w:ascii="Angsana New" w:hAnsi="Angsana New"/>
          <w:sz w:val="30"/>
          <w:szCs w:val="30"/>
        </w:rPr>
        <w:t xml:space="preserve">6 </w:t>
      </w:r>
      <w:r w:rsidR="00B47E3C"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 w:rsidP="00EF7D91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46D479AB" w:rsidR="00B47E3C" w:rsidRDefault="00B47E3C" w:rsidP="001403B0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</w:t>
      </w:r>
      <w:r w:rsidR="007B3ABA"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>หนี้สินทางการเงินที่แสดงในงบฐานะการเงิน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  <w:r w:rsidR="00B3015A">
        <w:rPr>
          <w:rFonts w:ascii="Angsana New" w:hAnsi="Angsana New" w:hint="cs"/>
          <w:sz w:val="30"/>
          <w:szCs w:val="30"/>
          <w:cs/>
        </w:rPr>
        <w:t xml:space="preserve"> </w:t>
      </w:r>
      <w:r w:rsidR="001403B0" w:rsidRPr="00B47E3C">
        <w:rPr>
          <w:rFonts w:ascii="Angsana New" w:hAnsi="Angsana New"/>
          <w:sz w:val="30"/>
          <w:szCs w:val="30"/>
          <w:cs/>
        </w:rPr>
        <w:t>เงินกู้ยืมระยะ</w:t>
      </w:r>
      <w:r w:rsidR="001403B0">
        <w:rPr>
          <w:rFonts w:ascii="Angsana New" w:hAnsi="Angsana New" w:hint="cs"/>
          <w:sz w:val="30"/>
          <w:szCs w:val="30"/>
          <w:cs/>
        </w:rPr>
        <w:t>ยาว</w:t>
      </w:r>
      <w:r w:rsidR="001403B0" w:rsidRPr="00B47E3C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1403B0">
        <w:rPr>
          <w:rFonts w:ascii="Angsana New" w:hAnsi="Angsana New" w:hint="cs"/>
          <w:sz w:val="30"/>
          <w:szCs w:val="30"/>
          <w:cs/>
        </w:rPr>
        <w:t xml:space="preserve"> </w:t>
      </w:r>
      <w:r w:rsidR="00B3015A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</w:p>
    <w:p w14:paraId="47D70716" w14:textId="5E29DB74" w:rsidR="00B47E3C" w:rsidRPr="00EF7D91" w:rsidRDefault="00AD73E1" w:rsidP="00EF7D91">
      <w:pPr>
        <w:spacing w:after="120" w:line="240" w:lineRule="atLeast"/>
        <w:ind w:left="428" w:firstLine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F7D91">
        <w:rPr>
          <w:rFonts w:ascii="Angsana New" w:hAnsi="Angsana New"/>
          <w:sz w:val="30"/>
          <w:szCs w:val="30"/>
          <w:cs/>
          <w:lang w:val="en-US"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2192CCCD" w14:textId="17C79E5B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012C047" w14:textId="4A675EF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AB367F8" w14:textId="4FA89C6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2856A26" w14:textId="2345ECE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581AEC3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E795DCE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3540D35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600F6C3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C780C08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A6C4503" w14:textId="41E4955C" w:rsidR="00F16F4C" w:rsidRDefault="00F16F4C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8D4FFB">
        <w:rPr>
          <w:rFonts w:ascii="Angsana New" w:hAnsi="Angsana New"/>
          <w:sz w:val="30"/>
          <w:szCs w:val="30"/>
          <w:cs/>
          <w:lang w:val="en-US"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A84837" w:rsidRPr="008D4FF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662AF" w:rsidRPr="000662AF">
        <w:rPr>
          <w:rFonts w:ascii="Angsana New" w:hAnsi="Angsana New"/>
          <w:sz w:val="30"/>
          <w:szCs w:val="30"/>
          <w:lang w:val="en-US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314AD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958A2">
        <w:rPr>
          <w:rFonts w:ascii="Angsana New" w:hAnsi="Angsana New"/>
          <w:sz w:val="30"/>
          <w:szCs w:val="30"/>
          <w:lang w:val="en-US"/>
        </w:rPr>
        <w:t xml:space="preserve">2567 </w:t>
      </w:r>
      <w:r w:rsidR="009958A2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="00314ADE">
        <w:rPr>
          <w:rFonts w:ascii="Angsana New" w:hAnsi="Angsana New"/>
          <w:sz w:val="30"/>
          <w:szCs w:val="30"/>
          <w:lang w:val="en-US"/>
        </w:rPr>
        <w:t xml:space="preserve"> </w:t>
      </w:r>
      <w:r w:rsidRPr="008D4FFB">
        <w:rPr>
          <w:rFonts w:ascii="Angsana New" w:hAnsi="Angsana New"/>
          <w:sz w:val="30"/>
          <w:szCs w:val="30"/>
          <w:lang w:val="en-US"/>
        </w:rPr>
        <w:t>3</w:t>
      </w:r>
      <w:r w:rsidR="00AD5A7F" w:rsidRPr="008D4FFB">
        <w:rPr>
          <w:rFonts w:ascii="Angsana New" w:hAnsi="Angsana New"/>
          <w:sz w:val="30"/>
          <w:szCs w:val="30"/>
          <w:lang w:val="en-US"/>
        </w:rPr>
        <w:t>1</w:t>
      </w:r>
      <w:r w:rsidRPr="008D4FFB">
        <w:rPr>
          <w:rFonts w:ascii="Angsana New" w:hAnsi="Angsana New"/>
          <w:sz w:val="30"/>
          <w:szCs w:val="30"/>
          <w:lang w:val="en-US"/>
        </w:rPr>
        <w:t xml:space="preserve"> </w:t>
      </w:r>
      <w:r w:rsidR="00AD5A7F" w:rsidRPr="008D4FFB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8D4F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D4FF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D4FFB">
        <w:rPr>
          <w:rFonts w:ascii="Angsana New" w:hAnsi="Angsana New"/>
          <w:sz w:val="30"/>
          <w:szCs w:val="30"/>
          <w:cs/>
          <w:lang w:val="en-US"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958A2" w:rsidRPr="00EE2680" w14:paraId="042EB9CC" w14:textId="77777777" w:rsidTr="007246C0">
        <w:tc>
          <w:tcPr>
            <w:tcW w:w="3132" w:type="dxa"/>
            <w:shd w:val="clear" w:color="auto" w:fill="auto"/>
          </w:tcPr>
          <w:p w14:paraId="5D6490B4" w14:textId="77777777" w:rsidR="009958A2" w:rsidRPr="00494247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761021A7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3E802D2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56C11591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654F5D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71A28E01" w14:textId="77777777" w:rsidR="009958A2" w:rsidRPr="00EE2680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958A2" w:rsidRPr="00EE2680" w14:paraId="08706EB7" w14:textId="77777777" w:rsidTr="007246C0">
        <w:tc>
          <w:tcPr>
            <w:tcW w:w="3132" w:type="dxa"/>
            <w:shd w:val="clear" w:color="auto" w:fill="auto"/>
          </w:tcPr>
          <w:p w14:paraId="0F9A7D49" w14:textId="77777777" w:rsidR="009958A2" w:rsidRPr="00EE2680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C51982" w14:textId="77777777" w:rsidR="009958A2" w:rsidRPr="00EE2680" w:rsidRDefault="009958A2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958A2" w:rsidRPr="00EE2680" w14:paraId="57BB0281" w14:textId="77777777" w:rsidTr="007246C0">
        <w:tc>
          <w:tcPr>
            <w:tcW w:w="3132" w:type="dxa"/>
            <w:shd w:val="clear" w:color="auto" w:fill="auto"/>
          </w:tcPr>
          <w:p w14:paraId="5C5417D4" w14:textId="77777777" w:rsidR="009958A2" w:rsidRPr="00EE2680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30672" w14:textId="4EB480E7" w:rsidR="009958A2" w:rsidRPr="009958A2" w:rsidRDefault="009958A2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662AF" w:rsidRPr="000662A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662AF" w:rsidRPr="000662A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26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958A2" w:rsidRPr="00EE2680" w14:paraId="6BA47894" w14:textId="77777777" w:rsidTr="007246C0">
        <w:tc>
          <w:tcPr>
            <w:tcW w:w="3132" w:type="dxa"/>
            <w:shd w:val="clear" w:color="auto" w:fill="auto"/>
          </w:tcPr>
          <w:p w14:paraId="3C5BE674" w14:textId="77777777" w:rsidR="009958A2" w:rsidRPr="00EE2680" w:rsidRDefault="009958A2" w:rsidP="007246C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D6F2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D6BD7B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0109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58A2" w:rsidRPr="00EE2680" w14:paraId="79A48524" w14:textId="77777777" w:rsidTr="007246C0">
        <w:tc>
          <w:tcPr>
            <w:tcW w:w="3132" w:type="dxa"/>
            <w:shd w:val="clear" w:color="auto" w:fill="auto"/>
          </w:tcPr>
          <w:p w14:paraId="1FB2BC74" w14:textId="77777777" w:rsidR="009958A2" w:rsidRPr="00EE2680" w:rsidRDefault="009958A2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47D31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C738C7B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10FB1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23DE4E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42A7C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FAE89D8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5EB2985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958A2" w:rsidRPr="00EE2680" w14:paraId="4497DB14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794AE44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DEE27AA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474911B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6EF854F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DA12FF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79EAB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2F04C1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19D612B1" w14:textId="77777777" w:rsidR="009958A2" w:rsidRPr="00EE2680" w:rsidRDefault="009958A2" w:rsidP="007246C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58A2" w:rsidRPr="00EE2680" w14:paraId="738E0B4D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0BC72BF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88AD31E" w14:textId="537383D5" w:rsidR="009958A2" w:rsidRPr="00EE2680" w:rsidRDefault="00B2330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1F58B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1C5D8EC" w14:textId="3793F48F" w:rsidR="009958A2" w:rsidRPr="00EE2680" w:rsidRDefault="00B2330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330B">
              <w:rPr>
                <w:rFonts w:ascii="Angsana New" w:hAnsi="Angsana New"/>
                <w:sz w:val="28"/>
                <w:szCs w:val="28"/>
                <w:lang w:val="en-US"/>
              </w:rPr>
              <w:t>89,110,961.97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1FA049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E550674" w14:textId="5F8539F0" w:rsidR="009958A2" w:rsidRPr="00EE2680" w:rsidRDefault="00B2330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330B">
              <w:rPr>
                <w:rFonts w:ascii="Angsana New" w:hAnsi="Angsana New"/>
                <w:sz w:val="28"/>
                <w:szCs w:val="28"/>
                <w:lang w:val="en-US"/>
              </w:rPr>
              <w:t>89,110,961.97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58C99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74F982E" w14:textId="79447CC5" w:rsidR="009958A2" w:rsidRPr="00EE2680" w:rsidRDefault="00B2330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330B">
              <w:rPr>
                <w:rFonts w:ascii="Angsana New" w:hAnsi="Angsana New"/>
                <w:sz w:val="28"/>
                <w:szCs w:val="28"/>
                <w:lang w:val="en-US"/>
              </w:rPr>
              <w:t>89,110,961.97</w:t>
            </w:r>
          </w:p>
        </w:tc>
      </w:tr>
      <w:tr w:rsidR="009958A2" w:rsidRPr="00EE2680" w14:paraId="638C1BF3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B548D13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5B4CE5E" w14:textId="11955C5F" w:rsidR="009958A2" w:rsidRPr="00EE2680" w:rsidRDefault="00B2330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45DDC6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FDCC5E9" w14:textId="7D3E48CF" w:rsidR="009958A2" w:rsidRPr="00EE2680" w:rsidRDefault="009356B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56B2">
              <w:rPr>
                <w:rFonts w:ascii="Angsana New" w:hAnsi="Angsana New"/>
                <w:sz w:val="28"/>
                <w:szCs w:val="28"/>
                <w:lang w:val="en-US"/>
              </w:rPr>
              <w:t>56,553,046.99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A176D3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86E2A" w14:textId="4D556464" w:rsidR="009958A2" w:rsidRPr="00EE2680" w:rsidRDefault="009356B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356B2">
              <w:rPr>
                <w:rFonts w:ascii="Angsana New" w:hAnsi="Angsana New"/>
                <w:sz w:val="28"/>
                <w:szCs w:val="28"/>
                <w:lang w:val="en-US"/>
              </w:rPr>
              <w:t>56,553,046.99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874893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F83168" w14:textId="011E0D09" w:rsidR="009958A2" w:rsidRPr="00EE2680" w:rsidRDefault="009356B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56B2">
              <w:rPr>
                <w:rFonts w:ascii="Angsana New" w:hAnsi="Angsana New"/>
                <w:sz w:val="28"/>
                <w:szCs w:val="28"/>
                <w:lang w:val="en-US"/>
              </w:rPr>
              <w:t>56,553,046.99</w:t>
            </w:r>
          </w:p>
        </w:tc>
      </w:tr>
      <w:tr w:rsidR="000A12DD" w:rsidRPr="00EE2680" w14:paraId="74531708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11929D3" w14:textId="77777777" w:rsidR="000A12DD" w:rsidRPr="00EE2680" w:rsidRDefault="000A12DD" w:rsidP="000A12D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D663063" w14:textId="2A0561C2" w:rsidR="000A12DD" w:rsidRPr="00EE2680" w:rsidRDefault="00B2330B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45B0A4D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3A6F8A0" w14:textId="03365CAB" w:rsidR="000A12DD" w:rsidRPr="00EE2680" w:rsidRDefault="00F1082C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661,100.00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9CE4FF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909E06D" w14:textId="7FD12F50" w:rsidR="000A12DD" w:rsidRPr="00EE2680" w:rsidRDefault="00F1082C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661,100.00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F3B4FA" w14:textId="77777777" w:rsidR="000A12DD" w:rsidRPr="00EE2680" w:rsidRDefault="000A12DD" w:rsidP="000A12D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272AC91" w14:textId="01DD03C6" w:rsidR="000A12DD" w:rsidRPr="00EE2680" w:rsidRDefault="00F1082C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661,100.00</w:t>
            </w:r>
          </w:p>
        </w:tc>
      </w:tr>
      <w:tr w:rsidR="000A12DD" w:rsidRPr="00EE2680" w14:paraId="50EA6290" w14:textId="77777777" w:rsidTr="008F01C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13B260A" w14:textId="2A26D1A5" w:rsidR="000A12DD" w:rsidRPr="00EE2680" w:rsidRDefault="000A12DD" w:rsidP="000A12DD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ทรัพย์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52F2452" w14:textId="54E3CB7F" w:rsidR="000A12DD" w:rsidRPr="00EE2680" w:rsidRDefault="00B2330B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330B">
              <w:rPr>
                <w:rFonts w:ascii="Angsana New" w:hAnsi="Angsana New"/>
                <w:sz w:val="28"/>
                <w:szCs w:val="28"/>
                <w:lang w:val="en-US"/>
              </w:rPr>
              <w:t>514,178.42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C916410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0B88078" w14:textId="3BC9AD1F" w:rsidR="000A12DD" w:rsidRPr="00EE2680" w:rsidRDefault="00F1082C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256073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1F1E1FD" w14:textId="047550A5" w:rsidR="000A12DD" w:rsidRPr="00EE2680" w:rsidRDefault="00F1082C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514,178.42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7761F5" w14:textId="77777777" w:rsidR="000A12DD" w:rsidRPr="00EE2680" w:rsidRDefault="000A12DD" w:rsidP="000A12D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9F5AC94" w14:textId="4AE12EB5" w:rsidR="000A12DD" w:rsidRPr="00EE2680" w:rsidRDefault="00F1082C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514,178.42</w:t>
            </w:r>
          </w:p>
        </w:tc>
      </w:tr>
      <w:tr w:rsidR="009958A2" w:rsidRPr="00EE2680" w14:paraId="00EA8990" w14:textId="77777777" w:rsidTr="008F01C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8C537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AB2B1AA" w14:textId="044497F8" w:rsidR="009958A2" w:rsidRPr="00EE2680" w:rsidRDefault="00E268C3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45682B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5E0F2DC" w14:textId="3B5FCFF6" w:rsidR="009958A2" w:rsidRPr="00EE2680" w:rsidRDefault="00E268C3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68C3">
              <w:rPr>
                <w:rFonts w:ascii="Angsana New" w:hAnsi="Angsana New"/>
                <w:sz w:val="28"/>
                <w:szCs w:val="28"/>
                <w:lang w:val="en-US"/>
              </w:rPr>
              <w:t>172,148.38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18FA1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F7FE5AE" w14:textId="2394BCA4" w:rsidR="009958A2" w:rsidRPr="00EE2680" w:rsidRDefault="00E268C3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68C3">
              <w:rPr>
                <w:rFonts w:ascii="Angsana New" w:hAnsi="Angsana New"/>
                <w:sz w:val="28"/>
                <w:szCs w:val="28"/>
                <w:lang w:val="en-US"/>
              </w:rPr>
              <w:t>172,148.38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9B4E60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91AB6FB" w14:textId="0D68B06A" w:rsidR="009958A2" w:rsidRPr="00EE2680" w:rsidRDefault="00E268C3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68C3">
              <w:rPr>
                <w:rFonts w:ascii="Angsana New" w:hAnsi="Angsana New"/>
                <w:sz w:val="28"/>
                <w:szCs w:val="28"/>
                <w:lang w:val="en-US"/>
              </w:rPr>
              <w:t>172,148.38</w:t>
            </w:r>
          </w:p>
        </w:tc>
      </w:tr>
      <w:tr w:rsidR="008F01C7" w:rsidRPr="00EE2680" w14:paraId="035680EC" w14:textId="77777777" w:rsidTr="008F01C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6827202" w14:textId="72B259D2" w:rsidR="008F01C7" w:rsidRPr="00EE2680" w:rsidRDefault="008F01C7" w:rsidP="008F01C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93DD" w14:textId="2B8420A0" w:rsidR="008F01C7" w:rsidRDefault="00B2330B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A156A9" w14:textId="77777777" w:rsidR="008F01C7" w:rsidRPr="00EE2680" w:rsidRDefault="008F01C7" w:rsidP="008F01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64EE9" w14:textId="7E0484E7" w:rsidR="008F01C7" w:rsidRPr="000A12DD" w:rsidRDefault="00E268C3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E1F5C" w14:textId="77777777" w:rsidR="008F01C7" w:rsidRPr="00EE2680" w:rsidRDefault="008F01C7" w:rsidP="008F01C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5B051" w14:textId="3FA738D9" w:rsidR="008F01C7" w:rsidRPr="000A12DD" w:rsidRDefault="00E268C3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59C721" w14:textId="77777777" w:rsidR="008F01C7" w:rsidRPr="00EE2680" w:rsidRDefault="008F01C7" w:rsidP="008F01C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FD33" w14:textId="0D3CC177" w:rsidR="008F01C7" w:rsidRPr="000A12DD" w:rsidRDefault="00E268C3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9958A2" w:rsidRPr="00EE2680" w14:paraId="5095486C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0AC0CA3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DB351" w14:textId="273D4303" w:rsidR="009958A2" w:rsidRPr="00EE2680" w:rsidRDefault="00B2330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330B">
              <w:rPr>
                <w:rFonts w:ascii="Angsana New" w:hAnsi="Angsana New"/>
                <w:sz w:val="28"/>
                <w:szCs w:val="28"/>
                <w:lang w:val="en-US"/>
              </w:rPr>
              <w:t>514,178.42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84F129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775B" w14:textId="58047638" w:rsidR="009958A2" w:rsidRPr="00EE2680" w:rsidRDefault="00080481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147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037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257.34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03A025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38D39" w14:textId="5C9EFBF8" w:rsidR="009958A2" w:rsidRPr="00EE2680" w:rsidRDefault="00080481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147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551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435.76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EDAABB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BBED9" w14:textId="37542FF0" w:rsidR="009958A2" w:rsidRPr="00EE2680" w:rsidRDefault="00080481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147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551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435.76</w:t>
            </w:r>
          </w:p>
        </w:tc>
      </w:tr>
      <w:tr w:rsidR="009958A2" w:rsidRPr="00EE2680" w14:paraId="54F0C069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A083CEA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915A323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4E20768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E6F8915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EAD062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6490CB3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792BB5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8EA230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2A3C" w:rsidRPr="00EE2680" w14:paraId="63C07671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3126618" w14:textId="77777777" w:rsidR="006B2A3C" w:rsidRPr="00EE2680" w:rsidRDefault="006B2A3C" w:rsidP="006B2A3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3E37A69" w14:textId="2B4E088C" w:rsidR="006B2A3C" w:rsidRPr="00EE2680" w:rsidRDefault="009356B2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DC0A3A" w14:textId="77777777" w:rsidR="006B2A3C" w:rsidRPr="006B2A3C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C81251F" w14:textId="3585B46D" w:rsidR="006B2A3C" w:rsidRPr="00EE2680" w:rsidRDefault="00F1082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119,123,303.73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9C5C5" w14:textId="77777777" w:rsidR="006B2A3C" w:rsidRPr="00EE2680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A4D02F" w14:textId="6699D003" w:rsidR="006B2A3C" w:rsidRPr="00EE2680" w:rsidRDefault="00F1082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119,123,303.73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38F10" w14:textId="77777777" w:rsidR="006B2A3C" w:rsidRPr="00EE2680" w:rsidRDefault="006B2A3C" w:rsidP="006B2A3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724398C" w14:textId="67FC4E1D" w:rsidR="006B2A3C" w:rsidRPr="00EE2680" w:rsidRDefault="00F1082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082C">
              <w:rPr>
                <w:rFonts w:ascii="Angsana New" w:hAnsi="Angsana New"/>
                <w:sz w:val="28"/>
                <w:szCs w:val="28"/>
                <w:lang w:val="en-US"/>
              </w:rPr>
              <w:t>119,123,303.73</w:t>
            </w:r>
          </w:p>
        </w:tc>
      </w:tr>
      <w:tr w:rsidR="006B2A3C" w:rsidRPr="00EE2680" w14:paraId="412F72C5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98CAAEF" w14:textId="77777777" w:rsidR="006B2A3C" w:rsidRPr="00EE2680" w:rsidRDefault="006B2A3C" w:rsidP="006B2A3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4868384" w14:textId="6BAAAA30" w:rsidR="006B2A3C" w:rsidRPr="00EE2680" w:rsidRDefault="009356B2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7703FFC" w14:textId="77777777" w:rsidR="006B2A3C" w:rsidRPr="006B2A3C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8538901" w14:textId="61625B94" w:rsidR="006B2A3C" w:rsidRPr="00EE2680" w:rsidRDefault="009356B2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56B2">
              <w:rPr>
                <w:rFonts w:ascii="Angsana New" w:hAnsi="Angsana New"/>
                <w:sz w:val="28"/>
                <w:szCs w:val="28"/>
                <w:lang w:val="en-US"/>
              </w:rPr>
              <w:t>43,099,372.50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BBB8C3" w14:textId="77777777" w:rsidR="006B2A3C" w:rsidRPr="00EE2680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7AC0307" w14:textId="0A6A450E" w:rsidR="006B2A3C" w:rsidRPr="00EE2680" w:rsidRDefault="009356B2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356B2">
              <w:rPr>
                <w:rFonts w:ascii="Angsana New" w:hAnsi="Angsana New"/>
                <w:sz w:val="28"/>
                <w:szCs w:val="28"/>
                <w:lang w:val="en-US"/>
              </w:rPr>
              <w:t>43,099,372.50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FD1CDB" w14:textId="77777777" w:rsidR="006B2A3C" w:rsidRPr="00EE2680" w:rsidRDefault="006B2A3C" w:rsidP="006B2A3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548B408" w14:textId="1B2D1367" w:rsidR="006B2A3C" w:rsidRPr="00EE2680" w:rsidRDefault="009356B2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56B2">
              <w:rPr>
                <w:rFonts w:ascii="Angsana New" w:hAnsi="Angsana New"/>
                <w:sz w:val="28"/>
                <w:szCs w:val="28"/>
                <w:lang w:val="en-US"/>
              </w:rPr>
              <w:t>43,099,372.50</w:t>
            </w:r>
          </w:p>
        </w:tc>
      </w:tr>
      <w:tr w:rsidR="000E5878" w:rsidRPr="00EE2680" w14:paraId="7DF80974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A099F31" w14:textId="72C5BD36" w:rsidR="000E5878" w:rsidRPr="00EE2680" w:rsidRDefault="000E5878" w:rsidP="000E5878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ยะยาว</w:t>
            </w: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E2CF3F7" w14:textId="4D2BED1C" w:rsidR="000E5878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D982A6A" w14:textId="77777777" w:rsidR="000E5878" w:rsidRPr="006B2A3C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19FFCB2" w14:textId="6796666B" w:rsidR="000E5878" w:rsidRPr="000E5878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0E58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900</w:t>
            </w:r>
            <w:r w:rsidRPr="000E58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AE30D9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294DC29" w14:textId="35E71D6A" w:rsidR="000E5878" w:rsidRPr="009356B2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0E58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900</w:t>
            </w:r>
            <w:r w:rsidRPr="000E58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CED6E1" w14:textId="77777777" w:rsidR="000E5878" w:rsidRPr="00EE2680" w:rsidRDefault="000E5878" w:rsidP="000E587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116423D" w14:textId="4806EFD7" w:rsidR="000E5878" w:rsidRPr="009356B2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0E58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900</w:t>
            </w:r>
            <w:r w:rsidRPr="000E587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5878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0E5878" w:rsidRPr="00EE2680" w14:paraId="4BF2A40B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452BD91" w14:textId="77777777" w:rsidR="000E5878" w:rsidRPr="00EE2680" w:rsidRDefault="000E5878" w:rsidP="000E5878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53F40E4" w14:textId="0D4FF0A5" w:rsidR="000E5878" w:rsidRPr="00EE2680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6A91CCE" w14:textId="77777777" w:rsidR="000E5878" w:rsidRPr="006B2A3C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0C2EA99" w14:textId="3766C88C" w:rsidR="000E5878" w:rsidRPr="00EE2680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49DB">
              <w:rPr>
                <w:rFonts w:ascii="Angsana New" w:hAnsi="Angsana New"/>
                <w:sz w:val="28"/>
                <w:szCs w:val="28"/>
                <w:lang w:val="en-US"/>
              </w:rPr>
              <w:t>2,497,587.32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AEA84D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7B7F11" w14:textId="41E70D83" w:rsidR="000E5878" w:rsidRPr="00EE2680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49DB">
              <w:rPr>
                <w:rFonts w:ascii="Angsana New" w:hAnsi="Angsana New"/>
                <w:sz w:val="28"/>
                <w:szCs w:val="28"/>
                <w:lang w:val="en-US"/>
              </w:rPr>
              <w:t>2,497,587.32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C6A676" w14:textId="77777777" w:rsidR="000E5878" w:rsidRPr="00EE2680" w:rsidRDefault="000E5878" w:rsidP="000E587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AECDD4C" w14:textId="6F8470B2" w:rsidR="000E5878" w:rsidRPr="00EE2680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49DB">
              <w:rPr>
                <w:rFonts w:ascii="Angsana New" w:hAnsi="Angsana New"/>
                <w:sz w:val="28"/>
                <w:szCs w:val="28"/>
                <w:lang w:val="en-US"/>
              </w:rPr>
              <w:t>2,497,587.32</w:t>
            </w:r>
          </w:p>
        </w:tc>
      </w:tr>
      <w:tr w:rsidR="000E5878" w:rsidRPr="006217C0" w14:paraId="58D58BE6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E3DEE6E" w14:textId="77777777" w:rsidR="000E5878" w:rsidRPr="00EE2680" w:rsidRDefault="000E5878" w:rsidP="000E5878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0D34A" w14:textId="4ECFB17F" w:rsidR="000E5878" w:rsidRPr="00EE2680" w:rsidRDefault="000E5878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9E6BC35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F46E6" w14:textId="11189A3A" w:rsidR="000E5878" w:rsidRPr="00EE2680" w:rsidRDefault="00080481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243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263.55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DFB2F4" w14:textId="77777777" w:rsidR="000E5878" w:rsidRPr="00EE2680" w:rsidRDefault="000E5878" w:rsidP="000E5878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2CD4" w14:textId="2DDAC480" w:rsidR="000E5878" w:rsidRPr="00EE2680" w:rsidRDefault="00080481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243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263.55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81BA54" w14:textId="77777777" w:rsidR="000E5878" w:rsidRPr="00EE2680" w:rsidRDefault="000E5878" w:rsidP="000E587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5DEE9" w14:textId="0657DC7F" w:rsidR="000E5878" w:rsidRPr="006217C0" w:rsidRDefault="00080481" w:rsidP="000E587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243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  <w:r w:rsidRPr="000804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0481">
              <w:rPr>
                <w:rFonts w:ascii="Angsana New" w:hAnsi="Angsana New"/>
                <w:sz w:val="28"/>
                <w:szCs w:val="28"/>
                <w:cs/>
                <w:lang w:val="en-US"/>
              </w:rPr>
              <w:t>263.55</w:t>
            </w:r>
          </w:p>
        </w:tc>
      </w:tr>
    </w:tbl>
    <w:p w14:paraId="74477998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769CA8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2CA5FA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7FF7DD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4B37A0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908B47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32658A" w14:textId="77777777" w:rsidR="00317E00" w:rsidRDefault="00317E00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E88EA1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6E3694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EE2680" w14:paraId="23B67811" w14:textId="77777777" w:rsidTr="00EE2680">
        <w:tc>
          <w:tcPr>
            <w:tcW w:w="3132" w:type="dxa"/>
            <w:shd w:val="clear" w:color="auto" w:fill="auto"/>
          </w:tcPr>
          <w:p w14:paraId="79C4C6FF" w14:textId="77777777" w:rsidR="008A3DC8" w:rsidRPr="00494247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0D130AFE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E996A8C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E994025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3EA9A0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46FE4554" w14:textId="77777777" w:rsidR="008A3DC8" w:rsidRPr="00EE2680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31A9" w:rsidRPr="00EE2680" w14:paraId="7DA4E00E" w14:textId="77777777" w:rsidTr="00EE2680">
        <w:tc>
          <w:tcPr>
            <w:tcW w:w="3132" w:type="dxa"/>
            <w:shd w:val="clear" w:color="auto" w:fill="auto"/>
          </w:tcPr>
          <w:p w14:paraId="3885BF39" w14:textId="77777777" w:rsidR="009E31A9" w:rsidRPr="00EE2680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5CB553" w14:textId="0CB3EE4F" w:rsidR="009E31A9" w:rsidRPr="00EE2680" w:rsidRDefault="009E31A9" w:rsidP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A3DC8" w:rsidRPr="00EE2680" w14:paraId="66D7013B" w14:textId="77777777" w:rsidTr="00EE2680">
        <w:tc>
          <w:tcPr>
            <w:tcW w:w="3132" w:type="dxa"/>
            <w:shd w:val="clear" w:color="auto" w:fill="auto"/>
          </w:tcPr>
          <w:p w14:paraId="2A28E1C5" w14:textId="77777777" w:rsidR="008A3DC8" w:rsidRPr="00EE2680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A01E1" w14:textId="40CCE734" w:rsidR="008A3DC8" w:rsidRPr="00EE2680" w:rsidRDefault="008A3DC8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3</w:t>
            </w:r>
            <w:r w:rsidR="009E71E8" w:rsidRPr="00EE26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71E8" w:rsidRPr="00EE26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256</w:t>
            </w:r>
            <w:r w:rsidR="00726312" w:rsidRPr="00EE26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DC8" w:rsidRPr="00EE2680" w14:paraId="343A4570" w14:textId="77777777" w:rsidTr="00EE2680">
        <w:tc>
          <w:tcPr>
            <w:tcW w:w="3132" w:type="dxa"/>
            <w:shd w:val="clear" w:color="auto" w:fill="auto"/>
          </w:tcPr>
          <w:p w14:paraId="72BB7B3B" w14:textId="77777777" w:rsidR="008A3DC8" w:rsidRPr="00EE2680" w:rsidRDefault="008A3DC8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05CB" w14:textId="365D7903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DD925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1F113" w14:textId="72A7020C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EE2680" w14:paraId="4E413D20" w14:textId="77777777" w:rsidTr="00EE2680">
        <w:tc>
          <w:tcPr>
            <w:tcW w:w="3132" w:type="dxa"/>
            <w:shd w:val="clear" w:color="auto" w:fill="auto"/>
          </w:tcPr>
          <w:p w14:paraId="0B4DBC09" w14:textId="585794A7" w:rsidR="008A3DC8" w:rsidRPr="00EE2680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688E" w14:textId="2B07BC29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F3EEDC6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84C4" w14:textId="1D745D31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 w:rsidRPr="00EE2680">
              <w:rPr>
                <w:rFonts w:hint="cs"/>
                <w:sz w:val="28"/>
                <w:szCs w:val="28"/>
                <w:cs/>
              </w:rPr>
              <w:t xml:space="preserve">            </w:t>
            </w:r>
            <w:r w:rsidRPr="00EE2680"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5D64A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61E91" w14:textId="3B5CCB76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F2F66F4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88DAD61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EE2680" w14:paraId="4352F895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A86A3DE" w14:textId="32CA872B" w:rsidR="008A3DC8" w:rsidRPr="00EE2680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A494EBE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95EB9B9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207BAD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985CC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0A6026" w14:textId="77777777" w:rsidR="008A3DC8" w:rsidRPr="00EE2680" w:rsidRDefault="008A3DC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317638D" w14:textId="77777777" w:rsidR="008A3DC8" w:rsidRPr="00EE2680" w:rsidRDefault="008A3DC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1FF" w:rsidRPr="00EE2680" w14:paraId="67CFCD1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117363B" w14:textId="2B295992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5EA3D9E7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0A38D151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798CE175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61AA55A1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</w:tr>
      <w:tr w:rsidR="008C0F4C" w:rsidRPr="00EE2680" w14:paraId="2C5CCB32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1F61643" w14:textId="7FDD0CCB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8C0C5C8" w14:textId="4EEB59A5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5BA3E085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6DF54A8E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758ED662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</w:tr>
      <w:tr w:rsidR="00B04F81" w:rsidRPr="00EE2680" w14:paraId="4883421D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E0479B4" w14:textId="7E74ED9A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CBDD352" w14:textId="497B40E7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1875C852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7992A290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09737809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</w:tr>
      <w:tr w:rsidR="00B04F81" w:rsidRPr="00EE2680" w14:paraId="54504987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DC81955" w14:textId="230FF3E4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1080BA2F" w14:textId="2A4C3064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3000D3E" w14:textId="5A918A3A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0B9E621" w14:textId="4E881C82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5262B19" w14:textId="43F5E208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</w:tr>
      <w:tr w:rsidR="00182743" w:rsidRPr="00EE2680" w14:paraId="641DD079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17118" w14:textId="4660C09E" w:rsidR="00182743" w:rsidRPr="00EE2680" w:rsidRDefault="00182743" w:rsidP="00182743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C912A" w14:textId="08CA41D9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8A9E43B" w14:textId="77777777" w:rsidR="00182743" w:rsidRPr="00EE2680" w:rsidRDefault="00182743" w:rsidP="001827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57B88" w14:textId="524CCA25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0F0EA" w14:textId="77777777" w:rsidR="00182743" w:rsidRPr="00EE2680" w:rsidRDefault="00182743" w:rsidP="0018274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7190E" w14:textId="66F3BCA3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8CB9C" w14:textId="77777777" w:rsidR="00182743" w:rsidRPr="00EE2680" w:rsidRDefault="00182743" w:rsidP="0018274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7E8E1" w14:textId="2F98B932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AC6A39" w:rsidRPr="00EE2680" w14:paraId="6AC15DD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9C37C74" w14:textId="2FA5CEAA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25EC82BE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2ADED0AC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5A5DB2D0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6DD21122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</w:tr>
      <w:tr w:rsidR="000B31FF" w:rsidRPr="00EE2680" w14:paraId="6333089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F4EA68B" w14:textId="4514D48F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1B49" w:rsidRPr="00EE2680" w14:paraId="6B3B9461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288BD8A" w14:textId="3780C008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2DC0956" w14:textId="33A1B572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5DBA932E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59AD3176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644F6F54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</w:tr>
      <w:tr w:rsidR="008C0F4C" w:rsidRPr="00EE2680" w14:paraId="4F0EFF1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73001E69" w14:textId="35CA4F8D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69B8B7E" w14:textId="2F45C318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3772C9B1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16EDBED0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2320756E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</w:tr>
      <w:tr w:rsidR="001D1B49" w:rsidRPr="00EE2680" w14:paraId="3593F5C9" w14:textId="4685D960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80A2421" w14:textId="27328E4E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818C0A9" w14:textId="165AF601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A3CF7C" w14:textId="75C996AD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F5BBBD0" w14:textId="3A9C51B1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40E664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D35D46" w14:textId="19F6B82A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E2332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88E3B3" w14:textId="2903D3F7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</w:tr>
      <w:tr w:rsidR="001D1B49" w:rsidRPr="00EE2680" w14:paraId="6515B81D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8436D27" w14:textId="72D5130D" w:rsidR="001D1B49" w:rsidRPr="00EE2680" w:rsidRDefault="001D1B49" w:rsidP="001D1B49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F598D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5A12" w14:textId="12E760C2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EF2368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E0F78" w14:textId="5177A487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3B66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7280" w14:textId="75EFB5C4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0660E" w14:textId="77777777" w:rsidR="001D1B49" w:rsidRPr="00EE2680" w:rsidRDefault="001D1B49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DA7D" w14:textId="081D2188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  <w:tr w:rsidR="008C0F4C" w:rsidRPr="00494247" w14:paraId="6C8DF688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90B9656" w14:textId="7EE46061" w:rsidR="001311F5" w:rsidRPr="00EE268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34B7" w14:textId="0D0B3CEE" w:rsidR="001311F5" w:rsidRPr="00EE2680" w:rsidRDefault="001D1B4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3084DD1A" w:rsidR="001311F5" w:rsidRPr="00EE268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304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784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390.01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2D7D96B6" w:rsidR="001311F5" w:rsidRPr="00EE268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413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301.34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1311F5" w:rsidRPr="00EE268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152B8494" w:rsidR="001311F5" w:rsidRPr="006217C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413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301.34</w:t>
            </w:r>
          </w:p>
        </w:tc>
      </w:tr>
    </w:tbl>
    <w:p w14:paraId="68121DA6" w14:textId="77777777" w:rsidR="0094265E" w:rsidRDefault="009426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A7E39D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C3A64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779E2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055E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FAD8474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67B27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530775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48B950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AD4BE8F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EBE46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D2AE6C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7B77E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536531F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8AC3C4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2578A0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A3E240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A47BC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5392B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F49AE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BF439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57F44D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B29480A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778A0F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21285E" w:rsidRPr="009E31A9" w14:paraId="5091BA59" w14:textId="77777777" w:rsidTr="009C203F">
        <w:trPr>
          <w:tblHeader/>
        </w:trPr>
        <w:tc>
          <w:tcPr>
            <w:tcW w:w="3132" w:type="dxa"/>
          </w:tcPr>
          <w:p w14:paraId="10E702E7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</w:tcPr>
          <w:p w14:paraId="0967075A" w14:textId="77777777" w:rsidR="0021285E" w:rsidRPr="009E31A9" w:rsidRDefault="0021285E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21285E" w:rsidRPr="00494247" w14:paraId="743CD13A" w14:textId="77777777" w:rsidTr="009C203F">
        <w:trPr>
          <w:tblHeader/>
        </w:trPr>
        <w:tc>
          <w:tcPr>
            <w:tcW w:w="3132" w:type="dxa"/>
          </w:tcPr>
          <w:p w14:paraId="01A6BA15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743D719F" w14:textId="77777777" w:rsidR="0021285E" w:rsidRPr="00494247" w:rsidRDefault="0021285E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21285E" w:rsidRPr="00494247" w14:paraId="3ABECAC4" w14:textId="77777777" w:rsidTr="009C203F">
        <w:trPr>
          <w:tblHeader/>
        </w:trPr>
        <w:tc>
          <w:tcPr>
            <w:tcW w:w="3132" w:type="dxa"/>
          </w:tcPr>
          <w:p w14:paraId="5C339C2C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42FB38CC" w14:textId="41973E9C" w:rsidR="0021285E" w:rsidRPr="0021285E" w:rsidRDefault="0021285E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573B2" w:rsidRPr="005573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573B2" w:rsidRPr="005573B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285E" w:rsidRPr="00494247" w14:paraId="76647953" w14:textId="77777777" w:rsidTr="009C203F">
        <w:trPr>
          <w:tblHeader/>
        </w:trPr>
        <w:tc>
          <w:tcPr>
            <w:tcW w:w="3132" w:type="dxa"/>
          </w:tcPr>
          <w:p w14:paraId="4475A72E" w14:textId="77777777" w:rsidR="0021285E" w:rsidRPr="00494247" w:rsidRDefault="0021285E" w:rsidP="007246C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09B71B7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6669C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1F59BBC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21285E" w:rsidRPr="00165280" w14:paraId="0786C86E" w14:textId="77777777" w:rsidTr="009C203F">
        <w:trPr>
          <w:tblHeader/>
        </w:trPr>
        <w:tc>
          <w:tcPr>
            <w:tcW w:w="3132" w:type="dxa"/>
          </w:tcPr>
          <w:p w14:paraId="078F5313" w14:textId="77777777" w:rsidR="0021285E" w:rsidRPr="00494247" w:rsidRDefault="0021285E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2072C55D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E0A42DF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1AB446CC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0CB53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2F919052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E5A653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6CEAD1FD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21285E" w:rsidRPr="00494247" w14:paraId="6028315C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58C3DEA1" w14:textId="77777777" w:rsidR="0021285E" w:rsidRPr="000D1AF3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6D40A8F1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49E1950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203E0455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8E46F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0289A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427137" w14:textId="77777777" w:rsidR="0021285E" w:rsidRPr="00494247" w:rsidRDefault="0021285E" w:rsidP="007246C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65FE1994" w14:textId="77777777" w:rsidR="0021285E" w:rsidRPr="00494247" w:rsidRDefault="0021285E" w:rsidP="007246C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BD0" w:rsidRPr="006217C0" w14:paraId="3A9BF1A7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00FA7429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347054A" w14:textId="5F481B4E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6A2AACB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97F1AF4" w14:textId="3C62D6B1" w:rsidR="00B25BD0" w:rsidRPr="006217C0" w:rsidRDefault="00040E3F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374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151.97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39E5C4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4309C51" w14:textId="0EACF90B" w:rsidR="00B25BD0" w:rsidRPr="006217C0" w:rsidRDefault="00040E3F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374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151.97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E9C30A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DEC3AE4" w14:textId="355E9328" w:rsidR="00B25BD0" w:rsidRPr="006217C0" w:rsidRDefault="00040E3F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374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151.97</w:t>
            </w:r>
          </w:p>
        </w:tc>
      </w:tr>
      <w:tr w:rsidR="00B25BD0" w:rsidRPr="006217C0" w14:paraId="543F5B51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0B926FAF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BD34227" w14:textId="6C4C598C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D80C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F620505" w14:textId="3ED2F76F" w:rsidR="00B25BD0" w:rsidRPr="006217C0" w:rsidRDefault="00040E3F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52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523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778.98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676988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4862A5" w14:textId="23906669" w:rsidR="00B25BD0" w:rsidRPr="006217C0" w:rsidRDefault="00040E3F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52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523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778.98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FD1E6C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084DDD8" w14:textId="3BBEDBD6" w:rsidR="00B25BD0" w:rsidRPr="006217C0" w:rsidRDefault="00040E3F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52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523</w:t>
            </w:r>
            <w:r w:rsidRPr="00040E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E3F">
              <w:rPr>
                <w:rFonts w:ascii="Angsana New" w:hAnsi="Angsana New"/>
                <w:sz w:val="28"/>
                <w:szCs w:val="28"/>
                <w:cs/>
                <w:lang w:val="en-US"/>
              </w:rPr>
              <w:t>778.98</w:t>
            </w:r>
          </w:p>
        </w:tc>
      </w:tr>
      <w:tr w:rsidR="00B25BD0" w:rsidRPr="006217C0" w14:paraId="6AA4AE1F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1D9F26F1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DA5B055" w14:textId="4814445F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6AA357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E092131" w14:textId="077B97C7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661</w:t>
            </w:r>
            <w:r w:rsidRPr="00864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100.00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B0D73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D4FB48A" w14:textId="02F0DEC4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661</w:t>
            </w:r>
            <w:r w:rsidRPr="00864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100.00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CE0214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B327AFA" w14:textId="571680CE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661</w:t>
            </w:r>
            <w:r w:rsidRPr="00864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B25BD0" w:rsidRPr="006217C0" w14:paraId="4FD87DE1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B40E625" w14:textId="5BB1CCF0" w:rsidR="00B25BD0" w:rsidRPr="000E1DF0" w:rsidRDefault="00B25BD0" w:rsidP="00B25BD0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3C9F18E" w14:textId="77273FC1" w:rsidR="00B25BD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514</w:t>
            </w:r>
            <w:r w:rsidRPr="00864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178.42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544C5CE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A6534FE" w14:textId="3B7DAC4F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AEE73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BE8F4E3" w14:textId="56DB70A7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514</w:t>
            </w:r>
            <w:r w:rsidRPr="00864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178.42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075C18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C64BDF7" w14:textId="6F08E0EA" w:rsidR="00B25BD0" w:rsidRPr="006217C0" w:rsidRDefault="008640B4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514</w:t>
            </w:r>
            <w:r w:rsidRPr="00864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178.42</w:t>
            </w:r>
          </w:p>
        </w:tc>
      </w:tr>
      <w:tr w:rsidR="00B25BD0" w:rsidRPr="006217C0" w14:paraId="05B274D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4AB8CB47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B51D7" w14:textId="6FACA86A" w:rsidR="00B25BD0" w:rsidRPr="006217C0" w:rsidRDefault="00CF632C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05F5FEE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FD120" w14:textId="47A4275D" w:rsidR="00B25BD0" w:rsidRPr="006217C0" w:rsidRDefault="00CF632C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32C">
              <w:rPr>
                <w:rFonts w:ascii="Angsana New" w:hAnsi="Angsana New"/>
                <w:sz w:val="28"/>
                <w:szCs w:val="28"/>
                <w:cs/>
                <w:lang w:val="en-US"/>
              </w:rPr>
              <w:t>169</w:t>
            </w:r>
            <w:r w:rsidRPr="00CF632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632C">
              <w:rPr>
                <w:rFonts w:ascii="Angsana New" w:hAnsi="Angsana New"/>
                <w:sz w:val="28"/>
                <w:szCs w:val="28"/>
                <w:cs/>
                <w:lang w:val="en-US"/>
              </w:rPr>
              <w:t>438.89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6A42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420C5" w14:textId="37051CC2" w:rsidR="00B25BD0" w:rsidRPr="006217C0" w:rsidRDefault="00CF632C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632C">
              <w:rPr>
                <w:rFonts w:ascii="Angsana New" w:hAnsi="Angsana New"/>
                <w:sz w:val="28"/>
                <w:szCs w:val="28"/>
                <w:cs/>
                <w:lang w:val="en-US"/>
              </w:rPr>
              <w:t>169</w:t>
            </w:r>
            <w:r w:rsidRPr="00CF632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632C">
              <w:rPr>
                <w:rFonts w:ascii="Angsana New" w:hAnsi="Angsana New"/>
                <w:sz w:val="28"/>
                <w:szCs w:val="28"/>
                <w:cs/>
                <w:lang w:val="en-US"/>
              </w:rPr>
              <w:t>438.89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A9ECAD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6AC9" w14:textId="6ABCFFC2" w:rsidR="00B25BD0" w:rsidRPr="006217C0" w:rsidRDefault="00CF632C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32C">
              <w:rPr>
                <w:rFonts w:ascii="Angsana New" w:hAnsi="Angsana New"/>
                <w:sz w:val="28"/>
                <w:szCs w:val="28"/>
                <w:cs/>
                <w:lang w:val="en-US"/>
              </w:rPr>
              <w:t>169</w:t>
            </w:r>
            <w:r w:rsidRPr="00CF632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632C">
              <w:rPr>
                <w:rFonts w:ascii="Angsana New" w:hAnsi="Angsana New"/>
                <w:sz w:val="28"/>
                <w:szCs w:val="28"/>
                <w:cs/>
                <w:lang w:val="en-US"/>
              </w:rPr>
              <w:t>438.89</w:t>
            </w:r>
          </w:p>
        </w:tc>
      </w:tr>
      <w:tr w:rsidR="0021285E" w:rsidRPr="006217C0" w14:paraId="1B317D67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A3A25F1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E585C" w14:textId="3AB371EB" w:rsidR="0021285E" w:rsidRPr="006217C0" w:rsidRDefault="00CF632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514</w:t>
            </w:r>
            <w:r w:rsidRPr="00864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40B4">
              <w:rPr>
                <w:rFonts w:ascii="Angsana New" w:hAnsi="Angsana New"/>
                <w:sz w:val="28"/>
                <w:szCs w:val="28"/>
                <w:cs/>
                <w:lang w:val="en-US"/>
              </w:rPr>
              <w:t>178.42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2071AC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5D2C9" w14:textId="454F7927" w:rsidR="0021285E" w:rsidRPr="006217C0" w:rsidRDefault="00A23A65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133</w:t>
            </w:r>
            <w:r w:rsidRPr="00A23A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728</w:t>
            </w:r>
            <w:r w:rsidRPr="00A23A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469.84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645A3C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69B51" w14:textId="159CDD49" w:rsidR="0021285E" w:rsidRPr="006217C0" w:rsidRDefault="00A23A65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134</w:t>
            </w:r>
            <w:r w:rsidRPr="00A23A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242</w:t>
            </w:r>
            <w:r w:rsidRPr="00A23A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648.26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E16572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D72FF" w14:textId="2494FD82" w:rsidR="0021285E" w:rsidRPr="006217C0" w:rsidRDefault="00A23A65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134</w:t>
            </w:r>
            <w:r w:rsidRPr="00A23A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242</w:t>
            </w:r>
            <w:r w:rsidRPr="00A23A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3A65">
              <w:rPr>
                <w:rFonts w:ascii="Angsana New" w:hAnsi="Angsana New"/>
                <w:sz w:val="28"/>
                <w:szCs w:val="28"/>
                <w:cs/>
                <w:lang w:val="en-US"/>
              </w:rPr>
              <w:t>648.26</w:t>
            </w:r>
          </w:p>
        </w:tc>
      </w:tr>
      <w:tr w:rsidR="0021285E" w:rsidRPr="006217C0" w14:paraId="1539B8CA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54A486F3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6D9EA66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10227E4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AC131B1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9C214E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0B66430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2E376B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810BD44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41ED" w:rsidRPr="006217C0" w14:paraId="02776F17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6272E41D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CA6185B" w14:textId="2CBD735F" w:rsidR="00BB41ED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B014382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A87B429" w14:textId="5D5DA625" w:rsidR="00BB41ED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119</w:t>
            </w:r>
            <w:r w:rsidRPr="00AE40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AE40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303.73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174BE2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FC6DF6A" w14:textId="014C00CF" w:rsidR="00BB41ED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119</w:t>
            </w:r>
            <w:r w:rsidRPr="00AE40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AE40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303.73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75B5D4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DCD926E" w14:textId="071ADDD9" w:rsidR="00BB41ED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119</w:t>
            </w:r>
            <w:r w:rsidRPr="00AE40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AE40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40FD">
              <w:rPr>
                <w:rFonts w:ascii="Angsana New" w:hAnsi="Angsana New"/>
                <w:sz w:val="28"/>
                <w:szCs w:val="28"/>
                <w:cs/>
                <w:lang w:val="en-US"/>
              </w:rPr>
              <w:t>303.73</w:t>
            </w:r>
          </w:p>
        </w:tc>
      </w:tr>
      <w:tr w:rsidR="00BB41ED" w:rsidRPr="006217C0" w14:paraId="138583D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3AED72D6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25B5F66" w14:textId="7AFFDD6C" w:rsidR="00BB41ED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667ACDD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25F67D7" w14:textId="7A1F85F4" w:rsidR="00BB41ED" w:rsidRPr="006217C0" w:rsidRDefault="002E1B3C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39,265,783.80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1F5681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A4683EE" w14:textId="04E08B3B" w:rsidR="00BB41ED" w:rsidRPr="006217C0" w:rsidRDefault="002E1B3C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39,265,783.80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401F0B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CF3E42D" w14:textId="5EF6A936" w:rsidR="00BB41ED" w:rsidRPr="006217C0" w:rsidRDefault="002E1B3C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39,265,783.80</w:t>
            </w:r>
          </w:p>
        </w:tc>
      </w:tr>
      <w:tr w:rsidR="00A23A65" w:rsidRPr="006217C0" w14:paraId="1943071B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40E61329" w14:textId="3F49199B" w:rsidR="00A23A65" w:rsidRPr="000E26C5" w:rsidRDefault="00A23A65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ยาว</w:t>
            </w: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579DC71" w14:textId="44DE773D" w:rsidR="00A23A65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F0ABF01" w14:textId="77777777" w:rsidR="00A23A65" w:rsidRPr="006217C0" w:rsidRDefault="00A23A65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A4E6F0B" w14:textId="2371C3DC" w:rsidR="00A23A65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78,900,000.00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06BF21" w14:textId="77777777" w:rsidR="00A23A65" w:rsidRPr="006217C0" w:rsidRDefault="00A23A65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3DF2F6D" w14:textId="5E7393C8" w:rsidR="00A23A65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78,900,000.00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2B4BA7" w14:textId="77777777" w:rsidR="00A23A65" w:rsidRPr="006217C0" w:rsidRDefault="00A23A65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C02249B" w14:textId="12F936BA" w:rsidR="00A23A65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78,900,000.00</w:t>
            </w:r>
          </w:p>
        </w:tc>
      </w:tr>
      <w:tr w:rsidR="00BB41ED" w:rsidRPr="006217C0" w14:paraId="35F45E16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0420963F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30A402" w14:textId="25913481" w:rsidR="00BB41ED" w:rsidRPr="006217C0" w:rsidRDefault="00AE40F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210D89C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B52CA7E" w14:textId="5D74269F" w:rsidR="00BB41ED" w:rsidRPr="006217C0" w:rsidRDefault="002E1B3C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2,497,587.32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2EF3F5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E51A99C" w14:textId="1E862FFB" w:rsidR="00BB41ED" w:rsidRPr="006217C0" w:rsidRDefault="002E1B3C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2,497,587.32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4BAEF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AE45DEE" w14:textId="0AE37002" w:rsidR="00BB41ED" w:rsidRPr="006217C0" w:rsidRDefault="002E1B3C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2,497,587.32</w:t>
            </w:r>
          </w:p>
        </w:tc>
      </w:tr>
      <w:tr w:rsidR="0021285E" w:rsidRPr="006217C0" w14:paraId="0D130383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6BECA4B7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7F358" w14:textId="4E980E6E" w:rsidR="0021285E" w:rsidRPr="006217C0" w:rsidRDefault="00AE40F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BF6257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C88AE" w14:textId="0477332B" w:rsidR="0021285E" w:rsidRPr="006217C0" w:rsidRDefault="002E1B3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239,786,674.85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847CB0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040FB" w14:textId="657B0392" w:rsidR="0021285E" w:rsidRPr="006217C0" w:rsidRDefault="002E1B3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239,786,674.85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B9BD3E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DC81E" w14:textId="33D80513" w:rsidR="0021285E" w:rsidRPr="006217C0" w:rsidRDefault="002E1B3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1B3C">
              <w:rPr>
                <w:rFonts w:ascii="Angsana New" w:hAnsi="Angsana New"/>
                <w:sz w:val="28"/>
                <w:szCs w:val="28"/>
                <w:lang w:val="en-US"/>
              </w:rPr>
              <w:t>239,786,674.85</w:t>
            </w:r>
          </w:p>
        </w:tc>
      </w:tr>
    </w:tbl>
    <w:p w14:paraId="060F1B9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F917FE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2340E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EB3D0B5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6E6D52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99F5B7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5D4A4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11D25A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6025DA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D37197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2973D2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17DCAE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02F37D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4E5F00A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CA4E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CD6CBE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007C62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AF9EAF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D97F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84E4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84ADAD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7C1725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26CF6D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FEDB55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3E3298B" w14:textId="77777777" w:rsidR="0021285E" w:rsidRPr="00D91D74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E71E8" w:rsidRPr="00494247" w14:paraId="7C6B2D72" w14:textId="77777777" w:rsidTr="009C203F">
        <w:trPr>
          <w:tblHeader/>
        </w:trPr>
        <w:tc>
          <w:tcPr>
            <w:tcW w:w="3132" w:type="dxa"/>
          </w:tcPr>
          <w:p w14:paraId="527C75D1" w14:textId="77777777" w:rsidR="009E71E8" w:rsidRPr="00494247" w:rsidRDefault="009E71E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</w:tcPr>
          <w:p w14:paraId="0BC0BEFA" w14:textId="52F307C6" w:rsidR="009E71E8" w:rsidRPr="009E31A9" w:rsidRDefault="009E71E8" w:rsidP="009E71E8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E31A9" w:rsidRPr="00494247" w14:paraId="1B1F88C9" w14:textId="77777777" w:rsidTr="009C203F">
        <w:trPr>
          <w:tblHeader/>
        </w:trPr>
        <w:tc>
          <w:tcPr>
            <w:tcW w:w="3132" w:type="dxa"/>
          </w:tcPr>
          <w:p w14:paraId="0BF38A76" w14:textId="77777777" w:rsidR="009E31A9" w:rsidRPr="00494247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19137942" w14:textId="03A9063E" w:rsidR="009E31A9" w:rsidRPr="00494247" w:rsidRDefault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4265E" w:rsidRPr="00494247" w14:paraId="15863FEF" w14:textId="77777777" w:rsidTr="009C203F">
        <w:trPr>
          <w:tblHeader/>
        </w:trPr>
        <w:tc>
          <w:tcPr>
            <w:tcW w:w="3132" w:type="dxa"/>
          </w:tcPr>
          <w:p w14:paraId="23CF3627" w14:textId="77777777" w:rsidR="0094265E" w:rsidRPr="00494247" w:rsidRDefault="0094265E" w:rsidP="0094265E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5F5D334F" w14:textId="1DB2B28A" w:rsidR="0094265E" w:rsidRPr="00494247" w:rsidRDefault="0094265E" w:rsidP="0094265E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E31A9" w:rsidRPr="00494247" w14:paraId="51EFFD48" w14:textId="77777777" w:rsidTr="009C203F">
        <w:trPr>
          <w:tblHeader/>
        </w:trPr>
        <w:tc>
          <w:tcPr>
            <w:tcW w:w="3132" w:type="dxa"/>
          </w:tcPr>
          <w:p w14:paraId="5A4F6C52" w14:textId="77777777" w:rsidR="009E31A9" w:rsidRPr="00494247" w:rsidRDefault="009E31A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FB5DFB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1380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FDE65B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E31A9" w:rsidRPr="00165280" w14:paraId="37896945" w14:textId="77777777" w:rsidTr="009C203F">
        <w:trPr>
          <w:tblHeader/>
        </w:trPr>
        <w:tc>
          <w:tcPr>
            <w:tcW w:w="3132" w:type="dxa"/>
          </w:tcPr>
          <w:p w14:paraId="7ED4A605" w14:textId="77777777" w:rsidR="009E31A9" w:rsidRPr="00494247" w:rsidRDefault="009E31A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EF1F91D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3EEAB9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5638D84E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F0120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696B0BD4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B1B0BC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DD60BA5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E31A9" w:rsidRPr="00494247" w14:paraId="4E6140F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D985BFA" w14:textId="77777777" w:rsidR="009E31A9" w:rsidRPr="000D1AF3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490D4C7A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E3BC92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6A1898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6EDFE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50836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98B869" w14:textId="77777777" w:rsidR="009E31A9" w:rsidRPr="00494247" w:rsidRDefault="009E31A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75E78835" w14:textId="77777777" w:rsidR="009E31A9" w:rsidRPr="00494247" w:rsidRDefault="009E31A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1F5" w:rsidRPr="000B31FF" w14:paraId="4C561F20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0405B978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AA8E87D" w14:textId="4A0F3D18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CEBF09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279508F" w14:textId="45A7ABF8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43BE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A4B6229" w14:textId="4C7D124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1BD4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C7F6DD" w14:textId="7533D93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</w:tr>
      <w:tr w:rsidR="001311F5" w:rsidRPr="00410C31" w14:paraId="32EE5086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1EF4FA3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7304742" w14:textId="612099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22A6DB1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BEFA6A" w14:textId="58098A0F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99898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23EC649" w14:textId="35ED7A8A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498C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9AF3E1A" w14:textId="3A27F338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</w:tr>
      <w:tr w:rsidR="001311F5" w:rsidRPr="00410C31" w14:paraId="60F1DEB6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7B93FFC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7C8E3C9" w14:textId="31E64F80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79C8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9C4F98" w14:textId="6B84AE73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6336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80E4D81" w14:textId="5C256085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477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682BF4F" w14:textId="20F4BA2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</w:tr>
      <w:tr w:rsidR="001311F5" w:rsidRPr="00410C31" w14:paraId="72D6527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2479900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563D3" w14:textId="6795B92A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372C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80C2" w14:textId="75ED620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34FFF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A1FC" w14:textId="2ED6F50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30AC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23488" w14:textId="078397E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</w:tr>
      <w:tr w:rsidR="001311F5" w:rsidRPr="00410C31" w14:paraId="63E6A61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327AD2D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B657F" w14:textId="5E67BB95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FE1A449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549F" w14:textId="2FF41A0D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311E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2C952" w14:textId="0A703564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02390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FDFD" w14:textId="7E5AFD0A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</w:tr>
      <w:tr w:rsidR="009E31A9" w:rsidRPr="00410C31" w14:paraId="3128981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27E3EEF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0411F5A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D5CB94E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93DB79C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B9A015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F3F1940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B87B00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3852B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11F5" w:rsidRPr="00410C31" w14:paraId="4DB21A2F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7D607409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85085DC" w14:textId="07E8EF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2C4E3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2C19993" w14:textId="0E441AE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D9770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17610D" w14:textId="65C92027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326DD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226986A" w14:textId="6FE36B41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</w:tr>
      <w:tr w:rsidR="001311F5" w:rsidRPr="00410C31" w14:paraId="73CDC2FF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44A36AB2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C40FE8A" w14:textId="02969CD2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71BFB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AD573B3" w14:textId="670ACFA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48326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2E842F1" w14:textId="24CDD9D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CCE0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8980B" w14:textId="082B149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</w:tr>
      <w:tr w:rsidR="001311F5" w:rsidRPr="00410C31" w14:paraId="1688E20D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35B6EA28" w14:textId="79A07EBB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541DE6B" w14:textId="77C134D3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AFE793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5F7C7A8F" w14:textId="4A14724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76A26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413D2E" w14:textId="0D7199F7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D4FF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E6A13DE" w14:textId="5A2C4FBA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</w:tr>
      <w:tr w:rsidR="001311F5" w:rsidRPr="00410C31" w14:paraId="7567D800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37BEAB25" w14:textId="7348D068" w:rsidR="001311F5" w:rsidRPr="000E26C5" w:rsidRDefault="001311F5" w:rsidP="001311F5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83AF" w14:textId="70FB78D8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A090DD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4248" w14:textId="7A57F458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58F63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8A87" w14:textId="1B45DA2B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13468" w14:textId="77777777" w:rsidR="001311F5" w:rsidRPr="006217C0" w:rsidRDefault="001311F5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720A" w14:textId="61CF6362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  <w:tr w:rsidR="001311F5" w:rsidRPr="00410C31" w14:paraId="6590A745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BD66732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1B1EB" w14:textId="6C24968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2536C87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71696" w14:textId="52B03A92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299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924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291.70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AA646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A3063" w14:textId="4DC3D86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553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203.03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F1A8E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ABC90" w14:textId="6D52517E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553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203.03</w:t>
            </w:r>
          </w:p>
        </w:tc>
      </w:tr>
    </w:tbl>
    <w:p w14:paraId="4C0A98AB" w14:textId="77777777" w:rsidR="009E31A9" w:rsidRDefault="009E31A9"/>
    <w:p w14:paraId="27821708" w14:textId="73B41B0F" w:rsidR="000E26C5" w:rsidRDefault="009A54BC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 xml:space="preserve">เป็นอัตราผลตอบแทนของอัตราดอกเบี้ยเป็นต้น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D9B2286" w14:textId="446305AF" w:rsidR="000E26C5" w:rsidRPr="00F147DC" w:rsidRDefault="009A54BC" w:rsidP="006B439A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147D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25DDE038" w14:textId="59C7546F" w:rsidR="009A54BC" w:rsidRDefault="009A54BC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1A0E74">
        <w:rPr>
          <w:rFonts w:ascii="Angsana New" w:hAnsi="Angsana New" w:hint="cs"/>
          <w:sz w:val="30"/>
          <w:szCs w:val="30"/>
          <w:cs/>
        </w:rPr>
        <w:t xml:space="preserve"> </w:t>
      </w:r>
      <w:r w:rsidR="001A0E74">
        <w:rPr>
          <w:rFonts w:ascii="Angsana New" w:hAnsi="Angsana New"/>
          <w:sz w:val="30"/>
          <w:szCs w:val="30"/>
        </w:rPr>
        <w:t xml:space="preserve">2567 </w:t>
      </w:r>
      <w:r w:rsidR="001A0E74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5F4771">
        <w:rPr>
          <w:rFonts w:ascii="Angsana New" w:hAnsi="Angsana New"/>
          <w:sz w:val="30"/>
          <w:szCs w:val="30"/>
        </w:rPr>
        <w:t>1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5F4771">
        <w:rPr>
          <w:rFonts w:ascii="Angsana New" w:hAnsi="Angsana New" w:hint="cs"/>
          <w:sz w:val="30"/>
          <w:szCs w:val="30"/>
          <w:cs/>
        </w:rPr>
        <w:t>ธันวาคม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F147DC">
        <w:rPr>
          <w:rFonts w:ascii="Angsana New" w:hAnsi="Angsana New"/>
          <w:sz w:val="30"/>
          <w:szCs w:val="30"/>
        </w:rPr>
        <w:t>6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 xml:space="preserve">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4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BE0E9A" w:rsidRPr="00494247" w14:paraId="126F914B" w14:textId="77777777" w:rsidTr="009C203F">
        <w:tc>
          <w:tcPr>
            <w:tcW w:w="3132" w:type="dxa"/>
          </w:tcPr>
          <w:p w14:paraId="3B9D896A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25AD6A45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2ACD7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53D6A6E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28CBE2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gridSpan w:val="3"/>
          </w:tcPr>
          <w:p w14:paraId="682299B5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E0E9A" w:rsidRPr="00494247" w14:paraId="77C50BDE" w14:textId="77777777" w:rsidTr="009C203F">
        <w:tc>
          <w:tcPr>
            <w:tcW w:w="3132" w:type="dxa"/>
          </w:tcPr>
          <w:p w14:paraId="5D25AA3C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bottom w:val="single" w:sz="4" w:space="0" w:color="auto"/>
            </w:tcBorders>
          </w:tcPr>
          <w:p w14:paraId="09009E49" w14:textId="77777777" w:rsidR="00BE0E9A" w:rsidRPr="00494247" w:rsidRDefault="00BE0E9A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E0E9A" w:rsidRPr="00494247" w14:paraId="20795A86" w14:textId="77777777" w:rsidTr="009C203F">
        <w:tc>
          <w:tcPr>
            <w:tcW w:w="3132" w:type="dxa"/>
          </w:tcPr>
          <w:p w14:paraId="5D652A13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006F" w14:textId="3874F3C2" w:rsidR="00BE0E9A" w:rsidRPr="00BE0E9A" w:rsidRDefault="00BE0E9A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662AF" w:rsidRPr="000662A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662AF" w:rsidRPr="000662A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E0E9A" w:rsidRPr="00165280" w14:paraId="194193EE" w14:textId="77777777" w:rsidTr="009C203F">
        <w:tc>
          <w:tcPr>
            <w:tcW w:w="3132" w:type="dxa"/>
          </w:tcPr>
          <w:p w14:paraId="6A9282FF" w14:textId="77777777" w:rsidR="00BE0E9A" w:rsidRPr="00494247" w:rsidRDefault="00BE0E9A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1B852F2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752CD60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E9DD64E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3366E5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26FF4313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BCE840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4F26A981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BE0E9A" w:rsidRPr="00494247" w14:paraId="13933A06" w14:textId="77777777" w:rsidTr="009C203F">
        <w:trPr>
          <w:trHeight w:val="203"/>
        </w:trPr>
        <w:tc>
          <w:tcPr>
            <w:tcW w:w="4590" w:type="dxa"/>
            <w:gridSpan w:val="2"/>
            <w:vAlign w:val="bottom"/>
          </w:tcPr>
          <w:p w14:paraId="03D4D1AE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167CA6E0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71AAEB9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DD6C2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4AB5D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FEF54A" w14:textId="77777777" w:rsidR="00BE0E9A" w:rsidRPr="00494247" w:rsidRDefault="00BE0E9A" w:rsidP="007246C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3814DDF1" w14:textId="77777777" w:rsidR="00BE0E9A" w:rsidRPr="00494247" w:rsidRDefault="00BE0E9A" w:rsidP="007246C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E9A" w:rsidRPr="00494247" w14:paraId="23D5CFB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1225B8FF" w14:textId="78A4EFC9" w:rsidR="00BE0E9A" w:rsidRPr="000E1DF0" w:rsidRDefault="006C07E7" w:rsidP="007246C0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="00BE0E9A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BE0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E0E9A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BE0E9A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6C6AF" w14:textId="4632D405" w:rsidR="00BE0E9A" w:rsidRPr="0076632D" w:rsidRDefault="006C07E7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70FC51" w14:textId="77777777" w:rsidR="00BE0E9A" w:rsidRPr="00494247" w:rsidRDefault="00BE0E9A" w:rsidP="007246C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58C99F9" w14:textId="423B2967" w:rsidR="00BE0E9A" w:rsidRPr="006C07E7" w:rsidRDefault="001E716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7162">
              <w:rPr>
                <w:rFonts w:ascii="Angsana New" w:hAnsi="Angsana New"/>
                <w:sz w:val="30"/>
                <w:szCs w:val="30"/>
                <w:cs/>
              </w:rPr>
              <w:t>514</w:t>
            </w:r>
            <w:r w:rsidRPr="001E7162">
              <w:rPr>
                <w:rFonts w:ascii="Angsana New" w:hAnsi="Angsana New"/>
                <w:sz w:val="30"/>
                <w:szCs w:val="30"/>
              </w:rPr>
              <w:t>,</w:t>
            </w:r>
            <w:r w:rsidRPr="001E7162">
              <w:rPr>
                <w:rFonts w:ascii="Angsana New" w:hAnsi="Angsana New"/>
                <w:sz w:val="30"/>
                <w:szCs w:val="30"/>
                <w:cs/>
              </w:rPr>
              <w:t>178.42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BCAB0" w14:textId="77777777" w:rsidR="00BE0E9A" w:rsidRPr="00494247" w:rsidRDefault="00BE0E9A" w:rsidP="007246C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F9B849F" w14:textId="6A3D2149" w:rsidR="00BE0E9A" w:rsidRPr="0076632D" w:rsidRDefault="006C07E7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BBAEE" w14:textId="77777777" w:rsidR="00BE0E9A" w:rsidRPr="00494247" w:rsidRDefault="00BE0E9A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6A7EF6FA" w14:textId="085FACFA" w:rsidR="00BE0E9A" w:rsidRPr="001E7162" w:rsidRDefault="001E7162" w:rsidP="001E71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7162">
              <w:rPr>
                <w:rFonts w:ascii="Angsana New" w:hAnsi="Angsana New"/>
                <w:sz w:val="30"/>
                <w:szCs w:val="30"/>
                <w:cs/>
              </w:rPr>
              <w:t>514</w:t>
            </w:r>
            <w:r w:rsidRPr="001E7162">
              <w:rPr>
                <w:rFonts w:ascii="Angsana New" w:hAnsi="Angsana New"/>
                <w:sz w:val="30"/>
                <w:szCs w:val="30"/>
              </w:rPr>
              <w:t>,</w:t>
            </w:r>
            <w:r w:rsidRPr="001E7162">
              <w:rPr>
                <w:rFonts w:ascii="Angsana New" w:hAnsi="Angsana New"/>
                <w:sz w:val="30"/>
                <w:szCs w:val="30"/>
                <w:cs/>
              </w:rPr>
              <w:t>178.42</w:t>
            </w:r>
          </w:p>
        </w:tc>
      </w:tr>
    </w:tbl>
    <w:p w14:paraId="30B22570" w14:textId="77777777" w:rsidR="00BE0E9A" w:rsidRDefault="00BE0E9A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59"/>
        <w:gridCol w:w="237"/>
        <w:gridCol w:w="1383"/>
        <w:gridCol w:w="236"/>
        <w:gridCol w:w="1326"/>
        <w:gridCol w:w="236"/>
        <w:gridCol w:w="1481"/>
      </w:tblGrid>
      <w:tr w:rsidR="009A54BC" w:rsidRPr="00494247" w14:paraId="77F5AF01" w14:textId="77777777" w:rsidTr="009C203F">
        <w:tc>
          <w:tcPr>
            <w:tcW w:w="2880" w:type="dxa"/>
          </w:tcPr>
          <w:p w14:paraId="3084014C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328398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EF46E5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7F8F84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8A01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gridSpan w:val="3"/>
          </w:tcPr>
          <w:p w14:paraId="5308140A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96C0B" w:rsidRPr="00494247" w14:paraId="688A06C6" w14:textId="77777777" w:rsidTr="009C203F">
        <w:tc>
          <w:tcPr>
            <w:tcW w:w="2880" w:type="dxa"/>
          </w:tcPr>
          <w:p w14:paraId="5C056CEF" w14:textId="77777777" w:rsidR="00096C0B" w:rsidRPr="00494247" w:rsidRDefault="00096C0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bottom w:val="single" w:sz="4" w:space="0" w:color="auto"/>
            </w:tcBorders>
          </w:tcPr>
          <w:p w14:paraId="24017FA1" w14:textId="67804BC6" w:rsidR="00096C0B" w:rsidRPr="00494247" w:rsidRDefault="00096C0B" w:rsidP="00096C0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54BC" w:rsidRPr="00494247" w14:paraId="0B7C266A" w14:textId="77777777" w:rsidTr="009C203F">
        <w:tc>
          <w:tcPr>
            <w:tcW w:w="2880" w:type="dxa"/>
          </w:tcPr>
          <w:p w14:paraId="27479E5E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504C" w14:textId="2234DCEB" w:rsidR="009A54BC" w:rsidRPr="00494247" w:rsidRDefault="009A54BC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B6082"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0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F147D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54BC" w:rsidRPr="00165280" w14:paraId="32F69324" w14:textId="77777777" w:rsidTr="009C203F">
        <w:tc>
          <w:tcPr>
            <w:tcW w:w="2880" w:type="dxa"/>
          </w:tcPr>
          <w:p w14:paraId="5DFC5017" w14:textId="50C52811" w:rsidR="009A54BC" w:rsidRPr="00494247" w:rsidRDefault="009A54BC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3995E25" w14:textId="5D56574B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BD83F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7B6781" w14:textId="635F41FD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3E871F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68D28022" w14:textId="12228AC2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A8A5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53E929D4" w14:textId="122A43EA" w:rsidR="009A54BC" w:rsidRPr="00165280" w:rsidRDefault="004D3B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4D3BFB" w:rsidRPr="00494247" w14:paraId="36C45ABF" w14:textId="77777777" w:rsidTr="009C203F">
        <w:trPr>
          <w:trHeight w:val="203"/>
        </w:trPr>
        <w:tc>
          <w:tcPr>
            <w:tcW w:w="4339" w:type="dxa"/>
            <w:gridSpan w:val="2"/>
            <w:vAlign w:val="bottom"/>
          </w:tcPr>
          <w:p w14:paraId="603C2484" w14:textId="75C016D0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7E51D03D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3AEB0C5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2BBC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D804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DC9B9" w14:textId="77777777" w:rsidR="004D3BFB" w:rsidRPr="00494247" w:rsidRDefault="004D3BFB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43D0A7DB" w14:textId="77777777" w:rsidR="004D3BFB" w:rsidRPr="00494247" w:rsidRDefault="004D3BFB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BC" w:rsidRPr="00494247" w14:paraId="57F76821" w14:textId="77777777" w:rsidTr="009C203F">
        <w:trPr>
          <w:trHeight w:val="203"/>
        </w:trPr>
        <w:tc>
          <w:tcPr>
            <w:tcW w:w="2880" w:type="dxa"/>
            <w:vAlign w:val="bottom"/>
          </w:tcPr>
          <w:p w14:paraId="25DA113A" w14:textId="61195985" w:rsidR="009A54BC" w:rsidRPr="000E1DF0" w:rsidRDefault="001311F5" w:rsidP="004D3BFB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D3AE9E" w14:textId="5C9E3737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DEC75B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592AD5F" w14:textId="63A4D130" w:rsidR="009A54BC" w:rsidRPr="0030065A" w:rsidRDefault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20202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8E3E12B" w14:textId="4A208514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1EB4F" w14:textId="77777777" w:rsidR="009A54BC" w:rsidRPr="00494247" w:rsidRDefault="009A54B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70ED3AD8" w14:textId="4537E7A5" w:rsidR="009A54BC" w:rsidRPr="00494247" w:rsidRDefault="001311F5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</w:tbl>
    <w:p w14:paraId="63532F2C" w14:textId="1EB0FA8B" w:rsidR="00AD73E1" w:rsidRPr="001C0FC5" w:rsidRDefault="001C0FC5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995B13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3EA4147" w14:textId="2850A451" w:rsidR="00902151" w:rsidRDefault="00A339D5" w:rsidP="00142C78">
      <w:pPr>
        <w:spacing w:after="240"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>256</w:t>
      </w:r>
      <w:r w:rsidR="00902151">
        <w:rPr>
          <w:rFonts w:ascii="Angsana New" w:hAnsi="Angsana New" w:hint="cs"/>
          <w:sz w:val="30"/>
          <w:szCs w:val="30"/>
          <w:cs/>
        </w:rPr>
        <w:t>7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631569" w:rsidRPr="00631569">
        <w:rPr>
          <w:rFonts w:ascii="Angsana New" w:hAnsi="Angsana New" w:hint="cs"/>
          <w:sz w:val="30"/>
          <w:szCs w:val="30"/>
          <w:cs/>
        </w:rPr>
        <w:t>รวม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</w:t>
      </w:r>
      <w:r w:rsidRPr="001F0F4B">
        <w:rPr>
          <w:rFonts w:ascii="Angsana New" w:hAnsi="Angsana New"/>
          <w:sz w:val="30"/>
          <w:szCs w:val="30"/>
          <w:cs/>
        </w:rPr>
        <w:t xml:space="preserve">เท่ากับ </w:t>
      </w:r>
      <w:r w:rsidR="00E323B4" w:rsidRPr="001F0F4B">
        <w:rPr>
          <w:rFonts w:ascii="Angsana New" w:hAnsi="Angsana New"/>
          <w:sz w:val="30"/>
          <w:szCs w:val="30"/>
          <w:lang w:val="en-US"/>
        </w:rPr>
        <w:t>0.</w:t>
      </w:r>
      <w:r w:rsidR="00790D1D" w:rsidRPr="001F0F4B">
        <w:rPr>
          <w:rFonts w:ascii="Angsana New" w:hAnsi="Angsana New"/>
          <w:sz w:val="30"/>
          <w:szCs w:val="30"/>
          <w:lang w:val="en-US"/>
        </w:rPr>
        <w:t>4</w:t>
      </w:r>
      <w:r w:rsidR="001F0F4B" w:rsidRPr="001F0F4B">
        <w:rPr>
          <w:rFonts w:ascii="Angsana New" w:hAnsi="Angsana New"/>
          <w:sz w:val="30"/>
          <w:szCs w:val="30"/>
          <w:lang w:val="en-US"/>
        </w:rPr>
        <w:t>1</w:t>
      </w:r>
      <w:r w:rsidRPr="00B34B10">
        <w:rPr>
          <w:rFonts w:ascii="Angsana New" w:hAnsi="Angsana New"/>
          <w:sz w:val="30"/>
          <w:szCs w:val="30"/>
          <w:cs/>
        </w:rPr>
        <w:t xml:space="preserve"> : </w:t>
      </w:r>
      <w:r w:rsidRPr="00B34B10">
        <w:rPr>
          <w:rFonts w:ascii="Angsana New" w:hAnsi="Angsana New"/>
          <w:sz w:val="30"/>
          <w:szCs w:val="30"/>
        </w:rPr>
        <w:t>1</w:t>
      </w:r>
      <w:r w:rsidR="00204342">
        <w:rPr>
          <w:rFonts w:ascii="Angsana New" w:hAnsi="Angsana New"/>
          <w:sz w:val="30"/>
          <w:szCs w:val="30"/>
        </w:rPr>
        <w:t xml:space="preserve"> </w:t>
      </w:r>
      <w:r w:rsidR="00902151" w:rsidRPr="005724C3">
        <w:rPr>
          <w:rFonts w:ascii="Angsana New" w:hAnsi="Angsana New"/>
          <w:sz w:val="30"/>
          <w:szCs w:val="30"/>
          <w:cs/>
        </w:rPr>
        <w:t>(</w:t>
      </w:r>
      <w:r w:rsidR="00902151">
        <w:rPr>
          <w:rFonts w:ascii="Angsana New" w:hAnsi="Angsana New"/>
          <w:sz w:val="30"/>
          <w:szCs w:val="30"/>
        </w:rPr>
        <w:t>31</w:t>
      </w:r>
      <w:r w:rsidR="00902151" w:rsidRPr="00060C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2151">
        <w:rPr>
          <w:rFonts w:ascii="Angsana New" w:hAnsi="Angsana New"/>
          <w:sz w:val="30"/>
          <w:szCs w:val="30"/>
        </w:rPr>
        <w:t>2566</w:t>
      </w:r>
      <w:r w:rsidR="00902151" w:rsidRPr="00060C95">
        <w:rPr>
          <w:rFonts w:ascii="Angsana New" w:hAnsi="Angsana New"/>
          <w:sz w:val="30"/>
          <w:szCs w:val="30"/>
          <w:cs/>
        </w:rPr>
        <w:t xml:space="preserve"> เท่ากับ</w:t>
      </w:r>
      <w:r w:rsidR="00902151" w:rsidRPr="00060C95">
        <w:t xml:space="preserve"> </w:t>
      </w:r>
      <w:r w:rsidR="00902151">
        <w:rPr>
          <w:rFonts w:ascii="Angsana New" w:hAnsi="Angsana New"/>
          <w:sz w:val="30"/>
          <w:szCs w:val="30"/>
        </w:rPr>
        <w:t>0.49</w:t>
      </w:r>
      <w:r w:rsidR="00902151" w:rsidRPr="00060C95">
        <w:rPr>
          <w:rFonts w:ascii="Angsana New" w:hAnsi="Angsana New"/>
          <w:sz w:val="30"/>
          <w:szCs w:val="30"/>
          <w:cs/>
        </w:rPr>
        <w:t xml:space="preserve"> : </w:t>
      </w:r>
      <w:r w:rsidR="00902151">
        <w:rPr>
          <w:rFonts w:ascii="Angsana New" w:hAnsi="Angsana New"/>
          <w:sz w:val="30"/>
          <w:szCs w:val="30"/>
        </w:rPr>
        <w:t>1</w:t>
      </w:r>
      <w:r w:rsidR="00902151" w:rsidRPr="00060C95">
        <w:rPr>
          <w:rFonts w:ascii="Angsana New" w:hAnsi="Angsana New"/>
          <w:sz w:val="30"/>
          <w:szCs w:val="30"/>
          <w:cs/>
        </w:rPr>
        <w:t>)</w:t>
      </w:r>
    </w:p>
    <w:p w14:paraId="6B8F550A" w14:textId="2A913D4C" w:rsidR="001C0FC5" w:rsidRPr="00C46F38" w:rsidRDefault="001C0FC5" w:rsidP="00142C78">
      <w:pPr>
        <w:spacing w:after="240"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  <w:lang w:val="en-US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>256</w:t>
      </w:r>
      <w:r w:rsidR="005B2CA1">
        <w:rPr>
          <w:rFonts w:ascii="Angsana New" w:hAnsi="Angsana New"/>
          <w:sz w:val="30"/>
          <w:szCs w:val="30"/>
          <w:lang w:val="en-US"/>
        </w:rPr>
        <w:t>7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A339D5" w:rsidRPr="0063156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</w:t>
      </w:r>
      <w:r w:rsidRPr="00015841">
        <w:rPr>
          <w:rFonts w:ascii="Angsana New" w:hAnsi="Angsana New"/>
          <w:sz w:val="30"/>
          <w:szCs w:val="30"/>
          <w:cs/>
        </w:rPr>
        <w:t>เท่ากับ</w:t>
      </w:r>
      <w:r w:rsidRPr="00316A66">
        <w:rPr>
          <w:rFonts w:ascii="Angsana New" w:hAnsi="Angsana New"/>
          <w:sz w:val="30"/>
          <w:szCs w:val="30"/>
          <w:cs/>
        </w:rPr>
        <w:t xml:space="preserve"> </w:t>
      </w:r>
      <w:r w:rsidR="00197927" w:rsidRPr="00316A66">
        <w:rPr>
          <w:rFonts w:ascii="Angsana New" w:hAnsi="Angsana New"/>
          <w:sz w:val="30"/>
          <w:szCs w:val="30"/>
          <w:lang w:val="en-US"/>
        </w:rPr>
        <w:t>0.</w:t>
      </w:r>
      <w:r w:rsidR="00316A66" w:rsidRPr="00316A66">
        <w:rPr>
          <w:rFonts w:ascii="Angsana New" w:hAnsi="Angsana New"/>
          <w:sz w:val="30"/>
          <w:szCs w:val="30"/>
          <w:lang w:val="en-US"/>
        </w:rPr>
        <w:t>40</w:t>
      </w:r>
      <w:r w:rsidRPr="00015841">
        <w:rPr>
          <w:rFonts w:ascii="Angsana New" w:hAnsi="Angsana New"/>
          <w:sz w:val="30"/>
          <w:szCs w:val="30"/>
          <w:cs/>
        </w:rPr>
        <w:t xml:space="preserve"> :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 xml:space="preserve">1 (31 </w:t>
      </w:r>
      <w:r w:rsidRPr="006315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1569">
        <w:rPr>
          <w:rFonts w:ascii="Angsana New" w:hAnsi="Angsana New"/>
          <w:sz w:val="30"/>
          <w:szCs w:val="30"/>
        </w:rPr>
        <w:t>256</w:t>
      </w:r>
      <w:r w:rsidR="005B2CA1">
        <w:rPr>
          <w:rFonts w:ascii="Angsana New" w:hAnsi="Angsana New" w:hint="cs"/>
          <w:sz w:val="30"/>
          <w:szCs w:val="30"/>
          <w:cs/>
        </w:rPr>
        <w:t>6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เท่ากับ</w:t>
      </w:r>
      <w:r w:rsidRPr="00631569">
        <w:rPr>
          <w:rFonts w:ascii="Angsana New" w:hAnsi="Angsana New"/>
          <w:sz w:val="30"/>
          <w:szCs w:val="30"/>
        </w:rPr>
        <w:t xml:space="preserve"> 0.</w:t>
      </w:r>
      <w:r w:rsidR="005B2CA1">
        <w:rPr>
          <w:rFonts w:ascii="Angsana New" w:hAnsi="Angsana New" w:hint="cs"/>
          <w:sz w:val="30"/>
          <w:szCs w:val="30"/>
          <w:cs/>
        </w:rPr>
        <w:t>48</w:t>
      </w:r>
      <w:r w:rsidRPr="00631569">
        <w:rPr>
          <w:rFonts w:ascii="Angsana New" w:hAnsi="Angsana New"/>
          <w:sz w:val="30"/>
          <w:szCs w:val="30"/>
        </w:rPr>
        <w:t xml:space="preserve"> : 1)</w:t>
      </w:r>
    </w:p>
    <w:p w14:paraId="7D27F18D" w14:textId="6ADFF0C6" w:rsidR="001C0FC5" w:rsidRPr="00C46F38" w:rsidRDefault="001C0FC5" w:rsidP="0071589E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49C15FEC" w:rsidR="001C0FC5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8A4F2A">
        <w:rPr>
          <w:rFonts w:ascii="Angsana New" w:hAnsi="Angsana New" w:hint="cs"/>
          <w:sz w:val="30"/>
          <w:szCs w:val="30"/>
          <w:cs/>
        </w:rPr>
        <w:t xml:space="preserve"> </w:t>
      </w:r>
      <w:r w:rsidR="00B0638B">
        <w:rPr>
          <w:rFonts w:ascii="Angsana New" w:hAnsi="Angsana New"/>
          <w:sz w:val="30"/>
          <w:szCs w:val="30"/>
        </w:rPr>
        <w:t xml:space="preserve">2567 </w:t>
      </w:r>
      <w:r w:rsidR="00B0638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 w:rsidRPr="00C46F38">
        <w:rPr>
          <w:rFonts w:ascii="Angsana New" w:hAnsi="Angsana New"/>
          <w:sz w:val="30"/>
          <w:szCs w:val="30"/>
        </w:rPr>
        <w:t>3</w:t>
      </w:r>
      <w:r w:rsidR="008A0601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8A0601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631569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มีหนี้สินที่อาจเกิดขึ้นจากการให้ธนาคาร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="00142C78">
        <w:rPr>
          <w:rFonts w:ascii="Angsana New" w:hAnsi="Angsana New" w:hint="cs"/>
          <w:sz w:val="30"/>
          <w:szCs w:val="30"/>
          <w:cs/>
        </w:rPr>
        <w:t xml:space="preserve">   </w:t>
      </w:r>
      <w:r w:rsidRPr="00C46F38">
        <w:rPr>
          <w:rFonts w:ascii="Angsana New" w:hAnsi="Angsana New"/>
          <w:sz w:val="30"/>
          <w:szCs w:val="30"/>
          <w:cs/>
        </w:rPr>
        <w:t xml:space="preserve">ออกหนังสือค้ำประกันการใช้ไฟฟ้ากับการไฟฟ้านครหลวง </w:t>
      </w:r>
      <w:r w:rsidRPr="00B82BCC">
        <w:rPr>
          <w:rFonts w:ascii="Angsana New" w:hAnsi="Angsana New"/>
          <w:sz w:val="30"/>
          <w:szCs w:val="30"/>
          <w:cs/>
        </w:rPr>
        <w:t xml:space="preserve">จำนวน </w:t>
      </w:r>
      <w:r w:rsidR="00155665" w:rsidRPr="00B82BCC">
        <w:rPr>
          <w:rFonts w:ascii="Angsana New" w:hAnsi="Angsana New"/>
          <w:sz w:val="30"/>
          <w:szCs w:val="30"/>
        </w:rPr>
        <w:t>460,000</w:t>
      </w:r>
      <w:r w:rsidR="00087F03" w:rsidRPr="00B82BCC">
        <w:rPr>
          <w:rFonts w:ascii="Angsana New" w:hAnsi="Angsana New"/>
          <w:sz w:val="30"/>
          <w:szCs w:val="30"/>
        </w:rPr>
        <w:t>.00</w:t>
      </w:r>
      <w:r w:rsidRPr="00F12D9F">
        <w:rPr>
          <w:rFonts w:ascii="Angsana New" w:hAnsi="Angsana New"/>
          <w:sz w:val="30"/>
          <w:szCs w:val="30"/>
          <w:cs/>
        </w:rPr>
        <w:t xml:space="preserve"> บาท</w:t>
      </w:r>
    </w:p>
    <w:p w14:paraId="70DA3D5A" w14:textId="6D7899A6" w:rsidR="00AF6219" w:rsidRPr="00C46F38" w:rsidRDefault="00AF6219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19" w:name="_Hlk158899480"/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C46F38">
        <w:rPr>
          <w:rFonts w:ascii="Angsana New" w:hAnsi="Angsana New"/>
          <w:sz w:val="30"/>
          <w:szCs w:val="30"/>
          <w:cs/>
        </w:rPr>
        <w:t>วันที่</w:t>
      </w:r>
      <w:r w:rsidR="00A61F51">
        <w:rPr>
          <w:rFonts w:ascii="Angsana New" w:hAnsi="Angsana New" w:hint="cs"/>
          <w:sz w:val="30"/>
          <w:szCs w:val="30"/>
          <w:cs/>
        </w:rPr>
        <w:t xml:space="preserve">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A61F51">
        <w:rPr>
          <w:rFonts w:ascii="Angsana New" w:hAnsi="Angsana New" w:hint="cs"/>
          <w:sz w:val="30"/>
          <w:szCs w:val="30"/>
          <w:cs/>
        </w:rPr>
        <w:t xml:space="preserve"> </w:t>
      </w:r>
      <w:r w:rsidR="00A61F51">
        <w:rPr>
          <w:rFonts w:ascii="Angsana New" w:hAnsi="Angsana New"/>
          <w:sz w:val="30"/>
          <w:szCs w:val="30"/>
        </w:rPr>
        <w:t xml:space="preserve">2567 </w:t>
      </w:r>
      <w:r w:rsidR="00A61F51">
        <w:rPr>
          <w:rFonts w:ascii="Angsana New" w:hAnsi="Angsana New" w:hint="cs"/>
          <w:sz w:val="30"/>
          <w:szCs w:val="30"/>
          <w:cs/>
        </w:rPr>
        <w:t>และวันที่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กลุ่มบริษัทฯ </w:t>
      </w:r>
      <w:r w:rsidRPr="00AF6219">
        <w:rPr>
          <w:rFonts w:ascii="Angsana New" w:hAnsi="Angsana New"/>
          <w:sz w:val="30"/>
          <w:szCs w:val="30"/>
          <w:cs/>
        </w:rPr>
        <w:t xml:space="preserve">มีภาระผูกพันจากการเปิด </w:t>
      </w:r>
      <w:r w:rsidRPr="00AF6219">
        <w:rPr>
          <w:rFonts w:ascii="Angsana New" w:hAnsi="Angsana New"/>
          <w:sz w:val="30"/>
          <w:szCs w:val="30"/>
        </w:rPr>
        <w:t>Forward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142C78">
        <w:rPr>
          <w:rFonts w:ascii="Angsana New" w:hAnsi="Angsana New" w:hint="cs"/>
          <w:sz w:val="30"/>
          <w:szCs w:val="30"/>
          <w:cs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ค้ำ</w:t>
      </w:r>
      <w:r w:rsidRPr="00AF6219">
        <w:rPr>
          <w:rFonts w:ascii="Angsana New" w:hAnsi="Angsana New"/>
          <w:sz w:val="30"/>
          <w:szCs w:val="30"/>
          <w:cs/>
        </w:rPr>
        <w:t>ประกันโดยการจดจำนองที่ดิน อาคารและสิ่งปลูกสร้างบางส่วน</w:t>
      </w:r>
      <w:r w:rsidR="00197927">
        <w:rPr>
          <w:rFonts w:ascii="Angsana New" w:hAnsi="Angsana New"/>
          <w:sz w:val="30"/>
          <w:szCs w:val="30"/>
        </w:rPr>
        <w:t xml:space="preserve"> </w:t>
      </w:r>
      <w:r w:rsidR="0022553C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เงินฝากธนาคาร</w:t>
      </w:r>
      <w:bookmarkEnd w:id="19"/>
    </w:p>
    <w:p w14:paraId="1EAB8319" w14:textId="2FF57C4F" w:rsidR="00495880" w:rsidRPr="00517476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174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4D521C">
        <w:rPr>
          <w:rFonts w:ascii="Angsana New" w:hAnsi="Angsana New" w:hint="cs"/>
          <w:sz w:val="30"/>
          <w:szCs w:val="30"/>
          <w:cs/>
        </w:rPr>
        <w:t xml:space="preserve"> </w:t>
      </w:r>
      <w:r w:rsidR="004D521C">
        <w:rPr>
          <w:rFonts w:ascii="Angsana New" w:hAnsi="Angsana New"/>
          <w:sz w:val="30"/>
          <w:szCs w:val="30"/>
        </w:rPr>
        <w:t xml:space="preserve">2567 </w:t>
      </w:r>
      <w:r w:rsidR="004D521C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23C69">
        <w:rPr>
          <w:rFonts w:ascii="Angsana New" w:hAnsi="Angsana New"/>
          <w:sz w:val="30"/>
          <w:szCs w:val="30"/>
        </w:rPr>
        <w:t>31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="00823C69">
        <w:rPr>
          <w:rFonts w:ascii="Angsana New" w:hAnsi="Angsana New" w:hint="cs"/>
          <w:sz w:val="30"/>
          <w:szCs w:val="30"/>
          <w:cs/>
        </w:rPr>
        <w:t>ธันวาคม</w:t>
      </w:r>
      <w:r w:rsidRPr="00517476">
        <w:rPr>
          <w:rFonts w:ascii="Angsana New" w:hAnsi="Angsana New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</w:rPr>
        <w:t>25</w:t>
      </w:r>
      <w:r w:rsidR="005877AD">
        <w:rPr>
          <w:rFonts w:ascii="Angsana New" w:hAnsi="Angsana New"/>
          <w:sz w:val="30"/>
          <w:szCs w:val="30"/>
        </w:rPr>
        <w:t>6</w:t>
      </w:r>
      <w:r w:rsidRPr="00517476">
        <w:rPr>
          <w:rFonts w:ascii="Angsana New" w:hAnsi="Angsana New"/>
          <w:sz w:val="30"/>
          <w:szCs w:val="30"/>
        </w:rPr>
        <w:t>6</w:t>
      </w:r>
      <w:r w:rsidR="009E6C32">
        <w:rPr>
          <w:rFonts w:ascii="Angsana New" w:hAnsi="Angsana New" w:hint="cs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จำนวน</w:t>
      </w:r>
      <w:r w:rsidR="004D521C" w:rsidRPr="006E001B">
        <w:rPr>
          <w:rFonts w:ascii="Angsana New" w:hAnsi="Angsana New" w:hint="cs"/>
          <w:sz w:val="30"/>
          <w:szCs w:val="30"/>
          <w:cs/>
        </w:rPr>
        <w:t xml:space="preserve"> </w:t>
      </w:r>
      <w:r w:rsidR="00B82BCC" w:rsidRPr="006E001B">
        <w:rPr>
          <w:rFonts w:ascii="Angsana New" w:hAnsi="Angsana New"/>
          <w:sz w:val="30"/>
          <w:szCs w:val="30"/>
        </w:rPr>
        <w:t>59</w:t>
      </w:r>
      <w:r w:rsidR="00675A9E" w:rsidRPr="006E001B">
        <w:rPr>
          <w:rFonts w:ascii="Angsana New" w:hAnsi="Angsana New"/>
          <w:sz w:val="30"/>
          <w:szCs w:val="30"/>
        </w:rPr>
        <w:t>,</w:t>
      </w:r>
      <w:r w:rsidR="00675A9E" w:rsidRPr="006E001B">
        <w:rPr>
          <w:rFonts w:ascii="Angsana New" w:hAnsi="Angsana New"/>
          <w:sz w:val="30"/>
          <w:szCs w:val="30"/>
          <w:cs/>
        </w:rPr>
        <w:t>691.79</w:t>
      </w:r>
      <w:r w:rsidR="00F12D9F" w:rsidRPr="006E001B">
        <w:rPr>
          <w:rFonts w:ascii="Angsana New" w:hAnsi="Angsana New"/>
          <w:sz w:val="30"/>
          <w:szCs w:val="30"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F12D9F" w:rsidRPr="006E001B">
        <w:rPr>
          <w:rFonts w:ascii="Angsana New" w:hAnsi="Angsana New" w:hint="cs"/>
          <w:sz w:val="30"/>
          <w:szCs w:val="30"/>
          <w:cs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จำนวน</w:t>
      </w:r>
      <w:r w:rsidR="00C5752A" w:rsidRPr="006E001B">
        <w:rPr>
          <w:rFonts w:ascii="Angsana New" w:hAnsi="Angsana New"/>
          <w:sz w:val="30"/>
          <w:szCs w:val="30"/>
        </w:rPr>
        <w:t xml:space="preserve"> </w:t>
      </w:r>
      <w:r w:rsidR="00C5752A" w:rsidRPr="006E001B">
        <w:rPr>
          <w:rFonts w:ascii="Angsana New" w:hAnsi="Angsana New"/>
          <w:sz w:val="30"/>
          <w:szCs w:val="30"/>
          <w:cs/>
        </w:rPr>
        <w:t xml:space="preserve"> </w:t>
      </w:r>
      <w:r w:rsidR="00D944EC" w:rsidRPr="006E001B">
        <w:rPr>
          <w:rFonts w:ascii="Angsana New" w:hAnsi="Angsana New"/>
          <w:sz w:val="30"/>
          <w:szCs w:val="30"/>
          <w:cs/>
        </w:rPr>
        <w:t>2</w:t>
      </w:r>
      <w:r w:rsidR="00D944EC" w:rsidRPr="006E001B">
        <w:rPr>
          <w:rFonts w:ascii="Angsana New" w:hAnsi="Angsana New"/>
          <w:sz w:val="30"/>
          <w:szCs w:val="30"/>
        </w:rPr>
        <w:t>,</w:t>
      </w:r>
      <w:r w:rsidR="00D944EC" w:rsidRPr="006E001B">
        <w:rPr>
          <w:rFonts w:ascii="Angsana New" w:hAnsi="Angsana New"/>
          <w:sz w:val="30"/>
          <w:szCs w:val="30"/>
          <w:cs/>
        </w:rPr>
        <w:t>199</w:t>
      </w:r>
      <w:r w:rsidR="00D944EC" w:rsidRPr="006E001B">
        <w:rPr>
          <w:rFonts w:ascii="Angsana New" w:hAnsi="Angsana New"/>
          <w:sz w:val="30"/>
          <w:szCs w:val="30"/>
        </w:rPr>
        <w:t>,</w:t>
      </w:r>
      <w:r w:rsidR="00D944EC" w:rsidRPr="006E001B">
        <w:rPr>
          <w:rFonts w:ascii="Angsana New" w:hAnsi="Angsana New"/>
          <w:sz w:val="30"/>
          <w:szCs w:val="30"/>
          <w:cs/>
        </w:rPr>
        <w:t>624.56</w:t>
      </w:r>
      <w:r w:rsidR="00F12D9F" w:rsidRPr="006E001B">
        <w:rPr>
          <w:rFonts w:ascii="Angsana New" w:hAnsi="Angsana New"/>
          <w:sz w:val="30"/>
          <w:szCs w:val="30"/>
        </w:rPr>
        <w:t xml:space="preserve"> </w:t>
      </w:r>
      <w:r w:rsidRPr="006E001B">
        <w:rPr>
          <w:rFonts w:ascii="Angsana New" w:hAnsi="Angsana New"/>
          <w:sz w:val="30"/>
          <w:szCs w:val="30"/>
          <w:cs/>
        </w:rPr>
        <w:t>บ</w:t>
      </w:r>
      <w:r w:rsidRPr="00517476">
        <w:rPr>
          <w:rFonts w:ascii="Angsana New" w:hAnsi="Angsana New"/>
          <w:sz w:val="30"/>
          <w:szCs w:val="30"/>
          <w:cs/>
        </w:rPr>
        <w:t>าท</w:t>
      </w:r>
      <w:r w:rsidR="00254B8A">
        <w:rPr>
          <w:rFonts w:ascii="Angsana New" w:hAnsi="Angsana New" w:hint="cs"/>
          <w:sz w:val="30"/>
          <w:szCs w:val="30"/>
          <w:cs/>
        </w:rPr>
        <w:t xml:space="preserve"> และ </w:t>
      </w:r>
      <w:bookmarkStart w:id="20" w:name="_Hlk158899424"/>
      <w:r w:rsidR="004D521C" w:rsidRPr="00F12D9F">
        <w:rPr>
          <w:rFonts w:ascii="Angsana New" w:hAnsi="Angsana New"/>
          <w:sz w:val="30"/>
          <w:szCs w:val="30"/>
        </w:rPr>
        <w:t>12,528.00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 xml:space="preserve">จำนวน </w:t>
      </w:r>
      <w:r w:rsidR="004D521C" w:rsidRPr="00F12D9F">
        <w:rPr>
          <w:rFonts w:ascii="Angsana New" w:hAnsi="Angsana New"/>
          <w:sz w:val="30"/>
          <w:szCs w:val="30"/>
        </w:rPr>
        <w:t>428,756.35</w:t>
      </w:r>
      <w:r w:rsidR="009D7DF9" w:rsidRPr="00F12D9F">
        <w:rPr>
          <w:rFonts w:ascii="Angsana New" w:hAnsi="Angsana New"/>
          <w:sz w:val="30"/>
          <w:szCs w:val="30"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บาท</w:t>
      </w:r>
      <w:r w:rsidR="009D7DF9">
        <w:rPr>
          <w:rFonts w:ascii="Angsana New" w:hAnsi="Angsana New"/>
          <w:sz w:val="30"/>
          <w:szCs w:val="30"/>
        </w:rPr>
        <w:t xml:space="preserve"> </w:t>
      </w:r>
      <w:r w:rsidR="009D7DF9">
        <w:rPr>
          <w:rFonts w:ascii="Angsana New" w:hAnsi="Angsana New" w:hint="cs"/>
          <w:sz w:val="30"/>
          <w:szCs w:val="30"/>
          <w:cs/>
        </w:rPr>
        <w:t>ตามลำดับ</w:t>
      </w:r>
      <w:bookmarkEnd w:id="20"/>
    </w:p>
    <w:p w14:paraId="5DAA00B5" w14:textId="786CCEB7" w:rsidR="00DD55BF" w:rsidRPr="004E2687" w:rsidRDefault="00DD55BF" w:rsidP="007D39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E268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E001B">
        <w:rPr>
          <w:rFonts w:ascii="Angsana New" w:hAnsi="Angsana New"/>
          <w:sz w:val="30"/>
          <w:szCs w:val="30"/>
        </w:rPr>
        <w:t>30</w:t>
      </w:r>
      <w:r w:rsidR="000662AF" w:rsidRPr="004E2687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4324DC" w:rsidRPr="004E2687">
        <w:rPr>
          <w:rFonts w:ascii="Angsana New" w:hAnsi="Angsana New" w:hint="cs"/>
          <w:sz w:val="30"/>
          <w:szCs w:val="30"/>
          <w:cs/>
        </w:rPr>
        <w:t xml:space="preserve"> </w:t>
      </w:r>
      <w:r w:rsidR="006E001B">
        <w:rPr>
          <w:rFonts w:ascii="Angsana New" w:hAnsi="Angsana New"/>
          <w:sz w:val="30"/>
          <w:szCs w:val="30"/>
        </w:rPr>
        <w:t>2567</w:t>
      </w:r>
      <w:r w:rsidR="004324DC" w:rsidRPr="004E2687">
        <w:rPr>
          <w:rFonts w:ascii="Angsana New" w:hAnsi="Angsana New"/>
          <w:sz w:val="30"/>
          <w:szCs w:val="30"/>
          <w:cs/>
        </w:rPr>
        <w:t xml:space="preserve"> </w:t>
      </w:r>
      <w:r w:rsidR="009004A8" w:rsidRPr="004E2687">
        <w:rPr>
          <w:rFonts w:ascii="Angsana New" w:hAnsi="Angsana New" w:hint="cs"/>
          <w:sz w:val="30"/>
          <w:szCs w:val="30"/>
          <w:cs/>
        </w:rPr>
        <w:t>และวันที่</w:t>
      </w:r>
      <w:r w:rsidR="004324DC" w:rsidRPr="004E2687">
        <w:rPr>
          <w:rFonts w:ascii="Angsana New" w:hAnsi="Angsana New" w:hint="cs"/>
          <w:sz w:val="30"/>
          <w:szCs w:val="30"/>
          <w:cs/>
        </w:rPr>
        <w:t xml:space="preserve"> </w:t>
      </w:r>
      <w:r w:rsidR="006E001B">
        <w:rPr>
          <w:rFonts w:ascii="Angsana New" w:hAnsi="Angsana New"/>
          <w:sz w:val="30"/>
          <w:szCs w:val="30"/>
        </w:rPr>
        <w:t>31</w:t>
      </w:r>
      <w:r w:rsidRPr="004E26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E001B">
        <w:rPr>
          <w:rFonts w:ascii="Angsana New" w:hAnsi="Angsana New"/>
          <w:sz w:val="30"/>
          <w:szCs w:val="30"/>
        </w:rPr>
        <w:t>2566</w:t>
      </w:r>
      <w:r w:rsidR="0076462A" w:rsidRPr="004E2687">
        <w:rPr>
          <w:rFonts w:ascii="Angsana New" w:hAnsi="Angsana New"/>
          <w:sz w:val="30"/>
          <w:szCs w:val="30"/>
          <w:cs/>
        </w:rPr>
        <w:t xml:space="preserve"> </w:t>
      </w:r>
      <w:r w:rsidRPr="004E2687">
        <w:rPr>
          <w:rFonts w:ascii="Angsana New" w:hAnsi="Angsana New"/>
          <w:sz w:val="30"/>
          <w:szCs w:val="30"/>
          <w:cs/>
        </w:rPr>
        <w:t>บริษัทฯ มีภาระผูกพันที่ต้องจัดส่งสินค้า ตามใบสั่งซื้อ</w:t>
      </w:r>
      <w:r w:rsidR="00142C78" w:rsidRPr="004E2687">
        <w:rPr>
          <w:rFonts w:ascii="Angsana New" w:hAnsi="Angsana New" w:hint="cs"/>
          <w:sz w:val="30"/>
          <w:szCs w:val="30"/>
          <w:cs/>
        </w:rPr>
        <w:t xml:space="preserve"> </w:t>
      </w:r>
      <w:r w:rsidRPr="004E2687">
        <w:rPr>
          <w:rFonts w:ascii="Angsana New" w:hAnsi="Angsana New"/>
          <w:sz w:val="30"/>
          <w:szCs w:val="30"/>
          <w:cs/>
        </w:rPr>
        <w:t>ที่ได้รับเงินมัดจำแล้ว จำนว</w:t>
      </w:r>
      <w:r w:rsidRPr="006454D1">
        <w:rPr>
          <w:rFonts w:ascii="Angsana New" w:hAnsi="Angsana New"/>
          <w:sz w:val="30"/>
          <w:szCs w:val="30"/>
          <w:cs/>
        </w:rPr>
        <w:t xml:space="preserve">น </w:t>
      </w:r>
      <w:r w:rsidR="006454D1">
        <w:rPr>
          <w:rFonts w:ascii="Angsana New" w:hAnsi="Angsana New"/>
          <w:sz w:val="30"/>
          <w:szCs w:val="30"/>
        </w:rPr>
        <w:t>2</w:t>
      </w:r>
      <w:r w:rsidR="004E2687" w:rsidRPr="006454D1">
        <w:rPr>
          <w:rFonts w:ascii="Angsana New" w:hAnsi="Angsana New"/>
          <w:sz w:val="30"/>
          <w:szCs w:val="30"/>
        </w:rPr>
        <w:t>,</w:t>
      </w:r>
      <w:r w:rsidR="004E2687" w:rsidRPr="006454D1">
        <w:rPr>
          <w:rFonts w:ascii="Angsana New" w:hAnsi="Angsana New"/>
          <w:sz w:val="30"/>
          <w:szCs w:val="30"/>
          <w:cs/>
        </w:rPr>
        <w:t>370</w:t>
      </w:r>
      <w:r w:rsidR="004E2687" w:rsidRPr="006454D1">
        <w:rPr>
          <w:rFonts w:ascii="Angsana New" w:hAnsi="Angsana New"/>
          <w:sz w:val="30"/>
          <w:szCs w:val="30"/>
        </w:rPr>
        <w:t>,</w:t>
      </w:r>
      <w:r w:rsidR="004E2687" w:rsidRPr="006454D1">
        <w:rPr>
          <w:rFonts w:ascii="Angsana New" w:hAnsi="Angsana New"/>
          <w:sz w:val="30"/>
          <w:szCs w:val="30"/>
          <w:cs/>
        </w:rPr>
        <w:t>829.7</w:t>
      </w:r>
      <w:r w:rsidR="00E23753" w:rsidRPr="006454D1">
        <w:rPr>
          <w:rFonts w:ascii="Angsana New" w:hAnsi="Angsana New"/>
          <w:sz w:val="30"/>
          <w:szCs w:val="30"/>
        </w:rPr>
        <w:t>1</w:t>
      </w:r>
      <w:r w:rsidR="00E23753">
        <w:rPr>
          <w:rFonts w:ascii="Angsana New" w:hAnsi="Angsana New"/>
          <w:sz w:val="30"/>
          <w:szCs w:val="30"/>
        </w:rPr>
        <w:t xml:space="preserve"> </w:t>
      </w:r>
      <w:r w:rsidRPr="004E2687">
        <w:rPr>
          <w:rFonts w:ascii="Angsana New" w:hAnsi="Angsana New"/>
          <w:sz w:val="30"/>
          <w:szCs w:val="30"/>
          <w:cs/>
        </w:rPr>
        <w:t xml:space="preserve">บาท และ </w:t>
      </w:r>
      <w:r w:rsidR="004324DC" w:rsidRPr="004E2687">
        <w:rPr>
          <w:rFonts w:ascii="Angsana New" w:hAnsi="Angsana New"/>
          <w:sz w:val="30"/>
          <w:szCs w:val="30"/>
        </w:rPr>
        <w:t>2,028,607.27</w:t>
      </w:r>
      <w:r w:rsidRPr="004E2687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21AE9DD3" w14:textId="11868CC1" w:rsidR="00A209A7" w:rsidRDefault="003A34A7" w:rsidP="0049335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>ณ วันที่</w:t>
      </w:r>
      <w:r w:rsidR="008E0362">
        <w:rPr>
          <w:rFonts w:ascii="Angsana New" w:hAnsi="Angsana New" w:hint="cs"/>
          <w:sz w:val="30"/>
          <w:szCs w:val="30"/>
          <w:cs/>
        </w:rPr>
        <w:t xml:space="preserve">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8E0362">
        <w:rPr>
          <w:rFonts w:ascii="Angsana New" w:hAnsi="Angsana New" w:hint="cs"/>
          <w:sz w:val="30"/>
          <w:szCs w:val="30"/>
          <w:cs/>
        </w:rPr>
        <w:t xml:space="preserve"> </w:t>
      </w:r>
      <w:r w:rsidR="008E0362">
        <w:rPr>
          <w:rFonts w:ascii="Angsana New" w:hAnsi="Angsana New"/>
          <w:sz w:val="30"/>
          <w:szCs w:val="30"/>
        </w:rPr>
        <w:t xml:space="preserve">2567 </w:t>
      </w:r>
      <w:r w:rsidR="008E0362">
        <w:rPr>
          <w:rFonts w:ascii="Angsana New" w:hAnsi="Angsana New" w:hint="cs"/>
          <w:sz w:val="30"/>
          <w:szCs w:val="30"/>
          <w:cs/>
        </w:rPr>
        <w:t>และวันที่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F02D62" w:rsidRPr="00F02D62">
        <w:rPr>
          <w:rFonts w:ascii="Angsana New" w:hAnsi="Angsana New"/>
          <w:sz w:val="30"/>
          <w:szCs w:val="30"/>
          <w:cs/>
        </w:rPr>
        <w:t xml:space="preserve"> 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E423BA" w:rsidRPr="00574462" w14:paraId="007B6B40" w14:textId="77777777" w:rsidTr="000A6DB1">
        <w:tc>
          <w:tcPr>
            <w:tcW w:w="4950" w:type="dxa"/>
          </w:tcPr>
          <w:p w14:paraId="71301B1B" w14:textId="77777777" w:rsidR="00E423BA" w:rsidRPr="00574462" w:rsidRDefault="00E423B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D8CE008" w14:textId="77777777" w:rsidR="00E423BA" w:rsidRPr="00574462" w:rsidRDefault="00E423B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6DB1" w:rsidRPr="00574462" w14:paraId="1A4EC07B" w14:textId="77777777" w:rsidTr="000A6DB1">
        <w:tc>
          <w:tcPr>
            <w:tcW w:w="4950" w:type="dxa"/>
          </w:tcPr>
          <w:p w14:paraId="026F0A02" w14:textId="77777777" w:rsidR="000A6DB1" w:rsidRPr="00574462" w:rsidRDefault="000A6DB1" w:rsidP="000A6D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3BFAA9BE" w14:textId="641D669A" w:rsidR="000A6DB1" w:rsidRDefault="000A6DB1" w:rsidP="000A6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</w:t>
            </w:r>
            <w:r w:rsidR="00B67846">
              <w:rPr>
                <w:rFonts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67846" w:rsidRPr="00574462" w14:paraId="538929EA" w14:textId="77777777">
        <w:tc>
          <w:tcPr>
            <w:tcW w:w="4950" w:type="dxa"/>
          </w:tcPr>
          <w:p w14:paraId="19CE2FA6" w14:textId="77777777" w:rsidR="00B67846" w:rsidRPr="00574462" w:rsidRDefault="00B67846" w:rsidP="00B678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06AC08" w14:textId="06257FC8" w:rsidR="00B67846" w:rsidRPr="00574462" w:rsidRDefault="000662AF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Pr="000662AF">
              <w:rPr>
                <w:sz w:val="30"/>
                <w:szCs w:val="30"/>
                <w:cs/>
              </w:rPr>
              <w:t>มิถุนายน</w:t>
            </w:r>
            <w:r w:rsidR="00B67846" w:rsidRPr="002218C1">
              <w:rPr>
                <w:sz w:val="30"/>
                <w:szCs w:val="30"/>
                <w:cs/>
              </w:rPr>
              <w:t xml:space="preserve"> </w:t>
            </w:r>
            <w:r w:rsidR="00B67846" w:rsidRPr="002218C1">
              <w:rPr>
                <w:sz w:val="30"/>
                <w:szCs w:val="30"/>
              </w:rPr>
              <w:t>256</w:t>
            </w:r>
            <w:r w:rsidR="00B67846"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25AC8" w14:textId="77777777" w:rsidR="00B67846" w:rsidRPr="00574462" w:rsidRDefault="00B67846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615867" w14:textId="09905876" w:rsidR="00B67846" w:rsidRPr="00574462" w:rsidRDefault="00B67846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Pr="002218C1">
              <w:rPr>
                <w:sz w:val="30"/>
                <w:szCs w:val="30"/>
                <w:cs/>
              </w:rPr>
              <w:t xml:space="preserve">ธันวาคม </w:t>
            </w:r>
            <w:r w:rsidRPr="002218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B67846" w:rsidRPr="00574462" w14:paraId="456D95DA" w14:textId="77777777" w:rsidTr="007246C0">
        <w:trPr>
          <w:trHeight w:val="203"/>
        </w:trPr>
        <w:tc>
          <w:tcPr>
            <w:tcW w:w="4950" w:type="dxa"/>
          </w:tcPr>
          <w:p w14:paraId="5019EAEF" w14:textId="77777777" w:rsidR="00B67846" w:rsidRPr="005B4595" w:rsidRDefault="00B67846" w:rsidP="00B678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CB" w14:textId="591ADC11" w:rsidR="00B67846" w:rsidRPr="000C5D5A" w:rsidRDefault="009879EA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D5A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  <w:r w:rsidR="001315E5" w:rsidRPr="000C5D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5D5A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  <w:r w:rsidR="001315E5" w:rsidRPr="000C5D5A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E2EAA9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C514916" w14:textId="3213DE1E" w:rsidR="00B67846" w:rsidRPr="006D55A1" w:rsidRDefault="00B67846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478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290.00</w:t>
            </w:r>
          </w:p>
        </w:tc>
      </w:tr>
      <w:tr w:rsidR="00B67846" w:rsidRPr="00574462" w14:paraId="2F445A65" w14:textId="77777777" w:rsidTr="007246C0">
        <w:trPr>
          <w:trHeight w:val="203"/>
        </w:trPr>
        <w:tc>
          <w:tcPr>
            <w:tcW w:w="4950" w:type="dxa"/>
          </w:tcPr>
          <w:p w14:paraId="181AA344" w14:textId="77777777" w:rsidR="00B67846" w:rsidRPr="00047BB0" w:rsidRDefault="00B67846" w:rsidP="00B678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61DBA" w14:textId="68983825" w:rsidR="00B67846" w:rsidRPr="000C5D5A" w:rsidRDefault="001315E5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D5A">
              <w:rPr>
                <w:rFonts w:ascii="Angsana New" w:hAnsi="Angsana New"/>
                <w:sz w:val="30"/>
                <w:szCs w:val="30"/>
              </w:rPr>
              <w:t>32,367.50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F40FD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EA45" w14:textId="203C6A66" w:rsidR="00B67846" w:rsidRPr="006D55A1" w:rsidRDefault="00B67846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200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892.50</w:t>
            </w:r>
          </w:p>
        </w:tc>
      </w:tr>
      <w:tr w:rsidR="00B67846" w:rsidRPr="00811F4F" w14:paraId="2AE3B400" w14:textId="77777777" w:rsidTr="007246C0">
        <w:trPr>
          <w:trHeight w:val="149"/>
        </w:trPr>
        <w:tc>
          <w:tcPr>
            <w:tcW w:w="4950" w:type="dxa"/>
            <w:shd w:val="clear" w:color="auto" w:fill="auto"/>
          </w:tcPr>
          <w:p w14:paraId="6C4C9BF2" w14:textId="77777777" w:rsidR="00B67846" w:rsidRPr="005B4595" w:rsidRDefault="00B67846" w:rsidP="00B6784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8926" w14:textId="7A8E008A" w:rsidR="00B67846" w:rsidRPr="000C5D5A" w:rsidRDefault="001315E5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D5A">
              <w:rPr>
                <w:rFonts w:ascii="Angsana New" w:hAnsi="Angsana New"/>
                <w:sz w:val="30"/>
                <w:szCs w:val="30"/>
              </w:rPr>
              <w:t>467,857.50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568ED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6F1B6" w14:textId="1DFCFB35" w:rsidR="00B67846" w:rsidRPr="006D55A1" w:rsidRDefault="00B67846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679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182.50</w:t>
            </w:r>
          </w:p>
        </w:tc>
      </w:tr>
    </w:tbl>
    <w:p w14:paraId="0B0B7595" w14:textId="39AC3A25" w:rsidR="00DD55BF" w:rsidRDefault="002218C1" w:rsidP="00995B13">
      <w:pPr>
        <w:pStyle w:val="ListParagraph"/>
        <w:numPr>
          <w:ilvl w:val="0"/>
          <w:numId w:val="18"/>
        </w:numPr>
        <w:spacing w:before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 xml:space="preserve">30 </w:t>
      </w:r>
      <w:r w:rsidR="000662AF" w:rsidRPr="000662AF">
        <w:rPr>
          <w:rFonts w:ascii="Angsana New" w:hAnsi="Angsana New"/>
          <w:sz w:val="30"/>
          <w:szCs w:val="30"/>
          <w:cs/>
        </w:rPr>
        <w:t>มิถุนายน</w:t>
      </w:r>
      <w:r w:rsidR="009B7B83">
        <w:rPr>
          <w:rFonts w:ascii="Angsana New" w:hAnsi="Angsana New" w:hint="cs"/>
          <w:sz w:val="30"/>
          <w:szCs w:val="30"/>
          <w:cs/>
        </w:rPr>
        <w:t xml:space="preserve"> </w:t>
      </w:r>
      <w:r w:rsidR="009B7B83">
        <w:rPr>
          <w:rFonts w:ascii="Angsana New" w:hAnsi="Angsana New"/>
          <w:sz w:val="30"/>
          <w:szCs w:val="30"/>
        </w:rPr>
        <w:t xml:space="preserve">2567 </w:t>
      </w:r>
      <w:r w:rsidR="009B7B8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มีภาระผูกพันตามสัญญาการให้บริการเช่าพื้นที่กับบริษัทที่เกี่ยวข้องกัน </w:t>
      </w:r>
      <w:r w:rsidR="0030227E">
        <w:rPr>
          <w:rFonts w:ascii="Angsana New" w:hAnsi="Angsana New"/>
          <w:sz w:val="30"/>
          <w:szCs w:val="30"/>
        </w:rPr>
        <w:t>5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="00DD55BF"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ปี สิ้นสุ</w:t>
      </w:r>
      <w:r w:rsidR="00DD55BF" w:rsidRPr="001C2F1F">
        <w:rPr>
          <w:rFonts w:ascii="Angsana New" w:hAnsi="Angsana New"/>
          <w:sz w:val="30"/>
          <w:szCs w:val="30"/>
          <w:cs/>
        </w:rPr>
        <w:t>ดเดือนกุมภาพันธ์</w:t>
      </w:r>
      <w:r w:rsidR="001C2F1F" w:rsidRPr="001C2F1F">
        <w:rPr>
          <w:rFonts w:ascii="Angsana New" w:hAnsi="Angsana New" w:hint="cs"/>
          <w:sz w:val="30"/>
          <w:szCs w:val="30"/>
          <w:cs/>
        </w:rPr>
        <w:t xml:space="preserve"> และตุลาคม</w:t>
      </w:r>
      <w:r w:rsidR="00DD55BF" w:rsidRPr="001C2F1F">
        <w:rPr>
          <w:rFonts w:ascii="Angsana New" w:hAnsi="Angsana New"/>
          <w:sz w:val="30"/>
          <w:szCs w:val="30"/>
          <w:cs/>
        </w:rPr>
        <w:t xml:space="preserve"> </w:t>
      </w:r>
      <w:r w:rsidR="005C069A" w:rsidRPr="001C2F1F">
        <w:rPr>
          <w:rFonts w:ascii="Angsana New" w:hAnsi="Angsana New"/>
          <w:sz w:val="30"/>
          <w:szCs w:val="30"/>
        </w:rPr>
        <w:t>256</w:t>
      </w:r>
      <w:r w:rsidR="00B227D8" w:rsidRPr="001C2F1F">
        <w:rPr>
          <w:rFonts w:ascii="Angsana New" w:hAnsi="Angsana New"/>
          <w:sz w:val="30"/>
          <w:szCs w:val="30"/>
        </w:rPr>
        <w:t>7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รายละเอียดดังนี้</w:t>
      </w:r>
    </w:p>
    <w:tbl>
      <w:tblPr>
        <w:tblW w:w="8558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4"/>
        <w:gridCol w:w="1714"/>
        <w:gridCol w:w="236"/>
        <w:gridCol w:w="1654"/>
      </w:tblGrid>
      <w:tr w:rsidR="00FC2579" w:rsidRPr="00574462" w14:paraId="52D46D48" w14:textId="77777777" w:rsidTr="009B7B83">
        <w:tc>
          <w:tcPr>
            <w:tcW w:w="4954" w:type="dxa"/>
          </w:tcPr>
          <w:p w14:paraId="632DE6D9" w14:textId="77777777" w:rsidR="00FC2579" w:rsidRPr="00574462" w:rsidRDefault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</w:tcPr>
          <w:p w14:paraId="72FE0B1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FC5FA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AEE4B87" w14:textId="77777777" w:rsidR="00FC2579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00600D" w:rsidRPr="00574462" w14:paraId="4BCFDD41" w14:textId="77777777" w:rsidTr="007246C0">
        <w:tc>
          <w:tcPr>
            <w:tcW w:w="4954" w:type="dxa"/>
          </w:tcPr>
          <w:p w14:paraId="3A714B15" w14:textId="77777777" w:rsidR="0000600D" w:rsidRPr="00574462" w:rsidRDefault="0000600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</w:tcPr>
          <w:p w14:paraId="18428AB4" w14:textId="77777777" w:rsidR="0000600D" w:rsidRDefault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0600D" w:rsidRPr="00574462" w14:paraId="706795BB" w14:textId="77777777" w:rsidTr="0000600D">
        <w:tc>
          <w:tcPr>
            <w:tcW w:w="4954" w:type="dxa"/>
          </w:tcPr>
          <w:p w14:paraId="0067D37E" w14:textId="77777777" w:rsidR="0000600D" w:rsidRPr="00574462" w:rsidRDefault="0000600D" w:rsidP="0000600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A294A30" w14:textId="133F2DEB" w:rsidR="0000600D" w:rsidRPr="00E423BA" w:rsidRDefault="000662AF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Pr="000662AF">
              <w:rPr>
                <w:sz w:val="30"/>
                <w:szCs w:val="30"/>
                <w:cs/>
              </w:rPr>
              <w:t>มิถุนายน</w:t>
            </w:r>
            <w:r w:rsidR="0000600D" w:rsidRPr="002218C1">
              <w:rPr>
                <w:sz w:val="30"/>
                <w:szCs w:val="30"/>
                <w:cs/>
              </w:rPr>
              <w:t xml:space="preserve"> </w:t>
            </w:r>
            <w:r w:rsidR="0000600D" w:rsidRPr="002218C1">
              <w:rPr>
                <w:sz w:val="30"/>
                <w:szCs w:val="30"/>
              </w:rPr>
              <w:t>256</w:t>
            </w:r>
            <w:r w:rsidR="0000600D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0D0FDCDF" w14:textId="77777777" w:rsidR="0000600D" w:rsidRPr="00574462" w:rsidRDefault="0000600D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99192D" w14:textId="2E97FFB7" w:rsidR="0000600D" w:rsidRPr="00E423BA" w:rsidRDefault="0000600D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FC2579" w:rsidRPr="00574462" w14:paraId="756B0D00" w14:textId="77777777" w:rsidTr="0000600D">
        <w:trPr>
          <w:trHeight w:val="203"/>
        </w:trPr>
        <w:tc>
          <w:tcPr>
            <w:tcW w:w="4954" w:type="dxa"/>
          </w:tcPr>
          <w:p w14:paraId="50E82496" w14:textId="2F41971B" w:rsidR="00FC2579" w:rsidRPr="005B4595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07FDB" w14:textId="24E19EB8" w:rsidR="00FC2579" w:rsidRPr="00D9700A" w:rsidRDefault="00067C0C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7C0C">
              <w:rPr>
                <w:rFonts w:ascii="Angsana New" w:hAnsi="Angsana New"/>
                <w:sz w:val="30"/>
                <w:szCs w:val="30"/>
                <w:lang w:val="en-US"/>
              </w:rPr>
              <w:t>847,837.92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C5EDF0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D461A48" w14:textId="4AF70B7E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  <w:tr w:rsidR="00FC2579" w:rsidRPr="00574462" w14:paraId="7EA1D9B5" w14:textId="77777777" w:rsidTr="00EC6DD3">
        <w:trPr>
          <w:trHeight w:val="203"/>
        </w:trPr>
        <w:tc>
          <w:tcPr>
            <w:tcW w:w="4954" w:type="dxa"/>
          </w:tcPr>
          <w:p w14:paraId="26DEB8D4" w14:textId="1FCBEE4D" w:rsidR="00FC2579" w:rsidRPr="00047BB0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5725C" w14:textId="508D5E04" w:rsidR="00FC2579" w:rsidRPr="00C46F38" w:rsidRDefault="00CB078F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078F">
              <w:rPr>
                <w:rFonts w:ascii="Angsana New" w:hAnsi="Angsana New"/>
                <w:sz w:val="30"/>
                <w:szCs w:val="30"/>
              </w:rPr>
              <w:t>1,869.16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E108F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BC61" w14:textId="740C6806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579" w:rsidRPr="00811F4F" w14:paraId="57CCC07D" w14:textId="77777777" w:rsidTr="00EC6DD3">
        <w:trPr>
          <w:trHeight w:val="149"/>
        </w:trPr>
        <w:tc>
          <w:tcPr>
            <w:tcW w:w="4954" w:type="dxa"/>
            <w:shd w:val="clear" w:color="auto" w:fill="auto"/>
          </w:tcPr>
          <w:p w14:paraId="2229FA5A" w14:textId="26C22971" w:rsidR="00FC2579" w:rsidRPr="005B4595" w:rsidRDefault="00FC2579" w:rsidP="00FC257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62371" w14:textId="73260B3D" w:rsidR="00FC2579" w:rsidRPr="00C46F38" w:rsidRDefault="00CB078F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078F">
              <w:rPr>
                <w:rFonts w:ascii="Angsana New" w:hAnsi="Angsana New"/>
                <w:sz w:val="30"/>
                <w:szCs w:val="30"/>
                <w:lang w:val="en-US"/>
              </w:rPr>
              <w:t>849,707.08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3A6A3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A64E1" w14:textId="4F877AD5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</w:tbl>
    <w:p w14:paraId="61FDDDAB" w14:textId="77777777" w:rsidR="00FC2579" w:rsidRPr="00602272" w:rsidRDefault="00FC2579" w:rsidP="00602272">
      <w:pPr>
        <w:pStyle w:val="ListParagraph"/>
        <w:spacing w:before="240"/>
        <w:ind w:left="1350"/>
        <w:jc w:val="thaiDistribute"/>
        <w:rPr>
          <w:rFonts w:ascii="Angsana New" w:hAnsi="Angsana New"/>
          <w:sz w:val="6"/>
          <w:szCs w:val="6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7C5A52">
        <w:tc>
          <w:tcPr>
            <w:tcW w:w="4950" w:type="dxa"/>
          </w:tcPr>
          <w:p w14:paraId="567267CA" w14:textId="77777777" w:rsidR="00B03D12" w:rsidRPr="00574462" w:rsidRDefault="00B03D1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E0484AC" w14:textId="77777777" w:rsidR="00B03D12" w:rsidRPr="00574462" w:rsidRDefault="00B03D1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C5A52" w:rsidRPr="00574462" w14:paraId="0E1E8994" w14:textId="77777777" w:rsidTr="007C5A52">
        <w:tc>
          <w:tcPr>
            <w:tcW w:w="4950" w:type="dxa"/>
          </w:tcPr>
          <w:p w14:paraId="3953A7C2" w14:textId="77777777" w:rsidR="007C5A52" w:rsidRPr="00574462" w:rsidRDefault="007C5A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957888E" w14:textId="65C265B1" w:rsidR="007C5A52" w:rsidRPr="00574462" w:rsidRDefault="000B4B70" w:rsidP="007C5A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D12" w:rsidRPr="00574462" w14:paraId="2EC00009" w14:textId="77777777" w:rsidTr="00347B9A">
        <w:tc>
          <w:tcPr>
            <w:tcW w:w="4950" w:type="dxa"/>
          </w:tcPr>
          <w:p w14:paraId="7E9D8CB7" w14:textId="77777777" w:rsidR="00B03D12" w:rsidRPr="00574462" w:rsidRDefault="00B03D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1C29F0E8" w:rsidR="00B03D12" w:rsidRPr="00574462" w:rsidRDefault="000662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662AF">
              <w:rPr>
                <w:sz w:val="30"/>
                <w:szCs w:val="30"/>
              </w:rPr>
              <w:t xml:space="preserve">30 </w:t>
            </w:r>
            <w:r w:rsidRPr="000662AF">
              <w:rPr>
                <w:sz w:val="30"/>
                <w:szCs w:val="30"/>
                <w:cs/>
              </w:rPr>
              <w:t>มิถุนายน</w:t>
            </w:r>
            <w:r w:rsidR="002218C1" w:rsidRPr="002218C1">
              <w:rPr>
                <w:sz w:val="30"/>
                <w:szCs w:val="30"/>
                <w:cs/>
              </w:rPr>
              <w:t xml:space="preserve"> </w:t>
            </w:r>
            <w:r w:rsidR="002218C1" w:rsidRPr="002218C1">
              <w:rPr>
                <w:sz w:val="30"/>
                <w:szCs w:val="30"/>
              </w:rPr>
              <w:t>256</w:t>
            </w:r>
            <w:r w:rsidR="0000600D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24245389" w:rsidR="00B03D12" w:rsidRPr="00574462" w:rsidRDefault="005C0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00600D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00600D" w:rsidRPr="00574462" w14:paraId="4E8E710F" w14:textId="77777777" w:rsidTr="00AE3E49">
        <w:trPr>
          <w:trHeight w:val="203"/>
        </w:trPr>
        <w:tc>
          <w:tcPr>
            <w:tcW w:w="4950" w:type="dxa"/>
          </w:tcPr>
          <w:p w14:paraId="16CE2912" w14:textId="1FE58173" w:rsidR="0000600D" w:rsidRPr="005B4595" w:rsidRDefault="0000600D" w:rsidP="000060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364C3740" w:rsidR="0000600D" w:rsidRPr="00C46F38" w:rsidRDefault="00F931E8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31E8">
              <w:rPr>
                <w:rFonts w:ascii="Angsana New" w:hAnsi="Angsana New"/>
                <w:sz w:val="30"/>
                <w:szCs w:val="30"/>
              </w:rPr>
              <w:t>1,144,201.92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7EEC82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44200E" w14:textId="5B9F3029" w:rsidR="0000600D" w:rsidRPr="00574462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  <w:tr w:rsidR="0000600D" w:rsidRPr="00574462" w14:paraId="081D8B30" w14:textId="77777777" w:rsidTr="00AE3E49">
        <w:trPr>
          <w:trHeight w:val="203"/>
        </w:trPr>
        <w:tc>
          <w:tcPr>
            <w:tcW w:w="4950" w:type="dxa"/>
          </w:tcPr>
          <w:p w14:paraId="0F9DABBB" w14:textId="44B10C6F" w:rsidR="0000600D" w:rsidRPr="00047BB0" w:rsidRDefault="0000600D" w:rsidP="0000600D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0D9A027F" w:rsidR="0000600D" w:rsidRPr="007A0820" w:rsidRDefault="00FD3914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FD3914">
              <w:rPr>
                <w:rFonts w:ascii="Angsana New" w:hAnsi="Angsana New"/>
                <w:sz w:val="30"/>
                <w:szCs w:val="30"/>
              </w:rPr>
              <w:t>1,869.16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994624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A011" w14:textId="0C57AFA2" w:rsidR="0000600D" w:rsidRPr="00574462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600D" w:rsidRPr="008026C3" w14:paraId="09F0D30A" w14:textId="77777777" w:rsidTr="00AE3E49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00600D" w:rsidRPr="005B4595" w:rsidRDefault="0000600D" w:rsidP="0000600D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4405C1B3" w:rsidR="0000600D" w:rsidRPr="007A0820" w:rsidRDefault="007A0820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FD3914">
              <w:rPr>
                <w:rFonts w:ascii="Angsana New" w:hAnsi="Angsana New"/>
                <w:sz w:val="30"/>
                <w:szCs w:val="30"/>
              </w:rPr>
              <w:t>1,146,071.08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5197D2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A202B" w14:textId="718D4E3F" w:rsidR="0000600D" w:rsidRPr="00811F4F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</w:tbl>
    <w:p w14:paraId="229D5485" w14:textId="03476798" w:rsidR="006E1FE8" w:rsidRPr="00F25A47" w:rsidRDefault="006E1FE8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5F379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6D7E" w14:textId="1B4E23B2" w:rsidR="00296204" w:rsidRPr="005F3791" w:rsidRDefault="005F3791" w:rsidP="005F37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5F379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งบการเงินระหว่างกาลนี้ได้รับการอนุมัติให้ออกงบการเงินโดยกรรมการผู้มีอำนาจของ</w:t>
      </w:r>
      <w:r w:rsidR="00D901B0">
        <w:rPr>
          <w:rFonts w:ascii="Angsana New" w:hAnsi="Angsana New" w:hint="cs"/>
          <w:sz w:val="30"/>
          <w:szCs w:val="30"/>
          <w:cs/>
        </w:rPr>
        <w:t>กลุ่ม</w:t>
      </w:r>
      <w:r w:rsidRPr="005F3791">
        <w:rPr>
          <w:rFonts w:ascii="Angsana New" w:hAnsi="Angsana New"/>
          <w:sz w:val="30"/>
          <w:szCs w:val="30"/>
          <w:cs/>
        </w:rPr>
        <w:t>บริษัท</w:t>
      </w:r>
      <w:r w:rsidRPr="00D60BFD">
        <w:rPr>
          <w:rFonts w:ascii="Angsana New" w:hAnsi="Angsana New"/>
          <w:sz w:val="30"/>
          <w:szCs w:val="30"/>
          <w:cs/>
        </w:rPr>
        <w:t xml:space="preserve">ฯ เมื่อวันที่ </w:t>
      </w:r>
      <w:r w:rsidR="00D60BFD">
        <w:rPr>
          <w:rFonts w:ascii="Angsana New" w:hAnsi="Angsana New"/>
          <w:sz w:val="30"/>
          <w:szCs w:val="30"/>
        </w:rPr>
        <w:br/>
      </w:r>
      <w:r w:rsidR="00312C64" w:rsidRPr="00312C64">
        <w:rPr>
          <w:rFonts w:ascii="Angsana New" w:hAnsi="Angsana New"/>
          <w:sz w:val="30"/>
          <w:szCs w:val="30"/>
          <w:lang w:val="en-US"/>
        </w:rPr>
        <w:t>5</w:t>
      </w:r>
      <w:r w:rsidRPr="00D60BFD">
        <w:rPr>
          <w:rFonts w:ascii="Angsana New" w:hAnsi="Angsana New"/>
          <w:sz w:val="30"/>
          <w:szCs w:val="30"/>
          <w:cs/>
        </w:rPr>
        <w:t xml:space="preserve"> </w:t>
      </w:r>
      <w:r w:rsidR="000662AF">
        <w:rPr>
          <w:rFonts w:ascii="Angsana New" w:hAnsi="Angsana New" w:hint="cs"/>
          <w:sz w:val="30"/>
          <w:szCs w:val="30"/>
          <w:cs/>
        </w:rPr>
        <w:t>สิงหาคม</w:t>
      </w:r>
      <w:r w:rsidRPr="00D60BFD">
        <w:rPr>
          <w:rFonts w:ascii="Angsana New" w:hAnsi="Angsana New"/>
          <w:sz w:val="30"/>
          <w:szCs w:val="30"/>
          <w:cs/>
        </w:rPr>
        <w:t xml:space="preserve"> </w:t>
      </w:r>
      <w:r w:rsidRPr="00D60BFD">
        <w:rPr>
          <w:rFonts w:ascii="Angsana New" w:hAnsi="Angsana New"/>
          <w:sz w:val="30"/>
          <w:szCs w:val="30"/>
          <w:lang w:val="en-US"/>
        </w:rPr>
        <w:t>2567</w:t>
      </w:r>
    </w:p>
    <w:sectPr w:rsidR="00296204" w:rsidRPr="005F3791" w:rsidSect="00C5357E">
      <w:footerReference w:type="default" r:id="rId19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D1A05" w14:textId="77777777" w:rsidR="00A32B56" w:rsidRDefault="00A32B56">
      <w:r>
        <w:separator/>
      </w:r>
    </w:p>
  </w:endnote>
  <w:endnote w:type="continuationSeparator" w:id="0">
    <w:p w14:paraId="5FC41AAC" w14:textId="77777777" w:rsidR="00A32B56" w:rsidRDefault="00A32B56">
      <w:r>
        <w:continuationSeparator/>
      </w:r>
    </w:p>
  </w:endnote>
  <w:endnote w:type="continuationNotice" w:id="1">
    <w:p w14:paraId="12568877" w14:textId="77777777" w:rsidR="00A32B56" w:rsidRDefault="00A32B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B02D9E0" w14:textId="0438AABF" w:rsidR="004A0E45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 w:rsidR="00CF7EF2"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C77BD" w14:textId="77777777" w:rsidR="00445793" w:rsidRPr="008C31D3" w:rsidRDefault="00445793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2FA4B66" w14:textId="77777777" w:rsidR="00445793" w:rsidRDefault="00445793" w:rsidP="00445793">
    <w:pPr>
      <w:pStyle w:val="Footer"/>
      <w:ind w:right="360" w:firstLine="297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61A045B4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78D8D" w14:textId="77777777" w:rsidR="00A32B56" w:rsidRDefault="00A32B56">
      <w:r>
        <w:separator/>
      </w:r>
    </w:p>
  </w:footnote>
  <w:footnote w:type="continuationSeparator" w:id="0">
    <w:p w14:paraId="30B95895" w14:textId="77777777" w:rsidR="00A32B56" w:rsidRDefault="00A32B56">
      <w:r>
        <w:continuationSeparator/>
      </w:r>
    </w:p>
  </w:footnote>
  <w:footnote w:type="continuationNotice" w:id="1">
    <w:p w14:paraId="700E424A" w14:textId="77777777" w:rsidR="00A32B56" w:rsidRDefault="00A32B5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DA82B" w14:textId="77777777" w:rsidR="00505590" w:rsidRDefault="00505590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</w:rPr>
    </w:pPr>
    <w:r w:rsidRPr="009C6C61">
      <w:rPr>
        <w:rFonts w:ascii="Angsana New" w:hAnsi="Angsana New"/>
        <w:b/>
        <w:bCs/>
        <w:sz w:val="32"/>
        <w:szCs w:val="32"/>
        <w:cs/>
      </w:rPr>
      <w:t>บริษัท ฟังก์ชั่น อินเตอร์เนชั่นแนล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D95375" w14:textId="72C2D638" w:rsidR="00505590" w:rsidRPr="00533250" w:rsidRDefault="00505590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</w:rPr>
    </w:pPr>
    <w:r w:rsidRPr="009C6C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2A1936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763A789" w14:textId="520FFBC7" w:rsidR="00505590" w:rsidRDefault="00851E05" w:rsidP="00505590">
    <w:pPr>
      <w:pBdr>
        <w:bottom w:val="single" w:sz="4" w:space="1" w:color="auto"/>
      </w:pBd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งวด </w:t>
    </w:r>
    <w:r>
      <w:rPr>
        <w:rFonts w:ascii="Angsana New" w:hAnsi="Angsana New"/>
        <w:b/>
        <w:bCs/>
        <w:sz w:val="32"/>
        <w:szCs w:val="32"/>
        <w:lang w:val="en-US"/>
      </w:rPr>
      <w:t xml:space="preserve">3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เดือน และ 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เดือน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751F32AB" w14:textId="77777777" w:rsidR="00505590" w:rsidRDefault="00505590" w:rsidP="00505590">
    <w:pPr>
      <w:pBdr>
        <w:bottom w:val="single" w:sz="4" w:space="1" w:color="auto"/>
      </w:pBd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(ยังไม่ได้ตรวจสอบ</w:t>
    </w:r>
    <w:r>
      <w:rPr>
        <w:rFonts w:ascii="Angsana New" w:hAnsi="Angsana New"/>
        <w:b/>
        <w:bCs/>
        <w:sz w:val="32"/>
        <w:szCs w:val="32"/>
        <w:lang w:val="en-US"/>
      </w:rPr>
      <w:t>/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สอบทานแล้ว)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1F927" w14:textId="77777777" w:rsidR="00920AD2" w:rsidRDefault="00920AD2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4CD04D98" w14:textId="77777777" w:rsidR="00920AD2" w:rsidRDefault="00920AD2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848EE56C"/>
    <w:lvl w:ilvl="0" w:tplc="516052D8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6BDC"/>
    <w:multiLevelType w:val="hybridMultilevel"/>
    <w:tmpl w:val="132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3" w15:restartNumberingAfterBreak="0">
    <w:nsid w:val="2E581CB7"/>
    <w:multiLevelType w:val="multilevel"/>
    <w:tmpl w:val="30EC55AC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29.3.%3"/>
      <w:lvlJc w:val="left"/>
      <w:pPr>
        <w:ind w:left="159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4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5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FB92334"/>
    <w:multiLevelType w:val="multilevel"/>
    <w:tmpl w:val="9154BEA4"/>
    <w:lvl w:ilvl="0">
      <w:start w:val="1"/>
      <w:numFmt w:val="decimal"/>
      <w:lvlText w:val="31.%1"/>
      <w:lvlJc w:val="left"/>
      <w:pPr>
        <w:ind w:left="123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8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9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761A2A"/>
    <w:multiLevelType w:val="multilevel"/>
    <w:tmpl w:val="A0F20576"/>
    <w:lvl w:ilvl="0">
      <w:start w:val="1"/>
      <w:numFmt w:val="decimal"/>
      <w:lvlText w:val="29.%1"/>
      <w:lvlJc w:val="left"/>
      <w:pPr>
        <w:ind w:left="123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4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A79CE"/>
    <w:multiLevelType w:val="multilevel"/>
    <w:tmpl w:val="771CDB40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126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6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93BBD"/>
    <w:multiLevelType w:val="hybridMultilevel"/>
    <w:tmpl w:val="CEB6B298"/>
    <w:lvl w:ilvl="0" w:tplc="7C487CD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87D4C"/>
    <w:multiLevelType w:val="hybridMultilevel"/>
    <w:tmpl w:val="B3123B0E"/>
    <w:lvl w:ilvl="0" w:tplc="C36ECA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507543">
    <w:abstractNumId w:val="6"/>
  </w:num>
  <w:num w:numId="2" w16cid:durableId="231357234">
    <w:abstractNumId w:val="16"/>
  </w:num>
  <w:num w:numId="3" w16cid:durableId="1106659503">
    <w:abstractNumId w:val="9"/>
  </w:num>
  <w:num w:numId="4" w16cid:durableId="587930218">
    <w:abstractNumId w:val="20"/>
  </w:num>
  <w:num w:numId="5" w16cid:durableId="664632303">
    <w:abstractNumId w:val="28"/>
  </w:num>
  <w:num w:numId="6" w16cid:durableId="58865261">
    <w:abstractNumId w:val="0"/>
  </w:num>
  <w:num w:numId="7" w16cid:durableId="1894922607">
    <w:abstractNumId w:val="19"/>
  </w:num>
  <w:num w:numId="8" w16cid:durableId="1139611900">
    <w:abstractNumId w:val="24"/>
  </w:num>
  <w:num w:numId="9" w16cid:durableId="1324160768">
    <w:abstractNumId w:val="8"/>
  </w:num>
  <w:num w:numId="10" w16cid:durableId="721909573">
    <w:abstractNumId w:val="26"/>
  </w:num>
  <w:num w:numId="11" w16cid:durableId="1137378326">
    <w:abstractNumId w:val="5"/>
  </w:num>
  <w:num w:numId="12" w16cid:durableId="2090272868">
    <w:abstractNumId w:val="7"/>
  </w:num>
  <w:num w:numId="13" w16cid:durableId="889800523">
    <w:abstractNumId w:val="2"/>
  </w:num>
  <w:num w:numId="14" w16cid:durableId="1410269581">
    <w:abstractNumId w:val="25"/>
  </w:num>
  <w:num w:numId="15" w16cid:durableId="2122071031">
    <w:abstractNumId w:val="23"/>
  </w:num>
  <w:num w:numId="16" w16cid:durableId="2071227488">
    <w:abstractNumId w:val="15"/>
  </w:num>
  <w:num w:numId="17" w16cid:durableId="1718309054">
    <w:abstractNumId w:val="13"/>
  </w:num>
  <w:num w:numId="18" w16cid:durableId="459495074">
    <w:abstractNumId w:val="17"/>
  </w:num>
  <w:num w:numId="19" w16cid:durableId="1198858740">
    <w:abstractNumId w:val="18"/>
  </w:num>
  <w:num w:numId="20" w16cid:durableId="1203057320">
    <w:abstractNumId w:val="1"/>
  </w:num>
  <w:num w:numId="21" w16cid:durableId="1466191586">
    <w:abstractNumId w:val="4"/>
  </w:num>
  <w:num w:numId="22" w16cid:durableId="79522079">
    <w:abstractNumId w:val="14"/>
  </w:num>
  <w:num w:numId="23" w16cid:durableId="1326739747">
    <w:abstractNumId w:val="11"/>
  </w:num>
  <w:num w:numId="24" w16cid:durableId="2065063766">
    <w:abstractNumId w:val="12"/>
  </w:num>
  <w:num w:numId="25" w16cid:durableId="1266811797">
    <w:abstractNumId w:val="10"/>
  </w:num>
  <w:num w:numId="26" w16cid:durableId="530344568">
    <w:abstractNumId w:val="22"/>
  </w:num>
  <w:num w:numId="27" w16cid:durableId="723914641">
    <w:abstractNumId w:val="21"/>
  </w:num>
  <w:num w:numId="28" w16cid:durableId="1629163303">
    <w:abstractNumId w:val="3"/>
  </w:num>
  <w:num w:numId="29" w16cid:durableId="77025283">
    <w:abstractNumId w:val="27"/>
  </w:num>
  <w:num w:numId="30" w16cid:durableId="458843505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2F9"/>
    <w:rsid w:val="000004BE"/>
    <w:rsid w:val="000006FD"/>
    <w:rsid w:val="0000076D"/>
    <w:rsid w:val="000009F6"/>
    <w:rsid w:val="000009FB"/>
    <w:rsid w:val="00000ADF"/>
    <w:rsid w:val="00000D9B"/>
    <w:rsid w:val="00001059"/>
    <w:rsid w:val="0000175F"/>
    <w:rsid w:val="00001866"/>
    <w:rsid w:val="00001887"/>
    <w:rsid w:val="000018C0"/>
    <w:rsid w:val="00001A9F"/>
    <w:rsid w:val="00001B91"/>
    <w:rsid w:val="00001DCA"/>
    <w:rsid w:val="00001E2B"/>
    <w:rsid w:val="000027B7"/>
    <w:rsid w:val="00002A98"/>
    <w:rsid w:val="00002AF5"/>
    <w:rsid w:val="00002BEF"/>
    <w:rsid w:val="00002EB1"/>
    <w:rsid w:val="000035EE"/>
    <w:rsid w:val="000038FC"/>
    <w:rsid w:val="0000395F"/>
    <w:rsid w:val="00003B9C"/>
    <w:rsid w:val="00003BA3"/>
    <w:rsid w:val="00003DED"/>
    <w:rsid w:val="0000435E"/>
    <w:rsid w:val="0000476E"/>
    <w:rsid w:val="00004A1C"/>
    <w:rsid w:val="00004C8C"/>
    <w:rsid w:val="00004D06"/>
    <w:rsid w:val="00004EBE"/>
    <w:rsid w:val="00005035"/>
    <w:rsid w:val="0000515B"/>
    <w:rsid w:val="000055D8"/>
    <w:rsid w:val="00005930"/>
    <w:rsid w:val="00005BA4"/>
    <w:rsid w:val="00005C75"/>
    <w:rsid w:val="0000600D"/>
    <w:rsid w:val="0000627A"/>
    <w:rsid w:val="00006366"/>
    <w:rsid w:val="00006399"/>
    <w:rsid w:val="00006754"/>
    <w:rsid w:val="00006893"/>
    <w:rsid w:val="00006AE6"/>
    <w:rsid w:val="00006BA1"/>
    <w:rsid w:val="00006D44"/>
    <w:rsid w:val="000070CB"/>
    <w:rsid w:val="000076FB"/>
    <w:rsid w:val="00007B3D"/>
    <w:rsid w:val="00007BA0"/>
    <w:rsid w:val="00007DE8"/>
    <w:rsid w:val="00010209"/>
    <w:rsid w:val="0001023E"/>
    <w:rsid w:val="000102F7"/>
    <w:rsid w:val="000106F7"/>
    <w:rsid w:val="0001079E"/>
    <w:rsid w:val="000107B8"/>
    <w:rsid w:val="0001092D"/>
    <w:rsid w:val="00010B54"/>
    <w:rsid w:val="00010B5F"/>
    <w:rsid w:val="00010E97"/>
    <w:rsid w:val="00011402"/>
    <w:rsid w:val="000116E0"/>
    <w:rsid w:val="000121F0"/>
    <w:rsid w:val="000123D0"/>
    <w:rsid w:val="00012647"/>
    <w:rsid w:val="00012AF5"/>
    <w:rsid w:val="00012CC3"/>
    <w:rsid w:val="00013450"/>
    <w:rsid w:val="0001389E"/>
    <w:rsid w:val="000138D1"/>
    <w:rsid w:val="00013C3C"/>
    <w:rsid w:val="00013C60"/>
    <w:rsid w:val="000142CA"/>
    <w:rsid w:val="000146DA"/>
    <w:rsid w:val="0001477B"/>
    <w:rsid w:val="000147BD"/>
    <w:rsid w:val="000147ED"/>
    <w:rsid w:val="00014963"/>
    <w:rsid w:val="00014966"/>
    <w:rsid w:val="00014A48"/>
    <w:rsid w:val="00014C1A"/>
    <w:rsid w:val="00014E24"/>
    <w:rsid w:val="00014E45"/>
    <w:rsid w:val="00014EAB"/>
    <w:rsid w:val="00014FBE"/>
    <w:rsid w:val="00015841"/>
    <w:rsid w:val="00015E3B"/>
    <w:rsid w:val="00015FDF"/>
    <w:rsid w:val="000160E4"/>
    <w:rsid w:val="00016248"/>
    <w:rsid w:val="00016250"/>
    <w:rsid w:val="00016765"/>
    <w:rsid w:val="00016F20"/>
    <w:rsid w:val="00017419"/>
    <w:rsid w:val="00020175"/>
    <w:rsid w:val="00020316"/>
    <w:rsid w:val="00020364"/>
    <w:rsid w:val="00020368"/>
    <w:rsid w:val="00020636"/>
    <w:rsid w:val="00020864"/>
    <w:rsid w:val="0002094F"/>
    <w:rsid w:val="00020BDD"/>
    <w:rsid w:val="00020CEC"/>
    <w:rsid w:val="00020D9A"/>
    <w:rsid w:val="00020FCA"/>
    <w:rsid w:val="0002103C"/>
    <w:rsid w:val="00021239"/>
    <w:rsid w:val="00021617"/>
    <w:rsid w:val="000218A2"/>
    <w:rsid w:val="00021956"/>
    <w:rsid w:val="000219C9"/>
    <w:rsid w:val="00021E10"/>
    <w:rsid w:val="000222E7"/>
    <w:rsid w:val="00022D11"/>
    <w:rsid w:val="00022E54"/>
    <w:rsid w:val="000239CE"/>
    <w:rsid w:val="00023A5E"/>
    <w:rsid w:val="00023B68"/>
    <w:rsid w:val="00023CBB"/>
    <w:rsid w:val="00023D7D"/>
    <w:rsid w:val="00024109"/>
    <w:rsid w:val="00024677"/>
    <w:rsid w:val="000246D4"/>
    <w:rsid w:val="000249D0"/>
    <w:rsid w:val="00024A70"/>
    <w:rsid w:val="00024E25"/>
    <w:rsid w:val="00025025"/>
    <w:rsid w:val="00025529"/>
    <w:rsid w:val="000255C3"/>
    <w:rsid w:val="000256AD"/>
    <w:rsid w:val="000258D5"/>
    <w:rsid w:val="000258DC"/>
    <w:rsid w:val="0002642D"/>
    <w:rsid w:val="00026828"/>
    <w:rsid w:val="00026B9B"/>
    <w:rsid w:val="00026F5D"/>
    <w:rsid w:val="0002729C"/>
    <w:rsid w:val="000272BF"/>
    <w:rsid w:val="000275E9"/>
    <w:rsid w:val="0002769D"/>
    <w:rsid w:val="00027827"/>
    <w:rsid w:val="000279EC"/>
    <w:rsid w:val="00030030"/>
    <w:rsid w:val="00030F23"/>
    <w:rsid w:val="0003106B"/>
    <w:rsid w:val="00031307"/>
    <w:rsid w:val="00031DB8"/>
    <w:rsid w:val="00031EA7"/>
    <w:rsid w:val="0003239C"/>
    <w:rsid w:val="000324F5"/>
    <w:rsid w:val="0003286A"/>
    <w:rsid w:val="000328FD"/>
    <w:rsid w:val="00032BF5"/>
    <w:rsid w:val="00032C18"/>
    <w:rsid w:val="000332FC"/>
    <w:rsid w:val="000336C5"/>
    <w:rsid w:val="0003386E"/>
    <w:rsid w:val="00033B34"/>
    <w:rsid w:val="00034128"/>
    <w:rsid w:val="000344AD"/>
    <w:rsid w:val="000345C1"/>
    <w:rsid w:val="000346CB"/>
    <w:rsid w:val="00034998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10E"/>
    <w:rsid w:val="00037446"/>
    <w:rsid w:val="000377EA"/>
    <w:rsid w:val="00037859"/>
    <w:rsid w:val="00037BD3"/>
    <w:rsid w:val="00040056"/>
    <w:rsid w:val="00040BA9"/>
    <w:rsid w:val="00040CAD"/>
    <w:rsid w:val="00040E3F"/>
    <w:rsid w:val="00040EA4"/>
    <w:rsid w:val="00041027"/>
    <w:rsid w:val="00041060"/>
    <w:rsid w:val="00041254"/>
    <w:rsid w:val="000414D8"/>
    <w:rsid w:val="000415B3"/>
    <w:rsid w:val="00041655"/>
    <w:rsid w:val="00041A52"/>
    <w:rsid w:val="00041BB4"/>
    <w:rsid w:val="00041CF9"/>
    <w:rsid w:val="000428D3"/>
    <w:rsid w:val="000428D8"/>
    <w:rsid w:val="000431BD"/>
    <w:rsid w:val="000437F5"/>
    <w:rsid w:val="0004380B"/>
    <w:rsid w:val="00043817"/>
    <w:rsid w:val="00043C14"/>
    <w:rsid w:val="000440C5"/>
    <w:rsid w:val="0004438B"/>
    <w:rsid w:val="000445D1"/>
    <w:rsid w:val="0004515A"/>
    <w:rsid w:val="000453B7"/>
    <w:rsid w:val="000453F4"/>
    <w:rsid w:val="00045512"/>
    <w:rsid w:val="00045B39"/>
    <w:rsid w:val="00045D3A"/>
    <w:rsid w:val="00045F90"/>
    <w:rsid w:val="000462F1"/>
    <w:rsid w:val="000464A7"/>
    <w:rsid w:val="00046708"/>
    <w:rsid w:val="00046C7F"/>
    <w:rsid w:val="000471F7"/>
    <w:rsid w:val="0004747D"/>
    <w:rsid w:val="000475D6"/>
    <w:rsid w:val="000478AD"/>
    <w:rsid w:val="00047BB0"/>
    <w:rsid w:val="000500AD"/>
    <w:rsid w:val="000507E1"/>
    <w:rsid w:val="000507E9"/>
    <w:rsid w:val="00050B11"/>
    <w:rsid w:val="00050CC6"/>
    <w:rsid w:val="00050DB3"/>
    <w:rsid w:val="00050DBA"/>
    <w:rsid w:val="00051254"/>
    <w:rsid w:val="0005143D"/>
    <w:rsid w:val="000514DF"/>
    <w:rsid w:val="0005158B"/>
    <w:rsid w:val="0005159F"/>
    <w:rsid w:val="000517B1"/>
    <w:rsid w:val="00051D81"/>
    <w:rsid w:val="00051EDC"/>
    <w:rsid w:val="00051EEE"/>
    <w:rsid w:val="000525C9"/>
    <w:rsid w:val="00052603"/>
    <w:rsid w:val="0005276E"/>
    <w:rsid w:val="000529EF"/>
    <w:rsid w:val="00052AD0"/>
    <w:rsid w:val="00052C2A"/>
    <w:rsid w:val="00052D9E"/>
    <w:rsid w:val="00052EFA"/>
    <w:rsid w:val="00052F97"/>
    <w:rsid w:val="000534FB"/>
    <w:rsid w:val="00053A10"/>
    <w:rsid w:val="00053E42"/>
    <w:rsid w:val="00054327"/>
    <w:rsid w:val="000544ED"/>
    <w:rsid w:val="00054528"/>
    <w:rsid w:val="00054716"/>
    <w:rsid w:val="00054743"/>
    <w:rsid w:val="00054A11"/>
    <w:rsid w:val="00054AD9"/>
    <w:rsid w:val="00054DE6"/>
    <w:rsid w:val="00054E93"/>
    <w:rsid w:val="000552DE"/>
    <w:rsid w:val="00055C93"/>
    <w:rsid w:val="00055ED7"/>
    <w:rsid w:val="00055F30"/>
    <w:rsid w:val="00056CE1"/>
    <w:rsid w:val="00056DFF"/>
    <w:rsid w:val="00056E08"/>
    <w:rsid w:val="000571FD"/>
    <w:rsid w:val="0005726C"/>
    <w:rsid w:val="000572D0"/>
    <w:rsid w:val="00057447"/>
    <w:rsid w:val="00057B3F"/>
    <w:rsid w:val="00057D2E"/>
    <w:rsid w:val="00057E3F"/>
    <w:rsid w:val="00060C27"/>
    <w:rsid w:val="00061191"/>
    <w:rsid w:val="000612A8"/>
    <w:rsid w:val="000612EC"/>
    <w:rsid w:val="000616CB"/>
    <w:rsid w:val="00061BB8"/>
    <w:rsid w:val="0006292E"/>
    <w:rsid w:val="000630CD"/>
    <w:rsid w:val="000634EF"/>
    <w:rsid w:val="0006394B"/>
    <w:rsid w:val="00063BAB"/>
    <w:rsid w:val="00063D41"/>
    <w:rsid w:val="00063D98"/>
    <w:rsid w:val="00064B2D"/>
    <w:rsid w:val="00065346"/>
    <w:rsid w:val="00065412"/>
    <w:rsid w:val="000659EC"/>
    <w:rsid w:val="00065BE6"/>
    <w:rsid w:val="00065EE6"/>
    <w:rsid w:val="000662AF"/>
    <w:rsid w:val="000663FF"/>
    <w:rsid w:val="0006698D"/>
    <w:rsid w:val="000669EB"/>
    <w:rsid w:val="00066B80"/>
    <w:rsid w:val="000672D8"/>
    <w:rsid w:val="00067807"/>
    <w:rsid w:val="00067C0C"/>
    <w:rsid w:val="00070C9F"/>
    <w:rsid w:val="00071189"/>
    <w:rsid w:val="000712C0"/>
    <w:rsid w:val="00071355"/>
    <w:rsid w:val="000714E9"/>
    <w:rsid w:val="000715D6"/>
    <w:rsid w:val="000716DD"/>
    <w:rsid w:val="00071A4E"/>
    <w:rsid w:val="00071C01"/>
    <w:rsid w:val="00072324"/>
    <w:rsid w:val="0007242D"/>
    <w:rsid w:val="000726CD"/>
    <w:rsid w:val="000726F3"/>
    <w:rsid w:val="00072814"/>
    <w:rsid w:val="00072948"/>
    <w:rsid w:val="000729A4"/>
    <w:rsid w:val="00072F22"/>
    <w:rsid w:val="00072FD7"/>
    <w:rsid w:val="00073409"/>
    <w:rsid w:val="00073489"/>
    <w:rsid w:val="000739FF"/>
    <w:rsid w:val="00073E89"/>
    <w:rsid w:val="00074B7D"/>
    <w:rsid w:val="00074EBC"/>
    <w:rsid w:val="00075282"/>
    <w:rsid w:val="00075AE9"/>
    <w:rsid w:val="00075BA0"/>
    <w:rsid w:val="00075BAC"/>
    <w:rsid w:val="000761A4"/>
    <w:rsid w:val="0007647B"/>
    <w:rsid w:val="00076F7D"/>
    <w:rsid w:val="0007728E"/>
    <w:rsid w:val="000773A4"/>
    <w:rsid w:val="00077BB2"/>
    <w:rsid w:val="0008026E"/>
    <w:rsid w:val="000802CF"/>
    <w:rsid w:val="00080481"/>
    <w:rsid w:val="000806D1"/>
    <w:rsid w:val="000809A3"/>
    <w:rsid w:val="00080C3A"/>
    <w:rsid w:val="00080CEB"/>
    <w:rsid w:val="00080F3B"/>
    <w:rsid w:val="00081126"/>
    <w:rsid w:val="00081153"/>
    <w:rsid w:val="00081446"/>
    <w:rsid w:val="00081695"/>
    <w:rsid w:val="000819F6"/>
    <w:rsid w:val="00081B3B"/>
    <w:rsid w:val="00081C1F"/>
    <w:rsid w:val="000820DD"/>
    <w:rsid w:val="000825D4"/>
    <w:rsid w:val="000831AE"/>
    <w:rsid w:val="00083395"/>
    <w:rsid w:val="00083397"/>
    <w:rsid w:val="0008379F"/>
    <w:rsid w:val="000837E5"/>
    <w:rsid w:val="00083A06"/>
    <w:rsid w:val="00083F73"/>
    <w:rsid w:val="00084458"/>
    <w:rsid w:val="000850DE"/>
    <w:rsid w:val="0008512B"/>
    <w:rsid w:val="00085244"/>
    <w:rsid w:val="00085750"/>
    <w:rsid w:val="000859BC"/>
    <w:rsid w:val="00085CFB"/>
    <w:rsid w:val="00085DC8"/>
    <w:rsid w:val="00085DEC"/>
    <w:rsid w:val="00085E61"/>
    <w:rsid w:val="00085E71"/>
    <w:rsid w:val="000862AA"/>
    <w:rsid w:val="00086383"/>
    <w:rsid w:val="00086660"/>
    <w:rsid w:val="0008668F"/>
    <w:rsid w:val="00086CB1"/>
    <w:rsid w:val="00086F75"/>
    <w:rsid w:val="000870B4"/>
    <w:rsid w:val="000876A9"/>
    <w:rsid w:val="00087D19"/>
    <w:rsid w:val="00087E62"/>
    <w:rsid w:val="00087E73"/>
    <w:rsid w:val="00087F03"/>
    <w:rsid w:val="00087F61"/>
    <w:rsid w:val="000900B5"/>
    <w:rsid w:val="000901E5"/>
    <w:rsid w:val="00090443"/>
    <w:rsid w:val="000904AF"/>
    <w:rsid w:val="00090518"/>
    <w:rsid w:val="00090568"/>
    <w:rsid w:val="00090920"/>
    <w:rsid w:val="00090AED"/>
    <w:rsid w:val="00090E45"/>
    <w:rsid w:val="00091199"/>
    <w:rsid w:val="00091361"/>
    <w:rsid w:val="000913CC"/>
    <w:rsid w:val="00091BD5"/>
    <w:rsid w:val="00091CD2"/>
    <w:rsid w:val="00091F28"/>
    <w:rsid w:val="000924F5"/>
    <w:rsid w:val="000925A4"/>
    <w:rsid w:val="000928AE"/>
    <w:rsid w:val="00092C88"/>
    <w:rsid w:val="00092D10"/>
    <w:rsid w:val="00092EA9"/>
    <w:rsid w:val="000930C6"/>
    <w:rsid w:val="000936BB"/>
    <w:rsid w:val="000937D2"/>
    <w:rsid w:val="00094077"/>
    <w:rsid w:val="00094152"/>
    <w:rsid w:val="00094443"/>
    <w:rsid w:val="0009448E"/>
    <w:rsid w:val="00094516"/>
    <w:rsid w:val="000949DB"/>
    <w:rsid w:val="00094BC2"/>
    <w:rsid w:val="00094CBE"/>
    <w:rsid w:val="00094E64"/>
    <w:rsid w:val="000950F2"/>
    <w:rsid w:val="000952F6"/>
    <w:rsid w:val="000952FC"/>
    <w:rsid w:val="00095564"/>
    <w:rsid w:val="00095BDA"/>
    <w:rsid w:val="00095C08"/>
    <w:rsid w:val="00095F40"/>
    <w:rsid w:val="000960A8"/>
    <w:rsid w:val="0009636A"/>
    <w:rsid w:val="00096468"/>
    <w:rsid w:val="00096544"/>
    <w:rsid w:val="00096A16"/>
    <w:rsid w:val="00096AE7"/>
    <w:rsid w:val="00096B60"/>
    <w:rsid w:val="00096C0B"/>
    <w:rsid w:val="0009754B"/>
    <w:rsid w:val="00097A60"/>
    <w:rsid w:val="00097A64"/>
    <w:rsid w:val="00097B7C"/>
    <w:rsid w:val="00097BCC"/>
    <w:rsid w:val="00097BD9"/>
    <w:rsid w:val="00097FD6"/>
    <w:rsid w:val="000A0147"/>
    <w:rsid w:val="000A0409"/>
    <w:rsid w:val="000A079C"/>
    <w:rsid w:val="000A0BBD"/>
    <w:rsid w:val="000A0C53"/>
    <w:rsid w:val="000A0C9F"/>
    <w:rsid w:val="000A0CD7"/>
    <w:rsid w:val="000A12DD"/>
    <w:rsid w:val="000A1AB7"/>
    <w:rsid w:val="000A1C68"/>
    <w:rsid w:val="000A1C7D"/>
    <w:rsid w:val="000A1E0A"/>
    <w:rsid w:val="000A2459"/>
    <w:rsid w:val="000A2628"/>
    <w:rsid w:val="000A26A2"/>
    <w:rsid w:val="000A2AAF"/>
    <w:rsid w:val="000A2EF8"/>
    <w:rsid w:val="000A3111"/>
    <w:rsid w:val="000A3213"/>
    <w:rsid w:val="000A341C"/>
    <w:rsid w:val="000A347C"/>
    <w:rsid w:val="000A399E"/>
    <w:rsid w:val="000A39F8"/>
    <w:rsid w:val="000A3A18"/>
    <w:rsid w:val="000A3A39"/>
    <w:rsid w:val="000A3AD8"/>
    <w:rsid w:val="000A3C80"/>
    <w:rsid w:val="000A411A"/>
    <w:rsid w:val="000A418B"/>
    <w:rsid w:val="000A43D7"/>
    <w:rsid w:val="000A44E0"/>
    <w:rsid w:val="000A487A"/>
    <w:rsid w:val="000A497C"/>
    <w:rsid w:val="000A49FE"/>
    <w:rsid w:val="000A4D4F"/>
    <w:rsid w:val="000A4DEB"/>
    <w:rsid w:val="000A50A7"/>
    <w:rsid w:val="000A53A0"/>
    <w:rsid w:val="000A546E"/>
    <w:rsid w:val="000A5560"/>
    <w:rsid w:val="000A5BC0"/>
    <w:rsid w:val="000A636E"/>
    <w:rsid w:val="000A63CB"/>
    <w:rsid w:val="000A63D5"/>
    <w:rsid w:val="000A6566"/>
    <w:rsid w:val="000A65A7"/>
    <w:rsid w:val="000A6DB1"/>
    <w:rsid w:val="000A7459"/>
    <w:rsid w:val="000A7A9C"/>
    <w:rsid w:val="000A7B99"/>
    <w:rsid w:val="000A7ECD"/>
    <w:rsid w:val="000B0550"/>
    <w:rsid w:val="000B09CD"/>
    <w:rsid w:val="000B0A34"/>
    <w:rsid w:val="000B0B1C"/>
    <w:rsid w:val="000B1B1C"/>
    <w:rsid w:val="000B21E8"/>
    <w:rsid w:val="000B25A7"/>
    <w:rsid w:val="000B281D"/>
    <w:rsid w:val="000B2872"/>
    <w:rsid w:val="000B31FF"/>
    <w:rsid w:val="000B32A8"/>
    <w:rsid w:val="000B362C"/>
    <w:rsid w:val="000B369D"/>
    <w:rsid w:val="000B389B"/>
    <w:rsid w:val="000B38A8"/>
    <w:rsid w:val="000B3B58"/>
    <w:rsid w:val="000B3D66"/>
    <w:rsid w:val="000B3D68"/>
    <w:rsid w:val="000B3E65"/>
    <w:rsid w:val="000B4048"/>
    <w:rsid w:val="000B45A8"/>
    <w:rsid w:val="000B4B70"/>
    <w:rsid w:val="000B4C65"/>
    <w:rsid w:val="000B50C5"/>
    <w:rsid w:val="000B541E"/>
    <w:rsid w:val="000B5827"/>
    <w:rsid w:val="000B5A53"/>
    <w:rsid w:val="000B5EE9"/>
    <w:rsid w:val="000B6082"/>
    <w:rsid w:val="000B61E0"/>
    <w:rsid w:val="000B67C5"/>
    <w:rsid w:val="000B6CFB"/>
    <w:rsid w:val="000B7112"/>
    <w:rsid w:val="000B72DA"/>
    <w:rsid w:val="000B7585"/>
    <w:rsid w:val="000B7C5A"/>
    <w:rsid w:val="000C038E"/>
    <w:rsid w:val="000C03E1"/>
    <w:rsid w:val="000C0415"/>
    <w:rsid w:val="000C05D4"/>
    <w:rsid w:val="000C0F0F"/>
    <w:rsid w:val="000C13EB"/>
    <w:rsid w:val="000C1737"/>
    <w:rsid w:val="000C189F"/>
    <w:rsid w:val="000C1C57"/>
    <w:rsid w:val="000C23CD"/>
    <w:rsid w:val="000C27B4"/>
    <w:rsid w:val="000C2BD4"/>
    <w:rsid w:val="000C2D3E"/>
    <w:rsid w:val="000C30D0"/>
    <w:rsid w:val="000C3966"/>
    <w:rsid w:val="000C39E2"/>
    <w:rsid w:val="000C4478"/>
    <w:rsid w:val="000C45DE"/>
    <w:rsid w:val="000C4711"/>
    <w:rsid w:val="000C50D0"/>
    <w:rsid w:val="000C529A"/>
    <w:rsid w:val="000C59A7"/>
    <w:rsid w:val="000C5AE5"/>
    <w:rsid w:val="000C5B1B"/>
    <w:rsid w:val="000C5BF3"/>
    <w:rsid w:val="000C5C6A"/>
    <w:rsid w:val="000C5CC9"/>
    <w:rsid w:val="000C5D5A"/>
    <w:rsid w:val="000C5E1E"/>
    <w:rsid w:val="000C6190"/>
    <w:rsid w:val="000C6DA9"/>
    <w:rsid w:val="000C7256"/>
    <w:rsid w:val="000C72A6"/>
    <w:rsid w:val="000C74A1"/>
    <w:rsid w:val="000C7FEF"/>
    <w:rsid w:val="000D0FD6"/>
    <w:rsid w:val="000D1081"/>
    <w:rsid w:val="000D135E"/>
    <w:rsid w:val="000D13CC"/>
    <w:rsid w:val="000D146D"/>
    <w:rsid w:val="000D15C6"/>
    <w:rsid w:val="000D16EE"/>
    <w:rsid w:val="000D1AF3"/>
    <w:rsid w:val="000D1E5C"/>
    <w:rsid w:val="000D1E6C"/>
    <w:rsid w:val="000D2641"/>
    <w:rsid w:val="000D2B5A"/>
    <w:rsid w:val="000D329B"/>
    <w:rsid w:val="000D36B3"/>
    <w:rsid w:val="000D39A7"/>
    <w:rsid w:val="000D402B"/>
    <w:rsid w:val="000D40E5"/>
    <w:rsid w:val="000D42E7"/>
    <w:rsid w:val="000D4D11"/>
    <w:rsid w:val="000D53B1"/>
    <w:rsid w:val="000D59D3"/>
    <w:rsid w:val="000D6098"/>
    <w:rsid w:val="000D64D0"/>
    <w:rsid w:val="000D6583"/>
    <w:rsid w:val="000D6961"/>
    <w:rsid w:val="000D6C61"/>
    <w:rsid w:val="000D6E69"/>
    <w:rsid w:val="000D71C6"/>
    <w:rsid w:val="000D71C9"/>
    <w:rsid w:val="000D73A1"/>
    <w:rsid w:val="000D7431"/>
    <w:rsid w:val="000D77E3"/>
    <w:rsid w:val="000D7BDC"/>
    <w:rsid w:val="000D7CC1"/>
    <w:rsid w:val="000D7E16"/>
    <w:rsid w:val="000D7EEF"/>
    <w:rsid w:val="000E0B7E"/>
    <w:rsid w:val="000E0CDE"/>
    <w:rsid w:val="000E0E7F"/>
    <w:rsid w:val="000E11BE"/>
    <w:rsid w:val="000E11EA"/>
    <w:rsid w:val="000E1223"/>
    <w:rsid w:val="000E1464"/>
    <w:rsid w:val="000E14BF"/>
    <w:rsid w:val="000E1546"/>
    <w:rsid w:val="000E1CB4"/>
    <w:rsid w:val="000E1DF0"/>
    <w:rsid w:val="000E1EA5"/>
    <w:rsid w:val="000E1F62"/>
    <w:rsid w:val="000E2172"/>
    <w:rsid w:val="000E26C5"/>
    <w:rsid w:val="000E276E"/>
    <w:rsid w:val="000E28EE"/>
    <w:rsid w:val="000E28F8"/>
    <w:rsid w:val="000E298F"/>
    <w:rsid w:val="000E2C79"/>
    <w:rsid w:val="000E2CCB"/>
    <w:rsid w:val="000E2E38"/>
    <w:rsid w:val="000E2FA5"/>
    <w:rsid w:val="000E34FE"/>
    <w:rsid w:val="000E35A0"/>
    <w:rsid w:val="000E41EC"/>
    <w:rsid w:val="000E420B"/>
    <w:rsid w:val="000E42BC"/>
    <w:rsid w:val="000E42E1"/>
    <w:rsid w:val="000E49F1"/>
    <w:rsid w:val="000E4A04"/>
    <w:rsid w:val="000E4A78"/>
    <w:rsid w:val="000E5878"/>
    <w:rsid w:val="000E5A54"/>
    <w:rsid w:val="000E6068"/>
    <w:rsid w:val="000E6294"/>
    <w:rsid w:val="000E6951"/>
    <w:rsid w:val="000E6A00"/>
    <w:rsid w:val="000E6E70"/>
    <w:rsid w:val="000E6F6C"/>
    <w:rsid w:val="000E761C"/>
    <w:rsid w:val="000E7C43"/>
    <w:rsid w:val="000F02DE"/>
    <w:rsid w:val="000F0451"/>
    <w:rsid w:val="000F047C"/>
    <w:rsid w:val="000F0537"/>
    <w:rsid w:val="000F05CA"/>
    <w:rsid w:val="000F05E9"/>
    <w:rsid w:val="000F0A3D"/>
    <w:rsid w:val="000F110C"/>
    <w:rsid w:val="000F12FD"/>
    <w:rsid w:val="000F14F6"/>
    <w:rsid w:val="000F15EA"/>
    <w:rsid w:val="000F1642"/>
    <w:rsid w:val="000F1767"/>
    <w:rsid w:val="000F1E74"/>
    <w:rsid w:val="000F20C6"/>
    <w:rsid w:val="000F2D09"/>
    <w:rsid w:val="000F2D3A"/>
    <w:rsid w:val="000F3433"/>
    <w:rsid w:val="000F3BE8"/>
    <w:rsid w:val="000F3D0A"/>
    <w:rsid w:val="000F4407"/>
    <w:rsid w:val="000F4929"/>
    <w:rsid w:val="000F4B59"/>
    <w:rsid w:val="000F4C6B"/>
    <w:rsid w:val="000F4DF6"/>
    <w:rsid w:val="000F4EF4"/>
    <w:rsid w:val="000F50E2"/>
    <w:rsid w:val="000F551E"/>
    <w:rsid w:val="000F5990"/>
    <w:rsid w:val="000F59BA"/>
    <w:rsid w:val="000F5AF7"/>
    <w:rsid w:val="000F5BE4"/>
    <w:rsid w:val="000F5DB6"/>
    <w:rsid w:val="000F5F5C"/>
    <w:rsid w:val="000F6568"/>
    <w:rsid w:val="000F65DF"/>
    <w:rsid w:val="000F6826"/>
    <w:rsid w:val="000F6C0C"/>
    <w:rsid w:val="000F6C5B"/>
    <w:rsid w:val="000F6C86"/>
    <w:rsid w:val="000F6DE1"/>
    <w:rsid w:val="000F6EAD"/>
    <w:rsid w:val="000F6EC3"/>
    <w:rsid w:val="000F6F61"/>
    <w:rsid w:val="000F6F64"/>
    <w:rsid w:val="000F714A"/>
    <w:rsid w:val="000F737E"/>
    <w:rsid w:val="000F796E"/>
    <w:rsid w:val="000F7A4C"/>
    <w:rsid w:val="000F7B51"/>
    <w:rsid w:val="000F7BB5"/>
    <w:rsid w:val="000F7BD8"/>
    <w:rsid w:val="000F7E01"/>
    <w:rsid w:val="001009F9"/>
    <w:rsid w:val="00100AE9"/>
    <w:rsid w:val="00100BDE"/>
    <w:rsid w:val="00100EAF"/>
    <w:rsid w:val="00100EC3"/>
    <w:rsid w:val="00101183"/>
    <w:rsid w:val="001012CE"/>
    <w:rsid w:val="001013B1"/>
    <w:rsid w:val="00101A50"/>
    <w:rsid w:val="00101C21"/>
    <w:rsid w:val="001021C1"/>
    <w:rsid w:val="0010246E"/>
    <w:rsid w:val="00102890"/>
    <w:rsid w:val="00102ED1"/>
    <w:rsid w:val="0010339A"/>
    <w:rsid w:val="00103A03"/>
    <w:rsid w:val="00103A92"/>
    <w:rsid w:val="00103ED3"/>
    <w:rsid w:val="00103F54"/>
    <w:rsid w:val="00104699"/>
    <w:rsid w:val="0010478A"/>
    <w:rsid w:val="00104AC9"/>
    <w:rsid w:val="00105B00"/>
    <w:rsid w:val="00105EC1"/>
    <w:rsid w:val="0010660B"/>
    <w:rsid w:val="0010660F"/>
    <w:rsid w:val="001072A9"/>
    <w:rsid w:val="00107622"/>
    <w:rsid w:val="0010764B"/>
    <w:rsid w:val="00107682"/>
    <w:rsid w:val="00107902"/>
    <w:rsid w:val="001079F3"/>
    <w:rsid w:val="00110629"/>
    <w:rsid w:val="001117D4"/>
    <w:rsid w:val="00111896"/>
    <w:rsid w:val="001119E2"/>
    <w:rsid w:val="00111BB6"/>
    <w:rsid w:val="00111CA0"/>
    <w:rsid w:val="0011227F"/>
    <w:rsid w:val="0011255A"/>
    <w:rsid w:val="00112AC9"/>
    <w:rsid w:val="00112DB4"/>
    <w:rsid w:val="00112EA4"/>
    <w:rsid w:val="001134A6"/>
    <w:rsid w:val="0011371C"/>
    <w:rsid w:val="00113AE9"/>
    <w:rsid w:val="00114213"/>
    <w:rsid w:val="0011447E"/>
    <w:rsid w:val="0011493A"/>
    <w:rsid w:val="00114ADB"/>
    <w:rsid w:val="00115949"/>
    <w:rsid w:val="00115AE1"/>
    <w:rsid w:val="00115CE5"/>
    <w:rsid w:val="0011631D"/>
    <w:rsid w:val="0011647A"/>
    <w:rsid w:val="001168BA"/>
    <w:rsid w:val="0011690B"/>
    <w:rsid w:val="00117051"/>
    <w:rsid w:val="00117260"/>
    <w:rsid w:val="001175AC"/>
    <w:rsid w:val="001176D6"/>
    <w:rsid w:val="00117777"/>
    <w:rsid w:val="00117785"/>
    <w:rsid w:val="00117B13"/>
    <w:rsid w:val="00117C71"/>
    <w:rsid w:val="00117F1F"/>
    <w:rsid w:val="00120267"/>
    <w:rsid w:val="001203DB"/>
    <w:rsid w:val="001204AD"/>
    <w:rsid w:val="0012070F"/>
    <w:rsid w:val="00120A92"/>
    <w:rsid w:val="00120CA7"/>
    <w:rsid w:val="00121157"/>
    <w:rsid w:val="001216E8"/>
    <w:rsid w:val="001218B3"/>
    <w:rsid w:val="00121CEC"/>
    <w:rsid w:val="00121DD0"/>
    <w:rsid w:val="001220AA"/>
    <w:rsid w:val="00122571"/>
    <w:rsid w:val="0012261C"/>
    <w:rsid w:val="00122A2B"/>
    <w:rsid w:val="001230D8"/>
    <w:rsid w:val="001232EF"/>
    <w:rsid w:val="00123572"/>
    <w:rsid w:val="0012358E"/>
    <w:rsid w:val="001237B0"/>
    <w:rsid w:val="00123902"/>
    <w:rsid w:val="00123BE0"/>
    <w:rsid w:val="00123CD0"/>
    <w:rsid w:val="00123F36"/>
    <w:rsid w:val="00123F61"/>
    <w:rsid w:val="00124283"/>
    <w:rsid w:val="00124312"/>
    <w:rsid w:val="00124526"/>
    <w:rsid w:val="001247C1"/>
    <w:rsid w:val="0012486C"/>
    <w:rsid w:val="00124B76"/>
    <w:rsid w:val="0012506A"/>
    <w:rsid w:val="001250F6"/>
    <w:rsid w:val="001251AC"/>
    <w:rsid w:val="001258AF"/>
    <w:rsid w:val="001258D0"/>
    <w:rsid w:val="001258F8"/>
    <w:rsid w:val="00125A2D"/>
    <w:rsid w:val="00125A89"/>
    <w:rsid w:val="00125B22"/>
    <w:rsid w:val="00125D14"/>
    <w:rsid w:val="0012602F"/>
    <w:rsid w:val="001260A6"/>
    <w:rsid w:val="0012646A"/>
    <w:rsid w:val="0012672F"/>
    <w:rsid w:val="001267F4"/>
    <w:rsid w:val="00126ACF"/>
    <w:rsid w:val="00126B37"/>
    <w:rsid w:val="00126ED1"/>
    <w:rsid w:val="00126FAD"/>
    <w:rsid w:val="00127784"/>
    <w:rsid w:val="0013022E"/>
    <w:rsid w:val="00130497"/>
    <w:rsid w:val="00130500"/>
    <w:rsid w:val="00130F4A"/>
    <w:rsid w:val="00131132"/>
    <w:rsid w:val="001311F5"/>
    <w:rsid w:val="001315E5"/>
    <w:rsid w:val="00131725"/>
    <w:rsid w:val="001318D4"/>
    <w:rsid w:val="00131AFD"/>
    <w:rsid w:val="00132593"/>
    <w:rsid w:val="001325D2"/>
    <w:rsid w:val="00132A6C"/>
    <w:rsid w:val="00132ECD"/>
    <w:rsid w:val="0013307F"/>
    <w:rsid w:val="001331E2"/>
    <w:rsid w:val="001332A5"/>
    <w:rsid w:val="001338EF"/>
    <w:rsid w:val="00133A28"/>
    <w:rsid w:val="00133C16"/>
    <w:rsid w:val="00133D4D"/>
    <w:rsid w:val="00134279"/>
    <w:rsid w:val="0013462D"/>
    <w:rsid w:val="00134A7F"/>
    <w:rsid w:val="00134A8C"/>
    <w:rsid w:val="00134FC0"/>
    <w:rsid w:val="00135652"/>
    <w:rsid w:val="00135712"/>
    <w:rsid w:val="00135EE8"/>
    <w:rsid w:val="0013632B"/>
    <w:rsid w:val="00136474"/>
    <w:rsid w:val="001364B0"/>
    <w:rsid w:val="00136C08"/>
    <w:rsid w:val="00137891"/>
    <w:rsid w:val="00137A25"/>
    <w:rsid w:val="00137BF5"/>
    <w:rsid w:val="00137E1A"/>
    <w:rsid w:val="00137EA6"/>
    <w:rsid w:val="00137F97"/>
    <w:rsid w:val="001403B0"/>
    <w:rsid w:val="001406A1"/>
    <w:rsid w:val="00140A68"/>
    <w:rsid w:val="00140DD9"/>
    <w:rsid w:val="0014197B"/>
    <w:rsid w:val="00141BF4"/>
    <w:rsid w:val="001429BF"/>
    <w:rsid w:val="00142C78"/>
    <w:rsid w:val="00143171"/>
    <w:rsid w:val="001434F9"/>
    <w:rsid w:val="00143B5D"/>
    <w:rsid w:val="00143C29"/>
    <w:rsid w:val="00143F3A"/>
    <w:rsid w:val="00144605"/>
    <w:rsid w:val="00144908"/>
    <w:rsid w:val="00144AF3"/>
    <w:rsid w:val="00144BBE"/>
    <w:rsid w:val="00144D5D"/>
    <w:rsid w:val="00144DAC"/>
    <w:rsid w:val="00145147"/>
    <w:rsid w:val="00145302"/>
    <w:rsid w:val="0014574D"/>
    <w:rsid w:val="00145761"/>
    <w:rsid w:val="00145816"/>
    <w:rsid w:val="0014595E"/>
    <w:rsid w:val="00145FE8"/>
    <w:rsid w:val="001466BC"/>
    <w:rsid w:val="00146776"/>
    <w:rsid w:val="00146DB1"/>
    <w:rsid w:val="00146E82"/>
    <w:rsid w:val="00147003"/>
    <w:rsid w:val="001470BB"/>
    <w:rsid w:val="00147250"/>
    <w:rsid w:val="0014783A"/>
    <w:rsid w:val="00147CFD"/>
    <w:rsid w:val="00147FE8"/>
    <w:rsid w:val="00147FF1"/>
    <w:rsid w:val="0015025B"/>
    <w:rsid w:val="0015030C"/>
    <w:rsid w:val="0015098F"/>
    <w:rsid w:val="001510E0"/>
    <w:rsid w:val="00151864"/>
    <w:rsid w:val="00151B48"/>
    <w:rsid w:val="00151D0B"/>
    <w:rsid w:val="0015207A"/>
    <w:rsid w:val="001528DB"/>
    <w:rsid w:val="00152B10"/>
    <w:rsid w:val="00152B1B"/>
    <w:rsid w:val="00152DCD"/>
    <w:rsid w:val="0015325C"/>
    <w:rsid w:val="0015339D"/>
    <w:rsid w:val="001535C0"/>
    <w:rsid w:val="00153957"/>
    <w:rsid w:val="001539B8"/>
    <w:rsid w:val="00153A1C"/>
    <w:rsid w:val="00153D04"/>
    <w:rsid w:val="00153DB4"/>
    <w:rsid w:val="001540DC"/>
    <w:rsid w:val="001543E5"/>
    <w:rsid w:val="00154558"/>
    <w:rsid w:val="0015462E"/>
    <w:rsid w:val="001548CE"/>
    <w:rsid w:val="00155031"/>
    <w:rsid w:val="00155665"/>
    <w:rsid w:val="00155837"/>
    <w:rsid w:val="00155C6B"/>
    <w:rsid w:val="00155D31"/>
    <w:rsid w:val="001560BC"/>
    <w:rsid w:val="001562AD"/>
    <w:rsid w:val="00156AF2"/>
    <w:rsid w:val="00156E8F"/>
    <w:rsid w:val="0016005C"/>
    <w:rsid w:val="00160465"/>
    <w:rsid w:val="001604C8"/>
    <w:rsid w:val="001604CB"/>
    <w:rsid w:val="0016084F"/>
    <w:rsid w:val="001609B8"/>
    <w:rsid w:val="00160E8A"/>
    <w:rsid w:val="0016146F"/>
    <w:rsid w:val="0016164E"/>
    <w:rsid w:val="001616C1"/>
    <w:rsid w:val="00161AE0"/>
    <w:rsid w:val="00161B64"/>
    <w:rsid w:val="00162315"/>
    <w:rsid w:val="00162512"/>
    <w:rsid w:val="00162635"/>
    <w:rsid w:val="001626DB"/>
    <w:rsid w:val="00162BE3"/>
    <w:rsid w:val="001631F0"/>
    <w:rsid w:val="001632C5"/>
    <w:rsid w:val="00163657"/>
    <w:rsid w:val="00163D04"/>
    <w:rsid w:val="00163DF7"/>
    <w:rsid w:val="00164A19"/>
    <w:rsid w:val="00164A63"/>
    <w:rsid w:val="00164B93"/>
    <w:rsid w:val="00164F61"/>
    <w:rsid w:val="00165123"/>
    <w:rsid w:val="001653C7"/>
    <w:rsid w:val="001657B5"/>
    <w:rsid w:val="00165CD4"/>
    <w:rsid w:val="00166E7E"/>
    <w:rsid w:val="00167443"/>
    <w:rsid w:val="00167467"/>
    <w:rsid w:val="0016794D"/>
    <w:rsid w:val="00167BF6"/>
    <w:rsid w:val="0017001E"/>
    <w:rsid w:val="0017015C"/>
    <w:rsid w:val="001702F5"/>
    <w:rsid w:val="00170D33"/>
    <w:rsid w:val="00170E74"/>
    <w:rsid w:val="00170F11"/>
    <w:rsid w:val="001711C5"/>
    <w:rsid w:val="001713BD"/>
    <w:rsid w:val="0017145B"/>
    <w:rsid w:val="0017146D"/>
    <w:rsid w:val="001716E3"/>
    <w:rsid w:val="001716EF"/>
    <w:rsid w:val="00171991"/>
    <w:rsid w:val="00171A5F"/>
    <w:rsid w:val="00171C77"/>
    <w:rsid w:val="00171F6E"/>
    <w:rsid w:val="00171FD9"/>
    <w:rsid w:val="001720B6"/>
    <w:rsid w:val="00172570"/>
    <w:rsid w:val="00172B2A"/>
    <w:rsid w:val="00172C8B"/>
    <w:rsid w:val="001735AC"/>
    <w:rsid w:val="001736E0"/>
    <w:rsid w:val="0017381A"/>
    <w:rsid w:val="00173AA1"/>
    <w:rsid w:val="0017451F"/>
    <w:rsid w:val="0017453D"/>
    <w:rsid w:val="001747EE"/>
    <w:rsid w:val="00174E44"/>
    <w:rsid w:val="00174EB6"/>
    <w:rsid w:val="00175C24"/>
    <w:rsid w:val="0017618C"/>
    <w:rsid w:val="0017624B"/>
    <w:rsid w:val="0017654A"/>
    <w:rsid w:val="001765E2"/>
    <w:rsid w:val="001766EB"/>
    <w:rsid w:val="0017734A"/>
    <w:rsid w:val="001776EE"/>
    <w:rsid w:val="001778BE"/>
    <w:rsid w:val="00177A32"/>
    <w:rsid w:val="00177C0F"/>
    <w:rsid w:val="00177DDB"/>
    <w:rsid w:val="001807D5"/>
    <w:rsid w:val="00180A3A"/>
    <w:rsid w:val="00180A90"/>
    <w:rsid w:val="00180D5E"/>
    <w:rsid w:val="00180F8D"/>
    <w:rsid w:val="001810A1"/>
    <w:rsid w:val="001810D7"/>
    <w:rsid w:val="00181515"/>
    <w:rsid w:val="00181552"/>
    <w:rsid w:val="001815D5"/>
    <w:rsid w:val="00181973"/>
    <w:rsid w:val="00182237"/>
    <w:rsid w:val="00182743"/>
    <w:rsid w:val="00182A7E"/>
    <w:rsid w:val="00182C29"/>
    <w:rsid w:val="00182E51"/>
    <w:rsid w:val="00182F0A"/>
    <w:rsid w:val="00183323"/>
    <w:rsid w:val="00183455"/>
    <w:rsid w:val="00183490"/>
    <w:rsid w:val="0018358F"/>
    <w:rsid w:val="00183671"/>
    <w:rsid w:val="001838D5"/>
    <w:rsid w:val="001840A9"/>
    <w:rsid w:val="001840B3"/>
    <w:rsid w:val="001842BA"/>
    <w:rsid w:val="00184A79"/>
    <w:rsid w:val="00184E49"/>
    <w:rsid w:val="0018588D"/>
    <w:rsid w:val="00185B02"/>
    <w:rsid w:val="00185C61"/>
    <w:rsid w:val="00185C6D"/>
    <w:rsid w:val="00185EBD"/>
    <w:rsid w:val="0018601C"/>
    <w:rsid w:val="001861F6"/>
    <w:rsid w:val="00186B3F"/>
    <w:rsid w:val="00187570"/>
    <w:rsid w:val="00187CDF"/>
    <w:rsid w:val="0019034B"/>
    <w:rsid w:val="001904F4"/>
    <w:rsid w:val="0019090D"/>
    <w:rsid w:val="00190BA7"/>
    <w:rsid w:val="00191010"/>
    <w:rsid w:val="00191089"/>
    <w:rsid w:val="00191539"/>
    <w:rsid w:val="00191CFD"/>
    <w:rsid w:val="00191DF0"/>
    <w:rsid w:val="00192126"/>
    <w:rsid w:val="00192357"/>
    <w:rsid w:val="00192457"/>
    <w:rsid w:val="001924A0"/>
    <w:rsid w:val="001927B9"/>
    <w:rsid w:val="001929C9"/>
    <w:rsid w:val="00192C55"/>
    <w:rsid w:val="00192EE6"/>
    <w:rsid w:val="00192EE8"/>
    <w:rsid w:val="00192EFF"/>
    <w:rsid w:val="00193BD9"/>
    <w:rsid w:val="00193DC6"/>
    <w:rsid w:val="00193FDB"/>
    <w:rsid w:val="0019435A"/>
    <w:rsid w:val="001943C2"/>
    <w:rsid w:val="00194545"/>
    <w:rsid w:val="0019464A"/>
    <w:rsid w:val="001946E6"/>
    <w:rsid w:val="00194E26"/>
    <w:rsid w:val="00194F1E"/>
    <w:rsid w:val="001952C9"/>
    <w:rsid w:val="00195403"/>
    <w:rsid w:val="001955F3"/>
    <w:rsid w:val="00195940"/>
    <w:rsid w:val="00195B74"/>
    <w:rsid w:val="00195CDC"/>
    <w:rsid w:val="001963CE"/>
    <w:rsid w:val="001966DB"/>
    <w:rsid w:val="00196794"/>
    <w:rsid w:val="00196795"/>
    <w:rsid w:val="001969E0"/>
    <w:rsid w:val="00196ABA"/>
    <w:rsid w:val="001973CC"/>
    <w:rsid w:val="001974A9"/>
    <w:rsid w:val="001975E7"/>
    <w:rsid w:val="00197927"/>
    <w:rsid w:val="00197960"/>
    <w:rsid w:val="001A0117"/>
    <w:rsid w:val="001A0434"/>
    <w:rsid w:val="001A0BC4"/>
    <w:rsid w:val="001A0D59"/>
    <w:rsid w:val="001A0E74"/>
    <w:rsid w:val="001A1494"/>
    <w:rsid w:val="001A15DB"/>
    <w:rsid w:val="001A1994"/>
    <w:rsid w:val="001A1CEB"/>
    <w:rsid w:val="001A2317"/>
    <w:rsid w:val="001A3C7A"/>
    <w:rsid w:val="001A3D47"/>
    <w:rsid w:val="001A4557"/>
    <w:rsid w:val="001A4742"/>
    <w:rsid w:val="001A4E1E"/>
    <w:rsid w:val="001A505B"/>
    <w:rsid w:val="001A521A"/>
    <w:rsid w:val="001A529B"/>
    <w:rsid w:val="001A5356"/>
    <w:rsid w:val="001A5B43"/>
    <w:rsid w:val="001A5DC6"/>
    <w:rsid w:val="001A6314"/>
    <w:rsid w:val="001A6841"/>
    <w:rsid w:val="001A6CBA"/>
    <w:rsid w:val="001A6DA6"/>
    <w:rsid w:val="001A73FD"/>
    <w:rsid w:val="001A765C"/>
    <w:rsid w:val="001A7C69"/>
    <w:rsid w:val="001B01C0"/>
    <w:rsid w:val="001B0412"/>
    <w:rsid w:val="001B0EFE"/>
    <w:rsid w:val="001B11D4"/>
    <w:rsid w:val="001B148F"/>
    <w:rsid w:val="001B1560"/>
    <w:rsid w:val="001B15D6"/>
    <w:rsid w:val="001B1758"/>
    <w:rsid w:val="001B1841"/>
    <w:rsid w:val="001B19C3"/>
    <w:rsid w:val="001B225A"/>
    <w:rsid w:val="001B2401"/>
    <w:rsid w:val="001B2559"/>
    <w:rsid w:val="001B2691"/>
    <w:rsid w:val="001B28E3"/>
    <w:rsid w:val="001B2AA1"/>
    <w:rsid w:val="001B2D62"/>
    <w:rsid w:val="001B2DC2"/>
    <w:rsid w:val="001B2DF4"/>
    <w:rsid w:val="001B2E78"/>
    <w:rsid w:val="001B2EE8"/>
    <w:rsid w:val="001B2F18"/>
    <w:rsid w:val="001B33EB"/>
    <w:rsid w:val="001B3439"/>
    <w:rsid w:val="001B3964"/>
    <w:rsid w:val="001B3996"/>
    <w:rsid w:val="001B3A2C"/>
    <w:rsid w:val="001B3C31"/>
    <w:rsid w:val="001B415B"/>
    <w:rsid w:val="001B41BD"/>
    <w:rsid w:val="001B45A2"/>
    <w:rsid w:val="001B4C01"/>
    <w:rsid w:val="001B4FDE"/>
    <w:rsid w:val="001B5992"/>
    <w:rsid w:val="001B59EB"/>
    <w:rsid w:val="001B5B3A"/>
    <w:rsid w:val="001B5B70"/>
    <w:rsid w:val="001B5E90"/>
    <w:rsid w:val="001B614F"/>
    <w:rsid w:val="001B65CC"/>
    <w:rsid w:val="001B67FE"/>
    <w:rsid w:val="001B6838"/>
    <w:rsid w:val="001B6D4D"/>
    <w:rsid w:val="001B6E32"/>
    <w:rsid w:val="001B6EA1"/>
    <w:rsid w:val="001B74A3"/>
    <w:rsid w:val="001B77A8"/>
    <w:rsid w:val="001B7829"/>
    <w:rsid w:val="001B7CF3"/>
    <w:rsid w:val="001B7DF5"/>
    <w:rsid w:val="001B7F6D"/>
    <w:rsid w:val="001C0395"/>
    <w:rsid w:val="001C0FC5"/>
    <w:rsid w:val="001C1047"/>
    <w:rsid w:val="001C10F3"/>
    <w:rsid w:val="001C1115"/>
    <w:rsid w:val="001C11EF"/>
    <w:rsid w:val="001C1938"/>
    <w:rsid w:val="001C20DC"/>
    <w:rsid w:val="001C2650"/>
    <w:rsid w:val="001C288C"/>
    <w:rsid w:val="001C2892"/>
    <w:rsid w:val="001C2D85"/>
    <w:rsid w:val="001C2E30"/>
    <w:rsid w:val="001C2F1F"/>
    <w:rsid w:val="001C3091"/>
    <w:rsid w:val="001C3216"/>
    <w:rsid w:val="001C35E2"/>
    <w:rsid w:val="001C4039"/>
    <w:rsid w:val="001C40DE"/>
    <w:rsid w:val="001C4265"/>
    <w:rsid w:val="001C4267"/>
    <w:rsid w:val="001C436E"/>
    <w:rsid w:val="001C4624"/>
    <w:rsid w:val="001C4A22"/>
    <w:rsid w:val="001C511C"/>
    <w:rsid w:val="001C551B"/>
    <w:rsid w:val="001C56CC"/>
    <w:rsid w:val="001C5A2F"/>
    <w:rsid w:val="001C5A94"/>
    <w:rsid w:val="001C6346"/>
    <w:rsid w:val="001C6452"/>
    <w:rsid w:val="001C669B"/>
    <w:rsid w:val="001C6A46"/>
    <w:rsid w:val="001C6D54"/>
    <w:rsid w:val="001C7172"/>
    <w:rsid w:val="001C7227"/>
    <w:rsid w:val="001C784E"/>
    <w:rsid w:val="001C79AA"/>
    <w:rsid w:val="001D007A"/>
    <w:rsid w:val="001D011F"/>
    <w:rsid w:val="001D01E8"/>
    <w:rsid w:val="001D03BE"/>
    <w:rsid w:val="001D093F"/>
    <w:rsid w:val="001D0C3B"/>
    <w:rsid w:val="001D0F6B"/>
    <w:rsid w:val="001D11F8"/>
    <w:rsid w:val="001D1229"/>
    <w:rsid w:val="001D180B"/>
    <w:rsid w:val="001D1B49"/>
    <w:rsid w:val="001D1B59"/>
    <w:rsid w:val="001D1B79"/>
    <w:rsid w:val="001D1BB8"/>
    <w:rsid w:val="001D1D1F"/>
    <w:rsid w:val="001D2108"/>
    <w:rsid w:val="001D2583"/>
    <w:rsid w:val="001D2B2C"/>
    <w:rsid w:val="001D31B6"/>
    <w:rsid w:val="001D33BF"/>
    <w:rsid w:val="001D3470"/>
    <w:rsid w:val="001D35B7"/>
    <w:rsid w:val="001D3762"/>
    <w:rsid w:val="001D3C67"/>
    <w:rsid w:val="001D3D77"/>
    <w:rsid w:val="001D41E9"/>
    <w:rsid w:val="001D4558"/>
    <w:rsid w:val="001D45CC"/>
    <w:rsid w:val="001D4B12"/>
    <w:rsid w:val="001D4E46"/>
    <w:rsid w:val="001D5223"/>
    <w:rsid w:val="001D547F"/>
    <w:rsid w:val="001D60A1"/>
    <w:rsid w:val="001D632F"/>
    <w:rsid w:val="001D6885"/>
    <w:rsid w:val="001D68E0"/>
    <w:rsid w:val="001D6A41"/>
    <w:rsid w:val="001D6AC3"/>
    <w:rsid w:val="001D6BD4"/>
    <w:rsid w:val="001D6D8A"/>
    <w:rsid w:val="001D6E58"/>
    <w:rsid w:val="001D7431"/>
    <w:rsid w:val="001D77E3"/>
    <w:rsid w:val="001D7AC6"/>
    <w:rsid w:val="001D7E8E"/>
    <w:rsid w:val="001E08BB"/>
    <w:rsid w:val="001E0C4D"/>
    <w:rsid w:val="001E0CBC"/>
    <w:rsid w:val="001E0DC1"/>
    <w:rsid w:val="001E1060"/>
    <w:rsid w:val="001E109E"/>
    <w:rsid w:val="001E11E6"/>
    <w:rsid w:val="001E125D"/>
    <w:rsid w:val="001E15F8"/>
    <w:rsid w:val="001E190D"/>
    <w:rsid w:val="001E1CD6"/>
    <w:rsid w:val="001E21AF"/>
    <w:rsid w:val="001E25BE"/>
    <w:rsid w:val="001E25DC"/>
    <w:rsid w:val="001E297D"/>
    <w:rsid w:val="001E32C2"/>
    <w:rsid w:val="001E337E"/>
    <w:rsid w:val="001E3753"/>
    <w:rsid w:val="001E3F16"/>
    <w:rsid w:val="001E4133"/>
    <w:rsid w:val="001E431C"/>
    <w:rsid w:val="001E4461"/>
    <w:rsid w:val="001E48BA"/>
    <w:rsid w:val="001E4F34"/>
    <w:rsid w:val="001E5489"/>
    <w:rsid w:val="001E59B0"/>
    <w:rsid w:val="001E5A89"/>
    <w:rsid w:val="001E5F41"/>
    <w:rsid w:val="001E64A7"/>
    <w:rsid w:val="001E6CE6"/>
    <w:rsid w:val="001E6E2A"/>
    <w:rsid w:val="001E7027"/>
    <w:rsid w:val="001E7162"/>
    <w:rsid w:val="001E7665"/>
    <w:rsid w:val="001E76FE"/>
    <w:rsid w:val="001E773C"/>
    <w:rsid w:val="001E7A88"/>
    <w:rsid w:val="001E7AB4"/>
    <w:rsid w:val="001F017F"/>
    <w:rsid w:val="001F0383"/>
    <w:rsid w:val="001F09CC"/>
    <w:rsid w:val="001F0D35"/>
    <w:rsid w:val="001F0D42"/>
    <w:rsid w:val="001F0F4B"/>
    <w:rsid w:val="001F153E"/>
    <w:rsid w:val="001F1682"/>
    <w:rsid w:val="001F16D3"/>
    <w:rsid w:val="001F1907"/>
    <w:rsid w:val="001F19AE"/>
    <w:rsid w:val="001F1D4C"/>
    <w:rsid w:val="001F22F1"/>
    <w:rsid w:val="001F2B03"/>
    <w:rsid w:val="001F38E8"/>
    <w:rsid w:val="001F3A2F"/>
    <w:rsid w:val="001F3FE8"/>
    <w:rsid w:val="001F42AC"/>
    <w:rsid w:val="001F438F"/>
    <w:rsid w:val="001F4A4A"/>
    <w:rsid w:val="001F4BCF"/>
    <w:rsid w:val="001F5946"/>
    <w:rsid w:val="001F599A"/>
    <w:rsid w:val="001F5AA8"/>
    <w:rsid w:val="001F5B9A"/>
    <w:rsid w:val="001F5C32"/>
    <w:rsid w:val="001F5ECA"/>
    <w:rsid w:val="001F625F"/>
    <w:rsid w:val="001F67DE"/>
    <w:rsid w:val="001F68EB"/>
    <w:rsid w:val="001F6B7F"/>
    <w:rsid w:val="001F6C7D"/>
    <w:rsid w:val="001F6CF3"/>
    <w:rsid w:val="001F6FB6"/>
    <w:rsid w:val="001F707B"/>
    <w:rsid w:val="001F7409"/>
    <w:rsid w:val="001F748F"/>
    <w:rsid w:val="001F7604"/>
    <w:rsid w:val="001F77FF"/>
    <w:rsid w:val="001F7A45"/>
    <w:rsid w:val="001F7AA2"/>
    <w:rsid w:val="001F7CF5"/>
    <w:rsid w:val="002000E5"/>
    <w:rsid w:val="00200249"/>
    <w:rsid w:val="00200B43"/>
    <w:rsid w:val="00200DD5"/>
    <w:rsid w:val="00200FB7"/>
    <w:rsid w:val="0020111B"/>
    <w:rsid w:val="00201347"/>
    <w:rsid w:val="00201758"/>
    <w:rsid w:val="00201832"/>
    <w:rsid w:val="00201ABB"/>
    <w:rsid w:val="00201B0E"/>
    <w:rsid w:val="0020287A"/>
    <w:rsid w:val="00202912"/>
    <w:rsid w:val="00202A7A"/>
    <w:rsid w:val="00202B72"/>
    <w:rsid w:val="00202C39"/>
    <w:rsid w:val="00203784"/>
    <w:rsid w:val="002037E0"/>
    <w:rsid w:val="00203DC7"/>
    <w:rsid w:val="00204342"/>
    <w:rsid w:val="00204BCC"/>
    <w:rsid w:val="0020505A"/>
    <w:rsid w:val="002051C4"/>
    <w:rsid w:val="002056EB"/>
    <w:rsid w:val="0020586A"/>
    <w:rsid w:val="00206E71"/>
    <w:rsid w:val="00206EB5"/>
    <w:rsid w:val="002072C8"/>
    <w:rsid w:val="0020730B"/>
    <w:rsid w:val="002073DA"/>
    <w:rsid w:val="002076EE"/>
    <w:rsid w:val="00207F84"/>
    <w:rsid w:val="00210284"/>
    <w:rsid w:val="002102FD"/>
    <w:rsid w:val="00210359"/>
    <w:rsid w:val="002103AE"/>
    <w:rsid w:val="0021051B"/>
    <w:rsid w:val="00210B3B"/>
    <w:rsid w:val="00210D2C"/>
    <w:rsid w:val="00210F69"/>
    <w:rsid w:val="0021106F"/>
    <w:rsid w:val="002115F7"/>
    <w:rsid w:val="00211892"/>
    <w:rsid w:val="00211949"/>
    <w:rsid w:val="00211BA6"/>
    <w:rsid w:val="0021285E"/>
    <w:rsid w:val="00212864"/>
    <w:rsid w:val="00212A9A"/>
    <w:rsid w:val="00212B93"/>
    <w:rsid w:val="00212F2F"/>
    <w:rsid w:val="00212F67"/>
    <w:rsid w:val="00213169"/>
    <w:rsid w:val="002137C8"/>
    <w:rsid w:val="002137C9"/>
    <w:rsid w:val="002138D2"/>
    <w:rsid w:val="00213C50"/>
    <w:rsid w:val="00213CA4"/>
    <w:rsid w:val="00214377"/>
    <w:rsid w:val="002145EE"/>
    <w:rsid w:val="00214C8A"/>
    <w:rsid w:val="002151A2"/>
    <w:rsid w:val="002155C7"/>
    <w:rsid w:val="00215612"/>
    <w:rsid w:val="00215A60"/>
    <w:rsid w:val="00215EE7"/>
    <w:rsid w:val="00216204"/>
    <w:rsid w:val="002162E7"/>
    <w:rsid w:val="00216514"/>
    <w:rsid w:val="00216682"/>
    <w:rsid w:val="00216870"/>
    <w:rsid w:val="00216C5F"/>
    <w:rsid w:val="002171CC"/>
    <w:rsid w:val="0021734A"/>
    <w:rsid w:val="0021772A"/>
    <w:rsid w:val="00217867"/>
    <w:rsid w:val="00217A0C"/>
    <w:rsid w:val="00217ADF"/>
    <w:rsid w:val="00217CF1"/>
    <w:rsid w:val="00220169"/>
    <w:rsid w:val="00220260"/>
    <w:rsid w:val="002203A5"/>
    <w:rsid w:val="00220E48"/>
    <w:rsid w:val="00221560"/>
    <w:rsid w:val="002218C1"/>
    <w:rsid w:val="00221BB3"/>
    <w:rsid w:val="00222207"/>
    <w:rsid w:val="00223097"/>
    <w:rsid w:val="002231F3"/>
    <w:rsid w:val="0022348E"/>
    <w:rsid w:val="0022378C"/>
    <w:rsid w:val="002238A2"/>
    <w:rsid w:val="00223938"/>
    <w:rsid w:val="00223B8E"/>
    <w:rsid w:val="00223D90"/>
    <w:rsid w:val="0022425F"/>
    <w:rsid w:val="00225104"/>
    <w:rsid w:val="0022553C"/>
    <w:rsid w:val="00225581"/>
    <w:rsid w:val="00225779"/>
    <w:rsid w:val="0022580A"/>
    <w:rsid w:val="00225DC8"/>
    <w:rsid w:val="00226D26"/>
    <w:rsid w:val="00226F7A"/>
    <w:rsid w:val="00226FF8"/>
    <w:rsid w:val="002270E1"/>
    <w:rsid w:val="00227372"/>
    <w:rsid w:val="0022753F"/>
    <w:rsid w:val="00227554"/>
    <w:rsid w:val="00227ABD"/>
    <w:rsid w:val="0023013F"/>
    <w:rsid w:val="002304D4"/>
    <w:rsid w:val="00230DB1"/>
    <w:rsid w:val="00230DDF"/>
    <w:rsid w:val="00231267"/>
    <w:rsid w:val="002316CD"/>
    <w:rsid w:val="00231D59"/>
    <w:rsid w:val="00231E5C"/>
    <w:rsid w:val="00231EE4"/>
    <w:rsid w:val="00231FD8"/>
    <w:rsid w:val="00232854"/>
    <w:rsid w:val="00232DE1"/>
    <w:rsid w:val="00232FB3"/>
    <w:rsid w:val="0023357F"/>
    <w:rsid w:val="002337C7"/>
    <w:rsid w:val="0023386C"/>
    <w:rsid w:val="0023467E"/>
    <w:rsid w:val="002348F1"/>
    <w:rsid w:val="00234F27"/>
    <w:rsid w:val="002354AF"/>
    <w:rsid w:val="002359B1"/>
    <w:rsid w:val="00235F7D"/>
    <w:rsid w:val="00236070"/>
    <w:rsid w:val="002360E5"/>
    <w:rsid w:val="00236105"/>
    <w:rsid w:val="00236253"/>
    <w:rsid w:val="002363DA"/>
    <w:rsid w:val="002364B5"/>
    <w:rsid w:val="00236F11"/>
    <w:rsid w:val="00237728"/>
    <w:rsid w:val="002379B4"/>
    <w:rsid w:val="00237B82"/>
    <w:rsid w:val="00240025"/>
    <w:rsid w:val="0024026D"/>
    <w:rsid w:val="0024054D"/>
    <w:rsid w:val="00240882"/>
    <w:rsid w:val="00240A6E"/>
    <w:rsid w:val="00240D10"/>
    <w:rsid w:val="00240F87"/>
    <w:rsid w:val="0024127F"/>
    <w:rsid w:val="002412F9"/>
    <w:rsid w:val="00241322"/>
    <w:rsid w:val="00241553"/>
    <w:rsid w:val="002417BD"/>
    <w:rsid w:val="00241908"/>
    <w:rsid w:val="00241CAB"/>
    <w:rsid w:val="0024228C"/>
    <w:rsid w:val="002426B5"/>
    <w:rsid w:val="002428BB"/>
    <w:rsid w:val="00242B1F"/>
    <w:rsid w:val="00242E66"/>
    <w:rsid w:val="00242EB3"/>
    <w:rsid w:val="00243241"/>
    <w:rsid w:val="0024362F"/>
    <w:rsid w:val="002438ED"/>
    <w:rsid w:val="00243E81"/>
    <w:rsid w:val="0024410A"/>
    <w:rsid w:val="002442CB"/>
    <w:rsid w:val="002444FB"/>
    <w:rsid w:val="00244C74"/>
    <w:rsid w:val="00245156"/>
    <w:rsid w:val="002456A2"/>
    <w:rsid w:val="00245E46"/>
    <w:rsid w:val="00245ED5"/>
    <w:rsid w:val="00245FCF"/>
    <w:rsid w:val="002460D0"/>
    <w:rsid w:val="00246197"/>
    <w:rsid w:val="0024657E"/>
    <w:rsid w:val="002465C6"/>
    <w:rsid w:val="00246A35"/>
    <w:rsid w:val="00246A6A"/>
    <w:rsid w:val="00246AAE"/>
    <w:rsid w:val="0024770B"/>
    <w:rsid w:val="00247C69"/>
    <w:rsid w:val="00250174"/>
    <w:rsid w:val="0025029A"/>
    <w:rsid w:val="00250319"/>
    <w:rsid w:val="00250417"/>
    <w:rsid w:val="002504D5"/>
    <w:rsid w:val="00250624"/>
    <w:rsid w:val="0025097C"/>
    <w:rsid w:val="00250D35"/>
    <w:rsid w:val="00250FDF"/>
    <w:rsid w:val="00251182"/>
    <w:rsid w:val="0025138A"/>
    <w:rsid w:val="0025146A"/>
    <w:rsid w:val="002518F0"/>
    <w:rsid w:val="00251F09"/>
    <w:rsid w:val="00252704"/>
    <w:rsid w:val="00252856"/>
    <w:rsid w:val="00252ADB"/>
    <w:rsid w:val="00252B31"/>
    <w:rsid w:val="002530B8"/>
    <w:rsid w:val="002532EF"/>
    <w:rsid w:val="00253859"/>
    <w:rsid w:val="00253E18"/>
    <w:rsid w:val="00253F2E"/>
    <w:rsid w:val="002542F0"/>
    <w:rsid w:val="00254905"/>
    <w:rsid w:val="00254B8A"/>
    <w:rsid w:val="002553F7"/>
    <w:rsid w:val="002557CB"/>
    <w:rsid w:val="0025590F"/>
    <w:rsid w:val="00255BCF"/>
    <w:rsid w:val="00255CE7"/>
    <w:rsid w:val="00255EA7"/>
    <w:rsid w:val="00255F4A"/>
    <w:rsid w:val="0025602D"/>
    <w:rsid w:val="00256204"/>
    <w:rsid w:val="002562BC"/>
    <w:rsid w:val="002562E6"/>
    <w:rsid w:val="002566EE"/>
    <w:rsid w:val="002566F7"/>
    <w:rsid w:val="0025720E"/>
    <w:rsid w:val="0025723D"/>
    <w:rsid w:val="00257337"/>
    <w:rsid w:val="002579F2"/>
    <w:rsid w:val="00257A8D"/>
    <w:rsid w:val="002600BD"/>
    <w:rsid w:val="002603A0"/>
    <w:rsid w:val="00260556"/>
    <w:rsid w:val="00260FD7"/>
    <w:rsid w:val="002610BB"/>
    <w:rsid w:val="0026164E"/>
    <w:rsid w:val="002619E4"/>
    <w:rsid w:val="00261BA6"/>
    <w:rsid w:val="00261BC5"/>
    <w:rsid w:val="00261FC1"/>
    <w:rsid w:val="002620DF"/>
    <w:rsid w:val="0026224A"/>
    <w:rsid w:val="002623D2"/>
    <w:rsid w:val="0026241E"/>
    <w:rsid w:val="002624EF"/>
    <w:rsid w:val="0026271C"/>
    <w:rsid w:val="002628A1"/>
    <w:rsid w:val="00262B5A"/>
    <w:rsid w:val="00263403"/>
    <w:rsid w:val="002635FC"/>
    <w:rsid w:val="002636A3"/>
    <w:rsid w:val="00263709"/>
    <w:rsid w:val="0026386F"/>
    <w:rsid w:val="00263A2F"/>
    <w:rsid w:val="00263C1B"/>
    <w:rsid w:val="00264180"/>
    <w:rsid w:val="00264423"/>
    <w:rsid w:val="002646AD"/>
    <w:rsid w:val="00265006"/>
    <w:rsid w:val="00265CF9"/>
    <w:rsid w:val="00265D41"/>
    <w:rsid w:val="00265FFF"/>
    <w:rsid w:val="0026669C"/>
    <w:rsid w:val="00266A26"/>
    <w:rsid w:val="00266E14"/>
    <w:rsid w:val="00266E85"/>
    <w:rsid w:val="0026744F"/>
    <w:rsid w:val="00267834"/>
    <w:rsid w:val="00267BB6"/>
    <w:rsid w:val="002705DA"/>
    <w:rsid w:val="0027064F"/>
    <w:rsid w:val="00270C74"/>
    <w:rsid w:val="00271172"/>
    <w:rsid w:val="00271304"/>
    <w:rsid w:val="0027160A"/>
    <w:rsid w:val="00271635"/>
    <w:rsid w:val="0027180D"/>
    <w:rsid w:val="00271B83"/>
    <w:rsid w:val="00271DCE"/>
    <w:rsid w:val="00272343"/>
    <w:rsid w:val="00272358"/>
    <w:rsid w:val="00272741"/>
    <w:rsid w:val="00272779"/>
    <w:rsid w:val="00272C11"/>
    <w:rsid w:val="002736EE"/>
    <w:rsid w:val="002737A3"/>
    <w:rsid w:val="002738D9"/>
    <w:rsid w:val="00273969"/>
    <w:rsid w:val="00274008"/>
    <w:rsid w:val="0027416C"/>
    <w:rsid w:val="00274BDF"/>
    <w:rsid w:val="00275217"/>
    <w:rsid w:val="00275F18"/>
    <w:rsid w:val="0027654F"/>
    <w:rsid w:val="00276775"/>
    <w:rsid w:val="002768E7"/>
    <w:rsid w:val="00276B1C"/>
    <w:rsid w:val="00276D39"/>
    <w:rsid w:val="00276DC4"/>
    <w:rsid w:val="002772E0"/>
    <w:rsid w:val="0027759A"/>
    <w:rsid w:val="002778D7"/>
    <w:rsid w:val="00277EF7"/>
    <w:rsid w:val="00277F46"/>
    <w:rsid w:val="002805B3"/>
    <w:rsid w:val="00280621"/>
    <w:rsid w:val="00280C17"/>
    <w:rsid w:val="00280EC0"/>
    <w:rsid w:val="00280FCC"/>
    <w:rsid w:val="0028102A"/>
    <w:rsid w:val="00281107"/>
    <w:rsid w:val="0028134E"/>
    <w:rsid w:val="0028136D"/>
    <w:rsid w:val="00281427"/>
    <w:rsid w:val="0028152D"/>
    <w:rsid w:val="00281FCC"/>
    <w:rsid w:val="00282299"/>
    <w:rsid w:val="002823B7"/>
    <w:rsid w:val="00282AED"/>
    <w:rsid w:val="00282D11"/>
    <w:rsid w:val="00282D7A"/>
    <w:rsid w:val="00282D88"/>
    <w:rsid w:val="00282EB1"/>
    <w:rsid w:val="0028302E"/>
    <w:rsid w:val="00283056"/>
    <w:rsid w:val="00283356"/>
    <w:rsid w:val="00283497"/>
    <w:rsid w:val="00283651"/>
    <w:rsid w:val="002838D9"/>
    <w:rsid w:val="002844FD"/>
    <w:rsid w:val="00285340"/>
    <w:rsid w:val="002853BF"/>
    <w:rsid w:val="002853E3"/>
    <w:rsid w:val="00285420"/>
    <w:rsid w:val="0028561A"/>
    <w:rsid w:val="0028568E"/>
    <w:rsid w:val="00285927"/>
    <w:rsid w:val="0028592D"/>
    <w:rsid w:val="00285EB6"/>
    <w:rsid w:val="00286043"/>
    <w:rsid w:val="0028655E"/>
    <w:rsid w:val="00286F80"/>
    <w:rsid w:val="00287149"/>
    <w:rsid w:val="00287346"/>
    <w:rsid w:val="00287350"/>
    <w:rsid w:val="002873FD"/>
    <w:rsid w:val="00287FA7"/>
    <w:rsid w:val="002906A5"/>
    <w:rsid w:val="00291295"/>
    <w:rsid w:val="0029147F"/>
    <w:rsid w:val="00291E42"/>
    <w:rsid w:val="002922F0"/>
    <w:rsid w:val="002922F6"/>
    <w:rsid w:val="002924CC"/>
    <w:rsid w:val="002928D8"/>
    <w:rsid w:val="002929A9"/>
    <w:rsid w:val="00292F81"/>
    <w:rsid w:val="00292FD3"/>
    <w:rsid w:val="00293135"/>
    <w:rsid w:val="0029316D"/>
    <w:rsid w:val="0029383A"/>
    <w:rsid w:val="00293881"/>
    <w:rsid w:val="00293893"/>
    <w:rsid w:val="00293895"/>
    <w:rsid w:val="00293C44"/>
    <w:rsid w:val="00293FAB"/>
    <w:rsid w:val="0029439D"/>
    <w:rsid w:val="00294590"/>
    <w:rsid w:val="00294824"/>
    <w:rsid w:val="00294A39"/>
    <w:rsid w:val="0029528E"/>
    <w:rsid w:val="002952C4"/>
    <w:rsid w:val="002952F4"/>
    <w:rsid w:val="0029555F"/>
    <w:rsid w:val="0029575B"/>
    <w:rsid w:val="00295773"/>
    <w:rsid w:val="00295918"/>
    <w:rsid w:val="00296204"/>
    <w:rsid w:val="00296312"/>
    <w:rsid w:val="00296323"/>
    <w:rsid w:val="0029632F"/>
    <w:rsid w:val="00296801"/>
    <w:rsid w:val="00296CD8"/>
    <w:rsid w:val="00297093"/>
    <w:rsid w:val="0029736F"/>
    <w:rsid w:val="002976DC"/>
    <w:rsid w:val="002979D6"/>
    <w:rsid w:val="002979E7"/>
    <w:rsid w:val="00297B32"/>
    <w:rsid w:val="00297CD8"/>
    <w:rsid w:val="00297D04"/>
    <w:rsid w:val="00297D87"/>
    <w:rsid w:val="00297F06"/>
    <w:rsid w:val="002A014E"/>
    <w:rsid w:val="002A04B4"/>
    <w:rsid w:val="002A04DB"/>
    <w:rsid w:val="002A0534"/>
    <w:rsid w:val="002A05F9"/>
    <w:rsid w:val="002A0779"/>
    <w:rsid w:val="002A0883"/>
    <w:rsid w:val="002A0AD1"/>
    <w:rsid w:val="002A0BFB"/>
    <w:rsid w:val="002A0E63"/>
    <w:rsid w:val="002A0F15"/>
    <w:rsid w:val="002A1936"/>
    <w:rsid w:val="002A1E41"/>
    <w:rsid w:val="002A236A"/>
    <w:rsid w:val="002A2492"/>
    <w:rsid w:val="002A256C"/>
    <w:rsid w:val="002A2943"/>
    <w:rsid w:val="002A295F"/>
    <w:rsid w:val="002A2A6C"/>
    <w:rsid w:val="002A2BE2"/>
    <w:rsid w:val="002A2F6A"/>
    <w:rsid w:val="002A3274"/>
    <w:rsid w:val="002A329B"/>
    <w:rsid w:val="002A32EB"/>
    <w:rsid w:val="002A3356"/>
    <w:rsid w:val="002A37B2"/>
    <w:rsid w:val="002A397F"/>
    <w:rsid w:val="002A3B71"/>
    <w:rsid w:val="002A3D30"/>
    <w:rsid w:val="002A3E3E"/>
    <w:rsid w:val="002A44F3"/>
    <w:rsid w:val="002A489E"/>
    <w:rsid w:val="002A4A29"/>
    <w:rsid w:val="002A4E29"/>
    <w:rsid w:val="002A5498"/>
    <w:rsid w:val="002A56F6"/>
    <w:rsid w:val="002A5EEC"/>
    <w:rsid w:val="002A6135"/>
    <w:rsid w:val="002A62B8"/>
    <w:rsid w:val="002A644A"/>
    <w:rsid w:val="002A6673"/>
    <w:rsid w:val="002A6A2F"/>
    <w:rsid w:val="002A749A"/>
    <w:rsid w:val="002A77C0"/>
    <w:rsid w:val="002A7808"/>
    <w:rsid w:val="002A7929"/>
    <w:rsid w:val="002A7AA8"/>
    <w:rsid w:val="002B00F5"/>
    <w:rsid w:val="002B0287"/>
    <w:rsid w:val="002B0B55"/>
    <w:rsid w:val="002B0FEA"/>
    <w:rsid w:val="002B11B2"/>
    <w:rsid w:val="002B12DD"/>
    <w:rsid w:val="002B1C95"/>
    <w:rsid w:val="002B241F"/>
    <w:rsid w:val="002B27B8"/>
    <w:rsid w:val="002B2B3C"/>
    <w:rsid w:val="002B3038"/>
    <w:rsid w:val="002B32E7"/>
    <w:rsid w:val="002B36E1"/>
    <w:rsid w:val="002B3AA3"/>
    <w:rsid w:val="002B4962"/>
    <w:rsid w:val="002B4A94"/>
    <w:rsid w:val="002B4BBC"/>
    <w:rsid w:val="002B4BF1"/>
    <w:rsid w:val="002B4C2A"/>
    <w:rsid w:val="002B4CDB"/>
    <w:rsid w:val="002B5508"/>
    <w:rsid w:val="002B58A8"/>
    <w:rsid w:val="002B59D0"/>
    <w:rsid w:val="002B5B03"/>
    <w:rsid w:val="002B5DB9"/>
    <w:rsid w:val="002B682C"/>
    <w:rsid w:val="002B6B97"/>
    <w:rsid w:val="002B71BB"/>
    <w:rsid w:val="002B73B1"/>
    <w:rsid w:val="002B78C2"/>
    <w:rsid w:val="002C0337"/>
    <w:rsid w:val="002C0386"/>
    <w:rsid w:val="002C0AA4"/>
    <w:rsid w:val="002C0B5A"/>
    <w:rsid w:val="002C0C25"/>
    <w:rsid w:val="002C0D56"/>
    <w:rsid w:val="002C0E67"/>
    <w:rsid w:val="002C12A0"/>
    <w:rsid w:val="002C13BD"/>
    <w:rsid w:val="002C167A"/>
    <w:rsid w:val="002C17AC"/>
    <w:rsid w:val="002C1844"/>
    <w:rsid w:val="002C1CC0"/>
    <w:rsid w:val="002C1DB5"/>
    <w:rsid w:val="002C2D1F"/>
    <w:rsid w:val="002C2D4E"/>
    <w:rsid w:val="002C315A"/>
    <w:rsid w:val="002C334D"/>
    <w:rsid w:val="002C357F"/>
    <w:rsid w:val="002C3699"/>
    <w:rsid w:val="002C3709"/>
    <w:rsid w:val="002C4317"/>
    <w:rsid w:val="002C48CA"/>
    <w:rsid w:val="002C49BF"/>
    <w:rsid w:val="002C4AD3"/>
    <w:rsid w:val="002C4C31"/>
    <w:rsid w:val="002C4D96"/>
    <w:rsid w:val="002C4E93"/>
    <w:rsid w:val="002C4EAD"/>
    <w:rsid w:val="002C4F38"/>
    <w:rsid w:val="002C5756"/>
    <w:rsid w:val="002C6053"/>
    <w:rsid w:val="002C6254"/>
    <w:rsid w:val="002C64CB"/>
    <w:rsid w:val="002C6585"/>
    <w:rsid w:val="002C76C4"/>
    <w:rsid w:val="002C7BB4"/>
    <w:rsid w:val="002D00AA"/>
    <w:rsid w:val="002D0364"/>
    <w:rsid w:val="002D07CD"/>
    <w:rsid w:val="002D0BB0"/>
    <w:rsid w:val="002D0C7A"/>
    <w:rsid w:val="002D0D73"/>
    <w:rsid w:val="002D0E99"/>
    <w:rsid w:val="002D175B"/>
    <w:rsid w:val="002D2252"/>
    <w:rsid w:val="002D26E4"/>
    <w:rsid w:val="002D2E65"/>
    <w:rsid w:val="002D2F74"/>
    <w:rsid w:val="002D2FBD"/>
    <w:rsid w:val="002D30D6"/>
    <w:rsid w:val="002D3451"/>
    <w:rsid w:val="002D3863"/>
    <w:rsid w:val="002D4155"/>
    <w:rsid w:val="002D4416"/>
    <w:rsid w:val="002D4772"/>
    <w:rsid w:val="002D49AD"/>
    <w:rsid w:val="002D5E1E"/>
    <w:rsid w:val="002D6008"/>
    <w:rsid w:val="002D63D5"/>
    <w:rsid w:val="002D6540"/>
    <w:rsid w:val="002D654D"/>
    <w:rsid w:val="002D6555"/>
    <w:rsid w:val="002D6863"/>
    <w:rsid w:val="002D69AB"/>
    <w:rsid w:val="002D6AB0"/>
    <w:rsid w:val="002D7273"/>
    <w:rsid w:val="002D730E"/>
    <w:rsid w:val="002D7316"/>
    <w:rsid w:val="002D745C"/>
    <w:rsid w:val="002D74D6"/>
    <w:rsid w:val="002D7505"/>
    <w:rsid w:val="002D7AD0"/>
    <w:rsid w:val="002D7B70"/>
    <w:rsid w:val="002D7C75"/>
    <w:rsid w:val="002D7E04"/>
    <w:rsid w:val="002D7FAD"/>
    <w:rsid w:val="002E0080"/>
    <w:rsid w:val="002E0251"/>
    <w:rsid w:val="002E05C3"/>
    <w:rsid w:val="002E0848"/>
    <w:rsid w:val="002E0904"/>
    <w:rsid w:val="002E0AA5"/>
    <w:rsid w:val="002E0AEF"/>
    <w:rsid w:val="002E0C94"/>
    <w:rsid w:val="002E0DA9"/>
    <w:rsid w:val="002E1657"/>
    <w:rsid w:val="002E18A5"/>
    <w:rsid w:val="002E1AA5"/>
    <w:rsid w:val="002E1B3C"/>
    <w:rsid w:val="002E1C04"/>
    <w:rsid w:val="002E1D62"/>
    <w:rsid w:val="002E1D6B"/>
    <w:rsid w:val="002E1DC4"/>
    <w:rsid w:val="002E2099"/>
    <w:rsid w:val="002E2CE8"/>
    <w:rsid w:val="002E2E10"/>
    <w:rsid w:val="002E2F4A"/>
    <w:rsid w:val="002E3CED"/>
    <w:rsid w:val="002E3CF6"/>
    <w:rsid w:val="002E3F0B"/>
    <w:rsid w:val="002E47AB"/>
    <w:rsid w:val="002E494F"/>
    <w:rsid w:val="002E4972"/>
    <w:rsid w:val="002E4CC7"/>
    <w:rsid w:val="002E4DFB"/>
    <w:rsid w:val="002E4FBC"/>
    <w:rsid w:val="002E50A2"/>
    <w:rsid w:val="002E50E5"/>
    <w:rsid w:val="002E549C"/>
    <w:rsid w:val="002E54A7"/>
    <w:rsid w:val="002E564F"/>
    <w:rsid w:val="002E5681"/>
    <w:rsid w:val="002E5803"/>
    <w:rsid w:val="002E650B"/>
    <w:rsid w:val="002E67CF"/>
    <w:rsid w:val="002E6999"/>
    <w:rsid w:val="002E6AD4"/>
    <w:rsid w:val="002E6F8B"/>
    <w:rsid w:val="002E7799"/>
    <w:rsid w:val="002E7B79"/>
    <w:rsid w:val="002E7C4F"/>
    <w:rsid w:val="002E7E80"/>
    <w:rsid w:val="002E7FD8"/>
    <w:rsid w:val="002F0114"/>
    <w:rsid w:val="002F051D"/>
    <w:rsid w:val="002F0635"/>
    <w:rsid w:val="002F067B"/>
    <w:rsid w:val="002F10C9"/>
    <w:rsid w:val="002F1453"/>
    <w:rsid w:val="002F1C04"/>
    <w:rsid w:val="002F266E"/>
    <w:rsid w:val="002F277E"/>
    <w:rsid w:val="002F2973"/>
    <w:rsid w:val="002F2B55"/>
    <w:rsid w:val="002F2BF8"/>
    <w:rsid w:val="002F2DB1"/>
    <w:rsid w:val="002F31B3"/>
    <w:rsid w:val="002F33E0"/>
    <w:rsid w:val="002F34BE"/>
    <w:rsid w:val="002F3642"/>
    <w:rsid w:val="002F39AB"/>
    <w:rsid w:val="002F3A99"/>
    <w:rsid w:val="002F3C47"/>
    <w:rsid w:val="002F3D01"/>
    <w:rsid w:val="002F4438"/>
    <w:rsid w:val="002F46CE"/>
    <w:rsid w:val="002F4B37"/>
    <w:rsid w:val="002F5220"/>
    <w:rsid w:val="002F541B"/>
    <w:rsid w:val="002F57AB"/>
    <w:rsid w:val="002F5C7C"/>
    <w:rsid w:val="002F6130"/>
    <w:rsid w:val="002F61E2"/>
    <w:rsid w:val="002F6329"/>
    <w:rsid w:val="002F662B"/>
    <w:rsid w:val="002F66DA"/>
    <w:rsid w:val="002F71AD"/>
    <w:rsid w:val="002F7E2B"/>
    <w:rsid w:val="0030000A"/>
    <w:rsid w:val="003001DF"/>
    <w:rsid w:val="0030065A"/>
    <w:rsid w:val="00300FE7"/>
    <w:rsid w:val="003010CA"/>
    <w:rsid w:val="0030167A"/>
    <w:rsid w:val="003016BD"/>
    <w:rsid w:val="00301F62"/>
    <w:rsid w:val="00301F78"/>
    <w:rsid w:val="00302084"/>
    <w:rsid w:val="00302149"/>
    <w:rsid w:val="0030227E"/>
    <w:rsid w:val="00302665"/>
    <w:rsid w:val="003026F0"/>
    <w:rsid w:val="00302721"/>
    <w:rsid w:val="003027C4"/>
    <w:rsid w:val="00302EA0"/>
    <w:rsid w:val="00302FA8"/>
    <w:rsid w:val="0030310A"/>
    <w:rsid w:val="0030330F"/>
    <w:rsid w:val="0030396E"/>
    <w:rsid w:val="0030397A"/>
    <w:rsid w:val="00303B37"/>
    <w:rsid w:val="00303D58"/>
    <w:rsid w:val="00303FF1"/>
    <w:rsid w:val="00304585"/>
    <w:rsid w:val="00304625"/>
    <w:rsid w:val="0030463F"/>
    <w:rsid w:val="00305551"/>
    <w:rsid w:val="00305A47"/>
    <w:rsid w:val="00305EF7"/>
    <w:rsid w:val="00306002"/>
    <w:rsid w:val="003062F3"/>
    <w:rsid w:val="00306399"/>
    <w:rsid w:val="00306BD2"/>
    <w:rsid w:val="0030713A"/>
    <w:rsid w:val="003078ED"/>
    <w:rsid w:val="00307B91"/>
    <w:rsid w:val="00307C52"/>
    <w:rsid w:val="00307F21"/>
    <w:rsid w:val="0031104C"/>
    <w:rsid w:val="00311116"/>
    <w:rsid w:val="00311240"/>
    <w:rsid w:val="00311644"/>
    <w:rsid w:val="00311A04"/>
    <w:rsid w:val="00311ECB"/>
    <w:rsid w:val="0031215B"/>
    <w:rsid w:val="00312455"/>
    <w:rsid w:val="00312614"/>
    <w:rsid w:val="003127D1"/>
    <w:rsid w:val="00312A2E"/>
    <w:rsid w:val="00312C64"/>
    <w:rsid w:val="00312D1C"/>
    <w:rsid w:val="00312D94"/>
    <w:rsid w:val="00312DA4"/>
    <w:rsid w:val="00313011"/>
    <w:rsid w:val="003132B9"/>
    <w:rsid w:val="00313346"/>
    <w:rsid w:val="00313561"/>
    <w:rsid w:val="0031392F"/>
    <w:rsid w:val="00313934"/>
    <w:rsid w:val="00313999"/>
    <w:rsid w:val="00313AB2"/>
    <w:rsid w:val="00313CAF"/>
    <w:rsid w:val="00313CC8"/>
    <w:rsid w:val="00313CCF"/>
    <w:rsid w:val="00313E3B"/>
    <w:rsid w:val="00313FCE"/>
    <w:rsid w:val="00314038"/>
    <w:rsid w:val="0031411A"/>
    <w:rsid w:val="00314ADE"/>
    <w:rsid w:val="00314BE9"/>
    <w:rsid w:val="00314CE3"/>
    <w:rsid w:val="00314E8E"/>
    <w:rsid w:val="003152EC"/>
    <w:rsid w:val="00315705"/>
    <w:rsid w:val="00315878"/>
    <w:rsid w:val="00315D3E"/>
    <w:rsid w:val="00315E3D"/>
    <w:rsid w:val="00315E8A"/>
    <w:rsid w:val="003160E0"/>
    <w:rsid w:val="003161DD"/>
    <w:rsid w:val="00316205"/>
    <w:rsid w:val="00316331"/>
    <w:rsid w:val="0031682F"/>
    <w:rsid w:val="00316A66"/>
    <w:rsid w:val="00316EF8"/>
    <w:rsid w:val="00317188"/>
    <w:rsid w:val="003172ED"/>
    <w:rsid w:val="00317361"/>
    <w:rsid w:val="0031756F"/>
    <w:rsid w:val="0031760A"/>
    <w:rsid w:val="00317838"/>
    <w:rsid w:val="00317E00"/>
    <w:rsid w:val="00320121"/>
    <w:rsid w:val="003202AE"/>
    <w:rsid w:val="003202CA"/>
    <w:rsid w:val="003207B4"/>
    <w:rsid w:val="003207D3"/>
    <w:rsid w:val="0032084E"/>
    <w:rsid w:val="00320FE3"/>
    <w:rsid w:val="0032115D"/>
    <w:rsid w:val="00321848"/>
    <w:rsid w:val="00321AB0"/>
    <w:rsid w:val="00321D9C"/>
    <w:rsid w:val="0032208E"/>
    <w:rsid w:val="003220C1"/>
    <w:rsid w:val="00322639"/>
    <w:rsid w:val="00322B87"/>
    <w:rsid w:val="00322EB3"/>
    <w:rsid w:val="003230E2"/>
    <w:rsid w:val="003232C7"/>
    <w:rsid w:val="0032347E"/>
    <w:rsid w:val="00323A51"/>
    <w:rsid w:val="00323AD5"/>
    <w:rsid w:val="00323B72"/>
    <w:rsid w:val="00324043"/>
    <w:rsid w:val="00324368"/>
    <w:rsid w:val="00324373"/>
    <w:rsid w:val="003245EB"/>
    <w:rsid w:val="00324B76"/>
    <w:rsid w:val="00324CCB"/>
    <w:rsid w:val="003250B4"/>
    <w:rsid w:val="00325316"/>
    <w:rsid w:val="003253FF"/>
    <w:rsid w:val="00325438"/>
    <w:rsid w:val="003254AF"/>
    <w:rsid w:val="003255C9"/>
    <w:rsid w:val="0032566E"/>
    <w:rsid w:val="00325B20"/>
    <w:rsid w:val="00325BFF"/>
    <w:rsid w:val="00326415"/>
    <w:rsid w:val="0032659A"/>
    <w:rsid w:val="00326BB9"/>
    <w:rsid w:val="00326C50"/>
    <w:rsid w:val="00326D29"/>
    <w:rsid w:val="00326E86"/>
    <w:rsid w:val="0032760C"/>
    <w:rsid w:val="00327975"/>
    <w:rsid w:val="00330202"/>
    <w:rsid w:val="003309C3"/>
    <w:rsid w:val="003309C8"/>
    <w:rsid w:val="00330AB3"/>
    <w:rsid w:val="0033109D"/>
    <w:rsid w:val="00331306"/>
    <w:rsid w:val="003316A3"/>
    <w:rsid w:val="00331C69"/>
    <w:rsid w:val="0033221D"/>
    <w:rsid w:val="00332572"/>
    <w:rsid w:val="00332B35"/>
    <w:rsid w:val="00332B88"/>
    <w:rsid w:val="00332DF6"/>
    <w:rsid w:val="00332EE6"/>
    <w:rsid w:val="00333045"/>
    <w:rsid w:val="00333441"/>
    <w:rsid w:val="0033352F"/>
    <w:rsid w:val="00333676"/>
    <w:rsid w:val="00333741"/>
    <w:rsid w:val="00333A3B"/>
    <w:rsid w:val="00333B56"/>
    <w:rsid w:val="00333C76"/>
    <w:rsid w:val="00333E30"/>
    <w:rsid w:val="00333FA8"/>
    <w:rsid w:val="0033409A"/>
    <w:rsid w:val="00334207"/>
    <w:rsid w:val="003343F5"/>
    <w:rsid w:val="003344D3"/>
    <w:rsid w:val="00334C3A"/>
    <w:rsid w:val="00335617"/>
    <w:rsid w:val="0033564E"/>
    <w:rsid w:val="00335B49"/>
    <w:rsid w:val="00335FC9"/>
    <w:rsid w:val="003364AD"/>
    <w:rsid w:val="00336697"/>
    <w:rsid w:val="00336747"/>
    <w:rsid w:val="00336B2A"/>
    <w:rsid w:val="00336B6C"/>
    <w:rsid w:val="00336EF0"/>
    <w:rsid w:val="00337362"/>
    <w:rsid w:val="003374EC"/>
    <w:rsid w:val="0033796B"/>
    <w:rsid w:val="00337D15"/>
    <w:rsid w:val="0034014E"/>
    <w:rsid w:val="00340206"/>
    <w:rsid w:val="00340331"/>
    <w:rsid w:val="00340706"/>
    <w:rsid w:val="00340869"/>
    <w:rsid w:val="00340FAB"/>
    <w:rsid w:val="0034100A"/>
    <w:rsid w:val="0034161A"/>
    <w:rsid w:val="003417C2"/>
    <w:rsid w:val="003419DA"/>
    <w:rsid w:val="00341A45"/>
    <w:rsid w:val="0034204B"/>
    <w:rsid w:val="00342262"/>
    <w:rsid w:val="003424E0"/>
    <w:rsid w:val="003425C9"/>
    <w:rsid w:val="00342920"/>
    <w:rsid w:val="00342D6D"/>
    <w:rsid w:val="0034306F"/>
    <w:rsid w:val="003430BE"/>
    <w:rsid w:val="00343170"/>
    <w:rsid w:val="0034323A"/>
    <w:rsid w:val="00343448"/>
    <w:rsid w:val="0034385C"/>
    <w:rsid w:val="00343E01"/>
    <w:rsid w:val="00344104"/>
    <w:rsid w:val="0034450A"/>
    <w:rsid w:val="00344A20"/>
    <w:rsid w:val="00344B00"/>
    <w:rsid w:val="00344B8C"/>
    <w:rsid w:val="00344FB1"/>
    <w:rsid w:val="0034502D"/>
    <w:rsid w:val="00345300"/>
    <w:rsid w:val="00345374"/>
    <w:rsid w:val="003453AE"/>
    <w:rsid w:val="00345897"/>
    <w:rsid w:val="003458C2"/>
    <w:rsid w:val="00345A73"/>
    <w:rsid w:val="00345B9B"/>
    <w:rsid w:val="00345E4B"/>
    <w:rsid w:val="0034615B"/>
    <w:rsid w:val="003462C9"/>
    <w:rsid w:val="003466BB"/>
    <w:rsid w:val="00346B59"/>
    <w:rsid w:val="00346BDF"/>
    <w:rsid w:val="00346C85"/>
    <w:rsid w:val="00346D6F"/>
    <w:rsid w:val="00346EBF"/>
    <w:rsid w:val="003471AF"/>
    <w:rsid w:val="00347B9A"/>
    <w:rsid w:val="00347CD3"/>
    <w:rsid w:val="00347FB4"/>
    <w:rsid w:val="00347FEE"/>
    <w:rsid w:val="003502E7"/>
    <w:rsid w:val="0035046E"/>
    <w:rsid w:val="00350778"/>
    <w:rsid w:val="00350AD7"/>
    <w:rsid w:val="00350E4C"/>
    <w:rsid w:val="00350FC1"/>
    <w:rsid w:val="0035111B"/>
    <w:rsid w:val="0035114F"/>
    <w:rsid w:val="00351198"/>
    <w:rsid w:val="0035133E"/>
    <w:rsid w:val="00351580"/>
    <w:rsid w:val="00351843"/>
    <w:rsid w:val="00351963"/>
    <w:rsid w:val="00351FD6"/>
    <w:rsid w:val="003520B0"/>
    <w:rsid w:val="00353683"/>
    <w:rsid w:val="00353B4F"/>
    <w:rsid w:val="00353C96"/>
    <w:rsid w:val="00353DF6"/>
    <w:rsid w:val="003543CE"/>
    <w:rsid w:val="00354875"/>
    <w:rsid w:val="00354A71"/>
    <w:rsid w:val="00354CCF"/>
    <w:rsid w:val="00354D17"/>
    <w:rsid w:val="00354F60"/>
    <w:rsid w:val="003552D4"/>
    <w:rsid w:val="003554DE"/>
    <w:rsid w:val="00355A36"/>
    <w:rsid w:val="00355BC7"/>
    <w:rsid w:val="00355E16"/>
    <w:rsid w:val="00356106"/>
    <w:rsid w:val="003562A3"/>
    <w:rsid w:val="00356338"/>
    <w:rsid w:val="00356468"/>
    <w:rsid w:val="003564C3"/>
    <w:rsid w:val="00356EFD"/>
    <w:rsid w:val="003574D4"/>
    <w:rsid w:val="00357649"/>
    <w:rsid w:val="00357B34"/>
    <w:rsid w:val="00357CA2"/>
    <w:rsid w:val="00360127"/>
    <w:rsid w:val="00360557"/>
    <w:rsid w:val="00360D77"/>
    <w:rsid w:val="00361128"/>
    <w:rsid w:val="003613FF"/>
    <w:rsid w:val="00361A4C"/>
    <w:rsid w:val="00361F7C"/>
    <w:rsid w:val="00362037"/>
    <w:rsid w:val="00362159"/>
    <w:rsid w:val="003622A5"/>
    <w:rsid w:val="003623D1"/>
    <w:rsid w:val="00362598"/>
    <w:rsid w:val="0036293C"/>
    <w:rsid w:val="00362ABA"/>
    <w:rsid w:val="00362B7A"/>
    <w:rsid w:val="00362B87"/>
    <w:rsid w:val="00362C12"/>
    <w:rsid w:val="00363138"/>
    <w:rsid w:val="0036324A"/>
    <w:rsid w:val="003639C4"/>
    <w:rsid w:val="00363B87"/>
    <w:rsid w:val="00363BA8"/>
    <w:rsid w:val="00363D02"/>
    <w:rsid w:val="003640EF"/>
    <w:rsid w:val="00364BC0"/>
    <w:rsid w:val="00364E28"/>
    <w:rsid w:val="00364E79"/>
    <w:rsid w:val="003650FB"/>
    <w:rsid w:val="003651F4"/>
    <w:rsid w:val="00365422"/>
    <w:rsid w:val="003654B6"/>
    <w:rsid w:val="00365560"/>
    <w:rsid w:val="00365655"/>
    <w:rsid w:val="0036574C"/>
    <w:rsid w:val="00365A61"/>
    <w:rsid w:val="00365AA6"/>
    <w:rsid w:val="00365AE1"/>
    <w:rsid w:val="00366232"/>
    <w:rsid w:val="00366652"/>
    <w:rsid w:val="00366C99"/>
    <w:rsid w:val="00366D60"/>
    <w:rsid w:val="00367549"/>
    <w:rsid w:val="00367A9A"/>
    <w:rsid w:val="00367C08"/>
    <w:rsid w:val="00367C68"/>
    <w:rsid w:val="0037002D"/>
    <w:rsid w:val="003703A9"/>
    <w:rsid w:val="00370F30"/>
    <w:rsid w:val="00371400"/>
    <w:rsid w:val="003714B9"/>
    <w:rsid w:val="0037150B"/>
    <w:rsid w:val="00371746"/>
    <w:rsid w:val="00371BBF"/>
    <w:rsid w:val="00371F70"/>
    <w:rsid w:val="00372177"/>
    <w:rsid w:val="00372699"/>
    <w:rsid w:val="00372772"/>
    <w:rsid w:val="003731C1"/>
    <w:rsid w:val="00373547"/>
    <w:rsid w:val="00373B2E"/>
    <w:rsid w:val="00373B69"/>
    <w:rsid w:val="00373C3A"/>
    <w:rsid w:val="003742A4"/>
    <w:rsid w:val="0037447B"/>
    <w:rsid w:val="00374657"/>
    <w:rsid w:val="0037465F"/>
    <w:rsid w:val="0037493C"/>
    <w:rsid w:val="00374946"/>
    <w:rsid w:val="00375769"/>
    <w:rsid w:val="00375D1F"/>
    <w:rsid w:val="00375E8B"/>
    <w:rsid w:val="00376019"/>
    <w:rsid w:val="00376056"/>
    <w:rsid w:val="003761E1"/>
    <w:rsid w:val="00376835"/>
    <w:rsid w:val="003769C5"/>
    <w:rsid w:val="00376A96"/>
    <w:rsid w:val="00376EE6"/>
    <w:rsid w:val="00376F49"/>
    <w:rsid w:val="003770D7"/>
    <w:rsid w:val="00377127"/>
    <w:rsid w:val="003774ED"/>
    <w:rsid w:val="0037758D"/>
    <w:rsid w:val="00377703"/>
    <w:rsid w:val="00377A9A"/>
    <w:rsid w:val="00377BD6"/>
    <w:rsid w:val="00380813"/>
    <w:rsid w:val="00380CD6"/>
    <w:rsid w:val="00380E26"/>
    <w:rsid w:val="003812F8"/>
    <w:rsid w:val="00381642"/>
    <w:rsid w:val="00381C40"/>
    <w:rsid w:val="003820F7"/>
    <w:rsid w:val="00382167"/>
    <w:rsid w:val="00382571"/>
    <w:rsid w:val="00382729"/>
    <w:rsid w:val="00382CA4"/>
    <w:rsid w:val="00382EAA"/>
    <w:rsid w:val="00383123"/>
    <w:rsid w:val="003832D0"/>
    <w:rsid w:val="003834A1"/>
    <w:rsid w:val="00383D70"/>
    <w:rsid w:val="00383E13"/>
    <w:rsid w:val="00383F1A"/>
    <w:rsid w:val="00384B62"/>
    <w:rsid w:val="0038504F"/>
    <w:rsid w:val="003853DF"/>
    <w:rsid w:val="003854F9"/>
    <w:rsid w:val="00385868"/>
    <w:rsid w:val="00385C69"/>
    <w:rsid w:val="003860D0"/>
    <w:rsid w:val="00386477"/>
    <w:rsid w:val="00386593"/>
    <w:rsid w:val="003865B5"/>
    <w:rsid w:val="003869F1"/>
    <w:rsid w:val="00386B43"/>
    <w:rsid w:val="00386DC8"/>
    <w:rsid w:val="00386DD7"/>
    <w:rsid w:val="00386ECD"/>
    <w:rsid w:val="0038774E"/>
    <w:rsid w:val="00387D3D"/>
    <w:rsid w:val="00390130"/>
    <w:rsid w:val="00390455"/>
    <w:rsid w:val="003905ED"/>
    <w:rsid w:val="003909DE"/>
    <w:rsid w:val="003909FC"/>
    <w:rsid w:val="00390C7A"/>
    <w:rsid w:val="00391359"/>
    <w:rsid w:val="00391490"/>
    <w:rsid w:val="00391503"/>
    <w:rsid w:val="0039217C"/>
    <w:rsid w:val="00392187"/>
    <w:rsid w:val="00392414"/>
    <w:rsid w:val="00392BD9"/>
    <w:rsid w:val="003935F8"/>
    <w:rsid w:val="0039389D"/>
    <w:rsid w:val="00393B3B"/>
    <w:rsid w:val="00393CB4"/>
    <w:rsid w:val="00393D6A"/>
    <w:rsid w:val="003943D2"/>
    <w:rsid w:val="003944E7"/>
    <w:rsid w:val="00394545"/>
    <w:rsid w:val="003948A1"/>
    <w:rsid w:val="00394930"/>
    <w:rsid w:val="00394FCE"/>
    <w:rsid w:val="003959DD"/>
    <w:rsid w:val="003969DF"/>
    <w:rsid w:val="00396DEF"/>
    <w:rsid w:val="003971F7"/>
    <w:rsid w:val="00397999"/>
    <w:rsid w:val="003A0203"/>
    <w:rsid w:val="003A0233"/>
    <w:rsid w:val="003A0515"/>
    <w:rsid w:val="003A064A"/>
    <w:rsid w:val="003A0CCB"/>
    <w:rsid w:val="003A0D6A"/>
    <w:rsid w:val="003A0E53"/>
    <w:rsid w:val="003A1C5C"/>
    <w:rsid w:val="003A1C71"/>
    <w:rsid w:val="003A1CB9"/>
    <w:rsid w:val="003A1D72"/>
    <w:rsid w:val="003A1E94"/>
    <w:rsid w:val="003A2147"/>
    <w:rsid w:val="003A243C"/>
    <w:rsid w:val="003A245A"/>
    <w:rsid w:val="003A26F5"/>
    <w:rsid w:val="003A274F"/>
    <w:rsid w:val="003A304C"/>
    <w:rsid w:val="003A3172"/>
    <w:rsid w:val="003A31D9"/>
    <w:rsid w:val="003A34A7"/>
    <w:rsid w:val="003A3515"/>
    <w:rsid w:val="003A36E6"/>
    <w:rsid w:val="003A3778"/>
    <w:rsid w:val="003A394B"/>
    <w:rsid w:val="003A3E80"/>
    <w:rsid w:val="003A40ED"/>
    <w:rsid w:val="003A4343"/>
    <w:rsid w:val="003A43BD"/>
    <w:rsid w:val="003A46A2"/>
    <w:rsid w:val="003A4AC8"/>
    <w:rsid w:val="003A4FF9"/>
    <w:rsid w:val="003A5015"/>
    <w:rsid w:val="003A5652"/>
    <w:rsid w:val="003A565F"/>
    <w:rsid w:val="003A5955"/>
    <w:rsid w:val="003A64B7"/>
    <w:rsid w:val="003A66D8"/>
    <w:rsid w:val="003A6BDF"/>
    <w:rsid w:val="003A6BF2"/>
    <w:rsid w:val="003A731F"/>
    <w:rsid w:val="003A7373"/>
    <w:rsid w:val="003A7488"/>
    <w:rsid w:val="003A753E"/>
    <w:rsid w:val="003A78E9"/>
    <w:rsid w:val="003A795C"/>
    <w:rsid w:val="003B00EC"/>
    <w:rsid w:val="003B0965"/>
    <w:rsid w:val="003B09A5"/>
    <w:rsid w:val="003B0A34"/>
    <w:rsid w:val="003B0BDA"/>
    <w:rsid w:val="003B0E28"/>
    <w:rsid w:val="003B0FAB"/>
    <w:rsid w:val="003B0FC9"/>
    <w:rsid w:val="003B175E"/>
    <w:rsid w:val="003B1A45"/>
    <w:rsid w:val="003B1E35"/>
    <w:rsid w:val="003B1EE8"/>
    <w:rsid w:val="003B1F8C"/>
    <w:rsid w:val="003B25AE"/>
    <w:rsid w:val="003B345F"/>
    <w:rsid w:val="003B35A6"/>
    <w:rsid w:val="003B3ED9"/>
    <w:rsid w:val="003B49E1"/>
    <w:rsid w:val="003B4CB2"/>
    <w:rsid w:val="003B4F76"/>
    <w:rsid w:val="003B5038"/>
    <w:rsid w:val="003B5155"/>
    <w:rsid w:val="003B534F"/>
    <w:rsid w:val="003B535D"/>
    <w:rsid w:val="003B53C3"/>
    <w:rsid w:val="003B5989"/>
    <w:rsid w:val="003B5BCA"/>
    <w:rsid w:val="003B5BE8"/>
    <w:rsid w:val="003B5E5F"/>
    <w:rsid w:val="003B5EDE"/>
    <w:rsid w:val="003B63AD"/>
    <w:rsid w:val="003B6753"/>
    <w:rsid w:val="003B7150"/>
    <w:rsid w:val="003B71B9"/>
    <w:rsid w:val="003B75EE"/>
    <w:rsid w:val="003B778E"/>
    <w:rsid w:val="003B7AE3"/>
    <w:rsid w:val="003B7B78"/>
    <w:rsid w:val="003B7E8A"/>
    <w:rsid w:val="003C022A"/>
    <w:rsid w:val="003C0992"/>
    <w:rsid w:val="003C0A61"/>
    <w:rsid w:val="003C0B2F"/>
    <w:rsid w:val="003C0F27"/>
    <w:rsid w:val="003C120A"/>
    <w:rsid w:val="003C15BC"/>
    <w:rsid w:val="003C1870"/>
    <w:rsid w:val="003C25C4"/>
    <w:rsid w:val="003C284F"/>
    <w:rsid w:val="003C2A0A"/>
    <w:rsid w:val="003C2AAF"/>
    <w:rsid w:val="003C325E"/>
    <w:rsid w:val="003C333B"/>
    <w:rsid w:val="003C4151"/>
    <w:rsid w:val="003C4346"/>
    <w:rsid w:val="003C482C"/>
    <w:rsid w:val="003C4DA3"/>
    <w:rsid w:val="003C4EE8"/>
    <w:rsid w:val="003C4FC4"/>
    <w:rsid w:val="003C503D"/>
    <w:rsid w:val="003C5906"/>
    <w:rsid w:val="003C59BA"/>
    <w:rsid w:val="003C5CC6"/>
    <w:rsid w:val="003C65C7"/>
    <w:rsid w:val="003C6FE6"/>
    <w:rsid w:val="003C6FF6"/>
    <w:rsid w:val="003C71B5"/>
    <w:rsid w:val="003C7364"/>
    <w:rsid w:val="003C74D5"/>
    <w:rsid w:val="003C7967"/>
    <w:rsid w:val="003C7B6E"/>
    <w:rsid w:val="003C7C07"/>
    <w:rsid w:val="003C7E23"/>
    <w:rsid w:val="003D007C"/>
    <w:rsid w:val="003D03DB"/>
    <w:rsid w:val="003D08FD"/>
    <w:rsid w:val="003D0FA8"/>
    <w:rsid w:val="003D111A"/>
    <w:rsid w:val="003D12FC"/>
    <w:rsid w:val="003D14BF"/>
    <w:rsid w:val="003D16C2"/>
    <w:rsid w:val="003D17B3"/>
    <w:rsid w:val="003D1895"/>
    <w:rsid w:val="003D1A4B"/>
    <w:rsid w:val="003D1B76"/>
    <w:rsid w:val="003D1C3E"/>
    <w:rsid w:val="003D1EDC"/>
    <w:rsid w:val="003D20B6"/>
    <w:rsid w:val="003D24E3"/>
    <w:rsid w:val="003D2F48"/>
    <w:rsid w:val="003D3190"/>
    <w:rsid w:val="003D3C50"/>
    <w:rsid w:val="003D3DDA"/>
    <w:rsid w:val="003D4437"/>
    <w:rsid w:val="003D4879"/>
    <w:rsid w:val="003D4ADE"/>
    <w:rsid w:val="003D4FB5"/>
    <w:rsid w:val="003D506A"/>
    <w:rsid w:val="003D58AD"/>
    <w:rsid w:val="003D59A3"/>
    <w:rsid w:val="003D5A10"/>
    <w:rsid w:val="003D5D6F"/>
    <w:rsid w:val="003D5E5D"/>
    <w:rsid w:val="003D60C6"/>
    <w:rsid w:val="003D61A5"/>
    <w:rsid w:val="003D62B9"/>
    <w:rsid w:val="003D6640"/>
    <w:rsid w:val="003D67A0"/>
    <w:rsid w:val="003D6D6A"/>
    <w:rsid w:val="003D70A9"/>
    <w:rsid w:val="003D715A"/>
    <w:rsid w:val="003D7A89"/>
    <w:rsid w:val="003D7CE4"/>
    <w:rsid w:val="003E0258"/>
    <w:rsid w:val="003E0340"/>
    <w:rsid w:val="003E075F"/>
    <w:rsid w:val="003E0C6E"/>
    <w:rsid w:val="003E0F2F"/>
    <w:rsid w:val="003E1025"/>
    <w:rsid w:val="003E104B"/>
    <w:rsid w:val="003E106F"/>
    <w:rsid w:val="003E1124"/>
    <w:rsid w:val="003E14DA"/>
    <w:rsid w:val="003E159B"/>
    <w:rsid w:val="003E15EE"/>
    <w:rsid w:val="003E1BCC"/>
    <w:rsid w:val="003E2522"/>
    <w:rsid w:val="003E25F8"/>
    <w:rsid w:val="003E2949"/>
    <w:rsid w:val="003E2A53"/>
    <w:rsid w:val="003E2D4E"/>
    <w:rsid w:val="003E36AE"/>
    <w:rsid w:val="003E397B"/>
    <w:rsid w:val="003E3C57"/>
    <w:rsid w:val="003E3E42"/>
    <w:rsid w:val="003E4790"/>
    <w:rsid w:val="003E47B5"/>
    <w:rsid w:val="003E47E1"/>
    <w:rsid w:val="003E48D5"/>
    <w:rsid w:val="003E4B43"/>
    <w:rsid w:val="003E4C17"/>
    <w:rsid w:val="003E5033"/>
    <w:rsid w:val="003E53D9"/>
    <w:rsid w:val="003E573A"/>
    <w:rsid w:val="003E579F"/>
    <w:rsid w:val="003E5A9F"/>
    <w:rsid w:val="003E690C"/>
    <w:rsid w:val="003E6BB8"/>
    <w:rsid w:val="003E6EE7"/>
    <w:rsid w:val="003E7045"/>
    <w:rsid w:val="003E7339"/>
    <w:rsid w:val="003E78CE"/>
    <w:rsid w:val="003E7DDF"/>
    <w:rsid w:val="003E7F69"/>
    <w:rsid w:val="003F0256"/>
    <w:rsid w:val="003F0264"/>
    <w:rsid w:val="003F0C14"/>
    <w:rsid w:val="003F101E"/>
    <w:rsid w:val="003F1200"/>
    <w:rsid w:val="003F13D0"/>
    <w:rsid w:val="003F14D9"/>
    <w:rsid w:val="003F1EFF"/>
    <w:rsid w:val="003F2284"/>
    <w:rsid w:val="003F2581"/>
    <w:rsid w:val="003F25E0"/>
    <w:rsid w:val="003F26A5"/>
    <w:rsid w:val="003F27AA"/>
    <w:rsid w:val="003F298C"/>
    <w:rsid w:val="003F32A4"/>
    <w:rsid w:val="003F346C"/>
    <w:rsid w:val="003F37DA"/>
    <w:rsid w:val="003F3980"/>
    <w:rsid w:val="003F3CE9"/>
    <w:rsid w:val="003F4048"/>
    <w:rsid w:val="003F4386"/>
    <w:rsid w:val="003F447D"/>
    <w:rsid w:val="003F464E"/>
    <w:rsid w:val="003F47E4"/>
    <w:rsid w:val="003F4A83"/>
    <w:rsid w:val="003F4AF5"/>
    <w:rsid w:val="003F4B6E"/>
    <w:rsid w:val="003F4CAB"/>
    <w:rsid w:val="003F4F24"/>
    <w:rsid w:val="003F544B"/>
    <w:rsid w:val="003F5988"/>
    <w:rsid w:val="003F5C85"/>
    <w:rsid w:val="003F5C87"/>
    <w:rsid w:val="003F6B4A"/>
    <w:rsid w:val="003F6F40"/>
    <w:rsid w:val="003F76BC"/>
    <w:rsid w:val="003F7A8A"/>
    <w:rsid w:val="00400339"/>
    <w:rsid w:val="00400ABC"/>
    <w:rsid w:val="004011C9"/>
    <w:rsid w:val="0040132E"/>
    <w:rsid w:val="00401B7D"/>
    <w:rsid w:val="00401F7D"/>
    <w:rsid w:val="00402105"/>
    <w:rsid w:val="00402644"/>
    <w:rsid w:val="00402824"/>
    <w:rsid w:val="00402F5A"/>
    <w:rsid w:val="00403215"/>
    <w:rsid w:val="004034D2"/>
    <w:rsid w:val="00403641"/>
    <w:rsid w:val="00403A26"/>
    <w:rsid w:val="00404297"/>
    <w:rsid w:val="00404440"/>
    <w:rsid w:val="00404857"/>
    <w:rsid w:val="00404B6D"/>
    <w:rsid w:val="00404BD9"/>
    <w:rsid w:val="00404C12"/>
    <w:rsid w:val="004056B0"/>
    <w:rsid w:val="00405AF6"/>
    <w:rsid w:val="00405BF4"/>
    <w:rsid w:val="00405FB1"/>
    <w:rsid w:val="0040610B"/>
    <w:rsid w:val="004065EE"/>
    <w:rsid w:val="00406B68"/>
    <w:rsid w:val="00407319"/>
    <w:rsid w:val="00407D1F"/>
    <w:rsid w:val="00407EA1"/>
    <w:rsid w:val="004106D5"/>
    <w:rsid w:val="00410A0A"/>
    <w:rsid w:val="00410D96"/>
    <w:rsid w:val="004112CA"/>
    <w:rsid w:val="004120E5"/>
    <w:rsid w:val="0041226B"/>
    <w:rsid w:val="00412D96"/>
    <w:rsid w:val="00412E97"/>
    <w:rsid w:val="0041305B"/>
    <w:rsid w:val="00413669"/>
    <w:rsid w:val="00413D99"/>
    <w:rsid w:val="00414342"/>
    <w:rsid w:val="004144CD"/>
    <w:rsid w:val="004151A1"/>
    <w:rsid w:val="0041521B"/>
    <w:rsid w:val="00415586"/>
    <w:rsid w:val="0041611A"/>
    <w:rsid w:val="00416151"/>
    <w:rsid w:val="00416213"/>
    <w:rsid w:val="00416CB6"/>
    <w:rsid w:val="00416FAF"/>
    <w:rsid w:val="004173F9"/>
    <w:rsid w:val="004208DC"/>
    <w:rsid w:val="00421163"/>
    <w:rsid w:val="0042123C"/>
    <w:rsid w:val="0042163B"/>
    <w:rsid w:val="004224BD"/>
    <w:rsid w:val="0042291C"/>
    <w:rsid w:val="00422A23"/>
    <w:rsid w:val="00422B2F"/>
    <w:rsid w:val="00422D04"/>
    <w:rsid w:val="00422EC5"/>
    <w:rsid w:val="00423421"/>
    <w:rsid w:val="00423626"/>
    <w:rsid w:val="00423961"/>
    <w:rsid w:val="00423CCF"/>
    <w:rsid w:val="00424539"/>
    <w:rsid w:val="0042474A"/>
    <w:rsid w:val="00424806"/>
    <w:rsid w:val="00424CCC"/>
    <w:rsid w:val="00424E80"/>
    <w:rsid w:val="004252B7"/>
    <w:rsid w:val="00425709"/>
    <w:rsid w:val="004259D3"/>
    <w:rsid w:val="004262A7"/>
    <w:rsid w:val="004262C8"/>
    <w:rsid w:val="00426E04"/>
    <w:rsid w:val="00426FDA"/>
    <w:rsid w:val="00426FEE"/>
    <w:rsid w:val="00427358"/>
    <w:rsid w:val="0042788C"/>
    <w:rsid w:val="00427D4C"/>
    <w:rsid w:val="00427E58"/>
    <w:rsid w:val="00427E6B"/>
    <w:rsid w:val="00427F5F"/>
    <w:rsid w:val="00430357"/>
    <w:rsid w:val="0043037D"/>
    <w:rsid w:val="004304EF"/>
    <w:rsid w:val="004307AB"/>
    <w:rsid w:val="004307F5"/>
    <w:rsid w:val="004308F1"/>
    <w:rsid w:val="004309B2"/>
    <w:rsid w:val="00430CB3"/>
    <w:rsid w:val="00430F73"/>
    <w:rsid w:val="00431C4D"/>
    <w:rsid w:val="00431FAB"/>
    <w:rsid w:val="004323D6"/>
    <w:rsid w:val="004324DC"/>
    <w:rsid w:val="0043261E"/>
    <w:rsid w:val="004326D3"/>
    <w:rsid w:val="0043280A"/>
    <w:rsid w:val="00432D96"/>
    <w:rsid w:val="00432FC1"/>
    <w:rsid w:val="00432FC7"/>
    <w:rsid w:val="00433090"/>
    <w:rsid w:val="004333BD"/>
    <w:rsid w:val="004333C6"/>
    <w:rsid w:val="0043364A"/>
    <w:rsid w:val="004346F9"/>
    <w:rsid w:val="00434939"/>
    <w:rsid w:val="00434999"/>
    <w:rsid w:val="0043526A"/>
    <w:rsid w:val="00435271"/>
    <w:rsid w:val="00435677"/>
    <w:rsid w:val="00435D74"/>
    <w:rsid w:val="00435DBE"/>
    <w:rsid w:val="00435E6A"/>
    <w:rsid w:val="00435EF7"/>
    <w:rsid w:val="00435F47"/>
    <w:rsid w:val="00436117"/>
    <w:rsid w:val="00436136"/>
    <w:rsid w:val="0043667A"/>
    <w:rsid w:val="00436A31"/>
    <w:rsid w:val="00436BB5"/>
    <w:rsid w:val="004372AE"/>
    <w:rsid w:val="0043734E"/>
    <w:rsid w:val="004373A0"/>
    <w:rsid w:val="00437A39"/>
    <w:rsid w:val="00437D94"/>
    <w:rsid w:val="00437F6E"/>
    <w:rsid w:val="00437FD1"/>
    <w:rsid w:val="00440096"/>
    <w:rsid w:val="00440619"/>
    <w:rsid w:val="00440D2D"/>
    <w:rsid w:val="00440D66"/>
    <w:rsid w:val="00441163"/>
    <w:rsid w:val="004413C2"/>
    <w:rsid w:val="00441462"/>
    <w:rsid w:val="004415D9"/>
    <w:rsid w:val="00441868"/>
    <w:rsid w:val="00441907"/>
    <w:rsid w:val="0044191C"/>
    <w:rsid w:val="00441D56"/>
    <w:rsid w:val="00441FD4"/>
    <w:rsid w:val="004420CC"/>
    <w:rsid w:val="0044216A"/>
    <w:rsid w:val="0044281F"/>
    <w:rsid w:val="00442F8D"/>
    <w:rsid w:val="0044337F"/>
    <w:rsid w:val="004437B7"/>
    <w:rsid w:val="00443993"/>
    <w:rsid w:val="00443A21"/>
    <w:rsid w:val="00443B72"/>
    <w:rsid w:val="00443B86"/>
    <w:rsid w:val="00443C81"/>
    <w:rsid w:val="00443DF2"/>
    <w:rsid w:val="00443FE1"/>
    <w:rsid w:val="00444313"/>
    <w:rsid w:val="004444AE"/>
    <w:rsid w:val="004448E8"/>
    <w:rsid w:val="004449B6"/>
    <w:rsid w:val="00445121"/>
    <w:rsid w:val="00445793"/>
    <w:rsid w:val="00445B6F"/>
    <w:rsid w:val="00445B9E"/>
    <w:rsid w:val="00445C78"/>
    <w:rsid w:val="00446814"/>
    <w:rsid w:val="00446A2E"/>
    <w:rsid w:val="00446C7F"/>
    <w:rsid w:val="00446CF1"/>
    <w:rsid w:val="00446F96"/>
    <w:rsid w:val="00446FCB"/>
    <w:rsid w:val="00447088"/>
    <w:rsid w:val="00447373"/>
    <w:rsid w:val="00447522"/>
    <w:rsid w:val="00447857"/>
    <w:rsid w:val="004479B2"/>
    <w:rsid w:val="00447B46"/>
    <w:rsid w:val="00450234"/>
    <w:rsid w:val="0045058D"/>
    <w:rsid w:val="004505B3"/>
    <w:rsid w:val="00450697"/>
    <w:rsid w:val="00450743"/>
    <w:rsid w:val="00450782"/>
    <w:rsid w:val="00450835"/>
    <w:rsid w:val="00450A02"/>
    <w:rsid w:val="00450CD6"/>
    <w:rsid w:val="004514DB"/>
    <w:rsid w:val="00451849"/>
    <w:rsid w:val="00451C3F"/>
    <w:rsid w:val="00451D62"/>
    <w:rsid w:val="00452B7A"/>
    <w:rsid w:val="00453169"/>
    <w:rsid w:val="0045340B"/>
    <w:rsid w:val="004535DC"/>
    <w:rsid w:val="00453605"/>
    <w:rsid w:val="00453634"/>
    <w:rsid w:val="00453782"/>
    <w:rsid w:val="004539EF"/>
    <w:rsid w:val="00453B46"/>
    <w:rsid w:val="00453CD0"/>
    <w:rsid w:val="00453F3E"/>
    <w:rsid w:val="00454120"/>
    <w:rsid w:val="004541A4"/>
    <w:rsid w:val="00454200"/>
    <w:rsid w:val="004546D1"/>
    <w:rsid w:val="00454A41"/>
    <w:rsid w:val="00454BAE"/>
    <w:rsid w:val="00454C1A"/>
    <w:rsid w:val="00454C64"/>
    <w:rsid w:val="0045537E"/>
    <w:rsid w:val="0045572A"/>
    <w:rsid w:val="00455831"/>
    <w:rsid w:val="00455AF3"/>
    <w:rsid w:val="00455B03"/>
    <w:rsid w:val="00455D83"/>
    <w:rsid w:val="00455EEB"/>
    <w:rsid w:val="004560E4"/>
    <w:rsid w:val="0045675A"/>
    <w:rsid w:val="004569A3"/>
    <w:rsid w:val="00456B62"/>
    <w:rsid w:val="00456BB5"/>
    <w:rsid w:val="0045736F"/>
    <w:rsid w:val="00457982"/>
    <w:rsid w:val="00457A2F"/>
    <w:rsid w:val="00460023"/>
    <w:rsid w:val="00460120"/>
    <w:rsid w:val="00460346"/>
    <w:rsid w:val="00460463"/>
    <w:rsid w:val="00460681"/>
    <w:rsid w:val="004609FB"/>
    <w:rsid w:val="00460D8B"/>
    <w:rsid w:val="00460E98"/>
    <w:rsid w:val="00461488"/>
    <w:rsid w:val="00461566"/>
    <w:rsid w:val="00461669"/>
    <w:rsid w:val="0046177E"/>
    <w:rsid w:val="00461FE1"/>
    <w:rsid w:val="004621D3"/>
    <w:rsid w:val="00462A29"/>
    <w:rsid w:val="004637C4"/>
    <w:rsid w:val="00463A86"/>
    <w:rsid w:val="00463E04"/>
    <w:rsid w:val="00464358"/>
    <w:rsid w:val="0046467B"/>
    <w:rsid w:val="004646AC"/>
    <w:rsid w:val="00465149"/>
    <w:rsid w:val="004652FC"/>
    <w:rsid w:val="00465D8D"/>
    <w:rsid w:val="00465F82"/>
    <w:rsid w:val="00466536"/>
    <w:rsid w:val="004666BD"/>
    <w:rsid w:val="004666DB"/>
    <w:rsid w:val="004666E8"/>
    <w:rsid w:val="004667E5"/>
    <w:rsid w:val="00466A1C"/>
    <w:rsid w:val="00466CCC"/>
    <w:rsid w:val="00466E81"/>
    <w:rsid w:val="00467155"/>
    <w:rsid w:val="00467C61"/>
    <w:rsid w:val="00467D22"/>
    <w:rsid w:val="00467DA1"/>
    <w:rsid w:val="00470232"/>
    <w:rsid w:val="0047131F"/>
    <w:rsid w:val="004714C1"/>
    <w:rsid w:val="00471572"/>
    <w:rsid w:val="00471655"/>
    <w:rsid w:val="00471712"/>
    <w:rsid w:val="00471CDB"/>
    <w:rsid w:val="00471E3C"/>
    <w:rsid w:val="0047209B"/>
    <w:rsid w:val="004720F8"/>
    <w:rsid w:val="0047222C"/>
    <w:rsid w:val="00472D80"/>
    <w:rsid w:val="00472DCC"/>
    <w:rsid w:val="00472F5C"/>
    <w:rsid w:val="0047398A"/>
    <w:rsid w:val="00473A2D"/>
    <w:rsid w:val="00473AE6"/>
    <w:rsid w:val="00473D10"/>
    <w:rsid w:val="00473D78"/>
    <w:rsid w:val="004744B4"/>
    <w:rsid w:val="0047466F"/>
    <w:rsid w:val="00474987"/>
    <w:rsid w:val="00474E9B"/>
    <w:rsid w:val="00474EB2"/>
    <w:rsid w:val="00475263"/>
    <w:rsid w:val="004752A5"/>
    <w:rsid w:val="00475B20"/>
    <w:rsid w:val="00475B5F"/>
    <w:rsid w:val="00476231"/>
    <w:rsid w:val="004762D4"/>
    <w:rsid w:val="00476423"/>
    <w:rsid w:val="004768D4"/>
    <w:rsid w:val="0047691E"/>
    <w:rsid w:val="00477159"/>
    <w:rsid w:val="004772ED"/>
    <w:rsid w:val="004777D7"/>
    <w:rsid w:val="0047786F"/>
    <w:rsid w:val="0047796E"/>
    <w:rsid w:val="004806A4"/>
    <w:rsid w:val="0048080B"/>
    <w:rsid w:val="00480A85"/>
    <w:rsid w:val="00480C76"/>
    <w:rsid w:val="00480DAB"/>
    <w:rsid w:val="00480EF1"/>
    <w:rsid w:val="0048102A"/>
    <w:rsid w:val="004813C3"/>
    <w:rsid w:val="0048151A"/>
    <w:rsid w:val="004818C5"/>
    <w:rsid w:val="00481B16"/>
    <w:rsid w:val="00482134"/>
    <w:rsid w:val="0048234D"/>
    <w:rsid w:val="00482700"/>
    <w:rsid w:val="004827E5"/>
    <w:rsid w:val="00482995"/>
    <w:rsid w:val="0048299D"/>
    <w:rsid w:val="00483056"/>
    <w:rsid w:val="0048336F"/>
    <w:rsid w:val="00483C4C"/>
    <w:rsid w:val="0048448B"/>
    <w:rsid w:val="0048527A"/>
    <w:rsid w:val="00485286"/>
    <w:rsid w:val="00485455"/>
    <w:rsid w:val="004861C4"/>
    <w:rsid w:val="00486C15"/>
    <w:rsid w:val="0048708C"/>
    <w:rsid w:val="004877F3"/>
    <w:rsid w:val="00487DC2"/>
    <w:rsid w:val="00487E42"/>
    <w:rsid w:val="00487F2F"/>
    <w:rsid w:val="0049064E"/>
    <w:rsid w:val="004907F1"/>
    <w:rsid w:val="0049088C"/>
    <w:rsid w:val="00491108"/>
    <w:rsid w:val="00491565"/>
    <w:rsid w:val="00491ADA"/>
    <w:rsid w:val="00491B0C"/>
    <w:rsid w:val="00491F61"/>
    <w:rsid w:val="00491F8C"/>
    <w:rsid w:val="00492162"/>
    <w:rsid w:val="004925E3"/>
    <w:rsid w:val="004928E0"/>
    <w:rsid w:val="004928F7"/>
    <w:rsid w:val="00492A96"/>
    <w:rsid w:val="00492D85"/>
    <w:rsid w:val="00493207"/>
    <w:rsid w:val="00493237"/>
    <w:rsid w:val="0049335C"/>
    <w:rsid w:val="00493491"/>
    <w:rsid w:val="00493944"/>
    <w:rsid w:val="00493ACC"/>
    <w:rsid w:val="00493E37"/>
    <w:rsid w:val="00493E8F"/>
    <w:rsid w:val="00493EBA"/>
    <w:rsid w:val="00493EE3"/>
    <w:rsid w:val="00493FB4"/>
    <w:rsid w:val="004940A2"/>
    <w:rsid w:val="0049417C"/>
    <w:rsid w:val="00494308"/>
    <w:rsid w:val="00494376"/>
    <w:rsid w:val="004944E2"/>
    <w:rsid w:val="00494507"/>
    <w:rsid w:val="00494851"/>
    <w:rsid w:val="00494973"/>
    <w:rsid w:val="00494BCA"/>
    <w:rsid w:val="00494E29"/>
    <w:rsid w:val="00494F47"/>
    <w:rsid w:val="00494F8F"/>
    <w:rsid w:val="00495007"/>
    <w:rsid w:val="00495122"/>
    <w:rsid w:val="00495837"/>
    <w:rsid w:val="00495880"/>
    <w:rsid w:val="0049598F"/>
    <w:rsid w:val="00496242"/>
    <w:rsid w:val="004965AE"/>
    <w:rsid w:val="00496764"/>
    <w:rsid w:val="0049676E"/>
    <w:rsid w:val="00496978"/>
    <w:rsid w:val="004971B0"/>
    <w:rsid w:val="00497ABE"/>
    <w:rsid w:val="004A0055"/>
    <w:rsid w:val="004A00BD"/>
    <w:rsid w:val="004A027F"/>
    <w:rsid w:val="004A0401"/>
    <w:rsid w:val="004A052D"/>
    <w:rsid w:val="004A0AE5"/>
    <w:rsid w:val="004A0CB1"/>
    <w:rsid w:val="004A0E45"/>
    <w:rsid w:val="004A0E9E"/>
    <w:rsid w:val="004A26E6"/>
    <w:rsid w:val="004A29D9"/>
    <w:rsid w:val="004A335F"/>
    <w:rsid w:val="004A3A60"/>
    <w:rsid w:val="004A3FCF"/>
    <w:rsid w:val="004A40F8"/>
    <w:rsid w:val="004A413C"/>
    <w:rsid w:val="004A4B11"/>
    <w:rsid w:val="004A4B3F"/>
    <w:rsid w:val="004A4E48"/>
    <w:rsid w:val="004A5132"/>
    <w:rsid w:val="004A54FC"/>
    <w:rsid w:val="004A59CA"/>
    <w:rsid w:val="004A60C1"/>
    <w:rsid w:val="004A6254"/>
    <w:rsid w:val="004A6315"/>
    <w:rsid w:val="004A63A0"/>
    <w:rsid w:val="004A650A"/>
    <w:rsid w:val="004A65C5"/>
    <w:rsid w:val="004A67F7"/>
    <w:rsid w:val="004A6D9B"/>
    <w:rsid w:val="004A6E4E"/>
    <w:rsid w:val="004A72BE"/>
    <w:rsid w:val="004A742D"/>
    <w:rsid w:val="004A75AE"/>
    <w:rsid w:val="004A7BD6"/>
    <w:rsid w:val="004B0372"/>
    <w:rsid w:val="004B0433"/>
    <w:rsid w:val="004B050B"/>
    <w:rsid w:val="004B0EA1"/>
    <w:rsid w:val="004B0EE3"/>
    <w:rsid w:val="004B1068"/>
    <w:rsid w:val="004B11D2"/>
    <w:rsid w:val="004B18F9"/>
    <w:rsid w:val="004B1924"/>
    <w:rsid w:val="004B1B99"/>
    <w:rsid w:val="004B23B8"/>
    <w:rsid w:val="004B25F7"/>
    <w:rsid w:val="004B2CC5"/>
    <w:rsid w:val="004B2DA9"/>
    <w:rsid w:val="004B3237"/>
    <w:rsid w:val="004B36DE"/>
    <w:rsid w:val="004B3781"/>
    <w:rsid w:val="004B3F4B"/>
    <w:rsid w:val="004B4387"/>
    <w:rsid w:val="004B4890"/>
    <w:rsid w:val="004B4B94"/>
    <w:rsid w:val="004B4C9D"/>
    <w:rsid w:val="004B61FC"/>
    <w:rsid w:val="004B647B"/>
    <w:rsid w:val="004B64E7"/>
    <w:rsid w:val="004B6CBA"/>
    <w:rsid w:val="004B725A"/>
    <w:rsid w:val="004B7365"/>
    <w:rsid w:val="004B739C"/>
    <w:rsid w:val="004B73EE"/>
    <w:rsid w:val="004B78AD"/>
    <w:rsid w:val="004C0B4A"/>
    <w:rsid w:val="004C0E0B"/>
    <w:rsid w:val="004C105D"/>
    <w:rsid w:val="004C147E"/>
    <w:rsid w:val="004C1C25"/>
    <w:rsid w:val="004C1CAE"/>
    <w:rsid w:val="004C1E58"/>
    <w:rsid w:val="004C1F0D"/>
    <w:rsid w:val="004C1FDB"/>
    <w:rsid w:val="004C2179"/>
    <w:rsid w:val="004C239C"/>
    <w:rsid w:val="004C25A9"/>
    <w:rsid w:val="004C29FC"/>
    <w:rsid w:val="004C2A86"/>
    <w:rsid w:val="004C2EAF"/>
    <w:rsid w:val="004C300C"/>
    <w:rsid w:val="004C30EC"/>
    <w:rsid w:val="004C35DE"/>
    <w:rsid w:val="004C383E"/>
    <w:rsid w:val="004C3F32"/>
    <w:rsid w:val="004C41D0"/>
    <w:rsid w:val="004C42A7"/>
    <w:rsid w:val="004C4D7B"/>
    <w:rsid w:val="004C51A8"/>
    <w:rsid w:val="004C5222"/>
    <w:rsid w:val="004C5284"/>
    <w:rsid w:val="004C5344"/>
    <w:rsid w:val="004C537E"/>
    <w:rsid w:val="004C53CB"/>
    <w:rsid w:val="004C5559"/>
    <w:rsid w:val="004C587D"/>
    <w:rsid w:val="004C5DC3"/>
    <w:rsid w:val="004C5E99"/>
    <w:rsid w:val="004C5FC5"/>
    <w:rsid w:val="004C6DB9"/>
    <w:rsid w:val="004C7047"/>
    <w:rsid w:val="004C72AB"/>
    <w:rsid w:val="004C772B"/>
    <w:rsid w:val="004C7D5A"/>
    <w:rsid w:val="004D07E1"/>
    <w:rsid w:val="004D0B53"/>
    <w:rsid w:val="004D0C24"/>
    <w:rsid w:val="004D0EC3"/>
    <w:rsid w:val="004D1175"/>
    <w:rsid w:val="004D13D9"/>
    <w:rsid w:val="004D152A"/>
    <w:rsid w:val="004D196E"/>
    <w:rsid w:val="004D205C"/>
    <w:rsid w:val="004D21FF"/>
    <w:rsid w:val="004D25BA"/>
    <w:rsid w:val="004D2A69"/>
    <w:rsid w:val="004D2B98"/>
    <w:rsid w:val="004D2EB8"/>
    <w:rsid w:val="004D2F6B"/>
    <w:rsid w:val="004D3027"/>
    <w:rsid w:val="004D3047"/>
    <w:rsid w:val="004D3118"/>
    <w:rsid w:val="004D31BD"/>
    <w:rsid w:val="004D320F"/>
    <w:rsid w:val="004D3B8F"/>
    <w:rsid w:val="004D3BFB"/>
    <w:rsid w:val="004D3C6B"/>
    <w:rsid w:val="004D427B"/>
    <w:rsid w:val="004D4630"/>
    <w:rsid w:val="004D480D"/>
    <w:rsid w:val="004D482E"/>
    <w:rsid w:val="004D4C10"/>
    <w:rsid w:val="004D4C1A"/>
    <w:rsid w:val="004D4E63"/>
    <w:rsid w:val="004D521C"/>
    <w:rsid w:val="004D52FE"/>
    <w:rsid w:val="004D5C67"/>
    <w:rsid w:val="004D6086"/>
    <w:rsid w:val="004D62B7"/>
    <w:rsid w:val="004D62CC"/>
    <w:rsid w:val="004D6504"/>
    <w:rsid w:val="004D6E4C"/>
    <w:rsid w:val="004D6E7F"/>
    <w:rsid w:val="004D725B"/>
    <w:rsid w:val="004D72E0"/>
    <w:rsid w:val="004D766C"/>
    <w:rsid w:val="004D7BCA"/>
    <w:rsid w:val="004D7C2A"/>
    <w:rsid w:val="004D7D5E"/>
    <w:rsid w:val="004D7D86"/>
    <w:rsid w:val="004D7FB9"/>
    <w:rsid w:val="004E07C6"/>
    <w:rsid w:val="004E0969"/>
    <w:rsid w:val="004E0B90"/>
    <w:rsid w:val="004E0DC0"/>
    <w:rsid w:val="004E12A6"/>
    <w:rsid w:val="004E17A2"/>
    <w:rsid w:val="004E1996"/>
    <w:rsid w:val="004E1B8D"/>
    <w:rsid w:val="004E1D39"/>
    <w:rsid w:val="004E22DC"/>
    <w:rsid w:val="004E241E"/>
    <w:rsid w:val="004E2611"/>
    <w:rsid w:val="004E262E"/>
    <w:rsid w:val="004E2687"/>
    <w:rsid w:val="004E276B"/>
    <w:rsid w:val="004E2BE0"/>
    <w:rsid w:val="004E2C04"/>
    <w:rsid w:val="004E2D9D"/>
    <w:rsid w:val="004E2E44"/>
    <w:rsid w:val="004E2FD5"/>
    <w:rsid w:val="004E334E"/>
    <w:rsid w:val="004E347C"/>
    <w:rsid w:val="004E35A3"/>
    <w:rsid w:val="004E3A8B"/>
    <w:rsid w:val="004E4118"/>
    <w:rsid w:val="004E435A"/>
    <w:rsid w:val="004E4FA3"/>
    <w:rsid w:val="004E4FDC"/>
    <w:rsid w:val="004E50F5"/>
    <w:rsid w:val="004E52D7"/>
    <w:rsid w:val="004E5525"/>
    <w:rsid w:val="004E5886"/>
    <w:rsid w:val="004E5973"/>
    <w:rsid w:val="004E5A45"/>
    <w:rsid w:val="004E5ACE"/>
    <w:rsid w:val="004E5DFF"/>
    <w:rsid w:val="004E5FF7"/>
    <w:rsid w:val="004E61A4"/>
    <w:rsid w:val="004E6248"/>
    <w:rsid w:val="004E6483"/>
    <w:rsid w:val="004E6A85"/>
    <w:rsid w:val="004E6BE5"/>
    <w:rsid w:val="004E6FE8"/>
    <w:rsid w:val="004E7377"/>
    <w:rsid w:val="004E769B"/>
    <w:rsid w:val="004E7910"/>
    <w:rsid w:val="004E7917"/>
    <w:rsid w:val="004E7A52"/>
    <w:rsid w:val="004F0352"/>
    <w:rsid w:val="004F0435"/>
    <w:rsid w:val="004F0442"/>
    <w:rsid w:val="004F051F"/>
    <w:rsid w:val="004F0829"/>
    <w:rsid w:val="004F0B86"/>
    <w:rsid w:val="004F1284"/>
    <w:rsid w:val="004F1443"/>
    <w:rsid w:val="004F18B4"/>
    <w:rsid w:val="004F1CB3"/>
    <w:rsid w:val="004F207D"/>
    <w:rsid w:val="004F22D7"/>
    <w:rsid w:val="004F2308"/>
    <w:rsid w:val="004F27D2"/>
    <w:rsid w:val="004F2820"/>
    <w:rsid w:val="004F2860"/>
    <w:rsid w:val="004F2ABA"/>
    <w:rsid w:val="004F2DF8"/>
    <w:rsid w:val="004F36F0"/>
    <w:rsid w:val="004F3D0C"/>
    <w:rsid w:val="004F3E43"/>
    <w:rsid w:val="004F3F63"/>
    <w:rsid w:val="004F483E"/>
    <w:rsid w:val="004F4A92"/>
    <w:rsid w:val="004F4B94"/>
    <w:rsid w:val="004F4E00"/>
    <w:rsid w:val="004F53D8"/>
    <w:rsid w:val="004F5489"/>
    <w:rsid w:val="004F5D14"/>
    <w:rsid w:val="004F62B8"/>
    <w:rsid w:val="004F6385"/>
    <w:rsid w:val="004F6657"/>
    <w:rsid w:val="004F6802"/>
    <w:rsid w:val="004F6809"/>
    <w:rsid w:val="004F681F"/>
    <w:rsid w:val="004F695C"/>
    <w:rsid w:val="004F69AD"/>
    <w:rsid w:val="004F6ABC"/>
    <w:rsid w:val="004F6B73"/>
    <w:rsid w:val="004F6C8A"/>
    <w:rsid w:val="004F7003"/>
    <w:rsid w:val="004F737D"/>
    <w:rsid w:val="004F78AB"/>
    <w:rsid w:val="004F798E"/>
    <w:rsid w:val="004F7A7F"/>
    <w:rsid w:val="004F7DF3"/>
    <w:rsid w:val="004F7F49"/>
    <w:rsid w:val="005003B7"/>
    <w:rsid w:val="00500415"/>
    <w:rsid w:val="00500AAD"/>
    <w:rsid w:val="00500BCA"/>
    <w:rsid w:val="00500D92"/>
    <w:rsid w:val="00500EFF"/>
    <w:rsid w:val="00501021"/>
    <w:rsid w:val="00501272"/>
    <w:rsid w:val="00501720"/>
    <w:rsid w:val="005017FD"/>
    <w:rsid w:val="00501F8A"/>
    <w:rsid w:val="00502320"/>
    <w:rsid w:val="0050232E"/>
    <w:rsid w:val="00502525"/>
    <w:rsid w:val="00502D89"/>
    <w:rsid w:val="00502EB2"/>
    <w:rsid w:val="0050323C"/>
    <w:rsid w:val="00503258"/>
    <w:rsid w:val="00503664"/>
    <w:rsid w:val="005037B8"/>
    <w:rsid w:val="005037F5"/>
    <w:rsid w:val="00503D25"/>
    <w:rsid w:val="00503E33"/>
    <w:rsid w:val="005046F0"/>
    <w:rsid w:val="00504900"/>
    <w:rsid w:val="00504F3E"/>
    <w:rsid w:val="0050500B"/>
    <w:rsid w:val="00505036"/>
    <w:rsid w:val="005051DE"/>
    <w:rsid w:val="0050535F"/>
    <w:rsid w:val="0050537E"/>
    <w:rsid w:val="00505590"/>
    <w:rsid w:val="005055A4"/>
    <w:rsid w:val="00505830"/>
    <w:rsid w:val="00505987"/>
    <w:rsid w:val="00505B1D"/>
    <w:rsid w:val="00505BF5"/>
    <w:rsid w:val="00506168"/>
    <w:rsid w:val="0050625D"/>
    <w:rsid w:val="0050650D"/>
    <w:rsid w:val="00506C1C"/>
    <w:rsid w:val="00506E54"/>
    <w:rsid w:val="00507217"/>
    <w:rsid w:val="00507579"/>
    <w:rsid w:val="00507B10"/>
    <w:rsid w:val="00507FDC"/>
    <w:rsid w:val="0051066A"/>
    <w:rsid w:val="00510707"/>
    <w:rsid w:val="00510832"/>
    <w:rsid w:val="00510D75"/>
    <w:rsid w:val="00510FC8"/>
    <w:rsid w:val="0051126E"/>
    <w:rsid w:val="005112E2"/>
    <w:rsid w:val="005116E8"/>
    <w:rsid w:val="00511F26"/>
    <w:rsid w:val="00512058"/>
    <w:rsid w:val="00512082"/>
    <w:rsid w:val="0051276C"/>
    <w:rsid w:val="00512859"/>
    <w:rsid w:val="005129DB"/>
    <w:rsid w:val="00512B21"/>
    <w:rsid w:val="00512CF5"/>
    <w:rsid w:val="00512D6E"/>
    <w:rsid w:val="00512EF6"/>
    <w:rsid w:val="00513A27"/>
    <w:rsid w:val="00513B27"/>
    <w:rsid w:val="00513E87"/>
    <w:rsid w:val="00513FEA"/>
    <w:rsid w:val="005141EE"/>
    <w:rsid w:val="0051426D"/>
    <w:rsid w:val="00514491"/>
    <w:rsid w:val="005146CA"/>
    <w:rsid w:val="005148B8"/>
    <w:rsid w:val="005148C3"/>
    <w:rsid w:val="005150A2"/>
    <w:rsid w:val="005150E0"/>
    <w:rsid w:val="00515400"/>
    <w:rsid w:val="00515758"/>
    <w:rsid w:val="005157A1"/>
    <w:rsid w:val="0051592F"/>
    <w:rsid w:val="00515D62"/>
    <w:rsid w:val="00515FC9"/>
    <w:rsid w:val="00516CA7"/>
    <w:rsid w:val="00516D0B"/>
    <w:rsid w:val="0051716B"/>
    <w:rsid w:val="005172BD"/>
    <w:rsid w:val="00517476"/>
    <w:rsid w:val="005177EF"/>
    <w:rsid w:val="005179A7"/>
    <w:rsid w:val="00517C90"/>
    <w:rsid w:val="00517CF3"/>
    <w:rsid w:val="00520024"/>
    <w:rsid w:val="00520297"/>
    <w:rsid w:val="00520314"/>
    <w:rsid w:val="00520582"/>
    <w:rsid w:val="005205BC"/>
    <w:rsid w:val="0052078E"/>
    <w:rsid w:val="00520A2B"/>
    <w:rsid w:val="00520B85"/>
    <w:rsid w:val="00520F45"/>
    <w:rsid w:val="005211D0"/>
    <w:rsid w:val="005214AA"/>
    <w:rsid w:val="005215C0"/>
    <w:rsid w:val="0052180B"/>
    <w:rsid w:val="00522B1F"/>
    <w:rsid w:val="00522B20"/>
    <w:rsid w:val="00522B90"/>
    <w:rsid w:val="005230B2"/>
    <w:rsid w:val="005230DA"/>
    <w:rsid w:val="005231CA"/>
    <w:rsid w:val="0052354F"/>
    <w:rsid w:val="00523917"/>
    <w:rsid w:val="0052395C"/>
    <w:rsid w:val="00523E1E"/>
    <w:rsid w:val="00523EEE"/>
    <w:rsid w:val="00524132"/>
    <w:rsid w:val="00524284"/>
    <w:rsid w:val="00524325"/>
    <w:rsid w:val="005243AE"/>
    <w:rsid w:val="005244B1"/>
    <w:rsid w:val="0052454D"/>
    <w:rsid w:val="00524621"/>
    <w:rsid w:val="00524BD4"/>
    <w:rsid w:val="00524F03"/>
    <w:rsid w:val="0052511E"/>
    <w:rsid w:val="00525252"/>
    <w:rsid w:val="00525690"/>
    <w:rsid w:val="005258CC"/>
    <w:rsid w:val="00525BEA"/>
    <w:rsid w:val="00525C35"/>
    <w:rsid w:val="005260C1"/>
    <w:rsid w:val="00526A5E"/>
    <w:rsid w:val="00526D12"/>
    <w:rsid w:val="00526F8E"/>
    <w:rsid w:val="005271B1"/>
    <w:rsid w:val="0052736D"/>
    <w:rsid w:val="005274DC"/>
    <w:rsid w:val="00527745"/>
    <w:rsid w:val="00527D98"/>
    <w:rsid w:val="00527EEC"/>
    <w:rsid w:val="0053016D"/>
    <w:rsid w:val="005302C4"/>
    <w:rsid w:val="005308F5"/>
    <w:rsid w:val="0053151E"/>
    <w:rsid w:val="00531905"/>
    <w:rsid w:val="005319FC"/>
    <w:rsid w:val="00531A07"/>
    <w:rsid w:val="00531C29"/>
    <w:rsid w:val="00531F36"/>
    <w:rsid w:val="00532D98"/>
    <w:rsid w:val="00532F9E"/>
    <w:rsid w:val="00532FBA"/>
    <w:rsid w:val="005331A4"/>
    <w:rsid w:val="005331E2"/>
    <w:rsid w:val="00533250"/>
    <w:rsid w:val="0053365A"/>
    <w:rsid w:val="0053368B"/>
    <w:rsid w:val="00533BFC"/>
    <w:rsid w:val="00533CBF"/>
    <w:rsid w:val="00534121"/>
    <w:rsid w:val="00534794"/>
    <w:rsid w:val="005352F0"/>
    <w:rsid w:val="0053574A"/>
    <w:rsid w:val="00535CFC"/>
    <w:rsid w:val="00535D05"/>
    <w:rsid w:val="00535E11"/>
    <w:rsid w:val="00535F30"/>
    <w:rsid w:val="00536188"/>
    <w:rsid w:val="005362E7"/>
    <w:rsid w:val="005363A9"/>
    <w:rsid w:val="0053668C"/>
    <w:rsid w:val="00536791"/>
    <w:rsid w:val="00536845"/>
    <w:rsid w:val="00536978"/>
    <w:rsid w:val="00536C98"/>
    <w:rsid w:val="00536CD7"/>
    <w:rsid w:val="00536FD2"/>
    <w:rsid w:val="0053715A"/>
    <w:rsid w:val="005372E6"/>
    <w:rsid w:val="00537638"/>
    <w:rsid w:val="005376A2"/>
    <w:rsid w:val="005377B8"/>
    <w:rsid w:val="005378D3"/>
    <w:rsid w:val="005379BF"/>
    <w:rsid w:val="00537EBD"/>
    <w:rsid w:val="00537FC9"/>
    <w:rsid w:val="0054000E"/>
    <w:rsid w:val="0054001C"/>
    <w:rsid w:val="005404A1"/>
    <w:rsid w:val="00540538"/>
    <w:rsid w:val="005406D5"/>
    <w:rsid w:val="005409BA"/>
    <w:rsid w:val="00540BFA"/>
    <w:rsid w:val="00540C6E"/>
    <w:rsid w:val="005412EB"/>
    <w:rsid w:val="00541EAC"/>
    <w:rsid w:val="0054227D"/>
    <w:rsid w:val="0054242A"/>
    <w:rsid w:val="00542830"/>
    <w:rsid w:val="00542927"/>
    <w:rsid w:val="00542C30"/>
    <w:rsid w:val="00542E96"/>
    <w:rsid w:val="00542EC5"/>
    <w:rsid w:val="00542F93"/>
    <w:rsid w:val="00543082"/>
    <w:rsid w:val="005430E5"/>
    <w:rsid w:val="00543159"/>
    <w:rsid w:val="0054336C"/>
    <w:rsid w:val="0054343B"/>
    <w:rsid w:val="005436B0"/>
    <w:rsid w:val="00543762"/>
    <w:rsid w:val="005438A8"/>
    <w:rsid w:val="00543CE9"/>
    <w:rsid w:val="00543EE0"/>
    <w:rsid w:val="005440B9"/>
    <w:rsid w:val="005441E3"/>
    <w:rsid w:val="0054497B"/>
    <w:rsid w:val="00544B62"/>
    <w:rsid w:val="00544EF1"/>
    <w:rsid w:val="005450F3"/>
    <w:rsid w:val="005451F7"/>
    <w:rsid w:val="005451FE"/>
    <w:rsid w:val="005455E8"/>
    <w:rsid w:val="00545710"/>
    <w:rsid w:val="00545CDE"/>
    <w:rsid w:val="00546016"/>
    <w:rsid w:val="0054636C"/>
    <w:rsid w:val="005466D7"/>
    <w:rsid w:val="00546840"/>
    <w:rsid w:val="00546E61"/>
    <w:rsid w:val="00546F45"/>
    <w:rsid w:val="00546FC9"/>
    <w:rsid w:val="00546FDB"/>
    <w:rsid w:val="0054711E"/>
    <w:rsid w:val="00547719"/>
    <w:rsid w:val="00547BBC"/>
    <w:rsid w:val="00547BE9"/>
    <w:rsid w:val="00547C1E"/>
    <w:rsid w:val="00547CE2"/>
    <w:rsid w:val="00547DCD"/>
    <w:rsid w:val="005500F6"/>
    <w:rsid w:val="0055022A"/>
    <w:rsid w:val="00550886"/>
    <w:rsid w:val="00550A72"/>
    <w:rsid w:val="00550AC7"/>
    <w:rsid w:val="00550B24"/>
    <w:rsid w:val="005517E8"/>
    <w:rsid w:val="00551893"/>
    <w:rsid w:val="00551954"/>
    <w:rsid w:val="00551DC9"/>
    <w:rsid w:val="00552338"/>
    <w:rsid w:val="0055252E"/>
    <w:rsid w:val="00552A4F"/>
    <w:rsid w:val="00552C97"/>
    <w:rsid w:val="00552F74"/>
    <w:rsid w:val="0055304B"/>
    <w:rsid w:val="00553223"/>
    <w:rsid w:val="005532F4"/>
    <w:rsid w:val="005535B7"/>
    <w:rsid w:val="00553726"/>
    <w:rsid w:val="00553989"/>
    <w:rsid w:val="00553BBB"/>
    <w:rsid w:val="00553ED9"/>
    <w:rsid w:val="00553F7A"/>
    <w:rsid w:val="00554208"/>
    <w:rsid w:val="005542C9"/>
    <w:rsid w:val="00554452"/>
    <w:rsid w:val="00554A17"/>
    <w:rsid w:val="005550F3"/>
    <w:rsid w:val="0055547B"/>
    <w:rsid w:val="0055549F"/>
    <w:rsid w:val="00555A8D"/>
    <w:rsid w:val="00555EF4"/>
    <w:rsid w:val="00556341"/>
    <w:rsid w:val="00556790"/>
    <w:rsid w:val="00556CB1"/>
    <w:rsid w:val="00556F4A"/>
    <w:rsid w:val="0055707D"/>
    <w:rsid w:val="005573B2"/>
    <w:rsid w:val="0055750B"/>
    <w:rsid w:val="005575C7"/>
    <w:rsid w:val="0055794C"/>
    <w:rsid w:val="00557BD1"/>
    <w:rsid w:val="00557EE2"/>
    <w:rsid w:val="00557F46"/>
    <w:rsid w:val="00560242"/>
    <w:rsid w:val="005605D6"/>
    <w:rsid w:val="00560DB3"/>
    <w:rsid w:val="00561544"/>
    <w:rsid w:val="005615E3"/>
    <w:rsid w:val="005616CF"/>
    <w:rsid w:val="0056198F"/>
    <w:rsid w:val="00561D3C"/>
    <w:rsid w:val="00562261"/>
    <w:rsid w:val="0056243F"/>
    <w:rsid w:val="00562BD0"/>
    <w:rsid w:val="00562DA3"/>
    <w:rsid w:val="005632A7"/>
    <w:rsid w:val="00563402"/>
    <w:rsid w:val="0056376D"/>
    <w:rsid w:val="005638B7"/>
    <w:rsid w:val="00563BE3"/>
    <w:rsid w:val="0056417D"/>
    <w:rsid w:val="0056418A"/>
    <w:rsid w:val="00564199"/>
    <w:rsid w:val="0056466A"/>
    <w:rsid w:val="0056485A"/>
    <w:rsid w:val="00564C8B"/>
    <w:rsid w:val="00564E60"/>
    <w:rsid w:val="0056513D"/>
    <w:rsid w:val="0056554B"/>
    <w:rsid w:val="005656B7"/>
    <w:rsid w:val="005658EC"/>
    <w:rsid w:val="005659DA"/>
    <w:rsid w:val="00565B41"/>
    <w:rsid w:val="00565CCB"/>
    <w:rsid w:val="00565E9C"/>
    <w:rsid w:val="00565F64"/>
    <w:rsid w:val="005661CE"/>
    <w:rsid w:val="0056629E"/>
    <w:rsid w:val="0056664F"/>
    <w:rsid w:val="005670A9"/>
    <w:rsid w:val="00567325"/>
    <w:rsid w:val="00567A27"/>
    <w:rsid w:val="00567CBC"/>
    <w:rsid w:val="005700FA"/>
    <w:rsid w:val="00570219"/>
    <w:rsid w:val="005703E2"/>
    <w:rsid w:val="00570431"/>
    <w:rsid w:val="0057043B"/>
    <w:rsid w:val="00570585"/>
    <w:rsid w:val="005705AA"/>
    <w:rsid w:val="00570E29"/>
    <w:rsid w:val="0057115A"/>
    <w:rsid w:val="005716EA"/>
    <w:rsid w:val="00571ACF"/>
    <w:rsid w:val="00571D06"/>
    <w:rsid w:val="005721DF"/>
    <w:rsid w:val="0057305A"/>
    <w:rsid w:val="005733DD"/>
    <w:rsid w:val="0057373D"/>
    <w:rsid w:val="00573AC9"/>
    <w:rsid w:val="00573CCE"/>
    <w:rsid w:val="00573EAC"/>
    <w:rsid w:val="00573F70"/>
    <w:rsid w:val="005740A5"/>
    <w:rsid w:val="0057416E"/>
    <w:rsid w:val="00574462"/>
    <w:rsid w:val="00574703"/>
    <w:rsid w:val="0057476D"/>
    <w:rsid w:val="00574C58"/>
    <w:rsid w:val="00574C9A"/>
    <w:rsid w:val="00574C9D"/>
    <w:rsid w:val="00574DF0"/>
    <w:rsid w:val="00574E9C"/>
    <w:rsid w:val="00574F69"/>
    <w:rsid w:val="005755A0"/>
    <w:rsid w:val="0057592F"/>
    <w:rsid w:val="00575A06"/>
    <w:rsid w:val="00575C18"/>
    <w:rsid w:val="00576070"/>
    <w:rsid w:val="005760DC"/>
    <w:rsid w:val="00576251"/>
    <w:rsid w:val="005765F7"/>
    <w:rsid w:val="00576B83"/>
    <w:rsid w:val="00576C16"/>
    <w:rsid w:val="00576C3D"/>
    <w:rsid w:val="00576FAF"/>
    <w:rsid w:val="0057717F"/>
    <w:rsid w:val="0057737D"/>
    <w:rsid w:val="0057777A"/>
    <w:rsid w:val="00577C3D"/>
    <w:rsid w:val="00577CEE"/>
    <w:rsid w:val="005801C2"/>
    <w:rsid w:val="00580702"/>
    <w:rsid w:val="005809EC"/>
    <w:rsid w:val="00580A35"/>
    <w:rsid w:val="00580B0D"/>
    <w:rsid w:val="00580C04"/>
    <w:rsid w:val="00580DD7"/>
    <w:rsid w:val="00580FBC"/>
    <w:rsid w:val="005812A4"/>
    <w:rsid w:val="00581598"/>
    <w:rsid w:val="005815CB"/>
    <w:rsid w:val="00581CDC"/>
    <w:rsid w:val="00581ECF"/>
    <w:rsid w:val="0058203A"/>
    <w:rsid w:val="005820CA"/>
    <w:rsid w:val="005821D0"/>
    <w:rsid w:val="00582324"/>
    <w:rsid w:val="00582378"/>
    <w:rsid w:val="00582898"/>
    <w:rsid w:val="00582999"/>
    <w:rsid w:val="00582AF9"/>
    <w:rsid w:val="00582E8D"/>
    <w:rsid w:val="00582EFD"/>
    <w:rsid w:val="00582FFD"/>
    <w:rsid w:val="005830DB"/>
    <w:rsid w:val="005832C4"/>
    <w:rsid w:val="00583301"/>
    <w:rsid w:val="0058336B"/>
    <w:rsid w:val="00583475"/>
    <w:rsid w:val="005838DE"/>
    <w:rsid w:val="00584080"/>
    <w:rsid w:val="005847DB"/>
    <w:rsid w:val="00584976"/>
    <w:rsid w:val="00584AE0"/>
    <w:rsid w:val="00585596"/>
    <w:rsid w:val="005855A5"/>
    <w:rsid w:val="005858A6"/>
    <w:rsid w:val="00585E84"/>
    <w:rsid w:val="00585EF8"/>
    <w:rsid w:val="005860A9"/>
    <w:rsid w:val="005864BE"/>
    <w:rsid w:val="00586B27"/>
    <w:rsid w:val="00586F64"/>
    <w:rsid w:val="00586FBF"/>
    <w:rsid w:val="005872C1"/>
    <w:rsid w:val="00587407"/>
    <w:rsid w:val="0058768B"/>
    <w:rsid w:val="005877AD"/>
    <w:rsid w:val="00587851"/>
    <w:rsid w:val="00587AB4"/>
    <w:rsid w:val="00587C74"/>
    <w:rsid w:val="005901C7"/>
    <w:rsid w:val="005905F9"/>
    <w:rsid w:val="005907B5"/>
    <w:rsid w:val="005908AE"/>
    <w:rsid w:val="00590D03"/>
    <w:rsid w:val="00590D4B"/>
    <w:rsid w:val="00590FA8"/>
    <w:rsid w:val="005911A7"/>
    <w:rsid w:val="00591275"/>
    <w:rsid w:val="005919FE"/>
    <w:rsid w:val="00592134"/>
    <w:rsid w:val="00592162"/>
    <w:rsid w:val="005923A0"/>
    <w:rsid w:val="00592EBD"/>
    <w:rsid w:val="0059313C"/>
    <w:rsid w:val="00593457"/>
    <w:rsid w:val="005934B2"/>
    <w:rsid w:val="00593C87"/>
    <w:rsid w:val="00594262"/>
    <w:rsid w:val="005945E1"/>
    <w:rsid w:val="00594BD0"/>
    <w:rsid w:val="00595411"/>
    <w:rsid w:val="00595625"/>
    <w:rsid w:val="00595761"/>
    <w:rsid w:val="00595914"/>
    <w:rsid w:val="00595932"/>
    <w:rsid w:val="00595BA6"/>
    <w:rsid w:val="00595BC2"/>
    <w:rsid w:val="00595EFA"/>
    <w:rsid w:val="00595FDB"/>
    <w:rsid w:val="005962C9"/>
    <w:rsid w:val="0059632F"/>
    <w:rsid w:val="0059663C"/>
    <w:rsid w:val="00596E12"/>
    <w:rsid w:val="00596EAA"/>
    <w:rsid w:val="00597629"/>
    <w:rsid w:val="005976CC"/>
    <w:rsid w:val="005978A5"/>
    <w:rsid w:val="00597925"/>
    <w:rsid w:val="005A009F"/>
    <w:rsid w:val="005A02A8"/>
    <w:rsid w:val="005A082C"/>
    <w:rsid w:val="005A099B"/>
    <w:rsid w:val="005A0A72"/>
    <w:rsid w:val="005A0E7A"/>
    <w:rsid w:val="005A114B"/>
    <w:rsid w:val="005A1516"/>
    <w:rsid w:val="005A1A3E"/>
    <w:rsid w:val="005A25EF"/>
    <w:rsid w:val="005A2794"/>
    <w:rsid w:val="005A2C8B"/>
    <w:rsid w:val="005A2E31"/>
    <w:rsid w:val="005A30D1"/>
    <w:rsid w:val="005A3266"/>
    <w:rsid w:val="005A33D0"/>
    <w:rsid w:val="005A33D5"/>
    <w:rsid w:val="005A3A77"/>
    <w:rsid w:val="005A3F80"/>
    <w:rsid w:val="005A423E"/>
    <w:rsid w:val="005A45A1"/>
    <w:rsid w:val="005A4B05"/>
    <w:rsid w:val="005A4EDC"/>
    <w:rsid w:val="005A4FB2"/>
    <w:rsid w:val="005A4FE0"/>
    <w:rsid w:val="005A509F"/>
    <w:rsid w:val="005A556C"/>
    <w:rsid w:val="005A5F99"/>
    <w:rsid w:val="005A6110"/>
    <w:rsid w:val="005A636F"/>
    <w:rsid w:val="005A6685"/>
    <w:rsid w:val="005A68E3"/>
    <w:rsid w:val="005A6A9E"/>
    <w:rsid w:val="005A7813"/>
    <w:rsid w:val="005A798C"/>
    <w:rsid w:val="005A7C13"/>
    <w:rsid w:val="005A7D21"/>
    <w:rsid w:val="005B02E3"/>
    <w:rsid w:val="005B05B7"/>
    <w:rsid w:val="005B0B35"/>
    <w:rsid w:val="005B0C47"/>
    <w:rsid w:val="005B12E9"/>
    <w:rsid w:val="005B14EC"/>
    <w:rsid w:val="005B1EAD"/>
    <w:rsid w:val="005B207A"/>
    <w:rsid w:val="005B2396"/>
    <w:rsid w:val="005B2521"/>
    <w:rsid w:val="005B2550"/>
    <w:rsid w:val="005B265A"/>
    <w:rsid w:val="005B26F6"/>
    <w:rsid w:val="005B2C35"/>
    <w:rsid w:val="005B2CA1"/>
    <w:rsid w:val="005B2E3C"/>
    <w:rsid w:val="005B3369"/>
    <w:rsid w:val="005B341D"/>
    <w:rsid w:val="005B4004"/>
    <w:rsid w:val="005B4220"/>
    <w:rsid w:val="005B4595"/>
    <w:rsid w:val="005B4AFD"/>
    <w:rsid w:val="005B55B6"/>
    <w:rsid w:val="005B5A9F"/>
    <w:rsid w:val="005B5F0B"/>
    <w:rsid w:val="005B601D"/>
    <w:rsid w:val="005B6249"/>
    <w:rsid w:val="005B64B7"/>
    <w:rsid w:val="005B652F"/>
    <w:rsid w:val="005B6DBC"/>
    <w:rsid w:val="005B71B4"/>
    <w:rsid w:val="005B7544"/>
    <w:rsid w:val="005B7582"/>
    <w:rsid w:val="005B75B1"/>
    <w:rsid w:val="005B75B2"/>
    <w:rsid w:val="005B7AB1"/>
    <w:rsid w:val="005B7B2D"/>
    <w:rsid w:val="005B7BD7"/>
    <w:rsid w:val="005B7C81"/>
    <w:rsid w:val="005B7E9E"/>
    <w:rsid w:val="005B7F55"/>
    <w:rsid w:val="005C0050"/>
    <w:rsid w:val="005C0592"/>
    <w:rsid w:val="005C069A"/>
    <w:rsid w:val="005C088B"/>
    <w:rsid w:val="005C0A25"/>
    <w:rsid w:val="005C0E7E"/>
    <w:rsid w:val="005C1682"/>
    <w:rsid w:val="005C2319"/>
    <w:rsid w:val="005C290D"/>
    <w:rsid w:val="005C2A93"/>
    <w:rsid w:val="005C2B69"/>
    <w:rsid w:val="005C2E9B"/>
    <w:rsid w:val="005C30F0"/>
    <w:rsid w:val="005C3647"/>
    <w:rsid w:val="005C37D0"/>
    <w:rsid w:val="005C3EDA"/>
    <w:rsid w:val="005C408E"/>
    <w:rsid w:val="005C40A7"/>
    <w:rsid w:val="005C438A"/>
    <w:rsid w:val="005C43F8"/>
    <w:rsid w:val="005C454A"/>
    <w:rsid w:val="005C4911"/>
    <w:rsid w:val="005C4B18"/>
    <w:rsid w:val="005C4CFB"/>
    <w:rsid w:val="005C4EAD"/>
    <w:rsid w:val="005C520C"/>
    <w:rsid w:val="005C5BC6"/>
    <w:rsid w:val="005C6376"/>
    <w:rsid w:val="005C63BF"/>
    <w:rsid w:val="005C677A"/>
    <w:rsid w:val="005C67EA"/>
    <w:rsid w:val="005C69DC"/>
    <w:rsid w:val="005C6A5B"/>
    <w:rsid w:val="005C6A5E"/>
    <w:rsid w:val="005C6F5E"/>
    <w:rsid w:val="005C75FE"/>
    <w:rsid w:val="005C76E6"/>
    <w:rsid w:val="005C76F3"/>
    <w:rsid w:val="005C7BA7"/>
    <w:rsid w:val="005D0452"/>
    <w:rsid w:val="005D0483"/>
    <w:rsid w:val="005D0741"/>
    <w:rsid w:val="005D074F"/>
    <w:rsid w:val="005D0788"/>
    <w:rsid w:val="005D0994"/>
    <w:rsid w:val="005D0AD9"/>
    <w:rsid w:val="005D0B27"/>
    <w:rsid w:val="005D0C19"/>
    <w:rsid w:val="005D0E00"/>
    <w:rsid w:val="005D0E36"/>
    <w:rsid w:val="005D0F29"/>
    <w:rsid w:val="005D0F7F"/>
    <w:rsid w:val="005D1027"/>
    <w:rsid w:val="005D1067"/>
    <w:rsid w:val="005D1210"/>
    <w:rsid w:val="005D15A0"/>
    <w:rsid w:val="005D16A8"/>
    <w:rsid w:val="005D19E8"/>
    <w:rsid w:val="005D1D68"/>
    <w:rsid w:val="005D215F"/>
    <w:rsid w:val="005D22D1"/>
    <w:rsid w:val="005D231B"/>
    <w:rsid w:val="005D2455"/>
    <w:rsid w:val="005D269C"/>
    <w:rsid w:val="005D26DC"/>
    <w:rsid w:val="005D27E3"/>
    <w:rsid w:val="005D2C06"/>
    <w:rsid w:val="005D333F"/>
    <w:rsid w:val="005D388D"/>
    <w:rsid w:val="005D3BF1"/>
    <w:rsid w:val="005D3DBB"/>
    <w:rsid w:val="005D409A"/>
    <w:rsid w:val="005D41D9"/>
    <w:rsid w:val="005D45FA"/>
    <w:rsid w:val="005D46DF"/>
    <w:rsid w:val="005D4A89"/>
    <w:rsid w:val="005D4B07"/>
    <w:rsid w:val="005D4D31"/>
    <w:rsid w:val="005D5146"/>
    <w:rsid w:val="005D58D0"/>
    <w:rsid w:val="005D5A46"/>
    <w:rsid w:val="005D5E28"/>
    <w:rsid w:val="005D6107"/>
    <w:rsid w:val="005D611E"/>
    <w:rsid w:val="005D6394"/>
    <w:rsid w:val="005D643D"/>
    <w:rsid w:val="005D6B03"/>
    <w:rsid w:val="005D7249"/>
    <w:rsid w:val="005D7445"/>
    <w:rsid w:val="005D7A92"/>
    <w:rsid w:val="005D7B6D"/>
    <w:rsid w:val="005E036C"/>
    <w:rsid w:val="005E040C"/>
    <w:rsid w:val="005E0641"/>
    <w:rsid w:val="005E0886"/>
    <w:rsid w:val="005E0D94"/>
    <w:rsid w:val="005E17BB"/>
    <w:rsid w:val="005E2B63"/>
    <w:rsid w:val="005E2B84"/>
    <w:rsid w:val="005E2E83"/>
    <w:rsid w:val="005E3201"/>
    <w:rsid w:val="005E324A"/>
    <w:rsid w:val="005E32B8"/>
    <w:rsid w:val="005E337C"/>
    <w:rsid w:val="005E34A0"/>
    <w:rsid w:val="005E36DC"/>
    <w:rsid w:val="005E3A57"/>
    <w:rsid w:val="005E4077"/>
    <w:rsid w:val="005E4736"/>
    <w:rsid w:val="005E4827"/>
    <w:rsid w:val="005E48B7"/>
    <w:rsid w:val="005E4C1B"/>
    <w:rsid w:val="005E4E86"/>
    <w:rsid w:val="005E5169"/>
    <w:rsid w:val="005E5270"/>
    <w:rsid w:val="005E5456"/>
    <w:rsid w:val="005E5719"/>
    <w:rsid w:val="005E5804"/>
    <w:rsid w:val="005E5B70"/>
    <w:rsid w:val="005E604B"/>
    <w:rsid w:val="005E60CF"/>
    <w:rsid w:val="005E60F2"/>
    <w:rsid w:val="005E616B"/>
    <w:rsid w:val="005E628F"/>
    <w:rsid w:val="005E634A"/>
    <w:rsid w:val="005E6876"/>
    <w:rsid w:val="005E6BAD"/>
    <w:rsid w:val="005E6C2C"/>
    <w:rsid w:val="005E71F6"/>
    <w:rsid w:val="005E7F92"/>
    <w:rsid w:val="005F0DB0"/>
    <w:rsid w:val="005F0F2D"/>
    <w:rsid w:val="005F1103"/>
    <w:rsid w:val="005F1176"/>
    <w:rsid w:val="005F11DC"/>
    <w:rsid w:val="005F16BF"/>
    <w:rsid w:val="005F1845"/>
    <w:rsid w:val="005F226E"/>
    <w:rsid w:val="005F23C6"/>
    <w:rsid w:val="005F260F"/>
    <w:rsid w:val="005F2696"/>
    <w:rsid w:val="005F2795"/>
    <w:rsid w:val="005F27E7"/>
    <w:rsid w:val="005F2833"/>
    <w:rsid w:val="005F288F"/>
    <w:rsid w:val="005F2F45"/>
    <w:rsid w:val="005F3170"/>
    <w:rsid w:val="005F3791"/>
    <w:rsid w:val="005F37B8"/>
    <w:rsid w:val="005F39D2"/>
    <w:rsid w:val="005F3AFA"/>
    <w:rsid w:val="005F3BD1"/>
    <w:rsid w:val="005F3EBF"/>
    <w:rsid w:val="005F4492"/>
    <w:rsid w:val="005F4652"/>
    <w:rsid w:val="005F4771"/>
    <w:rsid w:val="005F47DF"/>
    <w:rsid w:val="005F4B06"/>
    <w:rsid w:val="005F51B9"/>
    <w:rsid w:val="005F52B8"/>
    <w:rsid w:val="005F53AA"/>
    <w:rsid w:val="005F53D5"/>
    <w:rsid w:val="005F543A"/>
    <w:rsid w:val="005F54E7"/>
    <w:rsid w:val="005F5723"/>
    <w:rsid w:val="005F5B36"/>
    <w:rsid w:val="005F5F57"/>
    <w:rsid w:val="005F6529"/>
    <w:rsid w:val="005F666A"/>
    <w:rsid w:val="005F67C2"/>
    <w:rsid w:val="005F6CA7"/>
    <w:rsid w:val="005F713C"/>
    <w:rsid w:val="005F7177"/>
    <w:rsid w:val="005F7340"/>
    <w:rsid w:val="005F743D"/>
    <w:rsid w:val="005F7500"/>
    <w:rsid w:val="005F7610"/>
    <w:rsid w:val="005F7AC6"/>
    <w:rsid w:val="005F7FF0"/>
    <w:rsid w:val="006002BC"/>
    <w:rsid w:val="00600892"/>
    <w:rsid w:val="006008F4"/>
    <w:rsid w:val="0060096B"/>
    <w:rsid w:val="00600C77"/>
    <w:rsid w:val="00600E89"/>
    <w:rsid w:val="00601228"/>
    <w:rsid w:val="00601231"/>
    <w:rsid w:val="00601346"/>
    <w:rsid w:val="00601519"/>
    <w:rsid w:val="00601C1D"/>
    <w:rsid w:val="00601F4E"/>
    <w:rsid w:val="00602031"/>
    <w:rsid w:val="00602221"/>
    <w:rsid w:val="00602272"/>
    <w:rsid w:val="006025A6"/>
    <w:rsid w:val="006027C3"/>
    <w:rsid w:val="00602835"/>
    <w:rsid w:val="00602C67"/>
    <w:rsid w:val="006033B5"/>
    <w:rsid w:val="006038AD"/>
    <w:rsid w:val="00603989"/>
    <w:rsid w:val="00603AD6"/>
    <w:rsid w:val="00604083"/>
    <w:rsid w:val="0060480D"/>
    <w:rsid w:val="00604C61"/>
    <w:rsid w:val="0060514F"/>
    <w:rsid w:val="0060561E"/>
    <w:rsid w:val="0060663A"/>
    <w:rsid w:val="00607203"/>
    <w:rsid w:val="00607717"/>
    <w:rsid w:val="00607C07"/>
    <w:rsid w:val="00607D22"/>
    <w:rsid w:val="0061034C"/>
    <w:rsid w:val="006104C0"/>
    <w:rsid w:val="00610753"/>
    <w:rsid w:val="00610827"/>
    <w:rsid w:val="00610C60"/>
    <w:rsid w:val="00610C9A"/>
    <w:rsid w:val="00610D1B"/>
    <w:rsid w:val="00610D4C"/>
    <w:rsid w:val="00610E66"/>
    <w:rsid w:val="0061112B"/>
    <w:rsid w:val="0061122A"/>
    <w:rsid w:val="006120A9"/>
    <w:rsid w:val="00612240"/>
    <w:rsid w:val="0061299C"/>
    <w:rsid w:val="006129D5"/>
    <w:rsid w:val="00612A63"/>
    <w:rsid w:val="00612C4F"/>
    <w:rsid w:val="00612C7A"/>
    <w:rsid w:val="00612CC4"/>
    <w:rsid w:val="00612EB2"/>
    <w:rsid w:val="006134B6"/>
    <w:rsid w:val="00613804"/>
    <w:rsid w:val="00613CA0"/>
    <w:rsid w:val="00613E54"/>
    <w:rsid w:val="00614553"/>
    <w:rsid w:val="0061455D"/>
    <w:rsid w:val="0061485F"/>
    <w:rsid w:val="00614A7C"/>
    <w:rsid w:val="00614B1B"/>
    <w:rsid w:val="00614BF1"/>
    <w:rsid w:val="00614C3D"/>
    <w:rsid w:val="00615662"/>
    <w:rsid w:val="00615919"/>
    <w:rsid w:val="006159AE"/>
    <w:rsid w:val="00615A16"/>
    <w:rsid w:val="00615A2F"/>
    <w:rsid w:val="00615A80"/>
    <w:rsid w:val="00615CA3"/>
    <w:rsid w:val="0061614F"/>
    <w:rsid w:val="006162D4"/>
    <w:rsid w:val="006163D8"/>
    <w:rsid w:val="0061674E"/>
    <w:rsid w:val="00616854"/>
    <w:rsid w:val="00616AE0"/>
    <w:rsid w:val="00616B47"/>
    <w:rsid w:val="00616BAD"/>
    <w:rsid w:val="00616FB6"/>
    <w:rsid w:val="00617243"/>
    <w:rsid w:val="0061732E"/>
    <w:rsid w:val="0061797B"/>
    <w:rsid w:val="006201AF"/>
    <w:rsid w:val="00620308"/>
    <w:rsid w:val="0062068F"/>
    <w:rsid w:val="00620A28"/>
    <w:rsid w:val="00620D65"/>
    <w:rsid w:val="006213BD"/>
    <w:rsid w:val="006217AD"/>
    <w:rsid w:val="006217C0"/>
    <w:rsid w:val="00621C7E"/>
    <w:rsid w:val="00621CF2"/>
    <w:rsid w:val="0062232C"/>
    <w:rsid w:val="0062251A"/>
    <w:rsid w:val="006229EF"/>
    <w:rsid w:val="00622D0A"/>
    <w:rsid w:val="00622DDC"/>
    <w:rsid w:val="00622E25"/>
    <w:rsid w:val="00622F5A"/>
    <w:rsid w:val="00623BD3"/>
    <w:rsid w:val="006244E0"/>
    <w:rsid w:val="006244FB"/>
    <w:rsid w:val="006247BD"/>
    <w:rsid w:val="00624B0A"/>
    <w:rsid w:val="00624FC5"/>
    <w:rsid w:val="0062511E"/>
    <w:rsid w:val="00625127"/>
    <w:rsid w:val="00625184"/>
    <w:rsid w:val="00625AA2"/>
    <w:rsid w:val="00625E9E"/>
    <w:rsid w:val="00626108"/>
    <w:rsid w:val="0062645E"/>
    <w:rsid w:val="00626758"/>
    <w:rsid w:val="00626837"/>
    <w:rsid w:val="00626CD9"/>
    <w:rsid w:val="00626D6C"/>
    <w:rsid w:val="00626D7F"/>
    <w:rsid w:val="00626EEE"/>
    <w:rsid w:val="006270D9"/>
    <w:rsid w:val="006272EC"/>
    <w:rsid w:val="00627455"/>
    <w:rsid w:val="00630437"/>
    <w:rsid w:val="00630AB4"/>
    <w:rsid w:val="0063114C"/>
    <w:rsid w:val="00631285"/>
    <w:rsid w:val="00631339"/>
    <w:rsid w:val="0063141E"/>
    <w:rsid w:val="0063155D"/>
    <w:rsid w:val="00631569"/>
    <w:rsid w:val="00631BC9"/>
    <w:rsid w:val="00631C8B"/>
    <w:rsid w:val="006322E2"/>
    <w:rsid w:val="0063252A"/>
    <w:rsid w:val="006329C0"/>
    <w:rsid w:val="00632ACE"/>
    <w:rsid w:val="00632CDE"/>
    <w:rsid w:val="00632D79"/>
    <w:rsid w:val="00633928"/>
    <w:rsid w:val="0063455E"/>
    <w:rsid w:val="00634644"/>
    <w:rsid w:val="00634892"/>
    <w:rsid w:val="006349AC"/>
    <w:rsid w:val="00634D08"/>
    <w:rsid w:val="0063527E"/>
    <w:rsid w:val="0063553E"/>
    <w:rsid w:val="00635998"/>
    <w:rsid w:val="006359B9"/>
    <w:rsid w:val="00635F1D"/>
    <w:rsid w:val="00636092"/>
    <w:rsid w:val="00636281"/>
    <w:rsid w:val="00636534"/>
    <w:rsid w:val="00636807"/>
    <w:rsid w:val="00636A40"/>
    <w:rsid w:val="00636C2B"/>
    <w:rsid w:val="00637369"/>
    <w:rsid w:val="00637493"/>
    <w:rsid w:val="006375B6"/>
    <w:rsid w:val="006377E7"/>
    <w:rsid w:val="00637E8A"/>
    <w:rsid w:val="00640214"/>
    <w:rsid w:val="006413A4"/>
    <w:rsid w:val="00641CB2"/>
    <w:rsid w:val="0064237E"/>
    <w:rsid w:val="006424B9"/>
    <w:rsid w:val="0064299F"/>
    <w:rsid w:val="00642E74"/>
    <w:rsid w:val="00643918"/>
    <w:rsid w:val="0064392F"/>
    <w:rsid w:val="0064394A"/>
    <w:rsid w:val="006439A1"/>
    <w:rsid w:val="00643A00"/>
    <w:rsid w:val="00643C82"/>
    <w:rsid w:val="00643CE7"/>
    <w:rsid w:val="00644A77"/>
    <w:rsid w:val="00644E33"/>
    <w:rsid w:val="00645373"/>
    <w:rsid w:val="006454D1"/>
    <w:rsid w:val="006456BD"/>
    <w:rsid w:val="00645885"/>
    <w:rsid w:val="006459D0"/>
    <w:rsid w:val="00645B43"/>
    <w:rsid w:val="00645BB3"/>
    <w:rsid w:val="00645CAF"/>
    <w:rsid w:val="00645F50"/>
    <w:rsid w:val="00645F8E"/>
    <w:rsid w:val="00645FA4"/>
    <w:rsid w:val="006461A0"/>
    <w:rsid w:val="006464DD"/>
    <w:rsid w:val="00646B84"/>
    <w:rsid w:val="00646B8A"/>
    <w:rsid w:val="00646EF0"/>
    <w:rsid w:val="006470C0"/>
    <w:rsid w:val="00647265"/>
    <w:rsid w:val="0064767D"/>
    <w:rsid w:val="00650431"/>
    <w:rsid w:val="0065079A"/>
    <w:rsid w:val="006508C9"/>
    <w:rsid w:val="00650963"/>
    <w:rsid w:val="00650A11"/>
    <w:rsid w:val="00650CEF"/>
    <w:rsid w:val="00650E0E"/>
    <w:rsid w:val="00650FB2"/>
    <w:rsid w:val="0065139C"/>
    <w:rsid w:val="00651455"/>
    <w:rsid w:val="0065183E"/>
    <w:rsid w:val="006518BB"/>
    <w:rsid w:val="0065222F"/>
    <w:rsid w:val="00652280"/>
    <w:rsid w:val="00652866"/>
    <w:rsid w:val="00652FE3"/>
    <w:rsid w:val="00653269"/>
    <w:rsid w:val="00653335"/>
    <w:rsid w:val="00653D24"/>
    <w:rsid w:val="00653EC2"/>
    <w:rsid w:val="006546DA"/>
    <w:rsid w:val="0065474F"/>
    <w:rsid w:val="00654C10"/>
    <w:rsid w:val="00654FD6"/>
    <w:rsid w:val="00655004"/>
    <w:rsid w:val="006550E0"/>
    <w:rsid w:val="00655A36"/>
    <w:rsid w:val="00655F37"/>
    <w:rsid w:val="006564D6"/>
    <w:rsid w:val="00657180"/>
    <w:rsid w:val="006575AD"/>
    <w:rsid w:val="006578F7"/>
    <w:rsid w:val="00657C51"/>
    <w:rsid w:val="00657F75"/>
    <w:rsid w:val="00660064"/>
    <w:rsid w:val="006601AD"/>
    <w:rsid w:val="00660283"/>
    <w:rsid w:val="00660731"/>
    <w:rsid w:val="00660806"/>
    <w:rsid w:val="006609CF"/>
    <w:rsid w:val="00660A80"/>
    <w:rsid w:val="00660B58"/>
    <w:rsid w:val="0066151C"/>
    <w:rsid w:val="0066153D"/>
    <w:rsid w:val="00661948"/>
    <w:rsid w:val="00661B67"/>
    <w:rsid w:val="00661C9F"/>
    <w:rsid w:val="00661DC4"/>
    <w:rsid w:val="006621C9"/>
    <w:rsid w:val="00662454"/>
    <w:rsid w:val="00662A3E"/>
    <w:rsid w:val="00662D65"/>
    <w:rsid w:val="00663033"/>
    <w:rsid w:val="006632F8"/>
    <w:rsid w:val="00663556"/>
    <w:rsid w:val="0066367B"/>
    <w:rsid w:val="00663968"/>
    <w:rsid w:val="00663DDA"/>
    <w:rsid w:val="00663EA7"/>
    <w:rsid w:val="00664048"/>
    <w:rsid w:val="00664619"/>
    <w:rsid w:val="0066467C"/>
    <w:rsid w:val="0066467E"/>
    <w:rsid w:val="00664F3A"/>
    <w:rsid w:val="00664F91"/>
    <w:rsid w:val="00665D9D"/>
    <w:rsid w:val="00665E88"/>
    <w:rsid w:val="00666036"/>
    <w:rsid w:val="00666DC5"/>
    <w:rsid w:val="0066702A"/>
    <w:rsid w:val="00667199"/>
    <w:rsid w:val="0066758E"/>
    <w:rsid w:val="006676BA"/>
    <w:rsid w:val="006676F7"/>
    <w:rsid w:val="0066777A"/>
    <w:rsid w:val="0067031B"/>
    <w:rsid w:val="006704EF"/>
    <w:rsid w:val="006709A3"/>
    <w:rsid w:val="006709DA"/>
    <w:rsid w:val="006709E6"/>
    <w:rsid w:val="00670BC4"/>
    <w:rsid w:val="00670C6F"/>
    <w:rsid w:val="00670CED"/>
    <w:rsid w:val="006713BC"/>
    <w:rsid w:val="00671D4D"/>
    <w:rsid w:val="00672307"/>
    <w:rsid w:val="006723FB"/>
    <w:rsid w:val="0067240F"/>
    <w:rsid w:val="00672542"/>
    <w:rsid w:val="006727BC"/>
    <w:rsid w:val="00672AB3"/>
    <w:rsid w:val="0067301D"/>
    <w:rsid w:val="006730AA"/>
    <w:rsid w:val="0067337B"/>
    <w:rsid w:val="0067377C"/>
    <w:rsid w:val="0067397A"/>
    <w:rsid w:val="00673BD8"/>
    <w:rsid w:val="0067416E"/>
    <w:rsid w:val="00674A8C"/>
    <w:rsid w:val="00674BC5"/>
    <w:rsid w:val="00675360"/>
    <w:rsid w:val="00675A9E"/>
    <w:rsid w:val="00675B3F"/>
    <w:rsid w:val="00675C5A"/>
    <w:rsid w:val="00675CA4"/>
    <w:rsid w:val="00675DD4"/>
    <w:rsid w:val="00675E47"/>
    <w:rsid w:val="00675EC2"/>
    <w:rsid w:val="0067606A"/>
    <w:rsid w:val="006763DD"/>
    <w:rsid w:val="006763F2"/>
    <w:rsid w:val="0067686D"/>
    <w:rsid w:val="00676898"/>
    <w:rsid w:val="00676912"/>
    <w:rsid w:val="00676C4E"/>
    <w:rsid w:val="00676CED"/>
    <w:rsid w:val="00676DBE"/>
    <w:rsid w:val="00676F0B"/>
    <w:rsid w:val="006770BA"/>
    <w:rsid w:val="006772CD"/>
    <w:rsid w:val="006774D4"/>
    <w:rsid w:val="00677707"/>
    <w:rsid w:val="006777C0"/>
    <w:rsid w:val="00677C7D"/>
    <w:rsid w:val="00677CC9"/>
    <w:rsid w:val="00677E86"/>
    <w:rsid w:val="00677EB3"/>
    <w:rsid w:val="00677FA7"/>
    <w:rsid w:val="0068011B"/>
    <w:rsid w:val="00680655"/>
    <w:rsid w:val="0068082E"/>
    <w:rsid w:val="0068086E"/>
    <w:rsid w:val="00680917"/>
    <w:rsid w:val="006809E7"/>
    <w:rsid w:val="00681414"/>
    <w:rsid w:val="00681D0C"/>
    <w:rsid w:val="00681D99"/>
    <w:rsid w:val="00681F4D"/>
    <w:rsid w:val="006822AE"/>
    <w:rsid w:val="006825F4"/>
    <w:rsid w:val="006835AB"/>
    <w:rsid w:val="00683689"/>
    <w:rsid w:val="00683B2A"/>
    <w:rsid w:val="00683FEF"/>
    <w:rsid w:val="00684B3D"/>
    <w:rsid w:val="00684B42"/>
    <w:rsid w:val="00685C43"/>
    <w:rsid w:val="00685CAC"/>
    <w:rsid w:val="006860BA"/>
    <w:rsid w:val="00686229"/>
    <w:rsid w:val="006864EA"/>
    <w:rsid w:val="00686936"/>
    <w:rsid w:val="00686C65"/>
    <w:rsid w:val="00686C6A"/>
    <w:rsid w:val="00686F15"/>
    <w:rsid w:val="00687051"/>
    <w:rsid w:val="006875F4"/>
    <w:rsid w:val="00687762"/>
    <w:rsid w:val="00687BCF"/>
    <w:rsid w:val="00687FB3"/>
    <w:rsid w:val="00690592"/>
    <w:rsid w:val="0069067C"/>
    <w:rsid w:val="006909D3"/>
    <w:rsid w:val="006915FB"/>
    <w:rsid w:val="006916A8"/>
    <w:rsid w:val="0069213E"/>
    <w:rsid w:val="006926B3"/>
    <w:rsid w:val="0069323A"/>
    <w:rsid w:val="00693AA1"/>
    <w:rsid w:val="00693B09"/>
    <w:rsid w:val="00693D1C"/>
    <w:rsid w:val="00693F5B"/>
    <w:rsid w:val="006940DD"/>
    <w:rsid w:val="0069568E"/>
    <w:rsid w:val="00695721"/>
    <w:rsid w:val="00695887"/>
    <w:rsid w:val="00695FF7"/>
    <w:rsid w:val="006960AD"/>
    <w:rsid w:val="00696465"/>
    <w:rsid w:val="00696BA1"/>
    <w:rsid w:val="00696D2C"/>
    <w:rsid w:val="00696EE7"/>
    <w:rsid w:val="00697051"/>
    <w:rsid w:val="006972EC"/>
    <w:rsid w:val="006975F7"/>
    <w:rsid w:val="00697DCB"/>
    <w:rsid w:val="00697DD6"/>
    <w:rsid w:val="00697F4C"/>
    <w:rsid w:val="006A03FC"/>
    <w:rsid w:val="006A06B5"/>
    <w:rsid w:val="006A09F6"/>
    <w:rsid w:val="006A09FA"/>
    <w:rsid w:val="006A0C3B"/>
    <w:rsid w:val="006A0F53"/>
    <w:rsid w:val="006A1416"/>
    <w:rsid w:val="006A187B"/>
    <w:rsid w:val="006A2877"/>
    <w:rsid w:val="006A28DC"/>
    <w:rsid w:val="006A3368"/>
    <w:rsid w:val="006A3473"/>
    <w:rsid w:val="006A364D"/>
    <w:rsid w:val="006A3667"/>
    <w:rsid w:val="006A370F"/>
    <w:rsid w:val="006A3C57"/>
    <w:rsid w:val="006A3CFE"/>
    <w:rsid w:val="006A3DEE"/>
    <w:rsid w:val="006A43E1"/>
    <w:rsid w:val="006A4744"/>
    <w:rsid w:val="006A4C40"/>
    <w:rsid w:val="006A4D71"/>
    <w:rsid w:val="006A4DE1"/>
    <w:rsid w:val="006A4DED"/>
    <w:rsid w:val="006A4F7B"/>
    <w:rsid w:val="006A53E4"/>
    <w:rsid w:val="006A5F6A"/>
    <w:rsid w:val="006A6242"/>
    <w:rsid w:val="006A6BE2"/>
    <w:rsid w:val="006A6DBA"/>
    <w:rsid w:val="006A6F58"/>
    <w:rsid w:val="006A6FD4"/>
    <w:rsid w:val="006A70B2"/>
    <w:rsid w:val="006A74F4"/>
    <w:rsid w:val="006A74F8"/>
    <w:rsid w:val="006A75FE"/>
    <w:rsid w:val="006A79F4"/>
    <w:rsid w:val="006A7A8C"/>
    <w:rsid w:val="006B008C"/>
    <w:rsid w:val="006B0E50"/>
    <w:rsid w:val="006B102B"/>
    <w:rsid w:val="006B1090"/>
    <w:rsid w:val="006B1798"/>
    <w:rsid w:val="006B1B3F"/>
    <w:rsid w:val="006B1B6A"/>
    <w:rsid w:val="006B1DF5"/>
    <w:rsid w:val="006B1F53"/>
    <w:rsid w:val="006B225C"/>
    <w:rsid w:val="006B2477"/>
    <w:rsid w:val="006B25DB"/>
    <w:rsid w:val="006B2A19"/>
    <w:rsid w:val="006B2A3C"/>
    <w:rsid w:val="006B2D05"/>
    <w:rsid w:val="006B2FC3"/>
    <w:rsid w:val="006B31F0"/>
    <w:rsid w:val="006B4231"/>
    <w:rsid w:val="006B439A"/>
    <w:rsid w:val="006B4409"/>
    <w:rsid w:val="006B48D1"/>
    <w:rsid w:val="006B4BAB"/>
    <w:rsid w:val="006B5217"/>
    <w:rsid w:val="006B52AD"/>
    <w:rsid w:val="006B52C4"/>
    <w:rsid w:val="006B5472"/>
    <w:rsid w:val="006B5BA2"/>
    <w:rsid w:val="006B5DCD"/>
    <w:rsid w:val="006B5EAE"/>
    <w:rsid w:val="006B5F92"/>
    <w:rsid w:val="006B6054"/>
    <w:rsid w:val="006B61C2"/>
    <w:rsid w:val="006B68D0"/>
    <w:rsid w:val="006B69D0"/>
    <w:rsid w:val="006B76C8"/>
    <w:rsid w:val="006B7DC0"/>
    <w:rsid w:val="006C07E7"/>
    <w:rsid w:val="006C0B20"/>
    <w:rsid w:val="006C0B23"/>
    <w:rsid w:val="006C0BCB"/>
    <w:rsid w:val="006C0EF1"/>
    <w:rsid w:val="006C0F2A"/>
    <w:rsid w:val="006C1503"/>
    <w:rsid w:val="006C1CE9"/>
    <w:rsid w:val="006C21F2"/>
    <w:rsid w:val="006C2489"/>
    <w:rsid w:val="006C2770"/>
    <w:rsid w:val="006C27D1"/>
    <w:rsid w:val="006C2BF4"/>
    <w:rsid w:val="006C302E"/>
    <w:rsid w:val="006C3090"/>
    <w:rsid w:val="006C33A8"/>
    <w:rsid w:val="006C36F3"/>
    <w:rsid w:val="006C38A0"/>
    <w:rsid w:val="006C39A1"/>
    <w:rsid w:val="006C3BD1"/>
    <w:rsid w:val="006C3C86"/>
    <w:rsid w:val="006C3DCA"/>
    <w:rsid w:val="006C3EF4"/>
    <w:rsid w:val="006C41F2"/>
    <w:rsid w:val="006C429D"/>
    <w:rsid w:val="006C4726"/>
    <w:rsid w:val="006C4875"/>
    <w:rsid w:val="006C487A"/>
    <w:rsid w:val="006C48EE"/>
    <w:rsid w:val="006C51E0"/>
    <w:rsid w:val="006C52A7"/>
    <w:rsid w:val="006C5323"/>
    <w:rsid w:val="006C59CD"/>
    <w:rsid w:val="006C5C4A"/>
    <w:rsid w:val="006C5DEF"/>
    <w:rsid w:val="006C5F77"/>
    <w:rsid w:val="006C5FC3"/>
    <w:rsid w:val="006C63CA"/>
    <w:rsid w:val="006C6D28"/>
    <w:rsid w:val="006C7137"/>
    <w:rsid w:val="006C72CA"/>
    <w:rsid w:val="006C72D8"/>
    <w:rsid w:val="006C7BC9"/>
    <w:rsid w:val="006C7E71"/>
    <w:rsid w:val="006C7E7F"/>
    <w:rsid w:val="006D0098"/>
    <w:rsid w:val="006D0272"/>
    <w:rsid w:val="006D0C3B"/>
    <w:rsid w:val="006D0C65"/>
    <w:rsid w:val="006D0D5B"/>
    <w:rsid w:val="006D0E98"/>
    <w:rsid w:val="006D15DD"/>
    <w:rsid w:val="006D170F"/>
    <w:rsid w:val="006D23B1"/>
    <w:rsid w:val="006D242C"/>
    <w:rsid w:val="006D2547"/>
    <w:rsid w:val="006D2A15"/>
    <w:rsid w:val="006D2B77"/>
    <w:rsid w:val="006D2C0C"/>
    <w:rsid w:val="006D2C11"/>
    <w:rsid w:val="006D2D5F"/>
    <w:rsid w:val="006D301B"/>
    <w:rsid w:val="006D301C"/>
    <w:rsid w:val="006D3617"/>
    <w:rsid w:val="006D415B"/>
    <w:rsid w:val="006D41AB"/>
    <w:rsid w:val="006D43D6"/>
    <w:rsid w:val="006D44B0"/>
    <w:rsid w:val="006D4C85"/>
    <w:rsid w:val="006D4D51"/>
    <w:rsid w:val="006D4D5B"/>
    <w:rsid w:val="006D4D71"/>
    <w:rsid w:val="006D4F21"/>
    <w:rsid w:val="006D5272"/>
    <w:rsid w:val="006D53B4"/>
    <w:rsid w:val="006D55A1"/>
    <w:rsid w:val="006D5671"/>
    <w:rsid w:val="006D5859"/>
    <w:rsid w:val="006D59C7"/>
    <w:rsid w:val="006D5C04"/>
    <w:rsid w:val="006D6034"/>
    <w:rsid w:val="006D6FB8"/>
    <w:rsid w:val="006D6FC5"/>
    <w:rsid w:val="006D7A11"/>
    <w:rsid w:val="006D7BA4"/>
    <w:rsid w:val="006D7BDF"/>
    <w:rsid w:val="006D7D74"/>
    <w:rsid w:val="006D7F93"/>
    <w:rsid w:val="006E001B"/>
    <w:rsid w:val="006E011D"/>
    <w:rsid w:val="006E023C"/>
    <w:rsid w:val="006E0806"/>
    <w:rsid w:val="006E08B7"/>
    <w:rsid w:val="006E0DD6"/>
    <w:rsid w:val="006E0F16"/>
    <w:rsid w:val="006E0FB4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8"/>
    <w:rsid w:val="006E1FEF"/>
    <w:rsid w:val="006E2091"/>
    <w:rsid w:val="006E20AC"/>
    <w:rsid w:val="006E2288"/>
    <w:rsid w:val="006E2432"/>
    <w:rsid w:val="006E2A40"/>
    <w:rsid w:val="006E2C14"/>
    <w:rsid w:val="006E2C78"/>
    <w:rsid w:val="006E2DFC"/>
    <w:rsid w:val="006E2F24"/>
    <w:rsid w:val="006E2F98"/>
    <w:rsid w:val="006E33A5"/>
    <w:rsid w:val="006E35B8"/>
    <w:rsid w:val="006E3761"/>
    <w:rsid w:val="006E4CC0"/>
    <w:rsid w:val="006E4D71"/>
    <w:rsid w:val="006E4EE9"/>
    <w:rsid w:val="006E588C"/>
    <w:rsid w:val="006E5929"/>
    <w:rsid w:val="006E59D1"/>
    <w:rsid w:val="006E6249"/>
    <w:rsid w:val="006E678D"/>
    <w:rsid w:val="006E69B0"/>
    <w:rsid w:val="006E69FC"/>
    <w:rsid w:val="006E6BDA"/>
    <w:rsid w:val="006E6D3E"/>
    <w:rsid w:val="006E730A"/>
    <w:rsid w:val="006E7321"/>
    <w:rsid w:val="006E75D9"/>
    <w:rsid w:val="006E7644"/>
    <w:rsid w:val="006E7E66"/>
    <w:rsid w:val="006E7EF1"/>
    <w:rsid w:val="006E7F62"/>
    <w:rsid w:val="006F033B"/>
    <w:rsid w:val="006F0481"/>
    <w:rsid w:val="006F0665"/>
    <w:rsid w:val="006F0936"/>
    <w:rsid w:val="006F09D2"/>
    <w:rsid w:val="006F0CB7"/>
    <w:rsid w:val="006F0FAF"/>
    <w:rsid w:val="006F1310"/>
    <w:rsid w:val="006F1691"/>
    <w:rsid w:val="006F2959"/>
    <w:rsid w:val="006F2E58"/>
    <w:rsid w:val="006F2EA2"/>
    <w:rsid w:val="006F2FBE"/>
    <w:rsid w:val="006F30AD"/>
    <w:rsid w:val="006F332D"/>
    <w:rsid w:val="006F33B4"/>
    <w:rsid w:val="006F37E0"/>
    <w:rsid w:val="006F38C1"/>
    <w:rsid w:val="006F3DC7"/>
    <w:rsid w:val="006F40A1"/>
    <w:rsid w:val="006F47B5"/>
    <w:rsid w:val="006F4900"/>
    <w:rsid w:val="006F4A60"/>
    <w:rsid w:val="006F4DB5"/>
    <w:rsid w:val="006F501E"/>
    <w:rsid w:val="006F55CD"/>
    <w:rsid w:val="006F57A8"/>
    <w:rsid w:val="006F5D9E"/>
    <w:rsid w:val="006F5EA8"/>
    <w:rsid w:val="006F6328"/>
    <w:rsid w:val="006F6A3A"/>
    <w:rsid w:val="006F6EBD"/>
    <w:rsid w:val="006F6F06"/>
    <w:rsid w:val="006F6F61"/>
    <w:rsid w:val="006F706C"/>
    <w:rsid w:val="006F7476"/>
    <w:rsid w:val="006F76BD"/>
    <w:rsid w:val="006F78B9"/>
    <w:rsid w:val="007000A3"/>
    <w:rsid w:val="00700320"/>
    <w:rsid w:val="007009E7"/>
    <w:rsid w:val="00700B09"/>
    <w:rsid w:val="00701387"/>
    <w:rsid w:val="00701437"/>
    <w:rsid w:val="0070147C"/>
    <w:rsid w:val="007017D3"/>
    <w:rsid w:val="00701828"/>
    <w:rsid w:val="007019CD"/>
    <w:rsid w:val="00702663"/>
    <w:rsid w:val="0070267B"/>
    <w:rsid w:val="00702837"/>
    <w:rsid w:val="00702A04"/>
    <w:rsid w:val="00702A1D"/>
    <w:rsid w:val="00702DEF"/>
    <w:rsid w:val="007034A3"/>
    <w:rsid w:val="00703727"/>
    <w:rsid w:val="00703923"/>
    <w:rsid w:val="00703C7C"/>
    <w:rsid w:val="00704682"/>
    <w:rsid w:val="007048F3"/>
    <w:rsid w:val="007048FC"/>
    <w:rsid w:val="00704A77"/>
    <w:rsid w:val="00705105"/>
    <w:rsid w:val="00705676"/>
    <w:rsid w:val="0070572C"/>
    <w:rsid w:val="00705A69"/>
    <w:rsid w:val="00705D9E"/>
    <w:rsid w:val="00706762"/>
    <w:rsid w:val="0070688F"/>
    <w:rsid w:val="00706A8E"/>
    <w:rsid w:val="00706BBE"/>
    <w:rsid w:val="00706E2A"/>
    <w:rsid w:val="00707186"/>
    <w:rsid w:val="0070719E"/>
    <w:rsid w:val="00707435"/>
    <w:rsid w:val="007078D5"/>
    <w:rsid w:val="007079F6"/>
    <w:rsid w:val="00707BDB"/>
    <w:rsid w:val="00707C7D"/>
    <w:rsid w:val="00707E36"/>
    <w:rsid w:val="007100E2"/>
    <w:rsid w:val="007101E2"/>
    <w:rsid w:val="00710289"/>
    <w:rsid w:val="007106EA"/>
    <w:rsid w:val="00710B23"/>
    <w:rsid w:val="00710F6D"/>
    <w:rsid w:val="00711D9E"/>
    <w:rsid w:val="00712530"/>
    <w:rsid w:val="00712AE0"/>
    <w:rsid w:val="00712D8D"/>
    <w:rsid w:val="007131C7"/>
    <w:rsid w:val="0071329F"/>
    <w:rsid w:val="007133B6"/>
    <w:rsid w:val="007133C1"/>
    <w:rsid w:val="007135C9"/>
    <w:rsid w:val="007140C0"/>
    <w:rsid w:val="0071482F"/>
    <w:rsid w:val="00714AF1"/>
    <w:rsid w:val="00714D0A"/>
    <w:rsid w:val="00714D9F"/>
    <w:rsid w:val="00714E9C"/>
    <w:rsid w:val="007155AE"/>
    <w:rsid w:val="0071589E"/>
    <w:rsid w:val="00715906"/>
    <w:rsid w:val="00715A06"/>
    <w:rsid w:val="00715A45"/>
    <w:rsid w:val="00715B81"/>
    <w:rsid w:val="00715ED6"/>
    <w:rsid w:val="007160DD"/>
    <w:rsid w:val="00716165"/>
    <w:rsid w:val="0071663C"/>
    <w:rsid w:val="007169FD"/>
    <w:rsid w:val="00717088"/>
    <w:rsid w:val="007170D0"/>
    <w:rsid w:val="007172E2"/>
    <w:rsid w:val="0071730B"/>
    <w:rsid w:val="00717606"/>
    <w:rsid w:val="00717769"/>
    <w:rsid w:val="00717DB3"/>
    <w:rsid w:val="00720033"/>
    <w:rsid w:val="0072008B"/>
    <w:rsid w:val="007201B4"/>
    <w:rsid w:val="007203EB"/>
    <w:rsid w:val="00720552"/>
    <w:rsid w:val="007206E7"/>
    <w:rsid w:val="00720702"/>
    <w:rsid w:val="007208C5"/>
    <w:rsid w:val="00720B8B"/>
    <w:rsid w:val="00720DDB"/>
    <w:rsid w:val="00720DF9"/>
    <w:rsid w:val="0072124E"/>
    <w:rsid w:val="007212A5"/>
    <w:rsid w:val="00721D6E"/>
    <w:rsid w:val="00721F89"/>
    <w:rsid w:val="007221F7"/>
    <w:rsid w:val="007223E6"/>
    <w:rsid w:val="007223F4"/>
    <w:rsid w:val="0072253D"/>
    <w:rsid w:val="00722A92"/>
    <w:rsid w:val="0072314B"/>
    <w:rsid w:val="00723397"/>
    <w:rsid w:val="00723737"/>
    <w:rsid w:val="007238BC"/>
    <w:rsid w:val="00723A55"/>
    <w:rsid w:val="00723AF9"/>
    <w:rsid w:val="00723E41"/>
    <w:rsid w:val="00724569"/>
    <w:rsid w:val="00724600"/>
    <w:rsid w:val="007246C0"/>
    <w:rsid w:val="007248E2"/>
    <w:rsid w:val="00724AE7"/>
    <w:rsid w:val="00724EF9"/>
    <w:rsid w:val="00724F1E"/>
    <w:rsid w:val="00724F28"/>
    <w:rsid w:val="007251B0"/>
    <w:rsid w:val="00725219"/>
    <w:rsid w:val="0072547A"/>
    <w:rsid w:val="00725B10"/>
    <w:rsid w:val="00725CF9"/>
    <w:rsid w:val="00725DDD"/>
    <w:rsid w:val="0072612D"/>
    <w:rsid w:val="00726312"/>
    <w:rsid w:val="0072682A"/>
    <w:rsid w:val="0072754B"/>
    <w:rsid w:val="00727766"/>
    <w:rsid w:val="00727CF3"/>
    <w:rsid w:val="00727D3B"/>
    <w:rsid w:val="00727D8B"/>
    <w:rsid w:val="007302C5"/>
    <w:rsid w:val="007304C7"/>
    <w:rsid w:val="00730747"/>
    <w:rsid w:val="0073096F"/>
    <w:rsid w:val="00730A81"/>
    <w:rsid w:val="00730BC5"/>
    <w:rsid w:val="00730D0B"/>
    <w:rsid w:val="00730E97"/>
    <w:rsid w:val="00731189"/>
    <w:rsid w:val="00731261"/>
    <w:rsid w:val="0073175C"/>
    <w:rsid w:val="007317FB"/>
    <w:rsid w:val="00731E07"/>
    <w:rsid w:val="007325D9"/>
    <w:rsid w:val="00732BD9"/>
    <w:rsid w:val="00733355"/>
    <w:rsid w:val="007333DB"/>
    <w:rsid w:val="00733C49"/>
    <w:rsid w:val="00733D77"/>
    <w:rsid w:val="0073400F"/>
    <w:rsid w:val="00734916"/>
    <w:rsid w:val="00734E90"/>
    <w:rsid w:val="007354EF"/>
    <w:rsid w:val="00735849"/>
    <w:rsid w:val="0073598B"/>
    <w:rsid w:val="007362DD"/>
    <w:rsid w:val="007368AA"/>
    <w:rsid w:val="00736A1B"/>
    <w:rsid w:val="00737B17"/>
    <w:rsid w:val="00737B7F"/>
    <w:rsid w:val="00737EAF"/>
    <w:rsid w:val="00737F2E"/>
    <w:rsid w:val="0074005C"/>
    <w:rsid w:val="00740186"/>
    <w:rsid w:val="00740195"/>
    <w:rsid w:val="0074053E"/>
    <w:rsid w:val="007407D1"/>
    <w:rsid w:val="00740918"/>
    <w:rsid w:val="00740D36"/>
    <w:rsid w:val="007416E9"/>
    <w:rsid w:val="007417D6"/>
    <w:rsid w:val="00741962"/>
    <w:rsid w:val="007419A8"/>
    <w:rsid w:val="00741AC4"/>
    <w:rsid w:val="007422C5"/>
    <w:rsid w:val="007423DE"/>
    <w:rsid w:val="007423E7"/>
    <w:rsid w:val="00742773"/>
    <w:rsid w:val="0074289E"/>
    <w:rsid w:val="00742B0F"/>
    <w:rsid w:val="00742B8B"/>
    <w:rsid w:val="0074312A"/>
    <w:rsid w:val="0074325C"/>
    <w:rsid w:val="0074344A"/>
    <w:rsid w:val="00743DBE"/>
    <w:rsid w:val="00744302"/>
    <w:rsid w:val="007443A0"/>
    <w:rsid w:val="00744DEC"/>
    <w:rsid w:val="00744EC1"/>
    <w:rsid w:val="00744FED"/>
    <w:rsid w:val="00745313"/>
    <w:rsid w:val="007453A1"/>
    <w:rsid w:val="0074554E"/>
    <w:rsid w:val="007457A5"/>
    <w:rsid w:val="007459AE"/>
    <w:rsid w:val="00745F6F"/>
    <w:rsid w:val="007460C0"/>
    <w:rsid w:val="00746AF3"/>
    <w:rsid w:val="00746DB9"/>
    <w:rsid w:val="00746DF1"/>
    <w:rsid w:val="00746F89"/>
    <w:rsid w:val="0074742A"/>
    <w:rsid w:val="007474D3"/>
    <w:rsid w:val="007476B1"/>
    <w:rsid w:val="00747780"/>
    <w:rsid w:val="00747E6D"/>
    <w:rsid w:val="00747EDB"/>
    <w:rsid w:val="0075044B"/>
    <w:rsid w:val="00750B00"/>
    <w:rsid w:val="00750E19"/>
    <w:rsid w:val="00750FB5"/>
    <w:rsid w:val="00751530"/>
    <w:rsid w:val="007515A9"/>
    <w:rsid w:val="007516C7"/>
    <w:rsid w:val="007517DA"/>
    <w:rsid w:val="00751879"/>
    <w:rsid w:val="007518FF"/>
    <w:rsid w:val="00751E8E"/>
    <w:rsid w:val="0075202B"/>
    <w:rsid w:val="00752354"/>
    <w:rsid w:val="0075243B"/>
    <w:rsid w:val="00752444"/>
    <w:rsid w:val="007524BE"/>
    <w:rsid w:val="007524D5"/>
    <w:rsid w:val="00752D42"/>
    <w:rsid w:val="00752FD3"/>
    <w:rsid w:val="00753199"/>
    <w:rsid w:val="007533D5"/>
    <w:rsid w:val="00753692"/>
    <w:rsid w:val="00753899"/>
    <w:rsid w:val="00753A4F"/>
    <w:rsid w:val="00753FA1"/>
    <w:rsid w:val="00754239"/>
    <w:rsid w:val="00754398"/>
    <w:rsid w:val="007546CE"/>
    <w:rsid w:val="00754ED1"/>
    <w:rsid w:val="0075564C"/>
    <w:rsid w:val="00755774"/>
    <w:rsid w:val="00755853"/>
    <w:rsid w:val="00755C23"/>
    <w:rsid w:val="00756BFE"/>
    <w:rsid w:val="007570D0"/>
    <w:rsid w:val="00757215"/>
    <w:rsid w:val="007578DB"/>
    <w:rsid w:val="00757DF3"/>
    <w:rsid w:val="00760107"/>
    <w:rsid w:val="0076023E"/>
    <w:rsid w:val="00760407"/>
    <w:rsid w:val="0076045D"/>
    <w:rsid w:val="007607F3"/>
    <w:rsid w:val="007607FB"/>
    <w:rsid w:val="00761196"/>
    <w:rsid w:val="0076119C"/>
    <w:rsid w:val="007612C1"/>
    <w:rsid w:val="007615C9"/>
    <w:rsid w:val="0076248D"/>
    <w:rsid w:val="007624A1"/>
    <w:rsid w:val="007624BB"/>
    <w:rsid w:val="00762827"/>
    <w:rsid w:val="00762C33"/>
    <w:rsid w:val="00762E8F"/>
    <w:rsid w:val="00763229"/>
    <w:rsid w:val="007632C5"/>
    <w:rsid w:val="007639E4"/>
    <w:rsid w:val="00763C5B"/>
    <w:rsid w:val="00763F1F"/>
    <w:rsid w:val="00764166"/>
    <w:rsid w:val="00764210"/>
    <w:rsid w:val="00764509"/>
    <w:rsid w:val="007645D1"/>
    <w:rsid w:val="0076462A"/>
    <w:rsid w:val="0076478A"/>
    <w:rsid w:val="0076482E"/>
    <w:rsid w:val="00765219"/>
    <w:rsid w:val="00765697"/>
    <w:rsid w:val="007657EB"/>
    <w:rsid w:val="007659D0"/>
    <w:rsid w:val="00765A20"/>
    <w:rsid w:val="007661E9"/>
    <w:rsid w:val="0076632D"/>
    <w:rsid w:val="007665AD"/>
    <w:rsid w:val="007668EA"/>
    <w:rsid w:val="00767A09"/>
    <w:rsid w:val="00767B0C"/>
    <w:rsid w:val="00767DD2"/>
    <w:rsid w:val="0077005D"/>
    <w:rsid w:val="007701CB"/>
    <w:rsid w:val="00770575"/>
    <w:rsid w:val="007705A3"/>
    <w:rsid w:val="00770AAD"/>
    <w:rsid w:val="00770E05"/>
    <w:rsid w:val="0077109C"/>
    <w:rsid w:val="00771189"/>
    <w:rsid w:val="007714B9"/>
    <w:rsid w:val="00771791"/>
    <w:rsid w:val="00771812"/>
    <w:rsid w:val="00771867"/>
    <w:rsid w:val="00771A51"/>
    <w:rsid w:val="00771B99"/>
    <w:rsid w:val="007720C9"/>
    <w:rsid w:val="007734AB"/>
    <w:rsid w:val="007735C8"/>
    <w:rsid w:val="00773F89"/>
    <w:rsid w:val="00774108"/>
    <w:rsid w:val="00774364"/>
    <w:rsid w:val="00774581"/>
    <w:rsid w:val="0077460C"/>
    <w:rsid w:val="00774893"/>
    <w:rsid w:val="00774CD8"/>
    <w:rsid w:val="0077505D"/>
    <w:rsid w:val="0077513F"/>
    <w:rsid w:val="007751CE"/>
    <w:rsid w:val="0077548C"/>
    <w:rsid w:val="0077598C"/>
    <w:rsid w:val="00775A9B"/>
    <w:rsid w:val="00775AF6"/>
    <w:rsid w:val="00775AFF"/>
    <w:rsid w:val="00775D86"/>
    <w:rsid w:val="007762C8"/>
    <w:rsid w:val="007767AD"/>
    <w:rsid w:val="00776D12"/>
    <w:rsid w:val="00776D69"/>
    <w:rsid w:val="00776DCF"/>
    <w:rsid w:val="0077708B"/>
    <w:rsid w:val="00777191"/>
    <w:rsid w:val="00777301"/>
    <w:rsid w:val="00777428"/>
    <w:rsid w:val="00777914"/>
    <w:rsid w:val="00777978"/>
    <w:rsid w:val="007801E7"/>
    <w:rsid w:val="00780670"/>
    <w:rsid w:val="00780693"/>
    <w:rsid w:val="00780834"/>
    <w:rsid w:val="0078088D"/>
    <w:rsid w:val="007809A5"/>
    <w:rsid w:val="007809D9"/>
    <w:rsid w:val="00781346"/>
    <w:rsid w:val="007814B4"/>
    <w:rsid w:val="00781A61"/>
    <w:rsid w:val="00781B31"/>
    <w:rsid w:val="00781CA8"/>
    <w:rsid w:val="00782307"/>
    <w:rsid w:val="00782860"/>
    <w:rsid w:val="007829E5"/>
    <w:rsid w:val="00782D09"/>
    <w:rsid w:val="00782F11"/>
    <w:rsid w:val="00783250"/>
    <w:rsid w:val="007833D8"/>
    <w:rsid w:val="0078362C"/>
    <w:rsid w:val="00783A26"/>
    <w:rsid w:val="00783AD8"/>
    <w:rsid w:val="00783B02"/>
    <w:rsid w:val="00783C0D"/>
    <w:rsid w:val="00783E5D"/>
    <w:rsid w:val="00783F6C"/>
    <w:rsid w:val="00784489"/>
    <w:rsid w:val="00784B53"/>
    <w:rsid w:val="00784CB2"/>
    <w:rsid w:val="00784DCC"/>
    <w:rsid w:val="00784F0F"/>
    <w:rsid w:val="007850C2"/>
    <w:rsid w:val="007853A8"/>
    <w:rsid w:val="0078563D"/>
    <w:rsid w:val="00785670"/>
    <w:rsid w:val="00785CFB"/>
    <w:rsid w:val="00785E88"/>
    <w:rsid w:val="00786927"/>
    <w:rsid w:val="00786A5D"/>
    <w:rsid w:val="00786EAF"/>
    <w:rsid w:val="007871A1"/>
    <w:rsid w:val="007875A2"/>
    <w:rsid w:val="0078767D"/>
    <w:rsid w:val="007878C9"/>
    <w:rsid w:val="007900E6"/>
    <w:rsid w:val="007903AA"/>
    <w:rsid w:val="00790449"/>
    <w:rsid w:val="0079061E"/>
    <w:rsid w:val="007909E0"/>
    <w:rsid w:val="00790B5E"/>
    <w:rsid w:val="00790BAA"/>
    <w:rsid w:val="00790CB7"/>
    <w:rsid w:val="00790D1D"/>
    <w:rsid w:val="00790E92"/>
    <w:rsid w:val="00790F97"/>
    <w:rsid w:val="00790FFF"/>
    <w:rsid w:val="0079107D"/>
    <w:rsid w:val="007912A0"/>
    <w:rsid w:val="0079160D"/>
    <w:rsid w:val="007916C1"/>
    <w:rsid w:val="007919D3"/>
    <w:rsid w:val="00791BF3"/>
    <w:rsid w:val="00791DEA"/>
    <w:rsid w:val="0079256A"/>
    <w:rsid w:val="007925AB"/>
    <w:rsid w:val="0079271F"/>
    <w:rsid w:val="00792B99"/>
    <w:rsid w:val="007933A6"/>
    <w:rsid w:val="00793411"/>
    <w:rsid w:val="007936C7"/>
    <w:rsid w:val="0079386A"/>
    <w:rsid w:val="00793BC0"/>
    <w:rsid w:val="00793FBA"/>
    <w:rsid w:val="00794276"/>
    <w:rsid w:val="00794578"/>
    <w:rsid w:val="00794682"/>
    <w:rsid w:val="007948AB"/>
    <w:rsid w:val="0079492D"/>
    <w:rsid w:val="0079493F"/>
    <w:rsid w:val="00794B25"/>
    <w:rsid w:val="007953AA"/>
    <w:rsid w:val="00795579"/>
    <w:rsid w:val="00795891"/>
    <w:rsid w:val="00795E48"/>
    <w:rsid w:val="0079632D"/>
    <w:rsid w:val="00796425"/>
    <w:rsid w:val="00796462"/>
    <w:rsid w:val="00796DD3"/>
    <w:rsid w:val="00797189"/>
    <w:rsid w:val="00797227"/>
    <w:rsid w:val="0079729F"/>
    <w:rsid w:val="00797B78"/>
    <w:rsid w:val="007A0208"/>
    <w:rsid w:val="007A0479"/>
    <w:rsid w:val="007A0820"/>
    <w:rsid w:val="007A0B9D"/>
    <w:rsid w:val="007A0C4D"/>
    <w:rsid w:val="007A1124"/>
    <w:rsid w:val="007A11FE"/>
    <w:rsid w:val="007A1BE4"/>
    <w:rsid w:val="007A1E49"/>
    <w:rsid w:val="007A2048"/>
    <w:rsid w:val="007A2516"/>
    <w:rsid w:val="007A2571"/>
    <w:rsid w:val="007A26C3"/>
    <w:rsid w:val="007A27BC"/>
    <w:rsid w:val="007A28DA"/>
    <w:rsid w:val="007A2BA7"/>
    <w:rsid w:val="007A2D7F"/>
    <w:rsid w:val="007A2E2B"/>
    <w:rsid w:val="007A303C"/>
    <w:rsid w:val="007A364E"/>
    <w:rsid w:val="007A37ED"/>
    <w:rsid w:val="007A38EB"/>
    <w:rsid w:val="007A4094"/>
    <w:rsid w:val="007A41F9"/>
    <w:rsid w:val="007A427C"/>
    <w:rsid w:val="007A42DD"/>
    <w:rsid w:val="007A4345"/>
    <w:rsid w:val="007A44B1"/>
    <w:rsid w:val="007A46C0"/>
    <w:rsid w:val="007A4861"/>
    <w:rsid w:val="007A4D0E"/>
    <w:rsid w:val="007A4FED"/>
    <w:rsid w:val="007A53B5"/>
    <w:rsid w:val="007A54B5"/>
    <w:rsid w:val="007A574D"/>
    <w:rsid w:val="007A57C0"/>
    <w:rsid w:val="007A612D"/>
    <w:rsid w:val="007A6364"/>
    <w:rsid w:val="007A659E"/>
    <w:rsid w:val="007A6917"/>
    <w:rsid w:val="007A6E60"/>
    <w:rsid w:val="007A7229"/>
    <w:rsid w:val="007B0225"/>
    <w:rsid w:val="007B0858"/>
    <w:rsid w:val="007B08B9"/>
    <w:rsid w:val="007B09B1"/>
    <w:rsid w:val="007B0A60"/>
    <w:rsid w:val="007B0B42"/>
    <w:rsid w:val="007B0BB9"/>
    <w:rsid w:val="007B0E3F"/>
    <w:rsid w:val="007B109C"/>
    <w:rsid w:val="007B14AF"/>
    <w:rsid w:val="007B1646"/>
    <w:rsid w:val="007B18B0"/>
    <w:rsid w:val="007B1AC8"/>
    <w:rsid w:val="007B1C05"/>
    <w:rsid w:val="007B1FBD"/>
    <w:rsid w:val="007B2E54"/>
    <w:rsid w:val="007B3024"/>
    <w:rsid w:val="007B355A"/>
    <w:rsid w:val="007B3ABA"/>
    <w:rsid w:val="007B3B64"/>
    <w:rsid w:val="007B3C9A"/>
    <w:rsid w:val="007B48C9"/>
    <w:rsid w:val="007B4A3A"/>
    <w:rsid w:val="007B4E82"/>
    <w:rsid w:val="007B5154"/>
    <w:rsid w:val="007B515F"/>
    <w:rsid w:val="007B533F"/>
    <w:rsid w:val="007B55AE"/>
    <w:rsid w:val="007B5691"/>
    <w:rsid w:val="007B576D"/>
    <w:rsid w:val="007B5AC1"/>
    <w:rsid w:val="007B5CE9"/>
    <w:rsid w:val="007B5D23"/>
    <w:rsid w:val="007B5E40"/>
    <w:rsid w:val="007B63C7"/>
    <w:rsid w:val="007B64D8"/>
    <w:rsid w:val="007B6831"/>
    <w:rsid w:val="007B6EF5"/>
    <w:rsid w:val="007B725D"/>
    <w:rsid w:val="007B7BC9"/>
    <w:rsid w:val="007B7C9C"/>
    <w:rsid w:val="007B7F61"/>
    <w:rsid w:val="007C035B"/>
    <w:rsid w:val="007C06B8"/>
    <w:rsid w:val="007C0787"/>
    <w:rsid w:val="007C0945"/>
    <w:rsid w:val="007C0DA9"/>
    <w:rsid w:val="007C141B"/>
    <w:rsid w:val="007C1988"/>
    <w:rsid w:val="007C1DDA"/>
    <w:rsid w:val="007C1E67"/>
    <w:rsid w:val="007C1EB8"/>
    <w:rsid w:val="007C20EB"/>
    <w:rsid w:val="007C24A2"/>
    <w:rsid w:val="007C2507"/>
    <w:rsid w:val="007C2A00"/>
    <w:rsid w:val="007C2BC2"/>
    <w:rsid w:val="007C2D2C"/>
    <w:rsid w:val="007C2EA2"/>
    <w:rsid w:val="007C2EFC"/>
    <w:rsid w:val="007C314D"/>
    <w:rsid w:val="007C32C7"/>
    <w:rsid w:val="007C341A"/>
    <w:rsid w:val="007C342C"/>
    <w:rsid w:val="007C3976"/>
    <w:rsid w:val="007C3D3D"/>
    <w:rsid w:val="007C3FF9"/>
    <w:rsid w:val="007C4138"/>
    <w:rsid w:val="007C42DE"/>
    <w:rsid w:val="007C46E6"/>
    <w:rsid w:val="007C46ED"/>
    <w:rsid w:val="007C49E4"/>
    <w:rsid w:val="007C4E27"/>
    <w:rsid w:val="007C53E0"/>
    <w:rsid w:val="007C5466"/>
    <w:rsid w:val="007C5694"/>
    <w:rsid w:val="007C5A52"/>
    <w:rsid w:val="007C614F"/>
    <w:rsid w:val="007C63E1"/>
    <w:rsid w:val="007C6841"/>
    <w:rsid w:val="007C6B4C"/>
    <w:rsid w:val="007C6C1F"/>
    <w:rsid w:val="007C6FE5"/>
    <w:rsid w:val="007C79CA"/>
    <w:rsid w:val="007C7A45"/>
    <w:rsid w:val="007D0297"/>
    <w:rsid w:val="007D092F"/>
    <w:rsid w:val="007D0B4E"/>
    <w:rsid w:val="007D0C77"/>
    <w:rsid w:val="007D0CD3"/>
    <w:rsid w:val="007D10D0"/>
    <w:rsid w:val="007D11F9"/>
    <w:rsid w:val="007D14A9"/>
    <w:rsid w:val="007D1607"/>
    <w:rsid w:val="007D173F"/>
    <w:rsid w:val="007D1757"/>
    <w:rsid w:val="007D1795"/>
    <w:rsid w:val="007D1A42"/>
    <w:rsid w:val="007D1FCB"/>
    <w:rsid w:val="007D222B"/>
    <w:rsid w:val="007D28AD"/>
    <w:rsid w:val="007D2CC1"/>
    <w:rsid w:val="007D2D2F"/>
    <w:rsid w:val="007D2D80"/>
    <w:rsid w:val="007D2F5D"/>
    <w:rsid w:val="007D3295"/>
    <w:rsid w:val="007D36C0"/>
    <w:rsid w:val="007D39DC"/>
    <w:rsid w:val="007D3A41"/>
    <w:rsid w:val="007D3F98"/>
    <w:rsid w:val="007D427C"/>
    <w:rsid w:val="007D4419"/>
    <w:rsid w:val="007D46F1"/>
    <w:rsid w:val="007D48C6"/>
    <w:rsid w:val="007D4DDE"/>
    <w:rsid w:val="007D4E04"/>
    <w:rsid w:val="007D4F04"/>
    <w:rsid w:val="007D4F5C"/>
    <w:rsid w:val="007D4F76"/>
    <w:rsid w:val="007D5030"/>
    <w:rsid w:val="007D50DA"/>
    <w:rsid w:val="007D5132"/>
    <w:rsid w:val="007D51E5"/>
    <w:rsid w:val="007D520A"/>
    <w:rsid w:val="007D54CA"/>
    <w:rsid w:val="007D554C"/>
    <w:rsid w:val="007D55B9"/>
    <w:rsid w:val="007D596B"/>
    <w:rsid w:val="007D5AE8"/>
    <w:rsid w:val="007D5CF1"/>
    <w:rsid w:val="007D5D31"/>
    <w:rsid w:val="007D5DAC"/>
    <w:rsid w:val="007D6EC1"/>
    <w:rsid w:val="007D7211"/>
    <w:rsid w:val="007D730E"/>
    <w:rsid w:val="007D7635"/>
    <w:rsid w:val="007D7845"/>
    <w:rsid w:val="007D7C39"/>
    <w:rsid w:val="007D7EEA"/>
    <w:rsid w:val="007E022A"/>
    <w:rsid w:val="007E03AF"/>
    <w:rsid w:val="007E0598"/>
    <w:rsid w:val="007E0648"/>
    <w:rsid w:val="007E09BE"/>
    <w:rsid w:val="007E0B68"/>
    <w:rsid w:val="007E0EB5"/>
    <w:rsid w:val="007E0F8E"/>
    <w:rsid w:val="007E11AE"/>
    <w:rsid w:val="007E11FB"/>
    <w:rsid w:val="007E1464"/>
    <w:rsid w:val="007E1AAA"/>
    <w:rsid w:val="007E1AE3"/>
    <w:rsid w:val="007E1BA4"/>
    <w:rsid w:val="007E1DBA"/>
    <w:rsid w:val="007E1F63"/>
    <w:rsid w:val="007E228F"/>
    <w:rsid w:val="007E22DF"/>
    <w:rsid w:val="007E24B5"/>
    <w:rsid w:val="007E3022"/>
    <w:rsid w:val="007E31A1"/>
    <w:rsid w:val="007E3647"/>
    <w:rsid w:val="007E394C"/>
    <w:rsid w:val="007E4002"/>
    <w:rsid w:val="007E409A"/>
    <w:rsid w:val="007E41BE"/>
    <w:rsid w:val="007E442C"/>
    <w:rsid w:val="007E4660"/>
    <w:rsid w:val="007E48ED"/>
    <w:rsid w:val="007E494B"/>
    <w:rsid w:val="007E4C70"/>
    <w:rsid w:val="007E4FCB"/>
    <w:rsid w:val="007E521B"/>
    <w:rsid w:val="007E524B"/>
    <w:rsid w:val="007E533D"/>
    <w:rsid w:val="007E5399"/>
    <w:rsid w:val="007E57C8"/>
    <w:rsid w:val="007E5887"/>
    <w:rsid w:val="007E58A8"/>
    <w:rsid w:val="007E5E55"/>
    <w:rsid w:val="007E6DB3"/>
    <w:rsid w:val="007E6E57"/>
    <w:rsid w:val="007E7996"/>
    <w:rsid w:val="007E7FB5"/>
    <w:rsid w:val="007F0268"/>
    <w:rsid w:val="007F02F8"/>
    <w:rsid w:val="007F035B"/>
    <w:rsid w:val="007F064B"/>
    <w:rsid w:val="007F1BF1"/>
    <w:rsid w:val="007F1DC3"/>
    <w:rsid w:val="007F23EF"/>
    <w:rsid w:val="007F256A"/>
    <w:rsid w:val="007F261E"/>
    <w:rsid w:val="007F289D"/>
    <w:rsid w:val="007F32E7"/>
    <w:rsid w:val="007F3B4B"/>
    <w:rsid w:val="007F3B71"/>
    <w:rsid w:val="007F3C23"/>
    <w:rsid w:val="007F40FB"/>
    <w:rsid w:val="007F43E0"/>
    <w:rsid w:val="007F5799"/>
    <w:rsid w:val="007F5B3D"/>
    <w:rsid w:val="007F6348"/>
    <w:rsid w:val="007F644B"/>
    <w:rsid w:val="007F6A17"/>
    <w:rsid w:val="007F721E"/>
    <w:rsid w:val="007F73C6"/>
    <w:rsid w:val="007F7ED7"/>
    <w:rsid w:val="007F7F18"/>
    <w:rsid w:val="0080021E"/>
    <w:rsid w:val="00800F73"/>
    <w:rsid w:val="00801141"/>
    <w:rsid w:val="00801338"/>
    <w:rsid w:val="008013A8"/>
    <w:rsid w:val="008013FE"/>
    <w:rsid w:val="00801AC8"/>
    <w:rsid w:val="00801B72"/>
    <w:rsid w:val="00801B8D"/>
    <w:rsid w:val="00801E41"/>
    <w:rsid w:val="00802262"/>
    <w:rsid w:val="008023EC"/>
    <w:rsid w:val="008026C3"/>
    <w:rsid w:val="00802749"/>
    <w:rsid w:val="00802AE6"/>
    <w:rsid w:val="00802EA9"/>
    <w:rsid w:val="00802F10"/>
    <w:rsid w:val="0080327A"/>
    <w:rsid w:val="0080336B"/>
    <w:rsid w:val="008035F8"/>
    <w:rsid w:val="00803835"/>
    <w:rsid w:val="00803AE6"/>
    <w:rsid w:val="008046BF"/>
    <w:rsid w:val="0080489C"/>
    <w:rsid w:val="00805033"/>
    <w:rsid w:val="008051F0"/>
    <w:rsid w:val="0080594F"/>
    <w:rsid w:val="008059AE"/>
    <w:rsid w:val="00805A7E"/>
    <w:rsid w:val="00805A8D"/>
    <w:rsid w:val="00805E27"/>
    <w:rsid w:val="0080653F"/>
    <w:rsid w:val="00806699"/>
    <w:rsid w:val="00806C28"/>
    <w:rsid w:val="00806D0B"/>
    <w:rsid w:val="00806F41"/>
    <w:rsid w:val="00806FD5"/>
    <w:rsid w:val="00806FD6"/>
    <w:rsid w:val="008071B7"/>
    <w:rsid w:val="008072AC"/>
    <w:rsid w:val="00807461"/>
    <w:rsid w:val="0080753E"/>
    <w:rsid w:val="008075C7"/>
    <w:rsid w:val="0080787F"/>
    <w:rsid w:val="00807918"/>
    <w:rsid w:val="00807D42"/>
    <w:rsid w:val="00810073"/>
    <w:rsid w:val="00810674"/>
    <w:rsid w:val="0081091C"/>
    <w:rsid w:val="00810B0D"/>
    <w:rsid w:val="00810C9B"/>
    <w:rsid w:val="00810D25"/>
    <w:rsid w:val="00810D78"/>
    <w:rsid w:val="0081110F"/>
    <w:rsid w:val="00811178"/>
    <w:rsid w:val="008112B0"/>
    <w:rsid w:val="008116C4"/>
    <w:rsid w:val="00811843"/>
    <w:rsid w:val="008119A9"/>
    <w:rsid w:val="00811F4F"/>
    <w:rsid w:val="00811FAD"/>
    <w:rsid w:val="00812036"/>
    <w:rsid w:val="00812131"/>
    <w:rsid w:val="0081239F"/>
    <w:rsid w:val="008123C0"/>
    <w:rsid w:val="0081242A"/>
    <w:rsid w:val="00812544"/>
    <w:rsid w:val="008125FF"/>
    <w:rsid w:val="00812627"/>
    <w:rsid w:val="00812905"/>
    <w:rsid w:val="00812A10"/>
    <w:rsid w:val="00812ADD"/>
    <w:rsid w:val="00812C95"/>
    <w:rsid w:val="00812CC0"/>
    <w:rsid w:val="00813655"/>
    <w:rsid w:val="0081371A"/>
    <w:rsid w:val="008140C7"/>
    <w:rsid w:val="0081411A"/>
    <w:rsid w:val="00814369"/>
    <w:rsid w:val="00814383"/>
    <w:rsid w:val="00814788"/>
    <w:rsid w:val="00814A82"/>
    <w:rsid w:val="00814CC8"/>
    <w:rsid w:val="00814F13"/>
    <w:rsid w:val="00815070"/>
    <w:rsid w:val="00815105"/>
    <w:rsid w:val="008151BD"/>
    <w:rsid w:val="008156AF"/>
    <w:rsid w:val="00815FD5"/>
    <w:rsid w:val="0081609C"/>
    <w:rsid w:val="00816665"/>
    <w:rsid w:val="00816AAD"/>
    <w:rsid w:val="00816EE9"/>
    <w:rsid w:val="008170D1"/>
    <w:rsid w:val="00817420"/>
    <w:rsid w:val="00817679"/>
    <w:rsid w:val="0081779F"/>
    <w:rsid w:val="00817E54"/>
    <w:rsid w:val="00817F98"/>
    <w:rsid w:val="008200D3"/>
    <w:rsid w:val="008200D6"/>
    <w:rsid w:val="008202BA"/>
    <w:rsid w:val="008204BD"/>
    <w:rsid w:val="008206BC"/>
    <w:rsid w:val="00821015"/>
    <w:rsid w:val="00821066"/>
    <w:rsid w:val="008211ED"/>
    <w:rsid w:val="00821505"/>
    <w:rsid w:val="0082160E"/>
    <w:rsid w:val="0082183E"/>
    <w:rsid w:val="008223B7"/>
    <w:rsid w:val="00822541"/>
    <w:rsid w:val="00822A5E"/>
    <w:rsid w:val="00822A8C"/>
    <w:rsid w:val="00822C5F"/>
    <w:rsid w:val="00823010"/>
    <w:rsid w:val="008232F0"/>
    <w:rsid w:val="00823716"/>
    <w:rsid w:val="00823A46"/>
    <w:rsid w:val="00823B4D"/>
    <w:rsid w:val="00823C69"/>
    <w:rsid w:val="00823F67"/>
    <w:rsid w:val="00823FA3"/>
    <w:rsid w:val="0082402C"/>
    <w:rsid w:val="00824199"/>
    <w:rsid w:val="0082435B"/>
    <w:rsid w:val="008243AF"/>
    <w:rsid w:val="00824A4D"/>
    <w:rsid w:val="00824C30"/>
    <w:rsid w:val="008251DB"/>
    <w:rsid w:val="008253FF"/>
    <w:rsid w:val="00825BAC"/>
    <w:rsid w:val="00825E5C"/>
    <w:rsid w:val="0082626B"/>
    <w:rsid w:val="00826A5C"/>
    <w:rsid w:val="00826FC7"/>
    <w:rsid w:val="00826FFE"/>
    <w:rsid w:val="0082740C"/>
    <w:rsid w:val="00827913"/>
    <w:rsid w:val="00827D30"/>
    <w:rsid w:val="00827E69"/>
    <w:rsid w:val="008300B4"/>
    <w:rsid w:val="008301E3"/>
    <w:rsid w:val="008306ED"/>
    <w:rsid w:val="0083091F"/>
    <w:rsid w:val="00830930"/>
    <w:rsid w:val="00830A5F"/>
    <w:rsid w:val="00830C49"/>
    <w:rsid w:val="00830CB9"/>
    <w:rsid w:val="00830CC5"/>
    <w:rsid w:val="00830DCC"/>
    <w:rsid w:val="00830EAB"/>
    <w:rsid w:val="0083121F"/>
    <w:rsid w:val="008315DC"/>
    <w:rsid w:val="0083190B"/>
    <w:rsid w:val="00831C23"/>
    <w:rsid w:val="00831FDF"/>
    <w:rsid w:val="0083251E"/>
    <w:rsid w:val="008325C6"/>
    <w:rsid w:val="008325F8"/>
    <w:rsid w:val="0083329C"/>
    <w:rsid w:val="00833B35"/>
    <w:rsid w:val="00833CBE"/>
    <w:rsid w:val="00834212"/>
    <w:rsid w:val="0083468A"/>
    <w:rsid w:val="008349F2"/>
    <w:rsid w:val="00834FEC"/>
    <w:rsid w:val="008356FA"/>
    <w:rsid w:val="00835C40"/>
    <w:rsid w:val="00835F67"/>
    <w:rsid w:val="00836374"/>
    <w:rsid w:val="008364D8"/>
    <w:rsid w:val="00836569"/>
    <w:rsid w:val="00836743"/>
    <w:rsid w:val="008367C1"/>
    <w:rsid w:val="00836B2A"/>
    <w:rsid w:val="00836F06"/>
    <w:rsid w:val="008371FE"/>
    <w:rsid w:val="0083774E"/>
    <w:rsid w:val="00840481"/>
    <w:rsid w:val="00840621"/>
    <w:rsid w:val="00840740"/>
    <w:rsid w:val="00840815"/>
    <w:rsid w:val="00840A3C"/>
    <w:rsid w:val="00840A59"/>
    <w:rsid w:val="008410DA"/>
    <w:rsid w:val="00841360"/>
    <w:rsid w:val="008416A8"/>
    <w:rsid w:val="008417AC"/>
    <w:rsid w:val="00841889"/>
    <w:rsid w:val="00841B63"/>
    <w:rsid w:val="00841B7F"/>
    <w:rsid w:val="00841D4E"/>
    <w:rsid w:val="00841D6A"/>
    <w:rsid w:val="0084212D"/>
    <w:rsid w:val="008424AF"/>
    <w:rsid w:val="0084282E"/>
    <w:rsid w:val="00842990"/>
    <w:rsid w:val="00842BCD"/>
    <w:rsid w:val="00842DBD"/>
    <w:rsid w:val="00842EA0"/>
    <w:rsid w:val="00842EBE"/>
    <w:rsid w:val="00842FCB"/>
    <w:rsid w:val="00843303"/>
    <w:rsid w:val="008435AB"/>
    <w:rsid w:val="0084372A"/>
    <w:rsid w:val="00843C87"/>
    <w:rsid w:val="00843D91"/>
    <w:rsid w:val="00843EF9"/>
    <w:rsid w:val="00844211"/>
    <w:rsid w:val="008442C5"/>
    <w:rsid w:val="00844336"/>
    <w:rsid w:val="008448BD"/>
    <w:rsid w:val="008448CE"/>
    <w:rsid w:val="00845022"/>
    <w:rsid w:val="00845268"/>
    <w:rsid w:val="00845914"/>
    <w:rsid w:val="00845A97"/>
    <w:rsid w:val="00845F2A"/>
    <w:rsid w:val="0084625C"/>
    <w:rsid w:val="00846303"/>
    <w:rsid w:val="008465F2"/>
    <w:rsid w:val="00846B5B"/>
    <w:rsid w:val="00846CCA"/>
    <w:rsid w:val="00846E14"/>
    <w:rsid w:val="00846ED8"/>
    <w:rsid w:val="00846FE3"/>
    <w:rsid w:val="00847319"/>
    <w:rsid w:val="00847690"/>
    <w:rsid w:val="008477C6"/>
    <w:rsid w:val="008477FA"/>
    <w:rsid w:val="0084781D"/>
    <w:rsid w:val="008478DB"/>
    <w:rsid w:val="008478E6"/>
    <w:rsid w:val="008478FE"/>
    <w:rsid w:val="00847976"/>
    <w:rsid w:val="00847D73"/>
    <w:rsid w:val="00847DB8"/>
    <w:rsid w:val="00847DD1"/>
    <w:rsid w:val="00847FD2"/>
    <w:rsid w:val="008504D1"/>
    <w:rsid w:val="008504D2"/>
    <w:rsid w:val="00850744"/>
    <w:rsid w:val="008511D7"/>
    <w:rsid w:val="00851603"/>
    <w:rsid w:val="008517F5"/>
    <w:rsid w:val="00851C98"/>
    <w:rsid w:val="00851CD0"/>
    <w:rsid w:val="00851E05"/>
    <w:rsid w:val="00851F28"/>
    <w:rsid w:val="00851FDF"/>
    <w:rsid w:val="00852999"/>
    <w:rsid w:val="00852E2D"/>
    <w:rsid w:val="008530D8"/>
    <w:rsid w:val="0085323C"/>
    <w:rsid w:val="00853463"/>
    <w:rsid w:val="00853D0C"/>
    <w:rsid w:val="0085477F"/>
    <w:rsid w:val="0085496B"/>
    <w:rsid w:val="00854EF0"/>
    <w:rsid w:val="008552E9"/>
    <w:rsid w:val="0085543F"/>
    <w:rsid w:val="00855900"/>
    <w:rsid w:val="0085595B"/>
    <w:rsid w:val="00855B53"/>
    <w:rsid w:val="00855B6F"/>
    <w:rsid w:val="00855C87"/>
    <w:rsid w:val="00855EA0"/>
    <w:rsid w:val="0085619C"/>
    <w:rsid w:val="008561B1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576FD"/>
    <w:rsid w:val="008578BC"/>
    <w:rsid w:val="008600F6"/>
    <w:rsid w:val="00860317"/>
    <w:rsid w:val="00860751"/>
    <w:rsid w:val="00860755"/>
    <w:rsid w:val="00861201"/>
    <w:rsid w:val="008613E7"/>
    <w:rsid w:val="00861CA8"/>
    <w:rsid w:val="00862640"/>
    <w:rsid w:val="00862B64"/>
    <w:rsid w:val="008632EA"/>
    <w:rsid w:val="00863C2F"/>
    <w:rsid w:val="008640B4"/>
    <w:rsid w:val="00864579"/>
    <w:rsid w:val="0086486E"/>
    <w:rsid w:val="00864DC8"/>
    <w:rsid w:val="00864F00"/>
    <w:rsid w:val="008650CA"/>
    <w:rsid w:val="00865112"/>
    <w:rsid w:val="00865152"/>
    <w:rsid w:val="0086517C"/>
    <w:rsid w:val="00865658"/>
    <w:rsid w:val="008659EB"/>
    <w:rsid w:val="00865A31"/>
    <w:rsid w:val="00865DA9"/>
    <w:rsid w:val="0086622A"/>
    <w:rsid w:val="00866360"/>
    <w:rsid w:val="0086752D"/>
    <w:rsid w:val="0086754D"/>
    <w:rsid w:val="00870188"/>
    <w:rsid w:val="0087085E"/>
    <w:rsid w:val="00870ED1"/>
    <w:rsid w:val="00871208"/>
    <w:rsid w:val="00871946"/>
    <w:rsid w:val="00871B45"/>
    <w:rsid w:val="00871B9A"/>
    <w:rsid w:val="00871BA4"/>
    <w:rsid w:val="0087213B"/>
    <w:rsid w:val="00872185"/>
    <w:rsid w:val="0087257E"/>
    <w:rsid w:val="008727FB"/>
    <w:rsid w:val="00872895"/>
    <w:rsid w:val="00872DC2"/>
    <w:rsid w:val="00873080"/>
    <w:rsid w:val="0087365C"/>
    <w:rsid w:val="00873A13"/>
    <w:rsid w:val="00873A84"/>
    <w:rsid w:val="00873B5F"/>
    <w:rsid w:val="00873CB0"/>
    <w:rsid w:val="00873FFF"/>
    <w:rsid w:val="008742C1"/>
    <w:rsid w:val="00874355"/>
    <w:rsid w:val="00874A6D"/>
    <w:rsid w:val="00874B09"/>
    <w:rsid w:val="00874D12"/>
    <w:rsid w:val="00874EBD"/>
    <w:rsid w:val="00875148"/>
    <w:rsid w:val="00875388"/>
    <w:rsid w:val="008754C7"/>
    <w:rsid w:val="00875DFC"/>
    <w:rsid w:val="00875E0B"/>
    <w:rsid w:val="0087650C"/>
    <w:rsid w:val="00876858"/>
    <w:rsid w:val="00876A71"/>
    <w:rsid w:val="00876AAE"/>
    <w:rsid w:val="00877256"/>
    <w:rsid w:val="00877310"/>
    <w:rsid w:val="008773B8"/>
    <w:rsid w:val="00877E39"/>
    <w:rsid w:val="00877E93"/>
    <w:rsid w:val="00877FE1"/>
    <w:rsid w:val="00880224"/>
    <w:rsid w:val="008803A6"/>
    <w:rsid w:val="00880680"/>
    <w:rsid w:val="00880A19"/>
    <w:rsid w:val="00881ED7"/>
    <w:rsid w:val="0088216A"/>
    <w:rsid w:val="008822DA"/>
    <w:rsid w:val="0088231C"/>
    <w:rsid w:val="008827C5"/>
    <w:rsid w:val="008829F8"/>
    <w:rsid w:val="00882BEC"/>
    <w:rsid w:val="008830B0"/>
    <w:rsid w:val="00883553"/>
    <w:rsid w:val="00883C05"/>
    <w:rsid w:val="00883F40"/>
    <w:rsid w:val="008841B8"/>
    <w:rsid w:val="008845E2"/>
    <w:rsid w:val="008849C6"/>
    <w:rsid w:val="00884A85"/>
    <w:rsid w:val="00884C26"/>
    <w:rsid w:val="00884EAD"/>
    <w:rsid w:val="00884FB1"/>
    <w:rsid w:val="00885100"/>
    <w:rsid w:val="00885711"/>
    <w:rsid w:val="00885B55"/>
    <w:rsid w:val="00885FB9"/>
    <w:rsid w:val="0088610C"/>
    <w:rsid w:val="008864DA"/>
    <w:rsid w:val="0088661A"/>
    <w:rsid w:val="00886C27"/>
    <w:rsid w:val="0088704B"/>
    <w:rsid w:val="0088745F"/>
    <w:rsid w:val="00887850"/>
    <w:rsid w:val="00887897"/>
    <w:rsid w:val="00887E54"/>
    <w:rsid w:val="00887FB7"/>
    <w:rsid w:val="00890205"/>
    <w:rsid w:val="008905B4"/>
    <w:rsid w:val="008907DE"/>
    <w:rsid w:val="0089089E"/>
    <w:rsid w:val="00890FB5"/>
    <w:rsid w:val="00891218"/>
    <w:rsid w:val="00891239"/>
    <w:rsid w:val="00891479"/>
    <w:rsid w:val="008914C5"/>
    <w:rsid w:val="008914C6"/>
    <w:rsid w:val="00891AE0"/>
    <w:rsid w:val="00892062"/>
    <w:rsid w:val="008921A7"/>
    <w:rsid w:val="0089235A"/>
    <w:rsid w:val="0089235D"/>
    <w:rsid w:val="008928A2"/>
    <w:rsid w:val="00892A89"/>
    <w:rsid w:val="00892E51"/>
    <w:rsid w:val="00893122"/>
    <w:rsid w:val="008932FE"/>
    <w:rsid w:val="00893358"/>
    <w:rsid w:val="0089348E"/>
    <w:rsid w:val="00893632"/>
    <w:rsid w:val="00893921"/>
    <w:rsid w:val="0089393F"/>
    <w:rsid w:val="00893E85"/>
    <w:rsid w:val="0089407E"/>
    <w:rsid w:val="008940B0"/>
    <w:rsid w:val="008942FA"/>
    <w:rsid w:val="0089433D"/>
    <w:rsid w:val="0089455A"/>
    <w:rsid w:val="00894C27"/>
    <w:rsid w:val="00894C95"/>
    <w:rsid w:val="00894CD8"/>
    <w:rsid w:val="0089515B"/>
    <w:rsid w:val="008958D1"/>
    <w:rsid w:val="00895E7E"/>
    <w:rsid w:val="00895F53"/>
    <w:rsid w:val="0089638B"/>
    <w:rsid w:val="008963C5"/>
    <w:rsid w:val="00896687"/>
    <w:rsid w:val="00896A87"/>
    <w:rsid w:val="00896D48"/>
    <w:rsid w:val="00896DF2"/>
    <w:rsid w:val="008971DE"/>
    <w:rsid w:val="0089724B"/>
    <w:rsid w:val="00897327"/>
    <w:rsid w:val="00897355"/>
    <w:rsid w:val="008977FB"/>
    <w:rsid w:val="00897AC1"/>
    <w:rsid w:val="00897B96"/>
    <w:rsid w:val="008A0601"/>
    <w:rsid w:val="008A0688"/>
    <w:rsid w:val="008A09BD"/>
    <w:rsid w:val="008A0A26"/>
    <w:rsid w:val="008A1034"/>
    <w:rsid w:val="008A1A1B"/>
    <w:rsid w:val="008A1A24"/>
    <w:rsid w:val="008A1A41"/>
    <w:rsid w:val="008A20BE"/>
    <w:rsid w:val="008A22B2"/>
    <w:rsid w:val="008A2417"/>
    <w:rsid w:val="008A2423"/>
    <w:rsid w:val="008A2425"/>
    <w:rsid w:val="008A256D"/>
    <w:rsid w:val="008A2A0C"/>
    <w:rsid w:val="008A2B5B"/>
    <w:rsid w:val="008A3174"/>
    <w:rsid w:val="008A324B"/>
    <w:rsid w:val="008A35E8"/>
    <w:rsid w:val="008A3A29"/>
    <w:rsid w:val="008A3DC8"/>
    <w:rsid w:val="008A3F40"/>
    <w:rsid w:val="008A3FA5"/>
    <w:rsid w:val="008A4428"/>
    <w:rsid w:val="008A4507"/>
    <w:rsid w:val="008A4679"/>
    <w:rsid w:val="008A46E8"/>
    <w:rsid w:val="008A4AE8"/>
    <w:rsid w:val="008A4B21"/>
    <w:rsid w:val="008A4C94"/>
    <w:rsid w:val="008A4CA1"/>
    <w:rsid w:val="008A4F2A"/>
    <w:rsid w:val="008A5023"/>
    <w:rsid w:val="008A5058"/>
    <w:rsid w:val="008A52E9"/>
    <w:rsid w:val="008A533C"/>
    <w:rsid w:val="008A557D"/>
    <w:rsid w:val="008A57F8"/>
    <w:rsid w:val="008A58F6"/>
    <w:rsid w:val="008A594E"/>
    <w:rsid w:val="008A5F0B"/>
    <w:rsid w:val="008A6325"/>
    <w:rsid w:val="008A6B2D"/>
    <w:rsid w:val="008A6E34"/>
    <w:rsid w:val="008A731D"/>
    <w:rsid w:val="008A750A"/>
    <w:rsid w:val="008A7BF5"/>
    <w:rsid w:val="008A7D74"/>
    <w:rsid w:val="008B0FA7"/>
    <w:rsid w:val="008B12E8"/>
    <w:rsid w:val="008B139F"/>
    <w:rsid w:val="008B189D"/>
    <w:rsid w:val="008B18A0"/>
    <w:rsid w:val="008B1A49"/>
    <w:rsid w:val="008B1C9B"/>
    <w:rsid w:val="008B1D0F"/>
    <w:rsid w:val="008B1D1B"/>
    <w:rsid w:val="008B2019"/>
    <w:rsid w:val="008B21FE"/>
    <w:rsid w:val="008B2900"/>
    <w:rsid w:val="008B3128"/>
    <w:rsid w:val="008B31E8"/>
    <w:rsid w:val="008B31FF"/>
    <w:rsid w:val="008B35F3"/>
    <w:rsid w:val="008B3E48"/>
    <w:rsid w:val="008B410A"/>
    <w:rsid w:val="008B4B7F"/>
    <w:rsid w:val="008B4D92"/>
    <w:rsid w:val="008B4E79"/>
    <w:rsid w:val="008B57B0"/>
    <w:rsid w:val="008B5AD5"/>
    <w:rsid w:val="008B660E"/>
    <w:rsid w:val="008B6A20"/>
    <w:rsid w:val="008B717A"/>
    <w:rsid w:val="008B719D"/>
    <w:rsid w:val="008B71BB"/>
    <w:rsid w:val="008B724C"/>
    <w:rsid w:val="008B74B3"/>
    <w:rsid w:val="008B74CB"/>
    <w:rsid w:val="008B765C"/>
    <w:rsid w:val="008B766B"/>
    <w:rsid w:val="008B772B"/>
    <w:rsid w:val="008B7CF3"/>
    <w:rsid w:val="008B7D04"/>
    <w:rsid w:val="008B7D44"/>
    <w:rsid w:val="008B7E6E"/>
    <w:rsid w:val="008B7FF7"/>
    <w:rsid w:val="008C023D"/>
    <w:rsid w:val="008C0251"/>
    <w:rsid w:val="008C08E2"/>
    <w:rsid w:val="008C0C12"/>
    <w:rsid w:val="008C0CAB"/>
    <w:rsid w:val="008C0F4C"/>
    <w:rsid w:val="008C127F"/>
    <w:rsid w:val="008C147B"/>
    <w:rsid w:val="008C14D2"/>
    <w:rsid w:val="008C1AE5"/>
    <w:rsid w:val="008C1CF1"/>
    <w:rsid w:val="008C2846"/>
    <w:rsid w:val="008C28F3"/>
    <w:rsid w:val="008C2C7C"/>
    <w:rsid w:val="008C31D3"/>
    <w:rsid w:val="008C3275"/>
    <w:rsid w:val="008C3FCF"/>
    <w:rsid w:val="008C47C2"/>
    <w:rsid w:val="008C488B"/>
    <w:rsid w:val="008C498C"/>
    <w:rsid w:val="008C50AB"/>
    <w:rsid w:val="008C5103"/>
    <w:rsid w:val="008C5992"/>
    <w:rsid w:val="008C5C4D"/>
    <w:rsid w:val="008C5E8C"/>
    <w:rsid w:val="008C5EA1"/>
    <w:rsid w:val="008C5FF0"/>
    <w:rsid w:val="008C63D6"/>
    <w:rsid w:val="008C651D"/>
    <w:rsid w:val="008C65BF"/>
    <w:rsid w:val="008C670F"/>
    <w:rsid w:val="008C68C6"/>
    <w:rsid w:val="008C6A35"/>
    <w:rsid w:val="008C6C3B"/>
    <w:rsid w:val="008C6FA0"/>
    <w:rsid w:val="008C7000"/>
    <w:rsid w:val="008C73FD"/>
    <w:rsid w:val="008C75FB"/>
    <w:rsid w:val="008C76C8"/>
    <w:rsid w:val="008C76CC"/>
    <w:rsid w:val="008C7F6C"/>
    <w:rsid w:val="008C7F7F"/>
    <w:rsid w:val="008D07B0"/>
    <w:rsid w:val="008D09AE"/>
    <w:rsid w:val="008D0F8A"/>
    <w:rsid w:val="008D1150"/>
    <w:rsid w:val="008D11D8"/>
    <w:rsid w:val="008D11E5"/>
    <w:rsid w:val="008D17C2"/>
    <w:rsid w:val="008D1B3F"/>
    <w:rsid w:val="008D1C27"/>
    <w:rsid w:val="008D1D6A"/>
    <w:rsid w:val="008D2168"/>
    <w:rsid w:val="008D21E4"/>
    <w:rsid w:val="008D22B9"/>
    <w:rsid w:val="008D236B"/>
    <w:rsid w:val="008D2386"/>
    <w:rsid w:val="008D2936"/>
    <w:rsid w:val="008D3A7D"/>
    <w:rsid w:val="008D3E81"/>
    <w:rsid w:val="008D405E"/>
    <w:rsid w:val="008D4B6E"/>
    <w:rsid w:val="008D4FFB"/>
    <w:rsid w:val="008D5082"/>
    <w:rsid w:val="008D56F3"/>
    <w:rsid w:val="008D5DB7"/>
    <w:rsid w:val="008D6F55"/>
    <w:rsid w:val="008D7125"/>
    <w:rsid w:val="008D7307"/>
    <w:rsid w:val="008D786D"/>
    <w:rsid w:val="008D7BCE"/>
    <w:rsid w:val="008E00D7"/>
    <w:rsid w:val="008E01B6"/>
    <w:rsid w:val="008E029D"/>
    <w:rsid w:val="008E0362"/>
    <w:rsid w:val="008E0409"/>
    <w:rsid w:val="008E04DF"/>
    <w:rsid w:val="008E05CC"/>
    <w:rsid w:val="008E076F"/>
    <w:rsid w:val="008E0B3E"/>
    <w:rsid w:val="008E0EA1"/>
    <w:rsid w:val="008E11AF"/>
    <w:rsid w:val="008E1372"/>
    <w:rsid w:val="008E14E1"/>
    <w:rsid w:val="008E157D"/>
    <w:rsid w:val="008E1624"/>
    <w:rsid w:val="008E1758"/>
    <w:rsid w:val="008E175D"/>
    <w:rsid w:val="008E1819"/>
    <w:rsid w:val="008E1911"/>
    <w:rsid w:val="008E1E90"/>
    <w:rsid w:val="008E1FB7"/>
    <w:rsid w:val="008E20A5"/>
    <w:rsid w:val="008E2277"/>
    <w:rsid w:val="008E29EB"/>
    <w:rsid w:val="008E2B14"/>
    <w:rsid w:val="008E30A1"/>
    <w:rsid w:val="008E3179"/>
    <w:rsid w:val="008E3292"/>
    <w:rsid w:val="008E3322"/>
    <w:rsid w:val="008E3326"/>
    <w:rsid w:val="008E3530"/>
    <w:rsid w:val="008E368E"/>
    <w:rsid w:val="008E3790"/>
    <w:rsid w:val="008E3F28"/>
    <w:rsid w:val="008E3F73"/>
    <w:rsid w:val="008E40FC"/>
    <w:rsid w:val="008E4279"/>
    <w:rsid w:val="008E4421"/>
    <w:rsid w:val="008E4C16"/>
    <w:rsid w:val="008E4C85"/>
    <w:rsid w:val="008E4DB1"/>
    <w:rsid w:val="008E4E02"/>
    <w:rsid w:val="008E514F"/>
    <w:rsid w:val="008E54C7"/>
    <w:rsid w:val="008E59AA"/>
    <w:rsid w:val="008E5B05"/>
    <w:rsid w:val="008E5FD7"/>
    <w:rsid w:val="008E639E"/>
    <w:rsid w:val="008E64E2"/>
    <w:rsid w:val="008E6F13"/>
    <w:rsid w:val="008E6FCC"/>
    <w:rsid w:val="008E74AB"/>
    <w:rsid w:val="008E7796"/>
    <w:rsid w:val="008E7936"/>
    <w:rsid w:val="008E7C79"/>
    <w:rsid w:val="008E7D1F"/>
    <w:rsid w:val="008E7D28"/>
    <w:rsid w:val="008F01C7"/>
    <w:rsid w:val="008F0271"/>
    <w:rsid w:val="008F0464"/>
    <w:rsid w:val="008F06B4"/>
    <w:rsid w:val="008F06F2"/>
    <w:rsid w:val="008F0718"/>
    <w:rsid w:val="008F0A9A"/>
    <w:rsid w:val="008F0F6E"/>
    <w:rsid w:val="008F126F"/>
    <w:rsid w:val="008F14C4"/>
    <w:rsid w:val="008F1633"/>
    <w:rsid w:val="008F16F3"/>
    <w:rsid w:val="008F16F6"/>
    <w:rsid w:val="008F17C4"/>
    <w:rsid w:val="008F1817"/>
    <w:rsid w:val="008F1DCF"/>
    <w:rsid w:val="008F20E6"/>
    <w:rsid w:val="008F2559"/>
    <w:rsid w:val="008F2831"/>
    <w:rsid w:val="008F28BF"/>
    <w:rsid w:val="008F2E0B"/>
    <w:rsid w:val="008F2F84"/>
    <w:rsid w:val="008F309F"/>
    <w:rsid w:val="008F3631"/>
    <w:rsid w:val="008F3F4A"/>
    <w:rsid w:val="008F43EE"/>
    <w:rsid w:val="008F4F07"/>
    <w:rsid w:val="008F5AEA"/>
    <w:rsid w:val="008F5F69"/>
    <w:rsid w:val="008F6283"/>
    <w:rsid w:val="008F62B8"/>
    <w:rsid w:val="008F69D0"/>
    <w:rsid w:val="008F6D6F"/>
    <w:rsid w:val="008F70B9"/>
    <w:rsid w:val="008F71E6"/>
    <w:rsid w:val="008F74BC"/>
    <w:rsid w:val="008F790E"/>
    <w:rsid w:val="008F7AC4"/>
    <w:rsid w:val="008F7E81"/>
    <w:rsid w:val="009000AF"/>
    <w:rsid w:val="0090020D"/>
    <w:rsid w:val="00900406"/>
    <w:rsid w:val="009004A8"/>
    <w:rsid w:val="0090064F"/>
    <w:rsid w:val="00900968"/>
    <w:rsid w:val="00900E35"/>
    <w:rsid w:val="00900EAD"/>
    <w:rsid w:val="00901BD9"/>
    <w:rsid w:val="00902151"/>
    <w:rsid w:val="0090219A"/>
    <w:rsid w:val="009028C5"/>
    <w:rsid w:val="00902BF2"/>
    <w:rsid w:val="009035D1"/>
    <w:rsid w:val="0090366F"/>
    <w:rsid w:val="0090397B"/>
    <w:rsid w:val="00903D65"/>
    <w:rsid w:val="009040E2"/>
    <w:rsid w:val="00904480"/>
    <w:rsid w:val="009044AB"/>
    <w:rsid w:val="009044E7"/>
    <w:rsid w:val="009047D5"/>
    <w:rsid w:val="00904C70"/>
    <w:rsid w:val="00904C94"/>
    <w:rsid w:val="0090563A"/>
    <w:rsid w:val="0090571C"/>
    <w:rsid w:val="009057C5"/>
    <w:rsid w:val="00905939"/>
    <w:rsid w:val="00905C33"/>
    <w:rsid w:val="00905E6C"/>
    <w:rsid w:val="00905F75"/>
    <w:rsid w:val="00905FAC"/>
    <w:rsid w:val="00906137"/>
    <w:rsid w:val="00906434"/>
    <w:rsid w:val="009069CF"/>
    <w:rsid w:val="00906D48"/>
    <w:rsid w:val="009074E2"/>
    <w:rsid w:val="00907915"/>
    <w:rsid w:val="00907A20"/>
    <w:rsid w:val="00907E20"/>
    <w:rsid w:val="00910356"/>
    <w:rsid w:val="00910403"/>
    <w:rsid w:val="009105E6"/>
    <w:rsid w:val="00910A12"/>
    <w:rsid w:val="00910E1E"/>
    <w:rsid w:val="00910E71"/>
    <w:rsid w:val="00911071"/>
    <w:rsid w:val="009111AA"/>
    <w:rsid w:val="009115A3"/>
    <w:rsid w:val="00911796"/>
    <w:rsid w:val="00911A34"/>
    <w:rsid w:val="00912228"/>
    <w:rsid w:val="0091226F"/>
    <w:rsid w:val="00912575"/>
    <w:rsid w:val="009127B5"/>
    <w:rsid w:val="00912841"/>
    <w:rsid w:val="009128E1"/>
    <w:rsid w:val="00912A88"/>
    <w:rsid w:val="00912BC5"/>
    <w:rsid w:val="009134B1"/>
    <w:rsid w:val="00913A0B"/>
    <w:rsid w:val="00913B22"/>
    <w:rsid w:val="00914BB2"/>
    <w:rsid w:val="009152B1"/>
    <w:rsid w:val="0091567B"/>
    <w:rsid w:val="009159DF"/>
    <w:rsid w:val="00915CF5"/>
    <w:rsid w:val="00915D73"/>
    <w:rsid w:val="00916181"/>
    <w:rsid w:val="00916276"/>
    <w:rsid w:val="0091673E"/>
    <w:rsid w:val="00916A98"/>
    <w:rsid w:val="00916F31"/>
    <w:rsid w:val="00917061"/>
    <w:rsid w:val="0091715F"/>
    <w:rsid w:val="009172BE"/>
    <w:rsid w:val="009176FB"/>
    <w:rsid w:val="00917A50"/>
    <w:rsid w:val="00920391"/>
    <w:rsid w:val="009204F2"/>
    <w:rsid w:val="009209FA"/>
    <w:rsid w:val="00920AD2"/>
    <w:rsid w:val="00920B74"/>
    <w:rsid w:val="00920FCD"/>
    <w:rsid w:val="00921068"/>
    <w:rsid w:val="009217A4"/>
    <w:rsid w:val="00921A4E"/>
    <w:rsid w:val="00921CD1"/>
    <w:rsid w:val="00921D17"/>
    <w:rsid w:val="00921D98"/>
    <w:rsid w:val="00922500"/>
    <w:rsid w:val="0092270F"/>
    <w:rsid w:val="00922D62"/>
    <w:rsid w:val="00923010"/>
    <w:rsid w:val="0092330E"/>
    <w:rsid w:val="00923D73"/>
    <w:rsid w:val="00923F39"/>
    <w:rsid w:val="00923F78"/>
    <w:rsid w:val="009240B3"/>
    <w:rsid w:val="00924347"/>
    <w:rsid w:val="0092455E"/>
    <w:rsid w:val="0092459A"/>
    <w:rsid w:val="0092467B"/>
    <w:rsid w:val="00924E10"/>
    <w:rsid w:val="00925612"/>
    <w:rsid w:val="00925795"/>
    <w:rsid w:val="009258CC"/>
    <w:rsid w:val="00925AE1"/>
    <w:rsid w:val="00925C48"/>
    <w:rsid w:val="00926431"/>
    <w:rsid w:val="00926455"/>
    <w:rsid w:val="009266EC"/>
    <w:rsid w:val="00926A2B"/>
    <w:rsid w:val="00926E8E"/>
    <w:rsid w:val="009272DE"/>
    <w:rsid w:val="0092740D"/>
    <w:rsid w:val="00927977"/>
    <w:rsid w:val="00927A5C"/>
    <w:rsid w:val="00927BAA"/>
    <w:rsid w:val="0093048D"/>
    <w:rsid w:val="009305D7"/>
    <w:rsid w:val="0093128B"/>
    <w:rsid w:val="009313FA"/>
    <w:rsid w:val="009318B1"/>
    <w:rsid w:val="00931F25"/>
    <w:rsid w:val="0093204A"/>
    <w:rsid w:val="009323DB"/>
    <w:rsid w:val="009324B1"/>
    <w:rsid w:val="00932ACB"/>
    <w:rsid w:val="00932D0E"/>
    <w:rsid w:val="0093355E"/>
    <w:rsid w:val="00933C24"/>
    <w:rsid w:val="00933C81"/>
    <w:rsid w:val="00933E90"/>
    <w:rsid w:val="009343AF"/>
    <w:rsid w:val="009343C3"/>
    <w:rsid w:val="00934951"/>
    <w:rsid w:val="009355B6"/>
    <w:rsid w:val="009356B2"/>
    <w:rsid w:val="009356DB"/>
    <w:rsid w:val="009362EB"/>
    <w:rsid w:val="009363ED"/>
    <w:rsid w:val="00936A63"/>
    <w:rsid w:val="00936BA5"/>
    <w:rsid w:val="009370E6"/>
    <w:rsid w:val="0093719F"/>
    <w:rsid w:val="00940160"/>
    <w:rsid w:val="009402C2"/>
    <w:rsid w:val="00940338"/>
    <w:rsid w:val="00940339"/>
    <w:rsid w:val="00940637"/>
    <w:rsid w:val="00940998"/>
    <w:rsid w:val="00941042"/>
    <w:rsid w:val="00941BF8"/>
    <w:rsid w:val="00941E99"/>
    <w:rsid w:val="009422F4"/>
    <w:rsid w:val="0094265E"/>
    <w:rsid w:val="00942AA0"/>
    <w:rsid w:val="00942C6F"/>
    <w:rsid w:val="009431C2"/>
    <w:rsid w:val="009434D6"/>
    <w:rsid w:val="00943500"/>
    <w:rsid w:val="00943561"/>
    <w:rsid w:val="009437E8"/>
    <w:rsid w:val="00943A68"/>
    <w:rsid w:val="00943E60"/>
    <w:rsid w:val="00943EB7"/>
    <w:rsid w:val="00943F5F"/>
    <w:rsid w:val="00944345"/>
    <w:rsid w:val="0094491D"/>
    <w:rsid w:val="00944B92"/>
    <w:rsid w:val="00944BA2"/>
    <w:rsid w:val="00944DE4"/>
    <w:rsid w:val="00944DEB"/>
    <w:rsid w:val="009450DF"/>
    <w:rsid w:val="00945202"/>
    <w:rsid w:val="009453F2"/>
    <w:rsid w:val="00945440"/>
    <w:rsid w:val="009454C1"/>
    <w:rsid w:val="009454CB"/>
    <w:rsid w:val="0094558B"/>
    <w:rsid w:val="009455DD"/>
    <w:rsid w:val="00945974"/>
    <w:rsid w:val="00945B93"/>
    <w:rsid w:val="00945B9A"/>
    <w:rsid w:val="00945F71"/>
    <w:rsid w:val="00945F73"/>
    <w:rsid w:val="00946418"/>
    <w:rsid w:val="00946524"/>
    <w:rsid w:val="0094690D"/>
    <w:rsid w:val="00946D16"/>
    <w:rsid w:val="0094739B"/>
    <w:rsid w:val="009473BF"/>
    <w:rsid w:val="00947AD9"/>
    <w:rsid w:val="00950469"/>
    <w:rsid w:val="00950517"/>
    <w:rsid w:val="00950C42"/>
    <w:rsid w:val="00950E02"/>
    <w:rsid w:val="00951894"/>
    <w:rsid w:val="00952007"/>
    <w:rsid w:val="00952110"/>
    <w:rsid w:val="009522C8"/>
    <w:rsid w:val="0095239F"/>
    <w:rsid w:val="009523D0"/>
    <w:rsid w:val="00952436"/>
    <w:rsid w:val="00952627"/>
    <w:rsid w:val="009528E6"/>
    <w:rsid w:val="00952ECD"/>
    <w:rsid w:val="00952FA1"/>
    <w:rsid w:val="0095333F"/>
    <w:rsid w:val="009533CF"/>
    <w:rsid w:val="00953681"/>
    <w:rsid w:val="009537AC"/>
    <w:rsid w:val="00953C70"/>
    <w:rsid w:val="00953EF1"/>
    <w:rsid w:val="00953FA2"/>
    <w:rsid w:val="00954096"/>
    <w:rsid w:val="009540C2"/>
    <w:rsid w:val="00954366"/>
    <w:rsid w:val="009543A7"/>
    <w:rsid w:val="009543C2"/>
    <w:rsid w:val="00954BB0"/>
    <w:rsid w:val="00954C4E"/>
    <w:rsid w:val="00954C7E"/>
    <w:rsid w:val="00954E56"/>
    <w:rsid w:val="00954F7E"/>
    <w:rsid w:val="00954FAC"/>
    <w:rsid w:val="009556C2"/>
    <w:rsid w:val="00955794"/>
    <w:rsid w:val="00955B32"/>
    <w:rsid w:val="00955D13"/>
    <w:rsid w:val="00955DF5"/>
    <w:rsid w:val="00956033"/>
    <w:rsid w:val="0095607B"/>
    <w:rsid w:val="00957821"/>
    <w:rsid w:val="00957DC1"/>
    <w:rsid w:val="00957EC9"/>
    <w:rsid w:val="00957F5B"/>
    <w:rsid w:val="009608AB"/>
    <w:rsid w:val="00961D79"/>
    <w:rsid w:val="00961EEE"/>
    <w:rsid w:val="009620B8"/>
    <w:rsid w:val="0096243E"/>
    <w:rsid w:val="00962737"/>
    <w:rsid w:val="00962990"/>
    <w:rsid w:val="00962DB8"/>
    <w:rsid w:val="00963158"/>
    <w:rsid w:val="00963592"/>
    <w:rsid w:val="009637B9"/>
    <w:rsid w:val="009637C1"/>
    <w:rsid w:val="00963A71"/>
    <w:rsid w:val="00963C7B"/>
    <w:rsid w:val="00963F5A"/>
    <w:rsid w:val="00964620"/>
    <w:rsid w:val="009649BC"/>
    <w:rsid w:val="00964F06"/>
    <w:rsid w:val="00965264"/>
    <w:rsid w:val="00965382"/>
    <w:rsid w:val="00965404"/>
    <w:rsid w:val="00965967"/>
    <w:rsid w:val="009659EF"/>
    <w:rsid w:val="00965D64"/>
    <w:rsid w:val="00966C64"/>
    <w:rsid w:val="00966E4D"/>
    <w:rsid w:val="00966E93"/>
    <w:rsid w:val="009670E2"/>
    <w:rsid w:val="009671FD"/>
    <w:rsid w:val="00967204"/>
    <w:rsid w:val="0096723C"/>
    <w:rsid w:val="00967634"/>
    <w:rsid w:val="009676AA"/>
    <w:rsid w:val="00967741"/>
    <w:rsid w:val="00970076"/>
    <w:rsid w:val="00970202"/>
    <w:rsid w:val="009706D1"/>
    <w:rsid w:val="00970ACA"/>
    <w:rsid w:val="0097180A"/>
    <w:rsid w:val="00971DCF"/>
    <w:rsid w:val="00972063"/>
    <w:rsid w:val="00972077"/>
    <w:rsid w:val="00972219"/>
    <w:rsid w:val="00972AD0"/>
    <w:rsid w:val="00972FD9"/>
    <w:rsid w:val="0097304B"/>
    <w:rsid w:val="009735CF"/>
    <w:rsid w:val="00973D2F"/>
    <w:rsid w:val="009741C0"/>
    <w:rsid w:val="0097466B"/>
    <w:rsid w:val="009748EC"/>
    <w:rsid w:val="0097497B"/>
    <w:rsid w:val="009758BD"/>
    <w:rsid w:val="00975BEB"/>
    <w:rsid w:val="00975F9A"/>
    <w:rsid w:val="00976626"/>
    <w:rsid w:val="009768B9"/>
    <w:rsid w:val="009768FA"/>
    <w:rsid w:val="00977414"/>
    <w:rsid w:val="00977802"/>
    <w:rsid w:val="00977A3B"/>
    <w:rsid w:val="00977D85"/>
    <w:rsid w:val="00977E22"/>
    <w:rsid w:val="00977F54"/>
    <w:rsid w:val="0098011A"/>
    <w:rsid w:val="00980168"/>
    <w:rsid w:val="00980281"/>
    <w:rsid w:val="009803D5"/>
    <w:rsid w:val="00980469"/>
    <w:rsid w:val="00980AA6"/>
    <w:rsid w:val="00980E46"/>
    <w:rsid w:val="00980F6D"/>
    <w:rsid w:val="00981105"/>
    <w:rsid w:val="009813BA"/>
    <w:rsid w:val="009814E4"/>
    <w:rsid w:val="00981AD7"/>
    <w:rsid w:val="00981DFF"/>
    <w:rsid w:val="0098209D"/>
    <w:rsid w:val="009820FB"/>
    <w:rsid w:val="00982144"/>
    <w:rsid w:val="0098271A"/>
    <w:rsid w:val="009829A6"/>
    <w:rsid w:val="009832B8"/>
    <w:rsid w:val="00983472"/>
    <w:rsid w:val="009834C5"/>
    <w:rsid w:val="00983508"/>
    <w:rsid w:val="00983972"/>
    <w:rsid w:val="009839E0"/>
    <w:rsid w:val="00983CA1"/>
    <w:rsid w:val="0098432D"/>
    <w:rsid w:val="00984602"/>
    <w:rsid w:val="00984898"/>
    <w:rsid w:val="009849B4"/>
    <w:rsid w:val="009849BE"/>
    <w:rsid w:val="00984A5C"/>
    <w:rsid w:val="009850C6"/>
    <w:rsid w:val="009852DF"/>
    <w:rsid w:val="009854B3"/>
    <w:rsid w:val="00985825"/>
    <w:rsid w:val="00985B91"/>
    <w:rsid w:val="00985E6C"/>
    <w:rsid w:val="009860B7"/>
    <w:rsid w:val="0098674E"/>
    <w:rsid w:val="0098681C"/>
    <w:rsid w:val="009874BF"/>
    <w:rsid w:val="00987537"/>
    <w:rsid w:val="00987884"/>
    <w:rsid w:val="009879EA"/>
    <w:rsid w:val="00987DF1"/>
    <w:rsid w:val="00987F8C"/>
    <w:rsid w:val="009900B9"/>
    <w:rsid w:val="009900E8"/>
    <w:rsid w:val="0099014B"/>
    <w:rsid w:val="009902E7"/>
    <w:rsid w:val="00990552"/>
    <w:rsid w:val="00990749"/>
    <w:rsid w:val="00990AB5"/>
    <w:rsid w:val="00990AEC"/>
    <w:rsid w:val="009914C0"/>
    <w:rsid w:val="009918B0"/>
    <w:rsid w:val="00991CFA"/>
    <w:rsid w:val="00991EBD"/>
    <w:rsid w:val="00992893"/>
    <w:rsid w:val="00992D07"/>
    <w:rsid w:val="009930A5"/>
    <w:rsid w:val="00993470"/>
    <w:rsid w:val="00993631"/>
    <w:rsid w:val="00993763"/>
    <w:rsid w:val="00993A2D"/>
    <w:rsid w:val="00993DCD"/>
    <w:rsid w:val="009941C1"/>
    <w:rsid w:val="00994DAB"/>
    <w:rsid w:val="0099520D"/>
    <w:rsid w:val="0099535D"/>
    <w:rsid w:val="0099563A"/>
    <w:rsid w:val="009956E8"/>
    <w:rsid w:val="009958A2"/>
    <w:rsid w:val="00995AAB"/>
    <w:rsid w:val="00995B13"/>
    <w:rsid w:val="00996194"/>
    <w:rsid w:val="009968C1"/>
    <w:rsid w:val="0099692A"/>
    <w:rsid w:val="00997C77"/>
    <w:rsid w:val="00997C86"/>
    <w:rsid w:val="00997ED3"/>
    <w:rsid w:val="009A0032"/>
    <w:rsid w:val="009A009A"/>
    <w:rsid w:val="009A01CB"/>
    <w:rsid w:val="009A04AB"/>
    <w:rsid w:val="009A067E"/>
    <w:rsid w:val="009A06CF"/>
    <w:rsid w:val="009A06EE"/>
    <w:rsid w:val="009A0E2C"/>
    <w:rsid w:val="009A1441"/>
    <w:rsid w:val="009A14C9"/>
    <w:rsid w:val="009A16B0"/>
    <w:rsid w:val="009A178A"/>
    <w:rsid w:val="009A1969"/>
    <w:rsid w:val="009A1D83"/>
    <w:rsid w:val="009A264A"/>
    <w:rsid w:val="009A27EF"/>
    <w:rsid w:val="009A2F27"/>
    <w:rsid w:val="009A329F"/>
    <w:rsid w:val="009A3397"/>
    <w:rsid w:val="009A34D6"/>
    <w:rsid w:val="009A35D2"/>
    <w:rsid w:val="009A3C62"/>
    <w:rsid w:val="009A40DD"/>
    <w:rsid w:val="009A4199"/>
    <w:rsid w:val="009A4549"/>
    <w:rsid w:val="009A4CA4"/>
    <w:rsid w:val="009A4F7B"/>
    <w:rsid w:val="009A4F9D"/>
    <w:rsid w:val="009A5020"/>
    <w:rsid w:val="009A5029"/>
    <w:rsid w:val="009A51B2"/>
    <w:rsid w:val="009A5439"/>
    <w:rsid w:val="009A54BC"/>
    <w:rsid w:val="009A5605"/>
    <w:rsid w:val="009A563C"/>
    <w:rsid w:val="009A588F"/>
    <w:rsid w:val="009A5C4E"/>
    <w:rsid w:val="009A5DE3"/>
    <w:rsid w:val="009A6072"/>
    <w:rsid w:val="009A6CA5"/>
    <w:rsid w:val="009A70A6"/>
    <w:rsid w:val="009A72AB"/>
    <w:rsid w:val="009B01F6"/>
    <w:rsid w:val="009B0262"/>
    <w:rsid w:val="009B02A7"/>
    <w:rsid w:val="009B0984"/>
    <w:rsid w:val="009B0FA1"/>
    <w:rsid w:val="009B143C"/>
    <w:rsid w:val="009B14D4"/>
    <w:rsid w:val="009B19DC"/>
    <w:rsid w:val="009B1AAF"/>
    <w:rsid w:val="009B1AE3"/>
    <w:rsid w:val="009B1FBB"/>
    <w:rsid w:val="009B22F7"/>
    <w:rsid w:val="009B24D9"/>
    <w:rsid w:val="009B27E4"/>
    <w:rsid w:val="009B2BC4"/>
    <w:rsid w:val="009B2C6D"/>
    <w:rsid w:val="009B33A5"/>
    <w:rsid w:val="009B3487"/>
    <w:rsid w:val="009B3B71"/>
    <w:rsid w:val="009B3C25"/>
    <w:rsid w:val="009B4003"/>
    <w:rsid w:val="009B4192"/>
    <w:rsid w:val="009B43F3"/>
    <w:rsid w:val="009B451B"/>
    <w:rsid w:val="009B4869"/>
    <w:rsid w:val="009B4ABD"/>
    <w:rsid w:val="009B4C41"/>
    <w:rsid w:val="009B529A"/>
    <w:rsid w:val="009B5310"/>
    <w:rsid w:val="009B5742"/>
    <w:rsid w:val="009B5984"/>
    <w:rsid w:val="009B5A2A"/>
    <w:rsid w:val="009B5D1C"/>
    <w:rsid w:val="009B5D5C"/>
    <w:rsid w:val="009B6631"/>
    <w:rsid w:val="009B6766"/>
    <w:rsid w:val="009B6CBE"/>
    <w:rsid w:val="009B741B"/>
    <w:rsid w:val="009B799D"/>
    <w:rsid w:val="009B7B83"/>
    <w:rsid w:val="009B7DCA"/>
    <w:rsid w:val="009C0085"/>
    <w:rsid w:val="009C00D3"/>
    <w:rsid w:val="009C039A"/>
    <w:rsid w:val="009C040F"/>
    <w:rsid w:val="009C043E"/>
    <w:rsid w:val="009C0982"/>
    <w:rsid w:val="009C0FFB"/>
    <w:rsid w:val="009C12BE"/>
    <w:rsid w:val="009C1748"/>
    <w:rsid w:val="009C1CD0"/>
    <w:rsid w:val="009C203F"/>
    <w:rsid w:val="009C230F"/>
    <w:rsid w:val="009C2436"/>
    <w:rsid w:val="009C25D2"/>
    <w:rsid w:val="009C2C98"/>
    <w:rsid w:val="009C2D8A"/>
    <w:rsid w:val="009C3327"/>
    <w:rsid w:val="009C3357"/>
    <w:rsid w:val="009C34B3"/>
    <w:rsid w:val="009C35A1"/>
    <w:rsid w:val="009C3C50"/>
    <w:rsid w:val="009C42BA"/>
    <w:rsid w:val="009C4344"/>
    <w:rsid w:val="009C49C4"/>
    <w:rsid w:val="009C4E21"/>
    <w:rsid w:val="009C5D1B"/>
    <w:rsid w:val="009C6029"/>
    <w:rsid w:val="009C69E0"/>
    <w:rsid w:val="009C6C61"/>
    <w:rsid w:val="009C6C8B"/>
    <w:rsid w:val="009C73C7"/>
    <w:rsid w:val="009C7502"/>
    <w:rsid w:val="009C7E52"/>
    <w:rsid w:val="009D00D6"/>
    <w:rsid w:val="009D021D"/>
    <w:rsid w:val="009D0264"/>
    <w:rsid w:val="009D0525"/>
    <w:rsid w:val="009D056A"/>
    <w:rsid w:val="009D0693"/>
    <w:rsid w:val="009D06A3"/>
    <w:rsid w:val="009D11B6"/>
    <w:rsid w:val="009D15C4"/>
    <w:rsid w:val="009D1607"/>
    <w:rsid w:val="009D1665"/>
    <w:rsid w:val="009D1743"/>
    <w:rsid w:val="009D17F9"/>
    <w:rsid w:val="009D18DF"/>
    <w:rsid w:val="009D19A4"/>
    <w:rsid w:val="009D1B93"/>
    <w:rsid w:val="009D1C7B"/>
    <w:rsid w:val="009D1F7C"/>
    <w:rsid w:val="009D299A"/>
    <w:rsid w:val="009D2AC1"/>
    <w:rsid w:val="009D2DD7"/>
    <w:rsid w:val="009D38DE"/>
    <w:rsid w:val="009D395D"/>
    <w:rsid w:val="009D3A59"/>
    <w:rsid w:val="009D40C7"/>
    <w:rsid w:val="009D4312"/>
    <w:rsid w:val="009D4A95"/>
    <w:rsid w:val="009D52A3"/>
    <w:rsid w:val="009D5749"/>
    <w:rsid w:val="009D5758"/>
    <w:rsid w:val="009D6232"/>
    <w:rsid w:val="009D658A"/>
    <w:rsid w:val="009D6B4E"/>
    <w:rsid w:val="009D6CF1"/>
    <w:rsid w:val="009D70BA"/>
    <w:rsid w:val="009D716F"/>
    <w:rsid w:val="009D727C"/>
    <w:rsid w:val="009D7464"/>
    <w:rsid w:val="009D75C8"/>
    <w:rsid w:val="009D7A2F"/>
    <w:rsid w:val="009D7C87"/>
    <w:rsid w:val="009D7DF9"/>
    <w:rsid w:val="009D7EF4"/>
    <w:rsid w:val="009D7FE4"/>
    <w:rsid w:val="009E0118"/>
    <w:rsid w:val="009E06C7"/>
    <w:rsid w:val="009E0AED"/>
    <w:rsid w:val="009E0BD2"/>
    <w:rsid w:val="009E0CFA"/>
    <w:rsid w:val="009E19C4"/>
    <w:rsid w:val="009E1AB8"/>
    <w:rsid w:val="009E1BE9"/>
    <w:rsid w:val="009E1D1E"/>
    <w:rsid w:val="009E284F"/>
    <w:rsid w:val="009E2D8D"/>
    <w:rsid w:val="009E31A9"/>
    <w:rsid w:val="009E3352"/>
    <w:rsid w:val="009E36D1"/>
    <w:rsid w:val="009E3839"/>
    <w:rsid w:val="009E3BA6"/>
    <w:rsid w:val="009E3FBD"/>
    <w:rsid w:val="009E41BD"/>
    <w:rsid w:val="009E41DC"/>
    <w:rsid w:val="009E463B"/>
    <w:rsid w:val="009E465E"/>
    <w:rsid w:val="009E4803"/>
    <w:rsid w:val="009E4807"/>
    <w:rsid w:val="009E4AD6"/>
    <w:rsid w:val="009E4B3C"/>
    <w:rsid w:val="009E4D40"/>
    <w:rsid w:val="009E5073"/>
    <w:rsid w:val="009E5AF1"/>
    <w:rsid w:val="009E5C75"/>
    <w:rsid w:val="009E5E9F"/>
    <w:rsid w:val="009E5FFC"/>
    <w:rsid w:val="009E6084"/>
    <w:rsid w:val="009E664E"/>
    <w:rsid w:val="009E6817"/>
    <w:rsid w:val="009E6AEE"/>
    <w:rsid w:val="009E6B7E"/>
    <w:rsid w:val="009E6C32"/>
    <w:rsid w:val="009E6C3E"/>
    <w:rsid w:val="009E6D54"/>
    <w:rsid w:val="009E6D8F"/>
    <w:rsid w:val="009E707A"/>
    <w:rsid w:val="009E71E8"/>
    <w:rsid w:val="009E7513"/>
    <w:rsid w:val="009E7FE7"/>
    <w:rsid w:val="009F0309"/>
    <w:rsid w:val="009F03AB"/>
    <w:rsid w:val="009F03DE"/>
    <w:rsid w:val="009F0472"/>
    <w:rsid w:val="009F0483"/>
    <w:rsid w:val="009F0785"/>
    <w:rsid w:val="009F07FF"/>
    <w:rsid w:val="009F089D"/>
    <w:rsid w:val="009F0A9F"/>
    <w:rsid w:val="009F0CF2"/>
    <w:rsid w:val="009F1240"/>
    <w:rsid w:val="009F15BF"/>
    <w:rsid w:val="009F1809"/>
    <w:rsid w:val="009F1955"/>
    <w:rsid w:val="009F19EA"/>
    <w:rsid w:val="009F1B85"/>
    <w:rsid w:val="009F1CA0"/>
    <w:rsid w:val="009F1EB1"/>
    <w:rsid w:val="009F1FAF"/>
    <w:rsid w:val="009F262E"/>
    <w:rsid w:val="009F275B"/>
    <w:rsid w:val="009F2A03"/>
    <w:rsid w:val="009F2D7F"/>
    <w:rsid w:val="009F2DE7"/>
    <w:rsid w:val="009F30B1"/>
    <w:rsid w:val="009F36AD"/>
    <w:rsid w:val="009F3731"/>
    <w:rsid w:val="009F3764"/>
    <w:rsid w:val="009F3866"/>
    <w:rsid w:val="009F3BFB"/>
    <w:rsid w:val="009F40BB"/>
    <w:rsid w:val="009F4132"/>
    <w:rsid w:val="009F4142"/>
    <w:rsid w:val="009F4481"/>
    <w:rsid w:val="009F45E4"/>
    <w:rsid w:val="009F4AE5"/>
    <w:rsid w:val="009F50BB"/>
    <w:rsid w:val="009F598D"/>
    <w:rsid w:val="009F5B73"/>
    <w:rsid w:val="009F5FC5"/>
    <w:rsid w:val="009F6003"/>
    <w:rsid w:val="009F61C9"/>
    <w:rsid w:val="009F62AB"/>
    <w:rsid w:val="009F653D"/>
    <w:rsid w:val="009F65A3"/>
    <w:rsid w:val="009F691B"/>
    <w:rsid w:val="009F691C"/>
    <w:rsid w:val="009F697D"/>
    <w:rsid w:val="009F6D94"/>
    <w:rsid w:val="009F7C49"/>
    <w:rsid w:val="009F7EC0"/>
    <w:rsid w:val="009F7F57"/>
    <w:rsid w:val="00A000A3"/>
    <w:rsid w:val="00A00509"/>
    <w:rsid w:val="00A00547"/>
    <w:rsid w:val="00A0063A"/>
    <w:rsid w:val="00A0095A"/>
    <w:rsid w:val="00A00F7C"/>
    <w:rsid w:val="00A00F9E"/>
    <w:rsid w:val="00A01115"/>
    <w:rsid w:val="00A0119C"/>
    <w:rsid w:val="00A0121C"/>
    <w:rsid w:val="00A013DB"/>
    <w:rsid w:val="00A01566"/>
    <w:rsid w:val="00A0174F"/>
    <w:rsid w:val="00A019F1"/>
    <w:rsid w:val="00A01A8E"/>
    <w:rsid w:val="00A021F1"/>
    <w:rsid w:val="00A02359"/>
    <w:rsid w:val="00A024AB"/>
    <w:rsid w:val="00A02A2E"/>
    <w:rsid w:val="00A02E57"/>
    <w:rsid w:val="00A03585"/>
    <w:rsid w:val="00A03B54"/>
    <w:rsid w:val="00A03D23"/>
    <w:rsid w:val="00A03F57"/>
    <w:rsid w:val="00A04AE0"/>
    <w:rsid w:val="00A0503B"/>
    <w:rsid w:val="00A052E3"/>
    <w:rsid w:val="00A055A9"/>
    <w:rsid w:val="00A05620"/>
    <w:rsid w:val="00A05CA6"/>
    <w:rsid w:val="00A05D30"/>
    <w:rsid w:val="00A05EB6"/>
    <w:rsid w:val="00A0631C"/>
    <w:rsid w:val="00A0632F"/>
    <w:rsid w:val="00A0678E"/>
    <w:rsid w:val="00A07230"/>
    <w:rsid w:val="00A0723F"/>
    <w:rsid w:val="00A07C5E"/>
    <w:rsid w:val="00A10161"/>
    <w:rsid w:val="00A10273"/>
    <w:rsid w:val="00A103ED"/>
    <w:rsid w:val="00A106A2"/>
    <w:rsid w:val="00A10836"/>
    <w:rsid w:val="00A10B1D"/>
    <w:rsid w:val="00A10E4E"/>
    <w:rsid w:val="00A10EB6"/>
    <w:rsid w:val="00A11D1E"/>
    <w:rsid w:val="00A11E3A"/>
    <w:rsid w:val="00A12215"/>
    <w:rsid w:val="00A12231"/>
    <w:rsid w:val="00A128FA"/>
    <w:rsid w:val="00A13138"/>
    <w:rsid w:val="00A131EB"/>
    <w:rsid w:val="00A135D9"/>
    <w:rsid w:val="00A1391F"/>
    <w:rsid w:val="00A13B10"/>
    <w:rsid w:val="00A14454"/>
    <w:rsid w:val="00A14ABE"/>
    <w:rsid w:val="00A1530F"/>
    <w:rsid w:val="00A1535F"/>
    <w:rsid w:val="00A15A12"/>
    <w:rsid w:val="00A1638A"/>
    <w:rsid w:val="00A168B4"/>
    <w:rsid w:val="00A16BDF"/>
    <w:rsid w:val="00A16EF1"/>
    <w:rsid w:val="00A1762E"/>
    <w:rsid w:val="00A17793"/>
    <w:rsid w:val="00A17925"/>
    <w:rsid w:val="00A17DEE"/>
    <w:rsid w:val="00A20042"/>
    <w:rsid w:val="00A2034F"/>
    <w:rsid w:val="00A203CC"/>
    <w:rsid w:val="00A2068D"/>
    <w:rsid w:val="00A20743"/>
    <w:rsid w:val="00A209A7"/>
    <w:rsid w:val="00A20CDC"/>
    <w:rsid w:val="00A21070"/>
    <w:rsid w:val="00A210B2"/>
    <w:rsid w:val="00A211FF"/>
    <w:rsid w:val="00A214C4"/>
    <w:rsid w:val="00A2195E"/>
    <w:rsid w:val="00A21978"/>
    <w:rsid w:val="00A219A6"/>
    <w:rsid w:val="00A21B48"/>
    <w:rsid w:val="00A21C8C"/>
    <w:rsid w:val="00A21EF0"/>
    <w:rsid w:val="00A21FC2"/>
    <w:rsid w:val="00A21FC9"/>
    <w:rsid w:val="00A223E2"/>
    <w:rsid w:val="00A22999"/>
    <w:rsid w:val="00A22D22"/>
    <w:rsid w:val="00A22EEC"/>
    <w:rsid w:val="00A22FAF"/>
    <w:rsid w:val="00A2316F"/>
    <w:rsid w:val="00A236E7"/>
    <w:rsid w:val="00A237A6"/>
    <w:rsid w:val="00A23836"/>
    <w:rsid w:val="00A23A65"/>
    <w:rsid w:val="00A242B8"/>
    <w:rsid w:val="00A24666"/>
    <w:rsid w:val="00A24A41"/>
    <w:rsid w:val="00A255F7"/>
    <w:rsid w:val="00A257E5"/>
    <w:rsid w:val="00A2621B"/>
    <w:rsid w:val="00A263B5"/>
    <w:rsid w:val="00A263D5"/>
    <w:rsid w:val="00A26B95"/>
    <w:rsid w:val="00A26C63"/>
    <w:rsid w:val="00A26ECD"/>
    <w:rsid w:val="00A274D8"/>
    <w:rsid w:val="00A304A8"/>
    <w:rsid w:val="00A3062D"/>
    <w:rsid w:val="00A30908"/>
    <w:rsid w:val="00A30B38"/>
    <w:rsid w:val="00A30C8A"/>
    <w:rsid w:val="00A30E32"/>
    <w:rsid w:val="00A310A2"/>
    <w:rsid w:val="00A310A4"/>
    <w:rsid w:val="00A31438"/>
    <w:rsid w:val="00A31854"/>
    <w:rsid w:val="00A318FF"/>
    <w:rsid w:val="00A31BED"/>
    <w:rsid w:val="00A31F91"/>
    <w:rsid w:val="00A31FFF"/>
    <w:rsid w:val="00A32218"/>
    <w:rsid w:val="00A322B9"/>
    <w:rsid w:val="00A322DD"/>
    <w:rsid w:val="00A3268D"/>
    <w:rsid w:val="00A32B56"/>
    <w:rsid w:val="00A32F85"/>
    <w:rsid w:val="00A332ED"/>
    <w:rsid w:val="00A33503"/>
    <w:rsid w:val="00A339D5"/>
    <w:rsid w:val="00A33AD3"/>
    <w:rsid w:val="00A33B01"/>
    <w:rsid w:val="00A33CED"/>
    <w:rsid w:val="00A33FC3"/>
    <w:rsid w:val="00A34192"/>
    <w:rsid w:val="00A3437A"/>
    <w:rsid w:val="00A34580"/>
    <w:rsid w:val="00A345E0"/>
    <w:rsid w:val="00A34690"/>
    <w:rsid w:val="00A347C0"/>
    <w:rsid w:val="00A34A6C"/>
    <w:rsid w:val="00A34A97"/>
    <w:rsid w:val="00A358FB"/>
    <w:rsid w:val="00A35D08"/>
    <w:rsid w:val="00A35DCE"/>
    <w:rsid w:val="00A36702"/>
    <w:rsid w:val="00A3672F"/>
    <w:rsid w:val="00A36E54"/>
    <w:rsid w:val="00A36FBD"/>
    <w:rsid w:val="00A3707E"/>
    <w:rsid w:val="00A371C8"/>
    <w:rsid w:val="00A37345"/>
    <w:rsid w:val="00A4017B"/>
    <w:rsid w:val="00A40350"/>
    <w:rsid w:val="00A40680"/>
    <w:rsid w:val="00A4083B"/>
    <w:rsid w:val="00A40B1E"/>
    <w:rsid w:val="00A40B51"/>
    <w:rsid w:val="00A40B98"/>
    <w:rsid w:val="00A40FAB"/>
    <w:rsid w:val="00A40FF0"/>
    <w:rsid w:val="00A41164"/>
    <w:rsid w:val="00A41C70"/>
    <w:rsid w:val="00A41CBB"/>
    <w:rsid w:val="00A41D99"/>
    <w:rsid w:val="00A41E51"/>
    <w:rsid w:val="00A4224C"/>
    <w:rsid w:val="00A422EB"/>
    <w:rsid w:val="00A424DE"/>
    <w:rsid w:val="00A426ED"/>
    <w:rsid w:val="00A42B32"/>
    <w:rsid w:val="00A42E2C"/>
    <w:rsid w:val="00A42FE3"/>
    <w:rsid w:val="00A431B8"/>
    <w:rsid w:val="00A43278"/>
    <w:rsid w:val="00A4366A"/>
    <w:rsid w:val="00A4373D"/>
    <w:rsid w:val="00A43987"/>
    <w:rsid w:val="00A43ADA"/>
    <w:rsid w:val="00A43BFA"/>
    <w:rsid w:val="00A43C5F"/>
    <w:rsid w:val="00A43FBD"/>
    <w:rsid w:val="00A4413B"/>
    <w:rsid w:val="00A44817"/>
    <w:rsid w:val="00A448BD"/>
    <w:rsid w:val="00A44933"/>
    <w:rsid w:val="00A44C02"/>
    <w:rsid w:val="00A44CC0"/>
    <w:rsid w:val="00A44CE9"/>
    <w:rsid w:val="00A44E5F"/>
    <w:rsid w:val="00A45193"/>
    <w:rsid w:val="00A45210"/>
    <w:rsid w:val="00A45B02"/>
    <w:rsid w:val="00A45E42"/>
    <w:rsid w:val="00A460D0"/>
    <w:rsid w:val="00A460D7"/>
    <w:rsid w:val="00A461A3"/>
    <w:rsid w:val="00A4711E"/>
    <w:rsid w:val="00A474D6"/>
    <w:rsid w:val="00A476A3"/>
    <w:rsid w:val="00A47E41"/>
    <w:rsid w:val="00A500B6"/>
    <w:rsid w:val="00A500E5"/>
    <w:rsid w:val="00A50498"/>
    <w:rsid w:val="00A50839"/>
    <w:rsid w:val="00A50A1A"/>
    <w:rsid w:val="00A50B82"/>
    <w:rsid w:val="00A5105F"/>
    <w:rsid w:val="00A51503"/>
    <w:rsid w:val="00A5179E"/>
    <w:rsid w:val="00A51A55"/>
    <w:rsid w:val="00A51FBB"/>
    <w:rsid w:val="00A51FF2"/>
    <w:rsid w:val="00A52102"/>
    <w:rsid w:val="00A522D4"/>
    <w:rsid w:val="00A525D2"/>
    <w:rsid w:val="00A525F9"/>
    <w:rsid w:val="00A52C66"/>
    <w:rsid w:val="00A52D3F"/>
    <w:rsid w:val="00A5319E"/>
    <w:rsid w:val="00A534BC"/>
    <w:rsid w:val="00A535E8"/>
    <w:rsid w:val="00A53C41"/>
    <w:rsid w:val="00A541E1"/>
    <w:rsid w:val="00A54410"/>
    <w:rsid w:val="00A5479D"/>
    <w:rsid w:val="00A548D7"/>
    <w:rsid w:val="00A54D47"/>
    <w:rsid w:val="00A55048"/>
    <w:rsid w:val="00A55726"/>
    <w:rsid w:val="00A55A28"/>
    <w:rsid w:val="00A55A52"/>
    <w:rsid w:val="00A55C65"/>
    <w:rsid w:val="00A563BB"/>
    <w:rsid w:val="00A563C5"/>
    <w:rsid w:val="00A56658"/>
    <w:rsid w:val="00A57183"/>
    <w:rsid w:val="00A571B4"/>
    <w:rsid w:val="00A57375"/>
    <w:rsid w:val="00A5743B"/>
    <w:rsid w:val="00A5746F"/>
    <w:rsid w:val="00A57AB1"/>
    <w:rsid w:val="00A57AF6"/>
    <w:rsid w:val="00A60177"/>
    <w:rsid w:val="00A6042B"/>
    <w:rsid w:val="00A60BDA"/>
    <w:rsid w:val="00A6109F"/>
    <w:rsid w:val="00A61128"/>
    <w:rsid w:val="00A611C0"/>
    <w:rsid w:val="00A61289"/>
    <w:rsid w:val="00A61770"/>
    <w:rsid w:val="00A61878"/>
    <w:rsid w:val="00A61960"/>
    <w:rsid w:val="00A61C52"/>
    <w:rsid w:val="00A61F3C"/>
    <w:rsid w:val="00A61F51"/>
    <w:rsid w:val="00A6204F"/>
    <w:rsid w:val="00A624AF"/>
    <w:rsid w:val="00A626E3"/>
    <w:rsid w:val="00A62725"/>
    <w:rsid w:val="00A627B9"/>
    <w:rsid w:val="00A62823"/>
    <w:rsid w:val="00A632B6"/>
    <w:rsid w:val="00A639F7"/>
    <w:rsid w:val="00A63FD4"/>
    <w:rsid w:val="00A641DF"/>
    <w:rsid w:val="00A6459E"/>
    <w:rsid w:val="00A6466F"/>
    <w:rsid w:val="00A64828"/>
    <w:rsid w:val="00A64893"/>
    <w:rsid w:val="00A6509A"/>
    <w:rsid w:val="00A655F3"/>
    <w:rsid w:val="00A65624"/>
    <w:rsid w:val="00A65845"/>
    <w:rsid w:val="00A65A04"/>
    <w:rsid w:val="00A6604D"/>
    <w:rsid w:val="00A66060"/>
    <w:rsid w:val="00A662D6"/>
    <w:rsid w:val="00A6675A"/>
    <w:rsid w:val="00A6676A"/>
    <w:rsid w:val="00A667E5"/>
    <w:rsid w:val="00A669E7"/>
    <w:rsid w:val="00A66DF6"/>
    <w:rsid w:val="00A67004"/>
    <w:rsid w:val="00A674A5"/>
    <w:rsid w:val="00A674F6"/>
    <w:rsid w:val="00A67673"/>
    <w:rsid w:val="00A677B6"/>
    <w:rsid w:val="00A678B7"/>
    <w:rsid w:val="00A679C8"/>
    <w:rsid w:val="00A679E2"/>
    <w:rsid w:val="00A67A1B"/>
    <w:rsid w:val="00A7033F"/>
    <w:rsid w:val="00A70E93"/>
    <w:rsid w:val="00A7106E"/>
    <w:rsid w:val="00A7116D"/>
    <w:rsid w:val="00A71478"/>
    <w:rsid w:val="00A718A7"/>
    <w:rsid w:val="00A718B8"/>
    <w:rsid w:val="00A718DE"/>
    <w:rsid w:val="00A71C87"/>
    <w:rsid w:val="00A71D53"/>
    <w:rsid w:val="00A725CF"/>
    <w:rsid w:val="00A72FCE"/>
    <w:rsid w:val="00A73259"/>
    <w:rsid w:val="00A732A5"/>
    <w:rsid w:val="00A73706"/>
    <w:rsid w:val="00A73B77"/>
    <w:rsid w:val="00A73BDC"/>
    <w:rsid w:val="00A740DC"/>
    <w:rsid w:val="00A741AE"/>
    <w:rsid w:val="00A744E6"/>
    <w:rsid w:val="00A746C4"/>
    <w:rsid w:val="00A746F1"/>
    <w:rsid w:val="00A74759"/>
    <w:rsid w:val="00A748E9"/>
    <w:rsid w:val="00A748FF"/>
    <w:rsid w:val="00A74BBB"/>
    <w:rsid w:val="00A7551A"/>
    <w:rsid w:val="00A7566E"/>
    <w:rsid w:val="00A7589B"/>
    <w:rsid w:val="00A75AA0"/>
    <w:rsid w:val="00A75ECA"/>
    <w:rsid w:val="00A76036"/>
    <w:rsid w:val="00A76226"/>
    <w:rsid w:val="00A7668F"/>
    <w:rsid w:val="00A766A1"/>
    <w:rsid w:val="00A76767"/>
    <w:rsid w:val="00A768BB"/>
    <w:rsid w:val="00A76A31"/>
    <w:rsid w:val="00A7726D"/>
    <w:rsid w:val="00A77349"/>
    <w:rsid w:val="00A774E8"/>
    <w:rsid w:val="00A77729"/>
    <w:rsid w:val="00A7774C"/>
    <w:rsid w:val="00A77A43"/>
    <w:rsid w:val="00A77B2A"/>
    <w:rsid w:val="00A77BCA"/>
    <w:rsid w:val="00A77C96"/>
    <w:rsid w:val="00A77DF4"/>
    <w:rsid w:val="00A77E7F"/>
    <w:rsid w:val="00A77F87"/>
    <w:rsid w:val="00A80093"/>
    <w:rsid w:val="00A803C3"/>
    <w:rsid w:val="00A80488"/>
    <w:rsid w:val="00A80A38"/>
    <w:rsid w:val="00A80AA3"/>
    <w:rsid w:val="00A80BFA"/>
    <w:rsid w:val="00A81373"/>
    <w:rsid w:val="00A81550"/>
    <w:rsid w:val="00A815DB"/>
    <w:rsid w:val="00A815EE"/>
    <w:rsid w:val="00A81778"/>
    <w:rsid w:val="00A81A9D"/>
    <w:rsid w:val="00A8213E"/>
    <w:rsid w:val="00A82750"/>
    <w:rsid w:val="00A82FE6"/>
    <w:rsid w:val="00A8300D"/>
    <w:rsid w:val="00A83013"/>
    <w:rsid w:val="00A8313F"/>
    <w:rsid w:val="00A835D9"/>
    <w:rsid w:val="00A83CD0"/>
    <w:rsid w:val="00A83EAB"/>
    <w:rsid w:val="00A84353"/>
    <w:rsid w:val="00A843D7"/>
    <w:rsid w:val="00A8454F"/>
    <w:rsid w:val="00A845B9"/>
    <w:rsid w:val="00A84837"/>
    <w:rsid w:val="00A84962"/>
    <w:rsid w:val="00A84D19"/>
    <w:rsid w:val="00A858D2"/>
    <w:rsid w:val="00A85B31"/>
    <w:rsid w:val="00A85DDE"/>
    <w:rsid w:val="00A85E1D"/>
    <w:rsid w:val="00A86506"/>
    <w:rsid w:val="00A86AA5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803"/>
    <w:rsid w:val="00A91805"/>
    <w:rsid w:val="00A91901"/>
    <w:rsid w:val="00A91AF8"/>
    <w:rsid w:val="00A91C93"/>
    <w:rsid w:val="00A91CDF"/>
    <w:rsid w:val="00A91F98"/>
    <w:rsid w:val="00A91FCB"/>
    <w:rsid w:val="00A921CE"/>
    <w:rsid w:val="00A929A4"/>
    <w:rsid w:val="00A92EF6"/>
    <w:rsid w:val="00A9301E"/>
    <w:rsid w:val="00A93067"/>
    <w:rsid w:val="00A936BF"/>
    <w:rsid w:val="00A93702"/>
    <w:rsid w:val="00A93881"/>
    <w:rsid w:val="00A93CD6"/>
    <w:rsid w:val="00A93D66"/>
    <w:rsid w:val="00A9475C"/>
    <w:rsid w:val="00A94B9C"/>
    <w:rsid w:val="00A94F71"/>
    <w:rsid w:val="00A94F91"/>
    <w:rsid w:val="00A956E1"/>
    <w:rsid w:val="00A959F1"/>
    <w:rsid w:val="00A96515"/>
    <w:rsid w:val="00A97461"/>
    <w:rsid w:val="00A97CC3"/>
    <w:rsid w:val="00AA0101"/>
    <w:rsid w:val="00AA0483"/>
    <w:rsid w:val="00AA0575"/>
    <w:rsid w:val="00AA05DE"/>
    <w:rsid w:val="00AA0C5C"/>
    <w:rsid w:val="00AA0CBC"/>
    <w:rsid w:val="00AA10EE"/>
    <w:rsid w:val="00AA1432"/>
    <w:rsid w:val="00AA16C3"/>
    <w:rsid w:val="00AA1786"/>
    <w:rsid w:val="00AA19E0"/>
    <w:rsid w:val="00AA1A22"/>
    <w:rsid w:val="00AA1B52"/>
    <w:rsid w:val="00AA1CB6"/>
    <w:rsid w:val="00AA21D8"/>
    <w:rsid w:val="00AA21EE"/>
    <w:rsid w:val="00AA24C6"/>
    <w:rsid w:val="00AA2631"/>
    <w:rsid w:val="00AA2679"/>
    <w:rsid w:val="00AA273D"/>
    <w:rsid w:val="00AA2776"/>
    <w:rsid w:val="00AA2B8D"/>
    <w:rsid w:val="00AA2C6B"/>
    <w:rsid w:val="00AA2D99"/>
    <w:rsid w:val="00AA32CD"/>
    <w:rsid w:val="00AA356D"/>
    <w:rsid w:val="00AA4311"/>
    <w:rsid w:val="00AA4351"/>
    <w:rsid w:val="00AA4598"/>
    <w:rsid w:val="00AA459B"/>
    <w:rsid w:val="00AA47D5"/>
    <w:rsid w:val="00AA48C1"/>
    <w:rsid w:val="00AA4FD6"/>
    <w:rsid w:val="00AA50EE"/>
    <w:rsid w:val="00AA51D2"/>
    <w:rsid w:val="00AA54F6"/>
    <w:rsid w:val="00AA572C"/>
    <w:rsid w:val="00AA5A9A"/>
    <w:rsid w:val="00AA5B76"/>
    <w:rsid w:val="00AA5C85"/>
    <w:rsid w:val="00AA5CE2"/>
    <w:rsid w:val="00AA612E"/>
    <w:rsid w:val="00AA61D5"/>
    <w:rsid w:val="00AA63D7"/>
    <w:rsid w:val="00AA6721"/>
    <w:rsid w:val="00AA69FA"/>
    <w:rsid w:val="00AA6A28"/>
    <w:rsid w:val="00AA6C13"/>
    <w:rsid w:val="00AA6CD8"/>
    <w:rsid w:val="00AA6D81"/>
    <w:rsid w:val="00AA7010"/>
    <w:rsid w:val="00AA7449"/>
    <w:rsid w:val="00AA78D8"/>
    <w:rsid w:val="00AA7A34"/>
    <w:rsid w:val="00AA7AD9"/>
    <w:rsid w:val="00AA7DAA"/>
    <w:rsid w:val="00AA7FBF"/>
    <w:rsid w:val="00AB00F8"/>
    <w:rsid w:val="00AB019E"/>
    <w:rsid w:val="00AB03BC"/>
    <w:rsid w:val="00AB0846"/>
    <w:rsid w:val="00AB09BD"/>
    <w:rsid w:val="00AB0B75"/>
    <w:rsid w:val="00AB1BE6"/>
    <w:rsid w:val="00AB1E7F"/>
    <w:rsid w:val="00AB21E9"/>
    <w:rsid w:val="00AB2394"/>
    <w:rsid w:val="00AB244B"/>
    <w:rsid w:val="00AB27BA"/>
    <w:rsid w:val="00AB2C3E"/>
    <w:rsid w:val="00AB30A1"/>
    <w:rsid w:val="00AB3703"/>
    <w:rsid w:val="00AB3BC4"/>
    <w:rsid w:val="00AB3F27"/>
    <w:rsid w:val="00AB448A"/>
    <w:rsid w:val="00AB44C0"/>
    <w:rsid w:val="00AB476F"/>
    <w:rsid w:val="00AB48F2"/>
    <w:rsid w:val="00AB4961"/>
    <w:rsid w:val="00AB4B90"/>
    <w:rsid w:val="00AB4E88"/>
    <w:rsid w:val="00AB4F2E"/>
    <w:rsid w:val="00AB529A"/>
    <w:rsid w:val="00AB52C7"/>
    <w:rsid w:val="00AB5579"/>
    <w:rsid w:val="00AB56D1"/>
    <w:rsid w:val="00AB63E2"/>
    <w:rsid w:val="00AB6A97"/>
    <w:rsid w:val="00AB6FBE"/>
    <w:rsid w:val="00AB70D8"/>
    <w:rsid w:val="00AB71FE"/>
    <w:rsid w:val="00AB720C"/>
    <w:rsid w:val="00AB721C"/>
    <w:rsid w:val="00AB76CE"/>
    <w:rsid w:val="00AB7732"/>
    <w:rsid w:val="00AC0701"/>
    <w:rsid w:val="00AC0AA2"/>
    <w:rsid w:val="00AC13B9"/>
    <w:rsid w:val="00AC1C94"/>
    <w:rsid w:val="00AC1E2A"/>
    <w:rsid w:val="00AC1E88"/>
    <w:rsid w:val="00AC1EC4"/>
    <w:rsid w:val="00AC208A"/>
    <w:rsid w:val="00AC20A5"/>
    <w:rsid w:val="00AC21EA"/>
    <w:rsid w:val="00AC2245"/>
    <w:rsid w:val="00AC28BA"/>
    <w:rsid w:val="00AC2BED"/>
    <w:rsid w:val="00AC2C27"/>
    <w:rsid w:val="00AC316F"/>
    <w:rsid w:val="00AC3A8B"/>
    <w:rsid w:val="00AC3B39"/>
    <w:rsid w:val="00AC3C30"/>
    <w:rsid w:val="00AC3F11"/>
    <w:rsid w:val="00AC418C"/>
    <w:rsid w:val="00AC4585"/>
    <w:rsid w:val="00AC4796"/>
    <w:rsid w:val="00AC492F"/>
    <w:rsid w:val="00AC4F78"/>
    <w:rsid w:val="00AC5034"/>
    <w:rsid w:val="00AC566F"/>
    <w:rsid w:val="00AC5826"/>
    <w:rsid w:val="00AC5FA6"/>
    <w:rsid w:val="00AC60EB"/>
    <w:rsid w:val="00AC6289"/>
    <w:rsid w:val="00AC62B7"/>
    <w:rsid w:val="00AC64ED"/>
    <w:rsid w:val="00AC65F7"/>
    <w:rsid w:val="00AC6638"/>
    <w:rsid w:val="00AC6900"/>
    <w:rsid w:val="00AC69F6"/>
    <w:rsid w:val="00AC6A39"/>
    <w:rsid w:val="00AC6E88"/>
    <w:rsid w:val="00AC6EC5"/>
    <w:rsid w:val="00AC703A"/>
    <w:rsid w:val="00AC76FD"/>
    <w:rsid w:val="00AC7758"/>
    <w:rsid w:val="00AC7856"/>
    <w:rsid w:val="00AC7A84"/>
    <w:rsid w:val="00AC7D21"/>
    <w:rsid w:val="00AC7D34"/>
    <w:rsid w:val="00AC7D63"/>
    <w:rsid w:val="00AC7D6A"/>
    <w:rsid w:val="00AC7E4E"/>
    <w:rsid w:val="00AD02E5"/>
    <w:rsid w:val="00AD0486"/>
    <w:rsid w:val="00AD049A"/>
    <w:rsid w:val="00AD0891"/>
    <w:rsid w:val="00AD0B05"/>
    <w:rsid w:val="00AD0C2B"/>
    <w:rsid w:val="00AD0F4A"/>
    <w:rsid w:val="00AD141D"/>
    <w:rsid w:val="00AD141F"/>
    <w:rsid w:val="00AD1572"/>
    <w:rsid w:val="00AD1849"/>
    <w:rsid w:val="00AD1B97"/>
    <w:rsid w:val="00AD1CCF"/>
    <w:rsid w:val="00AD1DBB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3D9B"/>
    <w:rsid w:val="00AD3EFC"/>
    <w:rsid w:val="00AD4292"/>
    <w:rsid w:val="00AD452D"/>
    <w:rsid w:val="00AD4966"/>
    <w:rsid w:val="00AD4BEF"/>
    <w:rsid w:val="00AD5033"/>
    <w:rsid w:val="00AD512F"/>
    <w:rsid w:val="00AD59A6"/>
    <w:rsid w:val="00AD5A7F"/>
    <w:rsid w:val="00AD5DEA"/>
    <w:rsid w:val="00AD61DD"/>
    <w:rsid w:val="00AD6440"/>
    <w:rsid w:val="00AD6997"/>
    <w:rsid w:val="00AD6A01"/>
    <w:rsid w:val="00AD6BC6"/>
    <w:rsid w:val="00AD6D73"/>
    <w:rsid w:val="00AD6DE7"/>
    <w:rsid w:val="00AD73E1"/>
    <w:rsid w:val="00AD762D"/>
    <w:rsid w:val="00AD77F8"/>
    <w:rsid w:val="00AD786F"/>
    <w:rsid w:val="00AD7910"/>
    <w:rsid w:val="00AD7952"/>
    <w:rsid w:val="00AD79F2"/>
    <w:rsid w:val="00AD7C04"/>
    <w:rsid w:val="00AD7E77"/>
    <w:rsid w:val="00AD7F06"/>
    <w:rsid w:val="00AE0433"/>
    <w:rsid w:val="00AE04E7"/>
    <w:rsid w:val="00AE0BAA"/>
    <w:rsid w:val="00AE0C49"/>
    <w:rsid w:val="00AE0CDD"/>
    <w:rsid w:val="00AE0D18"/>
    <w:rsid w:val="00AE0F8E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417"/>
    <w:rsid w:val="00AE2446"/>
    <w:rsid w:val="00AE2643"/>
    <w:rsid w:val="00AE2919"/>
    <w:rsid w:val="00AE2F94"/>
    <w:rsid w:val="00AE3182"/>
    <w:rsid w:val="00AE325C"/>
    <w:rsid w:val="00AE3294"/>
    <w:rsid w:val="00AE3755"/>
    <w:rsid w:val="00AE37F1"/>
    <w:rsid w:val="00AE3B6A"/>
    <w:rsid w:val="00AE3C37"/>
    <w:rsid w:val="00AE3D71"/>
    <w:rsid w:val="00AE3E49"/>
    <w:rsid w:val="00AE40CC"/>
    <w:rsid w:val="00AE40FD"/>
    <w:rsid w:val="00AE463B"/>
    <w:rsid w:val="00AE4642"/>
    <w:rsid w:val="00AE4D92"/>
    <w:rsid w:val="00AE4E49"/>
    <w:rsid w:val="00AE50AD"/>
    <w:rsid w:val="00AE5143"/>
    <w:rsid w:val="00AE5449"/>
    <w:rsid w:val="00AE5F89"/>
    <w:rsid w:val="00AE6112"/>
    <w:rsid w:val="00AE62C9"/>
    <w:rsid w:val="00AE646F"/>
    <w:rsid w:val="00AE6628"/>
    <w:rsid w:val="00AE6899"/>
    <w:rsid w:val="00AE68D2"/>
    <w:rsid w:val="00AE69DB"/>
    <w:rsid w:val="00AE69F0"/>
    <w:rsid w:val="00AE6A34"/>
    <w:rsid w:val="00AE6DDF"/>
    <w:rsid w:val="00AE70C2"/>
    <w:rsid w:val="00AE7719"/>
    <w:rsid w:val="00AE77FC"/>
    <w:rsid w:val="00AE7927"/>
    <w:rsid w:val="00AE7A75"/>
    <w:rsid w:val="00AE7E8B"/>
    <w:rsid w:val="00AF0198"/>
    <w:rsid w:val="00AF0221"/>
    <w:rsid w:val="00AF034B"/>
    <w:rsid w:val="00AF08CD"/>
    <w:rsid w:val="00AF0939"/>
    <w:rsid w:val="00AF09C6"/>
    <w:rsid w:val="00AF0BC5"/>
    <w:rsid w:val="00AF0CB7"/>
    <w:rsid w:val="00AF0D42"/>
    <w:rsid w:val="00AF0FB6"/>
    <w:rsid w:val="00AF1274"/>
    <w:rsid w:val="00AF132D"/>
    <w:rsid w:val="00AF1769"/>
    <w:rsid w:val="00AF1B54"/>
    <w:rsid w:val="00AF1BD1"/>
    <w:rsid w:val="00AF1CDC"/>
    <w:rsid w:val="00AF1D91"/>
    <w:rsid w:val="00AF1E14"/>
    <w:rsid w:val="00AF219D"/>
    <w:rsid w:val="00AF24BB"/>
    <w:rsid w:val="00AF26B9"/>
    <w:rsid w:val="00AF28DB"/>
    <w:rsid w:val="00AF35E1"/>
    <w:rsid w:val="00AF38BF"/>
    <w:rsid w:val="00AF38F3"/>
    <w:rsid w:val="00AF396C"/>
    <w:rsid w:val="00AF3D04"/>
    <w:rsid w:val="00AF3EE0"/>
    <w:rsid w:val="00AF3FE3"/>
    <w:rsid w:val="00AF43B3"/>
    <w:rsid w:val="00AF4573"/>
    <w:rsid w:val="00AF4754"/>
    <w:rsid w:val="00AF47C8"/>
    <w:rsid w:val="00AF47EA"/>
    <w:rsid w:val="00AF4B32"/>
    <w:rsid w:val="00AF4B6F"/>
    <w:rsid w:val="00AF52FD"/>
    <w:rsid w:val="00AF531C"/>
    <w:rsid w:val="00AF5511"/>
    <w:rsid w:val="00AF5624"/>
    <w:rsid w:val="00AF58F1"/>
    <w:rsid w:val="00AF5AA3"/>
    <w:rsid w:val="00AF5AFE"/>
    <w:rsid w:val="00AF5BBE"/>
    <w:rsid w:val="00AF6219"/>
    <w:rsid w:val="00AF6706"/>
    <w:rsid w:val="00AF6B32"/>
    <w:rsid w:val="00AF6E24"/>
    <w:rsid w:val="00AF7685"/>
    <w:rsid w:val="00AF7931"/>
    <w:rsid w:val="00AF7A96"/>
    <w:rsid w:val="00B002D7"/>
    <w:rsid w:val="00B00653"/>
    <w:rsid w:val="00B006D0"/>
    <w:rsid w:val="00B007F3"/>
    <w:rsid w:val="00B00D92"/>
    <w:rsid w:val="00B01081"/>
    <w:rsid w:val="00B01269"/>
    <w:rsid w:val="00B01D12"/>
    <w:rsid w:val="00B01E9A"/>
    <w:rsid w:val="00B0205E"/>
    <w:rsid w:val="00B02199"/>
    <w:rsid w:val="00B026A1"/>
    <w:rsid w:val="00B02E1C"/>
    <w:rsid w:val="00B02F88"/>
    <w:rsid w:val="00B0358A"/>
    <w:rsid w:val="00B0369D"/>
    <w:rsid w:val="00B03B3F"/>
    <w:rsid w:val="00B03C09"/>
    <w:rsid w:val="00B03D12"/>
    <w:rsid w:val="00B03DBA"/>
    <w:rsid w:val="00B03EE7"/>
    <w:rsid w:val="00B03FF0"/>
    <w:rsid w:val="00B0421A"/>
    <w:rsid w:val="00B043A6"/>
    <w:rsid w:val="00B04501"/>
    <w:rsid w:val="00B04912"/>
    <w:rsid w:val="00B04D32"/>
    <w:rsid w:val="00B04DB1"/>
    <w:rsid w:val="00B04F81"/>
    <w:rsid w:val="00B050DD"/>
    <w:rsid w:val="00B05115"/>
    <w:rsid w:val="00B0521B"/>
    <w:rsid w:val="00B0568B"/>
    <w:rsid w:val="00B05776"/>
    <w:rsid w:val="00B057F7"/>
    <w:rsid w:val="00B05B06"/>
    <w:rsid w:val="00B05CB0"/>
    <w:rsid w:val="00B0618D"/>
    <w:rsid w:val="00B062A8"/>
    <w:rsid w:val="00B0638B"/>
    <w:rsid w:val="00B073DE"/>
    <w:rsid w:val="00B07729"/>
    <w:rsid w:val="00B07ABE"/>
    <w:rsid w:val="00B07CB5"/>
    <w:rsid w:val="00B07CB8"/>
    <w:rsid w:val="00B07E7C"/>
    <w:rsid w:val="00B1022D"/>
    <w:rsid w:val="00B102B7"/>
    <w:rsid w:val="00B1039C"/>
    <w:rsid w:val="00B1095F"/>
    <w:rsid w:val="00B10968"/>
    <w:rsid w:val="00B10AAC"/>
    <w:rsid w:val="00B10E18"/>
    <w:rsid w:val="00B111B0"/>
    <w:rsid w:val="00B1157D"/>
    <w:rsid w:val="00B11B8B"/>
    <w:rsid w:val="00B120AA"/>
    <w:rsid w:val="00B121CF"/>
    <w:rsid w:val="00B127FC"/>
    <w:rsid w:val="00B12B67"/>
    <w:rsid w:val="00B12C49"/>
    <w:rsid w:val="00B13202"/>
    <w:rsid w:val="00B1354F"/>
    <w:rsid w:val="00B13D20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618"/>
    <w:rsid w:val="00B16F7B"/>
    <w:rsid w:val="00B16FDC"/>
    <w:rsid w:val="00B17072"/>
    <w:rsid w:val="00B170CD"/>
    <w:rsid w:val="00B17285"/>
    <w:rsid w:val="00B17E35"/>
    <w:rsid w:val="00B20184"/>
    <w:rsid w:val="00B2025A"/>
    <w:rsid w:val="00B2061B"/>
    <w:rsid w:val="00B2085E"/>
    <w:rsid w:val="00B20880"/>
    <w:rsid w:val="00B21487"/>
    <w:rsid w:val="00B2151D"/>
    <w:rsid w:val="00B21711"/>
    <w:rsid w:val="00B2176F"/>
    <w:rsid w:val="00B217C9"/>
    <w:rsid w:val="00B220E8"/>
    <w:rsid w:val="00B22256"/>
    <w:rsid w:val="00B222D1"/>
    <w:rsid w:val="00B22304"/>
    <w:rsid w:val="00B225FB"/>
    <w:rsid w:val="00B227D8"/>
    <w:rsid w:val="00B22A3E"/>
    <w:rsid w:val="00B22D96"/>
    <w:rsid w:val="00B22EDC"/>
    <w:rsid w:val="00B22EF1"/>
    <w:rsid w:val="00B22FE8"/>
    <w:rsid w:val="00B2330B"/>
    <w:rsid w:val="00B23724"/>
    <w:rsid w:val="00B2381D"/>
    <w:rsid w:val="00B23C1C"/>
    <w:rsid w:val="00B23D4F"/>
    <w:rsid w:val="00B240C5"/>
    <w:rsid w:val="00B24316"/>
    <w:rsid w:val="00B2448B"/>
    <w:rsid w:val="00B24B6C"/>
    <w:rsid w:val="00B24FA5"/>
    <w:rsid w:val="00B25A90"/>
    <w:rsid w:val="00B25BD0"/>
    <w:rsid w:val="00B2602F"/>
    <w:rsid w:val="00B2662D"/>
    <w:rsid w:val="00B26A7D"/>
    <w:rsid w:val="00B26EBA"/>
    <w:rsid w:val="00B26F30"/>
    <w:rsid w:val="00B26FE0"/>
    <w:rsid w:val="00B27281"/>
    <w:rsid w:val="00B272F5"/>
    <w:rsid w:val="00B274DF"/>
    <w:rsid w:val="00B27DB3"/>
    <w:rsid w:val="00B30107"/>
    <w:rsid w:val="00B3015A"/>
    <w:rsid w:val="00B3067E"/>
    <w:rsid w:val="00B30932"/>
    <w:rsid w:val="00B30B12"/>
    <w:rsid w:val="00B30B88"/>
    <w:rsid w:val="00B31F06"/>
    <w:rsid w:val="00B31F0C"/>
    <w:rsid w:val="00B3204A"/>
    <w:rsid w:val="00B32FFF"/>
    <w:rsid w:val="00B332B7"/>
    <w:rsid w:val="00B33341"/>
    <w:rsid w:val="00B33649"/>
    <w:rsid w:val="00B33D08"/>
    <w:rsid w:val="00B3467D"/>
    <w:rsid w:val="00B34781"/>
    <w:rsid w:val="00B3478F"/>
    <w:rsid w:val="00B34970"/>
    <w:rsid w:val="00B34B10"/>
    <w:rsid w:val="00B34D74"/>
    <w:rsid w:val="00B34DE1"/>
    <w:rsid w:val="00B34FB9"/>
    <w:rsid w:val="00B356D7"/>
    <w:rsid w:val="00B3585A"/>
    <w:rsid w:val="00B35A75"/>
    <w:rsid w:val="00B36151"/>
    <w:rsid w:val="00B36316"/>
    <w:rsid w:val="00B3669F"/>
    <w:rsid w:val="00B367AF"/>
    <w:rsid w:val="00B36928"/>
    <w:rsid w:val="00B36AC4"/>
    <w:rsid w:val="00B37338"/>
    <w:rsid w:val="00B374FD"/>
    <w:rsid w:val="00B3759B"/>
    <w:rsid w:val="00B37689"/>
    <w:rsid w:val="00B37A4D"/>
    <w:rsid w:val="00B401CE"/>
    <w:rsid w:val="00B402FA"/>
    <w:rsid w:val="00B405D8"/>
    <w:rsid w:val="00B4068C"/>
    <w:rsid w:val="00B406F7"/>
    <w:rsid w:val="00B4070D"/>
    <w:rsid w:val="00B40970"/>
    <w:rsid w:val="00B40AC2"/>
    <w:rsid w:val="00B40C73"/>
    <w:rsid w:val="00B411F5"/>
    <w:rsid w:val="00B4134E"/>
    <w:rsid w:val="00B41B1A"/>
    <w:rsid w:val="00B41BD2"/>
    <w:rsid w:val="00B41C82"/>
    <w:rsid w:val="00B41D64"/>
    <w:rsid w:val="00B41E0E"/>
    <w:rsid w:val="00B41E99"/>
    <w:rsid w:val="00B41EAF"/>
    <w:rsid w:val="00B41F4A"/>
    <w:rsid w:val="00B421AC"/>
    <w:rsid w:val="00B42919"/>
    <w:rsid w:val="00B42AE9"/>
    <w:rsid w:val="00B42DB2"/>
    <w:rsid w:val="00B43138"/>
    <w:rsid w:val="00B43BE6"/>
    <w:rsid w:val="00B43BF6"/>
    <w:rsid w:val="00B43C41"/>
    <w:rsid w:val="00B4410A"/>
    <w:rsid w:val="00B44BA9"/>
    <w:rsid w:val="00B45240"/>
    <w:rsid w:val="00B4530E"/>
    <w:rsid w:val="00B4539F"/>
    <w:rsid w:val="00B45AF4"/>
    <w:rsid w:val="00B45C6D"/>
    <w:rsid w:val="00B46094"/>
    <w:rsid w:val="00B463A3"/>
    <w:rsid w:val="00B4675A"/>
    <w:rsid w:val="00B467CA"/>
    <w:rsid w:val="00B46944"/>
    <w:rsid w:val="00B46F0D"/>
    <w:rsid w:val="00B47007"/>
    <w:rsid w:val="00B470CB"/>
    <w:rsid w:val="00B474B1"/>
    <w:rsid w:val="00B47894"/>
    <w:rsid w:val="00B478AC"/>
    <w:rsid w:val="00B4791F"/>
    <w:rsid w:val="00B479EB"/>
    <w:rsid w:val="00B479F9"/>
    <w:rsid w:val="00B47E3C"/>
    <w:rsid w:val="00B506F6"/>
    <w:rsid w:val="00B5079D"/>
    <w:rsid w:val="00B507C2"/>
    <w:rsid w:val="00B50858"/>
    <w:rsid w:val="00B50931"/>
    <w:rsid w:val="00B50F81"/>
    <w:rsid w:val="00B51147"/>
    <w:rsid w:val="00B5123F"/>
    <w:rsid w:val="00B51266"/>
    <w:rsid w:val="00B512E5"/>
    <w:rsid w:val="00B513B9"/>
    <w:rsid w:val="00B51400"/>
    <w:rsid w:val="00B514FE"/>
    <w:rsid w:val="00B5182F"/>
    <w:rsid w:val="00B51941"/>
    <w:rsid w:val="00B51986"/>
    <w:rsid w:val="00B51F53"/>
    <w:rsid w:val="00B521FD"/>
    <w:rsid w:val="00B52961"/>
    <w:rsid w:val="00B52E1E"/>
    <w:rsid w:val="00B52FC8"/>
    <w:rsid w:val="00B53747"/>
    <w:rsid w:val="00B53E35"/>
    <w:rsid w:val="00B54361"/>
    <w:rsid w:val="00B543C7"/>
    <w:rsid w:val="00B54445"/>
    <w:rsid w:val="00B54548"/>
    <w:rsid w:val="00B548AC"/>
    <w:rsid w:val="00B54AC1"/>
    <w:rsid w:val="00B54AE1"/>
    <w:rsid w:val="00B54B4B"/>
    <w:rsid w:val="00B54CDB"/>
    <w:rsid w:val="00B54EBC"/>
    <w:rsid w:val="00B55771"/>
    <w:rsid w:val="00B55844"/>
    <w:rsid w:val="00B558D7"/>
    <w:rsid w:val="00B55906"/>
    <w:rsid w:val="00B55D53"/>
    <w:rsid w:val="00B56B1F"/>
    <w:rsid w:val="00B56BD5"/>
    <w:rsid w:val="00B57443"/>
    <w:rsid w:val="00B57573"/>
    <w:rsid w:val="00B60270"/>
    <w:rsid w:val="00B60970"/>
    <w:rsid w:val="00B60CBD"/>
    <w:rsid w:val="00B60D2F"/>
    <w:rsid w:val="00B60D39"/>
    <w:rsid w:val="00B60F14"/>
    <w:rsid w:val="00B60FD8"/>
    <w:rsid w:val="00B611B8"/>
    <w:rsid w:val="00B61320"/>
    <w:rsid w:val="00B613F3"/>
    <w:rsid w:val="00B61611"/>
    <w:rsid w:val="00B61957"/>
    <w:rsid w:val="00B61B43"/>
    <w:rsid w:val="00B620C1"/>
    <w:rsid w:val="00B62B07"/>
    <w:rsid w:val="00B62F12"/>
    <w:rsid w:val="00B630C2"/>
    <w:rsid w:val="00B63570"/>
    <w:rsid w:val="00B63B46"/>
    <w:rsid w:val="00B64174"/>
    <w:rsid w:val="00B643BA"/>
    <w:rsid w:val="00B644E9"/>
    <w:rsid w:val="00B64601"/>
    <w:rsid w:val="00B64639"/>
    <w:rsid w:val="00B647C1"/>
    <w:rsid w:val="00B649C7"/>
    <w:rsid w:val="00B64C14"/>
    <w:rsid w:val="00B65031"/>
    <w:rsid w:val="00B6519C"/>
    <w:rsid w:val="00B65224"/>
    <w:rsid w:val="00B65863"/>
    <w:rsid w:val="00B65905"/>
    <w:rsid w:val="00B66843"/>
    <w:rsid w:val="00B669AB"/>
    <w:rsid w:val="00B66ACC"/>
    <w:rsid w:val="00B66D0D"/>
    <w:rsid w:val="00B675E6"/>
    <w:rsid w:val="00B67846"/>
    <w:rsid w:val="00B679BC"/>
    <w:rsid w:val="00B67A28"/>
    <w:rsid w:val="00B67C2E"/>
    <w:rsid w:val="00B70099"/>
    <w:rsid w:val="00B707C1"/>
    <w:rsid w:val="00B7099C"/>
    <w:rsid w:val="00B70DFE"/>
    <w:rsid w:val="00B710CA"/>
    <w:rsid w:val="00B711AD"/>
    <w:rsid w:val="00B712B1"/>
    <w:rsid w:val="00B718D2"/>
    <w:rsid w:val="00B71F4D"/>
    <w:rsid w:val="00B72126"/>
    <w:rsid w:val="00B725A3"/>
    <w:rsid w:val="00B72644"/>
    <w:rsid w:val="00B726ED"/>
    <w:rsid w:val="00B72FDD"/>
    <w:rsid w:val="00B73557"/>
    <w:rsid w:val="00B735B0"/>
    <w:rsid w:val="00B73B30"/>
    <w:rsid w:val="00B73BFF"/>
    <w:rsid w:val="00B73F3A"/>
    <w:rsid w:val="00B7421B"/>
    <w:rsid w:val="00B744A6"/>
    <w:rsid w:val="00B74B24"/>
    <w:rsid w:val="00B754D9"/>
    <w:rsid w:val="00B755AA"/>
    <w:rsid w:val="00B756AA"/>
    <w:rsid w:val="00B756BB"/>
    <w:rsid w:val="00B75B0B"/>
    <w:rsid w:val="00B75B48"/>
    <w:rsid w:val="00B75E56"/>
    <w:rsid w:val="00B76352"/>
    <w:rsid w:val="00B767C9"/>
    <w:rsid w:val="00B76FF3"/>
    <w:rsid w:val="00B77519"/>
    <w:rsid w:val="00B775BE"/>
    <w:rsid w:val="00B77717"/>
    <w:rsid w:val="00B77727"/>
    <w:rsid w:val="00B77D2F"/>
    <w:rsid w:val="00B77E0B"/>
    <w:rsid w:val="00B80542"/>
    <w:rsid w:val="00B80691"/>
    <w:rsid w:val="00B808FE"/>
    <w:rsid w:val="00B80DF3"/>
    <w:rsid w:val="00B80FFF"/>
    <w:rsid w:val="00B8102A"/>
    <w:rsid w:val="00B81126"/>
    <w:rsid w:val="00B81404"/>
    <w:rsid w:val="00B81ACE"/>
    <w:rsid w:val="00B81BEA"/>
    <w:rsid w:val="00B81E56"/>
    <w:rsid w:val="00B825EA"/>
    <w:rsid w:val="00B82721"/>
    <w:rsid w:val="00B82B48"/>
    <w:rsid w:val="00B82BCC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3B2F"/>
    <w:rsid w:val="00B83B81"/>
    <w:rsid w:val="00B84C9E"/>
    <w:rsid w:val="00B850BA"/>
    <w:rsid w:val="00B853DC"/>
    <w:rsid w:val="00B85534"/>
    <w:rsid w:val="00B85605"/>
    <w:rsid w:val="00B85866"/>
    <w:rsid w:val="00B85C7A"/>
    <w:rsid w:val="00B86001"/>
    <w:rsid w:val="00B86600"/>
    <w:rsid w:val="00B8699A"/>
    <w:rsid w:val="00B86DBC"/>
    <w:rsid w:val="00B86E74"/>
    <w:rsid w:val="00B87164"/>
    <w:rsid w:val="00B8784D"/>
    <w:rsid w:val="00B879DA"/>
    <w:rsid w:val="00B87C48"/>
    <w:rsid w:val="00B901AB"/>
    <w:rsid w:val="00B90271"/>
    <w:rsid w:val="00B90433"/>
    <w:rsid w:val="00B9089D"/>
    <w:rsid w:val="00B90A0B"/>
    <w:rsid w:val="00B92275"/>
    <w:rsid w:val="00B922AD"/>
    <w:rsid w:val="00B92472"/>
    <w:rsid w:val="00B92C5F"/>
    <w:rsid w:val="00B934E0"/>
    <w:rsid w:val="00B93993"/>
    <w:rsid w:val="00B93E47"/>
    <w:rsid w:val="00B940DC"/>
    <w:rsid w:val="00B944CE"/>
    <w:rsid w:val="00B945F5"/>
    <w:rsid w:val="00B94B1B"/>
    <w:rsid w:val="00B94E8A"/>
    <w:rsid w:val="00B956F4"/>
    <w:rsid w:val="00B957DE"/>
    <w:rsid w:val="00B95971"/>
    <w:rsid w:val="00B9662B"/>
    <w:rsid w:val="00B967ED"/>
    <w:rsid w:val="00B96998"/>
    <w:rsid w:val="00B96E15"/>
    <w:rsid w:val="00B97BC0"/>
    <w:rsid w:val="00BA0133"/>
    <w:rsid w:val="00BA0149"/>
    <w:rsid w:val="00BA08A1"/>
    <w:rsid w:val="00BA08CC"/>
    <w:rsid w:val="00BA0C5B"/>
    <w:rsid w:val="00BA0E17"/>
    <w:rsid w:val="00BA1041"/>
    <w:rsid w:val="00BA18A0"/>
    <w:rsid w:val="00BA1CBE"/>
    <w:rsid w:val="00BA1F22"/>
    <w:rsid w:val="00BA20B9"/>
    <w:rsid w:val="00BA24F7"/>
    <w:rsid w:val="00BA2540"/>
    <w:rsid w:val="00BA261F"/>
    <w:rsid w:val="00BA26E1"/>
    <w:rsid w:val="00BA3395"/>
    <w:rsid w:val="00BA3503"/>
    <w:rsid w:val="00BA366A"/>
    <w:rsid w:val="00BA3A3C"/>
    <w:rsid w:val="00BA3A8D"/>
    <w:rsid w:val="00BA3D5E"/>
    <w:rsid w:val="00BA4782"/>
    <w:rsid w:val="00BA4891"/>
    <w:rsid w:val="00BA4D6F"/>
    <w:rsid w:val="00BA4F58"/>
    <w:rsid w:val="00BA5EF6"/>
    <w:rsid w:val="00BA61EB"/>
    <w:rsid w:val="00BA64CA"/>
    <w:rsid w:val="00BA6552"/>
    <w:rsid w:val="00BA68A3"/>
    <w:rsid w:val="00BA69D9"/>
    <w:rsid w:val="00BA6ABA"/>
    <w:rsid w:val="00BA6E3E"/>
    <w:rsid w:val="00BA7007"/>
    <w:rsid w:val="00BA71AC"/>
    <w:rsid w:val="00BA73A4"/>
    <w:rsid w:val="00BA74CA"/>
    <w:rsid w:val="00BA7825"/>
    <w:rsid w:val="00BA79B6"/>
    <w:rsid w:val="00BA79DA"/>
    <w:rsid w:val="00BB01DD"/>
    <w:rsid w:val="00BB0294"/>
    <w:rsid w:val="00BB0904"/>
    <w:rsid w:val="00BB0B7E"/>
    <w:rsid w:val="00BB0E64"/>
    <w:rsid w:val="00BB10CB"/>
    <w:rsid w:val="00BB128B"/>
    <w:rsid w:val="00BB12C3"/>
    <w:rsid w:val="00BB2322"/>
    <w:rsid w:val="00BB3114"/>
    <w:rsid w:val="00BB32A9"/>
    <w:rsid w:val="00BB343C"/>
    <w:rsid w:val="00BB3984"/>
    <w:rsid w:val="00BB3B94"/>
    <w:rsid w:val="00BB3C67"/>
    <w:rsid w:val="00BB3FC5"/>
    <w:rsid w:val="00BB41ED"/>
    <w:rsid w:val="00BB46EC"/>
    <w:rsid w:val="00BB4777"/>
    <w:rsid w:val="00BB50FE"/>
    <w:rsid w:val="00BB515C"/>
    <w:rsid w:val="00BB51D1"/>
    <w:rsid w:val="00BB5344"/>
    <w:rsid w:val="00BB55FB"/>
    <w:rsid w:val="00BB5CB2"/>
    <w:rsid w:val="00BB5E4C"/>
    <w:rsid w:val="00BB5ED7"/>
    <w:rsid w:val="00BB6666"/>
    <w:rsid w:val="00BB72A5"/>
    <w:rsid w:val="00BB7CFA"/>
    <w:rsid w:val="00BB7E13"/>
    <w:rsid w:val="00BB7EF2"/>
    <w:rsid w:val="00BC0380"/>
    <w:rsid w:val="00BC0ADF"/>
    <w:rsid w:val="00BC0D28"/>
    <w:rsid w:val="00BC0D8B"/>
    <w:rsid w:val="00BC0E81"/>
    <w:rsid w:val="00BC1661"/>
    <w:rsid w:val="00BC18D0"/>
    <w:rsid w:val="00BC1C6E"/>
    <w:rsid w:val="00BC20EB"/>
    <w:rsid w:val="00BC21E0"/>
    <w:rsid w:val="00BC23C3"/>
    <w:rsid w:val="00BC256E"/>
    <w:rsid w:val="00BC2BA6"/>
    <w:rsid w:val="00BC31B3"/>
    <w:rsid w:val="00BC320D"/>
    <w:rsid w:val="00BC359C"/>
    <w:rsid w:val="00BC35A9"/>
    <w:rsid w:val="00BC3AF1"/>
    <w:rsid w:val="00BC4267"/>
    <w:rsid w:val="00BC4452"/>
    <w:rsid w:val="00BC4C8B"/>
    <w:rsid w:val="00BC4E8C"/>
    <w:rsid w:val="00BC5297"/>
    <w:rsid w:val="00BC5492"/>
    <w:rsid w:val="00BC5E05"/>
    <w:rsid w:val="00BC6101"/>
    <w:rsid w:val="00BC6174"/>
    <w:rsid w:val="00BC68DC"/>
    <w:rsid w:val="00BC6B0A"/>
    <w:rsid w:val="00BC7C53"/>
    <w:rsid w:val="00BD0628"/>
    <w:rsid w:val="00BD07B0"/>
    <w:rsid w:val="00BD0B36"/>
    <w:rsid w:val="00BD13A8"/>
    <w:rsid w:val="00BD1B60"/>
    <w:rsid w:val="00BD1DA1"/>
    <w:rsid w:val="00BD1E80"/>
    <w:rsid w:val="00BD24A8"/>
    <w:rsid w:val="00BD28B4"/>
    <w:rsid w:val="00BD2908"/>
    <w:rsid w:val="00BD2950"/>
    <w:rsid w:val="00BD2980"/>
    <w:rsid w:val="00BD2B31"/>
    <w:rsid w:val="00BD2CA1"/>
    <w:rsid w:val="00BD31E6"/>
    <w:rsid w:val="00BD32FA"/>
    <w:rsid w:val="00BD37BC"/>
    <w:rsid w:val="00BD38E7"/>
    <w:rsid w:val="00BD3984"/>
    <w:rsid w:val="00BD3B8F"/>
    <w:rsid w:val="00BD3D8D"/>
    <w:rsid w:val="00BD438B"/>
    <w:rsid w:val="00BD43B6"/>
    <w:rsid w:val="00BD505B"/>
    <w:rsid w:val="00BD505D"/>
    <w:rsid w:val="00BD5329"/>
    <w:rsid w:val="00BD5934"/>
    <w:rsid w:val="00BD5DC8"/>
    <w:rsid w:val="00BD61DA"/>
    <w:rsid w:val="00BD6C68"/>
    <w:rsid w:val="00BD7016"/>
    <w:rsid w:val="00BD73A9"/>
    <w:rsid w:val="00BD7465"/>
    <w:rsid w:val="00BD74B8"/>
    <w:rsid w:val="00BD755A"/>
    <w:rsid w:val="00BD7620"/>
    <w:rsid w:val="00BD7731"/>
    <w:rsid w:val="00BD78AD"/>
    <w:rsid w:val="00BD7A32"/>
    <w:rsid w:val="00BD7C73"/>
    <w:rsid w:val="00BD7D64"/>
    <w:rsid w:val="00BE03AB"/>
    <w:rsid w:val="00BE03DA"/>
    <w:rsid w:val="00BE0B98"/>
    <w:rsid w:val="00BE0E9A"/>
    <w:rsid w:val="00BE153B"/>
    <w:rsid w:val="00BE1622"/>
    <w:rsid w:val="00BE16D1"/>
    <w:rsid w:val="00BE1A82"/>
    <w:rsid w:val="00BE1C28"/>
    <w:rsid w:val="00BE1EC6"/>
    <w:rsid w:val="00BE1F73"/>
    <w:rsid w:val="00BE2081"/>
    <w:rsid w:val="00BE2113"/>
    <w:rsid w:val="00BE21C9"/>
    <w:rsid w:val="00BE285C"/>
    <w:rsid w:val="00BE2A7C"/>
    <w:rsid w:val="00BE2EA1"/>
    <w:rsid w:val="00BE2F25"/>
    <w:rsid w:val="00BE307B"/>
    <w:rsid w:val="00BE3135"/>
    <w:rsid w:val="00BE3435"/>
    <w:rsid w:val="00BE348E"/>
    <w:rsid w:val="00BE3784"/>
    <w:rsid w:val="00BE3F20"/>
    <w:rsid w:val="00BE4068"/>
    <w:rsid w:val="00BE4217"/>
    <w:rsid w:val="00BE42EC"/>
    <w:rsid w:val="00BE4660"/>
    <w:rsid w:val="00BE498E"/>
    <w:rsid w:val="00BE5074"/>
    <w:rsid w:val="00BE50A2"/>
    <w:rsid w:val="00BE59E9"/>
    <w:rsid w:val="00BE5BC2"/>
    <w:rsid w:val="00BE5BC8"/>
    <w:rsid w:val="00BE5DE3"/>
    <w:rsid w:val="00BE6074"/>
    <w:rsid w:val="00BE6529"/>
    <w:rsid w:val="00BE67A8"/>
    <w:rsid w:val="00BE6838"/>
    <w:rsid w:val="00BE6934"/>
    <w:rsid w:val="00BE69E0"/>
    <w:rsid w:val="00BE6BEF"/>
    <w:rsid w:val="00BE6DB3"/>
    <w:rsid w:val="00BE6E87"/>
    <w:rsid w:val="00BE6F8C"/>
    <w:rsid w:val="00BE7220"/>
    <w:rsid w:val="00BE7429"/>
    <w:rsid w:val="00BE74F9"/>
    <w:rsid w:val="00BE7AD8"/>
    <w:rsid w:val="00BE7E4E"/>
    <w:rsid w:val="00BF0021"/>
    <w:rsid w:val="00BF00F5"/>
    <w:rsid w:val="00BF0182"/>
    <w:rsid w:val="00BF0345"/>
    <w:rsid w:val="00BF0727"/>
    <w:rsid w:val="00BF072D"/>
    <w:rsid w:val="00BF0ADE"/>
    <w:rsid w:val="00BF0AE6"/>
    <w:rsid w:val="00BF0C83"/>
    <w:rsid w:val="00BF133B"/>
    <w:rsid w:val="00BF140C"/>
    <w:rsid w:val="00BF1524"/>
    <w:rsid w:val="00BF192B"/>
    <w:rsid w:val="00BF20CF"/>
    <w:rsid w:val="00BF2495"/>
    <w:rsid w:val="00BF2983"/>
    <w:rsid w:val="00BF2A87"/>
    <w:rsid w:val="00BF2E65"/>
    <w:rsid w:val="00BF305B"/>
    <w:rsid w:val="00BF35FF"/>
    <w:rsid w:val="00BF373B"/>
    <w:rsid w:val="00BF3761"/>
    <w:rsid w:val="00BF38AA"/>
    <w:rsid w:val="00BF3B88"/>
    <w:rsid w:val="00BF436E"/>
    <w:rsid w:val="00BF4426"/>
    <w:rsid w:val="00BF45EA"/>
    <w:rsid w:val="00BF4757"/>
    <w:rsid w:val="00BF5254"/>
    <w:rsid w:val="00BF5BD0"/>
    <w:rsid w:val="00BF5CA4"/>
    <w:rsid w:val="00BF6069"/>
    <w:rsid w:val="00BF6342"/>
    <w:rsid w:val="00BF643D"/>
    <w:rsid w:val="00BF645F"/>
    <w:rsid w:val="00BF6725"/>
    <w:rsid w:val="00BF68B5"/>
    <w:rsid w:val="00BF6C33"/>
    <w:rsid w:val="00BF732F"/>
    <w:rsid w:val="00BF77E9"/>
    <w:rsid w:val="00BF7A09"/>
    <w:rsid w:val="00BF7AE1"/>
    <w:rsid w:val="00C00044"/>
    <w:rsid w:val="00C0068E"/>
    <w:rsid w:val="00C00921"/>
    <w:rsid w:val="00C00995"/>
    <w:rsid w:val="00C00B26"/>
    <w:rsid w:val="00C00D2A"/>
    <w:rsid w:val="00C00DFA"/>
    <w:rsid w:val="00C015A5"/>
    <w:rsid w:val="00C01770"/>
    <w:rsid w:val="00C0191A"/>
    <w:rsid w:val="00C0204D"/>
    <w:rsid w:val="00C0225E"/>
    <w:rsid w:val="00C02A46"/>
    <w:rsid w:val="00C02D10"/>
    <w:rsid w:val="00C034C6"/>
    <w:rsid w:val="00C03540"/>
    <w:rsid w:val="00C03586"/>
    <w:rsid w:val="00C0360C"/>
    <w:rsid w:val="00C03642"/>
    <w:rsid w:val="00C0367E"/>
    <w:rsid w:val="00C03712"/>
    <w:rsid w:val="00C03A98"/>
    <w:rsid w:val="00C03E44"/>
    <w:rsid w:val="00C03ECE"/>
    <w:rsid w:val="00C03F8C"/>
    <w:rsid w:val="00C0418A"/>
    <w:rsid w:val="00C0419A"/>
    <w:rsid w:val="00C04742"/>
    <w:rsid w:val="00C048BB"/>
    <w:rsid w:val="00C04C7A"/>
    <w:rsid w:val="00C04E79"/>
    <w:rsid w:val="00C05025"/>
    <w:rsid w:val="00C0572A"/>
    <w:rsid w:val="00C05C62"/>
    <w:rsid w:val="00C05C65"/>
    <w:rsid w:val="00C05E57"/>
    <w:rsid w:val="00C063BD"/>
    <w:rsid w:val="00C0645C"/>
    <w:rsid w:val="00C07195"/>
    <w:rsid w:val="00C072FB"/>
    <w:rsid w:val="00C075E6"/>
    <w:rsid w:val="00C07633"/>
    <w:rsid w:val="00C07726"/>
    <w:rsid w:val="00C07921"/>
    <w:rsid w:val="00C07B4D"/>
    <w:rsid w:val="00C104FB"/>
    <w:rsid w:val="00C108D5"/>
    <w:rsid w:val="00C10C9C"/>
    <w:rsid w:val="00C10DED"/>
    <w:rsid w:val="00C114E5"/>
    <w:rsid w:val="00C11AEE"/>
    <w:rsid w:val="00C1221B"/>
    <w:rsid w:val="00C12606"/>
    <w:rsid w:val="00C12829"/>
    <w:rsid w:val="00C12870"/>
    <w:rsid w:val="00C13425"/>
    <w:rsid w:val="00C136F8"/>
    <w:rsid w:val="00C13DA6"/>
    <w:rsid w:val="00C14209"/>
    <w:rsid w:val="00C148C5"/>
    <w:rsid w:val="00C14BB2"/>
    <w:rsid w:val="00C14FEE"/>
    <w:rsid w:val="00C15566"/>
    <w:rsid w:val="00C15729"/>
    <w:rsid w:val="00C1620F"/>
    <w:rsid w:val="00C16990"/>
    <w:rsid w:val="00C16C4E"/>
    <w:rsid w:val="00C16CCB"/>
    <w:rsid w:val="00C16D94"/>
    <w:rsid w:val="00C1711F"/>
    <w:rsid w:val="00C178B3"/>
    <w:rsid w:val="00C178F9"/>
    <w:rsid w:val="00C179BE"/>
    <w:rsid w:val="00C17D06"/>
    <w:rsid w:val="00C17F6C"/>
    <w:rsid w:val="00C20F32"/>
    <w:rsid w:val="00C2131E"/>
    <w:rsid w:val="00C214F1"/>
    <w:rsid w:val="00C21A06"/>
    <w:rsid w:val="00C21BF4"/>
    <w:rsid w:val="00C224BD"/>
    <w:rsid w:val="00C22678"/>
    <w:rsid w:val="00C22A45"/>
    <w:rsid w:val="00C22F4E"/>
    <w:rsid w:val="00C22FB3"/>
    <w:rsid w:val="00C23126"/>
    <w:rsid w:val="00C232FE"/>
    <w:rsid w:val="00C23760"/>
    <w:rsid w:val="00C2380B"/>
    <w:rsid w:val="00C23C64"/>
    <w:rsid w:val="00C23E45"/>
    <w:rsid w:val="00C2406B"/>
    <w:rsid w:val="00C240EB"/>
    <w:rsid w:val="00C242ED"/>
    <w:rsid w:val="00C245A3"/>
    <w:rsid w:val="00C24852"/>
    <w:rsid w:val="00C249EB"/>
    <w:rsid w:val="00C24FD2"/>
    <w:rsid w:val="00C25060"/>
    <w:rsid w:val="00C25135"/>
    <w:rsid w:val="00C25252"/>
    <w:rsid w:val="00C25EA2"/>
    <w:rsid w:val="00C266EB"/>
    <w:rsid w:val="00C269C2"/>
    <w:rsid w:val="00C26ABD"/>
    <w:rsid w:val="00C275D7"/>
    <w:rsid w:val="00C27649"/>
    <w:rsid w:val="00C277E2"/>
    <w:rsid w:val="00C279BC"/>
    <w:rsid w:val="00C27B18"/>
    <w:rsid w:val="00C27D73"/>
    <w:rsid w:val="00C27F3E"/>
    <w:rsid w:val="00C30693"/>
    <w:rsid w:val="00C30824"/>
    <w:rsid w:val="00C3094C"/>
    <w:rsid w:val="00C30D6B"/>
    <w:rsid w:val="00C30DCD"/>
    <w:rsid w:val="00C30FD0"/>
    <w:rsid w:val="00C31419"/>
    <w:rsid w:val="00C31D7E"/>
    <w:rsid w:val="00C32026"/>
    <w:rsid w:val="00C32423"/>
    <w:rsid w:val="00C3261B"/>
    <w:rsid w:val="00C32F23"/>
    <w:rsid w:val="00C332EA"/>
    <w:rsid w:val="00C332F5"/>
    <w:rsid w:val="00C33619"/>
    <w:rsid w:val="00C33727"/>
    <w:rsid w:val="00C33A74"/>
    <w:rsid w:val="00C34114"/>
    <w:rsid w:val="00C3417F"/>
    <w:rsid w:val="00C34A38"/>
    <w:rsid w:val="00C34EFD"/>
    <w:rsid w:val="00C35911"/>
    <w:rsid w:val="00C35F70"/>
    <w:rsid w:val="00C361DF"/>
    <w:rsid w:val="00C365CC"/>
    <w:rsid w:val="00C367DC"/>
    <w:rsid w:val="00C36B06"/>
    <w:rsid w:val="00C36E71"/>
    <w:rsid w:val="00C3735F"/>
    <w:rsid w:val="00C373A1"/>
    <w:rsid w:val="00C376DC"/>
    <w:rsid w:val="00C37A5C"/>
    <w:rsid w:val="00C406A7"/>
    <w:rsid w:val="00C41066"/>
    <w:rsid w:val="00C410C9"/>
    <w:rsid w:val="00C41132"/>
    <w:rsid w:val="00C4128B"/>
    <w:rsid w:val="00C41379"/>
    <w:rsid w:val="00C41526"/>
    <w:rsid w:val="00C419D0"/>
    <w:rsid w:val="00C41A19"/>
    <w:rsid w:val="00C41C33"/>
    <w:rsid w:val="00C41E89"/>
    <w:rsid w:val="00C41E8A"/>
    <w:rsid w:val="00C421B5"/>
    <w:rsid w:val="00C42A94"/>
    <w:rsid w:val="00C42CDC"/>
    <w:rsid w:val="00C42FAE"/>
    <w:rsid w:val="00C43059"/>
    <w:rsid w:val="00C43115"/>
    <w:rsid w:val="00C43334"/>
    <w:rsid w:val="00C433F9"/>
    <w:rsid w:val="00C435D8"/>
    <w:rsid w:val="00C44858"/>
    <w:rsid w:val="00C44CE5"/>
    <w:rsid w:val="00C44F38"/>
    <w:rsid w:val="00C45111"/>
    <w:rsid w:val="00C4523B"/>
    <w:rsid w:val="00C45403"/>
    <w:rsid w:val="00C45476"/>
    <w:rsid w:val="00C457A7"/>
    <w:rsid w:val="00C45A76"/>
    <w:rsid w:val="00C45B2C"/>
    <w:rsid w:val="00C45C70"/>
    <w:rsid w:val="00C45D54"/>
    <w:rsid w:val="00C464DB"/>
    <w:rsid w:val="00C4658C"/>
    <w:rsid w:val="00C466E6"/>
    <w:rsid w:val="00C467C3"/>
    <w:rsid w:val="00C4687D"/>
    <w:rsid w:val="00C46BD0"/>
    <w:rsid w:val="00C46D1D"/>
    <w:rsid w:val="00C46F38"/>
    <w:rsid w:val="00C474B8"/>
    <w:rsid w:val="00C47606"/>
    <w:rsid w:val="00C479C3"/>
    <w:rsid w:val="00C50367"/>
    <w:rsid w:val="00C503EE"/>
    <w:rsid w:val="00C50407"/>
    <w:rsid w:val="00C506BE"/>
    <w:rsid w:val="00C50921"/>
    <w:rsid w:val="00C50D90"/>
    <w:rsid w:val="00C50DBF"/>
    <w:rsid w:val="00C50F8F"/>
    <w:rsid w:val="00C51377"/>
    <w:rsid w:val="00C5194B"/>
    <w:rsid w:val="00C51B58"/>
    <w:rsid w:val="00C51DD4"/>
    <w:rsid w:val="00C522DC"/>
    <w:rsid w:val="00C52781"/>
    <w:rsid w:val="00C52C2C"/>
    <w:rsid w:val="00C52F4B"/>
    <w:rsid w:val="00C532F9"/>
    <w:rsid w:val="00C5356F"/>
    <w:rsid w:val="00C5357E"/>
    <w:rsid w:val="00C53617"/>
    <w:rsid w:val="00C53833"/>
    <w:rsid w:val="00C53BC3"/>
    <w:rsid w:val="00C54017"/>
    <w:rsid w:val="00C54672"/>
    <w:rsid w:val="00C5487D"/>
    <w:rsid w:val="00C54C95"/>
    <w:rsid w:val="00C54CD3"/>
    <w:rsid w:val="00C54D16"/>
    <w:rsid w:val="00C55088"/>
    <w:rsid w:val="00C552B3"/>
    <w:rsid w:val="00C555B9"/>
    <w:rsid w:val="00C55A3F"/>
    <w:rsid w:val="00C55B34"/>
    <w:rsid w:val="00C55C0C"/>
    <w:rsid w:val="00C55E21"/>
    <w:rsid w:val="00C55EB5"/>
    <w:rsid w:val="00C5641F"/>
    <w:rsid w:val="00C56A04"/>
    <w:rsid w:val="00C5752A"/>
    <w:rsid w:val="00C5756E"/>
    <w:rsid w:val="00C5757C"/>
    <w:rsid w:val="00C57E6F"/>
    <w:rsid w:val="00C57ECA"/>
    <w:rsid w:val="00C604F4"/>
    <w:rsid w:val="00C6079D"/>
    <w:rsid w:val="00C60C77"/>
    <w:rsid w:val="00C60FC4"/>
    <w:rsid w:val="00C61078"/>
    <w:rsid w:val="00C612BE"/>
    <w:rsid w:val="00C61383"/>
    <w:rsid w:val="00C614A5"/>
    <w:rsid w:val="00C61A77"/>
    <w:rsid w:val="00C62447"/>
    <w:rsid w:val="00C62544"/>
    <w:rsid w:val="00C6255A"/>
    <w:rsid w:val="00C625D7"/>
    <w:rsid w:val="00C62833"/>
    <w:rsid w:val="00C62A7C"/>
    <w:rsid w:val="00C62ACF"/>
    <w:rsid w:val="00C62CA1"/>
    <w:rsid w:val="00C631D5"/>
    <w:rsid w:val="00C63744"/>
    <w:rsid w:val="00C638FA"/>
    <w:rsid w:val="00C63CA7"/>
    <w:rsid w:val="00C64348"/>
    <w:rsid w:val="00C64389"/>
    <w:rsid w:val="00C645F4"/>
    <w:rsid w:val="00C6498C"/>
    <w:rsid w:val="00C64C34"/>
    <w:rsid w:val="00C64CF6"/>
    <w:rsid w:val="00C64E6F"/>
    <w:rsid w:val="00C64F09"/>
    <w:rsid w:val="00C6541F"/>
    <w:rsid w:val="00C65527"/>
    <w:rsid w:val="00C65589"/>
    <w:rsid w:val="00C65A40"/>
    <w:rsid w:val="00C65EDA"/>
    <w:rsid w:val="00C66440"/>
    <w:rsid w:val="00C665A0"/>
    <w:rsid w:val="00C66897"/>
    <w:rsid w:val="00C668BA"/>
    <w:rsid w:val="00C66C29"/>
    <w:rsid w:val="00C66C7A"/>
    <w:rsid w:val="00C67127"/>
    <w:rsid w:val="00C672DA"/>
    <w:rsid w:val="00C673F9"/>
    <w:rsid w:val="00C6740B"/>
    <w:rsid w:val="00C675F8"/>
    <w:rsid w:val="00C679C4"/>
    <w:rsid w:val="00C67B24"/>
    <w:rsid w:val="00C67C1B"/>
    <w:rsid w:val="00C70327"/>
    <w:rsid w:val="00C703A3"/>
    <w:rsid w:val="00C7075F"/>
    <w:rsid w:val="00C707CE"/>
    <w:rsid w:val="00C70981"/>
    <w:rsid w:val="00C711CB"/>
    <w:rsid w:val="00C71503"/>
    <w:rsid w:val="00C71774"/>
    <w:rsid w:val="00C71A9D"/>
    <w:rsid w:val="00C72179"/>
    <w:rsid w:val="00C72284"/>
    <w:rsid w:val="00C726CC"/>
    <w:rsid w:val="00C730A4"/>
    <w:rsid w:val="00C7325C"/>
    <w:rsid w:val="00C732CC"/>
    <w:rsid w:val="00C73A71"/>
    <w:rsid w:val="00C73D0C"/>
    <w:rsid w:val="00C740FB"/>
    <w:rsid w:val="00C74159"/>
    <w:rsid w:val="00C74206"/>
    <w:rsid w:val="00C7428D"/>
    <w:rsid w:val="00C7442D"/>
    <w:rsid w:val="00C7453F"/>
    <w:rsid w:val="00C746D8"/>
    <w:rsid w:val="00C751A7"/>
    <w:rsid w:val="00C75391"/>
    <w:rsid w:val="00C7540A"/>
    <w:rsid w:val="00C756D9"/>
    <w:rsid w:val="00C7591E"/>
    <w:rsid w:val="00C759FD"/>
    <w:rsid w:val="00C7617A"/>
    <w:rsid w:val="00C761BC"/>
    <w:rsid w:val="00C76282"/>
    <w:rsid w:val="00C7642B"/>
    <w:rsid w:val="00C764C3"/>
    <w:rsid w:val="00C769C0"/>
    <w:rsid w:val="00C76F89"/>
    <w:rsid w:val="00C77C10"/>
    <w:rsid w:val="00C77E9F"/>
    <w:rsid w:val="00C77F0C"/>
    <w:rsid w:val="00C8007D"/>
    <w:rsid w:val="00C805A6"/>
    <w:rsid w:val="00C80A6C"/>
    <w:rsid w:val="00C80C44"/>
    <w:rsid w:val="00C80C9A"/>
    <w:rsid w:val="00C80E1C"/>
    <w:rsid w:val="00C811A1"/>
    <w:rsid w:val="00C812FD"/>
    <w:rsid w:val="00C8164F"/>
    <w:rsid w:val="00C81759"/>
    <w:rsid w:val="00C819C7"/>
    <w:rsid w:val="00C81BFD"/>
    <w:rsid w:val="00C820D0"/>
    <w:rsid w:val="00C82368"/>
    <w:rsid w:val="00C823E3"/>
    <w:rsid w:val="00C82776"/>
    <w:rsid w:val="00C82DB3"/>
    <w:rsid w:val="00C82DEA"/>
    <w:rsid w:val="00C83376"/>
    <w:rsid w:val="00C836E0"/>
    <w:rsid w:val="00C83898"/>
    <w:rsid w:val="00C84317"/>
    <w:rsid w:val="00C844E2"/>
    <w:rsid w:val="00C84521"/>
    <w:rsid w:val="00C84D26"/>
    <w:rsid w:val="00C84DF2"/>
    <w:rsid w:val="00C850C0"/>
    <w:rsid w:val="00C850CF"/>
    <w:rsid w:val="00C85B27"/>
    <w:rsid w:val="00C85FB2"/>
    <w:rsid w:val="00C86212"/>
    <w:rsid w:val="00C86565"/>
    <w:rsid w:val="00C8678E"/>
    <w:rsid w:val="00C86935"/>
    <w:rsid w:val="00C86A41"/>
    <w:rsid w:val="00C86AAE"/>
    <w:rsid w:val="00C86C94"/>
    <w:rsid w:val="00C86E6A"/>
    <w:rsid w:val="00C86EE4"/>
    <w:rsid w:val="00C86FAE"/>
    <w:rsid w:val="00C87647"/>
    <w:rsid w:val="00C87713"/>
    <w:rsid w:val="00C877AA"/>
    <w:rsid w:val="00C87B59"/>
    <w:rsid w:val="00C87DED"/>
    <w:rsid w:val="00C90157"/>
    <w:rsid w:val="00C902E7"/>
    <w:rsid w:val="00C904D1"/>
    <w:rsid w:val="00C90912"/>
    <w:rsid w:val="00C90E08"/>
    <w:rsid w:val="00C90E2C"/>
    <w:rsid w:val="00C91627"/>
    <w:rsid w:val="00C91746"/>
    <w:rsid w:val="00C91FCA"/>
    <w:rsid w:val="00C91FFE"/>
    <w:rsid w:val="00C92274"/>
    <w:rsid w:val="00C922DC"/>
    <w:rsid w:val="00C92BEB"/>
    <w:rsid w:val="00C92D1D"/>
    <w:rsid w:val="00C93369"/>
    <w:rsid w:val="00C934FB"/>
    <w:rsid w:val="00C93731"/>
    <w:rsid w:val="00C937FD"/>
    <w:rsid w:val="00C9385C"/>
    <w:rsid w:val="00C93919"/>
    <w:rsid w:val="00C94172"/>
    <w:rsid w:val="00C942D5"/>
    <w:rsid w:val="00C943C8"/>
    <w:rsid w:val="00C94634"/>
    <w:rsid w:val="00C947D5"/>
    <w:rsid w:val="00C94A3B"/>
    <w:rsid w:val="00C95343"/>
    <w:rsid w:val="00C95835"/>
    <w:rsid w:val="00C95B36"/>
    <w:rsid w:val="00C9638B"/>
    <w:rsid w:val="00C96514"/>
    <w:rsid w:val="00C969A0"/>
    <w:rsid w:val="00C969EC"/>
    <w:rsid w:val="00C9735D"/>
    <w:rsid w:val="00C974B6"/>
    <w:rsid w:val="00C977EE"/>
    <w:rsid w:val="00C97B97"/>
    <w:rsid w:val="00CA022C"/>
    <w:rsid w:val="00CA0394"/>
    <w:rsid w:val="00CA03CF"/>
    <w:rsid w:val="00CA04E3"/>
    <w:rsid w:val="00CA091C"/>
    <w:rsid w:val="00CA0BE3"/>
    <w:rsid w:val="00CA0DFA"/>
    <w:rsid w:val="00CA0ED9"/>
    <w:rsid w:val="00CA1180"/>
    <w:rsid w:val="00CA145D"/>
    <w:rsid w:val="00CA15BC"/>
    <w:rsid w:val="00CA15BE"/>
    <w:rsid w:val="00CA1DE8"/>
    <w:rsid w:val="00CA2223"/>
    <w:rsid w:val="00CA266C"/>
    <w:rsid w:val="00CA2FCB"/>
    <w:rsid w:val="00CA3340"/>
    <w:rsid w:val="00CA33B5"/>
    <w:rsid w:val="00CA3449"/>
    <w:rsid w:val="00CA3941"/>
    <w:rsid w:val="00CA3A22"/>
    <w:rsid w:val="00CA491E"/>
    <w:rsid w:val="00CA4C97"/>
    <w:rsid w:val="00CA5140"/>
    <w:rsid w:val="00CA55F6"/>
    <w:rsid w:val="00CA5A5B"/>
    <w:rsid w:val="00CA5AC6"/>
    <w:rsid w:val="00CA5ADC"/>
    <w:rsid w:val="00CA5EDB"/>
    <w:rsid w:val="00CA60CC"/>
    <w:rsid w:val="00CA6A64"/>
    <w:rsid w:val="00CA6DAD"/>
    <w:rsid w:val="00CA7644"/>
    <w:rsid w:val="00CB004E"/>
    <w:rsid w:val="00CB0486"/>
    <w:rsid w:val="00CB0527"/>
    <w:rsid w:val="00CB05A8"/>
    <w:rsid w:val="00CB05BB"/>
    <w:rsid w:val="00CB078F"/>
    <w:rsid w:val="00CB0AE0"/>
    <w:rsid w:val="00CB0E4F"/>
    <w:rsid w:val="00CB1294"/>
    <w:rsid w:val="00CB135C"/>
    <w:rsid w:val="00CB17BB"/>
    <w:rsid w:val="00CB1856"/>
    <w:rsid w:val="00CB1AC5"/>
    <w:rsid w:val="00CB1C70"/>
    <w:rsid w:val="00CB1CC8"/>
    <w:rsid w:val="00CB1F5F"/>
    <w:rsid w:val="00CB2001"/>
    <w:rsid w:val="00CB23D8"/>
    <w:rsid w:val="00CB24A3"/>
    <w:rsid w:val="00CB2832"/>
    <w:rsid w:val="00CB2B23"/>
    <w:rsid w:val="00CB30AE"/>
    <w:rsid w:val="00CB3280"/>
    <w:rsid w:val="00CB3983"/>
    <w:rsid w:val="00CB3C4E"/>
    <w:rsid w:val="00CB3E2F"/>
    <w:rsid w:val="00CB3E77"/>
    <w:rsid w:val="00CB47EE"/>
    <w:rsid w:val="00CB4A2A"/>
    <w:rsid w:val="00CB4AED"/>
    <w:rsid w:val="00CB4C77"/>
    <w:rsid w:val="00CB5024"/>
    <w:rsid w:val="00CB5055"/>
    <w:rsid w:val="00CB52EA"/>
    <w:rsid w:val="00CB5454"/>
    <w:rsid w:val="00CB56ED"/>
    <w:rsid w:val="00CB58B6"/>
    <w:rsid w:val="00CB5AAD"/>
    <w:rsid w:val="00CB5B43"/>
    <w:rsid w:val="00CB5B4B"/>
    <w:rsid w:val="00CB5C32"/>
    <w:rsid w:val="00CB5E64"/>
    <w:rsid w:val="00CB6453"/>
    <w:rsid w:val="00CB6AAC"/>
    <w:rsid w:val="00CB6EC2"/>
    <w:rsid w:val="00CB70AD"/>
    <w:rsid w:val="00CB72B4"/>
    <w:rsid w:val="00CB74CA"/>
    <w:rsid w:val="00CB771B"/>
    <w:rsid w:val="00CB7BB4"/>
    <w:rsid w:val="00CB7ED4"/>
    <w:rsid w:val="00CB7FBC"/>
    <w:rsid w:val="00CC01A4"/>
    <w:rsid w:val="00CC0254"/>
    <w:rsid w:val="00CC02BA"/>
    <w:rsid w:val="00CC0342"/>
    <w:rsid w:val="00CC0357"/>
    <w:rsid w:val="00CC0693"/>
    <w:rsid w:val="00CC0BF6"/>
    <w:rsid w:val="00CC0D74"/>
    <w:rsid w:val="00CC1233"/>
    <w:rsid w:val="00CC1276"/>
    <w:rsid w:val="00CC1353"/>
    <w:rsid w:val="00CC1432"/>
    <w:rsid w:val="00CC15AE"/>
    <w:rsid w:val="00CC1930"/>
    <w:rsid w:val="00CC1F2E"/>
    <w:rsid w:val="00CC2609"/>
    <w:rsid w:val="00CC2814"/>
    <w:rsid w:val="00CC2AAD"/>
    <w:rsid w:val="00CC2B93"/>
    <w:rsid w:val="00CC2D8C"/>
    <w:rsid w:val="00CC3271"/>
    <w:rsid w:val="00CC360B"/>
    <w:rsid w:val="00CC3BAE"/>
    <w:rsid w:val="00CC3BFD"/>
    <w:rsid w:val="00CC3D42"/>
    <w:rsid w:val="00CC3DC1"/>
    <w:rsid w:val="00CC3FF3"/>
    <w:rsid w:val="00CC4644"/>
    <w:rsid w:val="00CC4EAC"/>
    <w:rsid w:val="00CC5491"/>
    <w:rsid w:val="00CC5792"/>
    <w:rsid w:val="00CC648B"/>
    <w:rsid w:val="00CC65EA"/>
    <w:rsid w:val="00CC6B32"/>
    <w:rsid w:val="00CC6D64"/>
    <w:rsid w:val="00CC6DBF"/>
    <w:rsid w:val="00CC6FCD"/>
    <w:rsid w:val="00CC713B"/>
    <w:rsid w:val="00CC75AA"/>
    <w:rsid w:val="00CC7854"/>
    <w:rsid w:val="00CD0200"/>
    <w:rsid w:val="00CD0283"/>
    <w:rsid w:val="00CD0468"/>
    <w:rsid w:val="00CD048B"/>
    <w:rsid w:val="00CD0664"/>
    <w:rsid w:val="00CD08D7"/>
    <w:rsid w:val="00CD0B4D"/>
    <w:rsid w:val="00CD1021"/>
    <w:rsid w:val="00CD1036"/>
    <w:rsid w:val="00CD122E"/>
    <w:rsid w:val="00CD1581"/>
    <w:rsid w:val="00CD1823"/>
    <w:rsid w:val="00CD1BB2"/>
    <w:rsid w:val="00CD201D"/>
    <w:rsid w:val="00CD248B"/>
    <w:rsid w:val="00CD2762"/>
    <w:rsid w:val="00CD2815"/>
    <w:rsid w:val="00CD2E40"/>
    <w:rsid w:val="00CD30FD"/>
    <w:rsid w:val="00CD313C"/>
    <w:rsid w:val="00CD32B8"/>
    <w:rsid w:val="00CD338F"/>
    <w:rsid w:val="00CD3453"/>
    <w:rsid w:val="00CD34A3"/>
    <w:rsid w:val="00CD3B41"/>
    <w:rsid w:val="00CD3BA8"/>
    <w:rsid w:val="00CD3DA2"/>
    <w:rsid w:val="00CD3DBB"/>
    <w:rsid w:val="00CD40A2"/>
    <w:rsid w:val="00CD431F"/>
    <w:rsid w:val="00CD442C"/>
    <w:rsid w:val="00CD4BA4"/>
    <w:rsid w:val="00CD4C54"/>
    <w:rsid w:val="00CD4D33"/>
    <w:rsid w:val="00CD50C9"/>
    <w:rsid w:val="00CD528A"/>
    <w:rsid w:val="00CD5513"/>
    <w:rsid w:val="00CD56D2"/>
    <w:rsid w:val="00CD583A"/>
    <w:rsid w:val="00CD5B50"/>
    <w:rsid w:val="00CD5EE4"/>
    <w:rsid w:val="00CD60FD"/>
    <w:rsid w:val="00CD6155"/>
    <w:rsid w:val="00CD61EF"/>
    <w:rsid w:val="00CD6563"/>
    <w:rsid w:val="00CD6ACB"/>
    <w:rsid w:val="00CD6C9B"/>
    <w:rsid w:val="00CD753C"/>
    <w:rsid w:val="00CD7D2E"/>
    <w:rsid w:val="00CD7EEC"/>
    <w:rsid w:val="00CE0421"/>
    <w:rsid w:val="00CE043F"/>
    <w:rsid w:val="00CE0505"/>
    <w:rsid w:val="00CE0528"/>
    <w:rsid w:val="00CE0569"/>
    <w:rsid w:val="00CE0599"/>
    <w:rsid w:val="00CE07B9"/>
    <w:rsid w:val="00CE0841"/>
    <w:rsid w:val="00CE0B68"/>
    <w:rsid w:val="00CE0C5B"/>
    <w:rsid w:val="00CE1051"/>
    <w:rsid w:val="00CE1757"/>
    <w:rsid w:val="00CE1BDF"/>
    <w:rsid w:val="00CE1BE4"/>
    <w:rsid w:val="00CE1FE9"/>
    <w:rsid w:val="00CE237B"/>
    <w:rsid w:val="00CE2A92"/>
    <w:rsid w:val="00CE2AFE"/>
    <w:rsid w:val="00CE2B30"/>
    <w:rsid w:val="00CE339A"/>
    <w:rsid w:val="00CE40B3"/>
    <w:rsid w:val="00CE4148"/>
    <w:rsid w:val="00CE43B3"/>
    <w:rsid w:val="00CE4505"/>
    <w:rsid w:val="00CE457A"/>
    <w:rsid w:val="00CE4A33"/>
    <w:rsid w:val="00CE5610"/>
    <w:rsid w:val="00CE6620"/>
    <w:rsid w:val="00CE6861"/>
    <w:rsid w:val="00CE6947"/>
    <w:rsid w:val="00CE708C"/>
    <w:rsid w:val="00CE757E"/>
    <w:rsid w:val="00CE766D"/>
    <w:rsid w:val="00CE7834"/>
    <w:rsid w:val="00CE7BCB"/>
    <w:rsid w:val="00CE7F6A"/>
    <w:rsid w:val="00CF002F"/>
    <w:rsid w:val="00CF07B2"/>
    <w:rsid w:val="00CF0958"/>
    <w:rsid w:val="00CF0959"/>
    <w:rsid w:val="00CF0BD6"/>
    <w:rsid w:val="00CF1425"/>
    <w:rsid w:val="00CF1453"/>
    <w:rsid w:val="00CF18D2"/>
    <w:rsid w:val="00CF191F"/>
    <w:rsid w:val="00CF1B85"/>
    <w:rsid w:val="00CF1E4A"/>
    <w:rsid w:val="00CF2A46"/>
    <w:rsid w:val="00CF302C"/>
    <w:rsid w:val="00CF30F0"/>
    <w:rsid w:val="00CF3E03"/>
    <w:rsid w:val="00CF3EAD"/>
    <w:rsid w:val="00CF461E"/>
    <w:rsid w:val="00CF4E5D"/>
    <w:rsid w:val="00CF4FBE"/>
    <w:rsid w:val="00CF4FFF"/>
    <w:rsid w:val="00CF5311"/>
    <w:rsid w:val="00CF5B33"/>
    <w:rsid w:val="00CF632C"/>
    <w:rsid w:val="00CF6A9A"/>
    <w:rsid w:val="00CF6EEA"/>
    <w:rsid w:val="00CF701B"/>
    <w:rsid w:val="00CF70C5"/>
    <w:rsid w:val="00CF70D8"/>
    <w:rsid w:val="00CF70DE"/>
    <w:rsid w:val="00CF7250"/>
    <w:rsid w:val="00CF7581"/>
    <w:rsid w:val="00CF7787"/>
    <w:rsid w:val="00CF79D9"/>
    <w:rsid w:val="00CF7EF2"/>
    <w:rsid w:val="00CF7FAB"/>
    <w:rsid w:val="00D0015C"/>
    <w:rsid w:val="00D004F5"/>
    <w:rsid w:val="00D00A16"/>
    <w:rsid w:val="00D00C02"/>
    <w:rsid w:val="00D00EDF"/>
    <w:rsid w:val="00D00F0F"/>
    <w:rsid w:val="00D00FE3"/>
    <w:rsid w:val="00D01039"/>
    <w:rsid w:val="00D010AA"/>
    <w:rsid w:val="00D0140A"/>
    <w:rsid w:val="00D01BEC"/>
    <w:rsid w:val="00D01DC8"/>
    <w:rsid w:val="00D01DE3"/>
    <w:rsid w:val="00D01E0F"/>
    <w:rsid w:val="00D024D5"/>
    <w:rsid w:val="00D024DC"/>
    <w:rsid w:val="00D02A16"/>
    <w:rsid w:val="00D03266"/>
    <w:rsid w:val="00D040EA"/>
    <w:rsid w:val="00D041D2"/>
    <w:rsid w:val="00D04249"/>
    <w:rsid w:val="00D044B5"/>
    <w:rsid w:val="00D04655"/>
    <w:rsid w:val="00D04CA4"/>
    <w:rsid w:val="00D04FA9"/>
    <w:rsid w:val="00D05130"/>
    <w:rsid w:val="00D0516C"/>
    <w:rsid w:val="00D051E0"/>
    <w:rsid w:val="00D053A7"/>
    <w:rsid w:val="00D0557A"/>
    <w:rsid w:val="00D05730"/>
    <w:rsid w:val="00D05D21"/>
    <w:rsid w:val="00D05E51"/>
    <w:rsid w:val="00D0657F"/>
    <w:rsid w:val="00D06665"/>
    <w:rsid w:val="00D06970"/>
    <w:rsid w:val="00D06B1A"/>
    <w:rsid w:val="00D06C0D"/>
    <w:rsid w:val="00D06CBF"/>
    <w:rsid w:val="00D06D3C"/>
    <w:rsid w:val="00D072DF"/>
    <w:rsid w:val="00D07BF3"/>
    <w:rsid w:val="00D07C15"/>
    <w:rsid w:val="00D1050B"/>
    <w:rsid w:val="00D1079C"/>
    <w:rsid w:val="00D1091D"/>
    <w:rsid w:val="00D10D7C"/>
    <w:rsid w:val="00D10DD9"/>
    <w:rsid w:val="00D110DB"/>
    <w:rsid w:val="00D11181"/>
    <w:rsid w:val="00D111C1"/>
    <w:rsid w:val="00D11802"/>
    <w:rsid w:val="00D118A7"/>
    <w:rsid w:val="00D11AB6"/>
    <w:rsid w:val="00D11F61"/>
    <w:rsid w:val="00D12351"/>
    <w:rsid w:val="00D126E8"/>
    <w:rsid w:val="00D1346B"/>
    <w:rsid w:val="00D13758"/>
    <w:rsid w:val="00D13794"/>
    <w:rsid w:val="00D13BD2"/>
    <w:rsid w:val="00D13BE4"/>
    <w:rsid w:val="00D14172"/>
    <w:rsid w:val="00D14250"/>
    <w:rsid w:val="00D1437A"/>
    <w:rsid w:val="00D145A3"/>
    <w:rsid w:val="00D147D7"/>
    <w:rsid w:val="00D14BCA"/>
    <w:rsid w:val="00D14C3B"/>
    <w:rsid w:val="00D14D2E"/>
    <w:rsid w:val="00D14E4E"/>
    <w:rsid w:val="00D1536B"/>
    <w:rsid w:val="00D1549B"/>
    <w:rsid w:val="00D160D2"/>
    <w:rsid w:val="00D160F4"/>
    <w:rsid w:val="00D16390"/>
    <w:rsid w:val="00D164D1"/>
    <w:rsid w:val="00D16C6E"/>
    <w:rsid w:val="00D16F35"/>
    <w:rsid w:val="00D170ED"/>
    <w:rsid w:val="00D172B4"/>
    <w:rsid w:val="00D175AC"/>
    <w:rsid w:val="00D17832"/>
    <w:rsid w:val="00D17EFD"/>
    <w:rsid w:val="00D17F3F"/>
    <w:rsid w:val="00D17F8D"/>
    <w:rsid w:val="00D204BB"/>
    <w:rsid w:val="00D205F1"/>
    <w:rsid w:val="00D20802"/>
    <w:rsid w:val="00D2080E"/>
    <w:rsid w:val="00D20C60"/>
    <w:rsid w:val="00D212C5"/>
    <w:rsid w:val="00D21433"/>
    <w:rsid w:val="00D21645"/>
    <w:rsid w:val="00D219A3"/>
    <w:rsid w:val="00D220C3"/>
    <w:rsid w:val="00D227CB"/>
    <w:rsid w:val="00D22B1F"/>
    <w:rsid w:val="00D22D3F"/>
    <w:rsid w:val="00D22E36"/>
    <w:rsid w:val="00D22FBC"/>
    <w:rsid w:val="00D230C3"/>
    <w:rsid w:val="00D233FC"/>
    <w:rsid w:val="00D23752"/>
    <w:rsid w:val="00D23B8A"/>
    <w:rsid w:val="00D23DBB"/>
    <w:rsid w:val="00D24148"/>
    <w:rsid w:val="00D2469E"/>
    <w:rsid w:val="00D24FFC"/>
    <w:rsid w:val="00D252A3"/>
    <w:rsid w:val="00D25D6E"/>
    <w:rsid w:val="00D25F8D"/>
    <w:rsid w:val="00D26168"/>
    <w:rsid w:val="00D2617B"/>
    <w:rsid w:val="00D2697B"/>
    <w:rsid w:val="00D26AB3"/>
    <w:rsid w:val="00D26DA4"/>
    <w:rsid w:val="00D26E70"/>
    <w:rsid w:val="00D2715B"/>
    <w:rsid w:val="00D27260"/>
    <w:rsid w:val="00D27440"/>
    <w:rsid w:val="00D276B5"/>
    <w:rsid w:val="00D276D4"/>
    <w:rsid w:val="00D27704"/>
    <w:rsid w:val="00D27C51"/>
    <w:rsid w:val="00D27D47"/>
    <w:rsid w:val="00D27DC6"/>
    <w:rsid w:val="00D27F93"/>
    <w:rsid w:val="00D303CB"/>
    <w:rsid w:val="00D30755"/>
    <w:rsid w:val="00D3090A"/>
    <w:rsid w:val="00D30FF9"/>
    <w:rsid w:val="00D3154B"/>
    <w:rsid w:val="00D315CE"/>
    <w:rsid w:val="00D31EF5"/>
    <w:rsid w:val="00D31FF6"/>
    <w:rsid w:val="00D3205B"/>
    <w:rsid w:val="00D3250E"/>
    <w:rsid w:val="00D3269C"/>
    <w:rsid w:val="00D32788"/>
    <w:rsid w:val="00D327BA"/>
    <w:rsid w:val="00D32990"/>
    <w:rsid w:val="00D32B6F"/>
    <w:rsid w:val="00D33BD0"/>
    <w:rsid w:val="00D33DBB"/>
    <w:rsid w:val="00D33DC8"/>
    <w:rsid w:val="00D340AE"/>
    <w:rsid w:val="00D3439A"/>
    <w:rsid w:val="00D34525"/>
    <w:rsid w:val="00D34B9D"/>
    <w:rsid w:val="00D34E32"/>
    <w:rsid w:val="00D34F3A"/>
    <w:rsid w:val="00D359AD"/>
    <w:rsid w:val="00D35B1D"/>
    <w:rsid w:val="00D35B70"/>
    <w:rsid w:val="00D35F36"/>
    <w:rsid w:val="00D35F5B"/>
    <w:rsid w:val="00D36224"/>
    <w:rsid w:val="00D3657B"/>
    <w:rsid w:val="00D36667"/>
    <w:rsid w:val="00D3681A"/>
    <w:rsid w:val="00D368F2"/>
    <w:rsid w:val="00D36A1F"/>
    <w:rsid w:val="00D36C81"/>
    <w:rsid w:val="00D36F64"/>
    <w:rsid w:val="00D3730B"/>
    <w:rsid w:val="00D3733C"/>
    <w:rsid w:val="00D37340"/>
    <w:rsid w:val="00D373FF"/>
    <w:rsid w:val="00D37486"/>
    <w:rsid w:val="00D375EC"/>
    <w:rsid w:val="00D37A14"/>
    <w:rsid w:val="00D37C38"/>
    <w:rsid w:val="00D37E11"/>
    <w:rsid w:val="00D37F73"/>
    <w:rsid w:val="00D37FF1"/>
    <w:rsid w:val="00D40428"/>
    <w:rsid w:val="00D406CD"/>
    <w:rsid w:val="00D406FE"/>
    <w:rsid w:val="00D410A9"/>
    <w:rsid w:val="00D4145A"/>
    <w:rsid w:val="00D415E7"/>
    <w:rsid w:val="00D41B4C"/>
    <w:rsid w:val="00D41EED"/>
    <w:rsid w:val="00D421D6"/>
    <w:rsid w:val="00D4222D"/>
    <w:rsid w:val="00D425BB"/>
    <w:rsid w:val="00D428A0"/>
    <w:rsid w:val="00D42CBF"/>
    <w:rsid w:val="00D42DB4"/>
    <w:rsid w:val="00D42FCB"/>
    <w:rsid w:val="00D439A5"/>
    <w:rsid w:val="00D43AD5"/>
    <w:rsid w:val="00D43BC6"/>
    <w:rsid w:val="00D43E08"/>
    <w:rsid w:val="00D4404D"/>
    <w:rsid w:val="00D44203"/>
    <w:rsid w:val="00D443D8"/>
    <w:rsid w:val="00D44496"/>
    <w:rsid w:val="00D44596"/>
    <w:rsid w:val="00D44A9F"/>
    <w:rsid w:val="00D44B62"/>
    <w:rsid w:val="00D44D59"/>
    <w:rsid w:val="00D44FB5"/>
    <w:rsid w:val="00D45499"/>
    <w:rsid w:val="00D457F8"/>
    <w:rsid w:val="00D45ECA"/>
    <w:rsid w:val="00D46454"/>
    <w:rsid w:val="00D4653C"/>
    <w:rsid w:val="00D4668B"/>
    <w:rsid w:val="00D46910"/>
    <w:rsid w:val="00D46C7E"/>
    <w:rsid w:val="00D46E65"/>
    <w:rsid w:val="00D46E9A"/>
    <w:rsid w:val="00D46ED9"/>
    <w:rsid w:val="00D47C8E"/>
    <w:rsid w:val="00D47DF2"/>
    <w:rsid w:val="00D5023D"/>
    <w:rsid w:val="00D504C7"/>
    <w:rsid w:val="00D505F1"/>
    <w:rsid w:val="00D50796"/>
    <w:rsid w:val="00D508AF"/>
    <w:rsid w:val="00D50C22"/>
    <w:rsid w:val="00D50CCF"/>
    <w:rsid w:val="00D513EC"/>
    <w:rsid w:val="00D51555"/>
    <w:rsid w:val="00D5168C"/>
    <w:rsid w:val="00D51711"/>
    <w:rsid w:val="00D517C7"/>
    <w:rsid w:val="00D520F5"/>
    <w:rsid w:val="00D52101"/>
    <w:rsid w:val="00D5227B"/>
    <w:rsid w:val="00D523B2"/>
    <w:rsid w:val="00D524CD"/>
    <w:rsid w:val="00D5274E"/>
    <w:rsid w:val="00D527CA"/>
    <w:rsid w:val="00D52A85"/>
    <w:rsid w:val="00D52BE0"/>
    <w:rsid w:val="00D52E36"/>
    <w:rsid w:val="00D5309D"/>
    <w:rsid w:val="00D53C15"/>
    <w:rsid w:val="00D53D71"/>
    <w:rsid w:val="00D54056"/>
    <w:rsid w:val="00D54158"/>
    <w:rsid w:val="00D54265"/>
    <w:rsid w:val="00D54275"/>
    <w:rsid w:val="00D544F1"/>
    <w:rsid w:val="00D5465E"/>
    <w:rsid w:val="00D54A1C"/>
    <w:rsid w:val="00D551B1"/>
    <w:rsid w:val="00D55A2A"/>
    <w:rsid w:val="00D55C0B"/>
    <w:rsid w:val="00D55E94"/>
    <w:rsid w:val="00D55EA4"/>
    <w:rsid w:val="00D55F7E"/>
    <w:rsid w:val="00D5640A"/>
    <w:rsid w:val="00D564CD"/>
    <w:rsid w:val="00D56D7E"/>
    <w:rsid w:val="00D5721A"/>
    <w:rsid w:val="00D5741B"/>
    <w:rsid w:val="00D575DE"/>
    <w:rsid w:val="00D576FA"/>
    <w:rsid w:val="00D57B9F"/>
    <w:rsid w:val="00D60510"/>
    <w:rsid w:val="00D60BFD"/>
    <w:rsid w:val="00D60F94"/>
    <w:rsid w:val="00D611CB"/>
    <w:rsid w:val="00D6243D"/>
    <w:rsid w:val="00D624DE"/>
    <w:rsid w:val="00D62527"/>
    <w:rsid w:val="00D62873"/>
    <w:rsid w:val="00D628A0"/>
    <w:rsid w:val="00D62918"/>
    <w:rsid w:val="00D62AF6"/>
    <w:rsid w:val="00D633AC"/>
    <w:rsid w:val="00D63425"/>
    <w:rsid w:val="00D6352B"/>
    <w:rsid w:val="00D63563"/>
    <w:rsid w:val="00D63CD8"/>
    <w:rsid w:val="00D64060"/>
    <w:rsid w:val="00D64412"/>
    <w:rsid w:val="00D64493"/>
    <w:rsid w:val="00D644B0"/>
    <w:rsid w:val="00D64A88"/>
    <w:rsid w:val="00D64B56"/>
    <w:rsid w:val="00D64CD4"/>
    <w:rsid w:val="00D653D1"/>
    <w:rsid w:val="00D6575E"/>
    <w:rsid w:val="00D65AAA"/>
    <w:rsid w:val="00D65ACA"/>
    <w:rsid w:val="00D66913"/>
    <w:rsid w:val="00D66A4A"/>
    <w:rsid w:val="00D66AFD"/>
    <w:rsid w:val="00D66CF9"/>
    <w:rsid w:val="00D6711D"/>
    <w:rsid w:val="00D6747C"/>
    <w:rsid w:val="00D674E3"/>
    <w:rsid w:val="00D675E6"/>
    <w:rsid w:val="00D67D7F"/>
    <w:rsid w:val="00D70085"/>
    <w:rsid w:val="00D700F7"/>
    <w:rsid w:val="00D708DA"/>
    <w:rsid w:val="00D70C55"/>
    <w:rsid w:val="00D70C73"/>
    <w:rsid w:val="00D70DCF"/>
    <w:rsid w:val="00D71008"/>
    <w:rsid w:val="00D71292"/>
    <w:rsid w:val="00D71E5F"/>
    <w:rsid w:val="00D71FCE"/>
    <w:rsid w:val="00D72037"/>
    <w:rsid w:val="00D72354"/>
    <w:rsid w:val="00D7285D"/>
    <w:rsid w:val="00D72C41"/>
    <w:rsid w:val="00D72C4F"/>
    <w:rsid w:val="00D72F7B"/>
    <w:rsid w:val="00D73AA6"/>
    <w:rsid w:val="00D73BBF"/>
    <w:rsid w:val="00D73E71"/>
    <w:rsid w:val="00D73E93"/>
    <w:rsid w:val="00D7430F"/>
    <w:rsid w:val="00D747BF"/>
    <w:rsid w:val="00D749CD"/>
    <w:rsid w:val="00D74B48"/>
    <w:rsid w:val="00D74FB3"/>
    <w:rsid w:val="00D750B2"/>
    <w:rsid w:val="00D7517F"/>
    <w:rsid w:val="00D75C16"/>
    <w:rsid w:val="00D75CA4"/>
    <w:rsid w:val="00D75F96"/>
    <w:rsid w:val="00D764AD"/>
    <w:rsid w:val="00D76558"/>
    <w:rsid w:val="00D767AA"/>
    <w:rsid w:val="00D767F6"/>
    <w:rsid w:val="00D76AD9"/>
    <w:rsid w:val="00D77101"/>
    <w:rsid w:val="00D774A2"/>
    <w:rsid w:val="00D7754D"/>
    <w:rsid w:val="00D7759E"/>
    <w:rsid w:val="00D777B7"/>
    <w:rsid w:val="00D778EC"/>
    <w:rsid w:val="00D8002D"/>
    <w:rsid w:val="00D80555"/>
    <w:rsid w:val="00D8076E"/>
    <w:rsid w:val="00D80E5B"/>
    <w:rsid w:val="00D813F0"/>
    <w:rsid w:val="00D81AC3"/>
    <w:rsid w:val="00D81B33"/>
    <w:rsid w:val="00D823B3"/>
    <w:rsid w:val="00D82652"/>
    <w:rsid w:val="00D826B1"/>
    <w:rsid w:val="00D82DCB"/>
    <w:rsid w:val="00D833F3"/>
    <w:rsid w:val="00D8350B"/>
    <w:rsid w:val="00D835B1"/>
    <w:rsid w:val="00D838FD"/>
    <w:rsid w:val="00D83D0F"/>
    <w:rsid w:val="00D83D7B"/>
    <w:rsid w:val="00D84157"/>
    <w:rsid w:val="00D842EA"/>
    <w:rsid w:val="00D84307"/>
    <w:rsid w:val="00D850F0"/>
    <w:rsid w:val="00D85107"/>
    <w:rsid w:val="00D853B6"/>
    <w:rsid w:val="00D85446"/>
    <w:rsid w:val="00D85523"/>
    <w:rsid w:val="00D857BD"/>
    <w:rsid w:val="00D85835"/>
    <w:rsid w:val="00D85861"/>
    <w:rsid w:val="00D859FD"/>
    <w:rsid w:val="00D85ADE"/>
    <w:rsid w:val="00D85FE6"/>
    <w:rsid w:val="00D862C2"/>
    <w:rsid w:val="00D87308"/>
    <w:rsid w:val="00D875D0"/>
    <w:rsid w:val="00D876DA"/>
    <w:rsid w:val="00D876E5"/>
    <w:rsid w:val="00D877B6"/>
    <w:rsid w:val="00D87875"/>
    <w:rsid w:val="00D879C5"/>
    <w:rsid w:val="00D87D5B"/>
    <w:rsid w:val="00D87E28"/>
    <w:rsid w:val="00D87FFC"/>
    <w:rsid w:val="00D900D5"/>
    <w:rsid w:val="00D901B0"/>
    <w:rsid w:val="00D90FCC"/>
    <w:rsid w:val="00D91105"/>
    <w:rsid w:val="00D911E8"/>
    <w:rsid w:val="00D9121D"/>
    <w:rsid w:val="00D916A6"/>
    <w:rsid w:val="00D91D74"/>
    <w:rsid w:val="00D91DDA"/>
    <w:rsid w:val="00D91FDE"/>
    <w:rsid w:val="00D92148"/>
    <w:rsid w:val="00D924C2"/>
    <w:rsid w:val="00D924C7"/>
    <w:rsid w:val="00D92971"/>
    <w:rsid w:val="00D92D04"/>
    <w:rsid w:val="00D92DC1"/>
    <w:rsid w:val="00D935C4"/>
    <w:rsid w:val="00D93CEB"/>
    <w:rsid w:val="00D93ED0"/>
    <w:rsid w:val="00D942A7"/>
    <w:rsid w:val="00D944EC"/>
    <w:rsid w:val="00D946B9"/>
    <w:rsid w:val="00D94757"/>
    <w:rsid w:val="00D94D01"/>
    <w:rsid w:val="00D953C2"/>
    <w:rsid w:val="00D95537"/>
    <w:rsid w:val="00D9575B"/>
    <w:rsid w:val="00D95A22"/>
    <w:rsid w:val="00D95C60"/>
    <w:rsid w:val="00D96349"/>
    <w:rsid w:val="00D96CA2"/>
    <w:rsid w:val="00D96DC8"/>
    <w:rsid w:val="00D97238"/>
    <w:rsid w:val="00D974F8"/>
    <w:rsid w:val="00D975BB"/>
    <w:rsid w:val="00D97761"/>
    <w:rsid w:val="00D97B3F"/>
    <w:rsid w:val="00D97EF3"/>
    <w:rsid w:val="00DA0294"/>
    <w:rsid w:val="00DA079F"/>
    <w:rsid w:val="00DA0BD1"/>
    <w:rsid w:val="00DA0CF8"/>
    <w:rsid w:val="00DA0D50"/>
    <w:rsid w:val="00DA0EAF"/>
    <w:rsid w:val="00DA13A7"/>
    <w:rsid w:val="00DA1A2D"/>
    <w:rsid w:val="00DA1AB7"/>
    <w:rsid w:val="00DA1B2C"/>
    <w:rsid w:val="00DA1F48"/>
    <w:rsid w:val="00DA2215"/>
    <w:rsid w:val="00DA240C"/>
    <w:rsid w:val="00DA266E"/>
    <w:rsid w:val="00DA2680"/>
    <w:rsid w:val="00DA27B6"/>
    <w:rsid w:val="00DA29DF"/>
    <w:rsid w:val="00DA2C72"/>
    <w:rsid w:val="00DA2D53"/>
    <w:rsid w:val="00DA2EB7"/>
    <w:rsid w:val="00DA2F77"/>
    <w:rsid w:val="00DA30D5"/>
    <w:rsid w:val="00DA32D8"/>
    <w:rsid w:val="00DA34B7"/>
    <w:rsid w:val="00DA3513"/>
    <w:rsid w:val="00DA35A8"/>
    <w:rsid w:val="00DA3672"/>
    <w:rsid w:val="00DA369A"/>
    <w:rsid w:val="00DA3919"/>
    <w:rsid w:val="00DA3E7F"/>
    <w:rsid w:val="00DA3EF1"/>
    <w:rsid w:val="00DA40A6"/>
    <w:rsid w:val="00DA410C"/>
    <w:rsid w:val="00DA48DF"/>
    <w:rsid w:val="00DA4FF6"/>
    <w:rsid w:val="00DA50D1"/>
    <w:rsid w:val="00DA5A31"/>
    <w:rsid w:val="00DA5C38"/>
    <w:rsid w:val="00DA6407"/>
    <w:rsid w:val="00DA6472"/>
    <w:rsid w:val="00DA6498"/>
    <w:rsid w:val="00DA66A7"/>
    <w:rsid w:val="00DA6843"/>
    <w:rsid w:val="00DA6C3E"/>
    <w:rsid w:val="00DA7278"/>
    <w:rsid w:val="00DA736C"/>
    <w:rsid w:val="00DA76D7"/>
    <w:rsid w:val="00DA773C"/>
    <w:rsid w:val="00DB014E"/>
    <w:rsid w:val="00DB0B35"/>
    <w:rsid w:val="00DB0C57"/>
    <w:rsid w:val="00DB0CD9"/>
    <w:rsid w:val="00DB0CE8"/>
    <w:rsid w:val="00DB0EBB"/>
    <w:rsid w:val="00DB0F54"/>
    <w:rsid w:val="00DB12B8"/>
    <w:rsid w:val="00DB1D62"/>
    <w:rsid w:val="00DB1E09"/>
    <w:rsid w:val="00DB1E68"/>
    <w:rsid w:val="00DB226F"/>
    <w:rsid w:val="00DB273C"/>
    <w:rsid w:val="00DB336D"/>
    <w:rsid w:val="00DB34E0"/>
    <w:rsid w:val="00DB359E"/>
    <w:rsid w:val="00DB379A"/>
    <w:rsid w:val="00DB3AB8"/>
    <w:rsid w:val="00DB4289"/>
    <w:rsid w:val="00DB48BB"/>
    <w:rsid w:val="00DB4C72"/>
    <w:rsid w:val="00DB553F"/>
    <w:rsid w:val="00DB56EF"/>
    <w:rsid w:val="00DB57CC"/>
    <w:rsid w:val="00DB5969"/>
    <w:rsid w:val="00DB5B7B"/>
    <w:rsid w:val="00DB5F1E"/>
    <w:rsid w:val="00DB5FC1"/>
    <w:rsid w:val="00DB6268"/>
    <w:rsid w:val="00DB673B"/>
    <w:rsid w:val="00DB6914"/>
    <w:rsid w:val="00DB699A"/>
    <w:rsid w:val="00DB6E4C"/>
    <w:rsid w:val="00DB7935"/>
    <w:rsid w:val="00DB7E14"/>
    <w:rsid w:val="00DC0546"/>
    <w:rsid w:val="00DC069B"/>
    <w:rsid w:val="00DC06A8"/>
    <w:rsid w:val="00DC06E5"/>
    <w:rsid w:val="00DC09A5"/>
    <w:rsid w:val="00DC0B67"/>
    <w:rsid w:val="00DC0FAB"/>
    <w:rsid w:val="00DC17DB"/>
    <w:rsid w:val="00DC1AFB"/>
    <w:rsid w:val="00DC1BFF"/>
    <w:rsid w:val="00DC1CCD"/>
    <w:rsid w:val="00DC220B"/>
    <w:rsid w:val="00DC2623"/>
    <w:rsid w:val="00DC27B8"/>
    <w:rsid w:val="00DC344F"/>
    <w:rsid w:val="00DC3694"/>
    <w:rsid w:val="00DC36D1"/>
    <w:rsid w:val="00DC3988"/>
    <w:rsid w:val="00DC3E8C"/>
    <w:rsid w:val="00DC41E8"/>
    <w:rsid w:val="00DC49B7"/>
    <w:rsid w:val="00DC49F5"/>
    <w:rsid w:val="00DC50D9"/>
    <w:rsid w:val="00DC5468"/>
    <w:rsid w:val="00DC610F"/>
    <w:rsid w:val="00DC655C"/>
    <w:rsid w:val="00DC6A92"/>
    <w:rsid w:val="00DC6AD2"/>
    <w:rsid w:val="00DC6B1F"/>
    <w:rsid w:val="00DC6EA1"/>
    <w:rsid w:val="00DC7017"/>
    <w:rsid w:val="00DC718C"/>
    <w:rsid w:val="00DC74E8"/>
    <w:rsid w:val="00DC750E"/>
    <w:rsid w:val="00DC779A"/>
    <w:rsid w:val="00DC78B7"/>
    <w:rsid w:val="00DC7B2C"/>
    <w:rsid w:val="00DD0158"/>
    <w:rsid w:val="00DD017F"/>
    <w:rsid w:val="00DD0335"/>
    <w:rsid w:val="00DD05FD"/>
    <w:rsid w:val="00DD099D"/>
    <w:rsid w:val="00DD0E81"/>
    <w:rsid w:val="00DD0F13"/>
    <w:rsid w:val="00DD11A9"/>
    <w:rsid w:val="00DD14CA"/>
    <w:rsid w:val="00DD1504"/>
    <w:rsid w:val="00DD190A"/>
    <w:rsid w:val="00DD1959"/>
    <w:rsid w:val="00DD1A1B"/>
    <w:rsid w:val="00DD1AC6"/>
    <w:rsid w:val="00DD212B"/>
    <w:rsid w:val="00DD239C"/>
    <w:rsid w:val="00DD23D9"/>
    <w:rsid w:val="00DD263F"/>
    <w:rsid w:val="00DD2B17"/>
    <w:rsid w:val="00DD36DE"/>
    <w:rsid w:val="00DD4053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0A"/>
    <w:rsid w:val="00DD7465"/>
    <w:rsid w:val="00DD771E"/>
    <w:rsid w:val="00DD7770"/>
    <w:rsid w:val="00DD782E"/>
    <w:rsid w:val="00DD783B"/>
    <w:rsid w:val="00DD7DDA"/>
    <w:rsid w:val="00DD7E8E"/>
    <w:rsid w:val="00DD7FA3"/>
    <w:rsid w:val="00DE032C"/>
    <w:rsid w:val="00DE0587"/>
    <w:rsid w:val="00DE05AA"/>
    <w:rsid w:val="00DE08CC"/>
    <w:rsid w:val="00DE0E19"/>
    <w:rsid w:val="00DE106B"/>
    <w:rsid w:val="00DE113C"/>
    <w:rsid w:val="00DE11C3"/>
    <w:rsid w:val="00DE1A95"/>
    <w:rsid w:val="00DE1F54"/>
    <w:rsid w:val="00DE24A7"/>
    <w:rsid w:val="00DE2B2B"/>
    <w:rsid w:val="00DE2C8E"/>
    <w:rsid w:val="00DE2F38"/>
    <w:rsid w:val="00DE2F5B"/>
    <w:rsid w:val="00DE3060"/>
    <w:rsid w:val="00DE3588"/>
    <w:rsid w:val="00DE3AAA"/>
    <w:rsid w:val="00DE3DF4"/>
    <w:rsid w:val="00DE4AD6"/>
    <w:rsid w:val="00DE50E4"/>
    <w:rsid w:val="00DE514B"/>
    <w:rsid w:val="00DE5337"/>
    <w:rsid w:val="00DE56B9"/>
    <w:rsid w:val="00DE57BA"/>
    <w:rsid w:val="00DE592F"/>
    <w:rsid w:val="00DE5ADB"/>
    <w:rsid w:val="00DE5DBE"/>
    <w:rsid w:val="00DE5E47"/>
    <w:rsid w:val="00DE65DA"/>
    <w:rsid w:val="00DE6710"/>
    <w:rsid w:val="00DE6B4A"/>
    <w:rsid w:val="00DE6B85"/>
    <w:rsid w:val="00DE6CFC"/>
    <w:rsid w:val="00DE6E3F"/>
    <w:rsid w:val="00DE6FAA"/>
    <w:rsid w:val="00DE73AC"/>
    <w:rsid w:val="00DE74F4"/>
    <w:rsid w:val="00DF0194"/>
    <w:rsid w:val="00DF0281"/>
    <w:rsid w:val="00DF0444"/>
    <w:rsid w:val="00DF0A03"/>
    <w:rsid w:val="00DF0CCC"/>
    <w:rsid w:val="00DF1317"/>
    <w:rsid w:val="00DF1453"/>
    <w:rsid w:val="00DF1BE0"/>
    <w:rsid w:val="00DF21E3"/>
    <w:rsid w:val="00DF2285"/>
    <w:rsid w:val="00DF29B0"/>
    <w:rsid w:val="00DF2B77"/>
    <w:rsid w:val="00DF330A"/>
    <w:rsid w:val="00DF343F"/>
    <w:rsid w:val="00DF3CCF"/>
    <w:rsid w:val="00DF3E42"/>
    <w:rsid w:val="00DF43D8"/>
    <w:rsid w:val="00DF48EB"/>
    <w:rsid w:val="00DF4C21"/>
    <w:rsid w:val="00DF5112"/>
    <w:rsid w:val="00DF51B0"/>
    <w:rsid w:val="00DF543E"/>
    <w:rsid w:val="00DF5A57"/>
    <w:rsid w:val="00DF5AAA"/>
    <w:rsid w:val="00DF5AC5"/>
    <w:rsid w:val="00DF5C63"/>
    <w:rsid w:val="00DF5F50"/>
    <w:rsid w:val="00DF60DB"/>
    <w:rsid w:val="00DF60E8"/>
    <w:rsid w:val="00DF6180"/>
    <w:rsid w:val="00DF632B"/>
    <w:rsid w:val="00DF6397"/>
    <w:rsid w:val="00DF68D8"/>
    <w:rsid w:val="00DF6FCE"/>
    <w:rsid w:val="00DF768D"/>
    <w:rsid w:val="00DF787D"/>
    <w:rsid w:val="00DF78AB"/>
    <w:rsid w:val="00DF795F"/>
    <w:rsid w:val="00DF7DB8"/>
    <w:rsid w:val="00DF7FE4"/>
    <w:rsid w:val="00E001F0"/>
    <w:rsid w:val="00E008E0"/>
    <w:rsid w:val="00E00BA4"/>
    <w:rsid w:val="00E010E5"/>
    <w:rsid w:val="00E01169"/>
    <w:rsid w:val="00E012CE"/>
    <w:rsid w:val="00E014A1"/>
    <w:rsid w:val="00E014A2"/>
    <w:rsid w:val="00E01513"/>
    <w:rsid w:val="00E01938"/>
    <w:rsid w:val="00E01CB5"/>
    <w:rsid w:val="00E01D2C"/>
    <w:rsid w:val="00E01F45"/>
    <w:rsid w:val="00E02165"/>
    <w:rsid w:val="00E022A9"/>
    <w:rsid w:val="00E023C6"/>
    <w:rsid w:val="00E02437"/>
    <w:rsid w:val="00E0248D"/>
    <w:rsid w:val="00E02645"/>
    <w:rsid w:val="00E0264D"/>
    <w:rsid w:val="00E0273A"/>
    <w:rsid w:val="00E02B3B"/>
    <w:rsid w:val="00E02F0C"/>
    <w:rsid w:val="00E030CC"/>
    <w:rsid w:val="00E0330D"/>
    <w:rsid w:val="00E0345A"/>
    <w:rsid w:val="00E03493"/>
    <w:rsid w:val="00E0378D"/>
    <w:rsid w:val="00E03ABD"/>
    <w:rsid w:val="00E03C1F"/>
    <w:rsid w:val="00E041A3"/>
    <w:rsid w:val="00E044D3"/>
    <w:rsid w:val="00E04544"/>
    <w:rsid w:val="00E0465B"/>
    <w:rsid w:val="00E04C01"/>
    <w:rsid w:val="00E04CCB"/>
    <w:rsid w:val="00E04DD7"/>
    <w:rsid w:val="00E05173"/>
    <w:rsid w:val="00E057C2"/>
    <w:rsid w:val="00E05844"/>
    <w:rsid w:val="00E059F3"/>
    <w:rsid w:val="00E05F25"/>
    <w:rsid w:val="00E05F90"/>
    <w:rsid w:val="00E06289"/>
    <w:rsid w:val="00E06450"/>
    <w:rsid w:val="00E06598"/>
    <w:rsid w:val="00E06CED"/>
    <w:rsid w:val="00E06EF3"/>
    <w:rsid w:val="00E06F68"/>
    <w:rsid w:val="00E07281"/>
    <w:rsid w:val="00E073DA"/>
    <w:rsid w:val="00E074CE"/>
    <w:rsid w:val="00E07773"/>
    <w:rsid w:val="00E079DA"/>
    <w:rsid w:val="00E07C49"/>
    <w:rsid w:val="00E10539"/>
    <w:rsid w:val="00E1059C"/>
    <w:rsid w:val="00E10747"/>
    <w:rsid w:val="00E10C2B"/>
    <w:rsid w:val="00E10CB8"/>
    <w:rsid w:val="00E11000"/>
    <w:rsid w:val="00E1132D"/>
    <w:rsid w:val="00E11512"/>
    <w:rsid w:val="00E11518"/>
    <w:rsid w:val="00E11652"/>
    <w:rsid w:val="00E11AA7"/>
    <w:rsid w:val="00E122BC"/>
    <w:rsid w:val="00E127B5"/>
    <w:rsid w:val="00E12D75"/>
    <w:rsid w:val="00E1363A"/>
    <w:rsid w:val="00E13752"/>
    <w:rsid w:val="00E13985"/>
    <w:rsid w:val="00E1404E"/>
    <w:rsid w:val="00E1419B"/>
    <w:rsid w:val="00E14304"/>
    <w:rsid w:val="00E1456F"/>
    <w:rsid w:val="00E149B5"/>
    <w:rsid w:val="00E14AD0"/>
    <w:rsid w:val="00E14B66"/>
    <w:rsid w:val="00E14BE3"/>
    <w:rsid w:val="00E14F1E"/>
    <w:rsid w:val="00E1530A"/>
    <w:rsid w:val="00E153FB"/>
    <w:rsid w:val="00E15574"/>
    <w:rsid w:val="00E15804"/>
    <w:rsid w:val="00E16466"/>
    <w:rsid w:val="00E16484"/>
    <w:rsid w:val="00E16899"/>
    <w:rsid w:val="00E16BBE"/>
    <w:rsid w:val="00E17387"/>
    <w:rsid w:val="00E175F9"/>
    <w:rsid w:val="00E17798"/>
    <w:rsid w:val="00E17E64"/>
    <w:rsid w:val="00E17FE1"/>
    <w:rsid w:val="00E203D1"/>
    <w:rsid w:val="00E20A95"/>
    <w:rsid w:val="00E2150F"/>
    <w:rsid w:val="00E2158C"/>
    <w:rsid w:val="00E21DE0"/>
    <w:rsid w:val="00E21E7C"/>
    <w:rsid w:val="00E222DE"/>
    <w:rsid w:val="00E223CA"/>
    <w:rsid w:val="00E225CC"/>
    <w:rsid w:val="00E22683"/>
    <w:rsid w:val="00E227DC"/>
    <w:rsid w:val="00E228B2"/>
    <w:rsid w:val="00E22E46"/>
    <w:rsid w:val="00E22E80"/>
    <w:rsid w:val="00E23255"/>
    <w:rsid w:val="00E23753"/>
    <w:rsid w:val="00E2378C"/>
    <w:rsid w:val="00E23ABA"/>
    <w:rsid w:val="00E23B5B"/>
    <w:rsid w:val="00E23C8F"/>
    <w:rsid w:val="00E23FC7"/>
    <w:rsid w:val="00E23FCB"/>
    <w:rsid w:val="00E240F3"/>
    <w:rsid w:val="00E244F6"/>
    <w:rsid w:val="00E24546"/>
    <w:rsid w:val="00E245CD"/>
    <w:rsid w:val="00E24AA9"/>
    <w:rsid w:val="00E2503A"/>
    <w:rsid w:val="00E2504F"/>
    <w:rsid w:val="00E259D2"/>
    <w:rsid w:val="00E25D76"/>
    <w:rsid w:val="00E26698"/>
    <w:rsid w:val="00E26792"/>
    <w:rsid w:val="00E268C3"/>
    <w:rsid w:val="00E26B32"/>
    <w:rsid w:val="00E2748A"/>
    <w:rsid w:val="00E274F8"/>
    <w:rsid w:val="00E27AEA"/>
    <w:rsid w:val="00E27BC4"/>
    <w:rsid w:val="00E27FE0"/>
    <w:rsid w:val="00E300ED"/>
    <w:rsid w:val="00E30146"/>
    <w:rsid w:val="00E302A1"/>
    <w:rsid w:val="00E3105E"/>
    <w:rsid w:val="00E315AB"/>
    <w:rsid w:val="00E31962"/>
    <w:rsid w:val="00E319FD"/>
    <w:rsid w:val="00E32311"/>
    <w:rsid w:val="00E323B4"/>
    <w:rsid w:val="00E3245A"/>
    <w:rsid w:val="00E3284D"/>
    <w:rsid w:val="00E32A5C"/>
    <w:rsid w:val="00E32FCA"/>
    <w:rsid w:val="00E3313F"/>
    <w:rsid w:val="00E33389"/>
    <w:rsid w:val="00E334BD"/>
    <w:rsid w:val="00E337DF"/>
    <w:rsid w:val="00E33803"/>
    <w:rsid w:val="00E339DF"/>
    <w:rsid w:val="00E33B4D"/>
    <w:rsid w:val="00E33D5F"/>
    <w:rsid w:val="00E33EAD"/>
    <w:rsid w:val="00E33EE1"/>
    <w:rsid w:val="00E34035"/>
    <w:rsid w:val="00E3429C"/>
    <w:rsid w:val="00E344E6"/>
    <w:rsid w:val="00E34ADA"/>
    <w:rsid w:val="00E35179"/>
    <w:rsid w:val="00E3545A"/>
    <w:rsid w:val="00E35D33"/>
    <w:rsid w:val="00E35E11"/>
    <w:rsid w:val="00E35FD5"/>
    <w:rsid w:val="00E3611E"/>
    <w:rsid w:val="00E3680F"/>
    <w:rsid w:val="00E36D3C"/>
    <w:rsid w:val="00E37699"/>
    <w:rsid w:val="00E3791D"/>
    <w:rsid w:val="00E37B45"/>
    <w:rsid w:val="00E37C47"/>
    <w:rsid w:val="00E37EE5"/>
    <w:rsid w:val="00E40079"/>
    <w:rsid w:val="00E4037B"/>
    <w:rsid w:val="00E40816"/>
    <w:rsid w:val="00E40ABB"/>
    <w:rsid w:val="00E40FD7"/>
    <w:rsid w:val="00E414BC"/>
    <w:rsid w:val="00E41887"/>
    <w:rsid w:val="00E41B43"/>
    <w:rsid w:val="00E41D26"/>
    <w:rsid w:val="00E42029"/>
    <w:rsid w:val="00E423BA"/>
    <w:rsid w:val="00E42460"/>
    <w:rsid w:val="00E427E9"/>
    <w:rsid w:val="00E42B97"/>
    <w:rsid w:val="00E42E3C"/>
    <w:rsid w:val="00E43824"/>
    <w:rsid w:val="00E43CCF"/>
    <w:rsid w:val="00E43D40"/>
    <w:rsid w:val="00E4494E"/>
    <w:rsid w:val="00E44B16"/>
    <w:rsid w:val="00E4537F"/>
    <w:rsid w:val="00E454E7"/>
    <w:rsid w:val="00E45619"/>
    <w:rsid w:val="00E45DB1"/>
    <w:rsid w:val="00E45DBB"/>
    <w:rsid w:val="00E460F9"/>
    <w:rsid w:val="00E464CC"/>
    <w:rsid w:val="00E46574"/>
    <w:rsid w:val="00E46932"/>
    <w:rsid w:val="00E46B02"/>
    <w:rsid w:val="00E4743D"/>
    <w:rsid w:val="00E47571"/>
    <w:rsid w:val="00E475C1"/>
    <w:rsid w:val="00E501F0"/>
    <w:rsid w:val="00E507B8"/>
    <w:rsid w:val="00E50D0B"/>
    <w:rsid w:val="00E51194"/>
    <w:rsid w:val="00E51706"/>
    <w:rsid w:val="00E5178C"/>
    <w:rsid w:val="00E51BF4"/>
    <w:rsid w:val="00E520EE"/>
    <w:rsid w:val="00E526B0"/>
    <w:rsid w:val="00E52D0B"/>
    <w:rsid w:val="00E52D20"/>
    <w:rsid w:val="00E52E20"/>
    <w:rsid w:val="00E52F88"/>
    <w:rsid w:val="00E53408"/>
    <w:rsid w:val="00E537E5"/>
    <w:rsid w:val="00E544DB"/>
    <w:rsid w:val="00E54749"/>
    <w:rsid w:val="00E547E3"/>
    <w:rsid w:val="00E547F0"/>
    <w:rsid w:val="00E54A6E"/>
    <w:rsid w:val="00E54CCF"/>
    <w:rsid w:val="00E54F79"/>
    <w:rsid w:val="00E551A1"/>
    <w:rsid w:val="00E55452"/>
    <w:rsid w:val="00E55CA5"/>
    <w:rsid w:val="00E569FF"/>
    <w:rsid w:val="00E570A3"/>
    <w:rsid w:val="00E5796E"/>
    <w:rsid w:val="00E60319"/>
    <w:rsid w:val="00E60DF3"/>
    <w:rsid w:val="00E615EE"/>
    <w:rsid w:val="00E61663"/>
    <w:rsid w:val="00E61A65"/>
    <w:rsid w:val="00E620E5"/>
    <w:rsid w:val="00E62426"/>
    <w:rsid w:val="00E62B51"/>
    <w:rsid w:val="00E6310B"/>
    <w:rsid w:val="00E6317B"/>
    <w:rsid w:val="00E63990"/>
    <w:rsid w:val="00E63D04"/>
    <w:rsid w:val="00E63D95"/>
    <w:rsid w:val="00E6478B"/>
    <w:rsid w:val="00E64A9E"/>
    <w:rsid w:val="00E64B0E"/>
    <w:rsid w:val="00E64E19"/>
    <w:rsid w:val="00E652C6"/>
    <w:rsid w:val="00E6545D"/>
    <w:rsid w:val="00E65744"/>
    <w:rsid w:val="00E65A9E"/>
    <w:rsid w:val="00E65BC6"/>
    <w:rsid w:val="00E65E71"/>
    <w:rsid w:val="00E6639E"/>
    <w:rsid w:val="00E663BA"/>
    <w:rsid w:val="00E66708"/>
    <w:rsid w:val="00E66C58"/>
    <w:rsid w:val="00E67044"/>
    <w:rsid w:val="00E675AD"/>
    <w:rsid w:val="00E6786C"/>
    <w:rsid w:val="00E67D6B"/>
    <w:rsid w:val="00E710B8"/>
    <w:rsid w:val="00E71241"/>
    <w:rsid w:val="00E712E6"/>
    <w:rsid w:val="00E71B71"/>
    <w:rsid w:val="00E71D0B"/>
    <w:rsid w:val="00E720AA"/>
    <w:rsid w:val="00E72249"/>
    <w:rsid w:val="00E7227C"/>
    <w:rsid w:val="00E723B1"/>
    <w:rsid w:val="00E72732"/>
    <w:rsid w:val="00E7276C"/>
    <w:rsid w:val="00E7285D"/>
    <w:rsid w:val="00E7286D"/>
    <w:rsid w:val="00E729B3"/>
    <w:rsid w:val="00E7348A"/>
    <w:rsid w:val="00E73D61"/>
    <w:rsid w:val="00E73DD3"/>
    <w:rsid w:val="00E73E15"/>
    <w:rsid w:val="00E7409F"/>
    <w:rsid w:val="00E740FD"/>
    <w:rsid w:val="00E74587"/>
    <w:rsid w:val="00E74B0E"/>
    <w:rsid w:val="00E74B7D"/>
    <w:rsid w:val="00E750E5"/>
    <w:rsid w:val="00E75C02"/>
    <w:rsid w:val="00E75E35"/>
    <w:rsid w:val="00E75E89"/>
    <w:rsid w:val="00E76479"/>
    <w:rsid w:val="00E767CF"/>
    <w:rsid w:val="00E77C25"/>
    <w:rsid w:val="00E77F54"/>
    <w:rsid w:val="00E77FF6"/>
    <w:rsid w:val="00E8018A"/>
    <w:rsid w:val="00E80985"/>
    <w:rsid w:val="00E80B36"/>
    <w:rsid w:val="00E81748"/>
    <w:rsid w:val="00E81808"/>
    <w:rsid w:val="00E82359"/>
    <w:rsid w:val="00E82474"/>
    <w:rsid w:val="00E824D8"/>
    <w:rsid w:val="00E82918"/>
    <w:rsid w:val="00E82A30"/>
    <w:rsid w:val="00E82E49"/>
    <w:rsid w:val="00E8373B"/>
    <w:rsid w:val="00E83BF2"/>
    <w:rsid w:val="00E83C3F"/>
    <w:rsid w:val="00E8406B"/>
    <w:rsid w:val="00E84164"/>
    <w:rsid w:val="00E8457A"/>
    <w:rsid w:val="00E845C0"/>
    <w:rsid w:val="00E848C8"/>
    <w:rsid w:val="00E849FD"/>
    <w:rsid w:val="00E84EE4"/>
    <w:rsid w:val="00E855B2"/>
    <w:rsid w:val="00E855F7"/>
    <w:rsid w:val="00E85943"/>
    <w:rsid w:val="00E85B3C"/>
    <w:rsid w:val="00E85C77"/>
    <w:rsid w:val="00E85C94"/>
    <w:rsid w:val="00E85CA3"/>
    <w:rsid w:val="00E8606F"/>
    <w:rsid w:val="00E86E9E"/>
    <w:rsid w:val="00E87081"/>
    <w:rsid w:val="00E873FE"/>
    <w:rsid w:val="00E8764E"/>
    <w:rsid w:val="00E87A92"/>
    <w:rsid w:val="00E87B5F"/>
    <w:rsid w:val="00E87EAD"/>
    <w:rsid w:val="00E87FFB"/>
    <w:rsid w:val="00E900B9"/>
    <w:rsid w:val="00E900D1"/>
    <w:rsid w:val="00E90339"/>
    <w:rsid w:val="00E90505"/>
    <w:rsid w:val="00E90CBA"/>
    <w:rsid w:val="00E91329"/>
    <w:rsid w:val="00E91381"/>
    <w:rsid w:val="00E913FF"/>
    <w:rsid w:val="00E9269C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4115"/>
    <w:rsid w:val="00E94163"/>
    <w:rsid w:val="00E946D3"/>
    <w:rsid w:val="00E94AA2"/>
    <w:rsid w:val="00E94D27"/>
    <w:rsid w:val="00E94D5C"/>
    <w:rsid w:val="00E94FE7"/>
    <w:rsid w:val="00E95191"/>
    <w:rsid w:val="00E95409"/>
    <w:rsid w:val="00E956FF"/>
    <w:rsid w:val="00E9579E"/>
    <w:rsid w:val="00E95A83"/>
    <w:rsid w:val="00E95BCC"/>
    <w:rsid w:val="00E9678E"/>
    <w:rsid w:val="00E96D7E"/>
    <w:rsid w:val="00E97493"/>
    <w:rsid w:val="00E97697"/>
    <w:rsid w:val="00E977F8"/>
    <w:rsid w:val="00E97821"/>
    <w:rsid w:val="00E97FC4"/>
    <w:rsid w:val="00EA0858"/>
    <w:rsid w:val="00EA11EC"/>
    <w:rsid w:val="00EA14A4"/>
    <w:rsid w:val="00EA15D9"/>
    <w:rsid w:val="00EA1654"/>
    <w:rsid w:val="00EA1675"/>
    <w:rsid w:val="00EA1C7B"/>
    <w:rsid w:val="00EA21B5"/>
    <w:rsid w:val="00EA22A5"/>
    <w:rsid w:val="00EA268A"/>
    <w:rsid w:val="00EA2959"/>
    <w:rsid w:val="00EA2A1F"/>
    <w:rsid w:val="00EA2B5A"/>
    <w:rsid w:val="00EA2E2C"/>
    <w:rsid w:val="00EA2F87"/>
    <w:rsid w:val="00EA34BE"/>
    <w:rsid w:val="00EA3610"/>
    <w:rsid w:val="00EA373F"/>
    <w:rsid w:val="00EA38C0"/>
    <w:rsid w:val="00EA3B1B"/>
    <w:rsid w:val="00EA3E64"/>
    <w:rsid w:val="00EA41AB"/>
    <w:rsid w:val="00EA4315"/>
    <w:rsid w:val="00EA45DB"/>
    <w:rsid w:val="00EA4943"/>
    <w:rsid w:val="00EA4E4D"/>
    <w:rsid w:val="00EA4E5D"/>
    <w:rsid w:val="00EA4FA9"/>
    <w:rsid w:val="00EA5253"/>
    <w:rsid w:val="00EA5470"/>
    <w:rsid w:val="00EA54E6"/>
    <w:rsid w:val="00EA5559"/>
    <w:rsid w:val="00EA5B80"/>
    <w:rsid w:val="00EA6027"/>
    <w:rsid w:val="00EA609A"/>
    <w:rsid w:val="00EA649C"/>
    <w:rsid w:val="00EA6912"/>
    <w:rsid w:val="00EA6A92"/>
    <w:rsid w:val="00EA6F40"/>
    <w:rsid w:val="00EA73EE"/>
    <w:rsid w:val="00EA7472"/>
    <w:rsid w:val="00EB01A5"/>
    <w:rsid w:val="00EB0817"/>
    <w:rsid w:val="00EB0ABD"/>
    <w:rsid w:val="00EB0DBD"/>
    <w:rsid w:val="00EB0FF2"/>
    <w:rsid w:val="00EB140F"/>
    <w:rsid w:val="00EB182F"/>
    <w:rsid w:val="00EB1C6D"/>
    <w:rsid w:val="00EB1FF4"/>
    <w:rsid w:val="00EB206F"/>
    <w:rsid w:val="00EB2445"/>
    <w:rsid w:val="00EB3107"/>
    <w:rsid w:val="00EB35CA"/>
    <w:rsid w:val="00EB39B4"/>
    <w:rsid w:val="00EB3AA7"/>
    <w:rsid w:val="00EB3C4E"/>
    <w:rsid w:val="00EB3C96"/>
    <w:rsid w:val="00EB3DF2"/>
    <w:rsid w:val="00EB3EF7"/>
    <w:rsid w:val="00EB3FAA"/>
    <w:rsid w:val="00EB4051"/>
    <w:rsid w:val="00EB4211"/>
    <w:rsid w:val="00EB43BE"/>
    <w:rsid w:val="00EB453D"/>
    <w:rsid w:val="00EB4E5B"/>
    <w:rsid w:val="00EB502C"/>
    <w:rsid w:val="00EB5412"/>
    <w:rsid w:val="00EB5785"/>
    <w:rsid w:val="00EB5996"/>
    <w:rsid w:val="00EB59B6"/>
    <w:rsid w:val="00EB5DBE"/>
    <w:rsid w:val="00EB5E62"/>
    <w:rsid w:val="00EB5E98"/>
    <w:rsid w:val="00EB5F3F"/>
    <w:rsid w:val="00EB6539"/>
    <w:rsid w:val="00EB66CA"/>
    <w:rsid w:val="00EB6E17"/>
    <w:rsid w:val="00EB73BD"/>
    <w:rsid w:val="00EB75E5"/>
    <w:rsid w:val="00EB7771"/>
    <w:rsid w:val="00EB7807"/>
    <w:rsid w:val="00EB780A"/>
    <w:rsid w:val="00EB7A37"/>
    <w:rsid w:val="00EB7DE1"/>
    <w:rsid w:val="00EB7F37"/>
    <w:rsid w:val="00EC058B"/>
    <w:rsid w:val="00EC0A03"/>
    <w:rsid w:val="00EC0BEA"/>
    <w:rsid w:val="00EC0E9F"/>
    <w:rsid w:val="00EC1120"/>
    <w:rsid w:val="00EC1ACC"/>
    <w:rsid w:val="00EC1B83"/>
    <w:rsid w:val="00EC1C62"/>
    <w:rsid w:val="00EC1F78"/>
    <w:rsid w:val="00EC2021"/>
    <w:rsid w:val="00EC203E"/>
    <w:rsid w:val="00EC29E8"/>
    <w:rsid w:val="00EC2B86"/>
    <w:rsid w:val="00EC2C3D"/>
    <w:rsid w:val="00EC2CBD"/>
    <w:rsid w:val="00EC2CCC"/>
    <w:rsid w:val="00EC3B9C"/>
    <w:rsid w:val="00EC3DE2"/>
    <w:rsid w:val="00EC5173"/>
    <w:rsid w:val="00EC56D4"/>
    <w:rsid w:val="00EC58FD"/>
    <w:rsid w:val="00EC5C78"/>
    <w:rsid w:val="00EC616C"/>
    <w:rsid w:val="00EC62B6"/>
    <w:rsid w:val="00EC6731"/>
    <w:rsid w:val="00EC6DD3"/>
    <w:rsid w:val="00EC6F56"/>
    <w:rsid w:val="00EC7206"/>
    <w:rsid w:val="00EC732F"/>
    <w:rsid w:val="00EC7A03"/>
    <w:rsid w:val="00EC7D63"/>
    <w:rsid w:val="00EC7EF5"/>
    <w:rsid w:val="00ED018F"/>
    <w:rsid w:val="00ED01B3"/>
    <w:rsid w:val="00ED0211"/>
    <w:rsid w:val="00ED0405"/>
    <w:rsid w:val="00ED05F9"/>
    <w:rsid w:val="00ED0857"/>
    <w:rsid w:val="00ED0DB6"/>
    <w:rsid w:val="00ED142E"/>
    <w:rsid w:val="00ED15BF"/>
    <w:rsid w:val="00ED1B05"/>
    <w:rsid w:val="00ED1B3F"/>
    <w:rsid w:val="00ED1C5E"/>
    <w:rsid w:val="00ED1EAB"/>
    <w:rsid w:val="00ED2245"/>
    <w:rsid w:val="00ED24B4"/>
    <w:rsid w:val="00ED28A0"/>
    <w:rsid w:val="00ED2F49"/>
    <w:rsid w:val="00ED2F51"/>
    <w:rsid w:val="00ED3139"/>
    <w:rsid w:val="00ED3367"/>
    <w:rsid w:val="00ED3C5E"/>
    <w:rsid w:val="00ED3CD1"/>
    <w:rsid w:val="00ED3CF9"/>
    <w:rsid w:val="00ED41EA"/>
    <w:rsid w:val="00ED4517"/>
    <w:rsid w:val="00ED4562"/>
    <w:rsid w:val="00ED4ABA"/>
    <w:rsid w:val="00ED4B2A"/>
    <w:rsid w:val="00ED4C80"/>
    <w:rsid w:val="00ED5341"/>
    <w:rsid w:val="00ED5A38"/>
    <w:rsid w:val="00ED5DCE"/>
    <w:rsid w:val="00ED601A"/>
    <w:rsid w:val="00ED62AE"/>
    <w:rsid w:val="00ED6756"/>
    <w:rsid w:val="00ED67B3"/>
    <w:rsid w:val="00ED6AC0"/>
    <w:rsid w:val="00ED6C34"/>
    <w:rsid w:val="00ED6D68"/>
    <w:rsid w:val="00ED6F13"/>
    <w:rsid w:val="00ED7004"/>
    <w:rsid w:val="00ED7038"/>
    <w:rsid w:val="00ED70AA"/>
    <w:rsid w:val="00ED7211"/>
    <w:rsid w:val="00ED7625"/>
    <w:rsid w:val="00ED76DD"/>
    <w:rsid w:val="00ED776C"/>
    <w:rsid w:val="00ED7791"/>
    <w:rsid w:val="00ED790F"/>
    <w:rsid w:val="00ED7B31"/>
    <w:rsid w:val="00ED7FBF"/>
    <w:rsid w:val="00EE0287"/>
    <w:rsid w:val="00EE1321"/>
    <w:rsid w:val="00EE13EE"/>
    <w:rsid w:val="00EE146D"/>
    <w:rsid w:val="00EE156E"/>
    <w:rsid w:val="00EE17C5"/>
    <w:rsid w:val="00EE1C97"/>
    <w:rsid w:val="00EE1E97"/>
    <w:rsid w:val="00EE1F75"/>
    <w:rsid w:val="00EE25B6"/>
    <w:rsid w:val="00EE2680"/>
    <w:rsid w:val="00EE291C"/>
    <w:rsid w:val="00EE2B10"/>
    <w:rsid w:val="00EE2CAC"/>
    <w:rsid w:val="00EE2E13"/>
    <w:rsid w:val="00EE2FF4"/>
    <w:rsid w:val="00EE305E"/>
    <w:rsid w:val="00EE347A"/>
    <w:rsid w:val="00EE36A2"/>
    <w:rsid w:val="00EE3A85"/>
    <w:rsid w:val="00EE429F"/>
    <w:rsid w:val="00EE42B9"/>
    <w:rsid w:val="00EE42BE"/>
    <w:rsid w:val="00EE42D7"/>
    <w:rsid w:val="00EE4470"/>
    <w:rsid w:val="00EE4B39"/>
    <w:rsid w:val="00EE4BA7"/>
    <w:rsid w:val="00EE5020"/>
    <w:rsid w:val="00EE5084"/>
    <w:rsid w:val="00EE5652"/>
    <w:rsid w:val="00EE567E"/>
    <w:rsid w:val="00EE5974"/>
    <w:rsid w:val="00EE5A0D"/>
    <w:rsid w:val="00EE5B07"/>
    <w:rsid w:val="00EE6729"/>
    <w:rsid w:val="00EE67C1"/>
    <w:rsid w:val="00EE6904"/>
    <w:rsid w:val="00EE6C71"/>
    <w:rsid w:val="00EE6EC8"/>
    <w:rsid w:val="00EE7208"/>
    <w:rsid w:val="00EE7273"/>
    <w:rsid w:val="00EE7558"/>
    <w:rsid w:val="00EE76A8"/>
    <w:rsid w:val="00EE7C67"/>
    <w:rsid w:val="00EE7F27"/>
    <w:rsid w:val="00EF0010"/>
    <w:rsid w:val="00EF0586"/>
    <w:rsid w:val="00EF0F41"/>
    <w:rsid w:val="00EF1018"/>
    <w:rsid w:val="00EF1066"/>
    <w:rsid w:val="00EF10D4"/>
    <w:rsid w:val="00EF16A8"/>
    <w:rsid w:val="00EF176C"/>
    <w:rsid w:val="00EF19A8"/>
    <w:rsid w:val="00EF1B80"/>
    <w:rsid w:val="00EF1FF2"/>
    <w:rsid w:val="00EF269A"/>
    <w:rsid w:val="00EF2763"/>
    <w:rsid w:val="00EF2AD8"/>
    <w:rsid w:val="00EF3354"/>
    <w:rsid w:val="00EF36C7"/>
    <w:rsid w:val="00EF371D"/>
    <w:rsid w:val="00EF3A1C"/>
    <w:rsid w:val="00EF3B32"/>
    <w:rsid w:val="00EF40B5"/>
    <w:rsid w:val="00EF4530"/>
    <w:rsid w:val="00EF460B"/>
    <w:rsid w:val="00EF4634"/>
    <w:rsid w:val="00EF4873"/>
    <w:rsid w:val="00EF4944"/>
    <w:rsid w:val="00EF53AC"/>
    <w:rsid w:val="00EF566C"/>
    <w:rsid w:val="00EF5E33"/>
    <w:rsid w:val="00EF6351"/>
    <w:rsid w:val="00EF6486"/>
    <w:rsid w:val="00EF6A05"/>
    <w:rsid w:val="00EF6B19"/>
    <w:rsid w:val="00EF6C1D"/>
    <w:rsid w:val="00EF6E3B"/>
    <w:rsid w:val="00EF76DC"/>
    <w:rsid w:val="00EF77A6"/>
    <w:rsid w:val="00EF7844"/>
    <w:rsid w:val="00EF7975"/>
    <w:rsid w:val="00EF79C3"/>
    <w:rsid w:val="00EF7A86"/>
    <w:rsid w:val="00EF7D7B"/>
    <w:rsid w:val="00EF7D91"/>
    <w:rsid w:val="00EF7F62"/>
    <w:rsid w:val="00F002EA"/>
    <w:rsid w:val="00F002F9"/>
    <w:rsid w:val="00F007F7"/>
    <w:rsid w:val="00F00CA9"/>
    <w:rsid w:val="00F00D84"/>
    <w:rsid w:val="00F010AB"/>
    <w:rsid w:val="00F01430"/>
    <w:rsid w:val="00F01475"/>
    <w:rsid w:val="00F015BA"/>
    <w:rsid w:val="00F0178A"/>
    <w:rsid w:val="00F018E1"/>
    <w:rsid w:val="00F01F47"/>
    <w:rsid w:val="00F02D62"/>
    <w:rsid w:val="00F032E4"/>
    <w:rsid w:val="00F03537"/>
    <w:rsid w:val="00F0354F"/>
    <w:rsid w:val="00F038D4"/>
    <w:rsid w:val="00F03900"/>
    <w:rsid w:val="00F03D64"/>
    <w:rsid w:val="00F040EE"/>
    <w:rsid w:val="00F048BF"/>
    <w:rsid w:val="00F04AC1"/>
    <w:rsid w:val="00F04B01"/>
    <w:rsid w:val="00F04C98"/>
    <w:rsid w:val="00F05035"/>
    <w:rsid w:val="00F05ECD"/>
    <w:rsid w:val="00F060E1"/>
    <w:rsid w:val="00F0634E"/>
    <w:rsid w:val="00F063C1"/>
    <w:rsid w:val="00F066F2"/>
    <w:rsid w:val="00F06C1E"/>
    <w:rsid w:val="00F06C67"/>
    <w:rsid w:val="00F072BB"/>
    <w:rsid w:val="00F07452"/>
    <w:rsid w:val="00F07491"/>
    <w:rsid w:val="00F074AD"/>
    <w:rsid w:val="00F10546"/>
    <w:rsid w:val="00F1082C"/>
    <w:rsid w:val="00F1085C"/>
    <w:rsid w:val="00F10B70"/>
    <w:rsid w:val="00F10F1A"/>
    <w:rsid w:val="00F1102B"/>
    <w:rsid w:val="00F11128"/>
    <w:rsid w:val="00F1167A"/>
    <w:rsid w:val="00F11A97"/>
    <w:rsid w:val="00F11B0E"/>
    <w:rsid w:val="00F1229C"/>
    <w:rsid w:val="00F122F3"/>
    <w:rsid w:val="00F1279B"/>
    <w:rsid w:val="00F128F0"/>
    <w:rsid w:val="00F12BD6"/>
    <w:rsid w:val="00F12CAD"/>
    <w:rsid w:val="00F12D9F"/>
    <w:rsid w:val="00F12E31"/>
    <w:rsid w:val="00F1300F"/>
    <w:rsid w:val="00F13028"/>
    <w:rsid w:val="00F131B9"/>
    <w:rsid w:val="00F13A37"/>
    <w:rsid w:val="00F147DC"/>
    <w:rsid w:val="00F1480A"/>
    <w:rsid w:val="00F14C6E"/>
    <w:rsid w:val="00F1503C"/>
    <w:rsid w:val="00F151F6"/>
    <w:rsid w:val="00F15241"/>
    <w:rsid w:val="00F1546F"/>
    <w:rsid w:val="00F1562E"/>
    <w:rsid w:val="00F156C8"/>
    <w:rsid w:val="00F15792"/>
    <w:rsid w:val="00F15C21"/>
    <w:rsid w:val="00F15C26"/>
    <w:rsid w:val="00F15D2D"/>
    <w:rsid w:val="00F163AB"/>
    <w:rsid w:val="00F16CF8"/>
    <w:rsid w:val="00F16DC3"/>
    <w:rsid w:val="00F16DD0"/>
    <w:rsid w:val="00F16E0F"/>
    <w:rsid w:val="00F16F4C"/>
    <w:rsid w:val="00F1730A"/>
    <w:rsid w:val="00F17529"/>
    <w:rsid w:val="00F17602"/>
    <w:rsid w:val="00F20022"/>
    <w:rsid w:val="00F203AE"/>
    <w:rsid w:val="00F208EC"/>
    <w:rsid w:val="00F20B63"/>
    <w:rsid w:val="00F20BAB"/>
    <w:rsid w:val="00F20C77"/>
    <w:rsid w:val="00F210F3"/>
    <w:rsid w:val="00F2129E"/>
    <w:rsid w:val="00F213AD"/>
    <w:rsid w:val="00F2176B"/>
    <w:rsid w:val="00F21EEB"/>
    <w:rsid w:val="00F2214A"/>
    <w:rsid w:val="00F22477"/>
    <w:rsid w:val="00F2250A"/>
    <w:rsid w:val="00F225D1"/>
    <w:rsid w:val="00F227A8"/>
    <w:rsid w:val="00F22EAA"/>
    <w:rsid w:val="00F22FB3"/>
    <w:rsid w:val="00F23053"/>
    <w:rsid w:val="00F231A6"/>
    <w:rsid w:val="00F2349B"/>
    <w:rsid w:val="00F2361D"/>
    <w:rsid w:val="00F23624"/>
    <w:rsid w:val="00F23C84"/>
    <w:rsid w:val="00F23F68"/>
    <w:rsid w:val="00F24041"/>
    <w:rsid w:val="00F24498"/>
    <w:rsid w:val="00F2527A"/>
    <w:rsid w:val="00F252C3"/>
    <w:rsid w:val="00F25332"/>
    <w:rsid w:val="00F253B8"/>
    <w:rsid w:val="00F25663"/>
    <w:rsid w:val="00F2568F"/>
    <w:rsid w:val="00F2591E"/>
    <w:rsid w:val="00F25A47"/>
    <w:rsid w:val="00F25AB0"/>
    <w:rsid w:val="00F2665D"/>
    <w:rsid w:val="00F26C19"/>
    <w:rsid w:val="00F26D81"/>
    <w:rsid w:val="00F271AF"/>
    <w:rsid w:val="00F27450"/>
    <w:rsid w:val="00F27476"/>
    <w:rsid w:val="00F276E5"/>
    <w:rsid w:val="00F276EE"/>
    <w:rsid w:val="00F27967"/>
    <w:rsid w:val="00F279DD"/>
    <w:rsid w:val="00F30526"/>
    <w:rsid w:val="00F309E7"/>
    <w:rsid w:val="00F30CDC"/>
    <w:rsid w:val="00F30EC3"/>
    <w:rsid w:val="00F30F2B"/>
    <w:rsid w:val="00F30F32"/>
    <w:rsid w:val="00F30FCF"/>
    <w:rsid w:val="00F312DB"/>
    <w:rsid w:val="00F3180F"/>
    <w:rsid w:val="00F31957"/>
    <w:rsid w:val="00F31C36"/>
    <w:rsid w:val="00F31CD4"/>
    <w:rsid w:val="00F31D23"/>
    <w:rsid w:val="00F326A2"/>
    <w:rsid w:val="00F32B51"/>
    <w:rsid w:val="00F32DAB"/>
    <w:rsid w:val="00F33A7F"/>
    <w:rsid w:val="00F33C80"/>
    <w:rsid w:val="00F33E8F"/>
    <w:rsid w:val="00F33FC6"/>
    <w:rsid w:val="00F33FD7"/>
    <w:rsid w:val="00F35335"/>
    <w:rsid w:val="00F353AD"/>
    <w:rsid w:val="00F353DA"/>
    <w:rsid w:val="00F35440"/>
    <w:rsid w:val="00F35761"/>
    <w:rsid w:val="00F35C86"/>
    <w:rsid w:val="00F36272"/>
    <w:rsid w:val="00F36CB0"/>
    <w:rsid w:val="00F3705E"/>
    <w:rsid w:val="00F37491"/>
    <w:rsid w:val="00F37660"/>
    <w:rsid w:val="00F376BC"/>
    <w:rsid w:val="00F376F9"/>
    <w:rsid w:val="00F37971"/>
    <w:rsid w:val="00F379B1"/>
    <w:rsid w:val="00F40325"/>
    <w:rsid w:val="00F40EB1"/>
    <w:rsid w:val="00F41204"/>
    <w:rsid w:val="00F41DA5"/>
    <w:rsid w:val="00F4252F"/>
    <w:rsid w:val="00F42798"/>
    <w:rsid w:val="00F429D3"/>
    <w:rsid w:val="00F429E7"/>
    <w:rsid w:val="00F42B13"/>
    <w:rsid w:val="00F430C8"/>
    <w:rsid w:val="00F4328B"/>
    <w:rsid w:val="00F43296"/>
    <w:rsid w:val="00F43368"/>
    <w:rsid w:val="00F434BA"/>
    <w:rsid w:val="00F4365E"/>
    <w:rsid w:val="00F437C2"/>
    <w:rsid w:val="00F438C0"/>
    <w:rsid w:val="00F439DF"/>
    <w:rsid w:val="00F43DB4"/>
    <w:rsid w:val="00F43EE8"/>
    <w:rsid w:val="00F4436B"/>
    <w:rsid w:val="00F4443A"/>
    <w:rsid w:val="00F4481B"/>
    <w:rsid w:val="00F44E3A"/>
    <w:rsid w:val="00F4526A"/>
    <w:rsid w:val="00F455DA"/>
    <w:rsid w:val="00F45C50"/>
    <w:rsid w:val="00F45E1F"/>
    <w:rsid w:val="00F45EB2"/>
    <w:rsid w:val="00F4702B"/>
    <w:rsid w:val="00F4799B"/>
    <w:rsid w:val="00F47C5C"/>
    <w:rsid w:val="00F47F6D"/>
    <w:rsid w:val="00F47FEB"/>
    <w:rsid w:val="00F500D7"/>
    <w:rsid w:val="00F503B6"/>
    <w:rsid w:val="00F50E17"/>
    <w:rsid w:val="00F50FBF"/>
    <w:rsid w:val="00F5113A"/>
    <w:rsid w:val="00F51518"/>
    <w:rsid w:val="00F51C1C"/>
    <w:rsid w:val="00F51C1F"/>
    <w:rsid w:val="00F5231A"/>
    <w:rsid w:val="00F52699"/>
    <w:rsid w:val="00F52753"/>
    <w:rsid w:val="00F529D8"/>
    <w:rsid w:val="00F52DAA"/>
    <w:rsid w:val="00F53202"/>
    <w:rsid w:val="00F53C6B"/>
    <w:rsid w:val="00F53CE7"/>
    <w:rsid w:val="00F53E26"/>
    <w:rsid w:val="00F5448C"/>
    <w:rsid w:val="00F5463C"/>
    <w:rsid w:val="00F54963"/>
    <w:rsid w:val="00F54A7C"/>
    <w:rsid w:val="00F54BAA"/>
    <w:rsid w:val="00F55334"/>
    <w:rsid w:val="00F558CB"/>
    <w:rsid w:val="00F55914"/>
    <w:rsid w:val="00F55BD0"/>
    <w:rsid w:val="00F55BDA"/>
    <w:rsid w:val="00F55F2E"/>
    <w:rsid w:val="00F56549"/>
    <w:rsid w:val="00F56588"/>
    <w:rsid w:val="00F56BC1"/>
    <w:rsid w:val="00F571B6"/>
    <w:rsid w:val="00F5733F"/>
    <w:rsid w:val="00F57942"/>
    <w:rsid w:val="00F57D2E"/>
    <w:rsid w:val="00F60345"/>
    <w:rsid w:val="00F6094D"/>
    <w:rsid w:val="00F60957"/>
    <w:rsid w:val="00F610EA"/>
    <w:rsid w:val="00F61217"/>
    <w:rsid w:val="00F61797"/>
    <w:rsid w:val="00F61820"/>
    <w:rsid w:val="00F619D0"/>
    <w:rsid w:val="00F61F50"/>
    <w:rsid w:val="00F62522"/>
    <w:rsid w:val="00F62F94"/>
    <w:rsid w:val="00F63874"/>
    <w:rsid w:val="00F639BD"/>
    <w:rsid w:val="00F64185"/>
    <w:rsid w:val="00F64282"/>
    <w:rsid w:val="00F6431A"/>
    <w:rsid w:val="00F646A1"/>
    <w:rsid w:val="00F648E9"/>
    <w:rsid w:val="00F64B70"/>
    <w:rsid w:val="00F64B85"/>
    <w:rsid w:val="00F64CF4"/>
    <w:rsid w:val="00F64FB9"/>
    <w:rsid w:val="00F654E2"/>
    <w:rsid w:val="00F655F3"/>
    <w:rsid w:val="00F65B56"/>
    <w:rsid w:val="00F65D0F"/>
    <w:rsid w:val="00F65E4D"/>
    <w:rsid w:val="00F65F71"/>
    <w:rsid w:val="00F65FC8"/>
    <w:rsid w:val="00F66520"/>
    <w:rsid w:val="00F66A90"/>
    <w:rsid w:val="00F66E34"/>
    <w:rsid w:val="00F67208"/>
    <w:rsid w:val="00F67388"/>
    <w:rsid w:val="00F67774"/>
    <w:rsid w:val="00F6795D"/>
    <w:rsid w:val="00F67DF1"/>
    <w:rsid w:val="00F701F4"/>
    <w:rsid w:val="00F70677"/>
    <w:rsid w:val="00F70879"/>
    <w:rsid w:val="00F709DB"/>
    <w:rsid w:val="00F70A8D"/>
    <w:rsid w:val="00F71103"/>
    <w:rsid w:val="00F711CD"/>
    <w:rsid w:val="00F714A1"/>
    <w:rsid w:val="00F7179E"/>
    <w:rsid w:val="00F718BF"/>
    <w:rsid w:val="00F71BEA"/>
    <w:rsid w:val="00F71C55"/>
    <w:rsid w:val="00F71E88"/>
    <w:rsid w:val="00F720F0"/>
    <w:rsid w:val="00F723A9"/>
    <w:rsid w:val="00F7254D"/>
    <w:rsid w:val="00F7297E"/>
    <w:rsid w:val="00F72CB1"/>
    <w:rsid w:val="00F72CDF"/>
    <w:rsid w:val="00F72FBE"/>
    <w:rsid w:val="00F73555"/>
    <w:rsid w:val="00F7363B"/>
    <w:rsid w:val="00F73ABB"/>
    <w:rsid w:val="00F73E35"/>
    <w:rsid w:val="00F740BE"/>
    <w:rsid w:val="00F7473E"/>
    <w:rsid w:val="00F747D4"/>
    <w:rsid w:val="00F74A22"/>
    <w:rsid w:val="00F74A30"/>
    <w:rsid w:val="00F74D78"/>
    <w:rsid w:val="00F750B6"/>
    <w:rsid w:val="00F75637"/>
    <w:rsid w:val="00F757B1"/>
    <w:rsid w:val="00F75843"/>
    <w:rsid w:val="00F75AA6"/>
    <w:rsid w:val="00F75C5E"/>
    <w:rsid w:val="00F75F1A"/>
    <w:rsid w:val="00F75F66"/>
    <w:rsid w:val="00F76760"/>
    <w:rsid w:val="00F76D66"/>
    <w:rsid w:val="00F76DCD"/>
    <w:rsid w:val="00F76ECB"/>
    <w:rsid w:val="00F7734F"/>
    <w:rsid w:val="00F77C7F"/>
    <w:rsid w:val="00F80073"/>
    <w:rsid w:val="00F806B5"/>
    <w:rsid w:val="00F806C5"/>
    <w:rsid w:val="00F80A37"/>
    <w:rsid w:val="00F80C3E"/>
    <w:rsid w:val="00F81343"/>
    <w:rsid w:val="00F81439"/>
    <w:rsid w:val="00F814AC"/>
    <w:rsid w:val="00F81A66"/>
    <w:rsid w:val="00F81AAE"/>
    <w:rsid w:val="00F81BB0"/>
    <w:rsid w:val="00F81D8E"/>
    <w:rsid w:val="00F81E6B"/>
    <w:rsid w:val="00F8208A"/>
    <w:rsid w:val="00F8229D"/>
    <w:rsid w:val="00F823C4"/>
    <w:rsid w:val="00F8254D"/>
    <w:rsid w:val="00F82871"/>
    <w:rsid w:val="00F82A40"/>
    <w:rsid w:val="00F82C39"/>
    <w:rsid w:val="00F8307F"/>
    <w:rsid w:val="00F83113"/>
    <w:rsid w:val="00F8358B"/>
    <w:rsid w:val="00F836E9"/>
    <w:rsid w:val="00F83CF8"/>
    <w:rsid w:val="00F843F8"/>
    <w:rsid w:val="00F8462E"/>
    <w:rsid w:val="00F8470B"/>
    <w:rsid w:val="00F848B0"/>
    <w:rsid w:val="00F84BD3"/>
    <w:rsid w:val="00F84E11"/>
    <w:rsid w:val="00F85172"/>
    <w:rsid w:val="00F854B5"/>
    <w:rsid w:val="00F856E6"/>
    <w:rsid w:val="00F85A1F"/>
    <w:rsid w:val="00F85C4A"/>
    <w:rsid w:val="00F85D75"/>
    <w:rsid w:val="00F85E65"/>
    <w:rsid w:val="00F8641E"/>
    <w:rsid w:val="00F865A2"/>
    <w:rsid w:val="00F86886"/>
    <w:rsid w:val="00F86B2E"/>
    <w:rsid w:val="00F86CFC"/>
    <w:rsid w:val="00F86DB7"/>
    <w:rsid w:val="00F86ED4"/>
    <w:rsid w:val="00F86F10"/>
    <w:rsid w:val="00F8712D"/>
    <w:rsid w:val="00F87344"/>
    <w:rsid w:val="00F877F7"/>
    <w:rsid w:val="00F87E9B"/>
    <w:rsid w:val="00F90BE4"/>
    <w:rsid w:val="00F91100"/>
    <w:rsid w:val="00F91DBE"/>
    <w:rsid w:val="00F91EB9"/>
    <w:rsid w:val="00F9237E"/>
    <w:rsid w:val="00F926F8"/>
    <w:rsid w:val="00F931E8"/>
    <w:rsid w:val="00F93E42"/>
    <w:rsid w:val="00F9434F"/>
    <w:rsid w:val="00F943B3"/>
    <w:rsid w:val="00F94882"/>
    <w:rsid w:val="00F94A10"/>
    <w:rsid w:val="00F94C8A"/>
    <w:rsid w:val="00F94E6A"/>
    <w:rsid w:val="00F95260"/>
    <w:rsid w:val="00F9564D"/>
    <w:rsid w:val="00F95B64"/>
    <w:rsid w:val="00F969C4"/>
    <w:rsid w:val="00F96BE7"/>
    <w:rsid w:val="00F97169"/>
    <w:rsid w:val="00F9747E"/>
    <w:rsid w:val="00F97CC6"/>
    <w:rsid w:val="00F97F10"/>
    <w:rsid w:val="00F97F47"/>
    <w:rsid w:val="00FA0106"/>
    <w:rsid w:val="00FA01C7"/>
    <w:rsid w:val="00FA0F44"/>
    <w:rsid w:val="00FA0F8A"/>
    <w:rsid w:val="00FA1593"/>
    <w:rsid w:val="00FA186B"/>
    <w:rsid w:val="00FA1930"/>
    <w:rsid w:val="00FA23C0"/>
    <w:rsid w:val="00FA26D6"/>
    <w:rsid w:val="00FA28F7"/>
    <w:rsid w:val="00FA2929"/>
    <w:rsid w:val="00FA2A19"/>
    <w:rsid w:val="00FA2A9F"/>
    <w:rsid w:val="00FA3063"/>
    <w:rsid w:val="00FA333C"/>
    <w:rsid w:val="00FA3613"/>
    <w:rsid w:val="00FA37A0"/>
    <w:rsid w:val="00FA3987"/>
    <w:rsid w:val="00FA4169"/>
    <w:rsid w:val="00FA4287"/>
    <w:rsid w:val="00FA4385"/>
    <w:rsid w:val="00FA49A7"/>
    <w:rsid w:val="00FA49CA"/>
    <w:rsid w:val="00FA5005"/>
    <w:rsid w:val="00FA53F7"/>
    <w:rsid w:val="00FA5691"/>
    <w:rsid w:val="00FA56E8"/>
    <w:rsid w:val="00FA5D72"/>
    <w:rsid w:val="00FA680F"/>
    <w:rsid w:val="00FA6A95"/>
    <w:rsid w:val="00FA6EE8"/>
    <w:rsid w:val="00FA709A"/>
    <w:rsid w:val="00FA76E3"/>
    <w:rsid w:val="00FA78BC"/>
    <w:rsid w:val="00FB071D"/>
    <w:rsid w:val="00FB0918"/>
    <w:rsid w:val="00FB0B5A"/>
    <w:rsid w:val="00FB0DA2"/>
    <w:rsid w:val="00FB16FF"/>
    <w:rsid w:val="00FB1867"/>
    <w:rsid w:val="00FB199C"/>
    <w:rsid w:val="00FB1ACA"/>
    <w:rsid w:val="00FB1B5C"/>
    <w:rsid w:val="00FB1B5D"/>
    <w:rsid w:val="00FB1C68"/>
    <w:rsid w:val="00FB1DC9"/>
    <w:rsid w:val="00FB1E91"/>
    <w:rsid w:val="00FB2671"/>
    <w:rsid w:val="00FB26D9"/>
    <w:rsid w:val="00FB2A96"/>
    <w:rsid w:val="00FB2AE4"/>
    <w:rsid w:val="00FB2DA9"/>
    <w:rsid w:val="00FB30C7"/>
    <w:rsid w:val="00FB30E5"/>
    <w:rsid w:val="00FB311C"/>
    <w:rsid w:val="00FB31B0"/>
    <w:rsid w:val="00FB3526"/>
    <w:rsid w:val="00FB3600"/>
    <w:rsid w:val="00FB377E"/>
    <w:rsid w:val="00FB3B74"/>
    <w:rsid w:val="00FB3BF8"/>
    <w:rsid w:val="00FB3CF9"/>
    <w:rsid w:val="00FB4101"/>
    <w:rsid w:val="00FB426B"/>
    <w:rsid w:val="00FB4607"/>
    <w:rsid w:val="00FB4753"/>
    <w:rsid w:val="00FB4CEC"/>
    <w:rsid w:val="00FB5025"/>
    <w:rsid w:val="00FB5173"/>
    <w:rsid w:val="00FB5265"/>
    <w:rsid w:val="00FB52E3"/>
    <w:rsid w:val="00FB53E9"/>
    <w:rsid w:val="00FB540C"/>
    <w:rsid w:val="00FB5ACD"/>
    <w:rsid w:val="00FB5E1F"/>
    <w:rsid w:val="00FB5FD9"/>
    <w:rsid w:val="00FB6040"/>
    <w:rsid w:val="00FB63DA"/>
    <w:rsid w:val="00FB7166"/>
    <w:rsid w:val="00FB7222"/>
    <w:rsid w:val="00FB7542"/>
    <w:rsid w:val="00FB76CF"/>
    <w:rsid w:val="00FB771A"/>
    <w:rsid w:val="00FB78DC"/>
    <w:rsid w:val="00FB7B89"/>
    <w:rsid w:val="00FB7C83"/>
    <w:rsid w:val="00FB7D12"/>
    <w:rsid w:val="00FB7D87"/>
    <w:rsid w:val="00FB7E04"/>
    <w:rsid w:val="00FC045D"/>
    <w:rsid w:val="00FC0536"/>
    <w:rsid w:val="00FC09CC"/>
    <w:rsid w:val="00FC0BEA"/>
    <w:rsid w:val="00FC0EDD"/>
    <w:rsid w:val="00FC0F7E"/>
    <w:rsid w:val="00FC12CF"/>
    <w:rsid w:val="00FC1414"/>
    <w:rsid w:val="00FC14D7"/>
    <w:rsid w:val="00FC1727"/>
    <w:rsid w:val="00FC17AB"/>
    <w:rsid w:val="00FC18A1"/>
    <w:rsid w:val="00FC1B8E"/>
    <w:rsid w:val="00FC1CBB"/>
    <w:rsid w:val="00FC207C"/>
    <w:rsid w:val="00FC2199"/>
    <w:rsid w:val="00FC2206"/>
    <w:rsid w:val="00FC223B"/>
    <w:rsid w:val="00FC238B"/>
    <w:rsid w:val="00FC2579"/>
    <w:rsid w:val="00FC2772"/>
    <w:rsid w:val="00FC2CBB"/>
    <w:rsid w:val="00FC3012"/>
    <w:rsid w:val="00FC32AA"/>
    <w:rsid w:val="00FC3421"/>
    <w:rsid w:val="00FC36DE"/>
    <w:rsid w:val="00FC3A12"/>
    <w:rsid w:val="00FC438D"/>
    <w:rsid w:val="00FC4580"/>
    <w:rsid w:val="00FC45CF"/>
    <w:rsid w:val="00FC4781"/>
    <w:rsid w:val="00FC48C3"/>
    <w:rsid w:val="00FC4A6A"/>
    <w:rsid w:val="00FC4BD1"/>
    <w:rsid w:val="00FC5281"/>
    <w:rsid w:val="00FC5A39"/>
    <w:rsid w:val="00FC6063"/>
    <w:rsid w:val="00FC679C"/>
    <w:rsid w:val="00FC6826"/>
    <w:rsid w:val="00FC6DD8"/>
    <w:rsid w:val="00FC6E2C"/>
    <w:rsid w:val="00FC7234"/>
    <w:rsid w:val="00FC7471"/>
    <w:rsid w:val="00FC755C"/>
    <w:rsid w:val="00FC77E9"/>
    <w:rsid w:val="00FC782E"/>
    <w:rsid w:val="00FC7A3B"/>
    <w:rsid w:val="00FC7C85"/>
    <w:rsid w:val="00FC7ED0"/>
    <w:rsid w:val="00FC7EE9"/>
    <w:rsid w:val="00FD0B01"/>
    <w:rsid w:val="00FD0C35"/>
    <w:rsid w:val="00FD0D6A"/>
    <w:rsid w:val="00FD155C"/>
    <w:rsid w:val="00FD17CD"/>
    <w:rsid w:val="00FD17DC"/>
    <w:rsid w:val="00FD1C6E"/>
    <w:rsid w:val="00FD1EF0"/>
    <w:rsid w:val="00FD229D"/>
    <w:rsid w:val="00FD22DD"/>
    <w:rsid w:val="00FD2839"/>
    <w:rsid w:val="00FD29F6"/>
    <w:rsid w:val="00FD29FB"/>
    <w:rsid w:val="00FD2D18"/>
    <w:rsid w:val="00FD31AA"/>
    <w:rsid w:val="00FD3278"/>
    <w:rsid w:val="00FD32C2"/>
    <w:rsid w:val="00FD3645"/>
    <w:rsid w:val="00FD3649"/>
    <w:rsid w:val="00FD3914"/>
    <w:rsid w:val="00FD3CC3"/>
    <w:rsid w:val="00FD3EC0"/>
    <w:rsid w:val="00FD4344"/>
    <w:rsid w:val="00FD4669"/>
    <w:rsid w:val="00FD5774"/>
    <w:rsid w:val="00FD58AC"/>
    <w:rsid w:val="00FD59B5"/>
    <w:rsid w:val="00FD5BAA"/>
    <w:rsid w:val="00FD5C12"/>
    <w:rsid w:val="00FD61A5"/>
    <w:rsid w:val="00FD6433"/>
    <w:rsid w:val="00FD64AE"/>
    <w:rsid w:val="00FD6944"/>
    <w:rsid w:val="00FD6C3C"/>
    <w:rsid w:val="00FD6EDE"/>
    <w:rsid w:val="00FD6F93"/>
    <w:rsid w:val="00FD71C0"/>
    <w:rsid w:val="00FD72ED"/>
    <w:rsid w:val="00FD75C3"/>
    <w:rsid w:val="00FD7689"/>
    <w:rsid w:val="00FD7877"/>
    <w:rsid w:val="00FD795A"/>
    <w:rsid w:val="00FD798C"/>
    <w:rsid w:val="00FD7B3F"/>
    <w:rsid w:val="00FE0094"/>
    <w:rsid w:val="00FE06FF"/>
    <w:rsid w:val="00FE082D"/>
    <w:rsid w:val="00FE08F2"/>
    <w:rsid w:val="00FE10D0"/>
    <w:rsid w:val="00FE1341"/>
    <w:rsid w:val="00FE150A"/>
    <w:rsid w:val="00FE1CE1"/>
    <w:rsid w:val="00FE1FD7"/>
    <w:rsid w:val="00FE25E6"/>
    <w:rsid w:val="00FE2EBD"/>
    <w:rsid w:val="00FE307F"/>
    <w:rsid w:val="00FE3496"/>
    <w:rsid w:val="00FE42E1"/>
    <w:rsid w:val="00FE4546"/>
    <w:rsid w:val="00FE4B9B"/>
    <w:rsid w:val="00FE502F"/>
    <w:rsid w:val="00FE5365"/>
    <w:rsid w:val="00FE53E9"/>
    <w:rsid w:val="00FE5419"/>
    <w:rsid w:val="00FE552C"/>
    <w:rsid w:val="00FE58B9"/>
    <w:rsid w:val="00FE58DE"/>
    <w:rsid w:val="00FE5EF2"/>
    <w:rsid w:val="00FE5F9A"/>
    <w:rsid w:val="00FE6326"/>
    <w:rsid w:val="00FE6974"/>
    <w:rsid w:val="00FE6DC0"/>
    <w:rsid w:val="00FE711E"/>
    <w:rsid w:val="00FE791B"/>
    <w:rsid w:val="00FE7A8D"/>
    <w:rsid w:val="00FE7B8C"/>
    <w:rsid w:val="00FE7BFB"/>
    <w:rsid w:val="00FE7FE7"/>
    <w:rsid w:val="00FF0493"/>
    <w:rsid w:val="00FF0C98"/>
    <w:rsid w:val="00FF0EB1"/>
    <w:rsid w:val="00FF10B9"/>
    <w:rsid w:val="00FF1112"/>
    <w:rsid w:val="00FF1345"/>
    <w:rsid w:val="00FF16D9"/>
    <w:rsid w:val="00FF1A43"/>
    <w:rsid w:val="00FF1E98"/>
    <w:rsid w:val="00FF25AA"/>
    <w:rsid w:val="00FF28B4"/>
    <w:rsid w:val="00FF29BA"/>
    <w:rsid w:val="00FF3C74"/>
    <w:rsid w:val="00FF3DED"/>
    <w:rsid w:val="00FF499A"/>
    <w:rsid w:val="00FF4A18"/>
    <w:rsid w:val="00FF4ACB"/>
    <w:rsid w:val="00FF4CD5"/>
    <w:rsid w:val="00FF505D"/>
    <w:rsid w:val="00FF50E3"/>
    <w:rsid w:val="00FF5767"/>
    <w:rsid w:val="00FF5F23"/>
    <w:rsid w:val="00FF63E3"/>
    <w:rsid w:val="00FF64BE"/>
    <w:rsid w:val="00FF64D7"/>
    <w:rsid w:val="00FF6986"/>
    <w:rsid w:val="00FF6D0C"/>
    <w:rsid w:val="00FF6DD9"/>
    <w:rsid w:val="00FF6E24"/>
    <w:rsid w:val="00FF7157"/>
    <w:rsid w:val="00FF715E"/>
    <w:rsid w:val="00FF71BC"/>
    <w:rsid w:val="00FF7369"/>
    <w:rsid w:val="00FF73FE"/>
    <w:rsid w:val="00FF7711"/>
    <w:rsid w:val="00FF7949"/>
    <w:rsid w:val="00FF7CE5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5877F6B0-654C-4BF6-A517-CA0713FE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  <w:style w:type="paragraph" w:styleId="TOC2">
    <w:name w:val="toc 2"/>
    <w:basedOn w:val="Normal"/>
    <w:next w:val="Normal"/>
    <w:autoRedefine/>
    <w:unhideWhenUsed/>
    <w:rsid w:val="008D09AE"/>
    <w:pPr>
      <w:spacing w:after="100" w:afterAutospacing="1"/>
      <w:ind w:left="220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1C10ABBFBCF4088524CD772ACE741" ma:contentTypeVersion="6" ma:contentTypeDescription="Create a new document." ma:contentTypeScope="" ma:versionID="034b4f6379c29de872abdd1dca7c1cd3">
  <xsd:schema xmlns:xsd="http://www.w3.org/2001/XMLSchema" xmlns:xs="http://www.w3.org/2001/XMLSchema" xmlns:p="http://schemas.microsoft.com/office/2006/metadata/properties" xmlns:ns2="8eaf6262-66fb-4b21-9d1d-22cc92aa191e" targetNamespace="http://schemas.microsoft.com/office/2006/metadata/properties" ma:root="true" ma:fieldsID="7832dffa9c9d1bb3af892cc05133e371" ns2:_="">
    <xsd:import namespace="8eaf6262-66fb-4b21-9d1d-22cc92aa191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f6262-66fb-4b21-9d1d-22cc92aa191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eaf6262-66fb-4b21-9d1d-22cc92aa191e" xsi:nil="true"/>
    <Reviewer_x0020_Sign_x002d_off xmlns="8eaf6262-66fb-4b21-9d1d-22cc92aa19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0D68EC-960C-4CBD-A3E7-823DABA28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f6262-66fb-4b21-9d1d-22cc92aa1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8eaf6262-66fb-4b21-9d1d-22cc92aa191e"/>
  </ds:schemaRefs>
</ds:datastoreItem>
</file>

<file path=customXml/itemProps3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14282</TotalTime>
  <Pages>39</Pages>
  <Words>8676</Words>
  <Characters>49454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User1 Lastname</cp:lastModifiedBy>
  <cp:revision>3522</cp:revision>
  <cp:lastPrinted>2024-05-11T02:28:00Z</cp:lastPrinted>
  <dcterms:created xsi:type="dcterms:W3CDTF">2021-08-12T14:53:00Z</dcterms:created>
  <dcterms:modified xsi:type="dcterms:W3CDTF">2024-08-05T02:00:00Z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0x0101007AD1C10ABBFBCF4088524CD772ACE741</vt:lpwstr>
  </property>
  <property fmtid="{D5CDD505-2E9C-101B-9397-08002B2CF9AE}" pid="3" name="MediaServiceImageTags">
    <vt:lpwstr/>
  </property>
  <property fmtid="{D5CDD505-2E9C-101B-9397-08002B2CF9AE}" pid="4" name="Order">
    <vt:r8>57900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