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9CAAD" w14:textId="77777777" w:rsidR="00515299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  <w:bookmarkStart w:id="0" w:name="_Hlk161693744"/>
    </w:p>
    <w:p w14:paraId="05413BB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29CD8D6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6375F2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554A846E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E71227C" w14:textId="77777777" w:rsidR="008C57D1" w:rsidRDefault="008C57D1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92EE37A" w14:textId="77777777" w:rsidR="00515299" w:rsidRDefault="00515299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743F360" w14:textId="141D45F3" w:rsidR="00505283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1222C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ไอ</w:t>
      </w:r>
      <w:r w:rsidRPr="0061222C">
        <w:rPr>
          <w:rFonts w:ascii="Angsana New" w:hAnsi="Angsana New" w:cs="Angsana New"/>
          <w:sz w:val="52"/>
          <w:szCs w:val="52"/>
          <w:cs/>
        </w:rPr>
        <w:t>-</w:t>
      </w:r>
      <w:r w:rsidRPr="0061222C">
        <w:rPr>
          <w:rFonts w:ascii="Angsana New" w:hAnsi="Angsana New" w:cs="Angsana New" w:hint="cs"/>
          <w:sz w:val="52"/>
          <w:szCs w:val="52"/>
          <w:cs/>
        </w:rPr>
        <w:t>เทล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คอร์ปอเรชั่น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(</w:t>
      </w:r>
      <w:r w:rsidRPr="0061222C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61222C">
        <w:rPr>
          <w:rFonts w:ascii="Angsana New" w:hAnsi="Angsana New" w:cs="Angsana New"/>
          <w:sz w:val="52"/>
          <w:szCs w:val="52"/>
          <w:cs/>
        </w:rPr>
        <w:t>)</w:t>
      </w:r>
      <w:bookmarkEnd w:id="0"/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D9D3EB9" w14:textId="77777777" w:rsidR="00515299" w:rsidRPr="00225D4D" w:rsidRDefault="0051529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4DC594E" w14:textId="0D2E0F38" w:rsidR="00505283" w:rsidRPr="00A4230F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45ADE5A" w14:textId="59CF745C" w:rsidR="00505283" w:rsidRPr="003F6F38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7A7E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1F74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="00D33A6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ดือนสิ้นสุดวันที่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F741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F74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4D10F471" w14:textId="77777777" w:rsidR="00505283" w:rsidRPr="003F6F38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7E7369" w14:textId="77777777" w:rsidR="00505283" w:rsidRPr="00745AAA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1E4D3F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865C60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292BDB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28421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216F0F1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52637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63D3C6B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643B84E" w14:textId="77777777" w:rsidR="00505283" w:rsidRPr="00D36ED5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505283" w:rsidRPr="00D36ED5" w:rsidSect="003636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09" w:bottom="576" w:left="1260" w:header="720" w:footer="720" w:gutter="0"/>
          <w:pgNumType w:start="18"/>
          <w:cols w:space="720"/>
          <w:docGrid w:linePitch="360"/>
        </w:sectPr>
      </w:pPr>
    </w:p>
    <w:p w14:paraId="0B0FBA64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756E396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1CFFF41D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C505F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ไอ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เทล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คอร์ปอเรชั่น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5AB2EB95" w:rsidR="00505283" w:rsidRPr="00975625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0F26D2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Pr="000F26D2">
        <w:rPr>
          <w:rFonts w:ascii="Angsana New" w:hAnsi="Angsana New" w:cs="Angsana New"/>
          <w:sz w:val="30"/>
          <w:szCs w:val="30"/>
          <w:cs/>
          <w:lang w:val="th-TH"/>
        </w:rPr>
        <w:t>สอบทาน</w:t>
      </w:r>
      <w:r w:rsidRPr="000F26D2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0F26D2">
        <w:rPr>
          <w:rFonts w:ascii="Angsana New" w:hAnsi="Angsana New" w:cs="Angsana New"/>
          <w:sz w:val="30"/>
          <w:szCs w:val="30"/>
          <w:cs/>
          <w:lang w:val="th-TH"/>
        </w:rPr>
        <w:t>รวม</w:t>
      </w:r>
      <w:r w:rsidRPr="000F26D2">
        <w:rPr>
          <w:rFonts w:ascii="Angsana New" w:hAnsi="Angsana New" w:cs="Angsana New"/>
          <w:sz w:val="30"/>
          <w:szCs w:val="30"/>
          <w:cs/>
        </w:rPr>
        <w:t>และงบฐานะการเงินเฉพาะกิจการ</w:t>
      </w:r>
      <w:r w:rsidRPr="000F26D2">
        <w:rPr>
          <w:rFonts w:ascii="Angsana New" w:hAnsi="Angsana New" w:cs="Angsana New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ณ วันที่</w:t>
      </w:r>
      <w:r w:rsidRPr="000F26D2">
        <w:rPr>
          <w:rFonts w:ascii="Angsana New" w:hAnsi="Angsana New" w:cs="Angsana New"/>
          <w:sz w:val="30"/>
          <w:szCs w:val="30"/>
        </w:rPr>
        <w:t xml:space="preserve"> 3</w:t>
      </w:r>
      <w:r w:rsidR="001F741B" w:rsidRPr="000F26D2">
        <w:rPr>
          <w:rFonts w:ascii="Angsana New" w:hAnsi="Angsana New" w:cs="Angsana New"/>
          <w:sz w:val="30"/>
          <w:szCs w:val="30"/>
        </w:rPr>
        <w:t>0</w:t>
      </w:r>
      <w:r w:rsidRPr="000F26D2">
        <w:rPr>
          <w:rFonts w:ascii="Angsana New" w:hAnsi="Angsana New" w:cs="Angsana New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ม</w:t>
      </w:r>
      <w:r w:rsidR="001F741B" w:rsidRPr="000F26D2">
        <w:rPr>
          <w:rFonts w:ascii="Angsana New" w:hAnsi="Angsana New" w:cs="Angsana New"/>
          <w:sz w:val="30"/>
          <w:szCs w:val="30"/>
          <w:cs/>
        </w:rPr>
        <w:t>ิถุนายน</w:t>
      </w:r>
      <w:r w:rsidRPr="000F26D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6D2">
        <w:rPr>
          <w:rFonts w:ascii="Angsana New" w:hAnsi="Angsana New" w:cs="Angsana New"/>
          <w:sz w:val="30"/>
          <w:szCs w:val="30"/>
        </w:rPr>
        <w:t xml:space="preserve">2567 </w:t>
      </w:r>
      <w:r w:rsidRPr="000F26D2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F05D09" w:rsidRPr="000F26D2">
        <w:rPr>
          <w:rFonts w:ascii="Angsana New" w:hAnsi="Angsana New" w:cs="Angsana New"/>
          <w:sz w:val="30"/>
          <w:szCs w:val="30"/>
          <w:cs/>
        </w:rPr>
        <w:t>รวม</w:t>
      </w:r>
      <w:r w:rsidRPr="000F26D2">
        <w:rPr>
          <w:rFonts w:ascii="Angsana New" w:hAnsi="Angsana New" w:cs="Angsana New"/>
          <w:sz w:val="30"/>
          <w:szCs w:val="30"/>
          <w:cs/>
        </w:rPr>
        <w:t>และ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ขาดทุนเฉพาะกิจการ</w:t>
      </w:r>
      <w:r w:rsidR="00E73E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326C2" w:rsidRPr="00975625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94268C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8326C2" w:rsidRPr="000F26D2">
        <w:rPr>
          <w:rFonts w:ascii="Angsana New" w:hAnsi="Angsana New" w:cs="Angsana New"/>
          <w:sz w:val="30"/>
          <w:szCs w:val="30"/>
          <w:cs/>
        </w:rPr>
        <w:t>สามเดือนและหกเดือนสิ้นสุดวันที่</w:t>
      </w:r>
      <w:r w:rsidR="008326C2" w:rsidRPr="000F26D2">
        <w:rPr>
          <w:rFonts w:ascii="Angsana New" w:hAnsi="Angsana New" w:cs="Angsana New"/>
          <w:sz w:val="30"/>
          <w:szCs w:val="30"/>
        </w:rPr>
        <w:t xml:space="preserve"> 30 </w:t>
      </w:r>
      <w:r w:rsidR="008326C2" w:rsidRPr="000F26D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326C2" w:rsidRPr="000F26D2">
        <w:rPr>
          <w:rFonts w:ascii="Angsana New" w:hAnsi="Angsana New" w:cs="Angsana New"/>
          <w:sz w:val="30"/>
          <w:szCs w:val="30"/>
        </w:rPr>
        <w:t xml:space="preserve">2567 </w:t>
      </w:r>
      <w:r w:rsidRPr="000F26D2">
        <w:rPr>
          <w:rFonts w:ascii="Angsana New" w:hAnsi="Angsana New" w:cs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</w:t>
      </w:r>
      <w:r w:rsidR="005342A0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1F741B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เดือนสิ้นสุดวันที่</w:t>
      </w:r>
      <w:r w:rsidR="00F05D09" w:rsidRPr="009756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>3</w:t>
      </w:r>
      <w:r w:rsidR="001F741B">
        <w:rPr>
          <w:rFonts w:ascii="Angsana New" w:hAnsi="Angsana New" w:cs="Angsana New"/>
          <w:spacing w:val="-2"/>
          <w:sz w:val="30"/>
          <w:szCs w:val="30"/>
        </w:rPr>
        <w:t>0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F741B"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1F741B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="001F741B"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975625">
        <w:rPr>
          <w:rFonts w:ascii="Angsana New" w:hAnsi="Angsana New" w:cs="Angsana New"/>
          <w:spacing w:val="-4"/>
          <w:sz w:val="30"/>
          <w:szCs w:val="30"/>
        </w:rPr>
        <w:t>(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“</w:t>
      </w:r>
      <w:r w:rsidR="00723FAC" w:rsidRPr="00975625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การเงินระหว่างกาล”)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8A436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A08D8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="00C148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54126">
        <w:rPr>
          <w:rFonts w:ascii="Angsana New" w:hAnsi="Angsana New" w:cs="Angsana New" w:hint="cs"/>
          <w:spacing w:val="-6"/>
          <w:sz w:val="30"/>
          <w:szCs w:val="30"/>
          <w:cs/>
        </w:rPr>
        <w:t>จำกัด</w:t>
      </w:r>
      <w:r w:rsidRPr="00754126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Pr="00754126">
        <w:rPr>
          <w:rFonts w:ascii="Angsana New" w:hAnsi="Angsana New" w:cs="Angsana New" w:hint="cs"/>
          <w:spacing w:val="-6"/>
          <w:sz w:val="30"/>
          <w:szCs w:val="30"/>
          <w:cs/>
        </w:rPr>
        <w:t>มหาชน</w:t>
      </w:r>
      <w:r w:rsidRPr="00754126">
        <w:rPr>
          <w:rFonts w:ascii="Angsana New" w:hAnsi="Angsana New" w:cs="Angsana New"/>
          <w:spacing w:val="-6"/>
          <w:sz w:val="30"/>
          <w:szCs w:val="30"/>
          <w:cs/>
        </w:rPr>
        <w:t>)</w:t>
      </w:r>
      <w:r w:rsidRPr="007541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54126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ตามลำดับ</w:t>
      </w:r>
      <w:r w:rsidRPr="007541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7620B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0F26D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C505FA" w:rsidRPr="000F26D2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0F26D2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การเงินระหว่างกาลเหล่านี้ตามมาตรฐาน</w:t>
      </w:r>
      <w:r w:rsidR="005239B8">
        <w:rPr>
          <w:rFonts w:ascii="Angsana New" w:hAnsi="Angsana New" w:cs="Angsana New"/>
          <w:sz w:val="30"/>
          <w:szCs w:val="30"/>
          <w:cs/>
        </w:rPr>
        <w:br/>
      </w:r>
      <w:r w:rsidRPr="000F26D2">
        <w:rPr>
          <w:rFonts w:ascii="Angsana New" w:hAnsi="Angsana New" w:cs="Angsana New"/>
          <w:sz w:val="30"/>
          <w:szCs w:val="30"/>
          <w:cs/>
        </w:rPr>
        <w:t xml:space="preserve">การบัญชีฉบับที่ </w:t>
      </w:r>
      <w:r w:rsidRPr="000F26D2">
        <w:rPr>
          <w:rFonts w:ascii="Angsana New" w:hAnsi="Angsana New" w:cs="Angsana New"/>
          <w:sz w:val="30"/>
          <w:szCs w:val="30"/>
        </w:rPr>
        <w:t xml:space="preserve">34 </w:t>
      </w:r>
      <w:r w:rsidRPr="000F26D2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0F26D2">
        <w:rPr>
          <w:rFonts w:ascii="Angsana New" w:hAnsi="Angsana New" w:cs="Angsana New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 w:rsidRPr="000F26D2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0F26D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</w:t>
      </w:r>
      <w:r w:rsidRPr="000F26D2">
        <w:rPr>
          <w:rFonts w:ascii="Angsana New" w:hAnsi="Angsana New" w:cs="Angsana New"/>
          <w:sz w:val="30"/>
          <w:szCs w:val="30"/>
          <w:cs/>
          <w:lang w:val="th-TH"/>
        </w:rPr>
        <w:t>สอบทาน</w:t>
      </w:r>
      <w:r w:rsidRPr="000F26D2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78863C1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ระหว่างกาลที่สอบทาน</w:t>
      </w:r>
    </w:p>
    <w:p w14:paraId="76DAD79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1826899" w14:textId="77777777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B1CEAF6" w14:textId="4951CEB0" w:rsidR="00380D2B" w:rsidRPr="0023459B" w:rsidRDefault="00380D2B" w:rsidP="00380D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754126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357E73">
        <w:rPr>
          <w:rFonts w:ascii="Angsana New" w:hAnsi="Angsana New" w:cs="Angsana New"/>
          <w:spacing w:val="-2"/>
          <w:sz w:val="30"/>
          <w:szCs w:val="30"/>
        </w:rPr>
        <w:br/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A2474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ะหว่างกาลในสาระสำคัญจากการสอบทานของข้าพเจ้า</w:t>
      </w:r>
    </w:p>
    <w:p w14:paraId="1863F3CD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0B17642" w14:textId="77777777" w:rsidR="00DD286C" w:rsidRDefault="00DD286C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  <w:sectPr w:rsidR="00DD286C" w:rsidSect="00DD286C">
          <w:foot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41E5B35A" w14:textId="77777777" w:rsidR="008B5C86" w:rsidRDefault="008B5C86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012613C" w14:textId="77777777" w:rsidR="00380D2B" w:rsidRPr="0025717D" w:rsidRDefault="00380D2B" w:rsidP="00380D2B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717D">
        <w:rPr>
          <w:rFonts w:ascii="Angsana New" w:hAnsi="Angsana New" w:cs="Angsana New"/>
          <w:i/>
          <w:iCs/>
          <w:sz w:val="30"/>
          <w:szCs w:val="30"/>
          <w:cs/>
        </w:rPr>
        <w:t>เรื่องอื่น</w:t>
      </w:r>
    </w:p>
    <w:p w14:paraId="3DB4AE65" w14:textId="77777777" w:rsidR="008B5C86" w:rsidRDefault="008B5C86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8F7EF4F" w14:textId="3F142365" w:rsidR="00380D2B" w:rsidRPr="0025717D" w:rsidRDefault="00380D2B" w:rsidP="00380D2B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5717D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คอร์ปอเรชั่น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คอร์ปอเรชั่น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 ณ วันที่ </w:t>
      </w:r>
      <w:r w:rsidRPr="0025717D">
        <w:rPr>
          <w:rFonts w:ascii="Angsana New" w:hAnsi="Angsana New" w:cs="Angsana New"/>
          <w:sz w:val="30"/>
          <w:szCs w:val="30"/>
        </w:rPr>
        <w:t>31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</w:t>
      </w:r>
      <w:r w:rsidR="00747A75">
        <w:rPr>
          <w:rFonts w:ascii="Angsana New" w:hAnsi="Angsana New" w:cs="Angsana New" w:hint="cs"/>
          <w:sz w:val="30"/>
          <w:szCs w:val="30"/>
          <w:cs/>
        </w:rPr>
        <w:t>ผู้</w:t>
      </w:r>
      <w:r w:rsidRPr="0025717D">
        <w:rPr>
          <w:rFonts w:ascii="Angsana New" w:hAnsi="Angsana New" w:cs="Angsana New"/>
          <w:sz w:val="30"/>
          <w:szCs w:val="30"/>
          <w:cs/>
        </w:rPr>
        <w:t>สอบบัญชีอื่น ซึ่งแสดงความเห็นอย่างไม่มีเงื่อนไข</w:t>
      </w:r>
      <w:r w:rsidR="001B2ECA"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25717D">
        <w:rPr>
          <w:rFonts w:ascii="Angsana New" w:hAnsi="Angsana New" w:cs="Angsana New"/>
          <w:sz w:val="30"/>
          <w:szCs w:val="30"/>
        </w:rPr>
        <w:t>5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งบกำไรขาดทุนรวมและ</w:t>
      </w:r>
      <w:r w:rsidR="00F05D09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งบกำไรขาดทุนเฉพาะกิจการ </w:t>
      </w:r>
      <w:r w:rsidR="00765EF1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782014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D9483C" w:rsidRPr="00975625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D9483C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D9483C" w:rsidRPr="00D9483C"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="00D9483C" w:rsidRPr="00D9483C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D9483C" w:rsidRPr="00D9483C">
        <w:rPr>
          <w:rFonts w:ascii="Angsana New" w:hAnsi="Angsana New" w:cs="Angsana New"/>
          <w:sz w:val="30"/>
          <w:szCs w:val="30"/>
        </w:rPr>
        <w:t xml:space="preserve"> 30 </w:t>
      </w:r>
      <w:r w:rsidR="00D9483C" w:rsidRPr="00D9483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9483C" w:rsidRPr="00D9483C">
        <w:rPr>
          <w:rFonts w:ascii="Angsana New" w:hAnsi="Angsana New" w:cs="Angsana New"/>
          <w:sz w:val="30"/>
          <w:szCs w:val="30"/>
          <w:cs/>
        </w:rPr>
        <w:t xml:space="preserve"> </w:t>
      </w:r>
      <w:r w:rsidR="00D9483C" w:rsidRPr="00D9483C">
        <w:rPr>
          <w:rFonts w:ascii="Angsana New" w:hAnsi="Angsana New" w:cs="Angsana New"/>
          <w:sz w:val="30"/>
          <w:szCs w:val="30"/>
        </w:rPr>
        <w:t>256</w:t>
      </w:r>
      <w:r w:rsidR="00E51453">
        <w:rPr>
          <w:rFonts w:ascii="Angsana New" w:hAnsi="Angsana New" w:cs="Angsana New"/>
          <w:sz w:val="30"/>
          <w:szCs w:val="30"/>
        </w:rPr>
        <w:t>6</w:t>
      </w:r>
      <w:r w:rsidR="00D9483C" w:rsidRPr="00D9483C">
        <w:rPr>
          <w:rFonts w:ascii="Angsana New" w:hAnsi="Angsana New" w:cs="Angsana New"/>
          <w:sz w:val="30"/>
          <w:szCs w:val="30"/>
        </w:rPr>
        <w:t xml:space="preserve"> </w:t>
      </w:r>
      <w:r w:rsidR="00782014" w:rsidRPr="00D948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9483C">
        <w:rPr>
          <w:rFonts w:ascii="Angsana New" w:hAnsi="Angsana New" w:cs="Angsana New"/>
          <w:sz w:val="30"/>
          <w:szCs w:val="30"/>
          <w:cs/>
        </w:rPr>
        <w:t>งบการเปลี่ยนแปลง</w:t>
      </w:r>
      <w:r w:rsidRPr="000F26D2">
        <w:rPr>
          <w:rFonts w:ascii="Angsana New" w:hAnsi="Angsana New" w:cs="Angsana New"/>
          <w:sz w:val="30"/>
          <w:szCs w:val="30"/>
          <w:cs/>
        </w:rPr>
        <w:t>ส่วนของผู้ถือหุ้นรวมและงบการเปลี่ยนแปลงส่วน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</w:t>
      </w:r>
      <w:r w:rsidRPr="0025717D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143B94"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คอร์ปอเรชั่น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>และบริษัทย่อย 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</w:t>
      </w:r>
      <w:r w:rsidRPr="00E51453">
        <w:rPr>
          <w:rFonts w:ascii="Angsana New" w:hAnsi="Angsana New" w:cs="Angsana New" w:hint="cs"/>
          <w:sz w:val="30"/>
          <w:szCs w:val="30"/>
          <w:cs/>
        </w:rPr>
        <w:t>ปอเรชั่น</w:t>
      </w:r>
      <w:r w:rsidRPr="00E514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2B349F" w:rsidRPr="00975625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2B349F">
        <w:rPr>
          <w:rFonts w:ascii="Angsana New" w:hAnsi="Angsana New" w:cs="Angsana New" w:hint="cs"/>
          <w:spacing w:val="-4"/>
          <w:sz w:val="30"/>
          <w:szCs w:val="30"/>
          <w:cs/>
        </w:rPr>
        <w:t>งวดหก</w:t>
      </w:r>
      <w:r w:rsidR="002B349F" w:rsidRPr="00975625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เดือนสิ้นสุดวันที่</w:t>
      </w:r>
      <w:r w:rsidR="002B349F" w:rsidRPr="009756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B349F" w:rsidRPr="0023459B">
        <w:rPr>
          <w:rFonts w:ascii="Angsana New" w:hAnsi="Angsana New" w:cs="Angsana New"/>
          <w:spacing w:val="-2"/>
          <w:sz w:val="30"/>
          <w:szCs w:val="30"/>
        </w:rPr>
        <w:t>3</w:t>
      </w:r>
      <w:r w:rsidR="002B349F">
        <w:rPr>
          <w:rFonts w:ascii="Angsana New" w:hAnsi="Angsana New" w:cs="Angsana New"/>
          <w:spacing w:val="-2"/>
          <w:sz w:val="30"/>
          <w:szCs w:val="30"/>
        </w:rPr>
        <w:t>0</w:t>
      </w:r>
      <w:r w:rsidR="002B349F"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B349F"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2B349F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="002B349F"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B349F" w:rsidRPr="0023459B">
        <w:rPr>
          <w:rFonts w:ascii="Angsana New" w:hAnsi="Angsana New" w:cs="Angsana New"/>
          <w:spacing w:val="-2"/>
          <w:sz w:val="30"/>
          <w:szCs w:val="30"/>
        </w:rPr>
        <w:t>256</w:t>
      </w:r>
      <w:r w:rsidR="002B349F">
        <w:rPr>
          <w:rFonts w:ascii="Angsana New" w:hAnsi="Angsana New" w:cs="Angsana New"/>
          <w:spacing w:val="-2"/>
          <w:sz w:val="30"/>
          <w:szCs w:val="30"/>
        </w:rPr>
        <w:t>6</w:t>
      </w:r>
      <w:r w:rsidR="002B349F"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E51453">
        <w:rPr>
          <w:rFonts w:ascii="Angsana New" w:hAnsi="Angsana New" w:cs="Angsana New"/>
          <w:sz w:val="30"/>
          <w:szCs w:val="30"/>
          <w:cs/>
        </w:rPr>
        <w:t xml:space="preserve"> โดยให้ข้อสรุปอย่างไม่มีเงื่อนไข ตาม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รายงานลงวันที่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</w:t>
      </w:r>
      <w:r w:rsidR="008B20EF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</w:p>
    <w:p w14:paraId="18EDB230" w14:textId="079754CA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1D98DDD" w14:textId="77777777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2E4BA23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73376EF" w14:textId="4045D819" w:rsidR="008B5C86" w:rsidRPr="0057336A" w:rsidRDefault="00B57323" w:rsidP="005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8B5C86" w:rsidRPr="003243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5C86" w:rsidRPr="003243C1">
        <w:rPr>
          <w:rFonts w:ascii="Angsana New" w:hAnsi="Angsana New" w:cs="Angsana New"/>
          <w:sz w:val="30"/>
          <w:szCs w:val="30"/>
        </w:rPr>
        <w:t>2567</w:t>
      </w:r>
    </w:p>
    <w:p w14:paraId="2AA87B37" w14:textId="0DDAB040" w:rsidR="00876CF2" w:rsidRPr="00876CF2" w:rsidRDefault="00876CF2" w:rsidP="00876CF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76CF2" w:rsidRPr="00876CF2" w:rsidSect="00DD286C">
          <w:footerReference w:type="first" r:id="rId19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24CBC0F4" w14:textId="77777777" w:rsidR="00DD286C" w:rsidRPr="00DD286C" w:rsidRDefault="00DD286C" w:rsidP="00DD286C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="Angsana New"/>
          <w:sz w:val="30"/>
          <w:szCs w:val="30"/>
        </w:rPr>
      </w:pPr>
    </w:p>
    <w:sectPr w:rsidR="00DD286C" w:rsidRPr="00DD286C" w:rsidSect="002D4803">
      <w:footerReference w:type="default" r:id="rId20"/>
      <w:type w:val="continuous"/>
      <w:pgSz w:w="11909" w:h="16834" w:code="9"/>
      <w:pgMar w:top="691" w:right="1109" w:bottom="576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545EE" w14:textId="77777777" w:rsidR="00576D05" w:rsidRDefault="00576D05">
      <w:r>
        <w:separator/>
      </w:r>
    </w:p>
  </w:endnote>
  <w:endnote w:type="continuationSeparator" w:id="0">
    <w:p w14:paraId="275A0ABA" w14:textId="77777777" w:rsidR="00576D05" w:rsidRDefault="00576D05">
      <w:r>
        <w:continuationSeparator/>
      </w:r>
    </w:p>
  </w:endnote>
  <w:endnote w:type="continuationNotice" w:id="1">
    <w:p w14:paraId="56B43C5F" w14:textId="77777777" w:rsidR="00576D05" w:rsidRDefault="00576D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C2501" w14:textId="77777777" w:rsidR="00505283" w:rsidRDefault="0050528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3843F4D" w14:textId="77777777" w:rsidR="00505283" w:rsidRDefault="005052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76A93" w14:textId="6D70F3B6" w:rsidR="00505283" w:rsidRPr="00975625" w:rsidRDefault="00505283" w:rsidP="009756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theme="minorBidi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03228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B4D28A" w14:textId="471BC2F5" w:rsidR="00505283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12637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FFF967D" w14:textId="516D3C46" w:rsidR="007D4C66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4703" w14:textId="57E90A2D" w:rsidR="00DD286C" w:rsidRPr="00DD286C" w:rsidRDefault="00DD286C" w:rsidP="00DD286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21952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AFB0F4" w14:textId="77777777" w:rsidR="00DD286C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B9EC9" w14:textId="33E20FB1" w:rsidR="00613609" w:rsidRPr="005E58C3" w:rsidRDefault="00613609" w:rsidP="0097562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8D422" w14:textId="77777777" w:rsidR="00576D05" w:rsidRDefault="00576D05">
      <w:r>
        <w:separator/>
      </w:r>
    </w:p>
  </w:footnote>
  <w:footnote w:type="continuationSeparator" w:id="0">
    <w:p w14:paraId="1C0B3058" w14:textId="77777777" w:rsidR="00576D05" w:rsidRDefault="00576D05">
      <w:r>
        <w:continuationSeparator/>
      </w:r>
    </w:p>
  </w:footnote>
  <w:footnote w:type="continuationNotice" w:id="1">
    <w:p w14:paraId="620E527B" w14:textId="77777777" w:rsidR="00576D05" w:rsidRDefault="00576D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CC2AD" w14:textId="77777777" w:rsidR="00505283" w:rsidRDefault="00611133" w:rsidP="00713C50">
    <w:pPr>
      <w:pStyle w:val="Header"/>
    </w:pPr>
    <w:r>
      <w:rPr>
        <w:noProof/>
      </w:rPr>
      <w:pict w14:anchorId="42DC5A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5CBF" w14:textId="77777777" w:rsidR="00505283" w:rsidRDefault="00505283" w:rsidP="00713C50">
    <w:pPr>
      <w:pStyle w:val="Header"/>
    </w:pPr>
  </w:p>
  <w:p w14:paraId="1177F497" w14:textId="3F00A173" w:rsidR="00505283" w:rsidRDefault="00505283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E275" w14:textId="77777777" w:rsidR="00505283" w:rsidRPr="00526E2F" w:rsidRDefault="00505283" w:rsidP="00526E2F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4BC46F74" w14:textId="77777777" w:rsidR="00505283" w:rsidRDefault="00505283" w:rsidP="00713C50">
    <w:pPr>
      <w:pStyle w:val="Header"/>
    </w:pPr>
  </w:p>
  <w:p w14:paraId="49F4A3E2" w14:textId="77777777" w:rsidR="00505283" w:rsidRDefault="00505283" w:rsidP="00713C50">
    <w:pPr>
      <w:pStyle w:val="Header"/>
    </w:pPr>
  </w:p>
  <w:p w14:paraId="494000C6" w14:textId="77777777" w:rsidR="00505283" w:rsidRDefault="00505283" w:rsidP="00713C50">
    <w:pPr>
      <w:pStyle w:val="Header"/>
    </w:pPr>
  </w:p>
  <w:p w14:paraId="376A8672" w14:textId="77777777" w:rsidR="00505283" w:rsidRDefault="00505283" w:rsidP="00713C50">
    <w:pPr>
      <w:pStyle w:val="Header"/>
    </w:pPr>
  </w:p>
  <w:p w14:paraId="0CB48714" w14:textId="77777777" w:rsidR="00505283" w:rsidRDefault="00505283" w:rsidP="00713C50">
    <w:pPr>
      <w:pStyle w:val="Header"/>
    </w:pPr>
  </w:p>
  <w:p w14:paraId="04AEBE92" w14:textId="77777777" w:rsidR="00505283" w:rsidRPr="00005ACB" w:rsidRDefault="00505283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0B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C8B"/>
    <w:rsid w:val="000A6D5A"/>
    <w:rsid w:val="000A6E57"/>
    <w:rsid w:val="000A6F12"/>
    <w:rsid w:val="000A706D"/>
    <w:rsid w:val="000A72DF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6D2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BEE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B2F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B94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1D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0E2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41B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9C7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49F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9CC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803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793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57E73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31F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6D8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9B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2A0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3D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05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133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086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D1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D24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6E39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9CF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A75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126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63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E87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061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C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CF2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0EF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3F9"/>
    <w:rsid w:val="008E443A"/>
    <w:rsid w:val="008E4794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8C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757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3F03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BD5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228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323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0CD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608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376D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AD2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86B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99"/>
    <w:rsid w:val="00C47BA5"/>
    <w:rsid w:val="00C47CE7"/>
    <w:rsid w:val="00C5026C"/>
    <w:rsid w:val="00C505FA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76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830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8BA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418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6F3A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A67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483C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86C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5F0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3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3060"/>
    <w:rsid w:val="00E630C2"/>
    <w:rsid w:val="00E6357F"/>
    <w:rsid w:val="00E63D75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73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8D8"/>
    <w:rsid w:val="00EA0C4C"/>
    <w:rsid w:val="00EA0D41"/>
    <w:rsid w:val="00EA1112"/>
    <w:rsid w:val="00EA142C"/>
    <w:rsid w:val="00EA1499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4E0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37A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4" ma:contentTypeDescription="Create a new document." ma:contentTypeScope="" ma:versionID="38627a4777f5c220bc702cf226ed0bb7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49ec426ba7bdfe20d323c238d8e64d62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94c06755-a4b5-4372-b374-24d29c3b927f"/>
  </ds:schemaRefs>
</ds:datastoreItem>
</file>

<file path=customXml/itemProps3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0E069B-3FC7-4930-9A23-8B1CFE06D757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</TotalTime>
  <Pages>3</Pages>
  <Words>612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Pitchakorn, Kuljittianurak</cp:lastModifiedBy>
  <cp:revision>10</cp:revision>
  <cp:lastPrinted>2024-07-31T07:36:00Z</cp:lastPrinted>
  <dcterms:created xsi:type="dcterms:W3CDTF">2024-07-23T06:15:00Z</dcterms:created>
  <dcterms:modified xsi:type="dcterms:W3CDTF">2024-08-02T10:34:00Z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0x010100943CEE5EFE65C349B6DA2A29AEFDBC1A</vt:lpwstr>
  </property>
</Properties>
</file>