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274"/>
        <w:gridCol w:w="8080"/>
        <w:gridCol w:w="712"/>
      </w:tblGrid>
      <w:tr w:rsidR="0065569F" w:rsidRPr="003E62AB" w14:paraId="0D762E2D" w14:textId="77777777" w:rsidTr="003A691D">
        <w:trPr>
          <w:trHeight w:val="37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A83BF4D" w14:textId="510FA200" w:rsidR="0065569F" w:rsidRPr="00916D00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หมายเหต</w:t>
            </w:r>
            <w:r w:rsidR="00C662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ุ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B4EB50D" w14:textId="77777777" w:rsidR="0065569F" w:rsidRPr="00916D00" w:rsidRDefault="0065569F" w:rsidP="00D26F3A">
            <w:pPr>
              <w:pStyle w:val="TOC2"/>
              <w:spacing w:before="0"/>
            </w:pPr>
          </w:p>
        </w:tc>
        <w:tc>
          <w:tcPr>
            <w:tcW w:w="8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4A9E2" w14:textId="573E44AB" w:rsidR="0065569F" w:rsidRPr="00714B6B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3A691D" w:rsidRPr="009455D2" w14:paraId="13985AC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12" w:type="dxa"/>
        </w:trPr>
        <w:tc>
          <w:tcPr>
            <w:tcW w:w="1096" w:type="dxa"/>
          </w:tcPr>
          <w:p w14:paraId="2EE3E5E9" w14:textId="77777777" w:rsidR="003A691D" w:rsidRPr="009455D2" w:rsidRDefault="003A691D" w:rsidP="009B5D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4" w:type="dxa"/>
          </w:tcPr>
          <w:p w14:paraId="77F7F734" w14:textId="77777777" w:rsidR="003A691D" w:rsidRPr="009455D2" w:rsidRDefault="003A691D" w:rsidP="009B5D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80" w:type="dxa"/>
          </w:tcPr>
          <w:p w14:paraId="7ED384BE" w14:textId="77777777" w:rsidR="003A691D" w:rsidRPr="009455D2" w:rsidRDefault="003A691D" w:rsidP="009B5D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65569F" w:rsidRPr="003E62AB" w14:paraId="40918440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79A9986A" w14:textId="26EA9D2D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7A4902F4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E0352EF" w14:textId="4072328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65569F" w:rsidRPr="003E62AB" w14:paraId="19F3F03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7"/>
        </w:trPr>
        <w:tc>
          <w:tcPr>
            <w:tcW w:w="1096" w:type="dxa"/>
          </w:tcPr>
          <w:p w14:paraId="298B548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6136B19B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A487D19" w14:textId="1975AAF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569F" w:rsidRPr="003E62AB" w14:paraId="3489494A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3E542AED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3DFFACFA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49BB55C" w14:textId="7B531210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นโยบายการบัญชีที่</w:t>
            </w:r>
            <w:r w:rsidR="006D06D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มีสาระ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สำคัญ</w:t>
            </w:r>
          </w:p>
        </w:tc>
      </w:tr>
      <w:tr w:rsidR="0065569F" w:rsidRPr="003E62AB" w14:paraId="6B87418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1CD5E92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</w:tcPr>
          <w:p w14:paraId="0EB1D3D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718BFE9" w14:textId="32C26AAC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ประมาณการทางบัญชีที่สำคัญ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ข้อสมมติ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และการใช้ดุลยพินิจ</w:t>
            </w:r>
          </w:p>
        </w:tc>
      </w:tr>
      <w:tr w:rsidR="0065569F" w:rsidRPr="003E62AB" w14:paraId="7740071F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3EEAE4B7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</w:tcPr>
          <w:p w14:paraId="54550B55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DA0A753" w14:textId="05C4EC67" w:rsidR="0065569F" w:rsidRPr="00C12F76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65569F" w:rsidRPr="003E62AB" w14:paraId="69EBFB3B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E5E26A5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4" w:type="dxa"/>
          </w:tcPr>
          <w:p w14:paraId="2CFD87D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55145B5" w14:textId="1F6F4750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65569F" w:rsidDel="00D52F1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5569F" w:rsidRPr="003E62AB" w14:paraId="227FA626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D11F56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4" w:type="dxa"/>
          </w:tcPr>
          <w:p w14:paraId="55004AA1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73BF701" w14:textId="700E003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65569F" w:rsidRPr="003E62AB" w14:paraId="48E1A977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615CFE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4" w:type="dxa"/>
          </w:tcPr>
          <w:p w14:paraId="5DD5B16D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A047AA3" w14:textId="140D3E5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เงินลงทุนระยะสั้น</w:t>
            </w:r>
          </w:p>
        </w:tc>
      </w:tr>
      <w:tr w:rsidR="0065569F" w:rsidRPr="003E62AB" w14:paraId="096F22F1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42F0370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4" w:type="dxa"/>
          </w:tcPr>
          <w:p w14:paraId="6AA3A4EB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22FAC548" w14:textId="394B2BF9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ลูกหนี้การค้าและลูกหนี้อื่น สุทธิ</w:t>
            </w:r>
          </w:p>
        </w:tc>
      </w:tr>
      <w:tr w:rsidR="0065569F" w:rsidRPr="003E62AB" w14:paraId="5C666BF4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9C2B7B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4" w:type="dxa"/>
          </w:tcPr>
          <w:p w14:paraId="0D3CBC71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E15FBB6" w14:textId="7D00E969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สุทธิ</w:t>
            </w:r>
          </w:p>
        </w:tc>
      </w:tr>
      <w:tr w:rsidR="00636AAC" w:rsidRPr="003E62AB" w14:paraId="5F863F8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B2E29A7" w14:textId="067EB0FC" w:rsidR="00636AAC" w:rsidRPr="00714B6B" w:rsidRDefault="00636AAC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  <w:tc>
          <w:tcPr>
            <w:tcW w:w="274" w:type="dxa"/>
          </w:tcPr>
          <w:p w14:paraId="6500DFBB" w14:textId="77777777" w:rsidR="00636AAC" w:rsidRPr="00916D00" w:rsidRDefault="00636AAC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D93F0B5" w14:textId="61C39E0B" w:rsidR="00636AAC" w:rsidRPr="004D0D58" w:rsidRDefault="00636AAC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36AAC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เงินลงทุนในบริษัทย่อยตามวิธีราคาทุน</w:t>
            </w:r>
          </w:p>
        </w:tc>
      </w:tr>
      <w:tr w:rsidR="0065569F" w:rsidRPr="003E62AB" w14:paraId="167D8BED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0484CC6" w14:textId="67830540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636AA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50B63FAA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7AB540A2" w14:textId="5EA1E25C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</w:tr>
      <w:tr w:rsidR="0065569F" w:rsidRPr="003E62AB" w14:paraId="65BCE21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96DCD59" w14:textId="286D4E01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636AA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346BCFC3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270E2C0E" w14:textId="590F8C4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65569F" w:rsidRPr="003E62AB" w14:paraId="576D6E6B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285614A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274" w:type="dxa"/>
          </w:tcPr>
          <w:p w14:paraId="51F1FCDE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4B7EB834" w14:textId="5F7AD55D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 (ขาดทุน) อื่น</w:t>
            </w:r>
            <w:r w:rsidR="009A0D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65569F" w:rsidRPr="003E62AB" w14:paraId="18C5B0E4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C31DC4F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</w:p>
        </w:tc>
        <w:tc>
          <w:tcPr>
            <w:tcW w:w="274" w:type="dxa"/>
          </w:tcPr>
          <w:p w14:paraId="3FDD8995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30F3EC86" w14:textId="31BF38F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5569F" w:rsidRPr="003E62AB" w14:paraId="1FDD4A63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731FD6FE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</w:p>
        </w:tc>
        <w:tc>
          <w:tcPr>
            <w:tcW w:w="274" w:type="dxa"/>
          </w:tcPr>
          <w:p w14:paraId="2787C902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F371996" w14:textId="145BC3E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091EE7" w:rsidRPr="003E62AB" w14:paraId="0D0E6427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BF78FE3" w14:textId="05B06153" w:rsidR="00091EE7" w:rsidRPr="00714B6B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</w:p>
        </w:tc>
        <w:tc>
          <w:tcPr>
            <w:tcW w:w="274" w:type="dxa"/>
          </w:tcPr>
          <w:p w14:paraId="4357D773" w14:textId="77777777" w:rsidR="00091EE7" w:rsidRPr="00916D00" w:rsidRDefault="00091EE7" w:rsidP="00091EE7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BF12468" w14:textId="62AF052B" w:rsidR="00091EE7" w:rsidRPr="004D0D58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91EE7" w:rsidRPr="003E62AB" w14:paraId="551D0CB2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7B88F7" w14:textId="3D63A8B8" w:rsidR="00091EE7" w:rsidRPr="00714B6B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4" w:type="dxa"/>
          </w:tcPr>
          <w:p w14:paraId="29422CC5" w14:textId="77777777" w:rsidR="00091EE7" w:rsidRPr="00916D00" w:rsidRDefault="00091EE7" w:rsidP="00091EE7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ABC4E84" w14:textId="6AC5E2F0" w:rsidR="00091EE7" w:rsidRPr="0065569F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</w:t>
            </w:r>
          </w:p>
        </w:tc>
      </w:tr>
      <w:tr w:rsidR="00091EE7" w:rsidRPr="003E62AB" w14:paraId="64D80060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67CF456" w14:textId="17FCC58D" w:rsidR="00091EE7" w:rsidRPr="00714B6B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4" w:type="dxa"/>
          </w:tcPr>
          <w:p w14:paraId="12B661C2" w14:textId="77777777" w:rsidR="00091EE7" w:rsidRPr="00916D00" w:rsidRDefault="00091EE7" w:rsidP="00091EE7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79D11322" w14:textId="4BD65A5A" w:rsidR="00091EE7" w:rsidRPr="0065569F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ข้อมูลกระแสเงินสด</w:t>
            </w:r>
          </w:p>
        </w:tc>
      </w:tr>
      <w:tr w:rsidR="00091EE7" w:rsidRPr="003E62AB" w14:paraId="64D1D027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5ABEB4A" w14:textId="696CBA39" w:rsidR="00091EE7" w:rsidRPr="00714B6B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74" w:type="dxa"/>
          </w:tcPr>
          <w:p w14:paraId="3F6E6860" w14:textId="77777777" w:rsidR="00091EE7" w:rsidRPr="00916D00" w:rsidRDefault="00091EE7" w:rsidP="00091EE7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9A6F356" w14:textId="04564978" w:rsidR="00091EE7" w:rsidRPr="0065569F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</w:tr>
      <w:tr w:rsidR="0065569F" w:rsidRPr="003E62AB" w14:paraId="27CA499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1096" w:type="dxa"/>
          </w:tcPr>
          <w:p w14:paraId="03271435" w14:textId="674E6814" w:rsidR="0065569F" w:rsidRPr="00091EE7" w:rsidRDefault="00714B6B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091E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4" w:type="dxa"/>
          </w:tcPr>
          <w:p w14:paraId="0D3EEA2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41A9BD27" w14:textId="50CD4391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4DF4E71B" w14:textId="77777777" w:rsidR="008F7515" w:rsidRDefault="008F7515" w:rsidP="006970AC">
      <w:pPr>
        <w:pStyle w:val="Caption"/>
        <w:sectPr w:rsidR="008F7515" w:rsidSect="00BF6A00">
          <w:headerReference w:type="default" r:id="rId11"/>
          <w:footerReference w:type="default" r:id="rId12"/>
          <w:pgSz w:w="11909" w:h="16834" w:code="9"/>
          <w:pgMar w:top="691" w:right="1109" w:bottom="576" w:left="1260" w:header="720" w:footer="720" w:gutter="0"/>
          <w:pgNumType w:start="13"/>
          <w:cols w:space="720"/>
          <w:docGrid w:linePitch="360"/>
        </w:sectPr>
      </w:pPr>
    </w:p>
    <w:p w14:paraId="1BD831E6" w14:textId="3FE711EC" w:rsidR="00D52F16" w:rsidRPr="009874D5" w:rsidRDefault="00D52F16" w:rsidP="00D52F16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18605C9A" w14:textId="77777777" w:rsidR="007B686F" w:rsidRPr="009874D5" w:rsidRDefault="007B686F" w:rsidP="007B686F">
      <w:pPr>
        <w:rPr>
          <w:rFonts w:asciiTheme="majorBidi" w:hAnsiTheme="majorBidi" w:cstheme="majorBidi"/>
          <w:sz w:val="30"/>
          <w:szCs w:val="30"/>
        </w:rPr>
      </w:pPr>
    </w:p>
    <w:p w14:paraId="27601057" w14:textId="339ABAB1" w:rsidR="00D52F16" w:rsidRPr="009874D5" w:rsidRDefault="003D5177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 ไอ-เทล คอร์ปอเรชั่น จำกัด (มหาชน) (“บริษัท”) เป็น</w:t>
      </w:r>
      <w:r w:rsidR="00647ED5">
        <w:rPr>
          <w:rFonts w:asciiTheme="majorBidi" w:hAnsiTheme="majorBidi" w:cstheme="majorBidi" w:hint="cs"/>
          <w:sz w:val="30"/>
          <w:szCs w:val="30"/>
          <w:cs/>
          <w:lang w:val="th-TH"/>
        </w:rPr>
        <w:t>นิติบุคคล</w:t>
      </w:r>
      <w:r w:rsidR="004F6452"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จัดตั้งขึ้นในประเทศไทย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และบริษัท</w:t>
      </w:r>
      <w:r w:rsidR="00BC49B0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จดทะเบียนในตลาดหลักทรัพย์แห่งประเทศไทย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>เด</w:t>
      </w:r>
      <w:r w:rsidR="00D42BBE">
        <w:rPr>
          <w:rFonts w:asciiTheme="majorBidi" w:hAnsiTheme="majorBidi" w:cstheme="majorBidi" w:hint="cs"/>
          <w:sz w:val="30"/>
          <w:szCs w:val="30"/>
          <w:cs/>
          <w:lang w:val="th-TH"/>
        </w:rPr>
        <w:t>ือ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นธันวาคม </w:t>
      </w:r>
      <w:r w:rsidR="00882E84">
        <w:rPr>
          <w:rFonts w:asciiTheme="majorBidi" w:hAnsiTheme="majorBidi" w:cstheme="majorBidi"/>
          <w:sz w:val="30"/>
          <w:szCs w:val="30"/>
        </w:rPr>
        <w:t>2565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01C59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โดยมีที่อยู่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จดทะเบียนของบริษัทตั้งอยู่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เลขที่ </w:t>
      </w:r>
      <w:r w:rsidR="00882E84">
        <w:rPr>
          <w:rFonts w:asciiTheme="majorBidi" w:hAnsiTheme="majorBidi" w:cstheme="majorBidi"/>
          <w:sz w:val="30"/>
          <w:szCs w:val="30"/>
        </w:rPr>
        <w:t>979</w:t>
      </w:r>
      <w:r w:rsidR="00B94111">
        <w:rPr>
          <w:rFonts w:asciiTheme="majorBidi" w:hAnsiTheme="majorBidi" w:cstheme="majorBidi"/>
          <w:sz w:val="30"/>
          <w:szCs w:val="30"/>
        </w:rPr>
        <w:t xml:space="preserve">/92-94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ชั้น </w:t>
      </w:r>
      <w:r w:rsidR="00B94111">
        <w:rPr>
          <w:rFonts w:asciiTheme="majorBidi" w:hAnsiTheme="majorBidi" w:cstheme="majorBidi"/>
          <w:sz w:val="30"/>
          <w:szCs w:val="30"/>
        </w:rPr>
        <w:t>29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อาคารเอส เอ็ม ทาวเวอร์ ถนนพหลโยธิน แขวงพญาไท เขตพญาไท กรุงเทพมหานคร </w:t>
      </w:r>
      <w:r w:rsidR="00B94111">
        <w:rPr>
          <w:rFonts w:asciiTheme="majorBidi" w:hAnsiTheme="majorBidi" w:cstheme="majorBidi"/>
          <w:sz w:val="30"/>
          <w:szCs w:val="30"/>
        </w:rPr>
        <w:t>10400</w:t>
      </w:r>
      <w:r w:rsidR="00B67D0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934E2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บริษัทมีสำนักงานสาขา </w:t>
      </w:r>
      <w:r w:rsidR="00B94111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แห่งในจังหวัดสงขลาและ </w:t>
      </w:r>
      <w:r w:rsidR="00B94111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แห่งในจังหวัดสมุทรสาคร</w:t>
      </w:r>
    </w:p>
    <w:p w14:paraId="27ADFE03" w14:textId="77777777" w:rsidR="00C839EC" w:rsidRPr="009874D5" w:rsidRDefault="00C839EC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0B44DAC" w14:textId="6B420665" w:rsidR="00E54090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46CFD49" w14:textId="77777777" w:rsidR="00C839EC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D23549" w14:textId="7D4D308B" w:rsidR="003D5177" w:rsidRPr="009874D5" w:rsidRDefault="00E54090" w:rsidP="00D33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</w:t>
      </w:r>
      <w:r w:rsidR="00D33BA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ถือหุ้นในบริษัทคิดเป็นร้อยละ </w:t>
      </w:r>
      <w:r w:rsidR="00882E84">
        <w:rPr>
          <w:rFonts w:asciiTheme="majorBidi" w:hAnsiTheme="majorBidi" w:cstheme="majorBidi"/>
          <w:sz w:val="30"/>
          <w:szCs w:val="30"/>
        </w:rPr>
        <w:t xml:space="preserve">78.82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67A6E277" w14:textId="77777777" w:rsidR="0089277E" w:rsidRPr="009874D5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9A0505F" w14:textId="309B1773" w:rsidR="00057D64" w:rsidRPr="009874D5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บริษัทประกอบธุรกิจเป็นผู้ผลิตและจำหน่ายอาหารสัตว์เลี้ยง บริษัทย่อยในต่างประเทศประกอบธุรกิจนำเข้าและ</w:t>
      </w:r>
      <w:r w:rsidR="00D33BAC">
        <w:rPr>
          <w:rFonts w:asciiTheme="majorBidi" w:hAnsiTheme="majorBidi" w:cstheme="majorBidi"/>
          <w:sz w:val="30"/>
          <w:szCs w:val="30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</w:rPr>
        <w:t>จัดจำหน่ายอาหารสัตว์และผลิตภัณฑ์ที่เกี่ยวข้อง</w:t>
      </w:r>
    </w:p>
    <w:p w14:paraId="51978854" w14:textId="77777777" w:rsidR="00AB0690" w:rsidRPr="009874D5" w:rsidRDefault="00AB0690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79809CE" w14:textId="66501D2D" w:rsidR="00030A35" w:rsidRPr="009874D5" w:rsidRDefault="00A60D9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งบการเงินรวมและงบการเงินเฉพาะกิจการ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ระหว่างกาลนี้แสดงในสกุลเงินบาทด้วยหน่วยพันบาท เว้นแต่ได้ระบุเป็นอย่างอื่น และ</w:t>
      </w:r>
      <w:r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</w:t>
      </w:r>
      <w:r w:rsidR="005A4931">
        <w:rPr>
          <w:rFonts w:asciiTheme="majorBidi" w:hAnsiTheme="majorBidi" w:cstheme="majorBidi" w:hint="cs"/>
          <w:sz w:val="30"/>
          <w:szCs w:val="30"/>
          <w:cs/>
        </w:rPr>
        <w:t>และงบการเงินเฉพาะบริษัทระหว่างกา</w:t>
      </w:r>
      <w:r w:rsidR="002126D6">
        <w:rPr>
          <w:rFonts w:asciiTheme="majorBidi" w:hAnsiTheme="majorBidi" w:cstheme="majorBidi" w:hint="cs"/>
          <w:sz w:val="30"/>
          <w:szCs w:val="30"/>
          <w:cs/>
        </w:rPr>
        <w:t>ล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ที่นำเสนอนี้ได้มีการสอบทานแต่ยังไม่ได้ตรวจสอบ</w:t>
      </w:r>
    </w:p>
    <w:p w14:paraId="28A7AB01" w14:textId="77777777" w:rsidR="00030A35" w:rsidRPr="009874D5" w:rsidRDefault="00030A35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7EB727E" w14:textId="4A71B075" w:rsidR="00AB0690" w:rsidRPr="006F2255" w:rsidRDefault="005A4931" w:rsidP="00AB0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งบการเงินรวมและงบการเงิน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เฉพาะกิจการระหว่างกาลนี้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>ได้รับอนุมัติให้ออกงบการเงินจากคณะกรรมการ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8E43F5">
        <w:rPr>
          <w:rFonts w:asciiTheme="majorBidi" w:hAnsiTheme="majorBidi" w:cstheme="majorBidi"/>
          <w:sz w:val="30"/>
          <w:szCs w:val="30"/>
        </w:rPr>
        <w:t xml:space="preserve">6 </w:t>
      </w:r>
      <w:r w:rsidR="008E43F5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AB0690" w:rsidRPr="006F225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882E84">
        <w:rPr>
          <w:rFonts w:asciiTheme="majorBidi" w:hAnsiTheme="majorBidi" w:cstheme="majorBidi"/>
          <w:sz w:val="30"/>
          <w:szCs w:val="30"/>
        </w:rPr>
        <w:t>2567</w:t>
      </w:r>
    </w:p>
    <w:p w14:paraId="195702C2" w14:textId="77777777" w:rsidR="0089277E" w:rsidRPr="009874D5" w:rsidRDefault="0089277E" w:rsidP="001D6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EB95CD4" w14:textId="77777777" w:rsidR="00CA6A5A" w:rsidRDefault="00CA6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277FB8C" w14:textId="5BCBA658" w:rsidR="009D138B" w:rsidRPr="009874D5" w:rsidRDefault="009D138B" w:rsidP="009D138B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เกณฑ์การจัดทำงบการเงินระหว่างกาล </w:t>
      </w:r>
    </w:p>
    <w:p w14:paraId="5FF9F95B" w14:textId="77777777" w:rsidR="009D138B" w:rsidRPr="009874D5" w:rsidRDefault="009D138B" w:rsidP="009D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6C125" w14:textId="01D3E417" w:rsidR="00AB4A8D" w:rsidRDefault="009A35AA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</w:t>
      </w:r>
      <w:r w:rsidRPr="009A35AA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ตามมาตรฐานการบัญชี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34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32A6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โดยงบการเงิน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ระหว่างกาลนี้เน้นการให้ข้อมูลที่เกี่ยวกับกิจกรรม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</w:t>
      </w:r>
      <w:r w:rsidR="00C5222C">
        <w:rPr>
          <w:rFonts w:asciiTheme="majorBidi" w:hAnsiTheme="majorBidi" w:cs="Angsana New"/>
          <w:sz w:val="30"/>
          <w:szCs w:val="30"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ๆ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31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2566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6E2E5D42" w14:textId="77777777" w:rsidR="00E80382" w:rsidRPr="009874D5" w:rsidRDefault="00E80382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02CAE" w14:textId="0EDF9981" w:rsidR="0089277E" w:rsidRPr="009874D5" w:rsidRDefault="0081086E" w:rsidP="00E23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ระหว่างกาลฉบับภาษาอังกฤษจัดทำขึ้นจาก</w:t>
      </w:r>
      <w:r w:rsidR="005D6542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ระหว่างกาลภาษาไทยที่จัดทำตามกฎหมาย</w:t>
      </w:r>
      <w:r w:rsidR="00AB4A8D"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="00AB4A8D"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ให้ใช้ข้อมูลทางการเงินระหว่างกาลฉบับภาษาไทยเป็นหลัก</w:t>
      </w:r>
    </w:p>
    <w:p w14:paraId="2DC17C05" w14:textId="77777777" w:rsidR="0089277E" w:rsidRPr="009874D5" w:rsidRDefault="0089277E" w:rsidP="00BE4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338D37F" w14:textId="6913E7D1" w:rsidR="00AB4A8D" w:rsidRPr="009874D5" w:rsidRDefault="0026679D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นโยบายการบัญชี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ที่</w:t>
      </w:r>
      <w:r w:rsidR="006D06D2">
        <w:rPr>
          <w:rFonts w:asciiTheme="majorBidi" w:hAnsiTheme="majorBidi" w:cs="Angsana New" w:hint="cs"/>
          <w:sz w:val="30"/>
          <w:szCs w:val="30"/>
          <w:u w:val="none"/>
          <w:cs/>
        </w:rPr>
        <w:t>มีสาระ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สำคัญ</w:t>
      </w:r>
    </w:p>
    <w:p w14:paraId="3D0A974D" w14:textId="77777777" w:rsidR="0026679D" w:rsidRPr="009874D5" w:rsidRDefault="0026679D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16EA0" w14:textId="57423A83" w:rsidR="000C55E2" w:rsidRPr="009874D5" w:rsidRDefault="000C55E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นโยบายการบัญชีที่ใช้ในการจัดทำ</w:t>
      </w:r>
      <w:r w:rsidR="002D551F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31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2566</w:t>
      </w:r>
    </w:p>
    <w:p w14:paraId="6A6DAEFD" w14:textId="77777777" w:rsidR="000C55E2" w:rsidRPr="009874D5" w:rsidRDefault="000C55E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52C18" w14:textId="154C4E4B" w:rsidR="00697F7D" w:rsidRDefault="007C6699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ประมาณการทางบัญชีที่สำคัญ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ข้อสมมติ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และการใช้ดุลยพินิจ</w:t>
      </w:r>
    </w:p>
    <w:p w14:paraId="0CD8D6FA" w14:textId="77777777" w:rsidR="00C83DC1" w:rsidRPr="00C83DC1" w:rsidRDefault="00C83DC1" w:rsidP="00C83DC1">
      <w:pPr>
        <w:rPr>
          <w:rFonts w:cstheme="minorBidi"/>
        </w:rPr>
      </w:pPr>
    </w:p>
    <w:p w14:paraId="7FD67F85" w14:textId="2B644839" w:rsidR="00FD6508" w:rsidRPr="009874D5" w:rsidRDefault="00FD6508" w:rsidP="0087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การประมาณการ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ได้มีการประเมินทบทวนอย่างต่อเนื่อง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2E6FDE3" w14:textId="77777777" w:rsidR="00FD6508" w:rsidRPr="009874D5" w:rsidRDefault="00FD6508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DB6F4" w14:textId="4133764B" w:rsidR="007C6699" w:rsidRPr="009874D5" w:rsidRDefault="00FD6508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ในการจัดทำ</w:t>
      </w:r>
      <w:r w:rsidR="00A02F20">
        <w:rPr>
          <w:rFonts w:asciiTheme="majorBidi" w:hAnsiTheme="majorBidi" w:cstheme="majorBidi" w:hint="cs"/>
          <w:sz w:val="30"/>
          <w:szCs w:val="30"/>
          <w:cs/>
        </w:rPr>
        <w:t>งบการ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เงินระหว่างกาลนี้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ประมาณการทางบัญชีที่สำคัญ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 xml:space="preserve">31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2566</w:t>
      </w:r>
    </w:p>
    <w:p w14:paraId="7F86A1A1" w14:textId="77777777" w:rsidR="00D15CCE" w:rsidRPr="009874D5" w:rsidRDefault="00D15CCE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A804C" w14:textId="6E4DEEF0" w:rsidR="009B04CC" w:rsidRDefault="009B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5852E8F" w14:textId="182B0935" w:rsidR="00973C22" w:rsidRPr="00BA1E65" w:rsidRDefault="00973C22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A1E6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  <w:r w:rsidRPr="00BA1E65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09DAD768" w14:textId="77777777" w:rsidR="00973C22" w:rsidRPr="009874D5" w:rsidRDefault="00973C22" w:rsidP="0097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3D6A3" w14:textId="743E911C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560E0820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AD061" w14:textId="20398313" w:rsidR="00B91F02" w:rsidRPr="009874D5" w:rsidRDefault="00B91F02" w:rsidP="008E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EB0F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B94111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52291D56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ผลิตภัณฑ์อาหารสัตว์เลี้ยง</w:t>
      </w:r>
    </w:p>
    <w:p w14:paraId="0E574F13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ธุรกิจอื่น ๆ</w:t>
      </w:r>
    </w:p>
    <w:p w14:paraId="468155C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4B73D" w14:textId="2C426AE5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17B69A5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6EA0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56C0E9B5" w14:textId="77777777" w:rsidR="0086042F" w:rsidRPr="009874D5" w:rsidRDefault="0086042F" w:rsidP="00E2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7AE72" w14:textId="61E3D7BC" w:rsidR="009B04CC" w:rsidRDefault="009B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873B0C5" w14:textId="76A695B0" w:rsidR="00973C22" w:rsidRPr="009874D5" w:rsidRDefault="0096027E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A405E">
        <w:rPr>
          <w:rFonts w:asciiTheme="majorBidi" w:hAnsiTheme="majorBidi" w:cstheme="majorBidi"/>
          <w:b/>
          <w:sz w:val="30"/>
          <w:szCs w:val="30"/>
          <w:cs/>
        </w:rPr>
        <w:lastRenderedPageBreak/>
        <w:t>ข้อมูล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เกี่ยวกับ</w:t>
      </w:r>
      <w:r w:rsidR="00423FA9" w:rsidRPr="004A405E">
        <w:rPr>
          <w:rFonts w:asciiTheme="majorBidi" w:hAnsiTheme="majorBidi" w:cstheme="majorBidi" w:hint="cs"/>
          <w:b/>
          <w:sz w:val="30"/>
          <w:szCs w:val="30"/>
          <w:cs/>
        </w:rPr>
        <w:t>รายได้และกำไรขั้นต้น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ของข้อมูล</w:t>
      </w:r>
      <w:r w:rsidRPr="004A405E">
        <w:rPr>
          <w:rFonts w:asciiTheme="majorBidi" w:hAnsiTheme="majorBidi" w:cstheme="majorBidi"/>
          <w:b/>
          <w:sz w:val="30"/>
          <w:szCs w:val="30"/>
          <w:cs/>
        </w:rPr>
        <w:t>จำแนกตามส่วนงานของกลุ่มบริษัทมีดังต่อไปนี้</w:t>
      </w:r>
    </w:p>
    <w:p w14:paraId="6E9CFA84" w14:textId="77777777" w:rsidR="00197A4A" w:rsidRPr="009874D5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238"/>
      </w:tblGrid>
      <w:tr w:rsidR="00DE0EAE" w:rsidRPr="009874D5" w14:paraId="77A7E43F" w14:textId="77777777" w:rsidTr="00A62F7E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5C9A2C1C" w14:textId="3ED4694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D11D6B4" w14:textId="2AACD007" w:rsidR="00DE0EAE" w:rsidRPr="009874D5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DE0EAE" w:rsidRPr="009874D5" w14:paraId="323A9B28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7EEC3C65" w14:textId="35BC53C9" w:rsidR="00DE0EAE" w:rsidRPr="009874D5" w:rsidRDefault="00DE0EAE" w:rsidP="0076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5E41B" w14:textId="56D25716" w:rsidR="00DE0EAE" w:rsidRPr="009874D5" w:rsidRDefault="003B0899" w:rsidP="0008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ผลิตภัณฑ์</w:t>
            </w:r>
          </w:p>
        </w:tc>
        <w:tc>
          <w:tcPr>
            <w:tcW w:w="204" w:type="dxa"/>
            <w:vAlign w:val="bottom"/>
          </w:tcPr>
          <w:p w14:paraId="739CAB8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5C6E7F4A" w14:textId="636DF641" w:rsidR="00DE0EAE" w:rsidRPr="009874D5" w:rsidRDefault="00DE0EAE" w:rsidP="00D1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16161AEB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69136576" w14:textId="73E75E30" w:rsidR="00DE0EAE" w:rsidRPr="009874D5" w:rsidRDefault="00DE0EAE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83FD9" w:rsidRPr="009874D5" w14:paraId="5943B1C4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21E9A71A" w14:textId="1FEF5B19" w:rsidR="00083FD9" w:rsidRPr="009874D5" w:rsidRDefault="0033745E" w:rsidP="0098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0F6D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F6D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F6D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3202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1BBC4E1D" w14:textId="023B3F86" w:rsidR="00083FD9" w:rsidRPr="009874D5" w:rsidRDefault="00083FD9" w:rsidP="003B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อาหารสัตว์เลี้ยง</w:t>
            </w:r>
          </w:p>
        </w:tc>
        <w:tc>
          <w:tcPr>
            <w:tcW w:w="204" w:type="dxa"/>
            <w:vAlign w:val="bottom"/>
          </w:tcPr>
          <w:p w14:paraId="220D74D2" w14:textId="77777777" w:rsidR="00083FD9" w:rsidRPr="009874D5" w:rsidRDefault="00083FD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79475E4C" w14:textId="0C8D17B3" w:rsidR="00083FD9" w:rsidRPr="009874D5" w:rsidRDefault="00083FD9" w:rsidP="00D1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41F98AC9" w14:textId="77777777" w:rsidR="00083FD9" w:rsidRPr="009874D5" w:rsidRDefault="00083FD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1D4E208E" w14:textId="0E1549C8" w:rsidR="00083FD9" w:rsidRPr="009874D5" w:rsidRDefault="00083FD9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E0EAE" w:rsidRPr="009874D5" w14:paraId="1D36BB34" w14:textId="77777777" w:rsidTr="00A62F7E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0D5F2A4C" w14:textId="77777777" w:rsidR="00DE0EAE" w:rsidRPr="009874D5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66449E55" w14:textId="5FF0657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E0EAE" w:rsidRPr="009874D5" w14:paraId="6B80C474" w14:textId="77777777" w:rsidTr="00A62F7E">
        <w:trPr>
          <w:cantSplit/>
          <w:trHeight w:val="336"/>
        </w:trPr>
        <w:tc>
          <w:tcPr>
            <w:tcW w:w="4680" w:type="dxa"/>
            <w:hideMark/>
          </w:tcPr>
          <w:p w14:paraId="57B8705D" w14:textId="4932BAC3" w:rsidR="00DE0EAE" w:rsidRPr="009874D5" w:rsidRDefault="00B41027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59BB7BA5" w14:textId="12DC46F7" w:rsidR="00DE0EAE" w:rsidRPr="009874D5" w:rsidRDefault="00777EB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7EB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8,253,886</w:t>
            </w:r>
          </w:p>
        </w:tc>
        <w:tc>
          <w:tcPr>
            <w:tcW w:w="204" w:type="dxa"/>
          </w:tcPr>
          <w:p w14:paraId="08835D4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29F568C" w14:textId="4103B057" w:rsidR="00DE0EAE" w:rsidRPr="009874D5" w:rsidRDefault="005D2FE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D2F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184,697</w:t>
            </w:r>
          </w:p>
        </w:tc>
        <w:tc>
          <w:tcPr>
            <w:tcW w:w="202" w:type="dxa"/>
          </w:tcPr>
          <w:p w14:paraId="25C8113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0748B14A" w14:textId="468EAF1C" w:rsidR="00DE0EAE" w:rsidRPr="009874D5" w:rsidRDefault="00B74FD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74FD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8,438,583</w:t>
            </w:r>
          </w:p>
        </w:tc>
      </w:tr>
      <w:tr w:rsidR="00DE0EAE" w:rsidRPr="009874D5" w14:paraId="0E5C9695" w14:textId="77777777" w:rsidTr="009E0A49">
        <w:trPr>
          <w:cantSplit/>
          <w:trHeight w:val="350"/>
        </w:trPr>
        <w:tc>
          <w:tcPr>
            <w:tcW w:w="4680" w:type="dxa"/>
          </w:tcPr>
          <w:p w14:paraId="45FD7EAA" w14:textId="06E53F27" w:rsidR="00DE0EAE" w:rsidRPr="009874D5" w:rsidRDefault="00ED5F25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28F12896" w14:textId="3992FE76" w:rsidR="00DE0EAE" w:rsidRPr="009874D5" w:rsidRDefault="00EB4776" w:rsidP="003B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B477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2,316,884</w:t>
            </w:r>
          </w:p>
        </w:tc>
        <w:tc>
          <w:tcPr>
            <w:tcW w:w="204" w:type="dxa"/>
          </w:tcPr>
          <w:p w14:paraId="46AEBA63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8315523" w14:textId="4628F86B" w:rsidR="00DE0EAE" w:rsidRPr="00775E0C" w:rsidRDefault="003E1DB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579BEC2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13BF0569" w14:textId="1C2003D8" w:rsidR="00DE0EAE" w:rsidRPr="009874D5" w:rsidRDefault="00A76DB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76DB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2,316,884</w:t>
            </w:r>
          </w:p>
        </w:tc>
      </w:tr>
      <w:tr w:rsidR="00DE0EAE" w:rsidRPr="009874D5" w14:paraId="3F28F0B8" w14:textId="77777777" w:rsidTr="009E0A49">
        <w:trPr>
          <w:cantSplit/>
          <w:trHeight w:val="350"/>
        </w:trPr>
        <w:tc>
          <w:tcPr>
            <w:tcW w:w="4680" w:type="dxa"/>
          </w:tcPr>
          <w:p w14:paraId="11097D37" w14:textId="59BB4D19" w:rsidR="00DE0EAE" w:rsidRPr="009874D5" w:rsidRDefault="00526A83" w:rsidP="00526A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156B77" w14:textId="2F5AECD0" w:rsidR="00DE0EAE" w:rsidRPr="009874D5" w:rsidRDefault="00D40B5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6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40B5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(2,159,850)</w:t>
            </w:r>
          </w:p>
        </w:tc>
        <w:tc>
          <w:tcPr>
            <w:tcW w:w="204" w:type="dxa"/>
          </w:tcPr>
          <w:p w14:paraId="34C88ED2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D1BD8EC" w14:textId="1A893465" w:rsidR="00DE0EAE" w:rsidRPr="009874D5" w:rsidRDefault="003E1DB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2" w:type="dxa"/>
          </w:tcPr>
          <w:p w14:paraId="005D85EB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EE733FB" w14:textId="0B0BD792" w:rsidR="00DE0EAE" w:rsidRPr="009874D5" w:rsidRDefault="004D34C0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D34C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(2,159,850)</w:t>
            </w:r>
          </w:p>
        </w:tc>
      </w:tr>
      <w:tr w:rsidR="009E0A49" w:rsidRPr="009874D5" w14:paraId="42E69FFE" w14:textId="77777777" w:rsidTr="009E0A49">
        <w:trPr>
          <w:cantSplit/>
          <w:trHeight w:val="350"/>
        </w:trPr>
        <w:tc>
          <w:tcPr>
            <w:tcW w:w="4680" w:type="dxa"/>
          </w:tcPr>
          <w:p w14:paraId="75B8AD9D" w14:textId="77777777" w:rsidR="009E0A49" w:rsidRPr="009874D5" w:rsidRDefault="009E0A49" w:rsidP="00526A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E94F4E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9943323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57A8A5A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91A60DB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4029A50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E0EAE" w:rsidRPr="009874D5" w14:paraId="68B5DA01" w14:textId="77777777" w:rsidTr="009E0A49">
        <w:trPr>
          <w:cantSplit/>
          <w:trHeight w:val="350"/>
        </w:trPr>
        <w:tc>
          <w:tcPr>
            <w:tcW w:w="4680" w:type="dxa"/>
          </w:tcPr>
          <w:p w14:paraId="20A78F33" w14:textId="5ED4B0E7" w:rsidR="00DE0EAE" w:rsidRPr="009874D5" w:rsidRDefault="00454868" w:rsidP="004548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72D4E86" w14:textId="6FDB91B5" w:rsidR="00DE0EAE" w:rsidRPr="009874D5" w:rsidRDefault="00AE485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E48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8,410,920</w:t>
            </w:r>
          </w:p>
        </w:tc>
        <w:tc>
          <w:tcPr>
            <w:tcW w:w="204" w:type="dxa"/>
          </w:tcPr>
          <w:p w14:paraId="002A50F6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2709E84" w14:textId="1C9DB48E" w:rsidR="00DE0EAE" w:rsidRPr="009874D5" w:rsidRDefault="00001D57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01D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184,697</w:t>
            </w:r>
          </w:p>
        </w:tc>
        <w:tc>
          <w:tcPr>
            <w:tcW w:w="202" w:type="dxa"/>
          </w:tcPr>
          <w:p w14:paraId="657E3426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35A38A52" w14:textId="28ADD89D" w:rsidR="00DE0EAE" w:rsidRPr="009874D5" w:rsidRDefault="00A1216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121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8,595,617</w:t>
            </w:r>
          </w:p>
        </w:tc>
      </w:tr>
      <w:tr w:rsidR="00DE0EAE" w:rsidRPr="009874D5" w14:paraId="26E9FBED" w14:textId="77777777" w:rsidTr="00FC2D70">
        <w:trPr>
          <w:cantSplit/>
          <w:trHeight w:val="350"/>
        </w:trPr>
        <w:tc>
          <w:tcPr>
            <w:tcW w:w="4680" w:type="dxa"/>
          </w:tcPr>
          <w:p w14:paraId="237956C5" w14:textId="31B8EC5B" w:rsidR="00DE0EAE" w:rsidRPr="009874D5" w:rsidRDefault="00DE0EAE" w:rsidP="005B4E4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1028775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9133658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5118B991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93CEA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0D6CF5B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E0EAE" w:rsidRPr="009874D5" w14:paraId="6D378356" w14:textId="77777777" w:rsidTr="00A62F7E">
        <w:trPr>
          <w:cantSplit/>
          <w:trHeight w:val="350"/>
        </w:trPr>
        <w:tc>
          <w:tcPr>
            <w:tcW w:w="4680" w:type="dxa"/>
          </w:tcPr>
          <w:p w14:paraId="79727CC0" w14:textId="65526D46" w:rsidR="00DE0EAE" w:rsidRPr="009874D5" w:rsidRDefault="0003348B" w:rsidP="006944EA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3828C0CB" w14:textId="2BBDD1DD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E790D15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54F7903B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8650AB7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1758DBC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E0EAE" w:rsidRPr="009874D5" w14:paraId="147E9F34" w14:textId="77777777" w:rsidTr="00A62F7E">
        <w:trPr>
          <w:cantSplit/>
          <w:trHeight w:val="350"/>
        </w:trPr>
        <w:tc>
          <w:tcPr>
            <w:tcW w:w="4680" w:type="dxa"/>
          </w:tcPr>
          <w:p w14:paraId="05B67906" w14:textId="7620BB8F" w:rsidR="00DE0EAE" w:rsidRPr="009874D5" w:rsidRDefault="00F16BAE" w:rsidP="00F16B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4D9B8B" w14:textId="1E570B7A" w:rsidR="00DE0EAE" w:rsidRPr="009E0A49" w:rsidRDefault="00A769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7691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2,361,777</w:t>
            </w:r>
          </w:p>
        </w:tc>
        <w:tc>
          <w:tcPr>
            <w:tcW w:w="204" w:type="dxa"/>
          </w:tcPr>
          <w:p w14:paraId="7054FE75" w14:textId="77777777" w:rsidR="00DE0EAE" w:rsidRPr="009E0A49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7B2BBFA" w14:textId="0B55616C" w:rsidR="00DE0EAE" w:rsidRPr="009E0A49" w:rsidRDefault="00BD4EE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D4EE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40,928</w:t>
            </w:r>
          </w:p>
        </w:tc>
        <w:tc>
          <w:tcPr>
            <w:tcW w:w="202" w:type="dxa"/>
          </w:tcPr>
          <w:p w14:paraId="6EE227D4" w14:textId="77777777" w:rsidR="00DE0EAE" w:rsidRPr="009E0A49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751EF130" w14:textId="06DFE202" w:rsidR="00DE0EAE" w:rsidRPr="009E0A49" w:rsidRDefault="00F0433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0433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2,402,705</w:t>
            </w:r>
          </w:p>
        </w:tc>
      </w:tr>
      <w:tr w:rsidR="006944EA" w:rsidRPr="009874D5" w14:paraId="7E2DD1DD" w14:textId="77777777" w:rsidTr="00A62F7E">
        <w:trPr>
          <w:cantSplit/>
          <w:trHeight w:val="350"/>
        </w:trPr>
        <w:tc>
          <w:tcPr>
            <w:tcW w:w="4680" w:type="dxa"/>
          </w:tcPr>
          <w:p w14:paraId="41D7C6A3" w14:textId="77777777" w:rsidR="006944EA" w:rsidRDefault="00DE666B" w:rsidP="009E42D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0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  <w:r w:rsidR="009E42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ab/>
            </w:r>
          </w:p>
          <w:p w14:paraId="1BADF39D" w14:textId="2179357D" w:rsidR="009E42D5" w:rsidRPr="009E42D5" w:rsidRDefault="009E42D5" w:rsidP="009B102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 w:rsidR="00744AD1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744AD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รวมการด้อยค่าของสินทรัพย์ทางการเงิน)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79630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FF9AC91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85E1DB4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DA652DE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AF6CE" w14:textId="77777777" w:rsidR="00744AD1" w:rsidRDefault="00744AD1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0C5C545" w14:textId="71085227" w:rsidR="006944EA" w:rsidRPr="009874D5" w:rsidRDefault="00090ECD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90EC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(711,43</w:t>
            </w:r>
            <w:r w:rsidR="00744AD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90EC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9E0A49" w:rsidRPr="009874D5" w14:paraId="68D37771" w14:textId="77777777" w:rsidTr="009E0A49">
        <w:trPr>
          <w:cantSplit/>
          <w:trHeight w:val="350"/>
        </w:trPr>
        <w:tc>
          <w:tcPr>
            <w:tcW w:w="4680" w:type="dxa"/>
          </w:tcPr>
          <w:p w14:paraId="729CB416" w14:textId="77777777" w:rsidR="009E0A49" w:rsidRPr="009874D5" w:rsidRDefault="009E0A49" w:rsidP="00DE666B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B5B3CC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5BF39B4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41588C2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2C3BA9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0F9C3A5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4EA" w:rsidRPr="009874D5" w14:paraId="717B2100" w14:textId="77777777" w:rsidTr="009B102E">
        <w:trPr>
          <w:cantSplit/>
          <w:trHeight w:val="350"/>
        </w:trPr>
        <w:tc>
          <w:tcPr>
            <w:tcW w:w="4680" w:type="dxa"/>
          </w:tcPr>
          <w:p w14:paraId="40DF5D77" w14:textId="67449721" w:rsidR="006944EA" w:rsidRPr="009874D5" w:rsidRDefault="004A4266" w:rsidP="004A42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1809C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E7FCD78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7FA448B" w14:textId="77777777" w:rsidR="006944EA" w:rsidRPr="009B102E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2" w:type="dxa"/>
          </w:tcPr>
          <w:p w14:paraId="67245B11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8C67B75" w14:textId="4D66BBA8" w:rsidR="006944EA" w:rsidRPr="009874D5" w:rsidRDefault="004A1B4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A1B4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1,691,26</w:t>
            </w:r>
            <w:r w:rsidR="0067422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AB5B29" w:rsidRPr="009874D5" w14:paraId="48845484" w14:textId="77777777" w:rsidTr="009B102E">
        <w:trPr>
          <w:cantSplit/>
          <w:trHeight w:val="350"/>
        </w:trPr>
        <w:tc>
          <w:tcPr>
            <w:tcW w:w="4680" w:type="dxa"/>
          </w:tcPr>
          <w:p w14:paraId="0AE33A79" w14:textId="4191B68E" w:rsidR="00AB5B29" w:rsidRPr="009874D5" w:rsidRDefault="00AB5B29" w:rsidP="00AB5B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46F3A5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FDE9EB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E03A235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7289D2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111E0A78" w14:textId="0E152E58" w:rsidR="00AB5B29" w:rsidRPr="004A1B41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C02D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343,08</w:t>
            </w:r>
            <w:r w:rsidR="0067422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AB5B29" w:rsidRPr="009874D5" w14:paraId="59F07729" w14:textId="77777777" w:rsidTr="00AB5B29">
        <w:trPr>
          <w:cantSplit/>
          <w:trHeight w:val="350"/>
        </w:trPr>
        <w:tc>
          <w:tcPr>
            <w:tcW w:w="4680" w:type="dxa"/>
          </w:tcPr>
          <w:p w14:paraId="7BE862A4" w14:textId="58FBF29D" w:rsidR="00AB5B29" w:rsidRPr="009874D5" w:rsidRDefault="00AB5B29" w:rsidP="00AB5B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1D307B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D99EC0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BEAD7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45D11B3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17CC077" w14:textId="5D9FA7C1" w:rsidR="00AB5B29" w:rsidRPr="004A1B41" w:rsidRDefault="00AB5B29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A092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(157,12</w:t>
            </w:r>
            <w:r w:rsidR="00034D7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  <w:r w:rsidRPr="00BA092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406813" w:rsidRPr="009874D5" w14:paraId="222BF08B" w14:textId="77777777" w:rsidTr="009B102E">
        <w:trPr>
          <w:cantSplit/>
          <w:trHeight w:val="350"/>
        </w:trPr>
        <w:tc>
          <w:tcPr>
            <w:tcW w:w="4680" w:type="dxa"/>
          </w:tcPr>
          <w:p w14:paraId="7F0A4C35" w14:textId="77777777" w:rsidR="00406813" w:rsidRPr="009874D5" w:rsidRDefault="00406813" w:rsidP="002244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1A91E0" w14:textId="77777777" w:rsidR="00406813" w:rsidRPr="009874D5" w:rsidRDefault="00406813" w:rsidP="0022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B5B2BB3" w14:textId="77777777" w:rsidR="00406813" w:rsidRPr="009874D5" w:rsidRDefault="00406813" w:rsidP="0022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3A82608" w14:textId="77777777" w:rsidR="00406813" w:rsidRPr="009874D5" w:rsidRDefault="00406813" w:rsidP="0022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4C7B6A1" w14:textId="77777777" w:rsidR="00406813" w:rsidRPr="009874D5" w:rsidRDefault="00406813" w:rsidP="0022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CB62164" w14:textId="77777777" w:rsidR="00406813" w:rsidRPr="009874D5" w:rsidRDefault="00406813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00"/>
                <w:tab w:val="decimal" w:pos="701"/>
                <w:tab w:val="decimal" w:pos="765"/>
                <w:tab w:val="right" w:pos="10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ab/>
            </w:r>
            <w:r w:rsidRPr="000A6F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(2,789)</w:t>
            </w:r>
          </w:p>
        </w:tc>
      </w:tr>
      <w:tr w:rsidR="009E0A49" w:rsidRPr="009874D5" w14:paraId="3419B4E9" w14:textId="77777777" w:rsidTr="00AB5B29">
        <w:trPr>
          <w:cantSplit/>
          <w:trHeight w:val="350"/>
        </w:trPr>
        <w:tc>
          <w:tcPr>
            <w:tcW w:w="4680" w:type="dxa"/>
          </w:tcPr>
          <w:p w14:paraId="5BD4C59D" w14:textId="77777777" w:rsidR="009E0A49" w:rsidRPr="009874D5" w:rsidRDefault="009E0A49" w:rsidP="006462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E097B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BAE6750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CBE214F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510A4D8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4A90E7CE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4EA" w:rsidRPr="009874D5" w14:paraId="1DB37676" w14:textId="77777777" w:rsidTr="009E0A49">
        <w:trPr>
          <w:cantSplit/>
          <w:trHeight w:val="350"/>
        </w:trPr>
        <w:tc>
          <w:tcPr>
            <w:tcW w:w="4680" w:type="dxa"/>
          </w:tcPr>
          <w:p w14:paraId="39E3FA08" w14:textId="0EA3D658" w:rsidR="006944EA" w:rsidRPr="009874D5" w:rsidRDefault="0029576D" w:rsidP="002957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BC7D0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B2D7EA2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B5FE14C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1852EF49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0B292B8" w14:textId="4F9E223F" w:rsidR="006944EA" w:rsidRPr="00FC2D70" w:rsidRDefault="00092203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922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1,874,43</w:t>
            </w:r>
            <w:r w:rsidR="0067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</w:t>
            </w:r>
          </w:p>
        </w:tc>
      </w:tr>
      <w:tr w:rsidR="006944EA" w:rsidRPr="009874D5" w14:paraId="2899E3FE" w14:textId="77777777" w:rsidTr="009E0A49">
        <w:trPr>
          <w:cantSplit/>
          <w:trHeight w:val="350"/>
        </w:trPr>
        <w:tc>
          <w:tcPr>
            <w:tcW w:w="4680" w:type="dxa"/>
          </w:tcPr>
          <w:p w14:paraId="08D449A3" w14:textId="5258F8EB" w:rsidR="006944EA" w:rsidRPr="009874D5" w:rsidRDefault="00F91C9F" w:rsidP="001A6B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1A6B97"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19B19A" w14:textId="77777777" w:rsidR="006944EA" w:rsidRPr="009B102E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4" w:type="dxa"/>
          </w:tcPr>
          <w:p w14:paraId="1BBF546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161677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868904B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48EE0" w14:textId="3460D70F" w:rsidR="006944EA" w:rsidRPr="009874D5" w:rsidRDefault="00303D18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3D1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(44,255)</w:t>
            </w:r>
          </w:p>
        </w:tc>
      </w:tr>
      <w:tr w:rsidR="009E0A49" w:rsidRPr="009874D5" w14:paraId="2389DC3C" w14:textId="77777777" w:rsidTr="009E0A49">
        <w:trPr>
          <w:cantSplit/>
          <w:trHeight w:val="350"/>
        </w:trPr>
        <w:tc>
          <w:tcPr>
            <w:tcW w:w="4680" w:type="dxa"/>
          </w:tcPr>
          <w:p w14:paraId="4C18CD15" w14:textId="77777777" w:rsidR="009E0A49" w:rsidRPr="009874D5" w:rsidRDefault="009E0A49" w:rsidP="001A6B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076D1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5B281C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11EA180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26717B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00DC6E8E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4EA" w:rsidRPr="009874D5" w14:paraId="47B7FF1C" w14:textId="77777777" w:rsidTr="009E0A49">
        <w:trPr>
          <w:cantSplit/>
          <w:trHeight w:val="350"/>
        </w:trPr>
        <w:tc>
          <w:tcPr>
            <w:tcW w:w="4680" w:type="dxa"/>
          </w:tcPr>
          <w:p w14:paraId="32CC5F17" w14:textId="5894486D" w:rsidR="006944EA" w:rsidRPr="009874D5" w:rsidRDefault="009B623A" w:rsidP="009B62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68CAB2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0350A9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DE453B2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B6B8B6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37D028BF" w14:textId="0094A6AE" w:rsidR="006944EA" w:rsidRPr="00FC2D70" w:rsidRDefault="00442F3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42F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1,830,18</w:t>
            </w:r>
            <w:r w:rsidR="0067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</w:tr>
      <w:tr w:rsidR="006944EA" w:rsidRPr="009874D5" w14:paraId="6EF536DC" w14:textId="77777777" w:rsidTr="00FC2D70">
        <w:trPr>
          <w:cantSplit/>
          <w:trHeight w:val="350"/>
        </w:trPr>
        <w:tc>
          <w:tcPr>
            <w:tcW w:w="4680" w:type="dxa"/>
          </w:tcPr>
          <w:p w14:paraId="78C2AB69" w14:textId="77777777" w:rsidR="006944EA" w:rsidRPr="009874D5" w:rsidRDefault="006944EA" w:rsidP="005B4E4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6DDF8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6EE52A0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FE4B4AC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3F3D737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9443AE" w14:textId="5ED32680" w:rsidR="006944EA" w:rsidRPr="009874D5" w:rsidRDefault="006944EA" w:rsidP="005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4EA" w:rsidRPr="009874D5" w14:paraId="359468D2" w14:textId="77777777" w:rsidTr="00FC2D70">
        <w:trPr>
          <w:cantSplit/>
          <w:trHeight w:val="350"/>
        </w:trPr>
        <w:tc>
          <w:tcPr>
            <w:tcW w:w="4680" w:type="dxa"/>
          </w:tcPr>
          <w:p w14:paraId="50468F28" w14:textId="36883945" w:rsidR="006944EA" w:rsidRPr="009874D5" w:rsidRDefault="00401208" w:rsidP="004012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DEEC779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C6753E9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30ADB25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28621E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ECFD111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66623" w:rsidRPr="009874D5" w14:paraId="426B35D2" w14:textId="77777777" w:rsidTr="00FC2D70">
        <w:trPr>
          <w:cantSplit/>
          <w:trHeight w:val="350"/>
        </w:trPr>
        <w:tc>
          <w:tcPr>
            <w:tcW w:w="4680" w:type="dxa"/>
          </w:tcPr>
          <w:p w14:paraId="19421ABB" w14:textId="4413F612" w:rsidR="00B66623" w:rsidRPr="009874D5" w:rsidRDefault="00E638FD" w:rsidP="00B666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เมื่อปฏิบัต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ตามภาระที่ต้องปฏิบัต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เสร็จสิ้น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เวลาใดเวลาหนึ่ง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  <w:r w:rsidRPr="009874D5" w:rsidDel="00E638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082485" w14:textId="6E5214C2" w:rsidR="00B66623" w:rsidRPr="008060F0" w:rsidRDefault="00E638FD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  <w:br/>
            </w:r>
            <w:r w:rsidR="00A35D79" w:rsidRPr="008060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8,410,920</w:t>
            </w:r>
          </w:p>
        </w:tc>
        <w:tc>
          <w:tcPr>
            <w:tcW w:w="204" w:type="dxa"/>
          </w:tcPr>
          <w:p w14:paraId="0B6DB8B8" w14:textId="77777777" w:rsidR="00B66623" w:rsidRPr="008060F0" w:rsidRDefault="00B66623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541961" w14:textId="7814DE03" w:rsidR="00B66623" w:rsidRPr="008060F0" w:rsidRDefault="00E638FD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  <w:br/>
            </w:r>
            <w:r w:rsidR="00C024C1" w:rsidRPr="008060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184,697</w:t>
            </w:r>
          </w:p>
        </w:tc>
        <w:tc>
          <w:tcPr>
            <w:tcW w:w="202" w:type="dxa"/>
          </w:tcPr>
          <w:p w14:paraId="345E49FF" w14:textId="77777777" w:rsidR="00B66623" w:rsidRPr="008060F0" w:rsidRDefault="00B66623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49987A" w14:textId="0A0229AE" w:rsidR="00B66623" w:rsidRPr="008060F0" w:rsidRDefault="00E638FD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  <w:br/>
            </w:r>
            <w:r w:rsidR="00F03493" w:rsidRPr="008060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8,595,617</w:t>
            </w:r>
          </w:p>
        </w:tc>
      </w:tr>
    </w:tbl>
    <w:p w14:paraId="7A5FEEB0" w14:textId="77777777" w:rsidR="00197A4A" w:rsidRPr="009874D5" w:rsidRDefault="00197A4A" w:rsidP="009B10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75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238"/>
      </w:tblGrid>
      <w:tr w:rsidR="00197A4A" w:rsidRPr="009874D5" w14:paraId="74C95B09" w14:textId="77777777" w:rsidTr="00A62F7E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7B883638" w14:textId="268B1740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394F6B5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197A4A" w:rsidRPr="009874D5" w14:paraId="4782A8B3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6BB66DF0" w14:textId="5556E021" w:rsidR="00197A4A" w:rsidRPr="003243C1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891AF8" w14:textId="72175BCA" w:rsidR="00197A4A" w:rsidRPr="009874D5" w:rsidRDefault="00197A4A" w:rsidP="00FD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ผลิตภัณฑ์</w:t>
            </w:r>
          </w:p>
        </w:tc>
        <w:tc>
          <w:tcPr>
            <w:tcW w:w="204" w:type="dxa"/>
            <w:vAlign w:val="bottom"/>
          </w:tcPr>
          <w:p w14:paraId="2ADC8CA3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6A0C1C4F" w14:textId="53AC190E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6DA6ED65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37EE2EB5" w14:textId="7738789E" w:rsidR="00197A4A" w:rsidRPr="009874D5" w:rsidRDefault="00197A4A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D64EE" w:rsidRPr="009874D5" w14:paraId="04FAADF8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4912BA91" w14:textId="46185654" w:rsidR="00FD64EE" w:rsidRPr="009874D5" w:rsidRDefault="0033745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5929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929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929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3202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6E8C1C9F" w14:textId="66E16E4B" w:rsidR="00FD64EE" w:rsidRPr="009874D5" w:rsidRDefault="00FD64E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อาหารสัตว์เลี้ยง</w:t>
            </w:r>
          </w:p>
        </w:tc>
        <w:tc>
          <w:tcPr>
            <w:tcW w:w="204" w:type="dxa"/>
            <w:vAlign w:val="bottom"/>
          </w:tcPr>
          <w:p w14:paraId="1032F8B3" w14:textId="77777777" w:rsidR="00FD64EE" w:rsidRPr="009874D5" w:rsidRDefault="00FD64E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0E7BA51A" w14:textId="0C4A1929" w:rsidR="00FD64EE" w:rsidRPr="009874D5" w:rsidRDefault="00FD64E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38798128" w14:textId="77777777" w:rsidR="00FD64EE" w:rsidRPr="009874D5" w:rsidRDefault="00FD64E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285CA38A" w14:textId="4C784F6A" w:rsidR="00FD64EE" w:rsidRPr="009874D5" w:rsidRDefault="00FD64EE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97A4A" w:rsidRPr="009874D5" w14:paraId="7FC496FC" w14:textId="77777777" w:rsidTr="00A62F7E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7A8EB7C9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502D9547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87B22" w:rsidRPr="009874D5" w14:paraId="4B0CB26E" w14:textId="77777777" w:rsidTr="00A62F7E">
        <w:trPr>
          <w:cantSplit/>
          <w:trHeight w:val="336"/>
        </w:trPr>
        <w:tc>
          <w:tcPr>
            <w:tcW w:w="4680" w:type="dxa"/>
            <w:hideMark/>
          </w:tcPr>
          <w:p w14:paraId="33E14BB7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65228338" w14:textId="1EA0A389" w:rsidR="00787B22" w:rsidRPr="00166A1F" w:rsidRDefault="00166A1F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6,225,980</w:t>
            </w:r>
          </w:p>
        </w:tc>
        <w:tc>
          <w:tcPr>
            <w:tcW w:w="204" w:type="dxa"/>
          </w:tcPr>
          <w:p w14:paraId="7810F014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CD72F52" w14:textId="34411AD8" w:rsidR="00787B22" w:rsidRPr="009874D5" w:rsidRDefault="00166A1F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166,349</w:t>
            </w:r>
          </w:p>
        </w:tc>
        <w:tc>
          <w:tcPr>
            <w:tcW w:w="202" w:type="dxa"/>
          </w:tcPr>
          <w:p w14:paraId="263F209A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5ED2762E" w14:textId="14BD7E8B" w:rsidR="00787B22" w:rsidRPr="009874D5" w:rsidRDefault="000071B4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6,392,329</w:t>
            </w:r>
          </w:p>
        </w:tc>
      </w:tr>
      <w:tr w:rsidR="00787B22" w:rsidRPr="009874D5" w14:paraId="5FA9C584" w14:textId="77777777" w:rsidTr="00A62F7E">
        <w:trPr>
          <w:cantSplit/>
          <w:trHeight w:val="350"/>
        </w:trPr>
        <w:tc>
          <w:tcPr>
            <w:tcW w:w="4680" w:type="dxa"/>
          </w:tcPr>
          <w:p w14:paraId="4125F922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68D358A7" w14:textId="13C68DC6" w:rsidR="00787B22" w:rsidRPr="009874D5" w:rsidRDefault="00FC2D70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</w:t>
            </w:r>
            <w:r w:rsidR="00166A1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915,568</w:t>
            </w:r>
          </w:p>
        </w:tc>
        <w:tc>
          <w:tcPr>
            <w:tcW w:w="204" w:type="dxa"/>
          </w:tcPr>
          <w:p w14:paraId="0EFCED91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18328090" w14:textId="68298896" w:rsidR="00787B22" w:rsidRPr="009874D5" w:rsidRDefault="001A40E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2" w:type="dxa"/>
          </w:tcPr>
          <w:p w14:paraId="647AC038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542D0F1E" w14:textId="73E89C9C" w:rsidR="00787B22" w:rsidRPr="009874D5" w:rsidRDefault="001A40E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A40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</w:t>
            </w:r>
            <w:r w:rsidR="000071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915,568</w:t>
            </w:r>
          </w:p>
        </w:tc>
      </w:tr>
      <w:tr w:rsidR="00787B22" w:rsidRPr="009874D5" w14:paraId="662B0629" w14:textId="77777777" w:rsidTr="00FC2D70">
        <w:trPr>
          <w:cantSplit/>
          <w:trHeight w:val="350"/>
        </w:trPr>
        <w:tc>
          <w:tcPr>
            <w:tcW w:w="4680" w:type="dxa"/>
          </w:tcPr>
          <w:p w14:paraId="0F0B4E12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BEB858" w14:textId="2CEE5F6A" w:rsidR="00787B22" w:rsidRPr="009874D5" w:rsidRDefault="00FC2D70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4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166A1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1,478,235</w:t>
            </w: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04" w:type="dxa"/>
          </w:tcPr>
          <w:p w14:paraId="12B2DD77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2E6DB5F" w14:textId="4F4E7760" w:rsidR="00787B22" w:rsidRPr="009874D5" w:rsidRDefault="001A40E2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3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A40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(154)</w:t>
            </w:r>
          </w:p>
        </w:tc>
        <w:tc>
          <w:tcPr>
            <w:tcW w:w="202" w:type="dxa"/>
          </w:tcPr>
          <w:p w14:paraId="1D7AADBF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66830F6" w14:textId="02267617" w:rsidR="00787B22" w:rsidRPr="009874D5" w:rsidRDefault="001A40E2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A40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0071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1,478,389</w:t>
            </w:r>
            <w:r w:rsidRPr="001A40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9E0A49" w:rsidRPr="009874D5" w14:paraId="2E4C947D" w14:textId="77777777" w:rsidTr="009E0A49">
        <w:trPr>
          <w:cantSplit/>
          <w:trHeight w:val="350"/>
        </w:trPr>
        <w:tc>
          <w:tcPr>
            <w:tcW w:w="4680" w:type="dxa"/>
          </w:tcPr>
          <w:p w14:paraId="72889C68" w14:textId="77777777" w:rsidR="009E0A49" w:rsidRPr="009874D5" w:rsidRDefault="009E0A49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E53D7C" w14:textId="77777777" w:rsidR="009E0A49" w:rsidRPr="00FC2D70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E74BA0D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F12763D" w14:textId="77777777" w:rsidR="009E0A49" w:rsidRPr="001A40E2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24EE31E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676BD162" w14:textId="77777777" w:rsidR="009E0A49" w:rsidRPr="001A40E2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5615BC89" w14:textId="77777777" w:rsidTr="009E0A49">
        <w:trPr>
          <w:cantSplit/>
          <w:trHeight w:val="350"/>
        </w:trPr>
        <w:tc>
          <w:tcPr>
            <w:tcW w:w="4680" w:type="dxa"/>
          </w:tcPr>
          <w:p w14:paraId="1B9846F6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E70CB5" w14:textId="0EE881DB" w:rsidR="00787B22" w:rsidRPr="009874D5" w:rsidRDefault="00166A1F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6,663,313</w:t>
            </w:r>
          </w:p>
        </w:tc>
        <w:tc>
          <w:tcPr>
            <w:tcW w:w="204" w:type="dxa"/>
          </w:tcPr>
          <w:p w14:paraId="29DF3E38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462A23D" w14:textId="00A1B820" w:rsidR="00787B22" w:rsidRPr="009874D5" w:rsidRDefault="000071B4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166,195</w:t>
            </w:r>
          </w:p>
        </w:tc>
        <w:tc>
          <w:tcPr>
            <w:tcW w:w="202" w:type="dxa"/>
          </w:tcPr>
          <w:p w14:paraId="06F6EB56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49AEE861" w14:textId="482A819B" w:rsidR="00787B22" w:rsidRPr="009874D5" w:rsidRDefault="000071B4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6,829,</w:t>
            </w:r>
            <w:r w:rsidR="002A5D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508</w:t>
            </w:r>
          </w:p>
        </w:tc>
      </w:tr>
      <w:tr w:rsidR="00197A4A" w:rsidRPr="009874D5" w14:paraId="28C9A500" w14:textId="77777777" w:rsidTr="009E0A49">
        <w:trPr>
          <w:cantSplit/>
          <w:trHeight w:val="350"/>
        </w:trPr>
        <w:tc>
          <w:tcPr>
            <w:tcW w:w="4680" w:type="dxa"/>
          </w:tcPr>
          <w:p w14:paraId="1AEEB1CF" w14:textId="77777777" w:rsidR="00197A4A" w:rsidRPr="009874D5" w:rsidRDefault="00197A4A" w:rsidP="005B4E4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28041A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432323C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74BE0B00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9B8EBB9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0637E144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97A4A" w:rsidRPr="009874D5" w14:paraId="5459EB21" w14:textId="77777777" w:rsidTr="00A62F7E">
        <w:trPr>
          <w:cantSplit/>
          <w:trHeight w:val="350"/>
        </w:trPr>
        <w:tc>
          <w:tcPr>
            <w:tcW w:w="4680" w:type="dxa"/>
          </w:tcPr>
          <w:p w14:paraId="5ACBCCC9" w14:textId="77777777" w:rsidR="00197A4A" w:rsidRPr="009874D5" w:rsidRDefault="00197A4A" w:rsidP="005B4E4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577C286A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274BD7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6B954F12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A0748D1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64816DB0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0AC3489D" w14:textId="77777777" w:rsidTr="00A62F7E">
        <w:trPr>
          <w:cantSplit/>
          <w:trHeight w:val="350"/>
        </w:trPr>
        <w:tc>
          <w:tcPr>
            <w:tcW w:w="4680" w:type="dxa"/>
          </w:tcPr>
          <w:p w14:paraId="189E23F0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D56497" w14:textId="72C65654" w:rsidR="00787B22" w:rsidRPr="009874D5" w:rsidRDefault="002A5DC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1,267,918</w:t>
            </w:r>
          </w:p>
        </w:tc>
        <w:tc>
          <w:tcPr>
            <w:tcW w:w="204" w:type="dxa"/>
          </w:tcPr>
          <w:p w14:paraId="6680A362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008DF15" w14:textId="3126B557" w:rsidR="00787B22" w:rsidRPr="009874D5" w:rsidRDefault="001A40E2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2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A40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2A5DC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45,189</w:t>
            </w:r>
            <w:r w:rsidRPr="001A40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02" w:type="dxa"/>
          </w:tcPr>
          <w:p w14:paraId="1F632BD5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3A953FF4" w14:textId="07B82CDE" w:rsidR="00787B22" w:rsidRPr="009874D5" w:rsidRDefault="002A5DC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1,222,729</w:t>
            </w:r>
          </w:p>
        </w:tc>
      </w:tr>
      <w:tr w:rsidR="00787B22" w:rsidRPr="009874D5" w14:paraId="658277AC" w14:textId="77777777" w:rsidTr="00A62F7E">
        <w:trPr>
          <w:cantSplit/>
          <w:trHeight w:val="350"/>
        </w:trPr>
        <w:tc>
          <w:tcPr>
            <w:tcW w:w="4680" w:type="dxa"/>
          </w:tcPr>
          <w:p w14:paraId="70ED2671" w14:textId="77777777" w:rsidR="00787B22" w:rsidRDefault="00787B22" w:rsidP="00787B22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</w:p>
          <w:p w14:paraId="00C561C4" w14:textId="4F294954" w:rsidR="00DA3886" w:rsidRPr="00DA3886" w:rsidRDefault="00DA3886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รวมการด้อยค่า</w:t>
            </w:r>
            <w:r w:rsidR="0076746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ของ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444E8E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A8679D2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3FC69A2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56D4311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342EE" w14:textId="77777777" w:rsidR="00DA3886" w:rsidRDefault="00DA3886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BB2CD81" w14:textId="7F0CBBF3" w:rsidR="00787B22" w:rsidRPr="009874D5" w:rsidRDefault="00FC2D70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2A5DC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597,871</w:t>
            </w: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9E0A49" w:rsidRPr="009874D5" w14:paraId="1E66762D" w14:textId="77777777" w:rsidTr="009E0A49">
        <w:trPr>
          <w:cantSplit/>
          <w:trHeight w:val="350"/>
        </w:trPr>
        <w:tc>
          <w:tcPr>
            <w:tcW w:w="4680" w:type="dxa"/>
          </w:tcPr>
          <w:p w14:paraId="6456B392" w14:textId="77777777" w:rsidR="009E0A49" w:rsidRPr="009874D5" w:rsidRDefault="009E0A49" w:rsidP="00787B22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33D7AE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78E620C6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F8441CB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DCD7F1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56553887" w14:textId="77777777" w:rsidR="009E0A49" w:rsidRPr="00FC2D70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3B287F76" w14:textId="77777777" w:rsidTr="009B102E">
        <w:trPr>
          <w:cantSplit/>
          <w:trHeight w:val="350"/>
        </w:trPr>
        <w:tc>
          <w:tcPr>
            <w:tcW w:w="4680" w:type="dxa"/>
          </w:tcPr>
          <w:p w14:paraId="5935E8F6" w14:textId="01B23DFF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36F94A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C065024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93D6120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2C3DF9E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1F6685D2" w14:textId="52A72483" w:rsidR="00787B22" w:rsidRPr="009874D5" w:rsidRDefault="00C22BA4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624,858</w:t>
            </w:r>
          </w:p>
        </w:tc>
      </w:tr>
      <w:tr w:rsidR="00A764E0" w:rsidRPr="009874D5" w14:paraId="3933C178" w14:textId="77777777" w:rsidTr="009B102E">
        <w:trPr>
          <w:cantSplit/>
          <w:trHeight w:val="350"/>
        </w:trPr>
        <w:tc>
          <w:tcPr>
            <w:tcW w:w="4680" w:type="dxa"/>
          </w:tcPr>
          <w:p w14:paraId="3A560968" w14:textId="7C7797FD" w:rsidR="00A764E0" w:rsidRPr="009874D5" w:rsidRDefault="00A764E0" w:rsidP="00A764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B3BA05" w14:textId="77777777" w:rsidR="00A764E0" w:rsidRPr="009874D5" w:rsidRDefault="00A764E0" w:rsidP="00A7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6F4001F" w14:textId="77777777" w:rsidR="00A764E0" w:rsidRPr="009874D5" w:rsidRDefault="00A764E0" w:rsidP="00A7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9B588D7" w14:textId="77777777" w:rsidR="00A764E0" w:rsidRPr="009874D5" w:rsidRDefault="00A764E0" w:rsidP="00A7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44F894E" w14:textId="77777777" w:rsidR="00A764E0" w:rsidRPr="009874D5" w:rsidRDefault="00A764E0" w:rsidP="00A7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0A535014" w14:textId="5BD1866A" w:rsidR="00A764E0" w:rsidRDefault="00A764E0" w:rsidP="00A7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253,632</w:t>
            </w:r>
          </w:p>
        </w:tc>
      </w:tr>
      <w:tr w:rsidR="00A764E0" w:rsidRPr="009874D5" w14:paraId="48A4C8A2" w14:textId="77777777" w:rsidTr="00A764E0">
        <w:trPr>
          <w:cantSplit/>
          <w:trHeight w:val="350"/>
        </w:trPr>
        <w:tc>
          <w:tcPr>
            <w:tcW w:w="4680" w:type="dxa"/>
          </w:tcPr>
          <w:p w14:paraId="4BBEA041" w14:textId="4116BC5E" w:rsidR="00A764E0" w:rsidRPr="009874D5" w:rsidRDefault="00A764E0" w:rsidP="00A764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16B906" w14:textId="77777777" w:rsidR="00A764E0" w:rsidRPr="009874D5" w:rsidRDefault="00A764E0" w:rsidP="00A7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1C50C18" w14:textId="77777777" w:rsidR="00A764E0" w:rsidRPr="009874D5" w:rsidRDefault="00A764E0" w:rsidP="00A7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5F6DEABB" w14:textId="77777777" w:rsidR="00A764E0" w:rsidRPr="009874D5" w:rsidRDefault="00A764E0" w:rsidP="00A7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16D2E4FF" w14:textId="77777777" w:rsidR="00A764E0" w:rsidRPr="009874D5" w:rsidRDefault="00A764E0" w:rsidP="00A7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33A7D50B" w14:textId="101E694D" w:rsidR="00A764E0" w:rsidRDefault="00A764E0" w:rsidP="00A7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22,446</w:t>
            </w:r>
          </w:p>
        </w:tc>
      </w:tr>
      <w:tr w:rsidR="00406813" w:rsidRPr="009874D5" w14:paraId="7FA97133" w14:textId="77777777" w:rsidTr="009B102E">
        <w:trPr>
          <w:cantSplit/>
          <w:trHeight w:val="350"/>
        </w:trPr>
        <w:tc>
          <w:tcPr>
            <w:tcW w:w="4680" w:type="dxa"/>
          </w:tcPr>
          <w:p w14:paraId="121A6AFD" w14:textId="77777777" w:rsidR="00406813" w:rsidRPr="009874D5" w:rsidRDefault="00406813" w:rsidP="002244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87315F" w14:textId="77777777" w:rsidR="00406813" w:rsidRPr="009874D5" w:rsidRDefault="00406813" w:rsidP="0022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F7DCB99" w14:textId="77777777" w:rsidR="00406813" w:rsidRPr="009874D5" w:rsidRDefault="00406813" w:rsidP="0022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7F88E5E" w14:textId="77777777" w:rsidR="00406813" w:rsidRPr="009874D5" w:rsidRDefault="00406813" w:rsidP="0022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57A6134" w14:textId="77777777" w:rsidR="00406813" w:rsidRPr="009874D5" w:rsidRDefault="00406813" w:rsidP="0022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42EFAC15" w14:textId="77777777" w:rsidR="00406813" w:rsidRPr="009874D5" w:rsidRDefault="00406813" w:rsidP="0022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7,690</w:t>
            </w: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9E0A49" w:rsidRPr="009874D5" w14:paraId="18ABFA39" w14:textId="77777777" w:rsidTr="00A764E0">
        <w:trPr>
          <w:cantSplit/>
          <w:trHeight w:val="350"/>
        </w:trPr>
        <w:tc>
          <w:tcPr>
            <w:tcW w:w="4680" w:type="dxa"/>
          </w:tcPr>
          <w:p w14:paraId="281B3B8D" w14:textId="77777777" w:rsidR="009E0A49" w:rsidRPr="009874D5" w:rsidRDefault="009E0A49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C868F0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6E9B6D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44D6F14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9AB1ADE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3432B73A" w14:textId="77777777" w:rsidR="009E0A49" w:rsidRPr="00FC2D70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67E375F1" w14:textId="77777777" w:rsidTr="009E0A49">
        <w:trPr>
          <w:cantSplit/>
          <w:trHeight w:val="350"/>
        </w:trPr>
        <w:tc>
          <w:tcPr>
            <w:tcW w:w="4680" w:type="dxa"/>
          </w:tcPr>
          <w:p w14:paraId="6A952CAB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F805F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44CBE10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F2447E7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DE72576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3794F0B7" w14:textId="3D21E0F7" w:rsidR="00787B22" w:rsidRPr="00FC2D70" w:rsidRDefault="002C1BCF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893,246</w:t>
            </w:r>
          </w:p>
        </w:tc>
      </w:tr>
      <w:tr w:rsidR="00787B22" w:rsidRPr="009874D5" w14:paraId="64D0AF63" w14:textId="77777777" w:rsidTr="009E0A49">
        <w:trPr>
          <w:cantSplit/>
          <w:trHeight w:val="350"/>
        </w:trPr>
        <w:tc>
          <w:tcPr>
            <w:tcW w:w="4680" w:type="dxa"/>
          </w:tcPr>
          <w:p w14:paraId="1C309A1C" w14:textId="0B1886A3" w:rsidR="00787B22" w:rsidRPr="009874D5" w:rsidRDefault="00402E28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787B22"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4EBCE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270A30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7BEB0CC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916862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E758F" w14:textId="0497118B" w:rsidR="00787B22" w:rsidRPr="009874D5" w:rsidRDefault="00FC2D70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-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</w:t>
            </w:r>
            <w:r w:rsidR="002C1BC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1,250</w:t>
            </w:r>
            <w:r w:rsidRPr="00FC2D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9E0A49" w:rsidRPr="009874D5" w14:paraId="78193AB4" w14:textId="77777777" w:rsidTr="009E0A49">
        <w:trPr>
          <w:cantSplit/>
          <w:trHeight w:val="350"/>
        </w:trPr>
        <w:tc>
          <w:tcPr>
            <w:tcW w:w="4680" w:type="dxa"/>
          </w:tcPr>
          <w:p w14:paraId="644EB463" w14:textId="77777777" w:rsidR="009E0A49" w:rsidRPr="009874D5" w:rsidRDefault="009E0A49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6B28A2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C02B38E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F2D38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166A6FE" w14:textId="77777777" w:rsidR="009E0A49" w:rsidRPr="009874D5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4A213C75" w14:textId="77777777" w:rsidR="009E0A49" w:rsidRPr="00FC2D70" w:rsidRDefault="009E0A49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FC2D70" w14:paraId="6644FF0B" w14:textId="77777777" w:rsidTr="009E0A49">
        <w:trPr>
          <w:cantSplit/>
          <w:trHeight w:val="350"/>
        </w:trPr>
        <w:tc>
          <w:tcPr>
            <w:tcW w:w="4680" w:type="dxa"/>
          </w:tcPr>
          <w:p w14:paraId="34E54AE6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771C8A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8EC2D0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D44F86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FB96BA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73D24F9C" w14:textId="3CE505CA" w:rsidR="00787B22" w:rsidRPr="00FC2D70" w:rsidRDefault="002C1BCF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871,996</w:t>
            </w:r>
          </w:p>
        </w:tc>
      </w:tr>
      <w:tr w:rsidR="00787B22" w:rsidRPr="009874D5" w14:paraId="56CBE650" w14:textId="77777777" w:rsidTr="00FC2D70">
        <w:trPr>
          <w:cantSplit/>
          <w:trHeight w:val="350"/>
        </w:trPr>
        <w:tc>
          <w:tcPr>
            <w:tcW w:w="4680" w:type="dxa"/>
          </w:tcPr>
          <w:p w14:paraId="7FF92E12" w14:textId="77777777" w:rsidR="00787B22" w:rsidRPr="009874D5" w:rsidRDefault="00787B22" w:rsidP="00787B2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696A05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814F080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65B1832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FBC0AC3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F59117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222993A1" w14:textId="77777777" w:rsidTr="00FC2D70">
        <w:trPr>
          <w:cantSplit/>
          <w:trHeight w:val="350"/>
        </w:trPr>
        <w:tc>
          <w:tcPr>
            <w:tcW w:w="4680" w:type="dxa"/>
          </w:tcPr>
          <w:p w14:paraId="674F656D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BF2E2AF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EF367A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709DD87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08483DF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06C3D75C" w14:textId="77777777" w:rsidR="00787B22" w:rsidRPr="009874D5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0FBC1CA9" w14:textId="77777777" w:rsidTr="00FC2D70">
        <w:trPr>
          <w:cantSplit/>
          <w:trHeight w:val="350"/>
        </w:trPr>
        <w:tc>
          <w:tcPr>
            <w:tcW w:w="4680" w:type="dxa"/>
          </w:tcPr>
          <w:p w14:paraId="30114B99" w14:textId="5AC8D91F" w:rsidR="00787B22" w:rsidRPr="009874D5" w:rsidRDefault="005749B7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เมื่อปฏิบัต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ตามภาระที่ต้องปฏิบัต</w:t>
            </w:r>
            <w:r w:rsidR="00E638FD"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เสร็จสิ้น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เวลาใดเวลาหนึ่ง</w:t>
            </w:r>
            <w:r w:rsidR="00F922BD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787B22"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87B22"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8E0AB2" w14:textId="091947FE" w:rsidR="00787B22" w:rsidRPr="006B08E9" w:rsidRDefault="005749B7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br/>
            </w:r>
            <w:r w:rsidR="002C1BCF" w:rsidRPr="006B0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6,663,313</w:t>
            </w:r>
          </w:p>
        </w:tc>
        <w:tc>
          <w:tcPr>
            <w:tcW w:w="204" w:type="dxa"/>
          </w:tcPr>
          <w:p w14:paraId="3E3D0789" w14:textId="77777777" w:rsidR="00787B22" w:rsidRPr="006B08E9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56E770" w14:textId="5DDC0963" w:rsidR="00787B22" w:rsidRPr="006B08E9" w:rsidRDefault="005749B7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br/>
            </w:r>
            <w:r w:rsidR="002C1BCF" w:rsidRPr="006B0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166,195</w:t>
            </w:r>
          </w:p>
        </w:tc>
        <w:tc>
          <w:tcPr>
            <w:tcW w:w="202" w:type="dxa"/>
          </w:tcPr>
          <w:p w14:paraId="0EF99745" w14:textId="77777777" w:rsidR="00787B22" w:rsidRPr="006B08E9" w:rsidRDefault="00787B22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2CF4E8" w14:textId="1E0E4969" w:rsidR="00787B22" w:rsidRPr="006B08E9" w:rsidRDefault="005749B7" w:rsidP="0078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br/>
            </w:r>
            <w:r w:rsidR="002C1BCF" w:rsidRPr="006B08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6,829,508</w:t>
            </w:r>
          </w:p>
        </w:tc>
      </w:tr>
    </w:tbl>
    <w:p w14:paraId="1792411C" w14:textId="77777777" w:rsidR="00197A4A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BF433" w14:textId="77777777" w:rsidR="00846BB6" w:rsidRPr="009874D5" w:rsidRDefault="00846BB6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0EB3B" w14:textId="77777777" w:rsidR="006C1839" w:rsidRPr="009874D5" w:rsidRDefault="006C1839" w:rsidP="00973C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737FA" w14:textId="041A55B5" w:rsidR="009A7FD9" w:rsidRDefault="009A7FD9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ข้อมูลเกี่ยวกับเขตภูมิศาสตร์</w:t>
      </w:r>
    </w:p>
    <w:p w14:paraId="28676702" w14:textId="77777777" w:rsidR="004F6E1E" w:rsidRPr="00975625" w:rsidRDefault="004F6E1E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68F140C" w14:textId="319B479D" w:rsidR="009A7FD9" w:rsidRDefault="009A7FD9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 บริษัทที่อยู่ภายใต้การควบคุมเดียวกัน และกิจการที่เกี่ยวข้องกันอื่น และรายได้จากบุคคลภายนอก สำหรับรายได้จากบุคคลภายนอกนั้น 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แสดงได้ดังนี้</w:t>
      </w:r>
    </w:p>
    <w:p w14:paraId="118F466D" w14:textId="77777777" w:rsidR="00F63EC2" w:rsidRPr="00F63EC2" w:rsidRDefault="00F63EC2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204"/>
        <w:gridCol w:w="1146"/>
      </w:tblGrid>
      <w:tr w:rsidR="00593FFD" w:rsidRPr="009874D5" w14:paraId="38439040" w14:textId="77777777" w:rsidTr="00593FFD">
        <w:trPr>
          <w:cantSplit/>
          <w:trHeight w:val="254"/>
          <w:tblHeader/>
        </w:trPr>
        <w:tc>
          <w:tcPr>
            <w:tcW w:w="6300" w:type="dxa"/>
            <w:vAlign w:val="bottom"/>
            <w:hideMark/>
          </w:tcPr>
          <w:p w14:paraId="0DFF15AF" w14:textId="5CD7AA5F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DEF8164" w14:textId="77777777" w:rsidR="00593FFD" w:rsidRPr="009874D5" w:rsidRDefault="00593FFD" w:rsidP="00593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593FFD" w:rsidRPr="009874D5" w14:paraId="54146930" w14:textId="77777777" w:rsidTr="00593FFD">
        <w:trPr>
          <w:cantSplit/>
          <w:trHeight w:val="363"/>
          <w:tblHeader/>
        </w:trPr>
        <w:tc>
          <w:tcPr>
            <w:tcW w:w="6300" w:type="dxa"/>
            <w:vAlign w:val="bottom"/>
          </w:tcPr>
          <w:p w14:paraId="1301C690" w14:textId="13A18F80" w:rsidR="00593FFD" w:rsidRPr="00C43BCF" w:rsidRDefault="00593FFD" w:rsidP="00C4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C43B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516AEA" w:rsidRPr="00516A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C43B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C43B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030054F4" w14:textId="2E100539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04" w:type="dxa"/>
            <w:vAlign w:val="bottom"/>
          </w:tcPr>
          <w:p w14:paraId="3EC7D7DA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vAlign w:val="bottom"/>
          </w:tcPr>
          <w:p w14:paraId="13B09D6B" w14:textId="0B8C4114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593FFD" w:rsidRPr="009874D5" w14:paraId="6CDF4032" w14:textId="77777777" w:rsidTr="00593FFD">
        <w:trPr>
          <w:cantSplit/>
          <w:trHeight w:val="272"/>
          <w:tblHeader/>
        </w:trPr>
        <w:tc>
          <w:tcPr>
            <w:tcW w:w="6300" w:type="dxa"/>
            <w:vAlign w:val="bottom"/>
          </w:tcPr>
          <w:p w14:paraId="2E143141" w14:textId="77777777" w:rsidR="00593FFD" w:rsidRPr="009B102E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7B243C8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93FFD" w:rsidRPr="009874D5" w14:paraId="5C80B46E" w14:textId="77777777" w:rsidTr="00593FFD">
        <w:trPr>
          <w:cantSplit/>
          <w:trHeight w:val="336"/>
        </w:trPr>
        <w:tc>
          <w:tcPr>
            <w:tcW w:w="6300" w:type="dxa"/>
            <w:hideMark/>
          </w:tcPr>
          <w:p w14:paraId="4BAEB79F" w14:textId="1D4884B1" w:rsidR="00593FFD" w:rsidRPr="009874D5" w:rsidRDefault="001569D2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350" w:type="dxa"/>
          </w:tcPr>
          <w:p w14:paraId="08C7398A" w14:textId="3F4AAE1B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DF71063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6A3C9B13" w14:textId="2F85E90F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93FFD" w:rsidRPr="009874D5" w14:paraId="3E16CE91" w14:textId="77777777" w:rsidTr="00B52B01">
        <w:trPr>
          <w:cantSplit/>
          <w:trHeight w:val="350"/>
        </w:trPr>
        <w:tc>
          <w:tcPr>
            <w:tcW w:w="6300" w:type="dxa"/>
          </w:tcPr>
          <w:p w14:paraId="5096C231" w14:textId="7DF6E759" w:rsidR="00593FFD" w:rsidRPr="009874D5" w:rsidRDefault="001D247B" w:rsidP="001D247B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ประเทศในทวีปเอเชีย ทวีปโอเชียเนีย และอื่น</w:t>
            </w:r>
            <w:r w:rsidR="00C46E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42A4B0A9" w14:textId="5CB2C777" w:rsidR="00593FFD" w:rsidRPr="009874D5" w:rsidRDefault="00A809D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809D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2,735,543</w:t>
            </w:r>
          </w:p>
        </w:tc>
        <w:tc>
          <w:tcPr>
            <w:tcW w:w="204" w:type="dxa"/>
          </w:tcPr>
          <w:p w14:paraId="431A1B96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BA11B50" w14:textId="722E8530" w:rsidR="00593FFD" w:rsidRPr="000A2BCE" w:rsidRDefault="000A2BC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2,459,427</w:t>
            </w:r>
          </w:p>
        </w:tc>
      </w:tr>
      <w:tr w:rsidR="00593FFD" w:rsidRPr="009874D5" w14:paraId="414651E8" w14:textId="77777777" w:rsidTr="00B52B01">
        <w:trPr>
          <w:cantSplit/>
          <w:trHeight w:val="350"/>
        </w:trPr>
        <w:tc>
          <w:tcPr>
            <w:tcW w:w="6300" w:type="dxa"/>
          </w:tcPr>
          <w:p w14:paraId="0BFF559D" w14:textId="769CC02D" w:rsidR="00593FFD" w:rsidRPr="009874D5" w:rsidRDefault="00AF10D3" w:rsidP="00AF10D3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ประเทศในทวีปอเมริกา</w:t>
            </w:r>
          </w:p>
        </w:tc>
        <w:tc>
          <w:tcPr>
            <w:tcW w:w="1350" w:type="dxa"/>
          </w:tcPr>
          <w:p w14:paraId="5D841FB5" w14:textId="7917446C" w:rsidR="00593FFD" w:rsidRPr="009874D5" w:rsidRDefault="00EB4FB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B4FB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4,216,367</w:t>
            </w:r>
          </w:p>
        </w:tc>
        <w:tc>
          <w:tcPr>
            <w:tcW w:w="204" w:type="dxa"/>
          </w:tcPr>
          <w:p w14:paraId="30C13B05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002079C" w14:textId="4C60138F" w:rsidR="00593FFD" w:rsidRPr="009874D5" w:rsidRDefault="000A2BC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3,476,947</w:t>
            </w:r>
          </w:p>
        </w:tc>
      </w:tr>
      <w:tr w:rsidR="001569D2" w:rsidRPr="009874D5" w14:paraId="5EEF24FC" w14:textId="77777777" w:rsidTr="00140FDE">
        <w:trPr>
          <w:cantSplit/>
          <w:trHeight w:val="350"/>
        </w:trPr>
        <w:tc>
          <w:tcPr>
            <w:tcW w:w="6300" w:type="dxa"/>
          </w:tcPr>
          <w:p w14:paraId="711955AB" w14:textId="0F0C847F" w:rsidR="001569D2" w:rsidRPr="009874D5" w:rsidRDefault="000F102B" w:rsidP="000F102B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ประเทศในทวีปยุโรป (รวมถึงสหราชอาณาจักร)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F8739C" w14:textId="519F4539" w:rsidR="001569D2" w:rsidRPr="009874D5" w:rsidRDefault="00430CF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30CF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1,464,519</w:t>
            </w:r>
          </w:p>
        </w:tc>
        <w:tc>
          <w:tcPr>
            <w:tcW w:w="204" w:type="dxa"/>
          </w:tcPr>
          <w:p w14:paraId="1D78167E" w14:textId="77777777" w:rsidR="001569D2" w:rsidRPr="009874D5" w:rsidRDefault="001569D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303AC21" w14:textId="20587F01" w:rsidR="001569D2" w:rsidRPr="009874D5" w:rsidRDefault="000A2BC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736,343</w:t>
            </w:r>
          </w:p>
        </w:tc>
      </w:tr>
      <w:tr w:rsidR="001569D2" w:rsidRPr="009874D5" w14:paraId="1DFC7CA6" w14:textId="77777777" w:rsidTr="00140FDE">
        <w:trPr>
          <w:cantSplit/>
          <w:trHeight w:val="350"/>
        </w:trPr>
        <w:tc>
          <w:tcPr>
            <w:tcW w:w="6300" w:type="dxa"/>
          </w:tcPr>
          <w:p w14:paraId="176ABDD4" w14:textId="1757FFD0" w:rsidR="001569D2" w:rsidRPr="00C46E50" w:rsidRDefault="00BF4C4A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E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รวมรายได้จากบุคคลภายนอก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011F2A" w14:textId="343737BA" w:rsidR="001569D2" w:rsidRPr="009C669D" w:rsidRDefault="00EA1E6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A1E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8,416,429</w:t>
            </w:r>
          </w:p>
        </w:tc>
        <w:tc>
          <w:tcPr>
            <w:tcW w:w="204" w:type="dxa"/>
          </w:tcPr>
          <w:p w14:paraId="47159474" w14:textId="77777777" w:rsidR="001569D2" w:rsidRPr="009C669D" w:rsidRDefault="001569D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1ED0C45" w14:textId="2538C055" w:rsidR="001569D2" w:rsidRPr="009C669D" w:rsidRDefault="000A2BC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6,672,717</w:t>
            </w:r>
          </w:p>
        </w:tc>
      </w:tr>
      <w:tr w:rsidR="00593FFD" w:rsidRPr="009874D5" w14:paraId="20F56882" w14:textId="77777777" w:rsidTr="009C669D">
        <w:trPr>
          <w:cantSplit/>
          <w:trHeight w:val="350"/>
        </w:trPr>
        <w:tc>
          <w:tcPr>
            <w:tcW w:w="6300" w:type="dxa"/>
          </w:tcPr>
          <w:p w14:paraId="655D8DC5" w14:textId="158DCEDC" w:rsidR="00AD5056" w:rsidRPr="009874D5" w:rsidRDefault="00AD5056" w:rsidP="00AD50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รายได้จากบริษัทใหญ่ </w:t>
            </w:r>
            <w:r w:rsidR="00546F14"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กิจการอื่นที่อยู่ภายใต้การควบคุมเดียวกัน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1C0F8C3" w14:textId="5FB8E7A3" w:rsidR="00593FFD" w:rsidRPr="009874D5" w:rsidRDefault="00AD5056" w:rsidP="00AD50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และบริษัทที่เกี่ยวข้องกันอื่น (หมายเหตุข้อ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051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2BBE42" w14:textId="77777777" w:rsidR="00CA16A1" w:rsidRDefault="00CA16A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314359F" w14:textId="756FBB27" w:rsidR="000D1EB6" w:rsidRPr="00EF6080" w:rsidRDefault="000D1EB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1EB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179,188</w:t>
            </w:r>
          </w:p>
        </w:tc>
        <w:tc>
          <w:tcPr>
            <w:tcW w:w="204" w:type="dxa"/>
          </w:tcPr>
          <w:p w14:paraId="0B92127B" w14:textId="77777777" w:rsidR="00593FFD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5959D400" w14:textId="77777777" w:rsidR="000D1EB6" w:rsidRPr="009874D5" w:rsidRDefault="000D1EB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626E987" w14:textId="67662FE6" w:rsidR="009956A8" w:rsidRPr="009874D5" w:rsidRDefault="0081414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br/>
              <w:t>156,791</w:t>
            </w:r>
          </w:p>
        </w:tc>
      </w:tr>
      <w:tr w:rsidR="00593FFD" w:rsidRPr="009874D5" w14:paraId="32AD7527" w14:textId="77777777" w:rsidTr="009C669D">
        <w:trPr>
          <w:cantSplit/>
          <w:trHeight w:val="350"/>
        </w:trPr>
        <w:tc>
          <w:tcPr>
            <w:tcW w:w="6300" w:type="dxa"/>
          </w:tcPr>
          <w:p w14:paraId="01B709AA" w14:textId="77777777" w:rsidR="00593FFD" w:rsidRPr="009874D5" w:rsidRDefault="00593FFD" w:rsidP="005B4E4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FA6857" w14:textId="2F00839A" w:rsidR="00593FFD" w:rsidRPr="009C669D" w:rsidRDefault="00DF7A7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7A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8,595,617</w:t>
            </w:r>
          </w:p>
        </w:tc>
        <w:tc>
          <w:tcPr>
            <w:tcW w:w="204" w:type="dxa"/>
          </w:tcPr>
          <w:p w14:paraId="5281CA8B" w14:textId="77777777" w:rsidR="00593FFD" w:rsidRPr="009C669D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844076B" w14:textId="6BD9C507" w:rsidR="00593FFD" w:rsidRPr="009C669D" w:rsidRDefault="0081414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6,829,508</w:t>
            </w:r>
          </w:p>
        </w:tc>
      </w:tr>
    </w:tbl>
    <w:p w14:paraId="1A32A796" w14:textId="77777777" w:rsidR="00125EDD" w:rsidRPr="009874D5" w:rsidRDefault="00125EDD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D4B17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15FF6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DEAC4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BE8B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EF792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883AF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69B9C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05355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63F3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6C469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9EA51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1CED0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1F9DB" w14:textId="4A53A3B4" w:rsidR="006B5D47" w:rsidRPr="009874D5" w:rsidRDefault="006B5D47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70AD9F" w14:textId="77777777" w:rsidR="004523B6" w:rsidRPr="007C7D0E" w:rsidRDefault="004523B6" w:rsidP="004523B6">
      <w:pPr>
        <w:pStyle w:val="Caption"/>
        <w:rPr>
          <w:rFonts w:asciiTheme="majorBidi" w:hAnsiTheme="majorBidi" w:cstheme="majorBidi"/>
          <w:sz w:val="22"/>
          <w:szCs w:val="22"/>
        </w:rPr>
      </w:pPr>
    </w:p>
    <w:p w14:paraId="1E9C102F" w14:textId="32A38500" w:rsidR="008B2A5A" w:rsidRDefault="00894330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sz w:val="30"/>
          <w:szCs w:val="30"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มูลค่าตามบัญชีและ</w:t>
      </w:r>
      <w:r w:rsidR="008B2A5A" w:rsidRPr="009874D5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มูลค่ายุติธรรม</w:t>
      </w:r>
    </w:p>
    <w:p w14:paraId="35B3D7A7" w14:textId="77777777" w:rsidR="00F760C5" w:rsidRPr="007C7D0E" w:rsidRDefault="00F760C5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sz w:val="22"/>
          <w:szCs w:val="22"/>
          <w:cs/>
        </w:rPr>
      </w:pPr>
    </w:p>
    <w:p w14:paraId="2A3A794C" w14:textId="1D255464" w:rsidR="006B5D47" w:rsidRDefault="00E9442F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รวมถึงลำดับชั้นมูลค่ายุติธรรม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</w:t>
      </w:r>
      <w:r>
        <w:rPr>
          <w:rFonts w:asciiTheme="majorBidi" w:hAnsiTheme="majorBidi" w:cs="Angsana New" w:hint="cs"/>
          <w:sz w:val="30"/>
          <w:szCs w:val="30"/>
          <w:cs/>
          <w:lang w:val="en-GB"/>
        </w:rPr>
        <w:t>น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C2343B0" w14:textId="77777777" w:rsidR="003243C1" w:rsidRPr="007C7D0E" w:rsidRDefault="003243C1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07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02"/>
        <w:gridCol w:w="1890"/>
        <w:gridCol w:w="180"/>
        <w:gridCol w:w="1800"/>
      </w:tblGrid>
      <w:tr w:rsidR="00D7209C" w:rsidRPr="009874D5" w14:paraId="58125E47" w14:textId="77777777" w:rsidTr="001E6903">
        <w:trPr>
          <w:cantSplit/>
          <w:tblHeader/>
        </w:trPr>
        <w:tc>
          <w:tcPr>
            <w:tcW w:w="5202" w:type="dxa"/>
          </w:tcPr>
          <w:p w14:paraId="204C3500" w14:textId="77777777" w:rsidR="00D7209C" w:rsidRPr="009874D5" w:rsidDel="00EC3B9E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2699F30E" w14:textId="04A2C626" w:rsidR="001E6903" w:rsidRPr="001E6903" w:rsidRDefault="00D7209C" w:rsidP="001E6903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25CC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และงบการเงิน</w:t>
            </w:r>
            <w:r w:rsidR="001E690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7209C" w:rsidRPr="009874D5" w14:paraId="197392B0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53B7C007" w14:textId="5D2815D5" w:rsidR="00D7209C" w:rsidRPr="009874D5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4B4EBE82" w14:textId="7673FB55" w:rsidR="00D7209C" w:rsidRPr="009874D5" w:rsidRDefault="007C7D0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</w:tcPr>
          <w:p w14:paraId="26EF65A2" w14:textId="77777777" w:rsidR="00D7209C" w:rsidRPr="009874D5" w:rsidRDefault="00D7209C" w:rsidP="005B4E4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91ABA9D" w14:textId="77777777" w:rsidR="00D7209C" w:rsidRPr="009874D5" w:rsidRDefault="00D7209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209C" w:rsidRPr="009874D5" w14:paraId="7A84F2A1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01CF22F6" w14:textId="77777777" w:rsidR="00D7209C" w:rsidRPr="009874D5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027CF39D" w14:textId="77777777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E9A8304" w14:textId="77777777" w:rsidR="00D7209C" w:rsidRPr="009874D5" w:rsidRDefault="00D7209C" w:rsidP="005B4E4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8A0E4AC" w14:textId="77777777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</w:tr>
      <w:tr w:rsidR="001E6903" w:rsidRPr="009874D5" w14:paraId="26AA6CB1" w14:textId="2490AA51" w:rsidTr="001E6903">
        <w:trPr>
          <w:cantSplit/>
          <w:tblHeader/>
        </w:trPr>
        <w:tc>
          <w:tcPr>
            <w:tcW w:w="5202" w:type="dxa"/>
          </w:tcPr>
          <w:p w14:paraId="6DDBDC97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5CE2B97E" w14:textId="4971D62E" w:rsidR="001E6903" w:rsidRPr="009874D5" w:rsidRDefault="001E6903" w:rsidP="001E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E6903" w:rsidRPr="009874D5" w14:paraId="15CB5621" w14:textId="77777777" w:rsidTr="00E323D3">
        <w:trPr>
          <w:cantSplit/>
        </w:trPr>
        <w:tc>
          <w:tcPr>
            <w:tcW w:w="5202" w:type="dxa"/>
          </w:tcPr>
          <w:p w14:paraId="02D712FF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1890" w:type="dxa"/>
            <w:vAlign w:val="bottom"/>
          </w:tcPr>
          <w:p w14:paraId="10007949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39A548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86C21B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6903" w:rsidRPr="009874D5" w14:paraId="68E399D4" w14:textId="77777777" w:rsidTr="00E323D3">
        <w:trPr>
          <w:cantSplit/>
        </w:trPr>
        <w:tc>
          <w:tcPr>
            <w:tcW w:w="5202" w:type="dxa"/>
          </w:tcPr>
          <w:p w14:paraId="34B3E50A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74667B2F" w14:textId="286E0388" w:rsidR="001E6903" w:rsidRPr="009874D5" w:rsidRDefault="00AF4A1F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47A9">
              <w:rPr>
                <w:rFonts w:asciiTheme="majorBidi" w:hAnsiTheme="majorBidi" w:cstheme="majorBidi"/>
                <w:sz w:val="30"/>
                <w:szCs w:val="30"/>
              </w:rPr>
              <w:t>6,028</w:t>
            </w:r>
          </w:p>
        </w:tc>
        <w:tc>
          <w:tcPr>
            <w:tcW w:w="180" w:type="dxa"/>
          </w:tcPr>
          <w:p w14:paraId="1A90B004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BBD3955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310,752</w:t>
            </w:r>
          </w:p>
        </w:tc>
      </w:tr>
      <w:tr w:rsidR="0073537D" w:rsidRPr="009874D5" w14:paraId="2B132560" w14:textId="77777777" w:rsidTr="00E323D3">
        <w:trPr>
          <w:cantSplit/>
        </w:trPr>
        <w:tc>
          <w:tcPr>
            <w:tcW w:w="5202" w:type="dxa"/>
          </w:tcPr>
          <w:p w14:paraId="7A2C6BC2" w14:textId="77777777" w:rsidR="0073537D" w:rsidRPr="009874D5" w:rsidRDefault="0073537D" w:rsidP="001E69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52EEE89" w14:textId="77777777" w:rsidR="0073537D" w:rsidRPr="00453475" w:rsidRDefault="0073537D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81B764" w14:textId="77777777" w:rsidR="0073537D" w:rsidRPr="009874D5" w:rsidRDefault="0073537D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F6544F4" w14:textId="77777777" w:rsidR="0073537D" w:rsidRPr="009874D5" w:rsidRDefault="0073537D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6903" w:rsidRPr="009874D5" w14:paraId="168A4DBE" w14:textId="77777777" w:rsidTr="00E323D3">
        <w:trPr>
          <w:cantSplit/>
        </w:trPr>
        <w:tc>
          <w:tcPr>
            <w:tcW w:w="5202" w:type="dxa"/>
            <w:shd w:val="clear" w:color="auto" w:fill="auto"/>
          </w:tcPr>
          <w:p w14:paraId="4EA92309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หนี้สินสัญญาอนุพันธ์</w:t>
            </w:r>
          </w:p>
        </w:tc>
        <w:tc>
          <w:tcPr>
            <w:tcW w:w="1890" w:type="dxa"/>
            <w:vAlign w:val="bottom"/>
          </w:tcPr>
          <w:p w14:paraId="49B1F14E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83106E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11A36A9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6903" w:rsidRPr="009874D5" w14:paraId="4E05F097" w14:textId="77777777" w:rsidTr="00E323D3">
        <w:trPr>
          <w:cantSplit/>
        </w:trPr>
        <w:tc>
          <w:tcPr>
            <w:tcW w:w="5202" w:type="dxa"/>
            <w:shd w:val="clear" w:color="auto" w:fill="auto"/>
          </w:tcPr>
          <w:p w14:paraId="52D52C04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570685EB" w14:textId="6DA5D7B4" w:rsidR="001E6903" w:rsidRPr="009874D5" w:rsidRDefault="006F12A5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47A9">
              <w:rPr>
                <w:rFonts w:asciiTheme="majorBidi" w:hAnsiTheme="majorBidi" w:cstheme="majorBidi"/>
                <w:sz w:val="30"/>
                <w:szCs w:val="30"/>
              </w:rPr>
              <w:t>461,847</w:t>
            </w:r>
          </w:p>
        </w:tc>
        <w:tc>
          <w:tcPr>
            <w:tcW w:w="180" w:type="dxa"/>
          </w:tcPr>
          <w:p w14:paraId="304C7ADD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11238BF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85,489</w:t>
            </w:r>
          </w:p>
        </w:tc>
      </w:tr>
    </w:tbl>
    <w:p w14:paraId="54EBA898" w14:textId="77777777" w:rsidR="006B5D47" w:rsidRPr="007C7D0E" w:rsidRDefault="006B5D47" w:rsidP="006B5D4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147F6B3A" w14:textId="2D553FB7" w:rsidR="007D7CC1" w:rsidRDefault="006B5D47" w:rsidP="007C7D0E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วันที่ในงบฐานะการเงิน </w:t>
      </w:r>
      <w:r w:rsidR="00A10316">
        <w:rPr>
          <w:rFonts w:asciiTheme="majorBidi" w:hAnsiTheme="majorBidi" w:cstheme="majorBidi" w:hint="cs"/>
          <w:sz w:val="30"/>
          <w:szCs w:val="30"/>
          <w:cs/>
          <w:lang w:bidi="th-TH"/>
        </w:rPr>
        <w:t>และคิด</w:t>
      </w:r>
      <w:r w:rsidR="00A07C7C">
        <w:rPr>
          <w:rFonts w:asciiTheme="majorBidi" w:hAnsiTheme="majorBidi" w:cstheme="majorBidi"/>
          <w:sz w:val="30"/>
          <w:szCs w:val="30"/>
          <w:lang w:bidi="th-TH"/>
        </w:rPr>
        <w:br/>
      </w:r>
      <w:r w:rsidR="00A10316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มูลค่าที่ได้กลับมาเป็นมูลค่า</w:t>
      </w:r>
      <w:r w:rsidR="00322F5F">
        <w:rPr>
          <w:rFonts w:asciiTheme="majorBidi" w:hAnsiTheme="majorBidi" w:cstheme="majorBidi" w:hint="cs"/>
          <w:sz w:val="30"/>
          <w:szCs w:val="30"/>
          <w:cs/>
          <w:lang w:bidi="th-TH"/>
        </w:rPr>
        <w:t>ปัจจุบันซึ่งเป็นมูลค่ายุติธรรม</w:t>
      </w:r>
      <w:r w:rsidR="004D390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อยู่ในระดับ </w:t>
      </w:r>
      <w:r w:rsidR="00260BB4" w:rsidRPr="009874D5">
        <w:rPr>
          <w:rFonts w:asciiTheme="majorBidi" w:hAnsiTheme="majorBidi" w:cstheme="majorBidi"/>
          <w:sz w:val="30"/>
          <w:szCs w:val="30"/>
        </w:rPr>
        <w:t>2</w:t>
      </w:r>
      <w:r w:rsidR="004D390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D390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ของลำดับชั้นมูลค่ายุติธรรม</w:t>
      </w:r>
    </w:p>
    <w:p w14:paraId="5A02AE8E" w14:textId="77777777" w:rsidR="007C7D0E" w:rsidRPr="007C7D0E" w:rsidRDefault="007C7D0E" w:rsidP="007C7D0E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CC62005" w14:textId="57C7511B" w:rsidR="007D7CC1" w:rsidRDefault="00152A52" w:rsidP="0073537D">
      <w:pPr>
        <w:pStyle w:val="block"/>
        <w:spacing w:after="0" w:line="240" w:lineRule="auto"/>
        <w:ind w:right="-7"/>
        <w:rPr>
          <w:rFonts w:asciiTheme="majorBidi" w:hAnsiTheme="majorBidi" w:cs="Angsana New"/>
          <w:sz w:val="30"/>
          <w:szCs w:val="30"/>
          <w:lang w:bidi="th-TH"/>
        </w:rPr>
      </w:pPr>
      <w:r w:rsidRPr="00691041">
        <w:rPr>
          <w:rFonts w:asciiTheme="majorBidi" w:hAnsiTheme="majorBidi" w:cs="Angsana New" w:hint="cs"/>
          <w:sz w:val="30"/>
          <w:szCs w:val="30"/>
          <w:cs/>
          <w:lang w:bidi="th-TH"/>
        </w:rPr>
        <w:t>ไม่มีรายการโอนระหว่างลำดับชั้นมูลค่ายุติธรรมในระหว่าง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งวด</w:t>
      </w:r>
    </w:p>
    <w:p w14:paraId="7C8A323B" w14:textId="77777777" w:rsidR="00123EC5" w:rsidRPr="007C7D0E" w:rsidRDefault="00123EC5" w:rsidP="00975625">
      <w:pPr>
        <w:pStyle w:val="block"/>
        <w:spacing w:after="0" w:line="240" w:lineRule="auto"/>
        <w:ind w:right="-7"/>
        <w:rPr>
          <w:rFonts w:asciiTheme="majorBidi" w:hAnsiTheme="majorBidi" w:cs="Angsana New"/>
          <w:szCs w:val="22"/>
          <w:lang w:bidi="th-TH"/>
        </w:rPr>
      </w:pPr>
    </w:p>
    <w:p w14:paraId="6D2BAB0E" w14:textId="32E36593" w:rsidR="00123EC5" w:rsidRPr="009874D5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="00123E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มีดังต่อไปนี้</w:t>
      </w:r>
    </w:p>
    <w:p w14:paraId="013EC54F" w14:textId="77777777" w:rsidR="00123EC5" w:rsidRPr="007C7D0E" w:rsidRDefault="00123EC5" w:rsidP="00123EC5">
      <w:pPr>
        <w:pStyle w:val="block"/>
        <w:spacing w:after="0" w:line="240" w:lineRule="auto"/>
        <w:ind w:right="-7"/>
        <w:rPr>
          <w:rFonts w:asciiTheme="majorBidi" w:hAnsiTheme="majorBidi" w:cstheme="majorBidi"/>
          <w:szCs w:val="22"/>
          <w:lang w:bidi="th-TH"/>
        </w:rPr>
      </w:pPr>
    </w:p>
    <w:p w14:paraId="28E2F271" w14:textId="539B3101" w:rsidR="005723E4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3051E7" w:rsidRPr="003051E7">
        <w:rPr>
          <w:rFonts w:asciiTheme="majorBidi" w:hAnsiTheme="majorBidi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771D844" w14:textId="332763CC" w:rsidR="005723E4" w:rsidRPr="009874D5" w:rsidRDefault="005723E4" w:rsidP="005723E4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</w:t>
      </w:r>
    </w:p>
    <w:p w14:paraId="46F6CC4E" w14:textId="1CC48F16" w:rsidR="006B5D47" w:rsidRPr="009874D5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ลูกหนี้การค้าและลูกหนี้อื่น</w:t>
      </w:r>
    </w:p>
    <w:p w14:paraId="05089F96" w14:textId="77777777" w:rsidR="006B5D47" w:rsidRPr="009874D5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เงินให้กู้ยืมระยะสั้นและระยะยาวแก่บริษัทย่อย</w:t>
      </w:r>
    </w:p>
    <w:p w14:paraId="20ACD8D4" w14:textId="77777777" w:rsidR="006B5D47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เจ้าหนี้การค้าและเจ้าหนี้อื่น</w:t>
      </w:r>
    </w:p>
    <w:p w14:paraId="78541391" w14:textId="10BC516D" w:rsidR="004D3904" w:rsidRPr="009874D5" w:rsidRDefault="004D3904" w:rsidP="004D3904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เงินกู้ยืมระยะสั้นจากบริษัทย่อย</w:t>
      </w:r>
    </w:p>
    <w:p w14:paraId="5D19F20F" w14:textId="3E150E75" w:rsidR="000722D8" w:rsidRDefault="006B5D47" w:rsidP="007D7CC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สินทรัพย์และหนี้สินไม่หมุนเวียนอื่น</w:t>
      </w:r>
    </w:p>
    <w:p w14:paraId="04160BF8" w14:textId="239CB3B2" w:rsidR="006B5D47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มูลค่ายุติธรรม</w:t>
      </w:r>
      <w:r w:rsidR="00E93A95" w:rsidRPr="00E93A95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5723E4">
        <w:rPr>
          <w:rFonts w:asciiTheme="majorBidi" w:hAnsiTheme="majorBidi" w:cs="Angsana New" w:hint="cs"/>
          <w:sz w:val="30"/>
          <w:szCs w:val="30"/>
          <w:cs/>
          <w:lang w:bidi="th-TH"/>
        </w:rPr>
        <w:t>วิธี</w:t>
      </w:r>
      <w:r w:rsidR="00E93A95" w:rsidRPr="00E93A95">
        <w:rPr>
          <w:rFonts w:asciiTheme="majorBidi" w:hAnsiTheme="majorBidi" w:cs="Angsana New" w:hint="cs"/>
          <w:sz w:val="30"/>
          <w:szCs w:val="30"/>
          <w:cs/>
          <w:lang w:bidi="th-TH"/>
        </w:rPr>
        <w:t>การประเมินมูลค่า</w:t>
      </w: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t>แบ่งออกเป็นลำดับชั้นตามข้อมูลที่ใช้ดังนี้</w:t>
      </w:r>
    </w:p>
    <w:p w14:paraId="62739FD2" w14:textId="77777777" w:rsidR="00691041" w:rsidRPr="007C7D0E" w:rsidRDefault="00691041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CD5D8E6" w14:textId="58BC9457" w:rsidR="006B5D47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มูลค่ายุติธรรมของเครื่องมือทางการเงินอ้างอิงจากราคาเสนอซื้อขาย ณ วันที่ในงบฐานะการเงินที่อ้างอิงจากในตลาดที่มีสภาพคล่อง</w:t>
      </w:r>
    </w:p>
    <w:p w14:paraId="12EEC50D" w14:textId="0AAEAD99" w:rsidR="006B5D47" w:rsidRPr="003219DF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</w:t>
      </w:r>
      <w:r w:rsidRPr="009874D5">
        <w:rPr>
          <w:rFonts w:asciiTheme="majorBidi" w:hAnsiTheme="majorBidi" w:cstheme="majorBidi"/>
          <w:sz w:val="30"/>
          <w:szCs w:val="30"/>
          <w:lang w:bidi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="004B267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6D0A40DD" w14:textId="6A467E54" w:rsidR="006B5D47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="003219D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2BC2A43" w14:textId="77777777" w:rsidR="006B5D47" w:rsidRPr="007C7D0E" w:rsidRDefault="006B5D47" w:rsidP="006B5D47">
      <w:pPr>
        <w:pStyle w:val="block"/>
        <w:spacing w:after="0" w:line="240" w:lineRule="auto"/>
        <w:ind w:left="0" w:right="-7" w:firstLine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D6B5000" w14:textId="4E90E90C" w:rsidR="00641862" w:rsidRPr="007C7D0E" w:rsidRDefault="00E370FA" w:rsidP="00F52A31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70FA">
        <w:rPr>
          <w:rFonts w:asciiTheme="majorBidi" w:hAnsiTheme="majorBidi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4E69FBF" w14:textId="77777777" w:rsidR="007C7D0E" w:rsidRPr="00E370FA" w:rsidRDefault="007C7D0E" w:rsidP="007C7D0E">
      <w:pPr>
        <w:pStyle w:val="ListParagraph"/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8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170"/>
        <w:gridCol w:w="180"/>
        <w:gridCol w:w="1170"/>
        <w:gridCol w:w="178"/>
        <w:gridCol w:w="1137"/>
        <w:gridCol w:w="180"/>
        <w:gridCol w:w="1205"/>
      </w:tblGrid>
      <w:tr w:rsidR="00276C8A" w:rsidRPr="00FB7780" w14:paraId="7DD71981" w14:textId="77777777" w:rsidTr="009B102E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482CC5B1" w14:textId="77777777" w:rsidR="00276C8A" w:rsidRPr="00FB7780" w:rsidRDefault="00276C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299D661" w14:textId="139E8C22" w:rsidR="00276C8A" w:rsidRPr="005723E4" w:rsidRDefault="001C3D4E">
            <w:pPr>
              <w:pStyle w:val="acctmergecolhdg"/>
              <w:spacing w:line="240" w:lineRule="auto"/>
              <w:ind w:left="-83" w:firstLine="4"/>
              <w:rPr>
                <w:rFonts w:cs="Angsana New"/>
                <w:b w:val="0"/>
                <w:bCs/>
                <w:szCs w:val="28"/>
                <w:lang w:bidi="th-TH"/>
              </w:rPr>
            </w:pPr>
            <w:r w:rsidRPr="005723E4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2C1E608" w14:textId="77777777" w:rsidR="00276C8A" w:rsidRPr="00A848CF" w:rsidRDefault="00276C8A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3DA6EBD" w14:textId="55FAC219" w:rsidR="00276C8A" w:rsidRPr="00A848CF" w:rsidRDefault="001C3D4E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A848CF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งบการเงินเฉพาะกิจการ</w:t>
            </w:r>
            <w:r w:rsidR="00276C8A" w:rsidRPr="00A848CF">
              <w:rPr>
                <w:b w:val="0"/>
                <w:bCs/>
                <w:szCs w:val="22"/>
              </w:rPr>
              <w:t xml:space="preserve"> </w:t>
            </w:r>
          </w:p>
        </w:tc>
      </w:tr>
      <w:tr w:rsidR="001C3D4E" w:rsidRPr="00FB7780" w14:paraId="7F3DADF8" w14:textId="77777777" w:rsidTr="009B102E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3FFA69B1" w14:textId="77777777" w:rsidR="001C3D4E" w:rsidRPr="00FB7780" w:rsidRDefault="001C3D4E" w:rsidP="001C3D4E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4B580A6" w14:textId="33DBC615" w:rsidR="001C3D4E" w:rsidRPr="001C3D4E" w:rsidRDefault="007C7D0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42150F82" w14:textId="77777777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0D8B3" w14:textId="2D6FB8C8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64862923" w14:textId="77777777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9E502F4" w14:textId="3EFDBF5F" w:rsidR="001C3D4E" w:rsidRPr="001C3D4E" w:rsidRDefault="007C7D0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31AEF8F3" w14:textId="77777777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913F7F" w14:textId="5E3240CC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C3D4E" w:rsidRPr="00FB7780" w14:paraId="6827A8ED" w14:textId="77777777" w:rsidTr="009B102E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7C480431" w14:textId="77777777" w:rsidR="001C3D4E" w:rsidRPr="00FB7780" w:rsidRDefault="001C3D4E" w:rsidP="001C3D4E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1D5CACD" w14:textId="3E7E4D8E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1D2162E" w14:textId="77777777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9B85A" w14:textId="4C0D6684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01124624" w14:textId="77777777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51986B4" w14:textId="051D5522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F518700" w14:textId="77777777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5B4E7A6" w14:textId="2D685D5A" w:rsidR="001C3D4E" w:rsidRPr="001C3D4E" w:rsidRDefault="001C3D4E" w:rsidP="001C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76C8A" w:rsidRPr="00FB7780" w14:paraId="60E1FA9E" w14:textId="77777777" w:rsidTr="009B102E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5488778B" w14:textId="77777777" w:rsidR="00276C8A" w:rsidRPr="00FB7780" w:rsidRDefault="00276C8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25EFB79" w14:textId="1AE99D22" w:rsidR="00276C8A" w:rsidRPr="001C3D4E" w:rsidRDefault="001C3D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2476" w:rsidRPr="00FB7780" w14:paraId="13F414CD" w14:textId="77777777" w:rsidTr="009B102E">
        <w:trPr>
          <w:cantSplit/>
        </w:trPr>
        <w:tc>
          <w:tcPr>
            <w:tcW w:w="3869" w:type="dxa"/>
          </w:tcPr>
          <w:p w14:paraId="585858F0" w14:textId="2D8126FE" w:rsidR="00912476" w:rsidRPr="00A848CF" w:rsidRDefault="00912476" w:rsidP="009124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48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5058CB59" w14:textId="03B3D693" w:rsidR="00912476" w:rsidRPr="004F15AB" w:rsidRDefault="00912476" w:rsidP="00912476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80" w:type="dxa"/>
          </w:tcPr>
          <w:p w14:paraId="797DFF34" w14:textId="77777777" w:rsidR="00912476" w:rsidRPr="001C3D4E" w:rsidRDefault="00912476" w:rsidP="009124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B460FA" w14:textId="77777777" w:rsidR="00912476" w:rsidRPr="001C3D4E" w:rsidRDefault="00912476" w:rsidP="009124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78" w:type="dxa"/>
          </w:tcPr>
          <w:p w14:paraId="2FF95706" w14:textId="77777777" w:rsidR="00912476" w:rsidRPr="001C3D4E" w:rsidRDefault="00912476" w:rsidP="009124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B8C52EE" w14:textId="235DA7C4" w:rsidR="00912476" w:rsidRPr="001C3D4E" w:rsidRDefault="00912476" w:rsidP="0091247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3AEE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80" w:type="dxa"/>
          </w:tcPr>
          <w:p w14:paraId="21562E75" w14:textId="77777777" w:rsidR="00912476" w:rsidRPr="001C3D4E" w:rsidRDefault="00912476" w:rsidP="009124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241089D" w14:textId="77777777" w:rsidR="00912476" w:rsidRPr="001C3D4E" w:rsidRDefault="00912476" w:rsidP="009124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A54283" w:rsidRPr="00FB7780" w14:paraId="51F7CB70" w14:textId="77777777" w:rsidTr="009B102E">
        <w:trPr>
          <w:cantSplit/>
        </w:trPr>
        <w:tc>
          <w:tcPr>
            <w:tcW w:w="3869" w:type="dxa"/>
          </w:tcPr>
          <w:p w14:paraId="15CEC4EF" w14:textId="5D720305" w:rsidR="00A54283" w:rsidRPr="00922A4C" w:rsidRDefault="00A54283" w:rsidP="00A542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และกระแสรายวัน</w:t>
            </w:r>
          </w:p>
        </w:tc>
        <w:tc>
          <w:tcPr>
            <w:tcW w:w="1170" w:type="dxa"/>
          </w:tcPr>
          <w:p w14:paraId="5D2FD94D" w14:textId="77777777" w:rsidR="00A54283" w:rsidRDefault="00A54283" w:rsidP="00A5428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865C1BE" w14:textId="475FCCAD" w:rsidR="00A70122" w:rsidRPr="00A70122" w:rsidRDefault="00A74F93" w:rsidP="00A5428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4F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1,194,224</w:t>
            </w:r>
          </w:p>
        </w:tc>
        <w:tc>
          <w:tcPr>
            <w:tcW w:w="180" w:type="dxa"/>
          </w:tcPr>
          <w:p w14:paraId="32C6635A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DE388D" w14:textId="7265F975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C3D4E">
              <w:rPr>
                <w:rFonts w:asciiTheme="majorBidi" w:hAnsiTheme="majorBidi" w:cstheme="majorBidi"/>
                <w:sz w:val="30"/>
                <w:szCs w:val="30"/>
              </w:rPr>
              <w:t>601,724</w:t>
            </w:r>
          </w:p>
        </w:tc>
        <w:tc>
          <w:tcPr>
            <w:tcW w:w="178" w:type="dxa"/>
          </w:tcPr>
          <w:p w14:paraId="0B2C76A8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7B06004B" w14:textId="77777777" w:rsidR="00A54283" w:rsidRDefault="00A54283" w:rsidP="00A5428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0C134" w14:textId="4CD10ACE" w:rsidR="00FA71CD" w:rsidRPr="001C3D4E" w:rsidRDefault="00FA71CD" w:rsidP="00A5428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71CD">
              <w:rPr>
                <w:rFonts w:asciiTheme="majorBidi" w:hAnsiTheme="majorBidi" w:cstheme="majorBidi"/>
                <w:sz w:val="30"/>
                <w:szCs w:val="30"/>
              </w:rPr>
              <w:t>1,148,130</w:t>
            </w:r>
          </w:p>
        </w:tc>
        <w:tc>
          <w:tcPr>
            <w:tcW w:w="180" w:type="dxa"/>
          </w:tcPr>
          <w:p w14:paraId="3A90CE3E" w14:textId="77777777" w:rsidR="00A54283" w:rsidRPr="001C3D4E" w:rsidRDefault="00A54283" w:rsidP="00A542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044FF02" w14:textId="4D1FF743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C3D4E">
              <w:rPr>
                <w:rFonts w:asciiTheme="majorBidi" w:hAnsiTheme="majorBidi" w:cstheme="majorBidi"/>
                <w:sz w:val="30"/>
                <w:szCs w:val="30"/>
              </w:rPr>
              <w:t>598,280</w:t>
            </w:r>
          </w:p>
        </w:tc>
      </w:tr>
      <w:tr w:rsidR="00A54283" w:rsidRPr="00FB7780" w14:paraId="76882090" w14:textId="77777777" w:rsidTr="009B102E">
        <w:trPr>
          <w:cantSplit/>
        </w:trPr>
        <w:tc>
          <w:tcPr>
            <w:tcW w:w="3869" w:type="dxa"/>
          </w:tcPr>
          <w:p w14:paraId="2A446E1E" w14:textId="72CDF69E" w:rsidR="00A54283" w:rsidRPr="00922A4C" w:rsidRDefault="00A54283" w:rsidP="00A542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เงินฝากประจำครบกำหนดภายใน</w:t>
            </w:r>
            <w:r w:rsidRPr="00922A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2A4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22A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E4133FE" w14:textId="127F0212" w:rsidR="00A54283" w:rsidRPr="001C3D4E" w:rsidRDefault="006106E1" w:rsidP="00A5428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06E1">
              <w:rPr>
                <w:rFonts w:asciiTheme="majorBidi" w:hAnsiTheme="majorBidi" w:cstheme="majorBidi"/>
                <w:sz w:val="30"/>
                <w:szCs w:val="30"/>
              </w:rPr>
              <w:t>9,352,230</w:t>
            </w:r>
          </w:p>
        </w:tc>
        <w:tc>
          <w:tcPr>
            <w:tcW w:w="180" w:type="dxa"/>
          </w:tcPr>
          <w:p w14:paraId="46744880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E3D4C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8,703,115</w:t>
            </w:r>
          </w:p>
        </w:tc>
        <w:tc>
          <w:tcPr>
            <w:tcW w:w="178" w:type="dxa"/>
          </w:tcPr>
          <w:p w14:paraId="1B5294E8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A274B57" w14:textId="1C831966" w:rsidR="00A54283" w:rsidRPr="001C3D4E" w:rsidRDefault="00790CED" w:rsidP="00A5428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0CED">
              <w:rPr>
                <w:rFonts w:asciiTheme="majorBidi" w:hAnsiTheme="majorBidi" w:cstheme="majorBidi"/>
                <w:sz w:val="30"/>
                <w:szCs w:val="30"/>
              </w:rPr>
              <w:t>9,352,230</w:t>
            </w:r>
          </w:p>
        </w:tc>
        <w:tc>
          <w:tcPr>
            <w:tcW w:w="180" w:type="dxa"/>
          </w:tcPr>
          <w:p w14:paraId="6082383F" w14:textId="77777777" w:rsidR="00A54283" w:rsidRPr="001C3D4E" w:rsidRDefault="00A54283" w:rsidP="00A542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EB4BB73" w14:textId="77777777" w:rsidR="00A54283" w:rsidRPr="001C3D4E" w:rsidRDefault="00A54283" w:rsidP="00A5428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8,703,115</w:t>
            </w:r>
          </w:p>
        </w:tc>
      </w:tr>
      <w:tr w:rsidR="00496058" w:rsidRPr="00FB7780" w14:paraId="3984B751" w14:textId="77777777" w:rsidTr="009B102E">
        <w:trPr>
          <w:cantSplit/>
        </w:trPr>
        <w:tc>
          <w:tcPr>
            <w:tcW w:w="3869" w:type="dxa"/>
          </w:tcPr>
          <w:p w14:paraId="5F5622D5" w14:textId="246D90CC" w:rsidR="00496058" w:rsidRPr="00922A4C" w:rsidRDefault="00496058" w:rsidP="00922A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831C3A" w14:textId="07C79B85" w:rsidR="00496058" w:rsidRPr="001C3D4E" w:rsidRDefault="000F66D6" w:rsidP="00496058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6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10,546,790</w:t>
            </w:r>
          </w:p>
        </w:tc>
        <w:tc>
          <w:tcPr>
            <w:tcW w:w="180" w:type="dxa"/>
          </w:tcPr>
          <w:p w14:paraId="6EDE7E30" w14:textId="77777777" w:rsidR="00496058" w:rsidRPr="001C3D4E" w:rsidRDefault="00496058" w:rsidP="004960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9BDC37" w14:textId="77777777" w:rsidR="00496058" w:rsidRPr="001C3D4E" w:rsidRDefault="00496058" w:rsidP="004960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9,305,088</w:t>
            </w:r>
          </w:p>
        </w:tc>
        <w:tc>
          <w:tcPr>
            <w:tcW w:w="178" w:type="dxa"/>
          </w:tcPr>
          <w:p w14:paraId="3E5C0FA9" w14:textId="77777777" w:rsidR="00496058" w:rsidRPr="001C3D4E" w:rsidRDefault="00496058" w:rsidP="004960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6CD18C86" w14:textId="711A2E08" w:rsidR="00496058" w:rsidRPr="001C3D4E" w:rsidRDefault="009C2C36" w:rsidP="00496058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C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10,500,696</w:t>
            </w:r>
          </w:p>
        </w:tc>
        <w:tc>
          <w:tcPr>
            <w:tcW w:w="180" w:type="dxa"/>
          </w:tcPr>
          <w:p w14:paraId="3E08F17B" w14:textId="77777777" w:rsidR="00496058" w:rsidRPr="001C3D4E" w:rsidRDefault="00496058" w:rsidP="0049605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24DED0" w14:textId="77777777" w:rsidR="00496058" w:rsidRPr="001C3D4E" w:rsidRDefault="00496058" w:rsidP="004960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9,301,644</w:t>
            </w:r>
          </w:p>
        </w:tc>
      </w:tr>
    </w:tbl>
    <w:p w14:paraId="125049C7" w14:textId="77777777" w:rsidR="00E370FA" w:rsidRPr="007C7D0E" w:rsidRDefault="00E370FA" w:rsidP="006970AC">
      <w:pPr>
        <w:pStyle w:val="Caption"/>
        <w:rPr>
          <w:sz w:val="30"/>
          <w:szCs w:val="30"/>
        </w:rPr>
      </w:pPr>
    </w:p>
    <w:p w14:paraId="1EB0BB9A" w14:textId="2D9D08CE" w:rsidR="00A848CF" w:rsidRPr="003E1DBF" w:rsidRDefault="00F8781B" w:rsidP="00A848CF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DBF">
        <w:rPr>
          <w:rFonts w:asciiTheme="majorBidi" w:hAnsiTheme="majorBidi" w:hint="cs"/>
          <w:b/>
          <w:bCs/>
          <w:sz w:val="30"/>
          <w:szCs w:val="30"/>
          <w:cs/>
        </w:rPr>
        <w:t>เงินลงทุนระยะสั้น</w:t>
      </w:r>
    </w:p>
    <w:p w14:paraId="74242DC3" w14:textId="77777777" w:rsidR="00A848CF" w:rsidRPr="007C7D0E" w:rsidRDefault="00A848CF" w:rsidP="00BB6AA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F075F0" w14:textId="6E54C0E7" w:rsidR="00C47B99" w:rsidRDefault="00DB0B06" w:rsidP="00A848C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182D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22A7">
        <w:rPr>
          <w:rFonts w:asciiTheme="majorBidi" w:hAnsiTheme="majorBidi" w:cstheme="majorBidi"/>
          <w:sz w:val="30"/>
          <w:szCs w:val="30"/>
        </w:rPr>
        <w:t xml:space="preserve">30 </w:t>
      </w:r>
      <w:r w:rsidR="006C22A7">
        <w:rPr>
          <w:rFonts w:asciiTheme="majorBidi" w:hAnsiTheme="majorBidi" w:cstheme="majorBidi" w:hint="cs"/>
          <w:sz w:val="30"/>
          <w:szCs w:val="30"/>
          <w:cs/>
          <w:lang w:bidi="th-TH"/>
        </w:rPr>
        <w:t>มิถุนายน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43C1" w:rsidRPr="00F4182D">
        <w:rPr>
          <w:rFonts w:asciiTheme="majorBidi" w:hAnsiTheme="majorBidi" w:cstheme="majorBidi"/>
          <w:sz w:val="30"/>
          <w:szCs w:val="30"/>
        </w:rPr>
        <w:t>2567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เงินลงทุนระยะสั้นของกลุ่มบริษัทและบริษัทประกอบด้วยเงินฝากประจำ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ซึ่งครบกำหนด</w:t>
      </w:r>
      <w:r w:rsidR="008049BC"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ภาย</w:t>
      </w:r>
      <w:r w:rsidRPr="00F4182D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8049BC" w:rsidRPr="007824AD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="00E407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ธันวาคม</w:t>
      </w:r>
      <w:r w:rsidRPr="007824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23E4" w:rsidRPr="007824AD">
        <w:rPr>
          <w:rFonts w:asciiTheme="majorBidi" w:hAnsiTheme="majorBidi" w:cstheme="majorBidi"/>
          <w:sz w:val="30"/>
          <w:szCs w:val="30"/>
        </w:rPr>
        <w:t>2567</w:t>
      </w:r>
      <w:r w:rsidRPr="007824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4AD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7824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48ED" w:rsidRPr="007824A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F47A9">
        <w:rPr>
          <w:rFonts w:asciiTheme="majorBidi" w:hAnsiTheme="majorBidi" w:cstheme="majorBidi"/>
          <w:sz w:val="30"/>
          <w:szCs w:val="30"/>
          <w:lang w:val="en-US"/>
        </w:rPr>
        <w:t>,000</w:t>
      </w:r>
      <w:r w:rsidRPr="007824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4A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824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4AD">
        <w:rPr>
          <w:rFonts w:asciiTheme="majorBidi" w:hAnsiTheme="majorBidi" w:cstheme="majorBidi" w:hint="cs"/>
          <w:sz w:val="30"/>
          <w:szCs w:val="30"/>
          <w:cs/>
        </w:rPr>
        <w:t>มีอัตราดอกเบี้ยคงที่ร้อยละ</w:t>
      </w:r>
      <w:r w:rsidR="00EB0B21" w:rsidRPr="007824AD">
        <w:rPr>
          <w:rFonts w:asciiTheme="majorBidi" w:hAnsiTheme="majorBidi" w:cstheme="majorBidi"/>
          <w:sz w:val="30"/>
          <w:szCs w:val="30"/>
        </w:rPr>
        <w:t xml:space="preserve"> </w:t>
      </w:r>
      <w:r w:rsidR="007824AD" w:rsidRPr="007824AD">
        <w:rPr>
          <w:rFonts w:asciiTheme="majorBidi" w:hAnsiTheme="majorBidi" w:cstheme="majorBidi"/>
          <w:sz w:val="30"/>
          <w:szCs w:val="30"/>
          <w:lang w:val="en-US" w:bidi="th-TH"/>
        </w:rPr>
        <w:t>2.25</w:t>
      </w:r>
      <w:r w:rsidRPr="007824AD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FC2D62">
        <w:rPr>
          <w:rFonts w:asciiTheme="majorBidi" w:hAnsiTheme="majorBidi" w:cstheme="majorBidi"/>
          <w:sz w:val="30"/>
          <w:szCs w:val="30"/>
        </w:rPr>
        <w:br/>
      </w:r>
      <w:r w:rsidR="00C5222C" w:rsidRPr="007824AD">
        <w:rPr>
          <w:rFonts w:asciiTheme="majorBidi" w:hAnsiTheme="majorBidi" w:cstheme="majorBidi" w:hint="cs"/>
          <w:sz w:val="30"/>
          <w:szCs w:val="30"/>
          <w:cs/>
          <w:lang w:bidi="th-TH"/>
        </w:rPr>
        <w:t>ต่อ</w:t>
      </w:r>
      <w:r w:rsidR="00C5222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ปี </w:t>
      </w:r>
      <w:r w:rsidRPr="0097562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848CF" w:rsidRPr="0097562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7562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ธันวาคม</w:t>
      </w:r>
      <w:r w:rsidR="006C68B9" w:rsidRPr="0097562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  <w:r w:rsidR="005723E4" w:rsidRPr="00975625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43122A" w:rsidRPr="0097562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9C669D" w:rsidRPr="0097562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ไม่มี</w:t>
      </w:r>
      <w:r w:rsidRPr="0097562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8BB92ED" w14:textId="77777777" w:rsidR="00C47B99" w:rsidRDefault="00C47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GB" w:bidi="ar-SA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93F7AC4" w14:textId="52CDEF43" w:rsidR="00F52A31" w:rsidRPr="009874D5" w:rsidRDefault="00F52A31" w:rsidP="00A52936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376F0A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  <w:r w:rsidRPr="009874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9114C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2B002791" w14:textId="012F7289" w:rsidR="003519FA" w:rsidRPr="009874D5" w:rsidRDefault="003519FA" w:rsidP="003519F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6"/>
        <w:gridCol w:w="1164"/>
        <w:gridCol w:w="183"/>
        <w:gridCol w:w="16"/>
        <w:gridCol w:w="1151"/>
        <w:gridCol w:w="191"/>
        <w:gridCol w:w="1159"/>
      </w:tblGrid>
      <w:tr w:rsidR="00D641E6" w:rsidRPr="009874D5" w14:paraId="4CBBB19E" w14:textId="77777777" w:rsidTr="00F81C06">
        <w:trPr>
          <w:cantSplit/>
          <w:tblHeader/>
        </w:trPr>
        <w:tc>
          <w:tcPr>
            <w:tcW w:w="3870" w:type="dxa"/>
            <w:vAlign w:val="bottom"/>
            <w:hideMark/>
          </w:tcPr>
          <w:p w14:paraId="3F896E2E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54AB69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99" w:type="dxa"/>
            <w:gridSpan w:val="2"/>
          </w:tcPr>
          <w:p w14:paraId="4940A6A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01" w:type="dxa"/>
            <w:gridSpan w:val="3"/>
            <w:vAlign w:val="bottom"/>
          </w:tcPr>
          <w:p w14:paraId="5046F1EB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D641E6" w:rsidRPr="009874D5" w14:paraId="4DDC842C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799CDCB" w14:textId="52C5A220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278C4F4" w14:textId="68DE3AC3" w:rsidR="00D641E6" w:rsidRPr="009874D5" w:rsidRDefault="00F21AF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6" w:type="dxa"/>
            <w:vAlign w:val="bottom"/>
          </w:tcPr>
          <w:p w14:paraId="2E28A72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68A2175A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3" w:type="dxa"/>
          </w:tcPr>
          <w:p w14:paraId="2D66C5C4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ABDC386" w14:textId="4A30DD2A" w:rsidR="00D641E6" w:rsidRPr="009874D5" w:rsidRDefault="00117562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1" w:type="dxa"/>
            <w:vAlign w:val="bottom"/>
          </w:tcPr>
          <w:p w14:paraId="3D02C4EB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E495206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641E6" w:rsidRPr="009874D5" w14:paraId="3505CDED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1FC77D94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95854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14:paraId="242E65E2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23076100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83" w:type="dxa"/>
          </w:tcPr>
          <w:p w14:paraId="6D2104EE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6C706B0" w14:textId="77777777" w:rsidR="00D641E6" w:rsidRPr="009874D5" w:rsidRDefault="00D641E6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1" w:type="dxa"/>
            <w:vAlign w:val="bottom"/>
          </w:tcPr>
          <w:p w14:paraId="3C585AE4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4A3A536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D641E6" w:rsidRPr="009874D5" w14:paraId="12F73855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3AB9D79D" w14:textId="69FB9398" w:rsidR="00D641E6" w:rsidRPr="009874D5" w:rsidRDefault="00D641E6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220" w:type="dxa"/>
            <w:gridSpan w:val="8"/>
            <w:vAlign w:val="bottom"/>
            <w:hideMark/>
          </w:tcPr>
          <w:p w14:paraId="069165B3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42FFB" w:rsidRPr="009874D5" w14:paraId="17546CD9" w14:textId="77777777" w:rsidTr="00F81C06">
        <w:trPr>
          <w:cantSplit/>
        </w:trPr>
        <w:tc>
          <w:tcPr>
            <w:tcW w:w="3870" w:type="dxa"/>
          </w:tcPr>
          <w:p w14:paraId="3AD9AF69" w14:textId="735A2294" w:rsidR="00A42FFB" w:rsidRPr="0039114C" w:rsidRDefault="00A42FFB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911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C2B2456" w14:textId="0AE7360C" w:rsidR="00A42FFB" w:rsidRPr="009874D5" w:rsidRDefault="006822B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822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3,495,031</w:t>
            </w:r>
          </w:p>
        </w:tc>
        <w:tc>
          <w:tcPr>
            <w:tcW w:w="186" w:type="dxa"/>
          </w:tcPr>
          <w:p w14:paraId="2E1DE53D" w14:textId="77777777" w:rsidR="00A42FFB" w:rsidRPr="009874D5" w:rsidRDefault="00A42FF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4BF02183" w14:textId="4B2B1F86" w:rsidR="00A42FFB" w:rsidRPr="009874D5" w:rsidRDefault="0080516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3,572,505</w:t>
            </w:r>
          </w:p>
        </w:tc>
        <w:tc>
          <w:tcPr>
            <w:tcW w:w="183" w:type="dxa"/>
          </w:tcPr>
          <w:p w14:paraId="56427BF3" w14:textId="77777777" w:rsidR="00A42FFB" w:rsidRPr="009874D5" w:rsidRDefault="00A42FF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</w:tcPr>
          <w:p w14:paraId="4F99FF8E" w14:textId="15302329" w:rsidR="00A42FFB" w:rsidRPr="009874D5" w:rsidRDefault="00122C0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22C0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3,176,619</w:t>
            </w:r>
          </w:p>
        </w:tc>
        <w:tc>
          <w:tcPr>
            <w:tcW w:w="191" w:type="dxa"/>
          </w:tcPr>
          <w:p w14:paraId="61EDC21A" w14:textId="77777777" w:rsidR="00A42FFB" w:rsidRPr="009874D5" w:rsidRDefault="00A42FF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93C3F47" w14:textId="25DA7DF4" w:rsidR="00A42FFB" w:rsidRPr="009874D5" w:rsidRDefault="00397E7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2,979,579</w:t>
            </w:r>
          </w:p>
        </w:tc>
      </w:tr>
      <w:tr w:rsidR="00D641E6" w:rsidRPr="009874D5" w14:paraId="0085CFE6" w14:textId="77777777" w:rsidTr="00F81C06">
        <w:trPr>
          <w:cantSplit/>
        </w:trPr>
        <w:tc>
          <w:tcPr>
            <w:tcW w:w="3870" w:type="dxa"/>
            <w:hideMark/>
          </w:tcPr>
          <w:p w14:paraId="3138C01D" w14:textId="03B3A061" w:rsidR="00D641E6" w:rsidRPr="009874D5" w:rsidRDefault="00F442B9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2EEAF4" w14:textId="0F2006F7" w:rsidR="00D641E6" w:rsidRPr="009874D5" w:rsidRDefault="001D75E0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83" w:right="-17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D75E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(12,964</w:t>
            </w:r>
            <w:r w:rsidR="00CB111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  <w:r w:rsidRPr="001D75E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ab/>
            </w:r>
          </w:p>
        </w:tc>
        <w:tc>
          <w:tcPr>
            <w:tcW w:w="186" w:type="dxa"/>
          </w:tcPr>
          <w:p w14:paraId="47F88B5A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506C713" w14:textId="033A7A41" w:rsidR="00D641E6" w:rsidRPr="009874D5" w:rsidRDefault="00B26FEF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(7,523)</w:t>
            </w:r>
          </w:p>
        </w:tc>
        <w:tc>
          <w:tcPr>
            <w:tcW w:w="183" w:type="dxa"/>
          </w:tcPr>
          <w:p w14:paraId="100FF368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</w:tcPr>
          <w:p w14:paraId="4EF9858B" w14:textId="69D23C52" w:rsidR="00D641E6" w:rsidRPr="009874D5" w:rsidRDefault="00CA52BF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A52B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(1,303)</w:t>
            </w:r>
          </w:p>
        </w:tc>
        <w:tc>
          <w:tcPr>
            <w:tcW w:w="191" w:type="dxa"/>
          </w:tcPr>
          <w:p w14:paraId="5584F824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9306454" w14:textId="145AE7C2" w:rsidR="00D641E6" w:rsidRPr="009874D5" w:rsidRDefault="003305E4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(1,303)</w:t>
            </w:r>
          </w:p>
        </w:tc>
      </w:tr>
      <w:tr w:rsidR="00D641E6" w:rsidRPr="009874D5" w14:paraId="3C49B916" w14:textId="77777777" w:rsidTr="00F81C06">
        <w:trPr>
          <w:cantSplit/>
        </w:trPr>
        <w:tc>
          <w:tcPr>
            <w:tcW w:w="3870" w:type="dxa"/>
            <w:hideMark/>
          </w:tcPr>
          <w:p w14:paraId="288554D1" w14:textId="338DAC71" w:rsidR="00D641E6" w:rsidRPr="009874D5" w:rsidRDefault="00D06235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139A7D" w14:textId="10B692CA" w:rsidR="00D641E6" w:rsidRPr="009874D5" w:rsidRDefault="0025686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686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3,482,067</w:t>
            </w:r>
          </w:p>
        </w:tc>
        <w:tc>
          <w:tcPr>
            <w:tcW w:w="186" w:type="dxa"/>
          </w:tcPr>
          <w:p w14:paraId="711A741A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EE504F8" w14:textId="1488D86E" w:rsidR="00D641E6" w:rsidRPr="009874D5" w:rsidRDefault="00757B13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3,564,982</w:t>
            </w:r>
          </w:p>
        </w:tc>
        <w:tc>
          <w:tcPr>
            <w:tcW w:w="183" w:type="dxa"/>
          </w:tcPr>
          <w:p w14:paraId="52FC4F2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</w:tcPr>
          <w:p w14:paraId="347623DA" w14:textId="72C77352" w:rsidR="00D641E6" w:rsidRPr="009874D5" w:rsidRDefault="00A73C8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73C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3,175,316</w:t>
            </w:r>
          </w:p>
        </w:tc>
        <w:tc>
          <w:tcPr>
            <w:tcW w:w="191" w:type="dxa"/>
          </w:tcPr>
          <w:p w14:paraId="334A2602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EA0DCF7" w14:textId="5B196CA5" w:rsidR="00D641E6" w:rsidRPr="009874D5" w:rsidRDefault="002C3D4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2,978,276</w:t>
            </w:r>
          </w:p>
        </w:tc>
      </w:tr>
      <w:tr w:rsidR="00D641E6" w:rsidRPr="009874D5" w14:paraId="2F3C74F7" w14:textId="77777777" w:rsidTr="00F81C06">
        <w:trPr>
          <w:cantSplit/>
        </w:trPr>
        <w:tc>
          <w:tcPr>
            <w:tcW w:w="3870" w:type="dxa"/>
            <w:hideMark/>
          </w:tcPr>
          <w:p w14:paraId="734E5429" w14:textId="08DAB535" w:rsidR="00D641E6" w:rsidRPr="009874D5" w:rsidRDefault="00D06235" w:rsidP="00D062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EFF9A90" w14:textId="28DDB033" w:rsidR="00D641E6" w:rsidRPr="009874D5" w:rsidRDefault="00335EC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35EC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367,278</w:t>
            </w:r>
          </w:p>
        </w:tc>
        <w:tc>
          <w:tcPr>
            <w:tcW w:w="186" w:type="dxa"/>
          </w:tcPr>
          <w:p w14:paraId="4ED94EEB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01B56797" w14:textId="325A3D14" w:rsidR="00D641E6" w:rsidRPr="00B05E28" w:rsidRDefault="00B05E28" w:rsidP="00B0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295,238</w:t>
            </w:r>
          </w:p>
        </w:tc>
        <w:tc>
          <w:tcPr>
            <w:tcW w:w="183" w:type="dxa"/>
          </w:tcPr>
          <w:p w14:paraId="2753B3A5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</w:tcPr>
          <w:p w14:paraId="511F85BA" w14:textId="085D35DA" w:rsidR="00D641E6" w:rsidRPr="009874D5" w:rsidRDefault="00552ED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52E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333,899</w:t>
            </w:r>
          </w:p>
        </w:tc>
        <w:tc>
          <w:tcPr>
            <w:tcW w:w="191" w:type="dxa"/>
          </w:tcPr>
          <w:p w14:paraId="415A17A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84AF8ED" w14:textId="3466472F" w:rsidR="00D641E6" w:rsidRPr="009874D5" w:rsidRDefault="00FE0E1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288,284</w:t>
            </w:r>
          </w:p>
        </w:tc>
      </w:tr>
      <w:tr w:rsidR="00D641E6" w:rsidRPr="009874D5" w14:paraId="2EF7952F" w14:textId="77777777" w:rsidTr="00F81C06">
        <w:trPr>
          <w:cantSplit/>
        </w:trPr>
        <w:tc>
          <w:tcPr>
            <w:tcW w:w="3870" w:type="dxa"/>
          </w:tcPr>
          <w:p w14:paraId="332EA6E4" w14:textId="1A787F2B" w:rsidR="00D641E6" w:rsidRPr="009874D5" w:rsidRDefault="0039114C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6128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  <w:r w:rsidR="00A42FFB"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546AE" w14:textId="533839F8" w:rsidR="00D641E6" w:rsidRPr="009874D5" w:rsidRDefault="00CD5677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D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3,849,345</w:t>
            </w:r>
          </w:p>
        </w:tc>
        <w:tc>
          <w:tcPr>
            <w:tcW w:w="186" w:type="dxa"/>
          </w:tcPr>
          <w:p w14:paraId="6E35507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D85A2" w14:textId="23CDC4C1" w:rsidR="00D641E6" w:rsidRPr="009874D5" w:rsidRDefault="0014680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3,8</w:t>
            </w:r>
            <w:r w:rsidR="00B05E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60</w:t>
            </w:r>
            <w:r w:rsidR="00FE0E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,220</w:t>
            </w:r>
          </w:p>
        </w:tc>
        <w:tc>
          <w:tcPr>
            <w:tcW w:w="183" w:type="dxa"/>
          </w:tcPr>
          <w:p w14:paraId="34DC5093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BDE24" w14:textId="68A05792" w:rsidR="00D641E6" w:rsidRPr="009874D5" w:rsidRDefault="00976E77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76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3,509,215</w:t>
            </w:r>
            <w:r w:rsidRPr="00976E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ab/>
            </w:r>
          </w:p>
        </w:tc>
        <w:tc>
          <w:tcPr>
            <w:tcW w:w="191" w:type="dxa"/>
          </w:tcPr>
          <w:p w14:paraId="7955AA2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66E426F" w14:textId="160B2EB4" w:rsidR="00D641E6" w:rsidRPr="009874D5" w:rsidRDefault="00AF678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3,2</w:t>
            </w:r>
            <w:r w:rsidR="00391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="00391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560</w:t>
            </w:r>
          </w:p>
        </w:tc>
      </w:tr>
    </w:tbl>
    <w:p w14:paraId="3C695130" w14:textId="3FFAAECE" w:rsidR="007D313B" w:rsidRPr="009874D5" w:rsidRDefault="007D313B" w:rsidP="00BA4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0E0AC7" w14:textId="082E3989" w:rsidR="00F52A31" w:rsidRDefault="000E6908" w:rsidP="000E690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908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ลูกหนี้การค้าสามารถวิเคราะห์ตามอายุหนี้ที่ค้างชำระได้ดังนี้</w:t>
      </w:r>
    </w:p>
    <w:p w14:paraId="7061F1AB" w14:textId="77777777" w:rsidR="00475315" w:rsidRPr="005E58C3" w:rsidRDefault="00475315" w:rsidP="00475315">
      <w:pPr>
        <w:pStyle w:val="Caption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80"/>
        <w:gridCol w:w="1170"/>
        <w:gridCol w:w="186"/>
        <w:gridCol w:w="1166"/>
      </w:tblGrid>
      <w:tr w:rsidR="00F52A31" w:rsidRPr="009874D5" w14:paraId="6A775FC4" w14:textId="77777777" w:rsidTr="00F81C06">
        <w:trPr>
          <w:cantSplit/>
          <w:tblHeader/>
        </w:trPr>
        <w:tc>
          <w:tcPr>
            <w:tcW w:w="3870" w:type="dxa"/>
            <w:vAlign w:val="bottom"/>
            <w:hideMark/>
          </w:tcPr>
          <w:p w14:paraId="5FC03913" w14:textId="537B5589" w:rsidR="00F52A31" w:rsidRPr="009874D5" w:rsidRDefault="00F52A31" w:rsidP="00E9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5A845D" w14:textId="1FB35B13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6794C44A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13B4949" w14:textId="74258BE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1F3201" w:rsidRPr="009874D5" w14:paraId="70C350E0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B8F593E" w14:textId="4CA4A2D0" w:rsidR="001F3201" w:rsidRPr="009874D5" w:rsidRDefault="001F3201" w:rsidP="001F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5F7AA3" w14:textId="26B50F91" w:rsidR="001F3201" w:rsidRPr="009874D5" w:rsidRDefault="001F3201" w:rsidP="001F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AF09442" w14:textId="77777777" w:rsidR="001F3201" w:rsidRPr="009874D5" w:rsidRDefault="001F3201" w:rsidP="001F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748809" w14:textId="59AD8715" w:rsidR="001F3201" w:rsidRPr="009874D5" w:rsidRDefault="001F3201" w:rsidP="001F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39395DD" w14:textId="77777777" w:rsidR="001F3201" w:rsidRPr="009874D5" w:rsidRDefault="001F3201" w:rsidP="001F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E91BE6" w14:textId="0EDD8D54" w:rsidR="001F3201" w:rsidRPr="009874D5" w:rsidRDefault="001F3201" w:rsidP="001F320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6" w:type="dxa"/>
            <w:vAlign w:val="bottom"/>
          </w:tcPr>
          <w:p w14:paraId="7CE00D82" w14:textId="77777777" w:rsidR="001F3201" w:rsidRPr="009874D5" w:rsidRDefault="001F3201" w:rsidP="001F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A7334F4" w14:textId="2672C2DC" w:rsidR="001F3201" w:rsidRPr="009874D5" w:rsidRDefault="001F3201" w:rsidP="001F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52A31" w:rsidRPr="009874D5" w14:paraId="64313DCE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00A1D1C7" w14:textId="10AE1691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F95E2A" w14:textId="2B4CBB9D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BA4510"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2B9E44CE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1C26614" w14:textId="3654C2D1" w:rsidR="00F52A31" w:rsidRPr="009874D5" w:rsidRDefault="00FB442A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80" w:type="dxa"/>
          </w:tcPr>
          <w:p w14:paraId="49D305E6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F96337A" w14:textId="052D15FF" w:rsidR="00F52A31" w:rsidRPr="009874D5" w:rsidRDefault="00F52A31" w:rsidP="00F52A3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4510" w:rsidRPr="009874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6" w:type="dxa"/>
            <w:vAlign w:val="bottom"/>
          </w:tcPr>
          <w:p w14:paraId="0041B0E2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32B6E3E" w14:textId="036C55B9" w:rsidR="00F52A31" w:rsidRPr="009874D5" w:rsidRDefault="00FB442A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F52A31" w:rsidRPr="009874D5" w14:paraId="0B320256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01CE4AC" w14:textId="1022E4F0" w:rsidR="00F52A31" w:rsidRPr="009874D5" w:rsidRDefault="00F52A31" w:rsidP="00682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222" w:type="dxa"/>
            <w:gridSpan w:val="7"/>
            <w:vAlign w:val="bottom"/>
            <w:hideMark/>
          </w:tcPr>
          <w:p w14:paraId="7F7D7658" w14:textId="740797A0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BB4E57"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00521B" w:rsidRPr="009874D5" w14:paraId="2BE61B7A" w14:textId="77777777" w:rsidTr="00F81C06">
        <w:trPr>
          <w:cantSplit/>
        </w:trPr>
        <w:tc>
          <w:tcPr>
            <w:tcW w:w="3870" w:type="dxa"/>
          </w:tcPr>
          <w:p w14:paraId="3F3F2292" w14:textId="512EB1FB" w:rsidR="0000521B" w:rsidRPr="00703620" w:rsidRDefault="0000521B" w:rsidP="00F52A3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36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41E0A89" w14:textId="77777777" w:rsidR="0000521B" w:rsidRPr="009874D5" w:rsidRDefault="0000521B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F871F42" w14:textId="77777777" w:rsidR="0000521B" w:rsidRPr="009874D5" w:rsidRDefault="0000521B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DC6F99F" w14:textId="77777777" w:rsidR="0000521B" w:rsidRPr="009874D5" w:rsidRDefault="0000521B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5633004" w14:textId="77777777" w:rsidR="0000521B" w:rsidRPr="009874D5" w:rsidRDefault="0000521B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35C878" w14:textId="77777777" w:rsidR="0000521B" w:rsidRPr="009874D5" w:rsidRDefault="0000521B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</w:tcPr>
          <w:p w14:paraId="3F587438" w14:textId="77777777" w:rsidR="0000521B" w:rsidRPr="009874D5" w:rsidRDefault="0000521B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F6F4CE7" w14:textId="77777777" w:rsidR="0000521B" w:rsidRPr="009874D5" w:rsidRDefault="0000521B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43872" w:rsidRPr="009874D5" w14:paraId="25F855C0" w14:textId="77777777" w:rsidTr="00F81C06">
        <w:trPr>
          <w:cantSplit/>
        </w:trPr>
        <w:tc>
          <w:tcPr>
            <w:tcW w:w="3870" w:type="dxa"/>
            <w:hideMark/>
          </w:tcPr>
          <w:p w14:paraId="1890542B" w14:textId="2F6887A0" w:rsidR="00C43872" w:rsidRPr="009874D5" w:rsidRDefault="00C43872" w:rsidP="00C438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73F9AE90" w14:textId="23766718" w:rsidR="00C43872" w:rsidRPr="009874D5" w:rsidRDefault="00122FB7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22F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3,342,158</w:t>
            </w:r>
          </w:p>
        </w:tc>
        <w:tc>
          <w:tcPr>
            <w:tcW w:w="180" w:type="dxa"/>
          </w:tcPr>
          <w:p w14:paraId="4CAACC50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6CF898" w14:textId="5508B85B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250,659</w:t>
            </w:r>
          </w:p>
        </w:tc>
        <w:tc>
          <w:tcPr>
            <w:tcW w:w="180" w:type="dxa"/>
          </w:tcPr>
          <w:p w14:paraId="2289CFC3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F43EF0" w14:textId="61A87A6C" w:rsidR="00C43872" w:rsidRPr="009874D5" w:rsidRDefault="00C42386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4238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3,089,811</w:t>
            </w:r>
          </w:p>
        </w:tc>
        <w:tc>
          <w:tcPr>
            <w:tcW w:w="186" w:type="dxa"/>
          </w:tcPr>
          <w:p w14:paraId="041F4187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E217E55" w14:textId="707BAB7B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2,760,202</w:t>
            </w:r>
          </w:p>
        </w:tc>
      </w:tr>
      <w:tr w:rsidR="00C43872" w:rsidRPr="009874D5" w14:paraId="02C8BC04" w14:textId="77777777" w:rsidTr="00F81C06">
        <w:trPr>
          <w:cantSplit/>
        </w:trPr>
        <w:tc>
          <w:tcPr>
            <w:tcW w:w="3870" w:type="dxa"/>
            <w:hideMark/>
          </w:tcPr>
          <w:p w14:paraId="17E92A8D" w14:textId="5425DBF4" w:rsidR="00C43872" w:rsidRPr="009874D5" w:rsidRDefault="00C43872" w:rsidP="00C438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71217BF" w14:textId="050A2C25" w:rsidR="00C43872" w:rsidRPr="009874D5" w:rsidRDefault="00B213E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213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134,747</w:t>
            </w:r>
          </w:p>
        </w:tc>
        <w:tc>
          <w:tcPr>
            <w:tcW w:w="180" w:type="dxa"/>
          </w:tcPr>
          <w:p w14:paraId="3C25E0E4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3150E4" w14:textId="5AB185BB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306,293</w:t>
            </w:r>
          </w:p>
        </w:tc>
        <w:tc>
          <w:tcPr>
            <w:tcW w:w="180" w:type="dxa"/>
          </w:tcPr>
          <w:p w14:paraId="42F8E7EF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E6A300" w14:textId="1D46E596" w:rsidR="00C43872" w:rsidRPr="009874D5" w:rsidRDefault="0027593B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7593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84,844</w:t>
            </w:r>
          </w:p>
        </w:tc>
        <w:tc>
          <w:tcPr>
            <w:tcW w:w="186" w:type="dxa"/>
          </w:tcPr>
          <w:p w14:paraId="68081568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192A31E4" w14:textId="4B06B628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214,698</w:t>
            </w:r>
          </w:p>
        </w:tc>
      </w:tr>
      <w:tr w:rsidR="00C43872" w:rsidRPr="009874D5" w14:paraId="3B03D746" w14:textId="77777777" w:rsidTr="00F81C06">
        <w:trPr>
          <w:cantSplit/>
        </w:trPr>
        <w:tc>
          <w:tcPr>
            <w:tcW w:w="3870" w:type="dxa"/>
            <w:hideMark/>
          </w:tcPr>
          <w:p w14:paraId="69E1A42A" w14:textId="4B7403F8" w:rsidR="00C43872" w:rsidRPr="009874D5" w:rsidRDefault="00C43872" w:rsidP="00C438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063E0BD" w14:textId="5DAC2941" w:rsidR="00C43872" w:rsidRPr="009874D5" w:rsidRDefault="00665359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53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11,395</w:t>
            </w:r>
          </w:p>
        </w:tc>
        <w:tc>
          <w:tcPr>
            <w:tcW w:w="180" w:type="dxa"/>
          </w:tcPr>
          <w:p w14:paraId="62B17857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629EF6" w14:textId="148293CC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10,964</w:t>
            </w:r>
          </w:p>
        </w:tc>
        <w:tc>
          <w:tcPr>
            <w:tcW w:w="180" w:type="dxa"/>
          </w:tcPr>
          <w:p w14:paraId="5B7918C9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B8B38E" w14:textId="00200EA2" w:rsidR="00C43872" w:rsidRPr="009874D5" w:rsidRDefault="00A531E5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531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133</w:t>
            </w:r>
          </w:p>
        </w:tc>
        <w:tc>
          <w:tcPr>
            <w:tcW w:w="186" w:type="dxa"/>
          </w:tcPr>
          <w:p w14:paraId="7BCD34EF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A74B9AD" w14:textId="19739745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3,365</w:t>
            </w:r>
          </w:p>
        </w:tc>
      </w:tr>
      <w:tr w:rsidR="00C43872" w:rsidRPr="009874D5" w14:paraId="1E971074" w14:textId="77777777" w:rsidTr="00F81C06">
        <w:trPr>
          <w:cantSplit/>
        </w:trPr>
        <w:tc>
          <w:tcPr>
            <w:tcW w:w="3870" w:type="dxa"/>
            <w:hideMark/>
          </w:tcPr>
          <w:p w14:paraId="1D665F77" w14:textId="3CC92340" w:rsidR="00C43872" w:rsidRPr="009874D5" w:rsidRDefault="00C43872" w:rsidP="00C438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B691332" w14:textId="7043B598" w:rsidR="00C43872" w:rsidRPr="009874D5" w:rsidRDefault="006611DD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11D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3,145</w:t>
            </w:r>
          </w:p>
        </w:tc>
        <w:tc>
          <w:tcPr>
            <w:tcW w:w="180" w:type="dxa"/>
          </w:tcPr>
          <w:p w14:paraId="0912637F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7FBC35" w14:textId="02C4A5D9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1,604</w:t>
            </w:r>
          </w:p>
        </w:tc>
        <w:tc>
          <w:tcPr>
            <w:tcW w:w="180" w:type="dxa"/>
          </w:tcPr>
          <w:p w14:paraId="3C63F227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4DA526" w14:textId="4026AC05" w:rsidR="00C43872" w:rsidRPr="009874D5" w:rsidRDefault="00390725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907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517</w:t>
            </w:r>
          </w:p>
        </w:tc>
        <w:tc>
          <w:tcPr>
            <w:tcW w:w="186" w:type="dxa"/>
          </w:tcPr>
          <w:p w14:paraId="7AC57A9E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4FDFB1C" w14:textId="5668718F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3872" w:rsidRPr="009874D5" w14:paraId="6B8681D7" w14:textId="77777777" w:rsidTr="00F81C06">
        <w:trPr>
          <w:cantSplit/>
        </w:trPr>
        <w:tc>
          <w:tcPr>
            <w:tcW w:w="3870" w:type="dxa"/>
            <w:hideMark/>
          </w:tcPr>
          <w:p w14:paraId="1C1E768C" w14:textId="13CA9533" w:rsidR="00C43872" w:rsidRPr="009874D5" w:rsidRDefault="00C43872" w:rsidP="00C438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="00F760C5" w:rsidRPr="009874D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6890A" w14:textId="3E33854E" w:rsidR="00C43872" w:rsidRPr="009874D5" w:rsidRDefault="00121774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2177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3,586</w:t>
            </w:r>
          </w:p>
        </w:tc>
        <w:tc>
          <w:tcPr>
            <w:tcW w:w="180" w:type="dxa"/>
          </w:tcPr>
          <w:p w14:paraId="10B4169C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40735" w14:textId="135A4D54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2,985</w:t>
            </w:r>
          </w:p>
        </w:tc>
        <w:tc>
          <w:tcPr>
            <w:tcW w:w="180" w:type="dxa"/>
          </w:tcPr>
          <w:p w14:paraId="4C25605C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E76AC" w14:textId="46457CFA" w:rsidR="00C43872" w:rsidRPr="009874D5" w:rsidRDefault="006C41C6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C41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1,314</w:t>
            </w:r>
          </w:p>
        </w:tc>
        <w:tc>
          <w:tcPr>
            <w:tcW w:w="186" w:type="dxa"/>
          </w:tcPr>
          <w:p w14:paraId="674B88BD" w14:textId="77777777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995D9" w14:textId="1DB568F6" w:rsidR="00C43872" w:rsidRPr="009874D5" w:rsidRDefault="00C43872" w:rsidP="00C4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1,314</w:t>
            </w:r>
          </w:p>
        </w:tc>
      </w:tr>
      <w:tr w:rsidR="00F52A31" w:rsidRPr="009874D5" w14:paraId="6EF2A25E" w14:textId="77777777" w:rsidTr="00F81C06">
        <w:trPr>
          <w:cantSplit/>
        </w:trPr>
        <w:tc>
          <w:tcPr>
            <w:tcW w:w="3870" w:type="dxa"/>
            <w:hideMark/>
          </w:tcPr>
          <w:p w14:paraId="22301768" w14:textId="524DB4FA" w:rsidR="00F52A31" w:rsidRPr="009874D5" w:rsidRDefault="00F52A31" w:rsidP="00F52A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EC5D4" w14:textId="5AB7EB59" w:rsidR="00F52A31" w:rsidRPr="009874D5" w:rsidRDefault="00B56BE9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56BE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</w:t>
            </w:r>
            <w:r w:rsidR="0038767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95,031</w:t>
            </w:r>
          </w:p>
        </w:tc>
        <w:tc>
          <w:tcPr>
            <w:tcW w:w="180" w:type="dxa"/>
          </w:tcPr>
          <w:p w14:paraId="2DF80FB6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F8DB7" w14:textId="752172C5" w:rsidR="00F52A31" w:rsidRPr="00975625" w:rsidRDefault="00FC36A6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</w:t>
            </w:r>
            <w:r w:rsidR="00EC5042" w:rsidRPr="009756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572,</w:t>
            </w:r>
            <w:r w:rsidR="00BB31F7" w:rsidRPr="009756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505</w:t>
            </w:r>
          </w:p>
        </w:tc>
        <w:tc>
          <w:tcPr>
            <w:tcW w:w="180" w:type="dxa"/>
          </w:tcPr>
          <w:p w14:paraId="586C5BBA" w14:textId="77777777" w:rsidR="00F52A31" w:rsidRPr="0097562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7DBE4" w14:textId="5CCCA952" w:rsidR="00F52A31" w:rsidRPr="00975625" w:rsidRDefault="003E05A6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3,176,619</w:t>
            </w:r>
          </w:p>
        </w:tc>
        <w:tc>
          <w:tcPr>
            <w:tcW w:w="186" w:type="dxa"/>
          </w:tcPr>
          <w:p w14:paraId="588B9431" w14:textId="77777777" w:rsidR="00F52A31" w:rsidRPr="0097562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7DC0F7E2" w14:textId="55B3AD47" w:rsidR="00F52A31" w:rsidRPr="00975625" w:rsidRDefault="00BB31F7" w:rsidP="003F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2,979,579</w:t>
            </w:r>
          </w:p>
        </w:tc>
      </w:tr>
      <w:tr w:rsidR="00F52A31" w:rsidRPr="009874D5" w14:paraId="7590DBA2" w14:textId="77777777" w:rsidTr="00F81C06">
        <w:trPr>
          <w:cantSplit/>
          <w:trHeight w:val="71"/>
        </w:trPr>
        <w:tc>
          <w:tcPr>
            <w:tcW w:w="3870" w:type="dxa"/>
            <w:vAlign w:val="bottom"/>
            <w:hideMark/>
          </w:tcPr>
          <w:p w14:paraId="6D4BE75B" w14:textId="0E90565C" w:rsidR="00F52A31" w:rsidRPr="009874D5" w:rsidRDefault="00F52A31" w:rsidP="00F52A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1A67F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78DF7" w14:textId="112FE091" w:rsidR="00F52A31" w:rsidRPr="009874D5" w:rsidRDefault="000C2A6C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83" w:right="-6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C2A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(12,964)</w:t>
            </w:r>
          </w:p>
        </w:tc>
        <w:tc>
          <w:tcPr>
            <w:tcW w:w="180" w:type="dxa"/>
            <w:vAlign w:val="bottom"/>
          </w:tcPr>
          <w:p w14:paraId="1B0DF29B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20EECB" w14:textId="477C71DB" w:rsidR="00F52A31" w:rsidRPr="009874D5" w:rsidRDefault="00DB6128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(7,523)</w:t>
            </w:r>
          </w:p>
        </w:tc>
        <w:tc>
          <w:tcPr>
            <w:tcW w:w="180" w:type="dxa"/>
            <w:vAlign w:val="bottom"/>
          </w:tcPr>
          <w:p w14:paraId="677583FC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55B21" w14:textId="5F548ADD" w:rsidR="00F52A31" w:rsidRPr="009874D5" w:rsidRDefault="00D0070D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070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(1,303)</w:t>
            </w:r>
          </w:p>
        </w:tc>
        <w:tc>
          <w:tcPr>
            <w:tcW w:w="186" w:type="dxa"/>
            <w:vAlign w:val="bottom"/>
          </w:tcPr>
          <w:p w14:paraId="3F95B43D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D306B4A" w14:textId="45B5BEA5" w:rsidR="00F52A31" w:rsidRPr="009874D5" w:rsidRDefault="003F1803" w:rsidP="004C6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(1,303)</w:t>
            </w:r>
          </w:p>
        </w:tc>
      </w:tr>
      <w:tr w:rsidR="00371DF1" w:rsidRPr="009874D5" w14:paraId="21922321" w14:textId="77777777" w:rsidTr="00F81C06">
        <w:trPr>
          <w:cantSplit/>
        </w:trPr>
        <w:tc>
          <w:tcPr>
            <w:tcW w:w="3870" w:type="dxa"/>
          </w:tcPr>
          <w:p w14:paraId="048D3F73" w14:textId="25282AB3" w:rsidR="00371DF1" w:rsidRPr="009874D5" w:rsidRDefault="00BB31F7" w:rsidP="00371D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="009C0F7A"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7DAA5" w14:textId="3BF6CE43" w:rsidR="00371DF1" w:rsidRPr="009874D5" w:rsidRDefault="00095597" w:rsidP="0037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955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3,4</w:t>
            </w:r>
            <w:r w:rsidR="000222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82</w:t>
            </w:r>
            <w:r w:rsidRPr="000955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="000222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067</w:t>
            </w:r>
          </w:p>
        </w:tc>
        <w:tc>
          <w:tcPr>
            <w:tcW w:w="180" w:type="dxa"/>
          </w:tcPr>
          <w:p w14:paraId="431BCACD" w14:textId="77777777" w:rsidR="00371DF1" w:rsidRPr="009874D5" w:rsidRDefault="00371DF1" w:rsidP="0037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FF2AA" w14:textId="1E6B6D01" w:rsidR="00371DF1" w:rsidRPr="009874D5" w:rsidRDefault="00BB31F7" w:rsidP="0037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3,564,982</w:t>
            </w:r>
          </w:p>
        </w:tc>
        <w:tc>
          <w:tcPr>
            <w:tcW w:w="180" w:type="dxa"/>
          </w:tcPr>
          <w:p w14:paraId="5C4D3594" w14:textId="77777777" w:rsidR="00371DF1" w:rsidRPr="009874D5" w:rsidRDefault="00371DF1" w:rsidP="0037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D5618" w14:textId="0653BE3B" w:rsidR="00371DF1" w:rsidRPr="009874D5" w:rsidRDefault="0002225C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3,175,316</w:t>
            </w:r>
          </w:p>
        </w:tc>
        <w:tc>
          <w:tcPr>
            <w:tcW w:w="186" w:type="dxa"/>
          </w:tcPr>
          <w:p w14:paraId="2FAC9CB4" w14:textId="77777777" w:rsidR="00371DF1" w:rsidRPr="009874D5" w:rsidRDefault="00371DF1" w:rsidP="0037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C0471E5" w14:textId="0F61650E" w:rsidR="00371DF1" w:rsidRPr="009874D5" w:rsidRDefault="00BB31F7" w:rsidP="0037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2,978,276</w:t>
            </w:r>
          </w:p>
        </w:tc>
      </w:tr>
    </w:tbl>
    <w:p w14:paraId="13CAAE0E" w14:textId="7D45DA22" w:rsidR="00475315" w:rsidRDefault="00475315" w:rsidP="00475315">
      <w:pPr>
        <w:rPr>
          <w:rFonts w:cstheme="minorBidi"/>
        </w:rPr>
      </w:pPr>
    </w:p>
    <w:p w14:paraId="7BCE38A5" w14:textId="446787A5" w:rsidR="00C47B99" w:rsidRDefault="00C47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Cs w:val="22"/>
        </w:rPr>
      </w:pPr>
      <w:r>
        <w:rPr>
          <w:rFonts w:cstheme="minorBidi"/>
        </w:rPr>
        <w:br w:type="page"/>
      </w:r>
    </w:p>
    <w:p w14:paraId="12ABD1F3" w14:textId="18C2712E" w:rsidR="00A3741C" w:rsidRDefault="00A3741C" w:rsidP="001C364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สินค้าคงเหลือ</w:t>
      </w:r>
      <w:r w:rsidR="0006321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สุทธิ</w:t>
      </w:r>
    </w:p>
    <w:p w14:paraId="534D0080" w14:textId="77777777" w:rsidR="00B36D8A" w:rsidRPr="00B36D8A" w:rsidRDefault="00B36D8A" w:rsidP="00B36D8A">
      <w:pPr>
        <w:pStyle w:val="ListParagraph"/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64A20462" w14:textId="77777777" w:rsidR="00A3741C" w:rsidRPr="00975625" w:rsidRDefault="00A3741C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6"/>
          <w:szCs w:val="6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720"/>
        <w:gridCol w:w="178"/>
        <w:gridCol w:w="1172"/>
        <w:gridCol w:w="183"/>
        <w:gridCol w:w="1167"/>
        <w:gridCol w:w="178"/>
        <w:gridCol w:w="1172"/>
        <w:gridCol w:w="183"/>
        <w:gridCol w:w="1167"/>
      </w:tblGrid>
      <w:tr w:rsidR="00A3741C" w:rsidRPr="009874D5" w14:paraId="5B3BA249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63A3B81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ADA475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2EF872F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</w:tcPr>
          <w:p w14:paraId="7A21E0D9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00BBEFAE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</w:tcPr>
          <w:p w14:paraId="44E689A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3741C" w:rsidRPr="009874D5" w14:paraId="417DA4E4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19CDAEED" w14:textId="03BFB248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2BC7CDD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140ED7B2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8757DFE" w14:textId="54937B50" w:rsidR="00A3741C" w:rsidRPr="009874D5" w:rsidRDefault="00FD2BD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3" w:type="dxa"/>
          </w:tcPr>
          <w:p w14:paraId="6E6F37D6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BBE0048" w14:textId="6CF017F8" w:rsidR="00A3741C" w:rsidRPr="009874D5" w:rsidRDefault="00A3741C" w:rsidP="001C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C364C" w:rsidRPr="009874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031DA799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B3391A" w14:textId="36F583E8" w:rsidR="00A3741C" w:rsidRPr="009874D5" w:rsidRDefault="00FD2BD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3" w:type="dxa"/>
          </w:tcPr>
          <w:p w14:paraId="2DA26DD8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B5CC851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A3741C" w:rsidRPr="009874D5" w14:paraId="72383008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0C2B9406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</w:tcPr>
          <w:p w14:paraId="7EDA71CF" w14:textId="5CB1773F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D4D04EB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EC26272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Pr="009874D5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3" w:type="dxa"/>
          </w:tcPr>
          <w:p w14:paraId="7247764B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3A921501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113CA7A6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EF84E70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83" w:type="dxa"/>
          </w:tcPr>
          <w:p w14:paraId="76E6154C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73CBF30D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A3741C" w:rsidRPr="009874D5" w14:paraId="1582CA3C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70979BEA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345475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3CE744E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222" w:type="dxa"/>
            <w:gridSpan w:val="7"/>
            <w:vAlign w:val="bottom"/>
          </w:tcPr>
          <w:p w14:paraId="72508171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34046" w:rsidRPr="009874D5" w14:paraId="46E71862" w14:textId="77777777" w:rsidTr="00FD2BD4">
        <w:trPr>
          <w:cantSplit/>
          <w:trHeight w:val="20"/>
        </w:trPr>
        <w:tc>
          <w:tcPr>
            <w:tcW w:w="2970" w:type="dxa"/>
          </w:tcPr>
          <w:p w14:paraId="55950EC7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20" w:type="dxa"/>
            <w:vAlign w:val="bottom"/>
          </w:tcPr>
          <w:p w14:paraId="5264BDDC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DD48B64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F47FCD" w14:textId="5FD3527C" w:rsidR="00834046" w:rsidRPr="009874D5" w:rsidRDefault="009F1D63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F1D6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1,361,800</w:t>
            </w:r>
          </w:p>
        </w:tc>
        <w:tc>
          <w:tcPr>
            <w:tcW w:w="183" w:type="dxa"/>
            <w:vAlign w:val="bottom"/>
          </w:tcPr>
          <w:p w14:paraId="07D7BAB6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7A22866B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1,266,780</w:t>
            </w:r>
          </w:p>
        </w:tc>
        <w:tc>
          <w:tcPr>
            <w:tcW w:w="178" w:type="dxa"/>
            <w:vAlign w:val="bottom"/>
          </w:tcPr>
          <w:p w14:paraId="198BC0D1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170D4D7" w14:textId="21DEEC83" w:rsidR="00834046" w:rsidRPr="009874D5" w:rsidRDefault="00430A90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30A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1,249,959</w:t>
            </w:r>
          </w:p>
        </w:tc>
        <w:tc>
          <w:tcPr>
            <w:tcW w:w="183" w:type="dxa"/>
            <w:vAlign w:val="bottom"/>
          </w:tcPr>
          <w:p w14:paraId="00A1F774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609ECB38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1,174,581</w:t>
            </w:r>
          </w:p>
        </w:tc>
      </w:tr>
      <w:tr w:rsidR="00834046" w:rsidRPr="009874D5" w14:paraId="652CBE10" w14:textId="77777777" w:rsidTr="00FD2BD4">
        <w:trPr>
          <w:cantSplit/>
          <w:trHeight w:val="20"/>
        </w:trPr>
        <w:tc>
          <w:tcPr>
            <w:tcW w:w="2970" w:type="dxa"/>
          </w:tcPr>
          <w:p w14:paraId="2A9F4244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3ABDFC4D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584E865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76D43D09" w14:textId="79B191F7" w:rsidR="00834046" w:rsidRPr="009874D5" w:rsidRDefault="00DF6732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673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67</w:t>
            </w:r>
          </w:p>
        </w:tc>
        <w:tc>
          <w:tcPr>
            <w:tcW w:w="183" w:type="dxa"/>
            <w:vAlign w:val="bottom"/>
          </w:tcPr>
          <w:p w14:paraId="47367403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0F0D66BE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02B3DB9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5EBAC9C" w14:textId="30A1EA89" w:rsidR="00834046" w:rsidRPr="009874D5" w:rsidRDefault="00DF6732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673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67</w:t>
            </w:r>
          </w:p>
        </w:tc>
        <w:tc>
          <w:tcPr>
            <w:tcW w:w="183" w:type="dxa"/>
            <w:vAlign w:val="bottom"/>
          </w:tcPr>
          <w:p w14:paraId="1D49C4AD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320AD8D2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834046" w:rsidRPr="009874D5" w14:paraId="5AD96F53" w14:textId="77777777" w:rsidTr="00FD2BD4">
        <w:trPr>
          <w:cantSplit/>
          <w:trHeight w:val="20"/>
        </w:trPr>
        <w:tc>
          <w:tcPr>
            <w:tcW w:w="2970" w:type="dxa"/>
          </w:tcPr>
          <w:p w14:paraId="00845A7C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720" w:type="dxa"/>
          </w:tcPr>
          <w:p w14:paraId="70900562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02B8599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0B133D9" w14:textId="2BE3DD86" w:rsidR="00834046" w:rsidRPr="009874D5" w:rsidRDefault="001B6E1D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B6E1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917,849</w:t>
            </w:r>
          </w:p>
        </w:tc>
        <w:tc>
          <w:tcPr>
            <w:tcW w:w="183" w:type="dxa"/>
          </w:tcPr>
          <w:p w14:paraId="291EC993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D27D9A8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1,039,227</w:t>
            </w:r>
          </w:p>
        </w:tc>
        <w:tc>
          <w:tcPr>
            <w:tcW w:w="178" w:type="dxa"/>
          </w:tcPr>
          <w:p w14:paraId="1CD5CB6D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0E9D812" w14:textId="5BF8F0EA" w:rsidR="00834046" w:rsidRPr="009874D5" w:rsidRDefault="009C02A5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C02A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917,849</w:t>
            </w:r>
          </w:p>
        </w:tc>
        <w:tc>
          <w:tcPr>
            <w:tcW w:w="183" w:type="dxa"/>
          </w:tcPr>
          <w:p w14:paraId="361306F7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2FEFA6A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1,039,227</w:t>
            </w:r>
          </w:p>
        </w:tc>
      </w:tr>
      <w:tr w:rsidR="00834046" w:rsidRPr="009874D5" w14:paraId="4ED705C5" w14:textId="77777777" w:rsidTr="00FD2BD4">
        <w:trPr>
          <w:cantSplit/>
          <w:trHeight w:val="20"/>
        </w:trPr>
        <w:tc>
          <w:tcPr>
            <w:tcW w:w="2970" w:type="dxa"/>
          </w:tcPr>
          <w:p w14:paraId="6290B38B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วัสดุประกอบและภาชนะบรรจุ</w:t>
            </w:r>
          </w:p>
        </w:tc>
        <w:tc>
          <w:tcPr>
            <w:tcW w:w="720" w:type="dxa"/>
          </w:tcPr>
          <w:p w14:paraId="6444C704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D93D765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6BBB0997" w14:textId="4BD583ED" w:rsidR="00834046" w:rsidRPr="009874D5" w:rsidRDefault="002A0508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A050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705,071</w:t>
            </w:r>
          </w:p>
        </w:tc>
        <w:tc>
          <w:tcPr>
            <w:tcW w:w="183" w:type="dxa"/>
          </w:tcPr>
          <w:p w14:paraId="016BE623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23687EFE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805,452</w:t>
            </w:r>
          </w:p>
        </w:tc>
        <w:tc>
          <w:tcPr>
            <w:tcW w:w="178" w:type="dxa"/>
          </w:tcPr>
          <w:p w14:paraId="7ADCAB8A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EADCD98" w14:textId="6F77C8B8" w:rsidR="00834046" w:rsidRPr="009874D5" w:rsidRDefault="00316E79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16E7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705,071</w:t>
            </w:r>
          </w:p>
        </w:tc>
        <w:tc>
          <w:tcPr>
            <w:tcW w:w="183" w:type="dxa"/>
          </w:tcPr>
          <w:p w14:paraId="6CB53D92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000805E6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805,452</w:t>
            </w:r>
          </w:p>
        </w:tc>
      </w:tr>
      <w:tr w:rsidR="00834046" w:rsidRPr="009874D5" w14:paraId="7DD88246" w14:textId="77777777" w:rsidTr="00FD2BD4">
        <w:trPr>
          <w:cantSplit/>
          <w:trHeight w:val="20"/>
        </w:trPr>
        <w:tc>
          <w:tcPr>
            <w:tcW w:w="2970" w:type="dxa"/>
          </w:tcPr>
          <w:p w14:paraId="2A053FC5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720" w:type="dxa"/>
          </w:tcPr>
          <w:p w14:paraId="266C2A95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EAA4A95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5FBEF4E" w14:textId="5DB56287" w:rsidR="00834046" w:rsidRPr="009874D5" w:rsidRDefault="00173A94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73A9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579,535</w:t>
            </w:r>
          </w:p>
        </w:tc>
        <w:tc>
          <w:tcPr>
            <w:tcW w:w="183" w:type="dxa"/>
            <w:vAlign w:val="bottom"/>
          </w:tcPr>
          <w:p w14:paraId="2D182727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2A2D644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370,817</w:t>
            </w:r>
          </w:p>
        </w:tc>
        <w:tc>
          <w:tcPr>
            <w:tcW w:w="178" w:type="dxa"/>
            <w:vAlign w:val="bottom"/>
          </w:tcPr>
          <w:p w14:paraId="0C02B30B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E9B5348" w14:textId="04E76E36" w:rsidR="00834046" w:rsidRPr="009874D5" w:rsidRDefault="002F66F0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F66F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218,021</w:t>
            </w:r>
          </w:p>
        </w:tc>
        <w:tc>
          <w:tcPr>
            <w:tcW w:w="183" w:type="dxa"/>
            <w:vAlign w:val="bottom"/>
          </w:tcPr>
          <w:p w14:paraId="07D6EA65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5AEAD41F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80,708</w:t>
            </w:r>
          </w:p>
        </w:tc>
      </w:tr>
      <w:tr w:rsidR="00834046" w:rsidRPr="009874D5" w14:paraId="72373F58" w14:textId="77777777" w:rsidTr="00FD2BD4">
        <w:trPr>
          <w:cantSplit/>
          <w:trHeight w:val="245"/>
        </w:trPr>
        <w:tc>
          <w:tcPr>
            <w:tcW w:w="2970" w:type="dxa"/>
          </w:tcPr>
          <w:p w14:paraId="760AAF89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720" w:type="dxa"/>
          </w:tcPr>
          <w:p w14:paraId="12FD2192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3FD88D3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076D5A2" w14:textId="00002E58" w:rsidR="00834046" w:rsidRPr="009874D5" w:rsidRDefault="0046601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660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56,933</w:t>
            </w:r>
          </w:p>
        </w:tc>
        <w:tc>
          <w:tcPr>
            <w:tcW w:w="183" w:type="dxa"/>
            <w:vAlign w:val="bottom"/>
          </w:tcPr>
          <w:p w14:paraId="69EE4632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507DBA8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54,942</w:t>
            </w:r>
          </w:p>
        </w:tc>
        <w:tc>
          <w:tcPr>
            <w:tcW w:w="178" w:type="dxa"/>
            <w:vAlign w:val="bottom"/>
          </w:tcPr>
          <w:p w14:paraId="4982AC20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5121746" w14:textId="0504530A" w:rsidR="00834046" w:rsidRPr="009874D5" w:rsidRDefault="000C5801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C58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56,933</w:t>
            </w:r>
          </w:p>
        </w:tc>
        <w:tc>
          <w:tcPr>
            <w:tcW w:w="183" w:type="dxa"/>
            <w:vAlign w:val="bottom"/>
          </w:tcPr>
          <w:p w14:paraId="1213B57E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9266D2E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54,942</w:t>
            </w:r>
          </w:p>
        </w:tc>
      </w:tr>
      <w:tr w:rsidR="00834046" w:rsidRPr="009874D5" w14:paraId="2DD894BB" w14:textId="77777777" w:rsidTr="00FD2BD4">
        <w:trPr>
          <w:cantSplit/>
          <w:trHeight w:val="20"/>
        </w:trPr>
        <w:tc>
          <w:tcPr>
            <w:tcW w:w="2970" w:type="dxa"/>
          </w:tcPr>
          <w:p w14:paraId="4C8617AB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F46C8F9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998C7BB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5333185" w14:textId="75821F31" w:rsidR="00834046" w:rsidRPr="009874D5" w:rsidRDefault="007B526A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B526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3,621,255</w:t>
            </w:r>
          </w:p>
        </w:tc>
        <w:tc>
          <w:tcPr>
            <w:tcW w:w="183" w:type="dxa"/>
            <w:vAlign w:val="bottom"/>
          </w:tcPr>
          <w:p w14:paraId="37FF73F7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E108A7E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3,537,218</w:t>
            </w:r>
          </w:p>
        </w:tc>
        <w:tc>
          <w:tcPr>
            <w:tcW w:w="178" w:type="dxa"/>
            <w:vAlign w:val="bottom"/>
          </w:tcPr>
          <w:p w14:paraId="3B9DF3B8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59B9B8F" w14:textId="652FF1E6" w:rsidR="00834046" w:rsidRPr="009874D5" w:rsidRDefault="006B5F42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B5F4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3,147,900</w:t>
            </w:r>
          </w:p>
        </w:tc>
        <w:tc>
          <w:tcPr>
            <w:tcW w:w="183" w:type="dxa"/>
            <w:vAlign w:val="bottom"/>
          </w:tcPr>
          <w:p w14:paraId="2DAB7BE4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6BCA37C" w14:textId="77777777" w:rsidR="00834046" w:rsidRPr="009874D5" w:rsidRDefault="00834046" w:rsidP="0083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3,154,910</w:t>
            </w:r>
          </w:p>
        </w:tc>
      </w:tr>
      <w:tr w:rsidR="00A3741C" w:rsidRPr="009874D5" w14:paraId="61625860" w14:textId="77777777" w:rsidTr="00FD2BD4">
        <w:trPr>
          <w:cantSplit/>
          <w:trHeight w:val="20"/>
        </w:trPr>
        <w:tc>
          <w:tcPr>
            <w:tcW w:w="2970" w:type="dxa"/>
          </w:tcPr>
          <w:p w14:paraId="68CE84C0" w14:textId="54E22C06" w:rsidR="00A3741C" w:rsidRPr="009874D5" w:rsidRDefault="00A3741C" w:rsidP="00B4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0" w:hanging="3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</w:t>
            </w:r>
            <w:r w:rsidR="00B47EC9"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20" w:type="dxa"/>
          </w:tcPr>
          <w:p w14:paraId="55C7AA24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7D71299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D7B19F6" w14:textId="77777777" w:rsidR="00776E6B" w:rsidRDefault="00776E6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0F16A86" w14:textId="03B60C4F" w:rsidR="006B5F42" w:rsidRPr="009874D5" w:rsidRDefault="00535DA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35DA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(251,080)</w:t>
            </w:r>
          </w:p>
        </w:tc>
        <w:tc>
          <w:tcPr>
            <w:tcW w:w="183" w:type="dxa"/>
          </w:tcPr>
          <w:p w14:paraId="08906296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622C80B" w14:textId="77777777" w:rsidR="00A3741C" w:rsidRPr="009874D5" w:rsidRDefault="00A3741C" w:rsidP="0035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(294,391)</w:t>
            </w:r>
          </w:p>
        </w:tc>
        <w:tc>
          <w:tcPr>
            <w:tcW w:w="178" w:type="dxa"/>
            <w:vAlign w:val="bottom"/>
          </w:tcPr>
          <w:p w14:paraId="1F6126A3" w14:textId="77777777" w:rsidR="00A3741C" w:rsidRPr="009874D5" w:rsidRDefault="00A3741C" w:rsidP="001C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D14107B" w14:textId="3E7B798B" w:rsidR="00A3741C" w:rsidRPr="009874D5" w:rsidRDefault="00FF6EF2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F6EF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(232,770)</w:t>
            </w:r>
          </w:p>
        </w:tc>
        <w:tc>
          <w:tcPr>
            <w:tcW w:w="183" w:type="dxa"/>
            <w:vAlign w:val="bottom"/>
          </w:tcPr>
          <w:p w14:paraId="35C933A6" w14:textId="77777777" w:rsidR="00A3741C" w:rsidRPr="009874D5" w:rsidRDefault="00A3741C" w:rsidP="001C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2CF2F9D" w14:textId="77777777" w:rsidR="00A3741C" w:rsidRPr="009874D5" w:rsidRDefault="00A3741C" w:rsidP="00CC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(273,264)</w:t>
            </w:r>
          </w:p>
        </w:tc>
      </w:tr>
      <w:tr w:rsidR="00A3741C" w:rsidRPr="009874D5" w14:paraId="65D8D564" w14:textId="77777777" w:rsidTr="00FD2BD4">
        <w:trPr>
          <w:cantSplit/>
          <w:trHeight w:val="20"/>
        </w:trPr>
        <w:tc>
          <w:tcPr>
            <w:tcW w:w="2970" w:type="dxa"/>
          </w:tcPr>
          <w:p w14:paraId="14E53984" w14:textId="66CCFECE" w:rsidR="00A3741C" w:rsidRPr="009874D5" w:rsidRDefault="00807F3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สินค้าคงเหลือ </w:t>
            </w:r>
            <w:r w:rsidR="00A3741C"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38DC30E1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24BFCDB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8304495" w14:textId="24221AA8" w:rsidR="00A3741C" w:rsidRPr="009874D5" w:rsidRDefault="00AA7CC5" w:rsidP="00AA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A7C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3,370,175</w:t>
            </w:r>
          </w:p>
        </w:tc>
        <w:tc>
          <w:tcPr>
            <w:tcW w:w="183" w:type="dxa"/>
          </w:tcPr>
          <w:p w14:paraId="1EC3FF0B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C0696" w14:textId="77777777" w:rsidR="00A3741C" w:rsidRPr="009874D5" w:rsidRDefault="00A3741C" w:rsidP="003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3,242,827</w:t>
            </w:r>
          </w:p>
        </w:tc>
        <w:tc>
          <w:tcPr>
            <w:tcW w:w="178" w:type="dxa"/>
          </w:tcPr>
          <w:p w14:paraId="2E358E2C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79BF41E" w14:textId="2EB01EA9" w:rsidR="00A3741C" w:rsidRPr="009874D5" w:rsidRDefault="00365D6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65D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2,915,130</w:t>
            </w:r>
          </w:p>
        </w:tc>
        <w:tc>
          <w:tcPr>
            <w:tcW w:w="183" w:type="dxa"/>
          </w:tcPr>
          <w:p w14:paraId="14F0FD5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3AF4B" w14:textId="77777777" w:rsidR="00A3741C" w:rsidRPr="009874D5" w:rsidRDefault="00A3741C" w:rsidP="003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2,881,646</w:t>
            </w:r>
          </w:p>
        </w:tc>
      </w:tr>
    </w:tbl>
    <w:p w14:paraId="73ED888D" w14:textId="77777777" w:rsidR="00A3741C" w:rsidRPr="00B36D8A" w:rsidRDefault="00A3741C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0D719BCC" w14:textId="29696FEC" w:rsidR="005F339E" w:rsidRPr="00036A33" w:rsidRDefault="00EF3F1B" w:rsidP="005F339E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36A33">
        <w:rPr>
          <w:rFonts w:asciiTheme="majorBidi" w:hAnsiTheme="majorBidi" w:hint="cs"/>
          <w:b/>
          <w:bCs/>
          <w:sz w:val="30"/>
          <w:szCs w:val="30"/>
          <w:cs/>
        </w:rPr>
        <w:t>เงินลงทุนในบริษัทย่อยตามวิธีราคาทุน</w:t>
      </w:r>
    </w:p>
    <w:p w14:paraId="2CA1CA6B" w14:textId="77777777" w:rsidR="00EF3F1B" w:rsidRPr="00B36D8A" w:rsidRDefault="00EF3F1B">
      <w:pPr>
        <w:pStyle w:val="Caption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56D55F3" w14:textId="3B8DAB67" w:rsidR="00A749D5" w:rsidRDefault="006A59C5" w:rsidP="009B102E">
      <w:pPr>
        <w:tabs>
          <w:tab w:val="clear" w:pos="454"/>
          <w:tab w:val="clear" w:pos="680"/>
          <w:tab w:val="left" w:pos="522"/>
        </w:tabs>
        <w:rPr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A749D5">
        <w:rPr>
          <w:rFonts w:asciiTheme="majorBidi" w:hAnsiTheme="majorBidi" w:cstheme="majorBidi" w:hint="cs"/>
          <w:sz w:val="30"/>
          <w:szCs w:val="30"/>
          <w:cs/>
        </w:rPr>
        <w:t>การเปลี่ยนแปลงของเงินลงทุน</w:t>
      </w:r>
      <w:r>
        <w:rPr>
          <w:rFonts w:asciiTheme="majorBidi" w:hAnsiTheme="majorBidi" w:cstheme="majorBidi" w:hint="cs"/>
          <w:sz w:val="30"/>
          <w:szCs w:val="30"/>
          <w:cs/>
        </w:rPr>
        <w:t>ในบริษัทย่อยระหว่างงวดมีดังต่อไปนี้</w:t>
      </w:r>
    </w:p>
    <w:p w14:paraId="2374B903" w14:textId="77777777" w:rsidR="00A749D5" w:rsidRPr="00B36D8A" w:rsidRDefault="00A749D5" w:rsidP="0097562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90"/>
        <w:gridCol w:w="1066"/>
        <w:gridCol w:w="178"/>
        <w:gridCol w:w="1070"/>
        <w:gridCol w:w="178"/>
        <w:gridCol w:w="1155"/>
        <w:gridCol w:w="178"/>
        <w:gridCol w:w="1155"/>
        <w:gridCol w:w="8"/>
      </w:tblGrid>
      <w:tr w:rsidR="00612D3D" w:rsidRPr="009874D5" w14:paraId="1DB41085" w14:textId="77777777" w:rsidTr="00E220E6">
        <w:trPr>
          <w:cantSplit/>
          <w:trHeight w:val="431"/>
          <w:tblHeader/>
        </w:trPr>
        <w:tc>
          <w:tcPr>
            <w:tcW w:w="4090" w:type="dxa"/>
            <w:vAlign w:val="bottom"/>
            <w:hideMark/>
          </w:tcPr>
          <w:p w14:paraId="55478C44" w14:textId="77777777" w:rsidR="00EF3F1B" w:rsidRPr="009874D5" w:rsidRDefault="00EF3F1B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14" w:type="dxa"/>
            <w:gridSpan w:val="3"/>
            <w:vAlign w:val="bottom"/>
          </w:tcPr>
          <w:p w14:paraId="34DCE32C" w14:textId="437AB5EE" w:rsidR="00EF3F1B" w:rsidRPr="009874D5" w:rsidRDefault="00EF3F1B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903D9FE" w14:textId="77777777" w:rsidR="00EF3F1B" w:rsidRPr="009874D5" w:rsidRDefault="00EF3F1B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6" w:type="dxa"/>
            <w:gridSpan w:val="4"/>
            <w:vAlign w:val="bottom"/>
          </w:tcPr>
          <w:p w14:paraId="43CE91EE" w14:textId="77777777" w:rsidR="00EF3F1B" w:rsidRPr="009874D5" w:rsidRDefault="00EF3F1B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F504F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9A1F66" w:rsidRPr="009874D5" w14:paraId="3D11102E" w14:textId="77777777" w:rsidTr="00E220E6">
        <w:trPr>
          <w:gridAfter w:val="1"/>
          <w:wAfter w:w="8" w:type="dxa"/>
          <w:cantSplit/>
          <w:trHeight w:val="451"/>
          <w:tblHeader/>
        </w:trPr>
        <w:tc>
          <w:tcPr>
            <w:tcW w:w="4090" w:type="dxa"/>
            <w:vAlign w:val="bottom"/>
          </w:tcPr>
          <w:p w14:paraId="1E089793" w14:textId="7220EF82" w:rsidR="009A1F66" w:rsidRPr="009874D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B36D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="00247F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36D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B36D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066" w:type="dxa"/>
            <w:vAlign w:val="bottom"/>
          </w:tcPr>
          <w:p w14:paraId="4AABB4E6" w14:textId="193BF879" w:rsidR="009A1F66" w:rsidRPr="0097562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3847B4DF" w14:textId="77777777" w:rsidR="009A1F66" w:rsidRPr="009874D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vAlign w:val="bottom"/>
          </w:tcPr>
          <w:p w14:paraId="31F29645" w14:textId="55A23BA2" w:rsidR="009A1F66" w:rsidRPr="009874D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27BA4F1" w14:textId="77777777" w:rsidR="009A1F66" w:rsidRPr="009874D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88" w:type="dxa"/>
            <w:gridSpan w:val="3"/>
            <w:vAlign w:val="bottom"/>
          </w:tcPr>
          <w:p w14:paraId="15CF3B2B" w14:textId="27A5FCC8" w:rsidR="009A1F66" w:rsidRPr="00975625" w:rsidRDefault="009A1F66" w:rsidP="00975625">
            <w:pPr>
              <w:tabs>
                <w:tab w:val="clear" w:pos="907"/>
                <w:tab w:val="left" w:pos="1081"/>
              </w:tabs>
              <w:spacing w:line="240" w:lineRule="auto"/>
              <w:ind w:left="-53" w:right="-55" w:firstLine="15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A1F66" w:rsidRPr="009A1F66" w14:paraId="3D11B299" w14:textId="77777777" w:rsidTr="00E220E6">
        <w:trPr>
          <w:gridAfter w:val="1"/>
          <w:wAfter w:w="8" w:type="dxa"/>
          <w:cantSplit/>
          <w:trHeight w:val="451"/>
          <w:tblHeader/>
        </w:trPr>
        <w:tc>
          <w:tcPr>
            <w:tcW w:w="4090" w:type="dxa"/>
            <w:vAlign w:val="bottom"/>
          </w:tcPr>
          <w:p w14:paraId="66EABBA1" w14:textId="77777777" w:rsidR="009A1F66" w:rsidRPr="0097562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562CFD42" w14:textId="77777777" w:rsidR="009A1F66" w:rsidRPr="0097562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16FCAACA" w14:textId="77777777" w:rsidR="009A1F66" w:rsidRPr="0097562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vAlign w:val="bottom"/>
          </w:tcPr>
          <w:p w14:paraId="7630CABE" w14:textId="77777777" w:rsidR="009A1F66" w:rsidRPr="0097562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8DEC02D" w14:textId="77777777" w:rsidR="009A1F66" w:rsidRPr="00975625" w:rsidRDefault="009A1F66" w:rsidP="00C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lang w:val="en-GB" w:bidi="ar-SA"/>
              </w:rPr>
            </w:pPr>
          </w:p>
        </w:tc>
        <w:tc>
          <w:tcPr>
            <w:tcW w:w="2488" w:type="dxa"/>
            <w:gridSpan w:val="3"/>
            <w:vAlign w:val="bottom"/>
          </w:tcPr>
          <w:p w14:paraId="7C8A8E50" w14:textId="540BDAB8" w:rsidR="009A1F66" w:rsidRPr="00975625" w:rsidRDefault="009A1F66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13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lang w:val="en-GB"/>
              </w:rPr>
            </w:pPr>
            <w:r w:rsidRPr="009756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B2062" w:rsidRPr="009874D5" w14:paraId="6A8925A8" w14:textId="77777777" w:rsidTr="00E220E6">
        <w:trPr>
          <w:gridAfter w:val="1"/>
          <w:wAfter w:w="8" w:type="dxa"/>
          <w:cantSplit/>
          <w:trHeight w:val="421"/>
        </w:trPr>
        <w:tc>
          <w:tcPr>
            <w:tcW w:w="4090" w:type="dxa"/>
            <w:hideMark/>
          </w:tcPr>
          <w:p w14:paraId="57CC214B" w14:textId="11D01F74" w:rsidR="006B2062" w:rsidRPr="009874D5" w:rsidRDefault="006B2062" w:rsidP="006B20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06106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60610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606106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</w:tcPr>
          <w:p w14:paraId="4D262099" w14:textId="2CB7ED6F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ABD6C11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</w:tcPr>
          <w:p w14:paraId="5FE7A3E3" w14:textId="035E7370" w:rsidR="006B2062" w:rsidRPr="007C4649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48721E4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</w:tcPr>
          <w:p w14:paraId="5F2C0D48" w14:textId="679977CE" w:rsidR="006B2062" w:rsidRPr="006B2062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8065AC0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</w:tcPr>
          <w:p w14:paraId="66D43830" w14:textId="6BF11511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210,200</w:t>
            </w:r>
          </w:p>
        </w:tc>
      </w:tr>
      <w:tr w:rsidR="006B2062" w:rsidRPr="009874D5" w14:paraId="12DA30CC" w14:textId="77777777" w:rsidTr="00E220E6">
        <w:trPr>
          <w:gridAfter w:val="1"/>
          <w:wAfter w:w="8" w:type="dxa"/>
          <w:cantSplit/>
          <w:trHeight w:val="431"/>
        </w:trPr>
        <w:tc>
          <w:tcPr>
            <w:tcW w:w="4090" w:type="dxa"/>
            <w:hideMark/>
          </w:tcPr>
          <w:p w14:paraId="1E2FDE80" w14:textId="45903176" w:rsidR="006B2062" w:rsidRPr="009874D5" w:rsidRDefault="006B2062" w:rsidP="006B206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E26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66" w:type="dxa"/>
          </w:tcPr>
          <w:p w14:paraId="2D7796F6" w14:textId="271C8CFF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FE739A0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</w:tcPr>
          <w:p w14:paraId="449A9C4C" w14:textId="597F53F2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A6ADC08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</w:tcPr>
          <w:p w14:paraId="70882999" w14:textId="05961493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2B0B4D0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0156E7F" w14:textId="592DA962" w:rsidR="006B2062" w:rsidRPr="009874D5" w:rsidRDefault="006210E8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0E8">
              <w:rPr>
                <w:rFonts w:asciiTheme="majorBidi" w:hAnsiTheme="majorBidi" w:cstheme="majorBidi"/>
                <w:sz w:val="30"/>
                <w:szCs w:val="30"/>
              </w:rPr>
              <w:t>48,600</w:t>
            </w:r>
          </w:p>
        </w:tc>
      </w:tr>
      <w:tr w:rsidR="006B2062" w:rsidRPr="009874D5" w14:paraId="416C4D03" w14:textId="77777777" w:rsidTr="00E220E6">
        <w:trPr>
          <w:gridAfter w:val="1"/>
          <w:wAfter w:w="8" w:type="dxa"/>
          <w:cantSplit/>
          <w:trHeight w:val="441"/>
        </w:trPr>
        <w:tc>
          <w:tcPr>
            <w:tcW w:w="4090" w:type="dxa"/>
          </w:tcPr>
          <w:p w14:paraId="67027A4F" w14:textId="1E37A7E3" w:rsidR="006B2062" w:rsidRPr="009A1F66" w:rsidRDefault="006B2062" w:rsidP="006B206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1F6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066" w:type="dxa"/>
            <w:tcBorders>
              <w:left w:val="nil"/>
              <w:right w:val="nil"/>
            </w:tcBorders>
          </w:tcPr>
          <w:p w14:paraId="651B1066" w14:textId="0D59EC08" w:rsidR="006B2062" w:rsidRPr="000126E7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A5101E1" w14:textId="77777777" w:rsidR="006B2062" w:rsidRPr="000126E7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70C1F2FF" w14:textId="04C456F7" w:rsidR="006B2062" w:rsidRPr="000126E7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B940DCE" w14:textId="77777777" w:rsidR="006B2062" w:rsidRPr="000126E7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9E28AB3" w14:textId="374A2EB5" w:rsidR="006B2062" w:rsidRPr="009A1F66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2EFE053" w14:textId="77777777" w:rsidR="006B2062" w:rsidRPr="009A1F66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77DAE30" w14:textId="25E5B273" w:rsidR="006B2062" w:rsidRPr="009A1F66" w:rsidRDefault="00B00F0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00F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258,800</w:t>
            </w:r>
          </w:p>
        </w:tc>
      </w:tr>
    </w:tbl>
    <w:p w14:paraId="7AC2E1A1" w14:textId="77777777" w:rsidR="00C4449E" w:rsidRPr="00B36D8A" w:rsidRDefault="00C4449E" w:rsidP="00975625">
      <w:pPr>
        <w:rPr>
          <w:rFonts w:asciiTheme="majorBidi" w:hAnsiTheme="majorBidi" w:cstheme="majorBidi"/>
          <w:sz w:val="20"/>
          <w:szCs w:val="20"/>
        </w:rPr>
      </w:pPr>
    </w:p>
    <w:p w14:paraId="2F7DA5CD" w14:textId="73209F09" w:rsidR="00C47B99" w:rsidRDefault="00C4449E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1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024179" w:rsidRPr="00975625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="00625C6A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กลุ่มบริษัทได้จดทะเบียนจัดตั้งบริษัท </w:t>
      </w:r>
      <w:r w:rsidRPr="00975625">
        <w:rPr>
          <w:rFonts w:asciiTheme="majorBidi" w:hAnsiTheme="majorBidi" w:cstheme="majorBidi"/>
          <w:spacing w:val="-4"/>
          <w:sz w:val="30"/>
          <w:szCs w:val="30"/>
        </w:rPr>
        <w:t>i-Tail Pet Food (Shanghai) Co., Ltd.</w:t>
      </w:r>
      <w:r w:rsidR="0006321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06321D">
        <w:rPr>
          <w:rFonts w:asciiTheme="majorBidi" w:hAnsiTheme="majorBidi" w:cstheme="majorBidi"/>
          <w:spacing w:val="-4"/>
          <w:sz w:val="30"/>
          <w:szCs w:val="30"/>
        </w:rPr>
        <w:t>(“ITS”)</w:t>
      </w:r>
      <w:r w:rsidR="001F4BE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>ซึ่</w:t>
      </w:r>
      <w:r w:rsidR="001F4BEE">
        <w:rPr>
          <w:rFonts w:asciiTheme="majorBidi" w:hAnsiTheme="majorBidi" w:cstheme="majorBidi" w:hint="cs"/>
          <w:spacing w:val="-4"/>
          <w:sz w:val="30"/>
          <w:szCs w:val="30"/>
          <w:cs/>
        </w:rPr>
        <w:t>ง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>เป็นบริษัทที่จดทะเบียนจัดตั้งที่สาธารณรัฐประชาชนจีน มีวัตถุประสงค์เพื่อการนำเข้าและกระจายผลิตภัณฑ์อาหาร</w:t>
      </w:r>
      <w:r w:rsidR="003D0789">
        <w:rPr>
          <w:rFonts w:asciiTheme="majorBidi" w:hAnsiTheme="majorBidi" w:cstheme="majorBidi"/>
          <w:spacing w:val="-4"/>
          <w:sz w:val="30"/>
          <w:szCs w:val="30"/>
        </w:rPr>
        <w:br/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>สัตว์</w:t>
      </w:r>
      <w:r w:rsidRPr="009B102E">
        <w:rPr>
          <w:rFonts w:asciiTheme="majorBidi" w:hAnsiTheme="majorBidi" w:cstheme="majorBidi"/>
          <w:spacing w:val="-7"/>
          <w:sz w:val="30"/>
          <w:szCs w:val="30"/>
          <w:cs/>
        </w:rPr>
        <w:t xml:space="preserve">เลี้ยงและสินค้าที่เกี่ยวข้องอื่น ๆ </w:t>
      </w:r>
      <w:r w:rsidR="0006321D" w:rsidRPr="009B102E">
        <w:rPr>
          <w:rFonts w:asciiTheme="majorBidi" w:hAnsiTheme="majorBidi" w:cstheme="majorBidi"/>
          <w:spacing w:val="-7"/>
          <w:sz w:val="30"/>
          <w:szCs w:val="30"/>
        </w:rPr>
        <w:t>ITS</w:t>
      </w:r>
      <w:r w:rsidRPr="009B102E">
        <w:rPr>
          <w:rFonts w:asciiTheme="majorBidi" w:hAnsiTheme="majorBidi" w:cstheme="majorBidi"/>
          <w:spacing w:val="-7"/>
          <w:sz w:val="30"/>
          <w:szCs w:val="30"/>
        </w:rPr>
        <w:t xml:space="preserve"> </w:t>
      </w:r>
      <w:r w:rsidRPr="009B102E">
        <w:rPr>
          <w:rFonts w:asciiTheme="majorBidi" w:hAnsiTheme="majorBidi" w:cstheme="majorBidi"/>
          <w:spacing w:val="-7"/>
          <w:sz w:val="30"/>
          <w:szCs w:val="30"/>
          <w:cs/>
        </w:rPr>
        <w:t xml:space="preserve">มีทุนจดทะเบียนจำนวน </w:t>
      </w:r>
      <w:r w:rsidR="00024179" w:rsidRPr="009B102E">
        <w:rPr>
          <w:rFonts w:asciiTheme="majorBidi" w:hAnsiTheme="majorBidi" w:cstheme="majorBidi"/>
          <w:spacing w:val="-7"/>
          <w:sz w:val="30"/>
          <w:szCs w:val="30"/>
        </w:rPr>
        <w:t>10</w:t>
      </w:r>
      <w:r w:rsidRPr="009B102E">
        <w:rPr>
          <w:rFonts w:asciiTheme="majorBidi" w:hAnsiTheme="majorBidi" w:cstheme="majorBidi"/>
          <w:spacing w:val="-7"/>
          <w:sz w:val="30"/>
          <w:szCs w:val="30"/>
          <w:cs/>
        </w:rPr>
        <w:t xml:space="preserve"> ล้านหยวน โดยกลุ่มบริษัทถือหุ้นใน </w:t>
      </w:r>
      <w:r w:rsidR="0015631D" w:rsidRPr="009B102E">
        <w:rPr>
          <w:rFonts w:asciiTheme="majorBidi" w:hAnsiTheme="majorBidi" w:cstheme="majorBidi"/>
          <w:spacing w:val="-7"/>
          <w:sz w:val="30"/>
          <w:szCs w:val="30"/>
        </w:rPr>
        <w:t xml:space="preserve">ITS </w:t>
      </w:r>
      <w:r w:rsidRPr="009B102E">
        <w:rPr>
          <w:rFonts w:asciiTheme="majorBidi" w:hAnsiTheme="majorBidi" w:cstheme="majorBidi"/>
          <w:spacing w:val="-7"/>
          <w:sz w:val="30"/>
          <w:szCs w:val="30"/>
          <w:cs/>
        </w:rPr>
        <w:t>ในอัตราร้อยละ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24179" w:rsidRPr="00975625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6321D">
        <w:rPr>
          <w:rFonts w:asciiTheme="majorBidi" w:hAnsiTheme="majorBidi" w:cstheme="majorBidi"/>
          <w:spacing w:val="-4"/>
          <w:sz w:val="30"/>
          <w:szCs w:val="30"/>
        </w:rPr>
        <w:t>ITS</w:t>
      </w:r>
      <w:r w:rsidRPr="0097562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จึงมีสถานะเป็นบริษัทย่อยของกลุ่มบริษัท </w:t>
      </w:r>
      <w:r w:rsidR="00E81ADE" w:rsidRPr="0096423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E81ADE" w:rsidRPr="00964239">
        <w:rPr>
          <w:rFonts w:asciiTheme="majorBidi" w:hAnsiTheme="majorBidi" w:cstheme="majorBidi"/>
          <w:spacing w:val="-4"/>
          <w:sz w:val="30"/>
          <w:szCs w:val="30"/>
        </w:rPr>
        <w:t xml:space="preserve">4 </w:t>
      </w:r>
      <w:r w:rsidR="00E81ADE" w:rsidRPr="00964239">
        <w:rPr>
          <w:rFonts w:asciiTheme="majorBidi" w:hAnsiTheme="majorBidi" w:cstheme="majorBidi" w:hint="cs"/>
          <w:spacing w:val="-4"/>
          <w:sz w:val="30"/>
          <w:szCs w:val="30"/>
          <w:cs/>
        </w:rPr>
        <w:t>มกราคม</w:t>
      </w:r>
      <w:r w:rsidR="00625C6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81ADE" w:rsidRPr="00964239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E81AD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B0D92" w:rsidRPr="00975625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</w:t>
      </w:r>
      <w:r w:rsidR="005917EC" w:rsidRPr="00975625">
        <w:rPr>
          <w:rFonts w:asciiTheme="majorBidi" w:hAnsiTheme="majorBidi" w:cstheme="majorBidi"/>
          <w:spacing w:val="-4"/>
          <w:sz w:val="30"/>
          <w:szCs w:val="30"/>
          <w:cs/>
        </w:rPr>
        <w:t>ชำระค่าหุ้นเต็ม</w:t>
      </w:r>
      <w:r w:rsidR="0006321D">
        <w:rPr>
          <w:rFonts w:asciiTheme="majorBidi" w:hAnsiTheme="majorBidi" w:cstheme="majorBidi" w:hint="cs"/>
          <w:spacing w:val="-4"/>
          <w:sz w:val="30"/>
          <w:szCs w:val="30"/>
          <w:cs/>
        </w:rPr>
        <w:t>แล้ว</w:t>
      </w:r>
      <w:r w:rsidR="005917EC"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จำนวนมูลค่า </w:t>
      </w:r>
      <w:r w:rsidR="005917EC" w:rsidRPr="00975625">
        <w:rPr>
          <w:rFonts w:asciiTheme="majorBidi" w:hAnsiTheme="majorBidi" w:cstheme="majorBidi"/>
          <w:spacing w:val="-4"/>
          <w:sz w:val="30"/>
          <w:szCs w:val="30"/>
        </w:rPr>
        <w:t xml:space="preserve">48.6 </w:t>
      </w:r>
      <w:r w:rsidR="005917EC" w:rsidRPr="00975625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="00B8011B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="007E7E32"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47B99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2AB260F7" w14:textId="3B0DD47A" w:rsidR="00875846" w:rsidRPr="001A693A" w:rsidRDefault="00B36D19" w:rsidP="00B36D19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A693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เงินลงทุนในตราสารหนี้ที่วัดมูลค่าด้วยวิธีราคาทุนตัดจำหน่าย</w:t>
      </w:r>
    </w:p>
    <w:p w14:paraId="6FFD1404" w14:textId="77777777" w:rsidR="00C17FAA" w:rsidRPr="00AE6DF5" w:rsidRDefault="00C17FAA" w:rsidP="00C17FAA">
      <w:pPr>
        <w:pStyle w:val="Caption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7"/>
        <w:gridCol w:w="780"/>
        <w:gridCol w:w="178"/>
        <w:gridCol w:w="485"/>
        <w:gridCol w:w="1800"/>
        <w:gridCol w:w="180"/>
        <w:gridCol w:w="1710"/>
      </w:tblGrid>
      <w:tr w:rsidR="00E00F90" w:rsidRPr="009874D5" w14:paraId="17453147" w14:textId="77777777" w:rsidTr="00E00F90">
        <w:trPr>
          <w:cantSplit/>
          <w:trHeight w:val="20"/>
          <w:tblHeader/>
        </w:trPr>
        <w:tc>
          <w:tcPr>
            <w:tcW w:w="3957" w:type="dxa"/>
          </w:tcPr>
          <w:p w14:paraId="183EA153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35BFAC78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15483DBB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1235A6C9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2F4C2571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00F90" w:rsidRPr="009874D5" w14:paraId="1A6B448F" w14:textId="77777777" w:rsidTr="007164E5">
        <w:trPr>
          <w:cantSplit/>
          <w:trHeight w:val="20"/>
          <w:tblHeader/>
        </w:trPr>
        <w:tc>
          <w:tcPr>
            <w:tcW w:w="3957" w:type="dxa"/>
          </w:tcPr>
          <w:p w14:paraId="5480205F" w14:textId="0BEED310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5266C376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B6575BC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5D709B1A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FB11CE" w14:textId="136D5062" w:rsidR="00E00F90" w:rsidRPr="009874D5" w:rsidRDefault="00B36D8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1E6F21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E31A0D" w14:textId="3E5E77A9" w:rsidR="00E00F90" w:rsidRPr="009874D5" w:rsidRDefault="0049749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00F90"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00F90" w:rsidRPr="009874D5" w14:paraId="7328B7B2" w14:textId="77777777" w:rsidTr="007164E5">
        <w:trPr>
          <w:cantSplit/>
          <w:trHeight w:val="20"/>
          <w:tblHeader/>
        </w:trPr>
        <w:tc>
          <w:tcPr>
            <w:tcW w:w="3957" w:type="dxa"/>
          </w:tcPr>
          <w:p w14:paraId="2031E1A4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34AA1331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BAF04A1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583732F5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</w:tcPr>
          <w:p w14:paraId="58AABD04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80" w:type="dxa"/>
          </w:tcPr>
          <w:p w14:paraId="29221E64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1CF4B74D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E00F90" w:rsidRPr="009874D5" w14:paraId="0934703B" w14:textId="77777777" w:rsidTr="00E00F90">
        <w:trPr>
          <w:cantSplit/>
          <w:trHeight w:val="20"/>
          <w:tblHeader/>
        </w:trPr>
        <w:tc>
          <w:tcPr>
            <w:tcW w:w="3957" w:type="dxa"/>
          </w:tcPr>
          <w:p w14:paraId="7C1C26BD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5F072342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FE08BE5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19B6E1FB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180815A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00F90" w:rsidRPr="009874D5" w14:paraId="044F95F6" w14:textId="77777777" w:rsidTr="007164E5">
        <w:trPr>
          <w:cantSplit/>
          <w:trHeight w:val="20"/>
        </w:trPr>
        <w:tc>
          <w:tcPr>
            <w:tcW w:w="3957" w:type="dxa"/>
          </w:tcPr>
          <w:p w14:paraId="3BC24DD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780" w:type="dxa"/>
            <w:vAlign w:val="bottom"/>
          </w:tcPr>
          <w:p w14:paraId="28320D99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3407928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3C370014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250ACF11" w14:textId="2A50ECAD" w:rsidR="00E00F90" w:rsidRPr="009874D5" w:rsidRDefault="001E076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E07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1,144,576</w:t>
            </w:r>
          </w:p>
        </w:tc>
        <w:tc>
          <w:tcPr>
            <w:tcW w:w="180" w:type="dxa"/>
            <w:vAlign w:val="bottom"/>
          </w:tcPr>
          <w:p w14:paraId="2AB683D0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6EB84BA" w14:textId="324B03CE" w:rsidR="00E00F90" w:rsidRPr="009874D5" w:rsidRDefault="00C9405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1,760,811</w:t>
            </w:r>
          </w:p>
        </w:tc>
      </w:tr>
      <w:tr w:rsidR="00E00F90" w:rsidRPr="009874D5" w14:paraId="624BF287" w14:textId="77777777" w:rsidTr="0049749C">
        <w:trPr>
          <w:cantSplit/>
          <w:trHeight w:val="20"/>
        </w:trPr>
        <w:tc>
          <w:tcPr>
            <w:tcW w:w="3957" w:type="dxa"/>
          </w:tcPr>
          <w:p w14:paraId="7C38AF4B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780" w:type="dxa"/>
          </w:tcPr>
          <w:p w14:paraId="25A9C18A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C72972F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66DF34D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BFC1526" w14:textId="66FC597D" w:rsidR="00E00F90" w:rsidRPr="009874D5" w:rsidRDefault="000B0956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B09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100,859</w:t>
            </w:r>
          </w:p>
        </w:tc>
        <w:tc>
          <w:tcPr>
            <w:tcW w:w="180" w:type="dxa"/>
            <w:vAlign w:val="bottom"/>
          </w:tcPr>
          <w:p w14:paraId="30C406E2" w14:textId="77777777" w:rsidR="00E00F90" w:rsidRPr="009874D5" w:rsidRDefault="00E00F90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B48C8CB" w14:textId="2DC60520" w:rsidR="00E00F90" w:rsidRPr="009874D5" w:rsidRDefault="00C9405E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877,924</w:t>
            </w:r>
          </w:p>
        </w:tc>
      </w:tr>
      <w:tr w:rsidR="00E00F90" w:rsidRPr="009874D5" w14:paraId="38BF2801" w14:textId="77777777" w:rsidTr="0049749C">
        <w:trPr>
          <w:cantSplit/>
          <w:trHeight w:val="245"/>
        </w:trPr>
        <w:tc>
          <w:tcPr>
            <w:tcW w:w="4737" w:type="dxa"/>
            <w:gridSpan w:val="2"/>
          </w:tcPr>
          <w:p w14:paraId="16A41CB5" w14:textId="7B800C13" w:rsidR="00E00F90" w:rsidRPr="009874D5" w:rsidRDefault="00E00F90" w:rsidP="00E7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right="14" w:hanging="10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รวมเงินลงทุนในตราสารหนี้ที่วัดมูลค่าด้วย</w:t>
            </w:r>
            <w:r w:rsidR="00404C0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วิธีราคาทุนตัดจำหน่าย</w:t>
            </w:r>
          </w:p>
        </w:tc>
        <w:tc>
          <w:tcPr>
            <w:tcW w:w="178" w:type="dxa"/>
          </w:tcPr>
          <w:p w14:paraId="30EE024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70F4E8F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B49C9" w14:textId="0A1C3F54" w:rsidR="00E00F90" w:rsidRPr="00C9405E" w:rsidRDefault="00D75D5D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75D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1,245,435</w:t>
            </w:r>
          </w:p>
        </w:tc>
        <w:tc>
          <w:tcPr>
            <w:tcW w:w="180" w:type="dxa"/>
            <w:vAlign w:val="bottom"/>
          </w:tcPr>
          <w:p w14:paraId="266AAB6B" w14:textId="77777777" w:rsidR="00E00F90" w:rsidRPr="009874D5" w:rsidRDefault="00E00F90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EE409" w14:textId="7940D24F" w:rsidR="00E00F90" w:rsidRPr="00C9405E" w:rsidRDefault="00C9405E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940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2,638,735</w:t>
            </w:r>
          </w:p>
        </w:tc>
      </w:tr>
    </w:tbl>
    <w:p w14:paraId="33FCCD84" w14:textId="77777777" w:rsidR="009443A7" w:rsidRPr="009874D5" w:rsidRDefault="009443A7" w:rsidP="00944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D7E27" w14:textId="55B58166" w:rsidR="00D61A29" w:rsidRDefault="009443A7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 xml:space="preserve">เงินลงทุนในตราสารหนี้ที่วัดมูลค่าด้วยวิธีราคาทุนตัดจำหน่ายคือเงินลงทุนในหุ้นกู้ของบริษัทเอกชนที่มีความเสี่ยงด้านเครดิตขั้นต่ำอยู่ในระดับ </w:t>
      </w:r>
      <w:r w:rsidRPr="009874D5">
        <w:rPr>
          <w:rFonts w:asciiTheme="majorBidi" w:hAnsiTheme="majorBidi" w:cstheme="majorBidi"/>
          <w:sz w:val="30"/>
          <w:szCs w:val="30"/>
        </w:rPr>
        <w:t xml:space="preserve">A+ </w:t>
      </w:r>
      <w:r w:rsidRPr="009874D5">
        <w:rPr>
          <w:rFonts w:asciiTheme="majorBidi" w:hAnsiTheme="majorBidi" w:cstheme="majorBidi"/>
          <w:sz w:val="30"/>
          <w:szCs w:val="30"/>
          <w:cs/>
        </w:rPr>
        <w:t>ซึ่งมีอัตราดอกเบี้ยระหว่างร้อย</w:t>
      </w:r>
      <w:r w:rsidRPr="00036A33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F91240" w:rsidRPr="00036A33">
        <w:rPr>
          <w:rFonts w:asciiTheme="majorBidi" w:hAnsiTheme="majorBidi" w:cstheme="majorBidi"/>
          <w:sz w:val="30"/>
          <w:szCs w:val="30"/>
        </w:rPr>
        <w:t>0.96</w:t>
      </w:r>
      <w:r w:rsidR="004C3AB9" w:rsidRPr="00036A33">
        <w:rPr>
          <w:rFonts w:asciiTheme="majorBidi" w:hAnsiTheme="majorBidi" w:cstheme="majorBidi"/>
          <w:sz w:val="30"/>
          <w:szCs w:val="30"/>
        </w:rPr>
        <w:t xml:space="preserve"> </w:t>
      </w:r>
      <w:r w:rsidR="004659DF" w:rsidRPr="00036A33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081E94" w:rsidRPr="00036A33">
        <w:rPr>
          <w:rFonts w:asciiTheme="majorBidi" w:hAnsiTheme="majorBidi" w:cstheme="majorBidi"/>
          <w:sz w:val="30"/>
          <w:szCs w:val="30"/>
        </w:rPr>
        <w:t xml:space="preserve"> 3.98</w:t>
      </w:r>
      <w:r w:rsidR="004659DF" w:rsidRPr="00036A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659DF" w:rsidRPr="00036A33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036A3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91F16" w:rsidRPr="00036A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91F16" w:rsidRPr="00036A33">
        <w:rPr>
          <w:rFonts w:asciiTheme="majorBidi" w:hAnsiTheme="majorBidi" w:cstheme="majorBidi"/>
          <w:i/>
          <w:iCs/>
          <w:sz w:val="30"/>
          <w:szCs w:val="30"/>
        </w:rPr>
        <w:t>2566: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อัตราดอกเบี้ยระหว่างร้อยละ </w:t>
      </w:r>
      <w:r w:rsidR="0079223E" w:rsidRPr="00036A33">
        <w:rPr>
          <w:rFonts w:asciiTheme="majorBidi" w:hAnsiTheme="majorBidi" w:cstheme="majorBidi"/>
          <w:i/>
          <w:iCs/>
          <w:sz w:val="30"/>
          <w:szCs w:val="30"/>
        </w:rPr>
        <w:t>0.96</w:t>
      </w:r>
      <w:r w:rsidR="00ED6FD4"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ถึงร้อยละ </w:t>
      </w:r>
      <w:r w:rsidR="0079223E" w:rsidRPr="00036A33">
        <w:rPr>
          <w:rFonts w:asciiTheme="majorBidi" w:hAnsiTheme="majorBidi" w:cstheme="majorBidi"/>
          <w:i/>
          <w:iCs/>
          <w:sz w:val="30"/>
          <w:szCs w:val="30"/>
        </w:rPr>
        <w:t>3.98</w:t>
      </w:r>
      <w:r w:rsidR="005954FD"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D6FD4" w:rsidRPr="00036A33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36A33">
        <w:rPr>
          <w:rFonts w:asciiTheme="majorBidi" w:hAnsiTheme="majorBidi" w:cstheme="majorBidi"/>
          <w:sz w:val="30"/>
          <w:szCs w:val="30"/>
          <w:cs/>
        </w:rPr>
        <w:t xml:space="preserve"> ซึ่งหุ้นกู้ดังกล่าวมีวันครบกำหนดอายุระหว่าง </w:t>
      </w:r>
      <w:r w:rsidR="00894A6E">
        <w:rPr>
          <w:rFonts w:asciiTheme="majorBidi" w:hAnsiTheme="majorBidi" w:cstheme="majorBidi"/>
          <w:sz w:val="30"/>
          <w:szCs w:val="30"/>
        </w:rPr>
        <w:br/>
      </w:r>
      <w:r w:rsidR="00AD55B5" w:rsidRPr="00036A33">
        <w:rPr>
          <w:rFonts w:asciiTheme="majorBidi" w:hAnsiTheme="majorBidi" w:cstheme="majorBidi"/>
          <w:sz w:val="30"/>
          <w:szCs w:val="30"/>
        </w:rPr>
        <w:t xml:space="preserve">2 </w:t>
      </w:r>
      <w:r w:rsidRPr="00036A33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635E5A" w:rsidRPr="00036A33">
        <w:rPr>
          <w:rFonts w:asciiTheme="majorBidi" w:hAnsiTheme="majorBidi" w:cstheme="majorBidi"/>
          <w:sz w:val="30"/>
          <w:szCs w:val="30"/>
        </w:rPr>
        <w:t xml:space="preserve">18 </w:t>
      </w:r>
      <w:r w:rsidRPr="00036A33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9223E" w:rsidRPr="00036A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9223E" w:rsidRPr="00036A33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BB72E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วันครบกำหนดอายุระหว่าง </w:t>
      </w:r>
      <w:r w:rsidR="0079223E" w:rsidRPr="00036A3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263DA"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 </w:t>
      </w:r>
      <w:r w:rsidR="0079223E" w:rsidRPr="00036A33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8263DA"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เดือน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36A33">
        <w:rPr>
          <w:rFonts w:asciiTheme="majorBidi" w:hAnsiTheme="majorBidi" w:cstheme="majorBidi"/>
          <w:sz w:val="30"/>
          <w:szCs w:val="30"/>
          <w:cs/>
        </w:rPr>
        <w:t xml:space="preserve"> นับจากวันที่ในรายงานทางการเงิน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4A6E">
        <w:rPr>
          <w:rFonts w:asciiTheme="majorBidi" w:hAnsiTheme="majorBidi" w:cstheme="majorBidi"/>
          <w:sz w:val="30"/>
          <w:szCs w:val="30"/>
        </w:rPr>
        <w:br/>
      </w:r>
      <w:r w:rsidRPr="009874D5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กลุ่มบริษัทและบริษัทมีจุดประสงค์ที่จะถือหุ้นกู้ดังกล่าวไว้จนครบกำหนด และกระแสเงินสดที่จะได้จากหุ้นกู้ดังกล่าวประกอบด้วยเงินต้นและดอกเบี้ยเท่านั้น ดังนั้นเงินลงทุนดังกล่าวจึงถูกจัดประเภทเป็นราคาทุนตัดจำหน่าย</w:t>
      </w:r>
    </w:p>
    <w:p w14:paraId="01F63DB3" w14:textId="22EC0F14" w:rsidR="00C47B99" w:rsidRDefault="00C47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9280192" w14:textId="03CD5617" w:rsidR="00436EBD" w:rsidRPr="009874D5" w:rsidRDefault="00436EBD" w:rsidP="00D33BA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79223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9223E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39BB732E" w14:textId="77777777" w:rsidR="00FB0D74" w:rsidRPr="00FB0D74" w:rsidRDefault="00FB0D74" w:rsidP="00FB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ED1353F" w14:textId="553051B5" w:rsidR="00436EBD" w:rsidRPr="009874D5" w:rsidRDefault="00436EBD" w:rsidP="00975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การเปลี่ยนแปลงของที่ดิน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อาคารและอุปกรณ์สำหรับงวดมีดังนี้</w:t>
      </w:r>
    </w:p>
    <w:p w14:paraId="6AF4B1B6" w14:textId="77777777" w:rsidR="00436EBD" w:rsidRPr="00FB0D74" w:rsidRDefault="00436EBD" w:rsidP="00FB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80"/>
        <w:gridCol w:w="1890"/>
        <w:gridCol w:w="180"/>
        <w:gridCol w:w="1980"/>
      </w:tblGrid>
      <w:tr w:rsidR="00287022" w:rsidRPr="009874D5" w14:paraId="24B944E5" w14:textId="77777777" w:rsidTr="009B102E">
        <w:trPr>
          <w:cantSplit/>
          <w:trHeight w:val="317"/>
          <w:tblHeader/>
        </w:trPr>
        <w:tc>
          <w:tcPr>
            <w:tcW w:w="4770" w:type="dxa"/>
            <w:vAlign w:val="bottom"/>
          </w:tcPr>
          <w:p w14:paraId="48528ED3" w14:textId="3677CB0C" w:rsidR="00287022" w:rsidRPr="009874D5" w:rsidRDefault="00287022" w:rsidP="00975625">
            <w:pPr>
              <w:pStyle w:val="acctfourfigures"/>
              <w:tabs>
                <w:tab w:val="left" w:pos="720"/>
              </w:tabs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="00AE6D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AE6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AE6D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23E0A4C" w14:textId="77777777" w:rsidR="00287022" w:rsidRPr="009874D5" w:rsidRDefault="00287022" w:rsidP="002870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00079307" w14:textId="205A1A84" w:rsidR="00287022" w:rsidRPr="009874D5" w:rsidRDefault="00287022" w:rsidP="0028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9D7702" w14:textId="77777777" w:rsidR="00287022" w:rsidRPr="009874D5" w:rsidRDefault="00287022" w:rsidP="0028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863B8E6" w14:textId="3D1D64D2" w:rsidR="00287022" w:rsidRPr="00287022" w:rsidRDefault="00287022" w:rsidP="0028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084732" w:rsidRPr="009874D5" w14:paraId="5C00CE32" w14:textId="77777777" w:rsidTr="009B102E">
        <w:trPr>
          <w:cantSplit/>
          <w:tblHeader/>
        </w:trPr>
        <w:tc>
          <w:tcPr>
            <w:tcW w:w="4770" w:type="dxa"/>
            <w:vAlign w:val="bottom"/>
          </w:tcPr>
          <w:p w14:paraId="64C6207C" w14:textId="7B409E68" w:rsidR="00084732" w:rsidRPr="009874D5" w:rsidRDefault="00084732" w:rsidP="005B4E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D92A3D" w14:textId="77777777" w:rsidR="00084732" w:rsidRPr="009874D5" w:rsidRDefault="00084732" w:rsidP="005B4E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69361CEE" w14:textId="549327F3" w:rsidR="00084732" w:rsidRPr="009874D5" w:rsidRDefault="00084732" w:rsidP="00E0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4732" w:rsidRPr="009874D5" w14:paraId="0CEF678E" w14:textId="77777777" w:rsidTr="009B102E">
        <w:trPr>
          <w:cantSplit/>
        </w:trPr>
        <w:tc>
          <w:tcPr>
            <w:tcW w:w="4770" w:type="dxa"/>
          </w:tcPr>
          <w:p w14:paraId="533BE0B1" w14:textId="17B1A42C" w:rsidR="00084732" w:rsidRPr="009874D5" w:rsidRDefault="00084732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347DD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B27C217" w14:textId="77777777" w:rsidR="00084732" w:rsidRPr="009874D5" w:rsidRDefault="00084732" w:rsidP="0008473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04ED087" w14:textId="7526E02D" w:rsidR="00084732" w:rsidRDefault="00084732" w:rsidP="000847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5,481,935</w:t>
            </w:r>
          </w:p>
        </w:tc>
        <w:tc>
          <w:tcPr>
            <w:tcW w:w="180" w:type="dxa"/>
          </w:tcPr>
          <w:p w14:paraId="3D75118D" w14:textId="77777777" w:rsidR="00084732" w:rsidRDefault="00084732" w:rsidP="000847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6F7C41A6" w14:textId="6F9B8CCA" w:rsidR="00084732" w:rsidRPr="00230ABC" w:rsidRDefault="00084732" w:rsidP="000847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5,481,935</w:t>
            </w:r>
          </w:p>
        </w:tc>
      </w:tr>
      <w:tr w:rsidR="00E854FC" w:rsidRPr="009874D5" w14:paraId="03C68280" w14:textId="77777777" w:rsidTr="009B102E">
        <w:trPr>
          <w:cantSplit/>
        </w:trPr>
        <w:tc>
          <w:tcPr>
            <w:tcW w:w="4770" w:type="dxa"/>
          </w:tcPr>
          <w:p w14:paraId="57647BF1" w14:textId="2C3855EC" w:rsidR="00E854FC" w:rsidRPr="009874D5" w:rsidRDefault="00E854FC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44F39FB9" w14:textId="77777777" w:rsidR="00E854FC" w:rsidRPr="009874D5" w:rsidRDefault="00E854FC" w:rsidP="00E854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92389A4" w14:textId="2ED4B335" w:rsidR="00E854FC" w:rsidRPr="003D3E8E" w:rsidRDefault="000F3A33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3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572,916</w:t>
            </w:r>
          </w:p>
        </w:tc>
        <w:tc>
          <w:tcPr>
            <w:tcW w:w="180" w:type="dxa"/>
          </w:tcPr>
          <w:p w14:paraId="74105B65" w14:textId="77777777" w:rsidR="00E854FC" w:rsidRPr="009874D5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1B982" w14:textId="72EE9A14" w:rsidR="00E854FC" w:rsidRPr="009874D5" w:rsidRDefault="002C10B9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10B9">
              <w:rPr>
                <w:rFonts w:asciiTheme="majorBidi" w:hAnsiTheme="majorBidi" w:cstheme="majorBidi"/>
                <w:sz w:val="30"/>
                <w:szCs w:val="30"/>
              </w:rPr>
              <w:t>572,836</w:t>
            </w:r>
          </w:p>
        </w:tc>
      </w:tr>
      <w:tr w:rsidR="00E854FC" w:rsidRPr="009874D5" w14:paraId="1209844F" w14:textId="77777777" w:rsidTr="009B102E">
        <w:trPr>
          <w:cantSplit/>
        </w:trPr>
        <w:tc>
          <w:tcPr>
            <w:tcW w:w="4770" w:type="dxa"/>
          </w:tcPr>
          <w:p w14:paraId="71892CE8" w14:textId="2D6361DD" w:rsidR="00E854FC" w:rsidRPr="009874D5" w:rsidRDefault="00E854FC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จำหน่ายระหว่างงวด</w:t>
            </w:r>
            <w:r w:rsidRPr="0093566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68CBA44" w14:textId="77777777" w:rsidR="00E854FC" w:rsidRPr="009874D5" w:rsidRDefault="00E854FC" w:rsidP="00E854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55D4504" w14:textId="51CB552E" w:rsidR="00E854FC" w:rsidRPr="009874D5" w:rsidRDefault="00AD6239" w:rsidP="009B102E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239">
              <w:rPr>
                <w:rFonts w:asciiTheme="majorBidi" w:hAnsiTheme="majorBidi" w:cstheme="majorBidi"/>
                <w:sz w:val="30"/>
                <w:szCs w:val="30"/>
              </w:rPr>
              <w:t>(2,642)</w:t>
            </w:r>
          </w:p>
        </w:tc>
        <w:tc>
          <w:tcPr>
            <w:tcW w:w="180" w:type="dxa"/>
          </w:tcPr>
          <w:p w14:paraId="2278123F" w14:textId="77777777" w:rsidR="00E854FC" w:rsidRPr="009874D5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C3DD31" w14:textId="5DCA99CF" w:rsidR="00E854FC" w:rsidRPr="009874D5" w:rsidRDefault="00BB0959" w:rsidP="009B10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0959">
              <w:rPr>
                <w:rFonts w:asciiTheme="majorBidi" w:hAnsiTheme="majorBidi" w:cstheme="majorBidi"/>
                <w:sz w:val="30"/>
                <w:szCs w:val="30"/>
              </w:rPr>
              <w:t>(2,642)</w:t>
            </w:r>
          </w:p>
        </w:tc>
      </w:tr>
      <w:tr w:rsidR="00E854FC" w:rsidRPr="009874D5" w14:paraId="0F0E1631" w14:textId="77777777" w:rsidTr="009B102E">
        <w:trPr>
          <w:cantSplit/>
        </w:trPr>
        <w:tc>
          <w:tcPr>
            <w:tcW w:w="4770" w:type="dxa"/>
          </w:tcPr>
          <w:p w14:paraId="12258692" w14:textId="4DC7462D" w:rsidR="00E854FC" w:rsidRPr="009874D5" w:rsidRDefault="00E854FC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44A84789" w14:textId="77777777" w:rsidR="00E854FC" w:rsidRPr="009874D5" w:rsidRDefault="00E854FC" w:rsidP="00E854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12BAAB4" w14:textId="7FE86842" w:rsidR="00E854FC" w:rsidRPr="009874D5" w:rsidRDefault="00333895" w:rsidP="009B102E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3895">
              <w:rPr>
                <w:rFonts w:asciiTheme="majorBidi" w:hAnsiTheme="majorBidi" w:cstheme="majorBidi"/>
                <w:sz w:val="30"/>
                <w:szCs w:val="30"/>
              </w:rPr>
              <w:t>(258,902)</w:t>
            </w:r>
          </w:p>
        </w:tc>
        <w:tc>
          <w:tcPr>
            <w:tcW w:w="180" w:type="dxa"/>
          </w:tcPr>
          <w:p w14:paraId="120A608B" w14:textId="77777777" w:rsidR="00E854FC" w:rsidRPr="009874D5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132A5C5" w14:textId="2F320717" w:rsidR="00E854FC" w:rsidRPr="009874D5" w:rsidRDefault="00A91A6F" w:rsidP="009B10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A6F">
              <w:rPr>
                <w:rFonts w:asciiTheme="majorBidi" w:hAnsiTheme="majorBidi" w:cstheme="majorBidi"/>
                <w:sz w:val="30"/>
                <w:szCs w:val="30"/>
              </w:rPr>
              <w:t>(258,</w:t>
            </w:r>
            <w:r w:rsidR="00BF3158">
              <w:rPr>
                <w:rFonts w:asciiTheme="majorBidi" w:hAnsiTheme="majorBidi" w:cstheme="majorBidi"/>
                <w:sz w:val="30"/>
                <w:szCs w:val="30"/>
              </w:rPr>
              <w:t>884</w:t>
            </w:r>
            <w:r w:rsidRPr="00A91A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54FC" w:rsidRPr="009874D5" w14:paraId="23A44224" w14:textId="77777777" w:rsidTr="009B102E">
        <w:trPr>
          <w:cantSplit/>
        </w:trPr>
        <w:tc>
          <w:tcPr>
            <w:tcW w:w="4770" w:type="dxa"/>
          </w:tcPr>
          <w:p w14:paraId="10EDB944" w14:textId="69E0AB84" w:rsidR="00E854FC" w:rsidRPr="00975625" w:rsidRDefault="00E854FC" w:rsidP="00975625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0AE9240C" w14:textId="77777777" w:rsidR="00E854FC" w:rsidRPr="00975625" w:rsidRDefault="00E854FC" w:rsidP="00E854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EDFC4A7" w14:textId="30E79451" w:rsidR="00E854FC" w:rsidRPr="00DE35A1" w:rsidRDefault="001B7AAA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A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5,793,307</w:t>
            </w:r>
          </w:p>
        </w:tc>
        <w:tc>
          <w:tcPr>
            <w:tcW w:w="180" w:type="dxa"/>
          </w:tcPr>
          <w:p w14:paraId="0C3827E4" w14:textId="77777777" w:rsidR="00E854FC" w:rsidRPr="00DE35A1" w:rsidRDefault="00E854FC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D1898A2" w14:textId="2C0F63B6" w:rsidR="00E854FC" w:rsidRPr="00DE35A1" w:rsidRDefault="00D80B11" w:rsidP="00E854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5,793,245</w:t>
            </w:r>
          </w:p>
        </w:tc>
      </w:tr>
    </w:tbl>
    <w:p w14:paraId="56AD5DFE" w14:textId="77777777" w:rsidR="00475315" w:rsidRPr="00FB0D74" w:rsidRDefault="00475315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BCB35F6" w14:textId="172B8276" w:rsidR="005D248D" w:rsidRDefault="008365C7" w:rsidP="005D248D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 (ขาดทุน) อื่น</w:t>
      </w:r>
      <w:r w:rsidR="00CC7CC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C7CCB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6992CE8E" w14:textId="77777777" w:rsidR="00FB0D74" w:rsidRPr="00FB0D74" w:rsidRDefault="00FB0D74" w:rsidP="00FB0D74">
      <w:pPr>
        <w:pStyle w:val="ListParagraph"/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080"/>
        <w:gridCol w:w="180"/>
        <w:gridCol w:w="1170"/>
        <w:gridCol w:w="180"/>
        <w:gridCol w:w="1170"/>
      </w:tblGrid>
      <w:tr w:rsidR="00905B2B" w:rsidRPr="009874D5" w14:paraId="5FD5FDB9" w14:textId="77777777" w:rsidTr="009B102E">
        <w:trPr>
          <w:cantSplit/>
          <w:tblHeader/>
        </w:trPr>
        <w:tc>
          <w:tcPr>
            <w:tcW w:w="3960" w:type="dxa"/>
            <w:vAlign w:val="bottom"/>
            <w:hideMark/>
          </w:tcPr>
          <w:p w14:paraId="6A5F005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9BFD3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504D0B81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BF316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905B2B" w:rsidRPr="009874D5" w14:paraId="1C85552A" w14:textId="77777777" w:rsidTr="009B102E">
        <w:trPr>
          <w:cantSplit/>
          <w:tblHeader/>
        </w:trPr>
        <w:tc>
          <w:tcPr>
            <w:tcW w:w="3960" w:type="dxa"/>
            <w:vAlign w:val="bottom"/>
          </w:tcPr>
          <w:p w14:paraId="2F7397D9" w14:textId="4C3707B6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3D3E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CC7CCB"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D3E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</w:t>
            </w:r>
            <w:r w:rsidR="003D3E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ิถุนายน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0951A0E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731543BB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D44311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80" w:type="dxa"/>
          </w:tcPr>
          <w:p w14:paraId="171D9202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771E5B" w14:textId="77777777" w:rsidR="00905B2B" w:rsidRPr="009874D5" w:rsidRDefault="00905B2B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48D47BC6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A9D384B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905B2B" w:rsidRPr="009874D5" w14:paraId="458F30DF" w14:textId="77777777" w:rsidTr="009B102E">
        <w:trPr>
          <w:cantSplit/>
          <w:tblHeader/>
        </w:trPr>
        <w:tc>
          <w:tcPr>
            <w:tcW w:w="3960" w:type="dxa"/>
            <w:vAlign w:val="bottom"/>
          </w:tcPr>
          <w:p w14:paraId="4220DD69" w14:textId="77777777" w:rsidR="00905B2B" w:rsidRPr="009874D5" w:rsidRDefault="00905B2B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1DAE4FB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126E7" w:rsidRPr="009874D5" w14:paraId="03CCE350" w14:textId="77777777" w:rsidTr="009B102E">
        <w:trPr>
          <w:cantSplit/>
        </w:trPr>
        <w:tc>
          <w:tcPr>
            <w:tcW w:w="3960" w:type="dxa"/>
            <w:hideMark/>
          </w:tcPr>
          <w:p w14:paraId="5966170A" w14:textId="7B38B4D7" w:rsidR="000126E7" w:rsidRPr="009874D5" w:rsidRDefault="000126E7" w:rsidP="000126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จากอัตราแลกเปลี่ยน สุทธิ</w:t>
            </w:r>
          </w:p>
        </w:tc>
        <w:tc>
          <w:tcPr>
            <w:tcW w:w="1170" w:type="dxa"/>
          </w:tcPr>
          <w:p w14:paraId="3C8EC6C1" w14:textId="2D46B973" w:rsidR="000126E7" w:rsidRPr="009874D5" w:rsidRDefault="00770D69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70D6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79,83</w:t>
            </w:r>
            <w:r w:rsidR="00A80D3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4C6BB813" w14:textId="7777777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818233" w14:textId="6D5D1842" w:rsidR="000126E7" w:rsidRPr="007C4649" w:rsidRDefault="00094C44" w:rsidP="00D3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20,567</w:t>
            </w:r>
          </w:p>
        </w:tc>
        <w:tc>
          <w:tcPr>
            <w:tcW w:w="180" w:type="dxa"/>
          </w:tcPr>
          <w:p w14:paraId="126CBB71" w14:textId="7777777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05F9A84" w14:textId="0D453E2F" w:rsidR="000126E7" w:rsidRPr="009874D5" w:rsidRDefault="00C47650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47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81,73</w:t>
            </w:r>
            <w:r w:rsidR="00A80D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</w:tcPr>
          <w:p w14:paraId="1EB7AA33" w14:textId="7777777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7091DE7" w14:textId="435BFA7D" w:rsidR="000126E7" w:rsidRPr="009874D5" w:rsidRDefault="00D3387F" w:rsidP="00D33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22,935</w:t>
            </w:r>
          </w:p>
        </w:tc>
      </w:tr>
      <w:tr w:rsidR="000126E7" w:rsidRPr="009874D5" w14:paraId="0EE1BEE3" w14:textId="77777777" w:rsidTr="009B102E">
        <w:trPr>
          <w:cantSplit/>
        </w:trPr>
        <w:tc>
          <w:tcPr>
            <w:tcW w:w="3960" w:type="dxa"/>
            <w:hideMark/>
          </w:tcPr>
          <w:p w14:paraId="76CD1CFD" w14:textId="2B725B7F" w:rsidR="000126E7" w:rsidRPr="009874D5" w:rsidRDefault="000126E7" w:rsidP="000126E7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DE1FB5" w14:textId="54B98398" w:rsidR="000126E7" w:rsidRPr="009874D5" w:rsidRDefault="007D3FBD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D3F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(236,957)</w:t>
            </w:r>
          </w:p>
        </w:tc>
        <w:tc>
          <w:tcPr>
            <w:tcW w:w="180" w:type="dxa"/>
          </w:tcPr>
          <w:p w14:paraId="25732345" w14:textId="7777777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CD09A" w14:textId="0746B6F8" w:rsidR="000126E7" w:rsidRPr="009874D5" w:rsidRDefault="00094C44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1,879</w:t>
            </w:r>
          </w:p>
        </w:tc>
        <w:tc>
          <w:tcPr>
            <w:tcW w:w="180" w:type="dxa"/>
          </w:tcPr>
          <w:p w14:paraId="657B892C" w14:textId="7777777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4A4609" w14:textId="7A73AC34" w:rsidR="000126E7" w:rsidRPr="009874D5" w:rsidRDefault="00676C6C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6C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(236,160)</w:t>
            </w:r>
          </w:p>
        </w:tc>
        <w:tc>
          <w:tcPr>
            <w:tcW w:w="180" w:type="dxa"/>
          </w:tcPr>
          <w:p w14:paraId="6F6D9412" w14:textId="7777777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65758" w14:textId="1BAD5A42" w:rsidR="000126E7" w:rsidRPr="009874D5" w:rsidRDefault="00D3387F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1,595</w:t>
            </w:r>
          </w:p>
        </w:tc>
      </w:tr>
      <w:tr w:rsidR="00CF6A25" w:rsidRPr="009874D5" w14:paraId="7C02D2C3" w14:textId="77777777" w:rsidTr="00BC5F53">
        <w:trPr>
          <w:cantSplit/>
        </w:trPr>
        <w:tc>
          <w:tcPr>
            <w:tcW w:w="3960" w:type="dxa"/>
          </w:tcPr>
          <w:p w14:paraId="0564BDDF" w14:textId="4B3C16B7" w:rsidR="000126E7" w:rsidRPr="009874D5" w:rsidRDefault="000126E7" w:rsidP="000126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รวมกำไร (ขาดทุน) อื่น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4B85B" w14:textId="298C1F15" w:rsidR="000126E7" w:rsidRPr="000126E7" w:rsidRDefault="007577A3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8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77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(157,12</w:t>
            </w:r>
            <w:r w:rsidR="00A80D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  <w:r w:rsidR="00345A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6FB13234" w14:textId="77777777" w:rsidR="000126E7" w:rsidRPr="000126E7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FE91A" w14:textId="00F07B57" w:rsidR="000126E7" w:rsidRPr="000126E7" w:rsidRDefault="00094C44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22,446</w:t>
            </w:r>
          </w:p>
        </w:tc>
        <w:tc>
          <w:tcPr>
            <w:tcW w:w="180" w:type="dxa"/>
          </w:tcPr>
          <w:p w14:paraId="57FE8028" w14:textId="77777777" w:rsidR="000126E7" w:rsidRPr="000126E7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76628" w14:textId="7F911F06" w:rsidR="000126E7" w:rsidRPr="000126E7" w:rsidRDefault="007559B3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59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(154,42</w:t>
            </w:r>
            <w:r w:rsidR="00A80D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Pr="007559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3A66EE63" w14:textId="77777777" w:rsidR="000126E7" w:rsidRPr="009874D5" w:rsidRDefault="000126E7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D42E59" w14:textId="738AC239" w:rsidR="000126E7" w:rsidRPr="009874D5" w:rsidRDefault="00D3387F" w:rsidP="0001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24,530</w:t>
            </w:r>
          </w:p>
        </w:tc>
      </w:tr>
    </w:tbl>
    <w:p w14:paraId="4E8600C5" w14:textId="77777777" w:rsidR="00475315" w:rsidRPr="00FB0D74" w:rsidRDefault="00475315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F74950D" w14:textId="091A3C3F" w:rsidR="007C4649" w:rsidRDefault="007C4649" w:rsidP="007C4649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ภาษีเงินได้ </w:t>
      </w:r>
    </w:p>
    <w:p w14:paraId="4686EA44" w14:textId="77777777" w:rsidR="007C4649" w:rsidRPr="00FB0D74" w:rsidRDefault="007C4649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78"/>
        <w:gridCol w:w="1172"/>
        <w:gridCol w:w="180"/>
        <w:gridCol w:w="1170"/>
      </w:tblGrid>
      <w:tr w:rsidR="007C4649" w:rsidRPr="009874D5" w14:paraId="5508236F" w14:textId="77777777" w:rsidTr="009B102E">
        <w:trPr>
          <w:cantSplit/>
          <w:tblHeader/>
        </w:trPr>
        <w:tc>
          <w:tcPr>
            <w:tcW w:w="3870" w:type="dxa"/>
            <w:vAlign w:val="bottom"/>
            <w:hideMark/>
          </w:tcPr>
          <w:p w14:paraId="40D604AD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7E2FBF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CFA967E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46C2D06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7C4649" w:rsidRPr="009874D5" w14:paraId="39EF355F" w14:textId="77777777" w:rsidTr="009B102E">
        <w:trPr>
          <w:cantSplit/>
          <w:tblHeader/>
        </w:trPr>
        <w:tc>
          <w:tcPr>
            <w:tcW w:w="3870" w:type="dxa"/>
            <w:vAlign w:val="bottom"/>
          </w:tcPr>
          <w:p w14:paraId="34443483" w14:textId="6A886DA2" w:rsidR="007C4649" w:rsidRPr="009874D5" w:rsidRDefault="007C4649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26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7C66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AE6F9C"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C66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7C66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79F619A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78702CE1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76AF13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1E271EC8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D49EF2" w14:textId="77777777" w:rsidR="007C4649" w:rsidRPr="009874D5" w:rsidRDefault="007C4649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40E294E9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F77972B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7C4649" w:rsidRPr="009874D5" w14:paraId="19798442" w14:textId="77777777" w:rsidTr="009B102E">
        <w:trPr>
          <w:cantSplit/>
          <w:tblHeader/>
        </w:trPr>
        <w:tc>
          <w:tcPr>
            <w:tcW w:w="3870" w:type="dxa"/>
            <w:vAlign w:val="bottom"/>
          </w:tcPr>
          <w:p w14:paraId="28DF54CE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AC52DC4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90843" w:rsidRPr="009874D5" w14:paraId="3BD17ADB" w14:textId="77777777" w:rsidTr="009B102E">
        <w:trPr>
          <w:cantSplit/>
        </w:trPr>
        <w:tc>
          <w:tcPr>
            <w:tcW w:w="3870" w:type="dxa"/>
            <w:hideMark/>
          </w:tcPr>
          <w:p w14:paraId="65D39976" w14:textId="77777777" w:rsidR="00890843" w:rsidRPr="009874D5" w:rsidRDefault="00890843" w:rsidP="00975625">
            <w:pPr>
              <w:spacing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01B33AA2" w14:textId="034B8730" w:rsidR="00890843" w:rsidRPr="00890843" w:rsidRDefault="00A45F27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45F2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99,714</w:t>
            </w:r>
          </w:p>
        </w:tc>
        <w:tc>
          <w:tcPr>
            <w:tcW w:w="180" w:type="dxa"/>
          </w:tcPr>
          <w:p w14:paraId="53DD0881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9C2AC9" w14:textId="78F065BD" w:rsidR="00890843" w:rsidRPr="00634D43" w:rsidRDefault="00634D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8,215</w:t>
            </w:r>
          </w:p>
        </w:tc>
        <w:tc>
          <w:tcPr>
            <w:tcW w:w="178" w:type="dxa"/>
          </w:tcPr>
          <w:p w14:paraId="3F223D68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F9A9733" w14:textId="061DC6AD" w:rsidR="00890843" w:rsidRPr="009874D5" w:rsidRDefault="00DC7829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C782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76,832</w:t>
            </w:r>
          </w:p>
        </w:tc>
        <w:tc>
          <w:tcPr>
            <w:tcW w:w="180" w:type="dxa"/>
          </w:tcPr>
          <w:p w14:paraId="08A73FE5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4AE8CB" w14:textId="67EFB99D" w:rsidR="00890843" w:rsidRPr="009874D5" w:rsidRDefault="00634D43" w:rsidP="0063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3,463</w:t>
            </w:r>
          </w:p>
        </w:tc>
      </w:tr>
      <w:tr w:rsidR="00890843" w:rsidRPr="009874D5" w14:paraId="71E2985E" w14:textId="77777777" w:rsidTr="009B102E">
        <w:trPr>
          <w:cantSplit/>
        </w:trPr>
        <w:tc>
          <w:tcPr>
            <w:tcW w:w="3870" w:type="dxa"/>
          </w:tcPr>
          <w:p w14:paraId="6E62E57E" w14:textId="77777777" w:rsidR="00890843" w:rsidRPr="009874D5" w:rsidRDefault="00890843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0B0CFB" w14:textId="47F69FF9" w:rsidR="00890843" w:rsidRPr="009874D5" w:rsidRDefault="00BA7DC3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20"/>
              </w:tabs>
              <w:spacing w:line="240" w:lineRule="auto"/>
              <w:ind w:left="-83" w:right="-8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A7D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(55,459)</w:t>
            </w:r>
          </w:p>
        </w:tc>
        <w:tc>
          <w:tcPr>
            <w:tcW w:w="180" w:type="dxa"/>
          </w:tcPr>
          <w:p w14:paraId="39FDDCEA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0CDC7" w14:textId="749FC00A" w:rsidR="00890843" w:rsidRPr="009874D5" w:rsidRDefault="00634D43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13,035</w:t>
            </w:r>
          </w:p>
        </w:tc>
        <w:tc>
          <w:tcPr>
            <w:tcW w:w="178" w:type="dxa"/>
          </w:tcPr>
          <w:p w14:paraId="2EB34427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E4A657C" w14:textId="1682BC03" w:rsidR="00890843" w:rsidRPr="009874D5" w:rsidRDefault="00B747D0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8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747D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(26,803)</w:t>
            </w:r>
          </w:p>
        </w:tc>
        <w:tc>
          <w:tcPr>
            <w:tcW w:w="180" w:type="dxa"/>
          </w:tcPr>
          <w:p w14:paraId="77240D4D" w14:textId="77777777" w:rsidR="00890843" w:rsidRPr="009874D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1F3936" w14:textId="53A83E08" w:rsidR="00890843" w:rsidRPr="009874D5" w:rsidRDefault="00634D43" w:rsidP="0063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(8,680)</w:t>
            </w:r>
          </w:p>
        </w:tc>
      </w:tr>
      <w:tr w:rsidR="00890843" w:rsidRPr="009874D5" w14:paraId="1761AE2B" w14:textId="77777777" w:rsidTr="009B102E">
        <w:trPr>
          <w:cantSplit/>
        </w:trPr>
        <w:tc>
          <w:tcPr>
            <w:tcW w:w="3870" w:type="dxa"/>
          </w:tcPr>
          <w:p w14:paraId="1CFC407E" w14:textId="518B941A" w:rsidR="00890843" w:rsidRPr="00475315" w:rsidRDefault="00890843" w:rsidP="00975625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F452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475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42DC72" w14:textId="5007B7C7" w:rsidR="00890843" w:rsidRPr="00890843" w:rsidRDefault="00E07296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072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44,255</w:t>
            </w:r>
          </w:p>
        </w:tc>
        <w:tc>
          <w:tcPr>
            <w:tcW w:w="180" w:type="dxa"/>
          </w:tcPr>
          <w:p w14:paraId="640FBD81" w14:textId="77777777" w:rsidR="00890843" w:rsidRPr="00890843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E5F1A1" w14:textId="76AA0842" w:rsidR="00890843" w:rsidRPr="00890843" w:rsidRDefault="00634D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21,250</w:t>
            </w:r>
          </w:p>
        </w:tc>
        <w:tc>
          <w:tcPr>
            <w:tcW w:w="178" w:type="dxa"/>
          </w:tcPr>
          <w:p w14:paraId="72737950" w14:textId="77777777" w:rsidR="00890843" w:rsidRPr="00890843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301EB5F" w14:textId="25DFA71A" w:rsidR="00890843" w:rsidRPr="00890843" w:rsidRDefault="006536A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536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50,029</w:t>
            </w:r>
          </w:p>
        </w:tc>
        <w:tc>
          <w:tcPr>
            <w:tcW w:w="180" w:type="dxa"/>
          </w:tcPr>
          <w:p w14:paraId="0BAF785A" w14:textId="77777777" w:rsidR="00890843" w:rsidRPr="00475315" w:rsidRDefault="00890843" w:rsidP="008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A8CA31" w14:textId="42AA21DB" w:rsidR="00890843" w:rsidRPr="00475315" w:rsidRDefault="00634D43" w:rsidP="0063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(5,217)</w:t>
            </w:r>
          </w:p>
        </w:tc>
      </w:tr>
    </w:tbl>
    <w:p w14:paraId="19635E79" w14:textId="77777777" w:rsidR="007C4649" w:rsidRPr="00FB0D74" w:rsidRDefault="007C4649" w:rsidP="00FB0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447EC906" w14:textId="7DED9547" w:rsidR="00615D44" w:rsidRDefault="007C46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อัตราภาษีเงินได้ถัวเฉลี่ยของกลุ่มบริษัทและบริษัทเท่ากับร้อย</w:t>
      </w:r>
      <w:r w:rsidRPr="00110A37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ละ </w:t>
      </w:r>
      <w:r w:rsidR="00110A37" w:rsidRPr="00110A37">
        <w:rPr>
          <w:rFonts w:asciiTheme="majorBidi" w:hAnsiTheme="majorBidi" w:cstheme="majorBidi"/>
          <w:sz w:val="30"/>
          <w:szCs w:val="30"/>
          <w:lang w:val="en-GB"/>
        </w:rPr>
        <w:t>2.36</w:t>
      </w:r>
      <w:r w:rsidRPr="00110A37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</w:t>
      </w:r>
      <w:r w:rsidR="001F4BEE" w:rsidRPr="00110A37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110A3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110A37" w:rsidRPr="00110A37">
        <w:rPr>
          <w:rFonts w:asciiTheme="majorBidi" w:hAnsiTheme="majorBidi" w:cstheme="majorBidi"/>
          <w:sz w:val="30"/>
          <w:szCs w:val="30"/>
          <w:lang w:val="en-GB"/>
        </w:rPr>
        <w:t>2.54</w:t>
      </w:r>
      <w:r w:rsidRPr="00110A37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ตามลำดับ</w:t>
      </w: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AE6F9C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="000A4773">
        <w:rPr>
          <w:rFonts w:asciiTheme="majorBidi" w:hAnsiTheme="majorBidi" w:cstheme="majorBidi"/>
          <w:i/>
          <w:iCs/>
          <w:sz w:val="30"/>
          <w:szCs w:val="30"/>
          <w:lang w:val="en-GB"/>
        </w:rPr>
        <w:t>0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ม</w:t>
      </w:r>
      <w:r w:rsidR="000A4773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ิถุนายน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AE6F9C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2566</w:t>
      </w:r>
      <w:r w:rsidR="005A7B94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:</w:t>
      </w:r>
      <w:r w:rsidR="00BC309A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="001B4DC1">
        <w:rPr>
          <w:rFonts w:asciiTheme="majorBidi" w:hAnsiTheme="majorBidi" w:cstheme="majorBidi"/>
          <w:i/>
          <w:iCs/>
          <w:sz w:val="30"/>
          <w:szCs w:val="30"/>
        </w:rPr>
        <w:t>2.38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และ</w:t>
      </w:r>
      <w:r w:rsidR="00BC309A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ร้อยละ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1B4DC1">
        <w:rPr>
          <w:rFonts w:asciiTheme="majorBidi" w:hAnsiTheme="majorBidi" w:cstheme="majorBidi"/>
          <w:i/>
          <w:iCs/>
          <w:sz w:val="30"/>
          <w:szCs w:val="30"/>
          <w:lang w:val="en-GB"/>
        </w:rPr>
        <w:t>-0.66</w:t>
      </w:r>
      <w:r w:rsidR="00BC309A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ตามลำดับ)</w:t>
      </w:r>
    </w:p>
    <w:p w14:paraId="7446869F" w14:textId="3B479729" w:rsidR="00615D44" w:rsidRDefault="00615D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sectPr w:rsidR="00615D44" w:rsidSect="005E58C3">
          <w:footerReference w:type="default" r:id="rId13"/>
          <w:pgSz w:w="11909" w:h="16834" w:code="9"/>
          <w:pgMar w:top="691" w:right="1109" w:bottom="576" w:left="1260" w:header="720" w:footer="720" w:gutter="0"/>
          <w:cols w:space="720"/>
          <w:docGrid w:linePitch="360"/>
        </w:sectPr>
      </w:pPr>
    </w:p>
    <w:p w14:paraId="3CE50E86" w14:textId="40A164CC" w:rsidR="00802F74" w:rsidRPr="009874D5" w:rsidRDefault="00802F74" w:rsidP="00802F74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3A6B01F9" w14:textId="77777777" w:rsidR="00802F74" w:rsidRPr="009874D5" w:rsidRDefault="00802F74" w:rsidP="00802F74">
      <w:pPr>
        <w:pStyle w:val="Caption"/>
      </w:pPr>
    </w:p>
    <w:p w14:paraId="36377863" w14:textId="69C52913" w:rsidR="00802F74" w:rsidRPr="009874D5" w:rsidRDefault="00802F74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36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กำไรต่อหุ้นขั้นพื้นฐานคำนวณโดยการหารกำไรสำหรับ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ที่เป็นของผู้เป็นเจ้าของของบริษัทใหญ่</w:t>
      </w:r>
      <w:r w:rsidRPr="009874D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</w:p>
    <w:p w14:paraId="09123A05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230"/>
        <w:gridCol w:w="1203"/>
        <w:gridCol w:w="269"/>
        <w:gridCol w:w="1081"/>
        <w:gridCol w:w="270"/>
        <w:gridCol w:w="1080"/>
        <w:gridCol w:w="270"/>
        <w:gridCol w:w="1080"/>
      </w:tblGrid>
      <w:tr w:rsidR="00802F74" w:rsidRPr="009874D5" w14:paraId="42879FEE" w14:textId="77777777" w:rsidTr="00E0242F">
        <w:trPr>
          <w:tblHeader/>
        </w:trPr>
        <w:tc>
          <w:tcPr>
            <w:tcW w:w="4230" w:type="dxa"/>
          </w:tcPr>
          <w:p w14:paraId="1B48934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4A47E7BC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91ED5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04A03F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F74" w:rsidRPr="009874D5" w14:paraId="2626222C" w14:textId="77777777" w:rsidTr="00E0242F">
        <w:trPr>
          <w:tblHeader/>
        </w:trPr>
        <w:tc>
          <w:tcPr>
            <w:tcW w:w="4230" w:type="dxa"/>
          </w:tcPr>
          <w:p w14:paraId="680F4EF1" w14:textId="603B8C65" w:rsidR="00802F74" w:rsidRPr="00EF7D1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0921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921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921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3" w:type="dxa"/>
            <w:vAlign w:val="center"/>
          </w:tcPr>
          <w:p w14:paraId="2E54597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center"/>
          </w:tcPr>
          <w:p w14:paraId="74F8922D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F0CBCC8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6B34F5A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7F7EB90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0D14D22D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CFBA2C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659A0" w:rsidRPr="009874D5" w14:paraId="7BBF5324" w14:textId="77777777" w:rsidTr="00475315">
        <w:trPr>
          <w:trHeight w:val="155"/>
          <w:tblHeader/>
        </w:trPr>
        <w:tc>
          <w:tcPr>
            <w:tcW w:w="4230" w:type="dxa"/>
          </w:tcPr>
          <w:p w14:paraId="6C3B145E" w14:textId="77777777" w:rsidR="002659A0" w:rsidRPr="002659A0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  <w:vAlign w:val="center"/>
          </w:tcPr>
          <w:p w14:paraId="31893B7B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8BBB5B9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4376474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5A5DB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588BC18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9A4B02C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E075E73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F74" w:rsidRPr="009874D5" w14:paraId="5C846D42" w14:textId="77777777" w:rsidTr="00E0242F">
        <w:tc>
          <w:tcPr>
            <w:tcW w:w="4230" w:type="dxa"/>
          </w:tcPr>
          <w:p w14:paraId="780E7ACF" w14:textId="612BD51E" w:rsidR="00802F74" w:rsidRPr="00872097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EF7D15"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="0024721D"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</w:t>
            </w: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</w:t>
            </w:r>
            <w:r w:rsidR="0024721D"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ผู้เป็นเจ้าของ</w:t>
            </w: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="0024721D"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ใหญ่</w:t>
            </w:r>
            <w:r w:rsidR="008720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7209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7209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203" w:type="dxa"/>
            <w:vAlign w:val="bottom"/>
          </w:tcPr>
          <w:p w14:paraId="5E8A5EE5" w14:textId="7D60246F" w:rsidR="00802F74" w:rsidRPr="009874D5" w:rsidRDefault="003868F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68F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1,830,59</w:t>
            </w:r>
            <w:r w:rsidR="00116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69" w:type="dxa"/>
          </w:tcPr>
          <w:p w14:paraId="7D674F3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F5774AE" w14:textId="6CAC5C5B" w:rsidR="00802F74" w:rsidRPr="007956D1" w:rsidRDefault="007956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870,030</w:t>
            </w:r>
          </w:p>
        </w:tc>
        <w:tc>
          <w:tcPr>
            <w:tcW w:w="270" w:type="dxa"/>
          </w:tcPr>
          <w:p w14:paraId="592426E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F64BB4" w14:textId="6C62AEE2" w:rsidR="00802F74" w:rsidRPr="009874D5" w:rsidRDefault="00A6024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6024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1,916,51</w:t>
            </w:r>
            <w:r w:rsidR="00116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35C33107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C9DF4" w14:textId="73BBF4B0" w:rsidR="00802F74" w:rsidRPr="009874D5" w:rsidRDefault="007956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800,679</w:t>
            </w:r>
          </w:p>
        </w:tc>
      </w:tr>
      <w:tr w:rsidR="00802F74" w:rsidRPr="009874D5" w14:paraId="73DE425F" w14:textId="77777777" w:rsidTr="00E0242F">
        <w:trPr>
          <w:trHeight w:val="269"/>
        </w:trPr>
        <w:tc>
          <w:tcPr>
            <w:tcW w:w="4230" w:type="dxa"/>
          </w:tcPr>
          <w:p w14:paraId="5F607216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vAlign w:val="bottom"/>
          </w:tcPr>
          <w:p w14:paraId="1205B287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7F9E942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1A73F7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83B80A5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C2F270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ADB966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24E7D3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2F74" w:rsidRPr="009874D5" w14:paraId="5632AF11" w14:textId="77777777" w:rsidTr="00E0242F">
        <w:tc>
          <w:tcPr>
            <w:tcW w:w="4230" w:type="dxa"/>
          </w:tcPr>
          <w:p w14:paraId="30A5239C" w14:textId="27692C83" w:rsidR="00F57AD1" w:rsidRPr="00227181" w:rsidRDefault="00802F74" w:rsidP="00227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 w:rsidR="002472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ถ่วง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น้ำหนัก </w:t>
            </w:r>
            <w:r w:rsidR="003F0892" w:rsidRPr="00AA54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F0892" w:rsidRPr="00AA54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4A53DD21" w14:textId="4EA64A66" w:rsidR="00802F74" w:rsidRPr="009874D5" w:rsidRDefault="003D0C53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0C5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69" w:type="dxa"/>
          </w:tcPr>
          <w:p w14:paraId="0E57237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3FF76178" w14:textId="05D0E500" w:rsidR="00802F74" w:rsidRPr="009874D5" w:rsidRDefault="007956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70" w:type="dxa"/>
          </w:tcPr>
          <w:p w14:paraId="10631402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035B48" w14:textId="7E5A245A" w:rsidR="00802F74" w:rsidRPr="009874D5" w:rsidRDefault="003D0C53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0C5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70" w:type="dxa"/>
          </w:tcPr>
          <w:p w14:paraId="4FD1A8B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42E407" w14:textId="0E228216" w:rsidR="00802F74" w:rsidRPr="009874D5" w:rsidRDefault="007956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</w:tr>
      <w:tr w:rsidR="00802F74" w:rsidRPr="009874D5" w14:paraId="5E0919C9" w14:textId="77777777" w:rsidTr="00475315">
        <w:tc>
          <w:tcPr>
            <w:tcW w:w="4230" w:type="dxa"/>
          </w:tcPr>
          <w:p w14:paraId="717306CD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vAlign w:val="bottom"/>
          </w:tcPr>
          <w:p w14:paraId="64D8C85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6B8A210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D229DB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09D6C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881E4A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A2D389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3E046CD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2F74" w:rsidRPr="009874D5" w14:paraId="200E8D62" w14:textId="77777777" w:rsidTr="00475315">
        <w:tc>
          <w:tcPr>
            <w:tcW w:w="4230" w:type="dxa"/>
          </w:tcPr>
          <w:p w14:paraId="1E2F22C4" w14:textId="1E352723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627D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A1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="00627D6D" w:rsidRPr="00CA1E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</w:t>
            </w:r>
            <w:r w:rsidR="00F57AD1" w:rsidRPr="00CA1E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CA1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11557E84" w14:textId="22E9FB6D" w:rsidR="00802F74" w:rsidRPr="009874D5" w:rsidRDefault="00166A43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66A4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0.61</w:t>
            </w:r>
          </w:p>
        </w:tc>
        <w:tc>
          <w:tcPr>
            <w:tcW w:w="269" w:type="dxa"/>
          </w:tcPr>
          <w:p w14:paraId="17E3421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46BC979" w14:textId="66A59A63" w:rsidR="00802F74" w:rsidRPr="009874D5" w:rsidRDefault="007956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0.29</w:t>
            </w:r>
          </w:p>
        </w:tc>
        <w:tc>
          <w:tcPr>
            <w:tcW w:w="270" w:type="dxa"/>
          </w:tcPr>
          <w:p w14:paraId="361CDB42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144494" w14:textId="2A642030" w:rsidR="00802F74" w:rsidRPr="009874D5" w:rsidRDefault="00DE71B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E71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0.64</w:t>
            </w:r>
          </w:p>
        </w:tc>
        <w:tc>
          <w:tcPr>
            <w:tcW w:w="270" w:type="dxa"/>
          </w:tcPr>
          <w:p w14:paraId="00978DD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128A9FF" w14:textId="1C668108" w:rsidR="00802F74" w:rsidRPr="009874D5" w:rsidRDefault="007956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0.27</w:t>
            </w:r>
          </w:p>
        </w:tc>
      </w:tr>
    </w:tbl>
    <w:p w14:paraId="69529D33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1659B00" w14:textId="14734DBD" w:rsidR="00802F74" w:rsidRPr="009874D5" w:rsidRDefault="00802F74" w:rsidP="00DF0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40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</w:t>
      </w:r>
      <w:r w:rsidR="00330F93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9874D5">
        <w:rPr>
          <w:rFonts w:asciiTheme="majorBidi" w:hAnsiTheme="majorBidi" w:cstheme="majorBidi"/>
          <w:sz w:val="30"/>
          <w:szCs w:val="30"/>
          <w:cs/>
        </w:rPr>
        <w:t>ปรับลด</w:t>
      </w:r>
    </w:p>
    <w:p w14:paraId="4883D2D5" w14:textId="77777777" w:rsidR="00EE3AC4" w:rsidRPr="00975625" w:rsidRDefault="00EE3AC4" w:rsidP="00DF7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2772E9F" w14:textId="7C4112F7" w:rsidR="00950551" w:rsidRDefault="00950551" w:rsidP="0080633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6E2C52A5" w14:textId="77777777" w:rsidR="00950551" w:rsidRDefault="00950551" w:rsidP="00950551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2DF2503" w14:textId="75DA9950" w:rsidR="00950551" w:rsidRPr="00C43AD4" w:rsidRDefault="00950551" w:rsidP="009B102E">
      <w:pPr>
        <w:tabs>
          <w:tab w:val="clear" w:pos="227"/>
          <w:tab w:val="clear" w:pos="454"/>
          <w:tab w:val="clear" w:pos="680"/>
          <w:tab w:val="clear" w:pos="907"/>
        </w:tabs>
        <w:ind w:left="540" w:right="-360"/>
        <w:jc w:val="thaiDistribute"/>
        <w:rPr>
          <w:rFonts w:asciiTheme="majorBidi" w:hAnsiTheme="majorBidi" w:cs="Angsana New"/>
          <w:sz w:val="30"/>
          <w:szCs w:val="30"/>
        </w:rPr>
      </w:pPr>
      <w:r w:rsidRPr="006A3D5B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 xml:space="preserve">5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7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ที่ประชุมผู้ถือหุ้นสามัญประจำปี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7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ได้อนุมัติให้จ่ายเงินปันผลจากกำไร</w:t>
      </w:r>
      <w:r>
        <w:rPr>
          <w:rFonts w:asciiTheme="majorBidi" w:hAnsiTheme="majorBidi" w:cs="Angsana New" w:hint="cs"/>
          <w:sz w:val="30"/>
          <w:szCs w:val="30"/>
          <w:cs/>
        </w:rPr>
        <w:t>สุทธิ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ของบริษัทสำหรับปี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6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ให้กับผู้ถือหุ้นสามัญ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1,800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เนื่องจากมติที่ประชุมคณะกรรมการบริษัทระหว่างปีได้อนุมัติการจ่ายเงินปันผลระหว่างกาล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รวมเป็นเงินจำนวน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750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5E254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ในปี </w:t>
      </w:r>
      <w:r>
        <w:rPr>
          <w:rFonts w:asciiTheme="majorBidi" w:hAnsiTheme="majorBidi" w:cs="Angsana New"/>
          <w:sz w:val="30"/>
          <w:szCs w:val="30"/>
        </w:rPr>
        <w:t>256</w:t>
      </w:r>
      <w:r w:rsidR="00391E18">
        <w:rPr>
          <w:rFonts w:asciiTheme="majorBidi" w:hAnsiTheme="majorBidi" w:cs="Angsana New"/>
          <w:sz w:val="30"/>
          <w:szCs w:val="30"/>
        </w:rPr>
        <w:t>7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1B46">
        <w:rPr>
          <w:rFonts w:asciiTheme="majorBidi" w:hAnsiTheme="majorBidi" w:cs="Angsana New"/>
          <w:sz w:val="30"/>
          <w:szCs w:val="30"/>
        </w:rPr>
        <w:br/>
      </w:r>
      <w:r w:rsidRPr="006A3D5B">
        <w:rPr>
          <w:rFonts w:asciiTheme="majorBidi" w:hAnsiTheme="majorBidi" w:cs="Angsana New" w:hint="cs"/>
          <w:sz w:val="30"/>
          <w:szCs w:val="30"/>
          <w:cs/>
        </w:rPr>
        <w:t>จึงคงเหลือเงินปันผลจ่ายในอัตราหุ้นละ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0.</w:t>
      </w:r>
      <w:r>
        <w:rPr>
          <w:rFonts w:asciiTheme="majorBidi" w:hAnsiTheme="majorBidi" w:cs="Angsana New"/>
          <w:sz w:val="30"/>
          <w:szCs w:val="30"/>
        </w:rPr>
        <w:t>35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บาทต่อหุ้น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รวมเป็นเงินจำนวน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1,0</w:t>
      </w:r>
      <w:r w:rsidR="00A11F78">
        <w:rPr>
          <w:rFonts w:asciiTheme="majorBidi" w:hAnsiTheme="majorBidi" w:cs="Angsana New"/>
          <w:sz w:val="30"/>
          <w:szCs w:val="30"/>
        </w:rPr>
        <w:t>50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โดยบริษัทได้จ่าย</w:t>
      </w:r>
      <w:r>
        <w:rPr>
          <w:rFonts w:asciiTheme="majorBidi" w:hAnsiTheme="majorBidi" w:cs="Angsana New"/>
          <w:sz w:val="30"/>
          <w:szCs w:val="30"/>
        </w:rPr>
        <w:t xml:space="preserve">   </w:t>
      </w:r>
      <w:r w:rsidR="00401B46">
        <w:rPr>
          <w:rFonts w:asciiTheme="majorBidi" w:hAnsiTheme="majorBidi" w:cs="Angsana New"/>
          <w:sz w:val="30"/>
          <w:szCs w:val="30"/>
        </w:rPr>
        <w:br/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เงินปันผลดังกล่าวแล้วเมื่อวันที่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24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7</w:t>
      </w:r>
    </w:p>
    <w:p w14:paraId="5A20BEC3" w14:textId="77777777" w:rsidR="00950551" w:rsidRPr="00950551" w:rsidRDefault="00950551" w:rsidP="00950551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F81E44A" w14:textId="2E8EAC5D" w:rsidR="0080633C" w:rsidRPr="00014E29" w:rsidRDefault="0080633C" w:rsidP="0080633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4E2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451FC7A5" w14:textId="77777777" w:rsidR="0080633C" w:rsidRPr="009874D5" w:rsidRDefault="0080633C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FCC32" w14:textId="4DD30D44" w:rsidR="00B650E6" w:rsidRDefault="000054FA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9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ความสัมพันธ์ที่มีกับบริษัทย่อย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บริษัทร่วม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และนโยบายการกำหนดราคา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>2566</w:t>
      </w:r>
    </w:p>
    <w:p w14:paraId="34B0CBA3" w14:textId="77777777" w:rsidR="000054FA" w:rsidRPr="00975625" w:rsidRDefault="000054FA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180"/>
        <w:gridCol w:w="1080"/>
        <w:gridCol w:w="178"/>
        <w:gridCol w:w="1172"/>
        <w:gridCol w:w="180"/>
        <w:gridCol w:w="1170"/>
      </w:tblGrid>
      <w:tr w:rsidR="0080633C" w:rsidRPr="009874D5" w14:paraId="50013281" w14:textId="77777777" w:rsidTr="007847A0">
        <w:trPr>
          <w:cantSplit/>
          <w:tblHeader/>
        </w:trPr>
        <w:tc>
          <w:tcPr>
            <w:tcW w:w="4230" w:type="dxa"/>
          </w:tcPr>
          <w:p w14:paraId="329D26E4" w14:textId="4ADB8F62" w:rsidR="0080633C" w:rsidRPr="009874D5" w:rsidRDefault="00937CD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  <w:r w:rsidRPr="00937C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51E9C18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0FB17969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68B7B2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80633C" w:rsidRPr="009874D5" w14:paraId="7B1A23E6" w14:textId="77777777" w:rsidTr="007847A0">
        <w:trPr>
          <w:cantSplit/>
          <w:tblHeader/>
        </w:trPr>
        <w:tc>
          <w:tcPr>
            <w:tcW w:w="4230" w:type="dxa"/>
          </w:tcPr>
          <w:p w14:paraId="58FB71CD" w14:textId="0C154585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>สำหรับ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</w:t>
            </w:r>
            <w:r w:rsidR="00374E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2923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74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</w:t>
            </w:r>
            <w:r w:rsidR="00374E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ิถุนายน</w:t>
            </w:r>
          </w:p>
        </w:tc>
        <w:tc>
          <w:tcPr>
            <w:tcW w:w="990" w:type="dxa"/>
            <w:vAlign w:val="bottom"/>
          </w:tcPr>
          <w:p w14:paraId="4149B7B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441AA79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9B8B0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6331FA4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F5AD14E" w14:textId="77777777" w:rsidR="0080633C" w:rsidRPr="009874D5" w:rsidRDefault="0080633C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2A1C659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E71496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80633C" w:rsidRPr="009874D5" w14:paraId="38F4CA86" w14:textId="77777777" w:rsidTr="007847A0">
        <w:trPr>
          <w:cantSplit/>
          <w:tblHeader/>
        </w:trPr>
        <w:tc>
          <w:tcPr>
            <w:tcW w:w="4230" w:type="dxa"/>
          </w:tcPr>
          <w:p w14:paraId="34E017D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13FF01C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0633C" w:rsidRPr="009874D5" w14:paraId="08B49B97" w14:textId="77777777" w:rsidTr="007847A0">
        <w:trPr>
          <w:cantSplit/>
        </w:trPr>
        <w:tc>
          <w:tcPr>
            <w:tcW w:w="4230" w:type="dxa"/>
          </w:tcPr>
          <w:p w14:paraId="220A413C" w14:textId="1790581F" w:rsidR="00D01C90" w:rsidRPr="00AA541D" w:rsidRDefault="007847A0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="00D01C90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จากการขาย</w:t>
            </w:r>
            <w:r w:rsidR="0026479F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</w:t>
            </w:r>
            <w:r w:rsidR="00D01C90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="0026479F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การให้</w:t>
            </w:r>
            <w:r w:rsidR="00D01C90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</w:tcPr>
          <w:p w14:paraId="7E756A5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7E949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17CCE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41CCEF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03C24F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638FD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912E9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F4F91" w:rsidRPr="009874D5" w14:paraId="7255BB69" w14:textId="77777777" w:rsidTr="007847A0">
        <w:trPr>
          <w:cantSplit/>
        </w:trPr>
        <w:tc>
          <w:tcPr>
            <w:tcW w:w="4230" w:type="dxa"/>
          </w:tcPr>
          <w:p w14:paraId="13C1AFB3" w14:textId="54D1C6F0" w:rsidR="00FF4F91" w:rsidRPr="009874D5" w:rsidRDefault="00FF4F91" w:rsidP="00FF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087E1037" w14:textId="5D2B4B40" w:rsidR="00FF4F91" w:rsidRPr="009874D5" w:rsidRDefault="00B62ECF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62EC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48,708</w:t>
            </w:r>
          </w:p>
        </w:tc>
        <w:tc>
          <w:tcPr>
            <w:tcW w:w="180" w:type="dxa"/>
          </w:tcPr>
          <w:p w14:paraId="6740CB92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CE85B8" w14:textId="7A7ADC0F" w:rsidR="00FF4F91" w:rsidRPr="00225362" w:rsidRDefault="001C782E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36,540</w:t>
            </w:r>
          </w:p>
        </w:tc>
        <w:tc>
          <w:tcPr>
            <w:tcW w:w="178" w:type="dxa"/>
          </w:tcPr>
          <w:p w14:paraId="7CECA9F9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E41B643" w14:textId="0D00ABE0" w:rsidR="00FF4F91" w:rsidRPr="009874D5" w:rsidRDefault="007B4325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B43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48,708</w:t>
            </w:r>
          </w:p>
        </w:tc>
        <w:tc>
          <w:tcPr>
            <w:tcW w:w="180" w:type="dxa"/>
          </w:tcPr>
          <w:p w14:paraId="59F9E51B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D7228F" w14:textId="4E1A88F2" w:rsidR="00FF4F91" w:rsidRPr="009874D5" w:rsidRDefault="001C782E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36,540</w:t>
            </w:r>
          </w:p>
        </w:tc>
      </w:tr>
      <w:tr w:rsidR="00FF4F91" w:rsidRPr="009874D5" w14:paraId="06CF6EE7" w14:textId="77777777" w:rsidTr="007847A0">
        <w:trPr>
          <w:cantSplit/>
        </w:trPr>
        <w:tc>
          <w:tcPr>
            <w:tcW w:w="4230" w:type="dxa"/>
          </w:tcPr>
          <w:p w14:paraId="5E03A7D3" w14:textId="24E7C2EC" w:rsidR="00FF4F91" w:rsidRPr="009874D5" w:rsidRDefault="00FF4F91" w:rsidP="00FF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D4A2D15" w14:textId="09796A50" w:rsidR="00FF4F91" w:rsidRPr="009874D5" w:rsidRDefault="00D3245B" w:rsidP="00BA5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245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  </w:t>
            </w:r>
            <w:r w:rsidRPr="00D3245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ab/>
            </w:r>
            <w:r w:rsidR="00BA5C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B059E5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7562CF" w14:textId="3FB25396" w:rsidR="00FF4F91" w:rsidRPr="009874D5" w:rsidRDefault="00225362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5C7705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D4EA9CC" w14:textId="29C5F4A3" w:rsidR="00FF4F91" w:rsidRPr="009874D5" w:rsidRDefault="0091106A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106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2,159,690</w:t>
            </w:r>
          </w:p>
        </w:tc>
        <w:tc>
          <w:tcPr>
            <w:tcW w:w="180" w:type="dxa"/>
          </w:tcPr>
          <w:p w14:paraId="2DD4CCAE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BCF352" w14:textId="78CDA676" w:rsidR="00FF4F91" w:rsidRPr="009874D5" w:rsidRDefault="001C782E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1,452,945</w:t>
            </w:r>
          </w:p>
        </w:tc>
      </w:tr>
      <w:tr w:rsidR="00FF4F91" w:rsidRPr="009874D5" w14:paraId="67E0380A" w14:textId="77777777" w:rsidTr="007847A0">
        <w:trPr>
          <w:cantSplit/>
        </w:trPr>
        <w:tc>
          <w:tcPr>
            <w:tcW w:w="4230" w:type="dxa"/>
          </w:tcPr>
          <w:p w14:paraId="5EDE4CC9" w14:textId="56B8F3AE" w:rsidR="00FF4F91" w:rsidRPr="009874D5" w:rsidRDefault="00FF4F91" w:rsidP="00FF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1134B60E" w14:textId="09AD519E" w:rsidR="00FF4F91" w:rsidRPr="009874D5" w:rsidRDefault="00CD4CAE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D4CA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99,605</w:t>
            </w:r>
          </w:p>
        </w:tc>
        <w:tc>
          <w:tcPr>
            <w:tcW w:w="180" w:type="dxa"/>
          </w:tcPr>
          <w:p w14:paraId="2E38F44E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01172C" w14:textId="30047F6A" w:rsidR="00FF4F91" w:rsidRPr="009874D5" w:rsidRDefault="001C782E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88,692</w:t>
            </w:r>
          </w:p>
        </w:tc>
        <w:tc>
          <w:tcPr>
            <w:tcW w:w="178" w:type="dxa"/>
          </w:tcPr>
          <w:p w14:paraId="76E2CDB8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5FB0AC5" w14:textId="12C597F8" w:rsidR="00FF4F91" w:rsidRPr="009874D5" w:rsidRDefault="008B60D4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B60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99,605</w:t>
            </w:r>
          </w:p>
        </w:tc>
        <w:tc>
          <w:tcPr>
            <w:tcW w:w="180" w:type="dxa"/>
          </w:tcPr>
          <w:p w14:paraId="3AD91C61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62295F9" w14:textId="2EEB54AB" w:rsidR="00FF4F91" w:rsidRPr="009874D5" w:rsidRDefault="001C782E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88,692</w:t>
            </w:r>
          </w:p>
        </w:tc>
      </w:tr>
      <w:tr w:rsidR="00FF4F91" w:rsidRPr="009874D5" w14:paraId="7D5A3582" w14:textId="77777777" w:rsidTr="007847A0">
        <w:trPr>
          <w:cantSplit/>
        </w:trPr>
        <w:tc>
          <w:tcPr>
            <w:tcW w:w="4230" w:type="dxa"/>
          </w:tcPr>
          <w:p w14:paraId="1FD2B585" w14:textId="422EBBCC" w:rsidR="00FF4F91" w:rsidRPr="009874D5" w:rsidRDefault="00FF4F91" w:rsidP="00FF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718A79A4" w14:textId="1DD9E80D" w:rsidR="00FF4F91" w:rsidRPr="009874D5" w:rsidRDefault="00447C1F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47C1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30,875</w:t>
            </w:r>
          </w:p>
        </w:tc>
        <w:tc>
          <w:tcPr>
            <w:tcW w:w="180" w:type="dxa"/>
          </w:tcPr>
          <w:p w14:paraId="68698FF9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4C525FD" w14:textId="7455F711" w:rsidR="00FF4F91" w:rsidRPr="009874D5" w:rsidRDefault="001C782E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31,559</w:t>
            </w:r>
          </w:p>
        </w:tc>
        <w:tc>
          <w:tcPr>
            <w:tcW w:w="178" w:type="dxa"/>
          </w:tcPr>
          <w:p w14:paraId="0A4F2F48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AD5A4DD" w14:textId="36CF8975" w:rsidR="00FF4F91" w:rsidRPr="009874D5" w:rsidRDefault="00447C1F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47C1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30,875</w:t>
            </w:r>
          </w:p>
        </w:tc>
        <w:tc>
          <w:tcPr>
            <w:tcW w:w="180" w:type="dxa"/>
          </w:tcPr>
          <w:p w14:paraId="1122859C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46C648C" w14:textId="0C55EFAD" w:rsidR="00FF4F91" w:rsidRPr="009874D5" w:rsidRDefault="001C782E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31,559</w:t>
            </w:r>
          </w:p>
        </w:tc>
      </w:tr>
      <w:tr w:rsidR="0080633C" w:rsidRPr="009874D5" w14:paraId="6068FBFB" w14:textId="77777777" w:rsidTr="007847A0">
        <w:trPr>
          <w:cantSplit/>
        </w:trPr>
        <w:tc>
          <w:tcPr>
            <w:tcW w:w="4230" w:type="dxa"/>
          </w:tcPr>
          <w:p w14:paraId="040150BD" w14:textId="1C0FDC2D" w:rsidR="0080633C" w:rsidRPr="00292362" w:rsidRDefault="0080633C" w:rsidP="005B4E4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1831C0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DD8242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F072B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6DC24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3C3EC6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51CD2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338AD9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51FD1" w:rsidRPr="009874D5" w14:paraId="31DF78D0" w14:textId="77777777" w:rsidTr="007847A0">
        <w:trPr>
          <w:cantSplit/>
        </w:trPr>
        <w:tc>
          <w:tcPr>
            <w:tcW w:w="4230" w:type="dxa"/>
          </w:tcPr>
          <w:p w14:paraId="5CFAAB66" w14:textId="2FA8C14C" w:rsidR="00751FD1" w:rsidRPr="00292362" w:rsidRDefault="00751FD1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78E54C7" w14:textId="77777777" w:rsidR="00751FD1" w:rsidRPr="009874D5" w:rsidRDefault="00751F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A571F46" w14:textId="77777777" w:rsidR="00751FD1" w:rsidRPr="009874D5" w:rsidRDefault="00751F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579720" w14:textId="77777777" w:rsidR="00751FD1" w:rsidRPr="009874D5" w:rsidRDefault="00751F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A4D602C" w14:textId="77777777" w:rsidR="00751FD1" w:rsidRPr="009874D5" w:rsidRDefault="00751F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6F3EA4" w14:textId="77777777" w:rsidR="00751FD1" w:rsidRPr="009874D5" w:rsidRDefault="00751F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7C2FE6E" w14:textId="77777777" w:rsidR="00751FD1" w:rsidRPr="009874D5" w:rsidRDefault="00751F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A7AE88" w14:textId="77777777" w:rsidR="00751FD1" w:rsidRPr="009874D5" w:rsidRDefault="00751F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C782E" w:rsidRPr="009874D5" w14:paraId="488A66BC" w14:textId="77777777" w:rsidTr="007847A0">
        <w:trPr>
          <w:cantSplit/>
        </w:trPr>
        <w:tc>
          <w:tcPr>
            <w:tcW w:w="4230" w:type="dxa"/>
          </w:tcPr>
          <w:p w14:paraId="13042F3F" w14:textId="7DBD815C" w:rsidR="001C782E" w:rsidRPr="00292362" w:rsidRDefault="001C782E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22954839" w14:textId="758ADE9E" w:rsidR="001C782E" w:rsidRPr="009874D5" w:rsidRDefault="00401B4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4007F5C" w14:textId="5E388E5E" w:rsidR="001C782E" w:rsidRPr="009874D5" w:rsidRDefault="001C78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222BF4B" w14:textId="55F09D4B" w:rsidR="001C782E" w:rsidRPr="009874D5" w:rsidRDefault="0043010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78" w:type="dxa"/>
          </w:tcPr>
          <w:p w14:paraId="7A117609" w14:textId="77777777" w:rsidR="001C782E" w:rsidRPr="009874D5" w:rsidRDefault="001C78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AEA36A7" w14:textId="4CF0D5F5" w:rsidR="001C782E" w:rsidRPr="009874D5" w:rsidRDefault="00F03607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0360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63F500D" w14:textId="77777777" w:rsidR="001C782E" w:rsidRPr="009874D5" w:rsidRDefault="001C78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5EEE314" w14:textId="63F20EFE" w:rsidR="001C782E" w:rsidRPr="009874D5" w:rsidRDefault="0043010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</w:tr>
      <w:tr w:rsidR="0080633C" w:rsidRPr="009874D5" w14:paraId="434D7DED" w14:textId="77777777" w:rsidTr="007847A0">
        <w:trPr>
          <w:cantSplit/>
        </w:trPr>
        <w:tc>
          <w:tcPr>
            <w:tcW w:w="4230" w:type="dxa"/>
          </w:tcPr>
          <w:p w14:paraId="39061F8B" w14:textId="0219D0D2" w:rsidR="0080633C" w:rsidRPr="009874D5" w:rsidRDefault="00CA7555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AF4F9A7" w14:textId="12044215" w:rsidR="0080633C" w:rsidRPr="0014182B" w:rsidRDefault="00401B4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1A538F" w14:textId="3ABA932D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4047144" w14:textId="0ACF172C" w:rsidR="0080633C" w:rsidRPr="009874D5" w:rsidRDefault="0043010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3979E8C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4E451DF" w14:textId="4076BF51" w:rsidR="0080633C" w:rsidRPr="009874D5" w:rsidRDefault="00CD678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D67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35,942</w:t>
            </w:r>
          </w:p>
        </w:tc>
        <w:tc>
          <w:tcPr>
            <w:tcW w:w="180" w:type="dxa"/>
          </w:tcPr>
          <w:p w14:paraId="16258C3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81CACA" w14:textId="427A4A10" w:rsidR="0080633C" w:rsidRPr="009874D5" w:rsidRDefault="0043010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23,579</w:t>
            </w:r>
          </w:p>
        </w:tc>
      </w:tr>
      <w:tr w:rsidR="0080633C" w:rsidRPr="009874D5" w14:paraId="7D628A7A" w14:textId="77777777" w:rsidTr="007847A0">
        <w:trPr>
          <w:cantSplit/>
        </w:trPr>
        <w:tc>
          <w:tcPr>
            <w:tcW w:w="4230" w:type="dxa"/>
          </w:tcPr>
          <w:p w14:paraId="0EE4BF13" w14:textId="43B466A4" w:rsidR="0080633C" w:rsidRPr="009874D5" w:rsidRDefault="002E2B2F" w:rsidP="005B4E47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7882E46F" w14:textId="2DA0D508" w:rsidR="0080633C" w:rsidRPr="009874D5" w:rsidRDefault="0075468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23,138</w:t>
            </w:r>
          </w:p>
        </w:tc>
        <w:tc>
          <w:tcPr>
            <w:tcW w:w="180" w:type="dxa"/>
          </w:tcPr>
          <w:p w14:paraId="508280CA" w14:textId="4525DE95" w:rsidR="0080633C" w:rsidRPr="009874D5" w:rsidRDefault="0080633C" w:rsidP="00754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93B8FF" w14:textId="4605B4B3" w:rsidR="0080633C" w:rsidRPr="00CA7555" w:rsidRDefault="0043010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10,525</w:t>
            </w:r>
          </w:p>
        </w:tc>
        <w:tc>
          <w:tcPr>
            <w:tcW w:w="178" w:type="dxa"/>
          </w:tcPr>
          <w:p w14:paraId="732CF2E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E6EF005" w14:textId="3D3A2DDC" w:rsidR="0080633C" w:rsidRPr="009874D5" w:rsidRDefault="0075468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23,138</w:t>
            </w:r>
          </w:p>
        </w:tc>
        <w:tc>
          <w:tcPr>
            <w:tcW w:w="180" w:type="dxa"/>
          </w:tcPr>
          <w:p w14:paraId="20FAA58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AD820A" w14:textId="3880CB84" w:rsidR="0080633C" w:rsidRPr="009874D5" w:rsidRDefault="0043010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10,525</w:t>
            </w:r>
          </w:p>
        </w:tc>
      </w:tr>
      <w:tr w:rsidR="0080633C" w:rsidRPr="009874D5" w14:paraId="21C7D734" w14:textId="77777777" w:rsidTr="007847A0">
        <w:trPr>
          <w:cantSplit/>
        </w:trPr>
        <w:tc>
          <w:tcPr>
            <w:tcW w:w="4230" w:type="dxa"/>
          </w:tcPr>
          <w:p w14:paraId="48676A26" w14:textId="77777777" w:rsidR="0080633C" w:rsidRPr="009874D5" w:rsidRDefault="0080633C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600926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4BCC5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EC42F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1D29BB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7AD3B35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BC55E2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B91E2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633C" w:rsidRPr="009874D5" w14:paraId="478456E7" w14:textId="77777777" w:rsidTr="007847A0">
        <w:trPr>
          <w:cantSplit/>
          <w:trHeight w:val="42"/>
        </w:trPr>
        <w:tc>
          <w:tcPr>
            <w:tcW w:w="4230" w:type="dxa"/>
          </w:tcPr>
          <w:p w14:paraId="0A97AF79" w14:textId="22ACF5D3" w:rsidR="0080633C" w:rsidRPr="00292362" w:rsidRDefault="0055605B" w:rsidP="005B4E4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</w:tcPr>
          <w:p w14:paraId="783376A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95C636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85F164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2E5844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A11126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BFCCFF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C4086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916A7" w:rsidRPr="009874D5" w14:paraId="3191CD30" w14:textId="77777777" w:rsidTr="007847A0">
        <w:trPr>
          <w:cantSplit/>
        </w:trPr>
        <w:tc>
          <w:tcPr>
            <w:tcW w:w="4230" w:type="dxa"/>
          </w:tcPr>
          <w:p w14:paraId="3B06A7D2" w14:textId="76F35FC8" w:rsidR="002916A7" w:rsidRPr="009874D5" w:rsidRDefault="002916A7" w:rsidP="002916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0960FD35" w14:textId="7C4C6325" w:rsidR="002916A7" w:rsidRPr="00BA5EB8" w:rsidRDefault="003B2F84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2F84">
              <w:rPr>
                <w:rFonts w:asciiTheme="majorBidi" w:hAnsiTheme="majorBidi" w:cstheme="majorBidi"/>
                <w:sz w:val="30"/>
                <w:szCs w:val="30"/>
              </w:rPr>
              <w:t>115,956</w:t>
            </w:r>
          </w:p>
        </w:tc>
        <w:tc>
          <w:tcPr>
            <w:tcW w:w="180" w:type="dxa"/>
          </w:tcPr>
          <w:p w14:paraId="68DE8C87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C212AD" w14:textId="4EF602F6" w:rsidR="002916A7" w:rsidRPr="00552568" w:rsidRDefault="0078012E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129,335</w:t>
            </w:r>
          </w:p>
        </w:tc>
        <w:tc>
          <w:tcPr>
            <w:tcW w:w="178" w:type="dxa"/>
          </w:tcPr>
          <w:p w14:paraId="7C534572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19C1503" w14:textId="6F9EC7F3" w:rsidR="002916A7" w:rsidRPr="002916A7" w:rsidRDefault="002D343E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343E">
              <w:rPr>
                <w:rFonts w:asciiTheme="majorBidi" w:hAnsiTheme="majorBidi" w:cstheme="majorBidi"/>
                <w:sz w:val="30"/>
                <w:szCs w:val="30"/>
              </w:rPr>
              <w:t>111,767</w:t>
            </w:r>
          </w:p>
        </w:tc>
        <w:tc>
          <w:tcPr>
            <w:tcW w:w="180" w:type="dxa"/>
          </w:tcPr>
          <w:p w14:paraId="7BDECB75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D3050A0" w14:textId="4F8011B1" w:rsidR="002916A7" w:rsidRPr="009874D5" w:rsidRDefault="0078012E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128,469</w:t>
            </w:r>
          </w:p>
        </w:tc>
      </w:tr>
      <w:tr w:rsidR="002916A7" w:rsidRPr="009874D5" w14:paraId="308F7BC2" w14:textId="77777777" w:rsidTr="007847A0">
        <w:trPr>
          <w:cantSplit/>
        </w:trPr>
        <w:tc>
          <w:tcPr>
            <w:tcW w:w="4230" w:type="dxa"/>
          </w:tcPr>
          <w:p w14:paraId="417973B8" w14:textId="4B8AF2D9" w:rsidR="002916A7" w:rsidRPr="009874D5" w:rsidRDefault="002916A7" w:rsidP="002916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B59260B" w14:textId="757548E8" w:rsidR="002916A7" w:rsidRPr="00BA5EB8" w:rsidRDefault="00EC26C9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2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1569C8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880C2E" w14:textId="4F6B3D14" w:rsidR="002916A7" w:rsidRPr="009874D5" w:rsidRDefault="00A9037F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447F11E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6F9CC6A" w14:textId="73692918" w:rsidR="002916A7" w:rsidRPr="002916A7" w:rsidRDefault="00EC26C9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26C9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180" w:type="dxa"/>
          </w:tcPr>
          <w:p w14:paraId="5823C10B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B1A839" w14:textId="07FBA9D7" w:rsidR="002916A7" w:rsidRPr="009874D5" w:rsidRDefault="00A9037F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2916A7" w:rsidRPr="009874D5" w14:paraId="482F38EC" w14:textId="77777777" w:rsidTr="007847A0">
        <w:trPr>
          <w:cantSplit/>
        </w:trPr>
        <w:tc>
          <w:tcPr>
            <w:tcW w:w="4230" w:type="dxa"/>
          </w:tcPr>
          <w:p w14:paraId="0B8B8E6E" w14:textId="70493E72" w:rsidR="002916A7" w:rsidRPr="009874D5" w:rsidRDefault="002916A7" w:rsidP="002916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03E3DA58" w14:textId="3D74B49C" w:rsidR="002916A7" w:rsidRPr="00BA5EB8" w:rsidRDefault="00262270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2270">
              <w:rPr>
                <w:rFonts w:asciiTheme="majorBidi" w:hAnsiTheme="majorBidi" w:cstheme="majorBidi"/>
                <w:sz w:val="30"/>
                <w:szCs w:val="30"/>
              </w:rPr>
              <w:t>1,447,185</w:t>
            </w:r>
          </w:p>
        </w:tc>
        <w:tc>
          <w:tcPr>
            <w:tcW w:w="180" w:type="dxa"/>
          </w:tcPr>
          <w:p w14:paraId="573C2747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BA94F" w14:textId="06820237" w:rsidR="002916A7" w:rsidRPr="009874D5" w:rsidRDefault="0078012E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1,499,436</w:t>
            </w:r>
          </w:p>
        </w:tc>
        <w:tc>
          <w:tcPr>
            <w:tcW w:w="178" w:type="dxa"/>
          </w:tcPr>
          <w:p w14:paraId="6F5AFF5B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1034717" w14:textId="360C641C" w:rsidR="002916A7" w:rsidRPr="002916A7" w:rsidRDefault="00D161EE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1EE">
              <w:rPr>
                <w:rFonts w:asciiTheme="majorBidi" w:hAnsiTheme="majorBidi" w:cstheme="majorBidi"/>
                <w:sz w:val="30"/>
                <w:szCs w:val="30"/>
              </w:rPr>
              <w:t>1,442,008</w:t>
            </w:r>
          </w:p>
        </w:tc>
        <w:tc>
          <w:tcPr>
            <w:tcW w:w="180" w:type="dxa"/>
          </w:tcPr>
          <w:p w14:paraId="45CAE8BD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4F7B05" w14:textId="22F5AF15" w:rsidR="002916A7" w:rsidRPr="009874D5" w:rsidRDefault="0078012E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1,499,436</w:t>
            </w:r>
          </w:p>
        </w:tc>
      </w:tr>
      <w:tr w:rsidR="002916A7" w:rsidRPr="009874D5" w14:paraId="2C0F58AF" w14:textId="77777777" w:rsidTr="007847A0">
        <w:trPr>
          <w:cantSplit/>
        </w:trPr>
        <w:tc>
          <w:tcPr>
            <w:tcW w:w="4230" w:type="dxa"/>
          </w:tcPr>
          <w:p w14:paraId="56A781DC" w14:textId="2346B6FE" w:rsidR="002916A7" w:rsidRPr="009874D5" w:rsidRDefault="002916A7" w:rsidP="002916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732DC3BD" w14:textId="1B95544F" w:rsidR="002916A7" w:rsidRPr="00BA5EB8" w:rsidRDefault="00D26C1E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6C1E">
              <w:rPr>
                <w:rFonts w:asciiTheme="majorBidi" w:hAnsiTheme="majorBidi" w:cstheme="majorBidi"/>
                <w:sz w:val="30"/>
                <w:szCs w:val="30"/>
              </w:rPr>
              <w:t>62,775</w:t>
            </w:r>
          </w:p>
        </w:tc>
        <w:tc>
          <w:tcPr>
            <w:tcW w:w="180" w:type="dxa"/>
          </w:tcPr>
          <w:p w14:paraId="3DBB1C4D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E398C84" w14:textId="23CD60D7" w:rsidR="002916A7" w:rsidRPr="009874D5" w:rsidRDefault="0078012E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39,232</w:t>
            </w:r>
          </w:p>
        </w:tc>
        <w:tc>
          <w:tcPr>
            <w:tcW w:w="178" w:type="dxa"/>
          </w:tcPr>
          <w:p w14:paraId="10D075EE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848D400" w14:textId="58E00745" w:rsidR="002916A7" w:rsidRPr="002916A7" w:rsidRDefault="00CC6C64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6C64">
              <w:rPr>
                <w:rFonts w:asciiTheme="majorBidi" w:hAnsiTheme="majorBidi" w:cstheme="majorBidi"/>
                <w:sz w:val="30"/>
                <w:szCs w:val="30"/>
              </w:rPr>
              <w:t>62,775</w:t>
            </w:r>
          </w:p>
        </w:tc>
        <w:tc>
          <w:tcPr>
            <w:tcW w:w="180" w:type="dxa"/>
          </w:tcPr>
          <w:p w14:paraId="0CF9C1BF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8A6346" w14:textId="1D9C1E31" w:rsidR="002916A7" w:rsidRPr="009874D5" w:rsidRDefault="0078012E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39,232</w:t>
            </w:r>
          </w:p>
        </w:tc>
      </w:tr>
      <w:tr w:rsidR="0080633C" w:rsidRPr="009874D5" w14:paraId="2E1F8A73" w14:textId="77777777" w:rsidTr="007847A0">
        <w:trPr>
          <w:cantSplit/>
        </w:trPr>
        <w:tc>
          <w:tcPr>
            <w:tcW w:w="4230" w:type="dxa"/>
          </w:tcPr>
          <w:p w14:paraId="63CA0CC3" w14:textId="77777777" w:rsidR="0080633C" w:rsidRPr="009874D5" w:rsidRDefault="0080633C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5870D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0EE372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C5E85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6E6AE0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307127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5BC86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22FBB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633C" w:rsidRPr="009874D5" w14:paraId="31E96327" w14:textId="77777777" w:rsidTr="007847A0">
        <w:trPr>
          <w:cantSplit/>
        </w:trPr>
        <w:tc>
          <w:tcPr>
            <w:tcW w:w="4230" w:type="dxa"/>
          </w:tcPr>
          <w:p w14:paraId="0B0F37FF" w14:textId="7ADC8326" w:rsidR="0080633C" w:rsidRPr="00292362" w:rsidRDefault="00552568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61E3D96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D18EF6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A452B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B057D9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CB0A8A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44015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F43030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633C" w:rsidRPr="009874D5" w14:paraId="158CC956" w14:textId="77777777" w:rsidTr="007847A0">
        <w:trPr>
          <w:cantSplit/>
        </w:trPr>
        <w:tc>
          <w:tcPr>
            <w:tcW w:w="4230" w:type="dxa"/>
          </w:tcPr>
          <w:p w14:paraId="618D8E1B" w14:textId="78BFFCE8" w:rsidR="0080633C" w:rsidRPr="009874D5" w:rsidRDefault="00552568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1F4BE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</w:tcPr>
          <w:p w14:paraId="0E9191D4" w14:textId="11F0285A" w:rsidR="0080633C" w:rsidRPr="009874D5" w:rsidRDefault="00BA5C9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943AB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9C9FD9" w14:textId="7CEFD08C" w:rsidR="0080633C" w:rsidRPr="00552568" w:rsidRDefault="00A9037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9AD11D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F931BF3" w14:textId="2CAB659E" w:rsidR="0080633C" w:rsidRPr="009874D5" w:rsidRDefault="00BB5AF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B5AF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353</w:t>
            </w:r>
          </w:p>
        </w:tc>
        <w:tc>
          <w:tcPr>
            <w:tcW w:w="180" w:type="dxa"/>
          </w:tcPr>
          <w:p w14:paraId="19A3EE2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F51754" w14:textId="3142784E" w:rsidR="0080633C" w:rsidRPr="009874D5" w:rsidRDefault="00A9037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80633C" w:rsidRPr="009874D5" w14:paraId="08961747" w14:textId="77777777" w:rsidTr="007847A0">
        <w:trPr>
          <w:cantSplit/>
        </w:trPr>
        <w:tc>
          <w:tcPr>
            <w:tcW w:w="4230" w:type="dxa"/>
          </w:tcPr>
          <w:p w14:paraId="55149739" w14:textId="7AB06F23" w:rsidR="0080633C" w:rsidRPr="009874D5" w:rsidRDefault="002E2B2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11FA3B47" w14:textId="3A1A49DF" w:rsidR="0080633C" w:rsidRPr="009874D5" w:rsidRDefault="00FD3D6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D3D6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258</w:t>
            </w:r>
          </w:p>
        </w:tc>
        <w:tc>
          <w:tcPr>
            <w:tcW w:w="180" w:type="dxa"/>
          </w:tcPr>
          <w:p w14:paraId="47C0D6E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013A07" w14:textId="2AA4DD1F" w:rsidR="0080633C" w:rsidRPr="009874D5" w:rsidRDefault="007801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270</w:t>
            </w:r>
          </w:p>
        </w:tc>
        <w:tc>
          <w:tcPr>
            <w:tcW w:w="178" w:type="dxa"/>
          </w:tcPr>
          <w:p w14:paraId="661BFDC6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E38FF6" w14:textId="746CC653" w:rsidR="0080633C" w:rsidRPr="009874D5" w:rsidRDefault="00FD3D6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D3D6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258</w:t>
            </w:r>
          </w:p>
        </w:tc>
        <w:tc>
          <w:tcPr>
            <w:tcW w:w="180" w:type="dxa"/>
          </w:tcPr>
          <w:p w14:paraId="6716B3F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D02341C" w14:textId="216EC744" w:rsidR="0080633C" w:rsidRPr="009874D5" w:rsidRDefault="007801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270</w:t>
            </w:r>
          </w:p>
        </w:tc>
      </w:tr>
      <w:tr w:rsidR="0080633C" w:rsidRPr="009874D5" w14:paraId="3632BA28" w14:textId="77777777" w:rsidTr="007847A0">
        <w:trPr>
          <w:cantSplit/>
        </w:trPr>
        <w:tc>
          <w:tcPr>
            <w:tcW w:w="4230" w:type="dxa"/>
          </w:tcPr>
          <w:p w14:paraId="7210A779" w14:textId="77777777" w:rsidR="0080633C" w:rsidRPr="009874D5" w:rsidRDefault="0080633C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F5CFD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33EAF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AAB00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C0EF69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16E5A8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753FF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F23A9B8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1694A" w:rsidRPr="009874D5" w14:paraId="36816C04" w14:textId="77777777" w:rsidTr="007847A0">
        <w:trPr>
          <w:cantSplit/>
        </w:trPr>
        <w:tc>
          <w:tcPr>
            <w:tcW w:w="4230" w:type="dxa"/>
          </w:tcPr>
          <w:p w14:paraId="61211836" w14:textId="06229BE9" w:rsidR="00A1694A" w:rsidRPr="00292362" w:rsidRDefault="000054FA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ซื้อที่ดิน</w:t>
            </w:r>
            <w:r w:rsidRPr="0029236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อาคาร</w:t>
            </w:r>
            <w:r w:rsidRPr="0029236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4DAAA748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6E062EE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FBE9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6AFDD01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3BE5484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7BD2E2F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A19FEF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10F08" w:rsidRPr="009874D5" w14:paraId="2874C28D" w14:textId="77777777" w:rsidTr="007847A0">
        <w:trPr>
          <w:cantSplit/>
        </w:trPr>
        <w:tc>
          <w:tcPr>
            <w:tcW w:w="4230" w:type="dxa"/>
          </w:tcPr>
          <w:p w14:paraId="795342A3" w14:textId="58E75350" w:rsidR="00310F08" w:rsidRPr="00292362" w:rsidRDefault="00310F08" w:rsidP="005B4E47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0A306699" w14:textId="08AAB5AB" w:rsidR="00310F08" w:rsidRPr="009874D5" w:rsidRDefault="00310F0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117</w:t>
            </w:r>
          </w:p>
        </w:tc>
        <w:tc>
          <w:tcPr>
            <w:tcW w:w="180" w:type="dxa"/>
          </w:tcPr>
          <w:p w14:paraId="7DDCA6F6" w14:textId="77777777" w:rsidR="00310F08" w:rsidRPr="009874D5" w:rsidRDefault="00310F0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4FE3217" w14:textId="1808058A" w:rsidR="00310F08" w:rsidRPr="009874D5" w:rsidRDefault="00310F0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76D4669B" w14:textId="77777777" w:rsidR="00310F08" w:rsidRPr="009874D5" w:rsidRDefault="00310F0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D7148BC" w14:textId="2D9D31D5" w:rsidR="00310F08" w:rsidRPr="009874D5" w:rsidRDefault="00310F0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117</w:t>
            </w:r>
          </w:p>
        </w:tc>
        <w:tc>
          <w:tcPr>
            <w:tcW w:w="180" w:type="dxa"/>
          </w:tcPr>
          <w:p w14:paraId="0E003B07" w14:textId="77777777" w:rsidR="00310F08" w:rsidRPr="009874D5" w:rsidRDefault="00310F0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E53025" w14:textId="028D9585" w:rsidR="00310F08" w:rsidRPr="009874D5" w:rsidRDefault="00310F0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982C90" w:rsidRPr="009874D5" w14:paraId="77327FF4" w14:textId="77777777" w:rsidTr="007847A0">
        <w:trPr>
          <w:cantSplit/>
        </w:trPr>
        <w:tc>
          <w:tcPr>
            <w:tcW w:w="4230" w:type="dxa"/>
          </w:tcPr>
          <w:p w14:paraId="14852F3E" w14:textId="440E0802" w:rsidR="00982C90" w:rsidRPr="009874D5" w:rsidRDefault="00982C90" w:rsidP="00982C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54722CB9" w14:textId="1AF2E78E" w:rsidR="00982C90" w:rsidRPr="009874D5" w:rsidRDefault="007360A3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60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</w:t>
            </w:r>
          </w:p>
        </w:tc>
        <w:tc>
          <w:tcPr>
            <w:tcW w:w="180" w:type="dxa"/>
          </w:tcPr>
          <w:p w14:paraId="3B2A8ED2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B5F16B" w14:textId="21D1742A" w:rsidR="00982C90" w:rsidRPr="009874D5" w:rsidRDefault="001C4F0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</w:t>
            </w:r>
          </w:p>
        </w:tc>
        <w:tc>
          <w:tcPr>
            <w:tcW w:w="178" w:type="dxa"/>
          </w:tcPr>
          <w:p w14:paraId="60FB7B9F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AC2763A" w14:textId="53437B30" w:rsidR="00982C90" w:rsidRPr="009874D5" w:rsidRDefault="007360A3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60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</w:t>
            </w:r>
          </w:p>
        </w:tc>
        <w:tc>
          <w:tcPr>
            <w:tcW w:w="180" w:type="dxa"/>
          </w:tcPr>
          <w:p w14:paraId="013E6564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1C46A65" w14:textId="1B4D7950" w:rsidR="00982C90" w:rsidRPr="009874D5" w:rsidRDefault="001C4F0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</w:t>
            </w:r>
          </w:p>
        </w:tc>
      </w:tr>
      <w:tr w:rsidR="00982C90" w:rsidRPr="009874D5" w14:paraId="1ABE06A5" w14:textId="77777777" w:rsidTr="007847A0">
        <w:trPr>
          <w:cantSplit/>
        </w:trPr>
        <w:tc>
          <w:tcPr>
            <w:tcW w:w="4230" w:type="dxa"/>
          </w:tcPr>
          <w:p w14:paraId="4C294E54" w14:textId="3524D35D" w:rsidR="00982C90" w:rsidRPr="009874D5" w:rsidRDefault="00982C90" w:rsidP="00982C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7AECD65" w14:textId="24E55F68" w:rsidR="00982C90" w:rsidRPr="009874D5" w:rsidRDefault="00B3440C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44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8,550</w:t>
            </w:r>
          </w:p>
        </w:tc>
        <w:tc>
          <w:tcPr>
            <w:tcW w:w="180" w:type="dxa"/>
          </w:tcPr>
          <w:p w14:paraId="380A9693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5B0D" w14:textId="15FB61CA" w:rsidR="00982C90" w:rsidRPr="009874D5" w:rsidRDefault="00A9037F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 w:rsidR="001C4F0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2,185</w:t>
            </w:r>
          </w:p>
        </w:tc>
        <w:tc>
          <w:tcPr>
            <w:tcW w:w="178" w:type="dxa"/>
          </w:tcPr>
          <w:p w14:paraId="5E94A670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7C1F0AE" w14:textId="00F1FDBB" w:rsidR="00982C90" w:rsidRPr="009874D5" w:rsidRDefault="00AC3992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C399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8,550</w:t>
            </w:r>
          </w:p>
        </w:tc>
        <w:tc>
          <w:tcPr>
            <w:tcW w:w="180" w:type="dxa"/>
          </w:tcPr>
          <w:p w14:paraId="363AFC75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FF3E5A8" w14:textId="41FF444F" w:rsidR="00982C90" w:rsidRPr="009874D5" w:rsidRDefault="00A9037F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 w:rsidR="001C4F0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2,185</w:t>
            </w:r>
          </w:p>
        </w:tc>
      </w:tr>
    </w:tbl>
    <w:p w14:paraId="17B3DEAC" w14:textId="77777777" w:rsidR="006D5E89" w:rsidRDefault="006D5E89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180"/>
        <w:gridCol w:w="1080"/>
        <w:gridCol w:w="178"/>
        <w:gridCol w:w="1172"/>
        <w:gridCol w:w="180"/>
        <w:gridCol w:w="1170"/>
      </w:tblGrid>
      <w:tr w:rsidR="006D5E89" w:rsidRPr="009874D5" w14:paraId="42560DF3" w14:textId="77777777" w:rsidTr="009D6BF9">
        <w:trPr>
          <w:cantSplit/>
          <w:tblHeader/>
        </w:trPr>
        <w:tc>
          <w:tcPr>
            <w:tcW w:w="4230" w:type="dxa"/>
          </w:tcPr>
          <w:p w14:paraId="49B53821" w14:textId="7BEEEAD5" w:rsidR="006D5E89" w:rsidRPr="009874D5" w:rsidRDefault="006D5E89" w:rsidP="009D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  <w:r w:rsidRPr="00937C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48372972" w14:textId="77777777" w:rsidR="006D5E89" w:rsidRPr="009874D5" w:rsidRDefault="006D5E89" w:rsidP="009D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073DE3FE" w14:textId="77777777" w:rsidR="006D5E89" w:rsidRPr="009874D5" w:rsidRDefault="006D5E89" w:rsidP="009D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C603820" w14:textId="77777777" w:rsidR="006D5E89" w:rsidRPr="009874D5" w:rsidRDefault="006D5E89" w:rsidP="009D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D5E89" w:rsidRPr="009874D5" w14:paraId="7C60DE7A" w14:textId="77777777" w:rsidTr="009D6BF9">
        <w:trPr>
          <w:cantSplit/>
          <w:tblHeader/>
        </w:trPr>
        <w:tc>
          <w:tcPr>
            <w:tcW w:w="4230" w:type="dxa"/>
          </w:tcPr>
          <w:p w14:paraId="7A61F386" w14:textId="77777777" w:rsidR="006D5E89" w:rsidRPr="009874D5" w:rsidRDefault="006D5E89" w:rsidP="009D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>สำหรับ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ิถุนายน</w:t>
            </w:r>
          </w:p>
        </w:tc>
        <w:tc>
          <w:tcPr>
            <w:tcW w:w="990" w:type="dxa"/>
            <w:vAlign w:val="bottom"/>
          </w:tcPr>
          <w:p w14:paraId="1AC84A20" w14:textId="77777777" w:rsidR="006D5E89" w:rsidRPr="009874D5" w:rsidRDefault="006D5E89" w:rsidP="009D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0D07D94" w14:textId="77777777" w:rsidR="006D5E89" w:rsidRPr="009874D5" w:rsidRDefault="006D5E89" w:rsidP="009D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96E42FA" w14:textId="77777777" w:rsidR="006D5E89" w:rsidRPr="009874D5" w:rsidRDefault="006D5E89" w:rsidP="009D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060C2ABE" w14:textId="77777777" w:rsidR="006D5E89" w:rsidRPr="009874D5" w:rsidRDefault="006D5E89" w:rsidP="009D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BD07E29" w14:textId="77777777" w:rsidR="006D5E89" w:rsidRPr="009874D5" w:rsidRDefault="006D5E89" w:rsidP="009D6BF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2884BB25" w14:textId="77777777" w:rsidR="006D5E89" w:rsidRPr="009874D5" w:rsidRDefault="006D5E89" w:rsidP="009D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70C4287" w14:textId="77777777" w:rsidR="006D5E89" w:rsidRPr="009874D5" w:rsidRDefault="006D5E89" w:rsidP="009D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6D5E89" w:rsidRPr="009874D5" w14:paraId="2166B307" w14:textId="77777777" w:rsidTr="009D6BF9">
        <w:trPr>
          <w:cantSplit/>
          <w:tblHeader/>
        </w:trPr>
        <w:tc>
          <w:tcPr>
            <w:tcW w:w="4230" w:type="dxa"/>
          </w:tcPr>
          <w:p w14:paraId="2B43D952" w14:textId="77777777" w:rsidR="006D5E89" w:rsidRPr="009874D5" w:rsidRDefault="006D5E89" w:rsidP="009D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64F4E0F3" w14:textId="77777777" w:rsidR="006D5E89" w:rsidRPr="009874D5" w:rsidRDefault="006D5E89" w:rsidP="009D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E52B8" w:rsidRPr="009874D5" w14:paraId="5885230B" w14:textId="77777777" w:rsidTr="007847A0">
        <w:trPr>
          <w:cantSplit/>
        </w:trPr>
        <w:tc>
          <w:tcPr>
            <w:tcW w:w="4230" w:type="dxa"/>
          </w:tcPr>
          <w:p w14:paraId="34ABACB7" w14:textId="4DD45657" w:rsidR="003E52B8" w:rsidRPr="002E2B2F" w:rsidRDefault="003E52B8" w:rsidP="00982C90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</w:tcPr>
          <w:p w14:paraId="390DA938" w14:textId="77777777" w:rsidR="003E52B8" w:rsidRPr="00982C90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C21A0C9" w14:textId="77777777" w:rsidR="003E52B8" w:rsidRPr="009874D5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2217E3" w14:textId="77777777" w:rsidR="003E52B8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3FB2346" w14:textId="77777777" w:rsidR="003E52B8" w:rsidRPr="009874D5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4851D08" w14:textId="77777777" w:rsidR="003E52B8" w:rsidRPr="00982C90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1B78542" w14:textId="77777777" w:rsidR="003E52B8" w:rsidRPr="009874D5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802E83" w14:textId="77777777" w:rsidR="003E52B8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E52B8" w:rsidRPr="009874D5" w14:paraId="0C4CA671" w14:textId="77777777" w:rsidTr="007847A0">
        <w:trPr>
          <w:cantSplit/>
        </w:trPr>
        <w:tc>
          <w:tcPr>
            <w:tcW w:w="4230" w:type="dxa"/>
          </w:tcPr>
          <w:p w14:paraId="509EFE52" w14:textId="0E0B212F" w:rsidR="003E52B8" w:rsidRPr="002E2B2F" w:rsidRDefault="003E52B8" w:rsidP="00975625">
            <w:pPr>
              <w:tabs>
                <w:tab w:val="clear" w:pos="227"/>
                <w:tab w:val="clear" w:pos="454"/>
              </w:tabs>
              <w:spacing w:line="240" w:lineRule="auto"/>
              <w:ind w:left="249" w:hanging="23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7E8F5FF5" w14:textId="4AF8F2D5" w:rsidR="003E52B8" w:rsidRPr="00982C90" w:rsidRDefault="00B371A1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71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24,313</w:t>
            </w:r>
          </w:p>
        </w:tc>
        <w:tc>
          <w:tcPr>
            <w:tcW w:w="180" w:type="dxa"/>
          </w:tcPr>
          <w:p w14:paraId="5D6147D7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0DFD76" w14:textId="47765B11" w:rsidR="003E52B8" w:rsidRDefault="001C4F0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22,181</w:t>
            </w:r>
          </w:p>
        </w:tc>
        <w:tc>
          <w:tcPr>
            <w:tcW w:w="178" w:type="dxa"/>
          </w:tcPr>
          <w:p w14:paraId="4BC18975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C3356E" w14:textId="1E710999" w:rsidR="003E52B8" w:rsidRPr="00982C90" w:rsidRDefault="00F411D4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411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24,313</w:t>
            </w:r>
          </w:p>
        </w:tc>
        <w:tc>
          <w:tcPr>
            <w:tcW w:w="180" w:type="dxa"/>
          </w:tcPr>
          <w:p w14:paraId="0DE59455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782C6A" w14:textId="3CBA4BE5" w:rsidR="003E52B8" w:rsidRDefault="00FC77FA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22,181</w:t>
            </w:r>
          </w:p>
        </w:tc>
      </w:tr>
      <w:tr w:rsidR="003E52B8" w:rsidRPr="009874D5" w14:paraId="023170EA" w14:textId="77777777" w:rsidTr="00975625">
        <w:trPr>
          <w:cantSplit/>
        </w:trPr>
        <w:tc>
          <w:tcPr>
            <w:tcW w:w="4230" w:type="dxa"/>
          </w:tcPr>
          <w:p w14:paraId="24353391" w14:textId="382DBADF" w:rsidR="003E52B8" w:rsidRPr="002E2B2F" w:rsidRDefault="003E52B8" w:rsidP="00975625">
            <w:pPr>
              <w:tabs>
                <w:tab w:val="clear" w:pos="227"/>
                <w:tab w:val="clear" w:pos="454"/>
              </w:tabs>
              <w:spacing w:line="240" w:lineRule="auto"/>
              <w:ind w:left="240" w:hanging="2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07FBD2" w14:textId="53F25695" w:rsidR="003E52B8" w:rsidRPr="00982C90" w:rsidRDefault="00A70154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7015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2,010</w:t>
            </w:r>
          </w:p>
        </w:tc>
        <w:tc>
          <w:tcPr>
            <w:tcW w:w="180" w:type="dxa"/>
          </w:tcPr>
          <w:p w14:paraId="55547F54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5A3C4" w14:textId="25BD8728" w:rsidR="003E52B8" w:rsidRDefault="001C4F0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1,778</w:t>
            </w:r>
          </w:p>
        </w:tc>
        <w:tc>
          <w:tcPr>
            <w:tcW w:w="178" w:type="dxa"/>
          </w:tcPr>
          <w:p w14:paraId="5E885F68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0C10461" w14:textId="70F2D4AC" w:rsidR="003E52B8" w:rsidRPr="00982C90" w:rsidRDefault="00F411D4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411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2,010</w:t>
            </w:r>
          </w:p>
        </w:tc>
        <w:tc>
          <w:tcPr>
            <w:tcW w:w="180" w:type="dxa"/>
          </w:tcPr>
          <w:p w14:paraId="77D1D0C8" w14:textId="77777777" w:rsidR="003E52B8" w:rsidRPr="009874D5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4376CD" w14:textId="612C6B7E" w:rsidR="003E52B8" w:rsidRDefault="00FC77FA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1,778</w:t>
            </w:r>
          </w:p>
        </w:tc>
      </w:tr>
      <w:tr w:rsidR="003E52B8" w:rsidRPr="009874D5" w14:paraId="782A8F23" w14:textId="77777777" w:rsidTr="00975625">
        <w:trPr>
          <w:cantSplit/>
        </w:trPr>
        <w:tc>
          <w:tcPr>
            <w:tcW w:w="4230" w:type="dxa"/>
          </w:tcPr>
          <w:p w14:paraId="23012DC5" w14:textId="459E8665" w:rsidR="003E52B8" w:rsidRPr="002E2B2F" w:rsidRDefault="003E52B8" w:rsidP="003E52B8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766B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459496" w14:textId="128E320F" w:rsidR="003E52B8" w:rsidRPr="008657F8" w:rsidRDefault="00B66C0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66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26,323</w:t>
            </w:r>
          </w:p>
        </w:tc>
        <w:tc>
          <w:tcPr>
            <w:tcW w:w="180" w:type="dxa"/>
          </w:tcPr>
          <w:p w14:paraId="2B623D46" w14:textId="77777777" w:rsidR="003E52B8" w:rsidRPr="008657F8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D566CA" w14:textId="1C37457C" w:rsidR="003E52B8" w:rsidRPr="008657F8" w:rsidRDefault="001C4F0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657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23,959</w:t>
            </w:r>
          </w:p>
        </w:tc>
        <w:tc>
          <w:tcPr>
            <w:tcW w:w="178" w:type="dxa"/>
          </w:tcPr>
          <w:p w14:paraId="7FD554B5" w14:textId="77777777" w:rsidR="003E52B8" w:rsidRPr="008657F8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61F9160" w14:textId="34BD7F5F" w:rsidR="003E52B8" w:rsidRPr="008657F8" w:rsidRDefault="00F411D4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411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26,323</w:t>
            </w:r>
          </w:p>
        </w:tc>
        <w:tc>
          <w:tcPr>
            <w:tcW w:w="180" w:type="dxa"/>
          </w:tcPr>
          <w:p w14:paraId="7418DFD2" w14:textId="77777777" w:rsidR="003E52B8" w:rsidRPr="008657F8" w:rsidRDefault="003E52B8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F7438" w14:textId="05AB83C3" w:rsidR="003E52B8" w:rsidRPr="008657F8" w:rsidRDefault="00FC77FA" w:rsidP="003E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657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23,959</w:t>
            </w:r>
          </w:p>
        </w:tc>
      </w:tr>
    </w:tbl>
    <w:p w14:paraId="1E0CAC29" w14:textId="77777777" w:rsidR="001E1287" w:rsidRDefault="001E1287" w:rsidP="00975625">
      <w:pPr>
        <w:ind w:firstLine="450"/>
        <w:rPr>
          <w:rFonts w:asciiTheme="majorBidi" w:hAnsiTheme="majorBidi" w:cs="Angsana New"/>
          <w:b/>
          <w:sz w:val="30"/>
          <w:szCs w:val="30"/>
        </w:rPr>
      </w:pPr>
    </w:p>
    <w:p w14:paraId="7F03FC20" w14:textId="32DB31A7" w:rsidR="0080633C" w:rsidRDefault="00932A51" w:rsidP="00975625">
      <w:pPr>
        <w:ind w:firstLine="45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b/>
          <w:sz w:val="30"/>
          <w:szCs w:val="30"/>
        </w:rPr>
        <w:tab/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ยอดคงเหลือกับบุ</w:t>
      </w:r>
      <w:r w:rsidR="004836AD">
        <w:rPr>
          <w:rFonts w:asciiTheme="majorBidi" w:hAnsiTheme="majorBidi" w:cs="Angsana New" w:hint="cs"/>
          <w:sz w:val="30"/>
          <w:szCs w:val="30"/>
          <w:cs/>
        </w:rPr>
        <w:t>ค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คลหรือกิจการที่เกี่ยวข้องกัน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ณ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379A">
        <w:rPr>
          <w:rFonts w:asciiTheme="majorBidi" w:hAnsiTheme="majorBidi" w:cs="Angsana New"/>
          <w:sz w:val="30"/>
          <w:szCs w:val="30"/>
        </w:rPr>
        <w:t>3</w:t>
      </w:r>
      <w:r w:rsidR="008657F8">
        <w:rPr>
          <w:rFonts w:asciiTheme="majorBidi" w:hAnsiTheme="majorBidi" w:cs="Angsana New"/>
          <w:sz w:val="30"/>
          <w:szCs w:val="30"/>
        </w:rPr>
        <w:t>0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ม</w:t>
      </w:r>
      <w:r w:rsidR="008657F8">
        <w:rPr>
          <w:rFonts w:asciiTheme="majorBidi" w:hAnsiTheme="majorBidi" w:cs="Angsana New" w:hint="cs"/>
          <w:sz w:val="30"/>
          <w:szCs w:val="30"/>
          <w:cs/>
        </w:rPr>
        <w:t>ิถุนายน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379A">
        <w:rPr>
          <w:rFonts w:asciiTheme="majorBidi" w:hAnsiTheme="majorBidi" w:cs="Angsana New"/>
          <w:sz w:val="30"/>
          <w:szCs w:val="30"/>
        </w:rPr>
        <w:t>2567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>31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 xml:space="preserve">2566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1DBC8BDD" w14:textId="77777777" w:rsidR="000054FA" w:rsidRPr="008657F8" w:rsidRDefault="000054FA" w:rsidP="000054F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180"/>
        <w:gridCol w:w="1080"/>
        <w:gridCol w:w="178"/>
        <w:gridCol w:w="1172"/>
        <w:gridCol w:w="180"/>
        <w:gridCol w:w="1170"/>
      </w:tblGrid>
      <w:tr w:rsidR="0080633C" w:rsidRPr="009874D5" w14:paraId="48C25D2E" w14:textId="77777777" w:rsidTr="005B4E47">
        <w:trPr>
          <w:cantSplit/>
          <w:tblHeader/>
        </w:trPr>
        <w:tc>
          <w:tcPr>
            <w:tcW w:w="4140" w:type="dxa"/>
          </w:tcPr>
          <w:p w14:paraId="56EC48D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1B34BA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6692C1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BCC541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80633C" w:rsidRPr="009874D5" w14:paraId="1ADEEF9D" w14:textId="77777777" w:rsidTr="005B4E47">
        <w:trPr>
          <w:cantSplit/>
          <w:tblHeader/>
        </w:trPr>
        <w:tc>
          <w:tcPr>
            <w:tcW w:w="4140" w:type="dxa"/>
          </w:tcPr>
          <w:p w14:paraId="637D8659" w14:textId="35E62966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97FFF6" w14:textId="711AEC90" w:rsidR="0080633C" w:rsidRPr="009874D5" w:rsidRDefault="008657F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F437555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F9061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616C3DE8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08FD01D" w14:textId="5C5C0560" w:rsidR="0080633C" w:rsidRPr="009874D5" w:rsidRDefault="008657F8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82FB269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8DC6A18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 w:hanging="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80633C" w:rsidRPr="009874D5" w14:paraId="3C415E04" w14:textId="77777777" w:rsidTr="005B4E47">
        <w:trPr>
          <w:cantSplit/>
          <w:tblHeader/>
        </w:trPr>
        <w:tc>
          <w:tcPr>
            <w:tcW w:w="4140" w:type="dxa"/>
          </w:tcPr>
          <w:p w14:paraId="759B2C2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CF9D75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77C80D15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AAD9F6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45788B9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3C909FF6" w14:textId="77777777" w:rsidR="0080633C" w:rsidRPr="009874D5" w:rsidRDefault="0080633C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1355745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05DDF0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80633C" w:rsidRPr="009874D5" w14:paraId="7F1AA15D" w14:textId="77777777" w:rsidTr="005B4E47">
        <w:trPr>
          <w:cantSplit/>
          <w:tblHeader/>
        </w:trPr>
        <w:tc>
          <w:tcPr>
            <w:tcW w:w="4140" w:type="dxa"/>
          </w:tcPr>
          <w:p w14:paraId="32C096D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2166C830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0633C" w:rsidRPr="009874D5" w14:paraId="50093789" w14:textId="77777777" w:rsidTr="005B4E47">
        <w:trPr>
          <w:cantSplit/>
        </w:trPr>
        <w:tc>
          <w:tcPr>
            <w:tcW w:w="4140" w:type="dxa"/>
          </w:tcPr>
          <w:p w14:paraId="3BAD7B60" w14:textId="2BE6EECA" w:rsidR="0080633C" w:rsidRPr="009874D5" w:rsidRDefault="00B64F05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1080" w:type="dxa"/>
          </w:tcPr>
          <w:p w14:paraId="0962DED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10B3366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BF955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1D1EB4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D3CACA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BB79D9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25826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633C" w:rsidRPr="009874D5" w14:paraId="1B551B7C" w14:textId="77777777" w:rsidTr="005B4E47">
        <w:trPr>
          <w:cantSplit/>
        </w:trPr>
        <w:tc>
          <w:tcPr>
            <w:tcW w:w="4140" w:type="dxa"/>
          </w:tcPr>
          <w:p w14:paraId="0CA4557E" w14:textId="617A8D20" w:rsidR="0080633C" w:rsidRPr="009874D5" w:rsidRDefault="00B64F05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17708AA2" w14:textId="06286B08" w:rsidR="0080633C" w:rsidRPr="004B0EDC" w:rsidRDefault="001A27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749">
              <w:rPr>
                <w:rFonts w:asciiTheme="majorBidi" w:hAnsiTheme="majorBidi" w:cstheme="majorBidi"/>
                <w:sz w:val="30"/>
                <w:szCs w:val="30"/>
              </w:rPr>
              <w:t>33,862</w:t>
            </w:r>
          </w:p>
        </w:tc>
        <w:tc>
          <w:tcPr>
            <w:tcW w:w="180" w:type="dxa"/>
          </w:tcPr>
          <w:p w14:paraId="538323B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8FF276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11,599</w:t>
            </w:r>
          </w:p>
        </w:tc>
        <w:tc>
          <w:tcPr>
            <w:tcW w:w="178" w:type="dxa"/>
          </w:tcPr>
          <w:p w14:paraId="1F96C20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59D6D50" w14:textId="5C2DBE99" w:rsidR="0080633C" w:rsidRPr="009874D5" w:rsidRDefault="00B769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7697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33,862</w:t>
            </w:r>
          </w:p>
        </w:tc>
        <w:tc>
          <w:tcPr>
            <w:tcW w:w="180" w:type="dxa"/>
          </w:tcPr>
          <w:p w14:paraId="337784C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2EBEA9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11,599</w:t>
            </w:r>
          </w:p>
        </w:tc>
      </w:tr>
      <w:tr w:rsidR="0080633C" w:rsidRPr="009874D5" w14:paraId="328BC645" w14:textId="77777777" w:rsidTr="005B4E47">
        <w:trPr>
          <w:cantSplit/>
          <w:trHeight w:val="353"/>
        </w:trPr>
        <w:tc>
          <w:tcPr>
            <w:tcW w:w="4140" w:type="dxa"/>
          </w:tcPr>
          <w:p w14:paraId="2B0C1F77" w14:textId="428E4E21" w:rsidR="0080633C" w:rsidRPr="009874D5" w:rsidRDefault="00B64F05" w:rsidP="005B4E47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B1FF3A6" w14:textId="2968D37C" w:rsidR="0080633C" w:rsidRPr="009874D5" w:rsidRDefault="00403B4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03B4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3D2CB7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D596B6" w14:textId="5FF423AF" w:rsidR="0080633C" w:rsidRPr="00B64F05" w:rsidRDefault="00B64F0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5039A36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63FD825" w14:textId="22E00333" w:rsidR="0080633C" w:rsidRPr="009874D5" w:rsidRDefault="00714D6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14D6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842,845</w:t>
            </w:r>
          </w:p>
        </w:tc>
        <w:tc>
          <w:tcPr>
            <w:tcW w:w="180" w:type="dxa"/>
          </w:tcPr>
          <w:p w14:paraId="2A53C4B5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AE0F3F" w14:textId="79A2A199" w:rsidR="0080633C" w:rsidRPr="009874D5" w:rsidRDefault="00B64F0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861,662</w:t>
            </w:r>
          </w:p>
        </w:tc>
      </w:tr>
      <w:tr w:rsidR="004B0EDC" w:rsidRPr="009874D5" w14:paraId="3A2BFC82" w14:textId="77777777" w:rsidTr="005B4E47">
        <w:trPr>
          <w:cantSplit/>
          <w:trHeight w:val="353"/>
        </w:trPr>
        <w:tc>
          <w:tcPr>
            <w:tcW w:w="4140" w:type="dxa"/>
          </w:tcPr>
          <w:p w14:paraId="37420B80" w14:textId="5EEB180F" w:rsidR="004B0EDC" w:rsidRPr="009874D5" w:rsidRDefault="004B0EDC" w:rsidP="004B0E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7BBFFD72" w14:textId="49B00E92" w:rsidR="004B0EDC" w:rsidRPr="009874D5" w:rsidRDefault="00FB7C6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FB7C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1,549</w:t>
            </w:r>
          </w:p>
        </w:tc>
        <w:tc>
          <w:tcPr>
            <w:tcW w:w="180" w:type="dxa"/>
          </w:tcPr>
          <w:p w14:paraId="0F6AF75A" w14:textId="77777777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9FF1C5" w14:textId="4B634CDE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1,739</w:t>
            </w:r>
          </w:p>
        </w:tc>
        <w:tc>
          <w:tcPr>
            <w:tcW w:w="178" w:type="dxa"/>
          </w:tcPr>
          <w:p w14:paraId="340ABD47" w14:textId="77777777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B0C14CD" w14:textId="15BFC3B0" w:rsidR="004B0EDC" w:rsidRPr="009874D5" w:rsidRDefault="009A5334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A533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1,549</w:t>
            </w:r>
          </w:p>
        </w:tc>
        <w:tc>
          <w:tcPr>
            <w:tcW w:w="180" w:type="dxa"/>
          </w:tcPr>
          <w:p w14:paraId="3986C54E" w14:textId="77777777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4C0A18" w14:textId="10FC4111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1,739</w:t>
            </w:r>
          </w:p>
        </w:tc>
      </w:tr>
      <w:tr w:rsidR="004B0EDC" w:rsidRPr="009874D5" w14:paraId="7A12F886" w14:textId="77777777" w:rsidTr="005B4E47">
        <w:trPr>
          <w:cantSplit/>
          <w:trHeight w:val="353"/>
        </w:trPr>
        <w:tc>
          <w:tcPr>
            <w:tcW w:w="4140" w:type="dxa"/>
          </w:tcPr>
          <w:p w14:paraId="4482CD23" w14:textId="5EC80701" w:rsidR="004B0EDC" w:rsidRPr="009874D5" w:rsidRDefault="004B0EDC" w:rsidP="004B0EDC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80" w:type="dxa"/>
          </w:tcPr>
          <w:p w14:paraId="69049440" w14:textId="61C44B27" w:rsidR="004B0EDC" w:rsidRPr="009874D5" w:rsidRDefault="00E71644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E7164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2,504</w:t>
            </w:r>
          </w:p>
        </w:tc>
        <w:tc>
          <w:tcPr>
            <w:tcW w:w="180" w:type="dxa"/>
          </w:tcPr>
          <w:p w14:paraId="6FB84199" w14:textId="77777777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B98F6F" w14:textId="7762FD5C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1,878</w:t>
            </w:r>
          </w:p>
        </w:tc>
        <w:tc>
          <w:tcPr>
            <w:tcW w:w="178" w:type="dxa"/>
          </w:tcPr>
          <w:p w14:paraId="0BC04AC0" w14:textId="77777777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B006EC8" w14:textId="53390746" w:rsidR="004B0EDC" w:rsidRPr="009874D5" w:rsidRDefault="00BE7813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E781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2,504</w:t>
            </w:r>
          </w:p>
        </w:tc>
        <w:tc>
          <w:tcPr>
            <w:tcW w:w="180" w:type="dxa"/>
          </w:tcPr>
          <w:p w14:paraId="0AA6CFFE" w14:textId="77777777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85F4F4" w14:textId="559C8207" w:rsidR="004B0EDC" w:rsidRPr="009874D5" w:rsidRDefault="004B0EDC" w:rsidP="004B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1,878</w:t>
            </w:r>
          </w:p>
        </w:tc>
      </w:tr>
      <w:tr w:rsidR="00B64F05" w:rsidRPr="009874D5" w14:paraId="65D175F2" w14:textId="77777777" w:rsidTr="005B4E47">
        <w:trPr>
          <w:cantSplit/>
          <w:trHeight w:val="353"/>
        </w:trPr>
        <w:tc>
          <w:tcPr>
            <w:tcW w:w="4140" w:type="dxa"/>
          </w:tcPr>
          <w:p w14:paraId="45D30349" w14:textId="77777777" w:rsidR="00B64F05" w:rsidRPr="009874D5" w:rsidRDefault="00B64F05" w:rsidP="00B64F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31D6A5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2044A96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AE43BF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D69B566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B61010A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371C78E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017425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64F05" w:rsidRPr="009874D5" w14:paraId="0F850A2E" w14:textId="77777777" w:rsidTr="005B4E47">
        <w:trPr>
          <w:cantSplit/>
        </w:trPr>
        <w:tc>
          <w:tcPr>
            <w:tcW w:w="4140" w:type="dxa"/>
          </w:tcPr>
          <w:p w14:paraId="2FA6C232" w14:textId="2B554216" w:rsidR="00B64F05" w:rsidRPr="009874D5" w:rsidRDefault="0014005E" w:rsidP="00B64F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4005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2B74C69E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9F455B1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D884D47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097ECD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452486E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3B16226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0F42DE" w14:textId="77777777" w:rsidR="00B64F05" w:rsidRPr="009874D5" w:rsidRDefault="00B64F05" w:rsidP="00B6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BD69EB" w:rsidRPr="009874D5" w14:paraId="413CC36C" w14:textId="77777777" w:rsidTr="005B4E47">
        <w:trPr>
          <w:cantSplit/>
        </w:trPr>
        <w:tc>
          <w:tcPr>
            <w:tcW w:w="4140" w:type="dxa"/>
          </w:tcPr>
          <w:p w14:paraId="7DE43DC8" w14:textId="1EF97A02" w:rsidR="00BD69EB" w:rsidRPr="009874D5" w:rsidRDefault="00BD69EB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8230EE7" w14:textId="46C185CC" w:rsidR="00BD69EB" w:rsidRPr="009874D5" w:rsidRDefault="00DE0103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E010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3FF8777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CFCA802" w14:textId="3EE780CC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3,813</w:t>
            </w:r>
          </w:p>
        </w:tc>
        <w:tc>
          <w:tcPr>
            <w:tcW w:w="178" w:type="dxa"/>
          </w:tcPr>
          <w:p w14:paraId="33C65561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C63F6E" w14:textId="4D90936A" w:rsidR="00BD69EB" w:rsidRPr="009874D5" w:rsidRDefault="00DE0103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E010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27C4CF6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5A11F5A" w14:textId="678670FF" w:rsidR="00BD69EB" w:rsidRPr="009874D5" w:rsidRDefault="004B55C3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3,813</w:t>
            </w:r>
          </w:p>
        </w:tc>
      </w:tr>
      <w:tr w:rsidR="00BD69EB" w:rsidRPr="009874D5" w14:paraId="0DF10262" w14:textId="77777777" w:rsidTr="005B4E47">
        <w:trPr>
          <w:cantSplit/>
        </w:trPr>
        <w:tc>
          <w:tcPr>
            <w:tcW w:w="4140" w:type="dxa"/>
          </w:tcPr>
          <w:p w14:paraId="5321DD3A" w14:textId="64AEFBD4" w:rsidR="00BD69EB" w:rsidRPr="009874D5" w:rsidRDefault="00BD69EB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30CF7D" w14:textId="575A84C7" w:rsidR="00BD69EB" w:rsidRPr="009874D5" w:rsidRDefault="009D7C2D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D7C2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C94CAF2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33A8C45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823EB2F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5026C28" w14:textId="4250CE4E" w:rsidR="00BD69EB" w:rsidRPr="009874D5" w:rsidRDefault="00E01ABF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E01AB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11,280</w:t>
            </w:r>
          </w:p>
        </w:tc>
        <w:tc>
          <w:tcPr>
            <w:tcW w:w="180" w:type="dxa"/>
          </w:tcPr>
          <w:p w14:paraId="18FBEB50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7F190F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11,990</w:t>
            </w:r>
          </w:p>
        </w:tc>
      </w:tr>
      <w:tr w:rsidR="00BD69EB" w:rsidRPr="009874D5" w14:paraId="44FE905F" w14:textId="77777777" w:rsidTr="005B4E47">
        <w:trPr>
          <w:cantSplit/>
        </w:trPr>
        <w:tc>
          <w:tcPr>
            <w:tcW w:w="4140" w:type="dxa"/>
          </w:tcPr>
          <w:p w14:paraId="71F52A56" w14:textId="21BE8EE3" w:rsidR="00BD69EB" w:rsidRPr="009874D5" w:rsidRDefault="002E2B2F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6566230B" w14:textId="36D1BAF0" w:rsidR="00BD69EB" w:rsidRPr="009874D5" w:rsidRDefault="00A00A12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00A1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18,027</w:t>
            </w:r>
          </w:p>
        </w:tc>
        <w:tc>
          <w:tcPr>
            <w:tcW w:w="180" w:type="dxa"/>
          </w:tcPr>
          <w:p w14:paraId="1A5B5C4D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0C0C0" w14:textId="09793864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21,179</w:t>
            </w:r>
          </w:p>
        </w:tc>
        <w:tc>
          <w:tcPr>
            <w:tcW w:w="178" w:type="dxa"/>
          </w:tcPr>
          <w:p w14:paraId="581F6A3A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83B232A" w14:textId="74CE3EE2" w:rsidR="00BD69EB" w:rsidRPr="009874D5" w:rsidRDefault="00FF2E1C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FF2E1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17,957</w:t>
            </w:r>
          </w:p>
        </w:tc>
        <w:tc>
          <w:tcPr>
            <w:tcW w:w="180" w:type="dxa"/>
          </w:tcPr>
          <w:p w14:paraId="1FC0D1E9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418E58" w14:textId="25B530A2" w:rsidR="00BD69EB" w:rsidRPr="009874D5" w:rsidRDefault="004B55C3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21,179</w:t>
            </w:r>
          </w:p>
        </w:tc>
      </w:tr>
      <w:tr w:rsidR="00BD69EB" w:rsidRPr="009874D5" w14:paraId="7DB07AF7" w14:textId="77777777" w:rsidTr="005B4E47">
        <w:trPr>
          <w:cantSplit/>
        </w:trPr>
        <w:tc>
          <w:tcPr>
            <w:tcW w:w="4140" w:type="dxa"/>
          </w:tcPr>
          <w:p w14:paraId="74F57482" w14:textId="77777777" w:rsidR="00BD69EB" w:rsidRPr="009874D5" w:rsidRDefault="00BD69EB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83A3EE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03488F2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76A18D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4207ECF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DAD83D8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4A7DB99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6A04629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D69EB" w:rsidRPr="009874D5" w14:paraId="5E8A21AD" w14:textId="77777777" w:rsidTr="005B4E47">
        <w:trPr>
          <w:cantSplit/>
        </w:trPr>
        <w:tc>
          <w:tcPr>
            <w:tcW w:w="4140" w:type="dxa"/>
          </w:tcPr>
          <w:p w14:paraId="766A6178" w14:textId="379CA4A3" w:rsidR="00BD69EB" w:rsidRPr="009874D5" w:rsidRDefault="00B3289B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89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80" w:type="dxa"/>
          </w:tcPr>
          <w:p w14:paraId="6A2A2FA7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F730BA2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B922A42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216BE8BD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3CC6E6E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4B54EA6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97043C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BD69EB" w:rsidRPr="009874D5" w14:paraId="02857DA1" w14:textId="77777777" w:rsidTr="005B4E47">
        <w:trPr>
          <w:cantSplit/>
        </w:trPr>
        <w:tc>
          <w:tcPr>
            <w:tcW w:w="4140" w:type="dxa"/>
          </w:tcPr>
          <w:p w14:paraId="743AC64E" w14:textId="2AF6E2D4" w:rsidR="00BD69EB" w:rsidRPr="009874D5" w:rsidRDefault="00E60A53" w:rsidP="00BD69E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DD6A416" w14:textId="34EA9C56" w:rsidR="00BD69EB" w:rsidRPr="009874D5" w:rsidRDefault="000239FA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239F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E619C4E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B66502" w14:textId="4C57CECD" w:rsidR="00BD69EB" w:rsidRPr="00E60A53" w:rsidRDefault="00E60A53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4D4DBD31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A5FD4E0" w14:textId="33CF00CA" w:rsidR="00BD69EB" w:rsidRPr="009874D5" w:rsidRDefault="001D2CE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D2C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600,931</w:t>
            </w:r>
          </w:p>
        </w:tc>
        <w:tc>
          <w:tcPr>
            <w:tcW w:w="180" w:type="dxa"/>
          </w:tcPr>
          <w:p w14:paraId="09765837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22EA5C" w14:textId="25B8762D" w:rsidR="00BD69EB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559,268</w:t>
            </w:r>
          </w:p>
        </w:tc>
      </w:tr>
      <w:tr w:rsidR="00D04C1E" w:rsidRPr="009874D5" w14:paraId="0893AD1F" w14:textId="77777777" w:rsidTr="005B4E47">
        <w:trPr>
          <w:cantSplit/>
        </w:trPr>
        <w:tc>
          <w:tcPr>
            <w:tcW w:w="4140" w:type="dxa"/>
          </w:tcPr>
          <w:p w14:paraId="23668A28" w14:textId="77777777" w:rsidR="00D04C1E" w:rsidRDefault="00D04C1E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CEF1AE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11A6F30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284925" w14:textId="77777777" w:rsidR="00D04C1E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A8AFFEF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1895874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D1331CF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46A999C" w14:textId="77777777" w:rsidR="00D04C1E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04C1E" w:rsidRPr="009874D5" w14:paraId="6D95189C" w14:textId="77777777" w:rsidTr="005B4E47">
        <w:trPr>
          <w:cantSplit/>
        </w:trPr>
        <w:tc>
          <w:tcPr>
            <w:tcW w:w="4140" w:type="dxa"/>
          </w:tcPr>
          <w:p w14:paraId="615CB678" w14:textId="4D94AF41" w:rsidR="00D04C1E" w:rsidRPr="00A90237" w:rsidRDefault="00A3237B" w:rsidP="00BD69E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023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3CD109D6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A733454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AB4F55" w14:textId="77777777" w:rsidR="00D04C1E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70F6164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41840BA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177DBBD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35B607" w14:textId="77777777" w:rsidR="00D04C1E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04C1E" w:rsidRPr="009874D5" w14:paraId="336A1523" w14:textId="77777777" w:rsidTr="005B4E47">
        <w:trPr>
          <w:cantSplit/>
        </w:trPr>
        <w:tc>
          <w:tcPr>
            <w:tcW w:w="4140" w:type="dxa"/>
          </w:tcPr>
          <w:p w14:paraId="181B0A33" w14:textId="135892E4" w:rsidR="00D04C1E" w:rsidRDefault="003D379A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80" w:type="dxa"/>
          </w:tcPr>
          <w:p w14:paraId="60630FA8" w14:textId="78CABD26" w:rsidR="00D04C1E" w:rsidRPr="009874D5" w:rsidRDefault="003B5254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B525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17,856</w:t>
            </w:r>
          </w:p>
        </w:tc>
        <w:tc>
          <w:tcPr>
            <w:tcW w:w="180" w:type="dxa"/>
          </w:tcPr>
          <w:p w14:paraId="535C84A9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F5A1F10" w14:textId="347CCA2D" w:rsidR="00D04C1E" w:rsidRDefault="0074359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3,842</w:t>
            </w:r>
          </w:p>
        </w:tc>
        <w:tc>
          <w:tcPr>
            <w:tcW w:w="178" w:type="dxa"/>
          </w:tcPr>
          <w:p w14:paraId="5F667038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EBF227" w14:textId="5BC1A57A" w:rsidR="00D04C1E" w:rsidRPr="009874D5" w:rsidRDefault="003B5254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B525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17,856</w:t>
            </w:r>
          </w:p>
        </w:tc>
        <w:tc>
          <w:tcPr>
            <w:tcW w:w="180" w:type="dxa"/>
          </w:tcPr>
          <w:p w14:paraId="31B5ABE5" w14:textId="77777777" w:rsidR="00D04C1E" w:rsidRPr="009874D5" w:rsidRDefault="00D04C1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902F0F" w14:textId="341C2D29" w:rsidR="00D04C1E" w:rsidRDefault="0074359E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3,842</w:t>
            </w:r>
          </w:p>
        </w:tc>
      </w:tr>
      <w:tr w:rsidR="00B6608D" w:rsidRPr="009874D5" w14:paraId="66B71525" w14:textId="77777777" w:rsidTr="005B4E47">
        <w:trPr>
          <w:cantSplit/>
        </w:trPr>
        <w:tc>
          <w:tcPr>
            <w:tcW w:w="4140" w:type="dxa"/>
          </w:tcPr>
          <w:p w14:paraId="2917F8AF" w14:textId="77777777" w:rsidR="00B6608D" w:rsidRPr="001B03D1" w:rsidRDefault="00B6608D" w:rsidP="00BD69EB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AC22CD" w14:textId="77777777" w:rsidR="00B6608D" w:rsidRPr="009874D5" w:rsidRDefault="00B6608D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1BFC20D" w14:textId="77777777" w:rsidR="00B6608D" w:rsidRPr="009874D5" w:rsidRDefault="00B6608D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48453AC" w14:textId="77777777" w:rsidR="00B6608D" w:rsidRPr="009874D5" w:rsidRDefault="00B6608D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138ADD5B" w14:textId="77777777" w:rsidR="00B6608D" w:rsidRPr="009874D5" w:rsidRDefault="00B6608D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15AA6E0" w14:textId="77777777" w:rsidR="00B6608D" w:rsidRPr="009874D5" w:rsidRDefault="00B6608D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DC0CFC5" w14:textId="77777777" w:rsidR="00B6608D" w:rsidRPr="009874D5" w:rsidRDefault="00B6608D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8EF7DBB" w14:textId="77777777" w:rsidR="00B6608D" w:rsidRPr="009874D5" w:rsidRDefault="00B6608D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BD69EB" w:rsidRPr="009874D5" w14:paraId="22E09BCF" w14:textId="77777777" w:rsidTr="005B4E47">
        <w:trPr>
          <w:cantSplit/>
        </w:trPr>
        <w:tc>
          <w:tcPr>
            <w:tcW w:w="4140" w:type="dxa"/>
          </w:tcPr>
          <w:p w14:paraId="15C6AFD7" w14:textId="1E07B631" w:rsidR="00BD69EB" w:rsidRPr="009874D5" w:rsidRDefault="001B03D1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3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เงินให้กู้ยืมระยะยาวแก่บริษัทย่อย</w:t>
            </w:r>
          </w:p>
        </w:tc>
        <w:tc>
          <w:tcPr>
            <w:tcW w:w="1080" w:type="dxa"/>
          </w:tcPr>
          <w:p w14:paraId="02549690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220C26C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CF4DE1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54EB7465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7DD19B6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8303ED9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E7DB9A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BD69EB" w:rsidRPr="009874D5" w14:paraId="1BD8F0C2" w14:textId="77777777" w:rsidTr="005B4E47">
        <w:trPr>
          <w:cantSplit/>
        </w:trPr>
        <w:tc>
          <w:tcPr>
            <w:tcW w:w="4140" w:type="dxa"/>
          </w:tcPr>
          <w:p w14:paraId="1DC60727" w14:textId="20D69392" w:rsidR="00BD69EB" w:rsidRPr="009874D5" w:rsidRDefault="001B03D1" w:rsidP="00BD69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59E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0D2A6D" w14:textId="4F12517A" w:rsidR="00BD69EB" w:rsidRPr="00152072" w:rsidRDefault="000370E8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21677A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98B588E" w14:textId="726A7918" w:rsidR="00BD69EB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71D14A5A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51E535D" w14:textId="1E715801" w:rsidR="00BD69EB" w:rsidRPr="009874D5" w:rsidRDefault="0074295F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4295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110,066</w:t>
            </w:r>
          </w:p>
        </w:tc>
        <w:tc>
          <w:tcPr>
            <w:tcW w:w="180" w:type="dxa"/>
          </w:tcPr>
          <w:p w14:paraId="7770C337" w14:textId="77777777" w:rsidR="00BD69EB" w:rsidRPr="009874D5" w:rsidRDefault="00BD69EB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FE0A2B" w14:textId="6A463A75" w:rsidR="00BD69EB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102,177</w:t>
            </w:r>
          </w:p>
        </w:tc>
      </w:tr>
      <w:tr w:rsidR="005F46D1" w:rsidRPr="00774373" w14:paraId="38D6354B" w14:textId="77777777" w:rsidTr="005B4E47">
        <w:trPr>
          <w:cantSplit/>
        </w:trPr>
        <w:tc>
          <w:tcPr>
            <w:tcW w:w="4140" w:type="dxa"/>
          </w:tcPr>
          <w:p w14:paraId="696C18A7" w14:textId="77777777" w:rsidR="005F46D1" w:rsidRPr="009B102E" w:rsidRDefault="005F46D1" w:rsidP="00BD69EB">
            <w:pPr>
              <w:spacing w:line="240" w:lineRule="auto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2FAAAB6" w14:textId="77777777" w:rsidR="005F46D1" w:rsidRPr="009B102E" w:rsidRDefault="005F46D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574057A" w14:textId="77777777" w:rsidR="005F46D1" w:rsidRPr="009B102E" w:rsidRDefault="005F46D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F02C874" w14:textId="77777777" w:rsidR="005F46D1" w:rsidRPr="009B102E" w:rsidRDefault="005F46D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8D0C748" w14:textId="77777777" w:rsidR="005F46D1" w:rsidRPr="009B102E" w:rsidRDefault="005F46D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C79F764" w14:textId="77777777" w:rsidR="005F46D1" w:rsidRPr="009B102E" w:rsidRDefault="005F46D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E146FD3" w14:textId="77777777" w:rsidR="005F46D1" w:rsidRPr="009B102E" w:rsidRDefault="005F46D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112C9D8" w14:textId="77777777" w:rsidR="005F46D1" w:rsidRPr="009B102E" w:rsidRDefault="005F46D1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9E5B06" w:rsidRPr="009874D5" w14:paraId="10CD6362" w14:textId="77777777" w:rsidTr="005B4E47">
        <w:trPr>
          <w:cantSplit/>
        </w:trPr>
        <w:tc>
          <w:tcPr>
            <w:tcW w:w="4140" w:type="dxa"/>
          </w:tcPr>
          <w:p w14:paraId="4A008398" w14:textId="137F53DD" w:rsidR="009E5B06" w:rsidRPr="00561B21" w:rsidRDefault="00561B21" w:rsidP="00BD69E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</w:tcPr>
          <w:p w14:paraId="10C52840" w14:textId="77777777" w:rsidR="009E5B06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6A5E468" w14:textId="77777777" w:rsidR="009E5B06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385CB8" w14:textId="64F87CBB" w:rsidR="009E5B06" w:rsidRPr="001135D7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49F142" w14:textId="77777777" w:rsidR="009E5B06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5B958D4" w14:textId="77777777" w:rsidR="009E5B06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2918D90" w14:textId="77777777" w:rsidR="009E5B06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4F0B145" w14:textId="77777777" w:rsidR="009E5B06" w:rsidRPr="009874D5" w:rsidRDefault="009E5B06" w:rsidP="00BD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92ADD" w:rsidRPr="009874D5" w14:paraId="68DC309E" w14:textId="77777777" w:rsidTr="005B4E47">
        <w:trPr>
          <w:cantSplit/>
        </w:trPr>
        <w:tc>
          <w:tcPr>
            <w:tcW w:w="4140" w:type="dxa"/>
          </w:tcPr>
          <w:p w14:paraId="674499EB" w14:textId="32ED05ED" w:rsidR="00592ADD" w:rsidRPr="00561B21" w:rsidRDefault="00592ADD" w:rsidP="00592A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DD1CB73" w14:textId="4AC893E6" w:rsidR="00592ADD" w:rsidRPr="009874D5" w:rsidRDefault="00C8780B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8780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  <w:tc>
          <w:tcPr>
            <w:tcW w:w="180" w:type="dxa"/>
          </w:tcPr>
          <w:p w14:paraId="0476D705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237EEE" w14:textId="62E07D69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  <w:tc>
          <w:tcPr>
            <w:tcW w:w="178" w:type="dxa"/>
          </w:tcPr>
          <w:p w14:paraId="12C95F6F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25ED92C" w14:textId="71263727" w:rsidR="00592ADD" w:rsidRPr="009874D5" w:rsidRDefault="00C8780B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8780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  <w:tc>
          <w:tcPr>
            <w:tcW w:w="180" w:type="dxa"/>
          </w:tcPr>
          <w:p w14:paraId="1BBE6180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AF3048" w14:textId="427CFD69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</w:tr>
      <w:tr w:rsidR="00592ADD" w:rsidRPr="009874D5" w14:paraId="20211588" w14:textId="77777777" w:rsidTr="005B4E47">
        <w:trPr>
          <w:cantSplit/>
        </w:trPr>
        <w:tc>
          <w:tcPr>
            <w:tcW w:w="4140" w:type="dxa"/>
          </w:tcPr>
          <w:p w14:paraId="0DB5F68B" w14:textId="34A0DD6E" w:rsidR="00592ADD" w:rsidRPr="00D36975" w:rsidRDefault="00592ADD" w:rsidP="00592A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18BFF5DC" w14:textId="49D655F0" w:rsidR="00592ADD" w:rsidRPr="009874D5" w:rsidRDefault="0053706C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370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223,916</w:t>
            </w:r>
          </w:p>
        </w:tc>
        <w:tc>
          <w:tcPr>
            <w:tcW w:w="180" w:type="dxa"/>
          </w:tcPr>
          <w:p w14:paraId="1747B7B7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55FA333" w14:textId="5984DE6F" w:rsidR="00592ADD" w:rsidRPr="001135D7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199,856</w:t>
            </w:r>
          </w:p>
        </w:tc>
        <w:tc>
          <w:tcPr>
            <w:tcW w:w="178" w:type="dxa"/>
          </w:tcPr>
          <w:p w14:paraId="3104AC73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B589836" w14:textId="3CA91077" w:rsidR="00592ADD" w:rsidRPr="009874D5" w:rsidRDefault="001222AE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222A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223,916</w:t>
            </w:r>
          </w:p>
        </w:tc>
        <w:tc>
          <w:tcPr>
            <w:tcW w:w="180" w:type="dxa"/>
          </w:tcPr>
          <w:p w14:paraId="30D420B1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4F6EE4E" w14:textId="50128F64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199,856</w:t>
            </w:r>
          </w:p>
        </w:tc>
      </w:tr>
      <w:tr w:rsidR="00592ADD" w:rsidRPr="009874D5" w14:paraId="446236DD" w14:textId="77777777" w:rsidTr="005B4E47">
        <w:trPr>
          <w:cantSplit/>
        </w:trPr>
        <w:tc>
          <w:tcPr>
            <w:tcW w:w="4140" w:type="dxa"/>
          </w:tcPr>
          <w:p w14:paraId="67D5DE91" w14:textId="24430DFD" w:rsidR="00592ADD" w:rsidRPr="00D36975" w:rsidRDefault="00592ADD" w:rsidP="00592A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80" w:type="dxa"/>
          </w:tcPr>
          <w:p w14:paraId="12C85DF5" w14:textId="331F485B" w:rsidR="00592ADD" w:rsidRPr="009874D5" w:rsidRDefault="006A3311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6A331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80" w:type="dxa"/>
          </w:tcPr>
          <w:p w14:paraId="2BC94E75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D398CC" w14:textId="59563558" w:rsidR="00592ADD" w:rsidRPr="001135D7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78" w:type="dxa"/>
          </w:tcPr>
          <w:p w14:paraId="2499B017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7051E00" w14:textId="3B3CE7B6" w:rsidR="00592ADD" w:rsidRPr="009874D5" w:rsidRDefault="00282CFB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282C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80" w:type="dxa"/>
          </w:tcPr>
          <w:p w14:paraId="5A5CAFF4" w14:textId="77777777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0D70832" w14:textId="7313DEE5" w:rsidR="00592ADD" w:rsidRPr="009874D5" w:rsidRDefault="00592ADD" w:rsidP="0059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</w:tr>
      <w:tr w:rsidR="001135D7" w:rsidRPr="00774373" w14:paraId="0081DF1B" w14:textId="77777777" w:rsidTr="005B4E47">
        <w:trPr>
          <w:cantSplit/>
        </w:trPr>
        <w:tc>
          <w:tcPr>
            <w:tcW w:w="4140" w:type="dxa"/>
          </w:tcPr>
          <w:p w14:paraId="0B98AABB" w14:textId="77777777" w:rsidR="001135D7" w:rsidRPr="009B102E" w:rsidRDefault="001135D7" w:rsidP="001135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ADA8DD7" w14:textId="77777777" w:rsidR="001135D7" w:rsidRPr="009B102E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D805D01" w14:textId="77777777" w:rsidR="001135D7" w:rsidRPr="009B102E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07CB86B" w14:textId="77777777" w:rsidR="001135D7" w:rsidRPr="009B102E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BBBBE88" w14:textId="77777777" w:rsidR="001135D7" w:rsidRPr="009B102E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2C894332" w14:textId="77777777" w:rsidR="001135D7" w:rsidRPr="009B102E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8E39C33" w14:textId="77777777" w:rsidR="001135D7" w:rsidRPr="009B102E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EEC0B7F" w14:textId="77777777" w:rsidR="001135D7" w:rsidRPr="009B102E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135D7" w:rsidRPr="009874D5" w14:paraId="43306CCD" w14:textId="77777777" w:rsidTr="005B4E47">
        <w:trPr>
          <w:cantSplit/>
        </w:trPr>
        <w:tc>
          <w:tcPr>
            <w:tcW w:w="4140" w:type="dxa"/>
          </w:tcPr>
          <w:p w14:paraId="5C085169" w14:textId="6FF2F4BE" w:rsidR="001135D7" w:rsidRPr="00C75402" w:rsidRDefault="00025277" w:rsidP="001135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6281C02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BC76407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551836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A8ECE40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38B1FD4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B50D2CC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B39A39" w14:textId="77777777" w:rsidR="001135D7" w:rsidRPr="009874D5" w:rsidRDefault="001135D7" w:rsidP="0011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55B3C" w:rsidRPr="009874D5" w14:paraId="2417EE36" w14:textId="77777777" w:rsidTr="005B4E47">
        <w:trPr>
          <w:cantSplit/>
        </w:trPr>
        <w:tc>
          <w:tcPr>
            <w:tcW w:w="4140" w:type="dxa"/>
          </w:tcPr>
          <w:p w14:paraId="08F7877B" w14:textId="42B71AF4" w:rsidR="00D55B3C" w:rsidRPr="009874D5" w:rsidRDefault="00D55B3C" w:rsidP="00D55B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1B152140" w14:textId="38E992B2" w:rsidR="00D55B3C" w:rsidRPr="00D55B3C" w:rsidRDefault="00277097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27709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31,436</w:t>
            </w:r>
          </w:p>
        </w:tc>
        <w:tc>
          <w:tcPr>
            <w:tcW w:w="180" w:type="dxa"/>
          </w:tcPr>
          <w:p w14:paraId="14A94422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A78273" w14:textId="3B4276DE" w:rsidR="00D55B3C" w:rsidRPr="00D632C6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32C6">
              <w:rPr>
                <w:rFonts w:asciiTheme="majorBidi" w:hAnsiTheme="majorBidi" w:cstheme="majorBidi"/>
                <w:sz w:val="30"/>
                <w:szCs w:val="30"/>
              </w:rPr>
              <w:t>26,975</w:t>
            </w:r>
          </w:p>
        </w:tc>
        <w:tc>
          <w:tcPr>
            <w:tcW w:w="178" w:type="dxa"/>
          </w:tcPr>
          <w:p w14:paraId="0144552A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583E880" w14:textId="0B8397B2" w:rsidR="00D55B3C" w:rsidRPr="009874D5" w:rsidRDefault="000F4C5F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F4C5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30,336</w:t>
            </w:r>
          </w:p>
        </w:tc>
        <w:tc>
          <w:tcPr>
            <w:tcW w:w="180" w:type="dxa"/>
          </w:tcPr>
          <w:p w14:paraId="207B51D7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FF7428" w14:textId="5CF19291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24,192</w:t>
            </w:r>
          </w:p>
        </w:tc>
      </w:tr>
      <w:tr w:rsidR="00D55B3C" w:rsidRPr="009874D5" w14:paraId="23867360" w14:textId="77777777" w:rsidTr="005B4E47">
        <w:trPr>
          <w:cantSplit/>
        </w:trPr>
        <w:tc>
          <w:tcPr>
            <w:tcW w:w="4140" w:type="dxa"/>
          </w:tcPr>
          <w:p w14:paraId="77C5602E" w14:textId="0591CA80" w:rsidR="00D55B3C" w:rsidRPr="009874D5" w:rsidRDefault="00D55B3C" w:rsidP="00D55B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6A07C642" w14:textId="34D1C025" w:rsidR="00D55B3C" w:rsidRPr="00D55B3C" w:rsidRDefault="00904A11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904A1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306,084</w:t>
            </w:r>
          </w:p>
        </w:tc>
        <w:tc>
          <w:tcPr>
            <w:tcW w:w="180" w:type="dxa"/>
          </w:tcPr>
          <w:p w14:paraId="474DD46D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DB3C82" w14:textId="4C83528C" w:rsidR="00D55B3C" w:rsidRPr="00D632C6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32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344,423</w:t>
            </w:r>
          </w:p>
        </w:tc>
        <w:tc>
          <w:tcPr>
            <w:tcW w:w="178" w:type="dxa"/>
          </w:tcPr>
          <w:p w14:paraId="68ACF1B5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DC1AC95" w14:textId="1BA3D09F" w:rsidR="00D55B3C" w:rsidRPr="009874D5" w:rsidRDefault="00381C00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81C0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304,553</w:t>
            </w:r>
          </w:p>
        </w:tc>
        <w:tc>
          <w:tcPr>
            <w:tcW w:w="180" w:type="dxa"/>
          </w:tcPr>
          <w:p w14:paraId="1A06A553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C0128CA" w14:textId="6620AA2A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333,855</w:t>
            </w:r>
          </w:p>
        </w:tc>
      </w:tr>
      <w:tr w:rsidR="00D55B3C" w:rsidRPr="009874D5" w14:paraId="492FB830" w14:textId="77777777" w:rsidTr="005B4E47">
        <w:trPr>
          <w:cantSplit/>
        </w:trPr>
        <w:tc>
          <w:tcPr>
            <w:tcW w:w="4140" w:type="dxa"/>
          </w:tcPr>
          <w:p w14:paraId="44923F4F" w14:textId="45124B65" w:rsidR="00D55B3C" w:rsidRPr="009874D5" w:rsidRDefault="00D55B3C" w:rsidP="00D55B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80" w:type="dxa"/>
          </w:tcPr>
          <w:p w14:paraId="399397F6" w14:textId="2FA0E9B0" w:rsidR="00D55B3C" w:rsidRPr="00D55B3C" w:rsidRDefault="00311E00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311E0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11,393</w:t>
            </w:r>
          </w:p>
        </w:tc>
        <w:tc>
          <w:tcPr>
            <w:tcW w:w="180" w:type="dxa"/>
          </w:tcPr>
          <w:p w14:paraId="6E397F2C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D0ADC7" w14:textId="71410F32" w:rsidR="00D55B3C" w:rsidRPr="00D632C6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32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12,705</w:t>
            </w:r>
          </w:p>
        </w:tc>
        <w:tc>
          <w:tcPr>
            <w:tcW w:w="178" w:type="dxa"/>
          </w:tcPr>
          <w:p w14:paraId="16A76943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F7DEB22" w14:textId="5DD35C6F" w:rsidR="00D55B3C" w:rsidRPr="009874D5" w:rsidRDefault="00B34AF2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34AF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11,393</w:t>
            </w:r>
          </w:p>
        </w:tc>
        <w:tc>
          <w:tcPr>
            <w:tcW w:w="180" w:type="dxa"/>
          </w:tcPr>
          <w:p w14:paraId="0CB24F3F" w14:textId="77777777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96D9D6" w14:textId="5DFBFDA0" w:rsidR="00D55B3C" w:rsidRPr="009874D5" w:rsidRDefault="00D55B3C" w:rsidP="00D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632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12,705</w:t>
            </w:r>
          </w:p>
        </w:tc>
      </w:tr>
      <w:tr w:rsidR="00D632C6" w:rsidRPr="00774373" w14:paraId="43D1AAD8" w14:textId="77777777" w:rsidTr="005B4E47">
        <w:trPr>
          <w:cantSplit/>
        </w:trPr>
        <w:tc>
          <w:tcPr>
            <w:tcW w:w="4140" w:type="dxa"/>
          </w:tcPr>
          <w:p w14:paraId="74F89569" w14:textId="77777777" w:rsidR="00D632C6" w:rsidRPr="009B102E" w:rsidRDefault="00D632C6" w:rsidP="00D632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F88D673" w14:textId="77777777" w:rsidR="00D632C6" w:rsidRPr="009B102E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F97FCFA" w14:textId="77777777" w:rsidR="00D632C6" w:rsidRPr="009B102E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4D0DEC2" w14:textId="77777777" w:rsidR="00D632C6" w:rsidRPr="009B102E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BFE8D73" w14:textId="77777777" w:rsidR="00D632C6" w:rsidRPr="009B102E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F852782" w14:textId="77777777" w:rsidR="00D632C6" w:rsidRPr="009B102E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2495895" w14:textId="77777777" w:rsidR="00D632C6" w:rsidRPr="009B102E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52D80200" w14:textId="77777777" w:rsidR="00D632C6" w:rsidRPr="009B102E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5964D0" w:rsidRPr="009874D5" w14:paraId="1A275DA7" w14:textId="77777777" w:rsidTr="00D460DB">
        <w:trPr>
          <w:cantSplit/>
        </w:trPr>
        <w:tc>
          <w:tcPr>
            <w:tcW w:w="4140" w:type="dxa"/>
          </w:tcPr>
          <w:p w14:paraId="42E26888" w14:textId="77777777" w:rsidR="005964D0" w:rsidRPr="003250F0" w:rsidRDefault="005964D0" w:rsidP="00D460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50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80" w:type="dxa"/>
          </w:tcPr>
          <w:p w14:paraId="02D10067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7091E7A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3E2E47F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264B321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C38CE67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A534852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0A31DA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964D0" w:rsidRPr="009874D5" w14:paraId="138AD8F7" w14:textId="77777777" w:rsidTr="00D460DB">
        <w:trPr>
          <w:cantSplit/>
        </w:trPr>
        <w:tc>
          <w:tcPr>
            <w:tcW w:w="4140" w:type="dxa"/>
          </w:tcPr>
          <w:p w14:paraId="734080E5" w14:textId="77777777" w:rsidR="005964D0" w:rsidRPr="003250F0" w:rsidRDefault="005964D0" w:rsidP="00D460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0F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C9DB7FF" w14:textId="0CCC9A7A" w:rsidR="005964D0" w:rsidRPr="009874D5" w:rsidRDefault="000370E8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9A86D35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D724D3D" w14:textId="77777777" w:rsidR="005964D0" w:rsidRPr="003250F0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0F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550A05D6" w14:textId="77777777" w:rsidR="005964D0" w:rsidRPr="003250F0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C8EB323" w14:textId="078B210E" w:rsidR="005964D0" w:rsidRPr="009874D5" w:rsidRDefault="00487D92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87D9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15,020</w:t>
            </w:r>
          </w:p>
        </w:tc>
        <w:tc>
          <w:tcPr>
            <w:tcW w:w="180" w:type="dxa"/>
          </w:tcPr>
          <w:p w14:paraId="097B4219" w14:textId="77777777" w:rsidR="005964D0" w:rsidRPr="009874D5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A380A3" w14:textId="77777777" w:rsidR="005964D0" w:rsidRPr="00006E3D" w:rsidRDefault="005964D0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6E3D">
              <w:rPr>
                <w:rFonts w:asciiTheme="majorBidi" w:hAnsiTheme="majorBidi" w:cstheme="majorBidi"/>
                <w:sz w:val="30"/>
                <w:szCs w:val="30"/>
              </w:rPr>
              <w:t>35,167</w:t>
            </w:r>
          </w:p>
        </w:tc>
      </w:tr>
      <w:tr w:rsidR="00DF16AA" w:rsidRPr="00774373" w14:paraId="7D3CA68F" w14:textId="77777777" w:rsidTr="00D460DB">
        <w:trPr>
          <w:cantSplit/>
        </w:trPr>
        <w:tc>
          <w:tcPr>
            <w:tcW w:w="4140" w:type="dxa"/>
          </w:tcPr>
          <w:p w14:paraId="32D8EA57" w14:textId="77777777" w:rsidR="00DF16AA" w:rsidRPr="009B102E" w:rsidRDefault="00DF16AA" w:rsidP="00D460D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6A2E824" w14:textId="77777777" w:rsidR="00DF16AA" w:rsidRPr="009B102E" w:rsidRDefault="00DF16AA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B0936D" w14:textId="77777777" w:rsidR="00DF16AA" w:rsidRPr="009B102E" w:rsidRDefault="00DF16AA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B14C171" w14:textId="77777777" w:rsidR="00DF16AA" w:rsidRPr="009B102E" w:rsidRDefault="00DF16AA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64E0E33" w14:textId="77777777" w:rsidR="00DF16AA" w:rsidRPr="009B102E" w:rsidRDefault="00DF16AA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5B83A7FF" w14:textId="77777777" w:rsidR="00DF16AA" w:rsidRPr="009B102E" w:rsidRDefault="00DF16AA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4D0C9EF" w14:textId="77777777" w:rsidR="00DF16AA" w:rsidRPr="009B102E" w:rsidRDefault="00DF16AA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8DFD008" w14:textId="77777777" w:rsidR="00DF16AA" w:rsidRPr="009B102E" w:rsidRDefault="00DF16AA" w:rsidP="00D4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32C6" w:rsidRPr="009874D5" w14:paraId="760945D8" w14:textId="77777777" w:rsidTr="005B4E47">
        <w:trPr>
          <w:cantSplit/>
        </w:trPr>
        <w:tc>
          <w:tcPr>
            <w:tcW w:w="4140" w:type="dxa"/>
          </w:tcPr>
          <w:p w14:paraId="6ECF8A80" w14:textId="50B236D9" w:rsidR="00D632C6" w:rsidRPr="00C75402" w:rsidRDefault="00A62A29" w:rsidP="00D632C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080" w:type="dxa"/>
          </w:tcPr>
          <w:p w14:paraId="2B014637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AEF6D3E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E3EC560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926FCC5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BBE602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E73CFC3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F6618E" w14:textId="77777777" w:rsidR="00D632C6" w:rsidRPr="009874D5" w:rsidRDefault="00D632C6" w:rsidP="00D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F2AE5" w:rsidRPr="009874D5" w14:paraId="059E78CA" w14:textId="77777777" w:rsidTr="005B4E47">
        <w:trPr>
          <w:cantSplit/>
        </w:trPr>
        <w:tc>
          <w:tcPr>
            <w:tcW w:w="4140" w:type="dxa"/>
          </w:tcPr>
          <w:p w14:paraId="5367E1A2" w14:textId="2B68856D" w:rsidR="001F2AE5" w:rsidRPr="009874D5" w:rsidRDefault="001F2AE5" w:rsidP="001F2A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347EC73" w14:textId="01AEFEF2" w:rsidR="001F2AE5" w:rsidRPr="009874D5" w:rsidRDefault="007A7E5E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A7E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17,356</w:t>
            </w:r>
          </w:p>
        </w:tc>
        <w:tc>
          <w:tcPr>
            <w:tcW w:w="180" w:type="dxa"/>
          </w:tcPr>
          <w:p w14:paraId="0946E780" w14:textId="77777777" w:rsidR="001F2AE5" w:rsidRPr="009874D5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02BC650" w14:textId="7ED8FCD9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30,695</w:t>
            </w:r>
          </w:p>
        </w:tc>
        <w:tc>
          <w:tcPr>
            <w:tcW w:w="178" w:type="dxa"/>
          </w:tcPr>
          <w:p w14:paraId="2A639001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8983EE5" w14:textId="7B1D96BC" w:rsidR="001F2AE5" w:rsidRPr="00607DBB" w:rsidRDefault="00D71EBA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71EB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15,069</w:t>
            </w:r>
          </w:p>
        </w:tc>
        <w:tc>
          <w:tcPr>
            <w:tcW w:w="180" w:type="dxa"/>
          </w:tcPr>
          <w:p w14:paraId="13B1B8D3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0C4421" w14:textId="43E10218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30,667</w:t>
            </w:r>
          </w:p>
        </w:tc>
      </w:tr>
      <w:tr w:rsidR="001F2AE5" w:rsidRPr="009874D5" w14:paraId="1837FF1B" w14:textId="77777777" w:rsidTr="005B4E47">
        <w:trPr>
          <w:cantSplit/>
        </w:trPr>
        <w:tc>
          <w:tcPr>
            <w:tcW w:w="4140" w:type="dxa"/>
          </w:tcPr>
          <w:p w14:paraId="777DEEC3" w14:textId="63D37C8A" w:rsidR="001F2AE5" w:rsidRPr="009874D5" w:rsidRDefault="001F2AE5" w:rsidP="001F2A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53DA993" w14:textId="3B3886F0" w:rsidR="001F2AE5" w:rsidRPr="00BE0BB3" w:rsidRDefault="00BE0BB3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99F3443" w14:textId="77777777" w:rsidR="001F2AE5" w:rsidRPr="009874D5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A4A93D" w14:textId="65691348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6FD33CB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AB8DA25" w14:textId="4D769A6A" w:rsidR="001F2AE5" w:rsidRPr="00607DBB" w:rsidRDefault="006F54E9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6F54E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956</w:t>
            </w:r>
          </w:p>
        </w:tc>
        <w:tc>
          <w:tcPr>
            <w:tcW w:w="180" w:type="dxa"/>
          </w:tcPr>
          <w:p w14:paraId="2095B0C2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AACAEF" w14:textId="56DCD1B5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327</w:t>
            </w:r>
          </w:p>
        </w:tc>
      </w:tr>
      <w:tr w:rsidR="001F2AE5" w:rsidRPr="009874D5" w14:paraId="0F473394" w14:textId="77777777" w:rsidTr="005B4E47">
        <w:trPr>
          <w:cantSplit/>
        </w:trPr>
        <w:tc>
          <w:tcPr>
            <w:tcW w:w="4140" w:type="dxa"/>
          </w:tcPr>
          <w:p w14:paraId="47ED7FFB" w14:textId="435DA116" w:rsidR="001F2AE5" w:rsidRPr="009874D5" w:rsidRDefault="001F2AE5" w:rsidP="001F2A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7D53A209" w14:textId="67F84B85" w:rsidR="001F2AE5" w:rsidRPr="009874D5" w:rsidRDefault="006C70AB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6C70A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62,551</w:t>
            </w:r>
          </w:p>
        </w:tc>
        <w:tc>
          <w:tcPr>
            <w:tcW w:w="180" w:type="dxa"/>
          </w:tcPr>
          <w:p w14:paraId="0C7C3C04" w14:textId="77777777" w:rsidR="001F2AE5" w:rsidRPr="009874D5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172BF7" w14:textId="2B6EC9BE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57,869</w:t>
            </w:r>
          </w:p>
        </w:tc>
        <w:tc>
          <w:tcPr>
            <w:tcW w:w="178" w:type="dxa"/>
          </w:tcPr>
          <w:p w14:paraId="34FE5349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BCDE5F9" w14:textId="1CD00A31" w:rsidR="001F2AE5" w:rsidRPr="00607DBB" w:rsidRDefault="007763D9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763D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54,421</w:t>
            </w:r>
          </w:p>
        </w:tc>
        <w:tc>
          <w:tcPr>
            <w:tcW w:w="180" w:type="dxa"/>
          </w:tcPr>
          <w:p w14:paraId="44FC3BC0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8D1ABB" w14:textId="031D73A2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43,870</w:t>
            </w:r>
          </w:p>
        </w:tc>
      </w:tr>
      <w:tr w:rsidR="001F2AE5" w:rsidRPr="009874D5" w14:paraId="055F43DD" w14:textId="77777777" w:rsidTr="005B4E47">
        <w:trPr>
          <w:cantSplit/>
        </w:trPr>
        <w:tc>
          <w:tcPr>
            <w:tcW w:w="4140" w:type="dxa"/>
          </w:tcPr>
          <w:p w14:paraId="0E400532" w14:textId="79F9927E" w:rsidR="001F2AE5" w:rsidRPr="009874D5" w:rsidRDefault="001F2AE5" w:rsidP="001F2A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80" w:type="dxa"/>
          </w:tcPr>
          <w:p w14:paraId="49141901" w14:textId="0AD12C62" w:rsidR="001F2AE5" w:rsidRPr="009874D5" w:rsidRDefault="00356680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566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1,491</w:t>
            </w:r>
          </w:p>
        </w:tc>
        <w:tc>
          <w:tcPr>
            <w:tcW w:w="180" w:type="dxa"/>
          </w:tcPr>
          <w:p w14:paraId="231028A6" w14:textId="77777777" w:rsidR="001F2AE5" w:rsidRPr="009874D5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42C0A" w14:textId="22B5C7D3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1,545</w:t>
            </w:r>
          </w:p>
        </w:tc>
        <w:tc>
          <w:tcPr>
            <w:tcW w:w="178" w:type="dxa"/>
          </w:tcPr>
          <w:p w14:paraId="5B4A5D43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EE8C72E" w14:textId="33E4E104" w:rsidR="001F2AE5" w:rsidRPr="00607DBB" w:rsidRDefault="00BD30A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D30A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1,491</w:t>
            </w:r>
          </w:p>
        </w:tc>
        <w:tc>
          <w:tcPr>
            <w:tcW w:w="180" w:type="dxa"/>
          </w:tcPr>
          <w:p w14:paraId="532E0281" w14:textId="77777777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23040E" w14:textId="3A509BF1" w:rsidR="001F2AE5" w:rsidRPr="00607DBB" w:rsidRDefault="001F2AE5" w:rsidP="001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1,545</w:t>
            </w:r>
          </w:p>
        </w:tc>
      </w:tr>
      <w:tr w:rsidR="00A62A29" w:rsidRPr="00774373" w14:paraId="7A4A4B16" w14:textId="77777777" w:rsidTr="005B4E47">
        <w:trPr>
          <w:cantSplit/>
        </w:trPr>
        <w:tc>
          <w:tcPr>
            <w:tcW w:w="4140" w:type="dxa"/>
          </w:tcPr>
          <w:p w14:paraId="7AF4874F" w14:textId="77777777" w:rsidR="00A62A29" w:rsidRPr="009B102E" w:rsidRDefault="00A62A29" w:rsidP="00A62A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1F7D012" w14:textId="77777777" w:rsidR="00A62A29" w:rsidRPr="009B102E" w:rsidRDefault="00A62A29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AF60B71" w14:textId="77777777" w:rsidR="00A62A29" w:rsidRPr="009B102E" w:rsidRDefault="00A62A29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C21E422" w14:textId="77777777" w:rsidR="00A62A29" w:rsidRPr="009B102E" w:rsidRDefault="00A62A29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B39F6BF" w14:textId="77777777" w:rsidR="00A62A29" w:rsidRPr="009B102E" w:rsidRDefault="00A62A29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39BBC3BF" w14:textId="77777777" w:rsidR="00A62A29" w:rsidRPr="009B102E" w:rsidRDefault="00A62A29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3513F5D" w14:textId="77777777" w:rsidR="00A62A29" w:rsidRPr="009B102E" w:rsidRDefault="00A62A29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0EF8CFD8" w14:textId="77777777" w:rsidR="00A62A29" w:rsidRPr="009B102E" w:rsidRDefault="00A62A29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607DBB" w:rsidRPr="009874D5" w14:paraId="7EBBD397" w14:textId="77777777" w:rsidTr="005B4E47">
        <w:trPr>
          <w:cantSplit/>
        </w:trPr>
        <w:tc>
          <w:tcPr>
            <w:tcW w:w="4140" w:type="dxa"/>
          </w:tcPr>
          <w:p w14:paraId="295F7F96" w14:textId="5D2F31AD" w:rsidR="00607DBB" w:rsidRPr="00C75402" w:rsidRDefault="000019FC" w:rsidP="00A62A2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เจ้าหนี้ซื้อที่ดิน อาคารและอุปกรณ์</w:t>
            </w:r>
          </w:p>
        </w:tc>
        <w:tc>
          <w:tcPr>
            <w:tcW w:w="1080" w:type="dxa"/>
          </w:tcPr>
          <w:p w14:paraId="4FAE7588" w14:textId="77777777" w:rsidR="00607DBB" w:rsidRPr="009874D5" w:rsidRDefault="00607DBB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2DFCCA7" w14:textId="77777777" w:rsidR="00607DBB" w:rsidRPr="009874D5" w:rsidRDefault="00607DBB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BB123D" w14:textId="77777777" w:rsidR="00607DBB" w:rsidRPr="009874D5" w:rsidRDefault="00607DBB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9B77378" w14:textId="77777777" w:rsidR="00607DBB" w:rsidRPr="009874D5" w:rsidRDefault="00607DBB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DD59D1B" w14:textId="77777777" w:rsidR="00607DBB" w:rsidRPr="009874D5" w:rsidRDefault="00607DBB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6F8FED6" w14:textId="77777777" w:rsidR="00607DBB" w:rsidRPr="009874D5" w:rsidRDefault="00607DBB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9550C0A" w14:textId="77777777" w:rsidR="00607DBB" w:rsidRPr="009874D5" w:rsidRDefault="00607DBB" w:rsidP="00A6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75402" w:rsidRPr="009874D5" w14:paraId="2AB80DA7" w14:textId="77777777" w:rsidTr="005B4E47">
        <w:trPr>
          <w:cantSplit/>
        </w:trPr>
        <w:tc>
          <w:tcPr>
            <w:tcW w:w="4140" w:type="dxa"/>
          </w:tcPr>
          <w:p w14:paraId="45DC0457" w14:textId="30C7CAA8" w:rsidR="00C75402" w:rsidRPr="009874D5" w:rsidRDefault="00C75402" w:rsidP="00C754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249F5A72" w14:textId="4895C0DE" w:rsidR="00C75402" w:rsidRPr="009874D5" w:rsidRDefault="004A01D5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A01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523</w:t>
            </w:r>
          </w:p>
        </w:tc>
        <w:tc>
          <w:tcPr>
            <w:tcW w:w="180" w:type="dxa"/>
          </w:tcPr>
          <w:p w14:paraId="105D7CEB" w14:textId="77777777" w:rsidR="00C75402" w:rsidRPr="009874D5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D8DEB01" w14:textId="0DC7804A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54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787D88EF" w14:textId="77777777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2FB3788" w14:textId="7E1D13F2" w:rsidR="00C75402" w:rsidRPr="00C75402" w:rsidRDefault="002E276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2E276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523</w:t>
            </w:r>
          </w:p>
        </w:tc>
        <w:tc>
          <w:tcPr>
            <w:tcW w:w="180" w:type="dxa"/>
          </w:tcPr>
          <w:p w14:paraId="7A8E15DF" w14:textId="77777777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7EA186E" w14:textId="44464961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754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75402" w:rsidRPr="009874D5" w14:paraId="0E9083B2" w14:textId="77777777" w:rsidTr="005B4E47">
        <w:trPr>
          <w:cantSplit/>
        </w:trPr>
        <w:tc>
          <w:tcPr>
            <w:tcW w:w="4140" w:type="dxa"/>
          </w:tcPr>
          <w:p w14:paraId="3F89B418" w14:textId="7BB65190" w:rsidR="00C75402" w:rsidRPr="009874D5" w:rsidRDefault="00C75402" w:rsidP="00C754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80" w:type="dxa"/>
          </w:tcPr>
          <w:p w14:paraId="20CEC075" w14:textId="18E0722D" w:rsidR="00C75402" w:rsidRPr="009874D5" w:rsidRDefault="0088679E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88679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285</w:t>
            </w:r>
          </w:p>
        </w:tc>
        <w:tc>
          <w:tcPr>
            <w:tcW w:w="180" w:type="dxa"/>
          </w:tcPr>
          <w:p w14:paraId="36BA03C6" w14:textId="77777777" w:rsidR="00C75402" w:rsidRPr="009874D5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2F9069" w14:textId="53546E66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7540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9,360</w:t>
            </w:r>
          </w:p>
        </w:tc>
        <w:tc>
          <w:tcPr>
            <w:tcW w:w="178" w:type="dxa"/>
          </w:tcPr>
          <w:p w14:paraId="50C3B894" w14:textId="77777777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F8CD496" w14:textId="5AD99879" w:rsidR="00C75402" w:rsidRPr="00C75402" w:rsidRDefault="0088679E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88679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285</w:t>
            </w:r>
          </w:p>
        </w:tc>
        <w:tc>
          <w:tcPr>
            <w:tcW w:w="180" w:type="dxa"/>
          </w:tcPr>
          <w:p w14:paraId="58C481FD" w14:textId="77777777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BBBEB9" w14:textId="5779F377" w:rsidR="00C75402" w:rsidRPr="00C75402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7540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9,360</w:t>
            </w:r>
          </w:p>
        </w:tc>
      </w:tr>
      <w:tr w:rsidR="00C75402" w:rsidRPr="00774373" w14:paraId="533D98BB" w14:textId="77777777" w:rsidTr="005B4E47">
        <w:trPr>
          <w:cantSplit/>
        </w:trPr>
        <w:tc>
          <w:tcPr>
            <w:tcW w:w="4140" w:type="dxa"/>
          </w:tcPr>
          <w:p w14:paraId="60CE538E" w14:textId="61DBF61A" w:rsidR="00B90A62" w:rsidRPr="009B102E" w:rsidRDefault="00B90A62" w:rsidP="00C754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6684713" w14:textId="77777777" w:rsidR="00C75402" w:rsidRPr="009B102E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97B9199" w14:textId="77777777" w:rsidR="00C75402" w:rsidRPr="009B102E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48D716D" w14:textId="77777777" w:rsidR="00C75402" w:rsidRPr="009B102E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61452A14" w14:textId="77777777" w:rsidR="00C75402" w:rsidRPr="009B102E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356C260C" w14:textId="77777777" w:rsidR="00C75402" w:rsidRPr="009B102E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0FC599A" w14:textId="77777777" w:rsidR="00C75402" w:rsidRPr="009B102E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C06281C" w14:textId="77777777" w:rsidR="00C75402" w:rsidRPr="009B102E" w:rsidRDefault="00C75402" w:rsidP="00C7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5F46D1" w:rsidRPr="009874D5" w14:paraId="014AE666" w14:textId="77777777" w:rsidTr="005B4E47">
        <w:trPr>
          <w:cantSplit/>
        </w:trPr>
        <w:tc>
          <w:tcPr>
            <w:tcW w:w="4140" w:type="dxa"/>
          </w:tcPr>
          <w:p w14:paraId="758A9D38" w14:textId="1C7078BD" w:rsidR="005F46D1" w:rsidRPr="009874D5" w:rsidRDefault="005F46D1" w:rsidP="005F46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</w:tcPr>
          <w:p w14:paraId="61BE5CFC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F022243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941B3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28A564D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01DC5ED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13EFBE6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52887D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72F54" w:rsidRPr="009874D5" w14:paraId="7C844F97" w14:textId="77777777" w:rsidTr="005B4E47">
        <w:trPr>
          <w:cantSplit/>
        </w:trPr>
        <w:tc>
          <w:tcPr>
            <w:tcW w:w="4140" w:type="dxa"/>
          </w:tcPr>
          <w:p w14:paraId="0D3903C3" w14:textId="1B2633C7" w:rsidR="00D72F54" w:rsidRPr="009B102E" w:rsidRDefault="00D72F54" w:rsidP="005F46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F520D81" w14:textId="5C78267A" w:rsidR="00D72F54" w:rsidRPr="009874D5" w:rsidRDefault="00B90A62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</w:t>
            </w:r>
          </w:p>
        </w:tc>
        <w:tc>
          <w:tcPr>
            <w:tcW w:w="180" w:type="dxa"/>
          </w:tcPr>
          <w:p w14:paraId="69DCFA82" w14:textId="77777777" w:rsidR="00D72F54" w:rsidRPr="009874D5" w:rsidRDefault="00D72F54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D83359A" w14:textId="3C9CF56F" w:rsidR="00D72F54" w:rsidRPr="009B102E" w:rsidRDefault="00D72F54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B102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0DAC2FC3" w14:textId="77777777" w:rsidR="00D72F54" w:rsidRPr="009874D5" w:rsidRDefault="00D72F54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1B10503" w14:textId="069DCEBC" w:rsidR="00D72F54" w:rsidRPr="009874D5" w:rsidRDefault="00B90A62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</w:t>
            </w:r>
          </w:p>
        </w:tc>
        <w:tc>
          <w:tcPr>
            <w:tcW w:w="180" w:type="dxa"/>
          </w:tcPr>
          <w:p w14:paraId="1F1A0E45" w14:textId="77777777" w:rsidR="00D72F54" w:rsidRPr="009874D5" w:rsidRDefault="00D72F54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5A24029" w14:textId="46D0681B" w:rsidR="00D72F54" w:rsidRPr="009B102E" w:rsidRDefault="00D72F54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B102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5F46D1" w:rsidRPr="009874D5" w14:paraId="1D0BA24E" w14:textId="77777777" w:rsidTr="005B4E47">
        <w:trPr>
          <w:cantSplit/>
        </w:trPr>
        <w:tc>
          <w:tcPr>
            <w:tcW w:w="4140" w:type="dxa"/>
          </w:tcPr>
          <w:p w14:paraId="543CF12A" w14:textId="21D49F56" w:rsidR="005F46D1" w:rsidRPr="009874D5" w:rsidRDefault="005F46D1" w:rsidP="005F46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40FCB339" w14:textId="0E6B0B51" w:rsidR="005F46D1" w:rsidRPr="009874D5" w:rsidRDefault="007A7CCB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A7CC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14,926</w:t>
            </w:r>
          </w:p>
        </w:tc>
        <w:tc>
          <w:tcPr>
            <w:tcW w:w="180" w:type="dxa"/>
          </w:tcPr>
          <w:p w14:paraId="397458D1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F800BDD" w14:textId="6E082B9A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65AC1">
              <w:rPr>
                <w:rFonts w:asciiTheme="majorBidi" w:hAnsiTheme="majorBidi" w:cstheme="majorBidi"/>
                <w:sz w:val="30"/>
                <w:szCs w:val="30"/>
              </w:rPr>
              <w:t>14,879</w:t>
            </w:r>
          </w:p>
        </w:tc>
        <w:tc>
          <w:tcPr>
            <w:tcW w:w="178" w:type="dxa"/>
          </w:tcPr>
          <w:p w14:paraId="2E53F122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55662A4" w14:textId="3A5E556C" w:rsidR="005F46D1" w:rsidRPr="009874D5" w:rsidRDefault="00835CBF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835CB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14,926</w:t>
            </w:r>
          </w:p>
        </w:tc>
        <w:tc>
          <w:tcPr>
            <w:tcW w:w="180" w:type="dxa"/>
          </w:tcPr>
          <w:p w14:paraId="3E131DBF" w14:textId="77777777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68FF00" w14:textId="5279D41F" w:rsidR="005F46D1" w:rsidRPr="009874D5" w:rsidRDefault="005F46D1" w:rsidP="005F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65AC1">
              <w:rPr>
                <w:rFonts w:asciiTheme="majorBidi" w:hAnsiTheme="majorBidi" w:cstheme="majorBidi"/>
                <w:sz w:val="30"/>
                <w:szCs w:val="30"/>
              </w:rPr>
              <w:t>14,879</w:t>
            </w:r>
          </w:p>
        </w:tc>
      </w:tr>
    </w:tbl>
    <w:p w14:paraId="56F6681E" w14:textId="61C712B4" w:rsidR="00C0131E" w:rsidRPr="009B102E" w:rsidRDefault="00C0131E" w:rsidP="009B102E">
      <w:pPr>
        <w:spacing w:line="240" w:lineRule="auto"/>
        <w:rPr>
          <w:sz w:val="2"/>
          <w:szCs w:val="2"/>
        </w:rPr>
      </w:pPr>
    </w:p>
    <w:p w14:paraId="24ECE7A1" w14:textId="77777777" w:rsidR="000A1580" w:rsidRPr="000A1580" w:rsidRDefault="00642A26" w:rsidP="005B4E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7122E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ข้อมูลกระแสเงินสด</w:t>
      </w:r>
    </w:p>
    <w:p w14:paraId="0A8B8974" w14:textId="77777777" w:rsidR="000A1580" w:rsidRPr="009B102E" w:rsidRDefault="000A1580" w:rsidP="006970AC">
      <w:pPr>
        <w:pStyle w:val="Caption"/>
        <w:rPr>
          <w:rFonts w:asciiTheme="majorBidi" w:hAnsiTheme="majorBidi" w:cstheme="majorBidi"/>
          <w:sz w:val="22"/>
          <w:szCs w:val="22"/>
        </w:rPr>
      </w:pPr>
    </w:p>
    <w:p w14:paraId="2B0B1E85" w14:textId="08CC6936" w:rsidR="0077122E" w:rsidRPr="006970AC" w:rsidRDefault="0077122E" w:rsidP="006970A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970AC">
        <w:rPr>
          <w:rFonts w:asciiTheme="majorBidi" w:hAnsiTheme="majorBidi" w:cs="Angsana New" w:hint="cs"/>
          <w:sz w:val="30"/>
          <w:szCs w:val="30"/>
          <w:cs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E3738D4" w14:textId="77777777" w:rsidR="000A1580" w:rsidRPr="009B102E" w:rsidRDefault="000A1580" w:rsidP="006970AC">
      <w:pPr>
        <w:pStyle w:val="Caption"/>
        <w:rPr>
          <w:rFonts w:asciiTheme="majorBidi" w:hAnsiTheme="majorBidi" w:cstheme="majorBidi"/>
          <w:sz w:val="22"/>
          <w:szCs w:val="2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990"/>
        <w:gridCol w:w="180"/>
        <w:gridCol w:w="1080"/>
        <w:gridCol w:w="181"/>
        <w:gridCol w:w="1169"/>
        <w:gridCol w:w="180"/>
        <w:gridCol w:w="1170"/>
      </w:tblGrid>
      <w:tr w:rsidR="0077122E" w:rsidRPr="009874D5" w14:paraId="5182D992" w14:textId="77777777" w:rsidTr="00975625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31F4DA6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2F2A9A1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</w:tcPr>
          <w:p w14:paraId="4262548A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5151FDCF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77122E" w:rsidRPr="009874D5" w14:paraId="4937B02C" w14:textId="77777777" w:rsidTr="00975625">
        <w:trPr>
          <w:cantSplit/>
          <w:tblHeader/>
        </w:trPr>
        <w:tc>
          <w:tcPr>
            <w:tcW w:w="4140" w:type="dxa"/>
            <w:vAlign w:val="bottom"/>
          </w:tcPr>
          <w:p w14:paraId="23E19B0B" w14:textId="6B966F24" w:rsidR="0077122E" w:rsidRPr="00B753A9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B753A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หก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5F46D1"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</w:t>
            </w:r>
            <w:r w:rsidR="00B753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B753A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2105C925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7602433D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DA8135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2566</w:t>
            </w:r>
          </w:p>
        </w:tc>
        <w:tc>
          <w:tcPr>
            <w:tcW w:w="181" w:type="dxa"/>
          </w:tcPr>
          <w:p w14:paraId="0C9BA673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4A4D353C" w14:textId="77777777" w:rsidR="0077122E" w:rsidRPr="00975625" w:rsidRDefault="0077122E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0F002620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3C35F9C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2566</w:t>
            </w:r>
          </w:p>
        </w:tc>
      </w:tr>
      <w:tr w:rsidR="0077122E" w:rsidRPr="009874D5" w14:paraId="5C3B8324" w14:textId="77777777" w:rsidTr="00975625">
        <w:trPr>
          <w:cantSplit/>
          <w:tblHeader/>
        </w:trPr>
        <w:tc>
          <w:tcPr>
            <w:tcW w:w="4140" w:type="dxa"/>
            <w:vAlign w:val="bottom"/>
          </w:tcPr>
          <w:p w14:paraId="786E7347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40496F31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77122E" w:rsidRPr="009874D5" w14:paraId="6DE43F66" w14:textId="77777777" w:rsidTr="00B753A9">
        <w:trPr>
          <w:cantSplit/>
        </w:trPr>
        <w:tc>
          <w:tcPr>
            <w:tcW w:w="4140" w:type="dxa"/>
            <w:hideMark/>
          </w:tcPr>
          <w:p w14:paraId="7222DBD5" w14:textId="77777777" w:rsidR="0077122E" w:rsidRPr="00975625" w:rsidRDefault="0077122E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587FD4" w14:textId="2D2580D2" w:rsidR="0077122E" w:rsidRPr="00975625" w:rsidRDefault="001A39B9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81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1A39B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1,874,43</w:t>
            </w:r>
            <w:r w:rsidR="00C6110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</w:t>
            </w:r>
          </w:p>
        </w:tc>
        <w:tc>
          <w:tcPr>
            <w:tcW w:w="180" w:type="dxa"/>
          </w:tcPr>
          <w:p w14:paraId="642CAED2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3BA115" w14:textId="428EC72E" w:rsidR="0077122E" w:rsidRPr="00ED79A6" w:rsidRDefault="00ED79A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893,246</w:t>
            </w:r>
          </w:p>
        </w:tc>
        <w:tc>
          <w:tcPr>
            <w:tcW w:w="181" w:type="dxa"/>
          </w:tcPr>
          <w:p w14:paraId="079F6099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8498961" w14:textId="12CBD4AE" w:rsidR="0077122E" w:rsidRPr="00975625" w:rsidRDefault="00B23482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23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1,966,54</w:t>
            </w:r>
            <w:r w:rsidR="00C61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0</w:t>
            </w:r>
          </w:p>
        </w:tc>
        <w:tc>
          <w:tcPr>
            <w:tcW w:w="180" w:type="dxa"/>
          </w:tcPr>
          <w:p w14:paraId="0827FFC5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8BDE85" w14:textId="47478992" w:rsidR="0077122E" w:rsidRPr="00975625" w:rsidRDefault="003A5B4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795,462</w:t>
            </w:r>
          </w:p>
        </w:tc>
      </w:tr>
      <w:tr w:rsidR="0077122E" w:rsidRPr="009874D5" w14:paraId="0A40019A" w14:textId="77777777" w:rsidTr="00975625">
        <w:trPr>
          <w:cantSplit/>
        </w:trPr>
        <w:tc>
          <w:tcPr>
            <w:tcW w:w="4140" w:type="dxa"/>
          </w:tcPr>
          <w:p w14:paraId="686116E7" w14:textId="0246E25B" w:rsidR="0077122E" w:rsidRPr="00975625" w:rsidRDefault="0077122E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รายการปรับปรุง</w:t>
            </w:r>
            <w:r w:rsidR="00232F67"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B8820B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461CFF1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773126B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64963962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72244C60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592EEAA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0DAF043" w14:textId="77777777" w:rsidR="0077122E" w:rsidRPr="00975625" w:rsidRDefault="007712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F054FA" w:rsidRPr="009874D5" w14:paraId="3CEF693C" w14:textId="77777777" w:rsidTr="00975625">
        <w:trPr>
          <w:cantSplit/>
        </w:trPr>
        <w:tc>
          <w:tcPr>
            <w:tcW w:w="4140" w:type="dxa"/>
          </w:tcPr>
          <w:p w14:paraId="548A1A74" w14:textId="77777777" w:rsidR="00F054FA" w:rsidRPr="00975625" w:rsidRDefault="00F054FA" w:rsidP="00F054F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5125C61B" w14:textId="097E1AD5" w:rsidR="00F054FA" w:rsidRPr="00975625" w:rsidRDefault="002E2753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E275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265,902</w:t>
            </w:r>
          </w:p>
        </w:tc>
        <w:tc>
          <w:tcPr>
            <w:tcW w:w="180" w:type="dxa"/>
          </w:tcPr>
          <w:p w14:paraId="312DDE37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7B2A6BE" w14:textId="0B495B7F" w:rsidR="00F054FA" w:rsidRPr="00975625" w:rsidRDefault="00ED79A6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267,403</w:t>
            </w:r>
          </w:p>
        </w:tc>
        <w:tc>
          <w:tcPr>
            <w:tcW w:w="181" w:type="dxa"/>
          </w:tcPr>
          <w:p w14:paraId="2BB39ACB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24463A6F" w14:textId="79AB056F" w:rsidR="00F054FA" w:rsidRPr="00975625" w:rsidRDefault="000E259A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E259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265,883</w:t>
            </w:r>
          </w:p>
        </w:tc>
        <w:tc>
          <w:tcPr>
            <w:tcW w:w="180" w:type="dxa"/>
          </w:tcPr>
          <w:p w14:paraId="353C8240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6D5DA77D" w14:textId="2C2C451A" w:rsidR="00F054FA" w:rsidRPr="00975625" w:rsidRDefault="00794F96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267,403</w:t>
            </w:r>
          </w:p>
        </w:tc>
      </w:tr>
      <w:tr w:rsidR="00F054FA" w:rsidRPr="009874D5" w14:paraId="02887785" w14:textId="77777777" w:rsidTr="00975625">
        <w:trPr>
          <w:cantSplit/>
        </w:trPr>
        <w:tc>
          <w:tcPr>
            <w:tcW w:w="4140" w:type="dxa"/>
          </w:tcPr>
          <w:p w14:paraId="47A50255" w14:textId="77777777" w:rsidR="00F054FA" w:rsidRPr="00975625" w:rsidRDefault="00F054FA" w:rsidP="00F054F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990" w:type="dxa"/>
          </w:tcPr>
          <w:p w14:paraId="2057410F" w14:textId="4FED2E21" w:rsidR="00F054FA" w:rsidRPr="00975625" w:rsidRDefault="0025179F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5179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1,162</w:t>
            </w:r>
          </w:p>
        </w:tc>
        <w:tc>
          <w:tcPr>
            <w:tcW w:w="180" w:type="dxa"/>
          </w:tcPr>
          <w:p w14:paraId="4E67AF8B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AC65231" w14:textId="70030433" w:rsidR="00F054FA" w:rsidRPr="00975625" w:rsidRDefault="00ED79A6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855</w:t>
            </w:r>
          </w:p>
        </w:tc>
        <w:tc>
          <w:tcPr>
            <w:tcW w:w="181" w:type="dxa"/>
          </w:tcPr>
          <w:p w14:paraId="254C14D1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72C768DE" w14:textId="41E32BDB" w:rsidR="00F054FA" w:rsidRPr="00975625" w:rsidRDefault="00976F86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6F8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1,144</w:t>
            </w:r>
          </w:p>
        </w:tc>
        <w:tc>
          <w:tcPr>
            <w:tcW w:w="180" w:type="dxa"/>
          </w:tcPr>
          <w:p w14:paraId="670F0FC5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7DCF3F9" w14:textId="36A6915B" w:rsidR="00F054FA" w:rsidRPr="00975625" w:rsidRDefault="00794F96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855</w:t>
            </w:r>
          </w:p>
        </w:tc>
      </w:tr>
      <w:tr w:rsidR="00F054FA" w:rsidRPr="009874D5" w14:paraId="720D5907" w14:textId="77777777" w:rsidTr="00975625">
        <w:trPr>
          <w:cantSplit/>
        </w:trPr>
        <w:tc>
          <w:tcPr>
            <w:tcW w:w="4140" w:type="dxa"/>
          </w:tcPr>
          <w:p w14:paraId="485DD78C" w14:textId="77777777" w:rsidR="00F054FA" w:rsidRPr="00975625" w:rsidRDefault="00F054FA" w:rsidP="00F054F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(กลับรายการ) ค่าเผื่อผลขาดทุนลูกหนี้การค้า</w:t>
            </w:r>
          </w:p>
        </w:tc>
        <w:tc>
          <w:tcPr>
            <w:tcW w:w="990" w:type="dxa"/>
          </w:tcPr>
          <w:p w14:paraId="5322F279" w14:textId="471F62D5" w:rsidR="00F054FA" w:rsidRPr="00975625" w:rsidRDefault="0063791F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3791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11,630</w:t>
            </w:r>
          </w:p>
        </w:tc>
        <w:tc>
          <w:tcPr>
            <w:tcW w:w="180" w:type="dxa"/>
          </w:tcPr>
          <w:p w14:paraId="7EBCE9EA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066ADAB" w14:textId="5D71585A" w:rsidR="00F054FA" w:rsidRPr="00975625" w:rsidRDefault="00370C3C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(691)</w:t>
            </w:r>
          </w:p>
        </w:tc>
        <w:tc>
          <w:tcPr>
            <w:tcW w:w="181" w:type="dxa"/>
          </w:tcPr>
          <w:p w14:paraId="6E21561B" w14:textId="77777777" w:rsidR="00F054FA" w:rsidRPr="00975625" w:rsidRDefault="00F054FA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0FF1339C" w14:textId="1041AE8F" w:rsidR="00F054FA" w:rsidRPr="00975625" w:rsidRDefault="000370E8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55AD6E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EB32EB" w14:textId="65616242" w:rsidR="00F054FA" w:rsidRPr="00975625" w:rsidRDefault="00794F96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1,304</w:t>
            </w:r>
          </w:p>
        </w:tc>
      </w:tr>
      <w:tr w:rsidR="00F054FA" w:rsidRPr="009874D5" w14:paraId="56B2C5FA" w14:textId="77777777" w:rsidTr="00975625">
        <w:trPr>
          <w:cantSplit/>
        </w:trPr>
        <w:tc>
          <w:tcPr>
            <w:tcW w:w="4140" w:type="dxa"/>
          </w:tcPr>
          <w:p w14:paraId="7E3CE77E" w14:textId="77777777" w:rsidR="008B138E" w:rsidRPr="00975625" w:rsidRDefault="008B138E" w:rsidP="00F054FA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(กลับรายการ) </w:t>
            </w:r>
            <w:r w:rsidR="00F054FA"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ค่าเผื่อการลดมูลค่าของสินค้า</w:t>
            </w:r>
          </w:p>
          <w:p w14:paraId="051D64E5" w14:textId="551D2171" w:rsidR="00F054FA" w:rsidRPr="00975625" w:rsidRDefault="008B138E" w:rsidP="00F054F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  </w:t>
            </w:r>
            <w:r w:rsidR="00F054FA"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990" w:type="dxa"/>
          </w:tcPr>
          <w:p w14:paraId="3417FED9" w14:textId="77777777" w:rsidR="00F054FA" w:rsidRDefault="00F054FA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53B468B3" w14:textId="14A343ED" w:rsidR="007F0DD8" w:rsidRPr="00975625" w:rsidRDefault="007F0DD8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F0DD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(44,128)</w:t>
            </w:r>
          </w:p>
        </w:tc>
        <w:tc>
          <w:tcPr>
            <w:tcW w:w="180" w:type="dxa"/>
          </w:tcPr>
          <w:p w14:paraId="4B218E1E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155EEBC" w14:textId="1F738299" w:rsidR="00F054FA" w:rsidRPr="00975625" w:rsidRDefault="00370C3C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br/>
              <w:t>97,049</w:t>
            </w:r>
          </w:p>
        </w:tc>
        <w:tc>
          <w:tcPr>
            <w:tcW w:w="181" w:type="dxa"/>
          </w:tcPr>
          <w:p w14:paraId="38B49A55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101C9DAF" w14:textId="77777777" w:rsidR="00F054FA" w:rsidRDefault="00F054FA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03918846" w14:textId="30AAC944" w:rsidR="002C7546" w:rsidRPr="00975625" w:rsidRDefault="002C7546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C754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(40,49</w:t>
            </w:r>
            <w:r w:rsidR="00C6110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</w:t>
            </w:r>
            <w:r w:rsidRPr="002C754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01258D4C" w14:textId="77777777" w:rsidR="00F054FA" w:rsidRPr="00975625" w:rsidRDefault="00F054FA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83" w:right="-46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18AA4200" w14:textId="46CB1F9B" w:rsidR="00F054FA" w:rsidRPr="00975625" w:rsidRDefault="00794F96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br/>
              <w:t>92,514</w:t>
            </w:r>
          </w:p>
        </w:tc>
      </w:tr>
      <w:tr w:rsidR="00F054FA" w:rsidRPr="009874D5" w14:paraId="59C5F5EE" w14:textId="77777777" w:rsidTr="00975625">
        <w:trPr>
          <w:cantSplit/>
        </w:trPr>
        <w:tc>
          <w:tcPr>
            <w:tcW w:w="4140" w:type="dxa"/>
          </w:tcPr>
          <w:p w14:paraId="2361F435" w14:textId="77777777" w:rsidR="00F054FA" w:rsidRPr="00975625" w:rsidRDefault="00F054FA" w:rsidP="00F054FA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90" w:type="dxa"/>
          </w:tcPr>
          <w:p w14:paraId="7FE25218" w14:textId="613DA295" w:rsidR="00F054FA" w:rsidRPr="00975625" w:rsidRDefault="00AC528B" w:rsidP="005B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C528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27,401</w:t>
            </w:r>
          </w:p>
        </w:tc>
        <w:tc>
          <w:tcPr>
            <w:tcW w:w="180" w:type="dxa"/>
          </w:tcPr>
          <w:p w14:paraId="28744F71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1186B1C" w14:textId="76412E49" w:rsidR="00F054FA" w:rsidRPr="00975625" w:rsidRDefault="00370C3C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25,133</w:t>
            </w:r>
          </w:p>
        </w:tc>
        <w:tc>
          <w:tcPr>
            <w:tcW w:w="181" w:type="dxa"/>
          </w:tcPr>
          <w:p w14:paraId="70D1C877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3B047F62" w14:textId="5B1B7E0E" w:rsidR="00F054FA" w:rsidRPr="00975625" w:rsidRDefault="008046B8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046B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27,401</w:t>
            </w:r>
          </w:p>
        </w:tc>
        <w:tc>
          <w:tcPr>
            <w:tcW w:w="180" w:type="dxa"/>
          </w:tcPr>
          <w:p w14:paraId="369799B6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0F09D0D" w14:textId="0407BAE0" w:rsidR="00F054FA" w:rsidRPr="00975625" w:rsidRDefault="00794F96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25,133</w:t>
            </w:r>
          </w:p>
        </w:tc>
      </w:tr>
      <w:tr w:rsidR="005B2243" w:rsidRPr="009874D5" w14:paraId="05CBF362" w14:textId="77777777" w:rsidTr="00975625">
        <w:trPr>
          <w:cantSplit/>
        </w:trPr>
        <w:tc>
          <w:tcPr>
            <w:tcW w:w="4140" w:type="dxa"/>
          </w:tcPr>
          <w:p w14:paraId="68F311B8" w14:textId="25D8D408" w:rsidR="005B2243" w:rsidRPr="00975625" w:rsidRDefault="005B2243" w:rsidP="005B2243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975625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กำไร</w:t>
            </w: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จากการจำหน่ายและตัดจำหน่าย</w:t>
            </w:r>
          </w:p>
          <w:p w14:paraId="1A788F31" w14:textId="04F2A157" w:rsidR="005B2243" w:rsidRPr="00975625" w:rsidRDefault="005B2243" w:rsidP="005B2243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ที่ดินอาคารและอุปกรณ์ สุทธิ</w:t>
            </w:r>
          </w:p>
        </w:tc>
        <w:tc>
          <w:tcPr>
            <w:tcW w:w="990" w:type="dxa"/>
          </w:tcPr>
          <w:p w14:paraId="1E1A1B93" w14:textId="43609C60" w:rsidR="005B2243" w:rsidRPr="00975625" w:rsidRDefault="005B2243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br/>
            </w:r>
            <w:r w:rsidRPr="004D6CB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2,936</w:t>
            </w:r>
            <w:r w:rsidRPr="004D6CB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6AA0A8E5" w14:textId="77777777" w:rsidR="005B2243" w:rsidRPr="00975625" w:rsidRDefault="005B2243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D6A2A45" w14:textId="46F49D07" w:rsidR="005B2243" w:rsidRPr="00975625" w:rsidRDefault="005B2243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br/>
              <w:t>(6,730)</w:t>
            </w:r>
          </w:p>
        </w:tc>
        <w:tc>
          <w:tcPr>
            <w:tcW w:w="181" w:type="dxa"/>
          </w:tcPr>
          <w:p w14:paraId="5CE468F0" w14:textId="77777777" w:rsidR="005B2243" w:rsidRPr="00975625" w:rsidRDefault="005B2243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79879F04" w14:textId="77777777" w:rsidR="005B2243" w:rsidRDefault="005B2243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419AB127" w14:textId="2C2A90B8" w:rsidR="005B2243" w:rsidRPr="00975625" w:rsidRDefault="005B2243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D46C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(2,936)</w:t>
            </w:r>
          </w:p>
        </w:tc>
        <w:tc>
          <w:tcPr>
            <w:tcW w:w="180" w:type="dxa"/>
          </w:tcPr>
          <w:p w14:paraId="668B0992" w14:textId="77777777" w:rsidR="005B2243" w:rsidRPr="00975625" w:rsidRDefault="005B2243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83" w:right="-46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0819208" w14:textId="3D299BE5" w:rsidR="005B2243" w:rsidRPr="00975625" w:rsidRDefault="005B2243" w:rsidP="005B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br/>
              <w:t>(6,730)</w:t>
            </w:r>
          </w:p>
        </w:tc>
      </w:tr>
      <w:tr w:rsidR="00F054FA" w:rsidRPr="009874D5" w14:paraId="278095FD" w14:textId="77777777" w:rsidTr="00975625">
        <w:trPr>
          <w:cantSplit/>
        </w:trPr>
        <w:tc>
          <w:tcPr>
            <w:tcW w:w="4140" w:type="dxa"/>
            <w:vAlign w:val="bottom"/>
          </w:tcPr>
          <w:p w14:paraId="7C44AC19" w14:textId="77777777" w:rsidR="00F054FA" w:rsidRPr="00975625" w:rsidRDefault="00F054FA" w:rsidP="00F054FA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990" w:type="dxa"/>
          </w:tcPr>
          <w:p w14:paraId="718B3AF1" w14:textId="15F183E8" w:rsidR="00F054FA" w:rsidRPr="00975625" w:rsidRDefault="00E24EC9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81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24EC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233,477</w:t>
            </w:r>
          </w:p>
        </w:tc>
        <w:tc>
          <w:tcPr>
            <w:tcW w:w="180" w:type="dxa"/>
          </w:tcPr>
          <w:p w14:paraId="056113E2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84480F7" w14:textId="4D8FAE33" w:rsidR="00F054FA" w:rsidRPr="00975625" w:rsidRDefault="003A5B42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(9,432)</w:t>
            </w:r>
          </w:p>
        </w:tc>
        <w:tc>
          <w:tcPr>
            <w:tcW w:w="181" w:type="dxa"/>
          </w:tcPr>
          <w:p w14:paraId="771488F3" w14:textId="77777777" w:rsidR="00F054FA" w:rsidRPr="00975625" w:rsidRDefault="00F054FA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69D6D0FB" w14:textId="713E1868" w:rsidR="00F054FA" w:rsidRPr="00975625" w:rsidRDefault="006B1BC9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B1BC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232,690</w:t>
            </w:r>
          </w:p>
        </w:tc>
        <w:tc>
          <w:tcPr>
            <w:tcW w:w="180" w:type="dxa"/>
          </w:tcPr>
          <w:p w14:paraId="711C0D04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C2C3881" w14:textId="28FDE22F" w:rsidR="00F054FA" w:rsidRPr="00975625" w:rsidRDefault="00794F96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(34,</w:t>
            </w:r>
            <w:r w:rsidR="00F87BC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791)</w:t>
            </w:r>
          </w:p>
        </w:tc>
      </w:tr>
      <w:tr w:rsidR="00F054FA" w:rsidRPr="009874D5" w14:paraId="465C4BB2" w14:textId="77777777" w:rsidTr="00975625">
        <w:trPr>
          <w:cantSplit/>
        </w:trPr>
        <w:tc>
          <w:tcPr>
            <w:tcW w:w="4140" w:type="dxa"/>
            <w:vAlign w:val="bottom"/>
          </w:tcPr>
          <w:p w14:paraId="0B06DEAF" w14:textId="77777777" w:rsidR="00F054FA" w:rsidRPr="00975625" w:rsidRDefault="00F054FA" w:rsidP="00F054FA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990" w:type="dxa"/>
          </w:tcPr>
          <w:p w14:paraId="219995E6" w14:textId="02554875" w:rsidR="00F054FA" w:rsidRPr="00975625" w:rsidRDefault="004D6CBA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D6CB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(288,03</w:t>
            </w:r>
            <w:r w:rsidR="00BD212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0</w:t>
            </w:r>
            <w:r w:rsidRPr="004D6CB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1C18667C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F2052EC" w14:textId="4F2100C4" w:rsidR="00F054FA" w:rsidRPr="00975625" w:rsidRDefault="003A5B42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(116,255)</w:t>
            </w:r>
          </w:p>
        </w:tc>
        <w:tc>
          <w:tcPr>
            <w:tcW w:w="181" w:type="dxa"/>
          </w:tcPr>
          <w:p w14:paraId="461A2A8F" w14:textId="77777777" w:rsidR="00F054FA" w:rsidRPr="00975625" w:rsidRDefault="00F054FA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74DF8F7B" w14:textId="1CC96EB2" w:rsidR="00F054FA" w:rsidRPr="00975625" w:rsidRDefault="0081352E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1352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(209,</w:t>
            </w:r>
            <w:r w:rsidR="000838E8" w:rsidRPr="0081352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</w:t>
            </w:r>
            <w:r w:rsidR="000838E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89</w:t>
            </w:r>
            <w:r w:rsidRPr="0081352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3F90523A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1EAF4E51" w14:textId="5AC32EF4" w:rsidR="00F054FA" w:rsidRPr="00975625" w:rsidRDefault="00F87BCF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(94,278)</w:t>
            </w:r>
          </w:p>
        </w:tc>
      </w:tr>
      <w:tr w:rsidR="00F054FA" w:rsidRPr="009874D5" w14:paraId="579F0D30" w14:textId="77777777" w:rsidTr="00975625">
        <w:trPr>
          <w:cantSplit/>
        </w:trPr>
        <w:tc>
          <w:tcPr>
            <w:tcW w:w="4140" w:type="dxa"/>
            <w:vAlign w:val="bottom"/>
          </w:tcPr>
          <w:p w14:paraId="5EEF49FF" w14:textId="77777777" w:rsidR="00F054FA" w:rsidRPr="00975625" w:rsidRDefault="00F054FA" w:rsidP="00F054FA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</w:tcPr>
          <w:p w14:paraId="1CF6A357" w14:textId="17091973" w:rsidR="00F054FA" w:rsidRPr="00975625" w:rsidRDefault="00533C5D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3C5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2,789</w:t>
            </w:r>
          </w:p>
        </w:tc>
        <w:tc>
          <w:tcPr>
            <w:tcW w:w="180" w:type="dxa"/>
          </w:tcPr>
          <w:p w14:paraId="3CE50311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8B38170" w14:textId="51E910DB" w:rsidR="00F054FA" w:rsidRPr="00975625" w:rsidRDefault="003A5B42" w:rsidP="00F8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7,690</w:t>
            </w:r>
          </w:p>
        </w:tc>
        <w:tc>
          <w:tcPr>
            <w:tcW w:w="181" w:type="dxa"/>
          </w:tcPr>
          <w:p w14:paraId="59796C7E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22441091" w14:textId="19F762B5" w:rsidR="00F054FA" w:rsidRPr="00975625" w:rsidRDefault="00037FDC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37FD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3,141</w:t>
            </w:r>
          </w:p>
        </w:tc>
        <w:tc>
          <w:tcPr>
            <w:tcW w:w="180" w:type="dxa"/>
          </w:tcPr>
          <w:p w14:paraId="283C48A5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BBB9DBC" w14:textId="65DE9134" w:rsidR="00F054FA" w:rsidRPr="00975625" w:rsidRDefault="00F87BCF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7,690</w:t>
            </w:r>
          </w:p>
        </w:tc>
      </w:tr>
      <w:tr w:rsidR="000B0CAB" w:rsidRPr="009874D5" w14:paraId="0F33BC69" w14:textId="77777777" w:rsidTr="00975625">
        <w:trPr>
          <w:cantSplit/>
        </w:trPr>
        <w:tc>
          <w:tcPr>
            <w:tcW w:w="4140" w:type="dxa"/>
            <w:vAlign w:val="bottom"/>
          </w:tcPr>
          <w:p w14:paraId="0BC9C6C1" w14:textId="77777777" w:rsidR="00F054FA" w:rsidRPr="00975625" w:rsidRDefault="00F054FA" w:rsidP="00F054FA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DA8532" w14:textId="486AFD38" w:rsidR="00F054FA" w:rsidRPr="00975625" w:rsidRDefault="00003A9D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03A9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(211,163)</w:t>
            </w:r>
          </w:p>
        </w:tc>
        <w:tc>
          <w:tcPr>
            <w:tcW w:w="180" w:type="dxa"/>
          </w:tcPr>
          <w:p w14:paraId="1834BA04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D0DFAE" w14:textId="18C193F9" w:rsidR="00F054FA" w:rsidRPr="00975625" w:rsidRDefault="003A5B42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(77,957)</w:t>
            </w:r>
          </w:p>
        </w:tc>
        <w:tc>
          <w:tcPr>
            <w:tcW w:w="181" w:type="dxa"/>
          </w:tcPr>
          <w:p w14:paraId="1D21E0D8" w14:textId="77777777" w:rsidR="00F054FA" w:rsidRPr="00975625" w:rsidRDefault="00F054FA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7BB6EA6" w14:textId="6054A302" w:rsidR="00F054FA" w:rsidRPr="00975625" w:rsidRDefault="00A12EEA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12EE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(238,648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2C90A847" w14:textId="77777777" w:rsidR="00F054FA" w:rsidRPr="00975625" w:rsidRDefault="00F054FA" w:rsidP="00F0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947AB1" w14:textId="661592BC" w:rsidR="00F054FA" w:rsidRPr="00975625" w:rsidRDefault="00F87BCF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(94,158)</w:t>
            </w:r>
          </w:p>
        </w:tc>
      </w:tr>
      <w:tr w:rsidR="000B0CAB" w:rsidRPr="009874D5" w14:paraId="0643881F" w14:textId="77777777" w:rsidTr="00975625">
        <w:trPr>
          <w:cantSplit/>
        </w:trPr>
        <w:tc>
          <w:tcPr>
            <w:tcW w:w="4140" w:type="dxa"/>
            <w:vAlign w:val="bottom"/>
          </w:tcPr>
          <w:p w14:paraId="6FE24CEE" w14:textId="03B9BA37" w:rsidR="000B0CAB" w:rsidRPr="00975625" w:rsidRDefault="000B0CAB" w:rsidP="000B0CAB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AE3E45" w14:textId="76A8735C" w:rsidR="000B0CAB" w:rsidRPr="00423DA2" w:rsidRDefault="00CD051E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D051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1,870,5</w:t>
            </w:r>
            <w:r w:rsidR="00842B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42</w:t>
            </w:r>
          </w:p>
        </w:tc>
        <w:tc>
          <w:tcPr>
            <w:tcW w:w="180" w:type="dxa"/>
          </w:tcPr>
          <w:p w14:paraId="5297C7FD" w14:textId="77777777" w:rsidR="000B0CAB" w:rsidRPr="00423DA2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E01678" w14:textId="5668F3DE" w:rsidR="000B0CAB" w:rsidRPr="00423DA2" w:rsidRDefault="003A5B42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423D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1,080,311</w:t>
            </w:r>
          </w:p>
        </w:tc>
        <w:tc>
          <w:tcPr>
            <w:tcW w:w="181" w:type="dxa"/>
          </w:tcPr>
          <w:p w14:paraId="66CAC019" w14:textId="77777777" w:rsidR="000B0CAB" w:rsidRPr="00423DA2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387C5E" w14:textId="375E9951" w:rsidR="000B0CAB" w:rsidRPr="00423DA2" w:rsidRDefault="00F20D59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F20D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2,005,3</w:t>
            </w:r>
            <w:r w:rsidR="000838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32</w:t>
            </w:r>
          </w:p>
        </w:tc>
        <w:tc>
          <w:tcPr>
            <w:tcW w:w="180" w:type="dxa"/>
          </w:tcPr>
          <w:p w14:paraId="1107CA3D" w14:textId="77777777" w:rsidR="000B0CAB" w:rsidRPr="00423DA2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E64074" w14:textId="4E5796CA" w:rsidR="000B0CAB" w:rsidRPr="00423DA2" w:rsidRDefault="00F87BCF" w:rsidP="00F8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423D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960,404</w:t>
            </w:r>
          </w:p>
        </w:tc>
      </w:tr>
      <w:tr w:rsidR="000B0CAB" w:rsidRPr="009874D5" w14:paraId="3D90A445" w14:textId="77777777" w:rsidTr="00975625">
        <w:trPr>
          <w:cantSplit/>
        </w:trPr>
        <w:tc>
          <w:tcPr>
            <w:tcW w:w="5130" w:type="dxa"/>
            <w:gridSpan w:val="2"/>
          </w:tcPr>
          <w:p w14:paraId="6B53E6BF" w14:textId="47DC359E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9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80" w:type="dxa"/>
          </w:tcPr>
          <w:p w14:paraId="0CC81564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2E9554C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7C7A38BF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77DFE634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38F4B9B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B5456BF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B0CAB" w:rsidRPr="009874D5" w14:paraId="5AE4EAA5" w14:textId="77777777" w:rsidTr="00975625">
        <w:trPr>
          <w:cantSplit/>
        </w:trPr>
        <w:tc>
          <w:tcPr>
            <w:tcW w:w="4140" w:type="dxa"/>
            <w:vAlign w:val="bottom"/>
          </w:tcPr>
          <w:p w14:paraId="19B42699" w14:textId="3BCDCE11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="009320CC" w:rsidRPr="00975625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ลดลง</w:t>
            </w: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(เพิ่มขึ้น)</w:t>
            </w:r>
          </w:p>
        </w:tc>
        <w:tc>
          <w:tcPr>
            <w:tcW w:w="990" w:type="dxa"/>
          </w:tcPr>
          <w:p w14:paraId="2F398E3B" w14:textId="649A83C2" w:rsidR="000B0CAB" w:rsidRPr="00975625" w:rsidRDefault="00845EEA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5EE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276,486</w:t>
            </w:r>
          </w:p>
        </w:tc>
        <w:tc>
          <w:tcPr>
            <w:tcW w:w="180" w:type="dxa"/>
          </w:tcPr>
          <w:p w14:paraId="4E122E52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A87E52B" w14:textId="104CBD70" w:rsidR="000B0CAB" w:rsidRPr="00975625" w:rsidRDefault="006305B5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1,074,515</w:t>
            </w:r>
          </w:p>
        </w:tc>
        <w:tc>
          <w:tcPr>
            <w:tcW w:w="181" w:type="dxa"/>
          </w:tcPr>
          <w:p w14:paraId="3A6F733F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60A4FC72" w14:textId="505E24C5" w:rsidR="000B0CAB" w:rsidRPr="00975625" w:rsidRDefault="00452315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5231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(72,122)</w:t>
            </w:r>
          </w:p>
        </w:tc>
        <w:tc>
          <w:tcPr>
            <w:tcW w:w="180" w:type="dxa"/>
          </w:tcPr>
          <w:p w14:paraId="347582F9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1B2E50F8" w14:textId="05D0E2E3" w:rsidR="000B0CAB" w:rsidRPr="00975625" w:rsidRDefault="001B236E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885,367</w:t>
            </w:r>
          </w:p>
        </w:tc>
      </w:tr>
      <w:tr w:rsidR="000B0CAB" w:rsidRPr="009874D5" w14:paraId="6B3EDE6C" w14:textId="77777777" w:rsidTr="00975625">
        <w:trPr>
          <w:cantSplit/>
        </w:trPr>
        <w:tc>
          <w:tcPr>
            <w:tcW w:w="4140" w:type="dxa"/>
            <w:vAlign w:val="bottom"/>
          </w:tcPr>
          <w:p w14:paraId="1B0AB0C2" w14:textId="432C8CDF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  <w:r w:rsidR="0029784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297845"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(เพิ่มขึ้น)</w:t>
            </w:r>
            <w:r w:rsidR="0029784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9320CC" w:rsidRPr="00975625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ลดลง</w:t>
            </w: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14:paraId="042BBCC6" w14:textId="745F12AA" w:rsidR="000B0CAB" w:rsidRPr="00975625" w:rsidRDefault="0048038F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8038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(45,451)</w:t>
            </w:r>
          </w:p>
        </w:tc>
        <w:tc>
          <w:tcPr>
            <w:tcW w:w="180" w:type="dxa"/>
          </w:tcPr>
          <w:p w14:paraId="1CF5B78C" w14:textId="77777777" w:rsidR="000B0CAB" w:rsidRPr="00975625" w:rsidRDefault="000B0CA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5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98F3181" w14:textId="4086A787" w:rsidR="000B0CAB" w:rsidRPr="00975625" w:rsidRDefault="006305B5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(317,191)</w:t>
            </w:r>
          </w:p>
        </w:tc>
        <w:tc>
          <w:tcPr>
            <w:tcW w:w="181" w:type="dxa"/>
          </w:tcPr>
          <w:p w14:paraId="256AEBD2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11E5957C" w14:textId="731990A5" w:rsidR="000B0CAB" w:rsidRPr="00975625" w:rsidRDefault="009E7C17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E7C1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7,010</w:t>
            </w:r>
          </w:p>
        </w:tc>
        <w:tc>
          <w:tcPr>
            <w:tcW w:w="180" w:type="dxa"/>
          </w:tcPr>
          <w:p w14:paraId="2FA46062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0125B21" w14:textId="486177D8" w:rsidR="000B0CAB" w:rsidRPr="00975625" w:rsidRDefault="001B236E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(350,994)</w:t>
            </w:r>
          </w:p>
        </w:tc>
      </w:tr>
      <w:tr w:rsidR="000B0CAB" w:rsidRPr="009874D5" w14:paraId="6DD2762B" w14:textId="77777777" w:rsidTr="00975625">
        <w:trPr>
          <w:cantSplit/>
        </w:trPr>
        <w:tc>
          <w:tcPr>
            <w:tcW w:w="4140" w:type="dxa"/>
            <w:vAlign w:val="bottom"/>
          </w:tcPr>
          <w:p w14:paraId="65E7C27A" w14:textId="1F2515B0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  <w:r w:rsidR="0029784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297845"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(เพิ่มขึ้น)</w:t>
            </w:r>
            <w:r w:rsidR="0029784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ลดลง</w:t>
            </w:r>
            <w:r w:rsidR="009778EA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14:paraId="071CBC3C" w14:textId="65D8E72A" w:rsidR="000B0CAB" w:rsidRPr="00975625" w:rsidRDefault="007A7BF5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A7BF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(2,917)</w:t>
            </w:r>
          </w:p>
        </w:tc>
        <w:tc>
          <w:tcPr>
            <w:tcW w:w="180" w:type="dxa"/>
          </w:tcPr>
          <w:p w14:paraId="746DEB36" w14:textId="77777777" w:rsidR="000B0CAB" w:rsidRPr="00975625" w:rsidRDefault="000B0CA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5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7E57745" w14:textId="35629122" w:rsidR="000B0CAB" w:rsidRPr="00975625" w:rsidRDefault="006305B5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57,986</w:t>
            </w:r>
          </w:p>
        </w:tc>
        <w:tc>
          <w:tcPr>
            <w:tcW w:w="181" w:type="dxa"/>
          </w:tcPr>
          <w:p w14:paraId="791D6742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780F3CF8" w14:textId="76BD1C95" w:rsidR="000B0CAB" w:rsidRPr="00975625" w:rsidRDefault="00D53886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388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(5,409)</w:t>
            </w:r>
          </w:p>
        </w:tc>
        <w:tc>
          <w:tcPr>
            <w:tcW w:w="180" w:type="dxa"/>
          </w:tcPr>
          <w:p w14:paraId="7BA2E8CE" w14:textId="77777777" w:rsidR="000B0CAB" w:rsidRPr="00975625" w:rsidRDefault="000B0CA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5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3CA2AA3" w14:textId="6CAFF932" w:rsidR="000B0CAB" w:rsidRPr="00975625" w:rsidRDefault="001B236E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57,986</w:t>
            </w:r>
          </w:p>
        </w:tc>
      </w:tr>
      <w:tr w:rsidR="000B0CAB" w:rsidRPr="009874D5" w14:paraId="75F4285D" w14:textId="77777777" w:rsidTr="00975625">
        <w:trPr>
          <w:cantSplit/>
        </w:trPr>
        <w:tc>
          <w:tcPr>
            <w:tcW w:w="4140" w:type="dxa"/>
            <w:vAlign w:val="bottom"/>
          </w:tcPr>
          <w:p w14:paraId="3E0C5059" w14:textId="5EEAF337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  <w:r w:rsidR="009320CC" w:rsidRPr="00975625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990" w:type="dxa"/>
          </w:tcPr>
          <w:p w14:paraId="79734291" w14:textId="3952241D" w:rsidR="000B0CAB" w:rsidRPr="00975625" w:rsidRDefault="003E44B0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81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E44B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426</w:t>
            </w:r>
          </w:p>
        </w:tc>
        <w:tc>
          <w:tcPr>
            <w:tcW w:w="180" w:type="dxa"/>
          </w:tcPr>
          <w:p w14:paraId="55CDA584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D53A812" w14:textId="1CD08FC9" w:rsidR="000B0CAB" w:rsidRPr="00975625" w:rsidRDefault="006305B5" w:rsidP="00A5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1,682</w:t>
            </w:r>
          </w:p>
        </w:tc>
        <w:tc>
          <w:tcPr>
            <w:tcW w:w="181" w:type="dxa"/>
          </w:tcPr>
          <w:p w14:paraId="1D63A2B1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12652636" w14:textId="1F90D499" w:rsidR="000B0CAB" w:rsidRPr="00975625" w:rsidRDefault="00992E10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2E1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426</w:t>
            </w:r>
          </w:p>
        </w:tc>
        <w:tc>
          <w:tcPr>
            <w:tcW w:w="180" w:type="dxa"/>
          </w:tcPr>
          <w:p w14:paraId="4D77AB26" w14:textId="77777777" w:rsidR="000B0CAB" w:rsidRPr="00975625" w:rsidRDefault="000B0CA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2EDC03A" w14:textId="4FD07C88" w:rsidR="000B0CAB" w:rsidRPr="00975625" w:rsidRDefault="001B236E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1,682</w:t>
            </w:r>
          </w:p>
        </w:tc>
      </w:tr>
      <w:tr w:rsidR="000B0CAB" w:rsidRPr="009874D5" w14:paraId="0BA168AD" w14:textId="77777777" w:rsidTr="00975625">
        <w:trPr>
          <w:cantSplit/>
        </w:trPr>
        <w:tc>
          <w:tcPr>
            <w:tcW w:w="4140" w:type="dxa"/>
            <w:vAlign w:val="bottom"/>
          </w:tcPr>
          <w:p w14:paraId="32BD79F0" w14:textId="77777777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เจ้าหนี้การค้าและเจ้าหนี้อื่นเพิ่มขึ้น (ลดลง)</w:t>
            </w:r>
          </w:p>
        </w:tc>
        <w:tc>
          <w:tcPr>
            <w:tcW w:w="990" w:type="dxa"/>
          </w:tcPr>
          <w:p w14:paraId="29FBCA39" w14:textId="2E3CA4C0" w:rsidR="000B0CAB" w:rsidRPr="00975625" w:rsidRDefault="00CC6672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C667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208,364</w:t>
            </w:r>
          </w:p>
        </w:tc>
        <w:tc>
          <w:tcPr>
            <w:tcW w:w="180" w:type="dxa"/>
          </w:tcPr>
          <w:p w14:paraId="3B89C4F9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F565D40" w14:textId="11E43798" w:rsidR="000B0CAB" w:rsidRPr="00975625" w:rsidRDefault="006305B5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(828,723)</w:t>
            </w:r>
          </w:p>
        </w:tc>
        <w:tc>
          <w:tcPr>
            <w:tcW w:w="181" w:type="dxa"/>
          </w:tcPr>
          <w:p w14:paraId="1F441D18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131CE814" w14:textId="008E1534" w:rsidR="000B0CAB" w:rsidRPr="00975625" w:rsidRDefault="00030CC9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30CC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318,777</w:t>
            </w:r>
          </w:p>
        </w:tc>
        <w:tc>
          <w:tcPr>
            <w:tcW w:w="180" w:type="dxa"/>
          </w:tcPr>
          <w:p w14:paraId="5700103F" w14:textId="77777777" w:rsidR="000B0CAB" w:rsidRPr="00975625" w:rsidRDefault="000B0CA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87C1794" w14:textId="02B3E381" w:rsidR="000B0CAB" w:rsidRPr="00975625" w:rsidRDefault="001B236E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(764,258)</w:t>
            </w:r>
          </w:p>
        </w:tc>
      </w:tr>
      <w:tr w:rsidR="000B0CAB" w:rsidRPr="009874D5" w14:paraId="177908CD" w14:textId="77777777" w:rsidTr="00975625">
        <w:trPr>
          <w:cantSplit/>
        </w:trPr>
        <w:tc>
          <w:tcPr>
            <w:tcW w:w="4140" w:type="dxa"/>
            <w:vAlign w:val="bottom"/>
          </w:tcPr>
          <w:p w14:paraId="4A397B81" w14:textId="77777777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หนี้สินหมุนเวียนอื่นลดลง</w:t>
            </w:r>
          </w:p>
        </w:tc>
        <w:tc>
          <w:tcPr>
            <w:tcW w:w="990" w:type="dxa"/>
          </w:tcPr>
          <w:p w14:paraId="1A43E8B8" w14:textId="6B1EA393" w:rsidR="000B0CAB" w:rsidRPr="00975625" w:rsidRDefault="00013031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1303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(2,187)</w:t>
            </w:r>
          </w:p>
        </w:tc>
        <w:tc>
          <w:tcPr>
            <w:tcW w:w="180" w:type="dxa"/>
          </w:tcPr>
          <w:p w14:paraId="3A43A10D" w14:textId="77777777" w:rsidR="000B0CAB" w:rsidRPr="00975625" w:rsidRDefault="000B0CA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5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F865121" w14:textId="146F56BE" w:rsidR="000B0CAB" w:rsidRPr="00975625" w:rsidRDefault="001B236E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(24,349)</w:t>
            </w:r>
          </w:p>
        </w:tc>
        <w:tc>
          <w:tcPr>
            <w:tcW w:w="181" w:type="dxa"/>
          </w:tcPr>
          <w:p w14:paraId="6EE33DEB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1ECB65E5" w14:textId="3FD045C2" w:rsidR="000B0CAB" w:rsidRPr="00975625" w:rsidRDefault="00FC44CD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C44C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(7,293)</w:t>
            </w:r>
          </w:p>
        </w:tc>
        <w:tc>
          <w:tcPr>
            <w:tcW w:w="180" w:type="dxa"/>
          </w:tcPr>
          <w:p w14:paraId="7C10D00A" w14:textId="77777777" w:rsidR="000B0CAB" w:rsidRPr="00975625" w:rsidRDefault="000B0CA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5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C0A0546" w14:textId="68E2F1CA" w:rsidR="000B0CAB" w:rsidRPr="00975625" w:rsidRDefault="001B236E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(24,358)</w:t>
            </w:r>
          </w:p>
        </w:tc>
      </w:tr>
      <w:tr w:rsidR="000B0CAB" w:rsidRPr="009874D5" w14:paraId="11EC5611" w14:textId="77777777" w:rsidTr="00975625">
        <w:trPr>
          <w:cantSplit/>
        </w:trPr>
        <w:tc>
          <w:tcPr>
            <w:tcW w:w="4140" w:type="dxa"/>
            <w:vAlign w:val="bottom"/>
          </w:tcPr>
          <w:p w14:paraId="1953670F" w14:textId="1E4A8B00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  <w:r w:rsidR="009320CC"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(ลดลง)</w:t>
            </w:r>
            <w:r w:rsidR="009320CC"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9320CC" w:rsidRPr="00975625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FA561F9" w14:textId="6CBDD022" w:rsidR="000B0CAB" w:rsidRPr="00975625" w:rsidRDefault="002A2B26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A2B2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(19,</w:t>
            </w:r>
            <w:r w:rsidR="00FD3EE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</w:t>
            </w:r>
            <w:r w:rsidR="0083260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  <w:r w:rsidR="002A001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</w:t>
            </w:r>
            <w:r w:rsidRPr="002A2B2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76AC57C8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CB09B0D" w14:textId="1CB8F867" w:rsidR="000B0CAB" w:rsidRPr="00975625" w:rsidRDefault="001B236E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20,029</w:t>
            </w:r>
          </w:p>
        </w:tc>
        <w:tc>
          <w:tcPr>
            <w:tcW w:w="181" w:type="dxa"/>
          </w:tcPr>
          <w:p w14:paraId="2E392441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</w:tcPr>
          <w:p w14:paraId="6130A5FB" w14:textId="48E6A854" w:rsidR="000B0CAB" w:rsidRPr="00975625" w:rsidRDefault="000C535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C535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(19,</w:t>
            </w:r>
            <w:r w:rsidR="00FD3EE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</w:t>
            </w:r>
            <w:r w:rsidR="0083260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  <w:r w:rsidR="002A001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</w:t>
            </w:r>
            <w:r w:rsidRPr="000C535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225C7C41" w14:textId="77777777" w:rsidR="000B0CAB" w:rsidRPr="00975625" w:rsidRDefault="000B0CA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5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1179CEF" w14:textId="78DAB7B6" w:rsidR="000B0CAB" w:rsidRPr="00975625" w:rsidRDefault="001B236E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20,029</w:t>
            </w:r>
          </w:p>
        </w:tc>
      </w:tr>
      <w:tr w:rsidR="000B0CAB" w:rsidRPr="009874D5" w14:paraId="35E931F5" w14:textId="77777777" w:rsidTr="00975625">
        <w:trPr>
          <w:cantSplit/>
        </w:trPr>
        <w:tc>
          <w:tcPr>
            <w:tcW w:w="4140" w:type="dxa"/>
            <w:vAlign w:val="bottom"/>
          </w:tcPr>
          <w:p w14:paraId="32AE8A77" w14:textId="77777777" w:rsidR="000B0CAB" w:rsidRPr="00975625" w:rsidRDefault="000B0CAB" w:rsidP="00975625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02CB39" w14:textId="53D481A5" w:rsidR="000B0CAB" w:rsidRPr="00975625" w:rsidRDefault="009F6C65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6C6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83260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861</w:t>
            </w:r>
            <w:r w:rsidRPr="009F6C6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1F3B3B4D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EBA89" w14:textId="16241D8C" w:rsidR="000B0CAB" w:rsidRPr="00975625" w:rsidRDefault="001B236E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(4,716)</w:t>
            </w:r>
          </w:p>
        </w:tc>
        <w:tc>
          <w:tcPr>
            <w:tcW w:w="181" w:type="dxa"/>
          </w:tcPr>
          <w:p w14:paraId="5326F123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7FD9D9D" w14:textId="1A7E7CB2" w:rsidR="000B0CAB" w:rsidRPr="00975625" w:rsidRDefault="00B53C6E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53C6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83260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861</w:t>
            </w:r>
            <w:r w:rsidRPr="00B53C6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779457F7" w14:textId="77777777" w:rsidR="000B0CAB" w:rsidRPr="00975625" w:rsidRDefault="000B0CA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5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FF86F5" w14:textId="5112456C" w:rsidR="000B0CAB" w:rsidRPr="00975625" w:rsidRDefault="001B236E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(4,716)</w:t>
            </w:r>
          </w:p>
        </w:tc>
      </w:tr>
      <w:tr w:rsidR="000B0CAB" w:rsidRPr="009874D5" w14:paraId="421302EA" w14:textId="77777777" w:rsidTr="00975625">
        <w:trPr>
          <w:cantSplit/>
        </w:trPr>
        <w:tc>
          <w:tcPr>
            <w:tcW w:w="4140" w:type="dxa"/>
            <w:vAlign w:val="bottom"/>
          </w:tcPr>
          <w:p w14:paraId="37586750" w14:textId="6106FD75" w:rsidR="000B0CAB" w:rsidRPr="00975625" w:rsidRDefault="000B0CAB" w:rsidP="000B0CAB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="Angsana New" w:hint="eastAsia"/>
                <w:b/>
                <w:bCs/>
                <w:sz w:val="28"/>
                <w:szCs w:val="28"/>
                <w:cs/>
              </w:rPr>
              <w:t>เงินสดได้มาจากการดำเนินงาน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804845" w14:textId="6A2D4D31" w:rsidR="000B0CAB" w:rsidRPr="00975625" w:rsidRDefault="00BF2BA9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F2B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2,284,785</w:t>
            </w:r>
          </w:p>
        </w:tc>
        <w:tc>
          <w:tcPr>
            <w:tcW w:w="180" w:type="dxa"/>
          </w:tcPr>
          <w:p w14:paraId="35616199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E9FEF3" w14:textId="5DF580AE" w:rsidR="000B0CAB" w:rsidRPr="00975625" w:rsidRDefault="00B57E7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1,059,544</w:t>
            </w:r>
          </w:p>
        </w:tc>
        <w:tc>
          <w:tcPr>
            <w:tcW w:w="181" w:type="dxa"/>
          </w:tcPr>
          <w:p w14:paraId="72E69E58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4558FBB" w14:textId="02C734EE" w:rsidR="000B0CAB" w:rsidRPr="00975625" w:rsidRDefault="003B6FCD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3B6F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2,226,243</w:t>
            </w:r>
          </w:p>
        </w:tc>
        <w:tc>
          <w:tcPr>
            <w:tcW w:w="180" w:type="dxa"/>
          </w:tcPr>
          <w:p w14:paraId="3177B2DB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153EB1" w14:textId="55CFF741" w:rsidR="000B0CAB" w:rsidRPr="00975625" w:rsidRDefault="00B57E7B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781,142</w:t>
            </w:r>
          </w:p>
        </w:tc>
      </w:tr>
      <w:tr w:rsidR="000B0CAB" w:rsidRPr="009874D5" w14:paraId="33429467" w14:textId="77777777" w:rsidTr="00975625">
        <w:trPr>
          <w:cantSplit/>
        </w:trPr>
        <w:tc>
          <w:tcPr>
            <w:tcW w:w="4140" w:type="dxa"/>
            <w:vAlign w:val="bottom"/>
          </w:tcPr>
          <w:p w14:paraId="176CCE0B" w14:textId="53CC66A6" w:rsidR="000B0CAB" w:rsidRPr="00975625" w:rsidRDefault="000B0CAB" w:rsidP="000B0CAB">
            <w:pPr>
              <w:spacing w:line="240" w:lineRule="auto"/>
              <w:ind w:left="283" w:hanging="274"/>
              <w:rPr>
                <w:rFonts w:asciiTheme="majorBidi" w:eastAsia="Arial Unicode MS" w:hAnsiTheme="majorBidi" w:cs="Angsana New"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="Angsana New"/>
                <w:sz w:val="28"/>
                <w:szCs w:val="28"/>
              </w:rPr>
              <w:t xml:space="preserve">- </w:t>
            </w:r>
            <w:r w:rsidRPr="00975625">
              <w:rPr>
                <w:rFonts w:asciiTheme="majorBidi" w:eastAsia="Arial Unicode MS" w:hAnsiTheme="majorBidi" w:cs="Angsana New" w:hint="eastAsia"/>
                <w:sz w:val="28"/>
                <w:szCs w:val="28"/>
                <w:cs/>
              </w:rPr>
              <w:t>จ่ายภาษีเงินได้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294341" w14:textId="33F3F121" w:rsidR="000B0CAB" w:rsidRPr="00975625" w:rsidRDefault="00C350A6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37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350A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(120,603)</w:t>
            </w:r>
          </w:p>
        </w:tc>
        <w:tc>
          <w:tcPr>
            <w:tcW w:w="180" w:type="dxa"/>
          </w:tcPr>
          <w:p w14:paraId="7E05E47C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1B5B03" w14:textId="4062797C" w:rsidR="000B0CAB" w:rsidRPr="00975625" w:rsidRDefault="00086567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2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(5,348)</w:t>
            </w:r>
          </w:p>
        </w:tc>
        <w:tc>
          <w:tcPr>
            <w:tcW w:w="181" w:type="dxa"/>
            <w:vAlign w:val="bottom"/>
          </w:tcPr>
          <w:p w14:paraId="0B7F6692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18EB8C5" w14:textId="37098353" w:rsidR="000B0CAB" w:rsidRPr="00975625" w:rsidRDefault="00EA2211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A221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(57,109)</w:t>
            </w:r>
          </w:p>
        </w:tc>
        <w:tc>
          <w:tcPr>
            <w:tcW w:w="180" w:type="dxa"/>
            <w:vAlign w:val="bottom"/>
          </w:tcPr>
          <w:p w14:paraId="4B532D37" w14:textId="77777777" w:rsidR="000B0CAB" w:rsidRPr="00975625" w:rsidRDefault="000B0CAB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FA740A" w14:textId="50D38B57" w:rsidR="000B0CAB" w:rsidRPr="00975625" w:rsidRDefault="00086567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(4,880)</w:t>
            </w:r>
          </w:p>
        </w:tc>
      </w:tr>
      <w:tr w:rsidR="000B0CAB" w:rsidRPr="009874D5" w14:paraId="7B80BFDC" w14:textId="77777777" w:rsidTr="00975625">
        <w:trPr>
          <w:cantSplit/>
        </w:trPr>
        <w:tc>
          <w:tcPr>
            <w:tcW w:w="4140" w:type="dxa"/>
            <w:vAlign w:val="bottom"/>
          </w:tcPr>
          <w:p w14:paraId="66A69CE7" w14:textId="75414DA6" w:rsidR="000B0CAB" w:rsidRPr="00975625" w:rsidRDefault="000B0CAB" w:rsidP="000B0CAB">
            <w:pPr>
              <w:spacing w:line="240" w:lineRule="auto"/>
              <w:ind w:left="283" w:hanging="274"/>
              <w:rPr>
                <w:rFonts w:asciiTheme="majorBidi" w:eastAsia="Arial Unicode MS" w:hAnsiTheme="majorBidi" w:cs="Angsana New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="Angsana New" w:hint="eastAsia"/>
                <w:b/>
                <w:bCs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DE32D2" w14:textId="2BF58CEE" w:rsidR="000B0CAB" w:rsidRPr="00975625" w:rsidRDefault="00556E97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81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56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2,164,182</w:t>
            </w:r>
          </w:p>
        </w:tc>
        <w:tc>
          <w:tcPr>
            <w:tcW w:w="180" w:type="dxa"/>
          </w:tcPr>
          <w:p w14:paraId="07506128" w14:textId="77777777" w:rsidR="000B0CAB" w:rsidRPr="00975625" w:rsidRDefault="000B0CAB" w:rsidP="0008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BFE38" w14:textId="4CF47929" w:rsidR="000B0CAB" w:rsidRPr="00975625" w:rsidRDefault="00086567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1,054,196</w:t>
            </w:r>
          </w:p>
        </w:tc>
        <w:tc>
          <w:tcPr>
            <w:tcW w:w="181" w:type="dxa"/>
            <w:vAlign w:val="bottom"/>
          </w:tcPr>
          <w:p w14:paraId="2E447726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BA740" w14:textId="740F6207" w:rsidR="000B0CAB" w:rsidRPr="00975625" w:rsidRDefault="00751DCF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51D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2,169,134</w:t>
            </w:r>
          </w:p>
        </w:tc>
        <w:tc>
          <w:tcPr>
            <w:tcW w:w="180" w:type="dxa"/>
            <w:vAlign w:val="bottom"/>
          </w:tcPr>
          <w:p w14:paraId="556C0FCD" w14:textId="77777777" w:rsidR="000B0CAB" w:rsidRPr="00975625" w:rsidRDefault="000B0CAB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7053D" w14:textId="46955F0D" w:rsidR="000B0CAB" w:rsidRPr="00975625" w:rsidRDefault="00086567" w:rsidP="000B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776,262</w:t>
            </w:r>
          </w:p>
        </w:tc>
      </w:tr>
    </w:tbl>
    <w:p w14:paraId="662472EA" w14:textId="2B9AAFB2" w:rsidR="002F1480" w:rsidRPr="009874D5" w:rsidRDefault="002F1480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</w:p>
    <w:p w14:paraId="6BFDF0B9" w14:textId="77777777" w:rsidR="002F1480" w:rsidRPr="009874D5" w:rsidRDefault="002F1480" w:rsidP="002F1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CD4956" w14:textId="07528686" w:rsidR="00280F85" w:rsidRPr="002F374F" w:rsidRDefault="00130028" w:rsidP="00975625">
      <w:pPr>
        <w:pStyle w:val="BodyText2"/>
        <w:ind w:left="540" w:right="20" w:hanging="522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20</w:t>
      </w:r>
      <w:r w:rsidR="00280F85" w:rsidRPr="00975625">
        <w:rPr>
          <w:rFonts w:asciiTheme="majorBidi" w:hAnsiTheme="majorBidi" w:cs="Angsana New"/>
          <w:bCs/>
          <w:sz w:val="30"/>
          <w:szCs w:val="30"/>
        </w:rPr>
        <w:t xml:space="preserve">.1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2E7DF6" w:rsidRPr="00975625">
        <w:rPr>
          <w:rFonts w:asciiTheme="majorBidi" w:hAnsiTheme="majorBidi" w:cs="Angsana New"/>
          <w:b/>
          <w:sz w:val="30"/>
          <w:szCs w:val="30"/>
          <w:cs/>
        </w:rPr>
        <w:t>ภาระผูกพันที่เป็นรายจ่ายฝ่ายทุน</w:t>
      </w:r>
    </w:p>
    <w:p w14:paraId="025C6CA7" w14:textId="77777777" w:rsidR="007C7F6D" w:rsidRPr="009874D5" w:rsidRDefault="007C7F6D" w:rsidP="00280F85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3512"/>
      </w:tblGrid>
      <w:tr w:rsidR="00287022" w:rsidRPr="009874D5" w14:paraId="08134956" w14:textId="77777777" w:rsidTr="00975625">
        <w:trPr>
          <w:cantSplit/>
          <w:trHeight w:val="431"/>
          <w:tblHeader/>
        </w:trPr>
        <w:tc>
          <w:tcPr>
            <w:tcW w:w="5580" w:type="dxa"/>
            <w:vAlign w:val="bottom"/>
            <w:hideMark/>
          </w:tcPr>
          <w:p w14:paraId="0ABE54AE" w14:textId="5FC2DD64" w:rsidR="00287022" w:rsidRPr="00E9158F" w:rsidRDefault="00F82E8F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="00E9158F"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A530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5306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915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E915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512" w:type="dxa"/>
            <w:vAlign w:val="bottom"/>
          </w:tcPr>
          <w:p w14:paraId="3A2A6938" w14:textId="4E3B26F0" w:rsidR="00287022" w:rsidRPr="00251CF7" w:rsidRDefault="00443157" w:rsidP="00E9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trike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9158F" w:rsidRPr="009874D5" w14:paraId="6FD46AE2" w14:textId="77777777" w:rsidTr="00975625">
        <w:trPr>
          <w:cantSplit/>
          <w:trHeight w:val="443"/>
          <w:tblHeader/>
        </w:trPr>
        <w:tc>
          <w:tcPr>
            <w:tcW w:w="5580" w:type="dxa"/>
            <w:vAlign w:val="bottom"/>
          </w:tcPr>
          <w:p w14:paraId="66F1205D" w14:textId="4A0F9D65" w:rsidR="00E9158F" w:rsidRPr="009874D5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512" w:type="dxa"/>
            <w:vAlign w:val="bottom"/>
          </w:tcPr>
          <w:p w14:paraId="4B736B7F" w14:textId="5DEA7449" w:rsidR="00E9158F" w:rsidRPr="00E9158F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7" w:right="-79" w:firstLine="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58F" w:rsidRPr="009874D5" w14:paraId="4A9759F1" w14:textId="77777777" w:rsidTr="00975625">
        <w:trPr>
          <w:cantSplit/>
          <w:trHeight w:val="420"/>
        </w:trPr>
        <w:tc>
          <w:tcPr>
            <w:tcW w:w="5580" w:type="dxa"/>
            <w:hideMark/>
          </w:tcPr>
          <w:p w14:paraId="1D9415C2" w14:textId="014F40A8" w:rsidR="00E9158F" w:rsidRPr="009874D5" w:rsidRDefault="00E9158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สัญญาสร้างอาคารโรงงานและคลังสินค้า</w:t>
            </w:r>
          </w:p>
        </w:tc>
        <w:tc>
          <w:tcPr>
            <w:tcW w:w="3512" w:type="dxa"/>
          </w:tcPr>
          <w:p w14:paraId="5513836D" w14:textId="45810E12" w:rsidR="00E9158F" w:rsidRPr="009874D5" w:rsidRDefault="00A4145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414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507,474</w:t>
            </w:r>
          </w:p>
        </w:tc>
      </w:tr>
      <w:tr w:rsidR="00E9158F" w:rsidRPr="009874D5" w14:paraId="2CDE5023" w14:textId="77777777" w:rsidTr="00975625">
        <w:trPr>
          <w:cantSplit/>
          <w:trHeight w:val="409"/>
        </w:trPr>
        <w:tc>
          <w:tcPr>
            <w:tcW w:w="5580" w:type="dxa"/>
            <w:hideMark/>
          </w:tcPr>
          <w:p w14:paraId="2B6252D6" w14:textId="7B28BD58" w:rsidR="00E9158F" w:rsidRPr="009874D5" w:rsidRDefault="00E9158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3512" w:type="dxa"/>
          </w:tcPr>
          <w:p w14:paraId="76109EE0" w14:textId="10773B03" w:rsidR="00E9158F" w:rsidRPr="009874D5" w:rsidRDefault="008D1F4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D1F4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290,462</w:t>
            </w:r>
          </w:p>
        </w:tc>
      </w:tr>
    </w:tbl>
    <w:p w14:paraId="5E66BB11" w14:textId="77777777" w:rsidR="00F92000" w:rsidRPr="004D4E88" w:rsidDel="007B4721" w:rsidRDefault="00F92000" w:rsidP="005C4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0E6A51D" w14:textId="7BD4A926" w:rsidR="00160F54" w:rsidRPr="002F374F" w:rsidRDefault="00130028" w:rsidP="002A6A6E">
      <w:pPr>
        <w:pStyle w:val="BodyText2"/>
        <w:ind w:left="36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20</w:t>
      </w:r>
      <w:r w:rsidR="00160F54" w:rsidRPr="00975625">
        <w:rPr>
          <w:rFonts w:asciiTheme="majorBidi" w:hAnsiTheme="majorBidi" w:cs="Angsana New"/>
          <w:bCs/>
          <w:sz w:val="30"/>
          <w:szCs w:val="30"/>
        </w:rPr>
        <w:t xml:space="preserve">.2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5C4A3E" w:rsidRPr="00975625">
        <w:rPr>
          <w:rFonts w:asciiTheme="majorBidi" w:hAnsiTheme="majorBidi" w:cs="Angsana New"/>
          <w:b/>
          <w:sz w:val="30"/>
          <w:szCs w:val="30"/>
          <w:cs/>
        </w:rPr>
        <w:t>การค้ำประกัน</w:t>
      </w:r>
    </w:p>
    <w:p w14:paraId="6A11A12F" w14:textId="77777777" w:rsidR="00F37A1A" w:rsidRPr="009874D5" w:rsidRDefault="00F37A1A" w:rsidP="00160F54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</w:p>
    <w:p w14:paraId="3E406AF7" w14:textId="286A086F" w:rsidR="005C4A3E" w:rsidRPr="000370E8" w:rsidRDefault="00431BAB" w:rsidP="00975625">
      <w:pPr>
        <w:tabs>
          <w:tab w:val="clear" w:pos="227"/>
          <w:tab w:val="clear" w:pos="454"/>
          <w:tab w:val="clear" w:pos="680"/>
          <w:tab w:val="clear" w:pos="907"/>
        </w:tabs>
        <w:ind w:left="540" w:right="-90"/>
        <w:rPr>
          <w:rFonts w:asciiTheme="majorBidi" w:hAnsiTheme="majorBidi" w:cs="Angsana New"/>
          <w:sz w:val="30"/>
          <w:szCs w:val="30"/>
        </w:rPr>
      </w:pPr>
      <w:r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ณ</w:t>
      </w:r>
      <w:r w:rsidRPr="00F27FC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วันที่</w:t>
      </w:r>
      <w:r w:rsidRPr="00F27FC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A53061" w:rsidRPr="00F27FC6">
        <w:rPr>
          <w:rFonts w:asciiTheme="majorBidi" w:hAnsiTheme="majorBidi" w:cs="Angsana New"/>
          <w:spacing w:val="-4"/>
          <w:sz w:val="30"/>
          <w:szCs w:val="30"/>
        </w:rPr>
        <w:t xml:space="preserve">30 </w:t>
      </w:r>
      <w:r w:rsidR="00A53061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มิถุนายน</w:t>
      </w:r>
      <w:r w:rsidRPr="00F27FC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F27FC6">
        <w:rPr>
          <w:rFonts w:asciiTheme="majorBidi" w:hAnsiTheme="majorBidi" w:cs="Angsana New"/>
          <w:spacing w:val="-4"/>
          <w:sz w:val="30"/>
          <w:szCs w:val="30"/>
        </w:rPr>
        <w:t>256</w:t>
      </w:r>
      <w:r w:rsidR="00F37A1A" w:rsidRPr="00F27FC6">
        <w:rPr>
          <w:rFonts w:asciiTheme="majorBidi" w:hAnsiTheme="majorBidi" w:cs="Angsana New"/>
          <w:spacing w:val="-4"/>
          <w:sz w:val="30"/>
          <w:szCs w:val="30"/>
        </w:rPr>
        <w:t>7</w:t>
      </w:r>
      <w:r w:rsidRPr="00F27FC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กลุ่มบริษัทมีหนังสือค้ำประกันซึ่งออกโดยธนาคารในนามบริษัทเป็นจำนวน</w:t>
      </w:r>
      <w:r w:rsidRPr="00F27FC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F44EA4" w:rsidRPr="00F27FC6">
        <w:rPr>
          <w:rFonts w:asciiTheme="majorBidi" w:hAnsiTheme="majorBidi" w:cs="Angsana New"/>
          <w:spacing w:val="-4"/>
          <w:sz w:val="30"/>
          <w:szCs w:val="30"/>
        </w:rPr>
        <w:t>10.</w:t>
      </w:r>
      <w:r w:rsidR="00E74988">
        <w:rPr>
          <w:rFonts w:asciiTheme="majorBidi" w:hAnsiTheme="majorBidi" w:cs="Angsana New"/>
          <w:spacing w:val="-4"/>
          <w:sz w:val="30"/>
          <w:szCs w:val="30"/>
        </w:rPr>
        <w:t>5</w:t>
      </w:r>
      <w:r w:rsidR="00F44EA4" w:rsidRPr="00F27FC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ล้า</w:t>
      </w:r>
      <w:r w:rsidR="00892B56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น</w:t>
      </w:r>
      <w:r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บาท</w:t>
      </w:r>
      <w:r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370E8">
        <w:rPr>
          <w:rFonts w:asciiTheme="majorBidi" w:hAnsiTheme="majorBidi" w:cs="Angsana New" w:hint="cs"/>
          <w:sz w:val="30"/>
          <w:szCs w:val="30"/>
          <w:cs/>
        </w:rPr>
        <w:t>ซึ่งเกี่ยวกับการดำเนินงานตามปกติของบริษัท</w:t>
      </w:r>
    </w:p>
    <w:p w14:paraId="7E85E89E" w14:textId="77777777" w:rsidR="008F0AE5" w:rsidRPr="000370E8" w:rsidRDefault="008F0AE5" w:rsidP="002A6A6E">
      <w:pPr>
        <w:pStyle w:val="BodyText2"/>
        <w:ind w:left="54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</w:p>
    <w:p w14:paraId="26CDBD12" w14:textId="501FF384" w:rsidR="00972D67" w:rsidRPr="000370E8" w:rsidRDefault="00130028" w:rsidP="002A6A6E">
      <w:pPr>
        <w:pStyle w:val="BodyText2"/>
        <w:ind w:left="54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20</w:t>
      </w:r>
      <w:r w:rsidR="00972D67" w:rsidRPr="000370E8">
        <w:rPr>
          <w:rFonts w:asciiTheme="majorBidi" w:hAnsiTheme="majorBidi" w:cs="Angsana New"/>
          <w:bCs/>
          <w:sz w:val="30"/>
          <w:szCs w:val="30"/>
        </w:rPr>
        <w:t>.</w:t>
      </w:r>
      <w:r w:rsidR="003B53D6" w:rsidRPr="000370E8">
        <w:rPr>
          <w:rFonts w:asciiTheme="majorBidi" w:hAnsiTheme="majorBidi" w:cs="Angsana New"/>
          <w:bCs/>
          <w:sz w:val="30"/>
          <w:szCs w:val="30"/>
        </w:rPr>
        <w:t>3</w:t>
      </w:r>
      <w:r w:rsidR="00972D67" w:rsidRPr="000370E8">
        <w:rPr>
          <w:rFonts w:asciiTheme="majorBidi" w:hAnsiTheme="majorBidi" w:cs="Angsana New"/>
          <w:bCs/>
          <w:sz w:val="30"/>
          <w:szCs w:val="30"/>
        </w:rPr>
        <w:t xml:space="preserve"> </w:t>
      </w:r>
      <w:r w:rsidR="00E52FF4" w:rsidRPr="000370E8">
        <w:rPr>
          <w:rFonts w:asciiTheme="majorBidi" w:hAnsiTheme="majorBidi" w:cs="Angsana New" w:hint="cs"/>
          <w:bCs/>
          <w:sz w:val="30"/>
          <w:szCs w:val="30"/>
          <w:cs/>
        </w:rPr>
        <w:t xml:space="preserve">  </w:t>
      </w:r>
      <w:r w:rsidR="003B53D6" w:rsidRPr="000370E8">
        <w:rPr>
          <w:rFonts w:asciiTheme="majorBidi" w:hAnsiTheme="majorBidi" w:cs="Angsana New"/>
          <w:b/>
          <w:sz w:val="30"/>
          <w:szCs w:val="30"/>
          <w:cs/>
        </w:rPr>
        <w:t>ภาระผูกพันอื่น</w:t>
      </w:r>
    </w:p>
    <w:p w14:paraId="23EE84F7" w14:textId="77777777" w:rsidR="00BE677D" w:rsidRPr="000370E8" w:rsidRDefault="00BE677D" w:rsidP="00972D67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</w:p>
    <w:p w14:paraId="1F46DF99" w14:textId="4CD76557" w:rsidR="000851F4" w:rsidRDefault="00BE677D" w:rsidP="00C43AD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370E8">
        <w:rPr>
          <w:rFonts w:asciiTheme="majorBidi" w:hAnsiTheme="majorBidi" w:cs="Angsana New" w:hint="cs"/>
          <w:sz w:val="30"/>
          <w:szCs w:val="30"/>
          <w:cs/>
        </w:rPr>
        <w:t>ณ</w:t>
      </w:r>
      <w:r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370E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A0E38" w:rsidRPr="000370E8">
        <w:rPr>
          <w:rFonts w:asciiTheme="majorBidi" w:hAnsiTheme="majorBidi" w:cs="Angsana New"/>
          <w:sz w:val="30"/>
          <w:szCs w:val="30"/>
        </w:rPr>
        <w:t xml:space="preserve">30 </w:t>
      </w:r>
      <w:r w:rsidR="000A0E38" w:rsidRPr="000370E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776B67" w:rsidRPr="000370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76B67" w:rsidRPr="000370E8">
        <w:rPr>
          <w:rFonts w:asciiTheme="majorBidi" w:hAnsiTheme="majorBidi" w:cs="Angsana New"/>
          <w:sz w:val="30"/>
          <w:szCs w:val="30"/>
        </w:rPr>
        <w:t>2567</w:t>
      </w:r>
      <w:r w:rsidRPr="000370E8">
        <w:rPr>
          <w:rFonts w:asciiTheme="majorBidi" w:hAnsiTheme="majorBidi" w:cs="Angsana New"/>
          <w:sz w:val="30"/>
          <w:szCs w:val="30"/>
        </w:rPr>
        <w:t xml:space="preserve"> </w:t>
      </w:r>
      <w:r w:rsidRPr="000370E8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กลุ่มบริษัทมีวงเงินเบิกเกินบัญชี</w:t>
      </w:r>
      <w:r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370E8">
        <w:rPr>
          <w:rFonts w:asciiTheme="majorBidi" w:hAnsiTheme="majorBidi" w:cs="Angsana New" w:hint="cs"/>
          <w:sz w:val="30"/>
          <w:szCs w:val="30"/>
          <w:cs/>
        </w:rPr>
        <w:t>และวงเงินอื่นที่ยังไม่ได้ใช้กับสถาบันการเงินจำนวน</w:t>
      </w:r>
      <w:r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232FF" w:rsidRPr="000370E8">
        <w:rPr>
          <w:rFonts w:asciiTheme="majorBidi" w:hAnsiTheme="majorBidi" w:cs="Angsana New"/>
          <w:sz w:val="30"/>
          <w:szCs w:val="30"/>
        </w:rPr>
        <w:t>7,312</w:t>
      </w:r>
      <w:r w:rsidR="009B2B17">
        <w:rPr>
          <w:rFonts w:asciiTheme="majorBidi" w:hAnsiTheme="majorBidi" w:cs="Angsana New"/>
          <w:sz w:val="30"/>
          <w:szCs w:val="30"/>
        </w:rPr>
        <w:t>.5</w:t>
      </w:r>
      <w:r w:rsidR="005F0FC4" w:rsidRPr="000370E8">
        <w:rPr>
          <w:rFonts w:asciiTheme="majorBidi" w:hAnsiTheme="majorBidi" w:cs="Angsana New"/>
          <w:sz w:val="30"/>
          <w:szCs w:val="30"/>
        </w:rPr>
        <w:t xml:space="preserve"> </w:t>
      </w:r>
      <w:r w:rsidRPr="000370E8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591E2374" w14:textId="77777777" w:rsidR="00E52FF4" w:rsidRDefault="00E52FF4" w:rsidP="00C43AD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C5602AB" w14:textId="7506DF9F" w:rsidR="001D2D9F" w:rsidRDefault="005E7B5E" w:rsidP="001D2D9F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</w:t>
      </w:r>
      <w:r w:rsidR="00633F77">
        <w:rPr>
          <w:rFonts w:asciiTheme="majorBidi" w:hAnsiTheme="majorBidi" w:cstheme="majorBidi" w:hint="cs"/>
          <w:b/>
          <w:bCs/>
          <w:sz w:val="30"/>
          <w:szCs w:val="30"/>
          <w:cs/>
        </w:rPr>
        <w:t>รอบระยะเวลารายงาน</w:t>
      </w:r>
    </w:p>
    <w:p w14:paraId="759F14DF" w14:textId="77777777" w:rsidR="00296918" w:rsidRDefault="00296918" w:rsidP="00975625">
      <w:pPr>
        <w:pStyle w:val="Caption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DBA9E4F" w14:textId="52E9D0C8" w:rsidR="000A0E38" w:rsidRPr="00DF6C73" w:rsidRDefault="00DF6C73" w:rsidP="00184B31">
      <w:pPr>
        <w:ind w:left="540"/>
        <w:jc w:val="both"/>
        <w:rPr>
          <w:rFonts w:asciiTheme="majorBidi" w:hAnsiTheme="majorBidi" w:cs="Angsana New"/>
          <w:sz w:val="30"/>
          <w:szCs w:val="30"/>
        </w:rPr>
      </w:pPr>
      <w:r w:rsidRPr="00184B31">
        <w:rPr>
          <w:rFonts w:asciiTheme="majorBidi" w:hAnsiTheme="majorBidi" w:cs="Angsana New"/>
          <w:spacing w:val="-6"/>
          <w:sz w:val="30"/>
          <w:szCs w:val="30"/>
          <w:cs/>
        </w:rPr>
        <w:t xml:space="preserve">เมื่อวันที่ </w:t>
      </w:r>
      <w:r w:rsidR="00114424" w:rsidRPr="00184B31">
        <w:rPr>
          <w:rFonts w:asciiTheme="majorBidi" w:hAnsiTheme="majorBidi" w:cs="Angsana New"/>
          <w:spacing w:val="-6"/>
          <w:sz w:val="30"/>
          <w:szCs w:val="30"/>
        </w:rPr>
        <w:t>6</w:t>
      </w:r>
      <w:r w:rsidR="00114424" w:rsidRPr="00184B31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สิงหาคม </w:t>
      </w:r>
      <w:r w:rsidR="00114424" w:rsidRPr="00184B31">
        <w:rPr>
          <w:rFonts w:asciiTheme="majorBidi" w:hAnsiTheme="majorBidi" w:cs="Angsana New"/>
          <w:spacing w:val="-6"/>
          <w:sz w:val="30"/>
          <w:szCs w:val="30"/>
        </w:rPr>
        <w:t>2567</w:t>
      </w:r>
      <w:r w:rsidRPr="00184B31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184B31">
        <w:rPr>
          <w:rFonts w:asciiTheme="majorBidi" w:hAnsiTheme="majorBidi" w:cs="Angsana New"/>
          <w:spacing w:val="-6"/>
          <w:sz w:val="30"/>
          <w:szCs w:val="30"/>
          <w:cs/>
        </w:rPr>
        <w:t>ที่ประชุมคณะกรรมการของบริษัทได้มีมติอนุมัติการจ่ายเงินปันผลระหว่างกาลในอัตราหุ้นละ</w:t>
      </w:r>
      <w:r w:rsidRPr="009B10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2000B" w:rsidRPr="00394AA3">
        <w:rPr>
          <w:rFonts w:asciiTheme="majorBidi" w:hAnsiTheme="majorBidi" w:cs="Angsana New"/>
          <w:sz w:val="30"/>
          <w:szCs w:val="30"/>
        </w:rPr>
        <w:t>0.40</w:t>
      </w:r>
      <w:r w:rsidRPr="00954AF3">
        <w:rPr>
          <w:rFonts w:asciiTheme="majorBidi" w:hAnsiTheme="majorBidi" w:cs="Angsana New"/>
          <w:sz w:val="30"/>
          <w:szCs w:val="30"/>
        </w:rPr>
        <w:t xml:space="preserve"> </w:t>
      </w:r>
      <w:r w:rsidRPr="00954AF3">
        <w:rPr>
          <w:rFonts w:asciiTheme="majorBidi" w:hAnsiTheme="majorBidi" w:cs="Angsana New"/>
          <w:sz w:val="30"/>
          <w:szCs w:val="30"/>
          <w:cs/>
        </w:rPr>
        <w:t xml:space="preserve">บาทต่อหุ้น คิดเป็นจํานวนรวม </w:t>
      </w:r>
      <w:r w:rsidR="0042000B" w:rsidRPr="00954AF3">
        <w:rPr>
          <w:rFonts w:asciiTheme="majorBidi" w:hAnsiTheme="majorBidi" w:cs="Angsana New"/>
          <w:sz w:val="30"/>
          <w:szCs w:val="30"/>
        </w:rPr>
        <w:t>1,200</w:t>
      </w:r>
      <w:r w:rsidRPr="00954AF3">
        <w:rPr>
          <w:rFonts w:asciiTheme="majorBidi" w:hAnsiTheme="majorBidi" w:cs="Angsana New"/>
          <w:sz w:val="30"/>
          <w:szCs w:val="30"/>
        </w:rPr>
        <w:t xml:space="preserve"> </w:t>
      </w:r>
      <w:r w:rsidRPr="00954AF3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0A2F41" w:rsidRPr="00954AF3">
        <w:rPr>
          <w:rFonts w:asciiTheme="majorBidi" w:hAnsiTheme="majorBidi" w:cs="Angsana New" w:hint="cs"/>
          <w:sz w:val="30"/>
          <w:szCs w:val="30"/>
          <w:cs/>
        </w:rPr>
        <w:t xml:space="preserve"> ให้แก่ผู้ถือหุ้นสามัญ</w:t>
      </w:r>
      <w:r w:rsidRPr="00954AF3">
        <w:rPr>
          <w:rFonts w:asciiTheme="majorBidi" w:hAnsiTheme="majorBidi" w:cs="Angsana New"/>
          <w:sz w:val="30"/>
          <w:szCs w:val="30"/>
          <w:cs/>
        </w:rPr>
        <w:t xml:space="preserve"> โดยมีกําหนดจ่ายเงินปันผล</w:t>
      </w:r>
      <w:r w:rsidR="00184B31">
        <w:rPr>
          <w:rFonts w:asciiTheme="majorBidi" w:hAnsiTheme="majorBidi" w:cs="Angsana New" w:hint="cs"/>
          <w:sz w:val="30"/>
          <w:szCs w:val="30"/>
          <w:cs/>
        </w:rPr>
        <w:t>ระหว่างกาล</w:t>
      </w:r>
      <w:r w:rsidRPr="00954AF3">
        <w:rPr>
          <w:rFonts w:asciiTheme="majorBidi" w:hAnsiTheme="majorBidi" w:cs="Angsana New"/>
          <w:sz w:val="30"/>
          <w:szCs w:val="30"/>
          <w:cs/>
        </w:rPr>
        <w:t>ใน</w:t>
      </w:r>
      <w:r w:rsidR="00954AF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54AF3">
        <w:rPr>
          <w:rFonts w:asciiTheme="majorBidi" w:hAnsiTheme="majorBidi" w:cs="Angsana New"/>
          <w:sz w:val="30"/>
          <w:szCs w:val="30"/>
          <w:cs/>
        </w:rPr>
        <w:br/>
      </w:r>
      <w:r w:rsidRPr="00954AF3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42000B" w:rsidRPr="00954AF3">
        <w:rPr>
          <w:rFonts w:asciiTheme="majorBidi" w:hAnsiTheme="majorBidi" w:cs="Angsana New"/>
          <w:sz w:val="30"/>
          <w:szCs w:val="30"/>
        </w:rPr>
        <w:t>3</w:t>
      </w:r>
      <w:r w:rsidR="0042000B" w:rsidRPr="00954AF3">
        <w:rPr>
          <w:rFonts w:asciiTheme="majorBidi" w:hAnsiTheme="majorBidi" w:cs="Angsana New" w:hint="cs"/>
          <w:sz w:val="30"/>
          <w:szCs w:val="30"/>
          <w:cs/>
        </w:rPr>
        <w:t xml:space="preserve"> กันยายน </w:t>
      </w:r>
      <w:r w:rsidR="00114424" w:rsidRPr="00954AF3">
        <w:rPr>
          <w:rFonts w:asciiTheme="majorBidi" w:hAnsiTheme="majorBidi" w:cs="Angsana New"/>
          <w:sz w:val="30"/>
          <w:szCs w:val="30"/>
        </w:rPr>
        <w:t>2567</w:t>
      </w:r>
    </w:p>
    <w:sectPr w:rsidR="000A0E38" w:rsidRPr="00DF6C73" w:rsidSect="005E58C3">
      <w:pgSz w:w="11909" w:h="16834" w:code="9"/>
      <w:pgMar w:top="691" w:right="1109" w:bottom="576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DAD05" w14:textId="77777777" w:rsidR="00C446DB" w:rsidRDefault="00C446DB">
      <w:r>
        <w:separator/>
      </w:r>
    </w:p>
  </w:endnote>
  <w:endnote w:type="continuationSeparator" w:id="0">
    <w:p w14:paraId="13C9A7FD" w14:textId="77777777" w:rsidR="00C446DB" w:rsidRDefault="00C446DB">
      <w:r>
        <w:continuationSeparator/>
      </w:r>
    </w:p>
  </w:endnote>
  <w:endnote w:type="continuationNotice" w:id="1">
    <w:p w14:paraId="0154FC2F" w14:textId="77777777" w:rsidR="00C446DB" w:rsidRDefault="00C446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8D0DC" w14:textId="1B31BC5E" w:rsidR="0043443E" w:rsidRPr="00975625" w:rsidRDefault="00EE1528" w:rsidP="00975625">
    <w:pPr>
      <w:pStyle w:val="Footer"/>
      <w:tabs>
        <w:tab w:val="clear" w:pos="4678"/>
      </w:tabs>
      <w:jc w:val="center"/>
      <w:rPr>
        <w:rFonts w:asciiTheme="majorBidi" w:hAnsiTheme="majorBidi" w:cstheme="majorBidi"/>
        <w:sz w:val="30"/>
        <w:szCs w:val="30"/>
        <w:lang w:val="fr-FR"/>
      </w:rPr>
    </w:pPr>
    <w:r w:rsidRPr="00975625">
      <w:rPr>
        <w:rFonts w:asciiTheme="majorBidi" w:hAnsiTheme="majorBidi" w:cstheme="majorBidi"/>
        <w:caps/>
        <w:sz w:val="30"/>
        <w:szCs w:val="30"/>
      </w:rPr>
      <w:t>1</w:t>
    </w:r>
    <w:r w:rsidR="00BF6A00">
      <w:rPr>
        <w:rFonts w:asciiTheme="majorBidi" w:hAnsiTheme="majorBidi" w:cstheme="majorBidi"/>
        <w:caps/>
        <w:sz w:val="30"/>
        <w:szCs w:val="30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3899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8B9EC9" w14:textId="6F3F663C" w:rsidR="00613609" w:rsidRPr="005E58C3" w:rsidRDefault="009B04CC" w:rsidP="0097562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E58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E58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E58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64C69" w14:textId="77777777" w:rsidR="00C446DB" w:rsidRDefault="00C446DB">
      <w:r>
        <w:separator/>
      </w:r>
    </w:p>
  </w:footnote>
  <w:footnote w:type="continuationSeparator" w:id="0">
    <w:p w14:paraId="3C56D627" w14:textId="77777777" w:rsidR="00C446DB" w:rsidRDefault="00C446DB">
      <w:r>
        <w:continuationSeparator/>
      </w:r>
    </w:p>
  </w:footnote>
  <w:footnote w:type="continuationNotice" w:id="1">
    <w:p w14:paraId="5BBDC1ED" w14:textId="77777777" w:rsidR="00C446DB" w:rsidRDefault="00C446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26AAE" w14:textId="500893A7" w:rsidR="0043443E" w:rsidRPr="0016535D" w:rsidRDefault="00935D48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6535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ไอ</w:t>
    </w:r>
    <w:r w:rsidRPr="0016535D">
      <w:rPr>
        <w:rFonts w:ascii="Angsana New" w:hAnsi="Angsana New" w:cs="Angsana New"/>
        <w:b/>
        <w:bCs/>
        <w:sz w:val="32"/>
        <w:szCs w:val="32"/>
        <w:cs/>
      </w:rPr>
      <w:t>-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เทล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16535D">
      <w:rPr>
        <w:rFonts w:ascii="Angsana New" w:hAnsi="Angsana New" w:cs="Angsana New"/>
        <w:b/>
        <w:bCs/>
        <w:sz w:val="32"/>
        <w:szCs w:val="32"/>
        <w:cs/>
      </w:rPr>
      <w:t>)</w:t>
    </w:r>
    <w:r w:rsidR="00942102" w:rsidRPr="0016535D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  <w:r w:rsidRPr="0016535D">
      <w:rPr>
        <w:rFonts w:ascii="Angsana New" w:hAnsi="Angsana New" w:cs="Angsana New"/>
        <w:b/>
        <w:bCs/>
        <w:sz w:val="32"/>
        <w:szCs w:val="32"/>
      </w:rPr>
      <w:br/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="0043443E" w:rsidRPr="0016535D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13D35D4C" w14:textId="1479E7C9" w:rsidR="0043443E" w:rsidRPr="0016535D" w:rsidRDefault="0043443E" w:rsidP="00D25572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16535D">
      <w:rPr>
        <w:rFonts w:ascii="Angsana New" w:hAnsi="Angsana New" w:cs="Angsana New"/>
        <w:bCs/>
        <w:sz w:val="32"/>
        <w:szCs w:val="32"/>
        <w:cs/>
        <w:lang w:bidi="th-TH"/>
      </w:rPr>
      <w:t>สำหรับงวดสามเดือน</w:t>
    </w:r>
    <w:r w:rsidR="00533DC6">
      <w:rPr>
        <w:rFonts w:ascii="Angsana New" w:hAnsi="Angsana New" w:cs="Angsana New" w:hint="cs"/>
        <w:bCs/>
        <w:sz w:val="32"/>
        <w:szCs w:val="32"/>
        <w:cs/>
        <w:lang w:bidi="th-TH"/>
      </w:rPr>
      <w:t>และหกเดือน</w:t>
    </w:r>
    <w:r w:rsidRPr="0016535D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="00B94111" w:rsidRPr="0016535D">
      <w:rPr>
        <w:rFonts w:asciiTheme="majorBidi" w:hAnsiTheme="majorBidi" w:cstheme="majorBidi"/>
        <w:bCs/>
        <w:sz w:val="32"/>
        <w:szCs w:val="32"/>
      </w:rPr>
      <w:t>3</w:t>
    </w:r>
    <w:r w:rsidR="00533DC6">
      <w:rPr>
        <w:rFonts w:asciiTheme="majorBidi" w:hAnsiTheme="majorBidi" w:cstheme="majorBidi"/>
        <w:bCs/>
        <w:sz w:val="32"/>
        <w:szCs w:val="32"/>
        <w:lang w:val="en-US"/>
      </w:rPr>
      <w:t>0</w:t>
    </w:r>
    <w:r w:rsidR="00935D48" w:rsidRPr="0016535D">
      <w:rPr>
        <w:rFonts w:ascii="Angsana New" w:hAnsi="Angsana New" w:cs="Angsana New"/>
        <w:bCs/>
        <w:sz w:val="32"/>
        <w:szCs w:val="32"/>
        <w:lang w:bidi="th-TH"/>
      </w:rPr>
      <w:t xml:space="preserve"> </w:t>
    </w:r>
    <w:r w:rsidR="00935D48" w:rsidRPr="0016535D">
      <w:rPr>
        <w:rFonts w:ascii="Angsana New" w:hAnsi="Angsana New" w:cs="Angsana New" w:hint="cs"/>
        <w:bCs/>
        <w:sz w:val="32"/>
        <w:szCs w:val="32"/>
        <w:cs/>
        <w:lang w:bidi="th-TH"/>
      </w:rPr>
      <w:t>ม</w:t>
    </w:r>
    <w:r w:rsidR="00533DC6">
      <w:rPr>
        <w:rFonts w:ascii="Angsana New" w:hAnsi="Angsana New" w:cs="Angsana New" w:hint="cs"/>
        <w:bCs/>
        <w:sz w:val="32"/>
        <w:szCs w:val="32"/>
        <w:cs/>
        <w:lang w:bidi="th-TH"/>
      </w:rPr>
      <w:t>ิถุนายน</w:t>
    </w:r>
    <w:r w:rsidR="00935D48" w:rsidRPr="0016535D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="00B94111" w:rsidRPr="0016535D">
      <w:rPr>
        <w:rFonts w:asciiTheme="majorBidi" w:hAnsiTheme="majorBidi" w:cstheme="majorBidi"/>
        <w:bCs/>
        <w:sz w:val="32"/>
        <w:szCs w:val="32"/>
      </w:rPr>
      <w:t>2567</w:t>
    </w:r>
    <w:r w:rsidRPr="0016535D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Pr="0016535D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16535D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2EAED60C" w14:textId="77777777" w:rsidR="0043443E" w:rsidRPr="00935D48" w:rsidRDefault="0043443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1D57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A9D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1B4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031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4E29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25C"/>
    <w:rsid w:val="00022BB4"/>
    <w:rsid w:val="00022CE8"/>
    <w:rsid w:val="000230C0"/>
    <w:rsid w:val="000239FA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0CC9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0A5"/>
    <w:rsid w:val="0003464D"/>
    <w:rsid w:val="00034D7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A33"/>
    <w:rsid w:val="00036C21"/>
    <w:rsid w:val="00036C24"/>
    <w:rsid w:val="00036D73"/>
    <w:rsid w:val="00036E95"/>
    <w:rsid w:val="00036EEE"/>
    <w:rsid w:val="00036F52"/>
    <w:rsid w:val="000370A7"/>
    <w:rsid w:val="000370E8"/>
    <w:rsid w:val="00037609"/>
    <w:rsid w:val="00037853"/>
    <w:rsid w:val="000378C7"/>
    <w:rsid w:val="00037979"/>
    <w:rsid w:val="00037FDC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3BC1"/>
    <w:rsid w:val="00054433"/>
    <w:rsid w:val="00054663"/>
    <w:rsid w:val="000549C5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5D8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28C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824"/>
    <w:rsid w:val="00081947"/>
    <w:rsid w:val="00081985"/>
    <w:rsid w:val="000819B2"/>
    <w:rsid w:val="00081B52"/>
    <w:rsid w:val="00081E94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8E8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567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ECD"/>
    <w:rsid w:val="00090F48"/>
    <w:rsid w:val="0009110B"/>
    <w:rsid w:val="000911C3"/>
    <w:rsid w:val="000913A0"/>
    <w:rsid w:val="00091EE7"/>
    <w:rsid w:val="000920C4"/>
    <w:rsid w:val="000921E4"/>
    <w:rsid w:val="00092203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C44"/>
    <w:rsid w:val="00094D1B"/>
    <w:rsid w:val="00094D83"/>
    <w:rsid w:val="00094E2F"/>
    <w:rsid w:val="00094FB4"/>
    <w:rsid w:val="00095597"/>
    <w:rsid w:val="0009571D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E38"/>
    <w:rsid w:val="000A0FBB"/>
    <w:rsid w:val="000A12A1"/>
    <w:rsid w:val="000A12F5"/>
    <w:rsid w:val="000A1386"/>
    <w:rsid w:val="000A1458"/>
    <w:rsid w:val="000A1580"/>
    <w:rsid w:val="000A15E3"/>
    <w:rsid w:val="000A171A"/>
    <w:rsid w:val="000A18B8"/>
    <w:rsid w:val="000A1E4E"/>
    <w:rsid w:val="000A1F12"/>
    <w:rsid w:val="000A203C"/>
    <w:rsid w:val="000A2225"/>
    <w:rsid w:val="000A26A7"/>
    <w:rsid w:val="000A28AB"/>
    <w:rsid w:val="000A29F1"/>
    <w:rsid w:val="000A2BCE"/>
    <w:rsid w:val="000A2C2E"/>
    <w:rsid w:val="000A2F41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77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6F5D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56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A6C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5B"/>
    <w:rsid w:val="000C5376"/>
    <w:rsid w:val="000C539F"/>
    <w:rsid w:val="000C55E2"/>
    <w:rsid w:val="000C5801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EB6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2EC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59A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A33"/>
    <w:rsid w:val="000F3B0A"/>
    <w:rsid w:val="000F3B1D"/>
    <w:rsid w:val="000F3FC5"/>
    <w:rsid w:val="000F412F"/>
    <w:rsid w:val="000F48BF"/>
    <w:rsid w:val="000F4C5F"/>
    <w:rsid w:val="000F4D71"/>
    <w:rsid w:val="000F59B5"/>
    <w:rsid w:val="000F5C18"/>
    <w:rsid w:val="000F6169"/>
    <w:rsid w:val="000F6231"/>
    <w:rsid w:val="000F65F5"/>
    <w:rsid w:val="000F66D6"/>
    <w:rsid w:val="000F6DBA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222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A37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24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955"/>
    <w:rsid w:val="00116AA6"/>
    <w:rsid w:val="00116EC2"/>
    <w:rsid w:val="00116F60"/>
    <w:rsid w:val="00117562"/>
    <w:rsid w:val="001179E6"/>
    <w:rsid w:val="00117A65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774"/>
    <w:rsid w:val="0012182C"/>
    <w:rsid w:val="00121944"/>
    <w:rsid w:val="001222AE"/>
    <w:rsid w:val="0012295A"/>
    <w:rsid w:val="001229DE"/>
    <w:rsid w:val="00122A8E"/>
    <w:rsid w:val="00122B08"/>
    <w:rsid w:val="00122BAF"/>
    <w:rsid w:val="00122C0B"/>
    <w:rsid w:val="00122C19"/>
    <w:rsid w:val="00122D3A"/>
    <w:rsid w:val="00122FB7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86"/>
    <w:rsid w:val="00127385"/>
    <w:rsid w:val="001278C2"/>
    <w:rsid w:val="0012795F"/>
    <w:rsid w:val="00127973"/>
    <w:rsid w:val="00130028"/>
    <w:rsid w:val="0013011B"/>
    <w:rsid w:val="00130588"/>
    <w:rsid w:val="001305BB"/>
    <w:rsid w:val="00130698"/>
    <w:rsid w:val="001310FF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90B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40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32C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A1F"/>
    <w:rsid w:val="00166A43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A94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B31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1D"/>
    <w:rsid w:val="001910E9"/>
    <w:rsid w:val="0019122B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0C7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4E45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45B"/>
    <w:rsid w:val="001A1FC0"/>
    <w:rsid w:val="001A269D"/>
    <w:rsid w:val="001A2749"/>
    <w:rsid w:val="001A28C2"/>
    <w:rsid w:val="001A2944"/>
    <w:rsid w:val="001A2ACE"/>
    <w:rsid w:val="001A3281"/>
    <w:rsid w:val="001A35BC"/>
    <w:rsid w:val="001A39B9"/>
    <w:rsid w:val="001A40E2"/>
    <w:rsid w:val="001A428E"/>
    <w:rsid w:val="001A442F"/>
    <w:rsid w:val="001A4825"/>
    <w:rsid w:val="001A485D"/>
    <w:rsid w:val="001A48F4"/>
    <w:rsid w:val="001A4A19"/>
    <w:rsid w:val="001A4EFC"/>
    <w:rsid w:val="001A5ABA"/>
    <w:rsid w:val="001A5CAA"/>
    <w:rsid w:val="001A5E35"/>
    <w:rsid w:val="001A65B3"/>
    <w:rsid w:val="001A67F2"/>
    <w:rsid w:val="001A693A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36E"/>
    <w:rsid w:val="001B24DE"/>
    <w:rsid w:val="001B27CE"/>
    <w:rsid w:val="001B28B1"/>
    <w:rsid w:val="001B2922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DC1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1D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AAA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4F08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C782E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CE6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68B"/>
    <w:rsid w:val="001D5D1F"/>
    <w:rsid w:val="001D5D99"/>
    <w:rsid w:val="001D65D0"/>
    <w:rsid w:val="001D65E4"/>
    <w:rsid w:val="001D6F41"/>
    <w:rsid w:val="001D73E2"/>
    <w:rsid w:val="001D75E0"/>
    <w:rsid w:val="001D792D"/>
    <w:rsid w:val="001D7DA1"/>
    <w:rsid w:val="001D7E98"/>
    <w:rsid w:val="001E05B0"/>
    <w:rsid w:val="001E076C"/>
    <w:rsid w:val="001E0976"/>
    <w:rsid w:val="001E0CE4"/>
    <w:rsid w:val="001E1287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201"/>
    <w:rsid w:val="001F3A53"/>
    <w:rsid w:val="001F3CD1"/>
    <w:rsid w:val="001F3D49"/>
    <w:rsid w:val="001F487F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D1C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362"/>
    <w:rsid w:val="002254D7"/>
    <w:rsid w:val="00225627"/>
    <w:rsid w:val="002256F3"/>
    <w:rsid w:val="00225D4D"/>
    <w:rsid w:val="002264FF"/>
    <w:rsid w:val="002265D8"/>
    <w:rsid w:val="002268EA"/>
    <w:rsid w:val="002269D4"/>
    <w:rsid w:val="00226BA3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4FD5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47F7B"/>
    <w:rsid w:val="00250290"/>
    <w:rsid w:val="00250423"/>
    <w:rsid w:val="00250607"/>
    <w:rsid w:val="00250A7F"/>
    <w:rsid w:val="00250B66"/>
    <w:rsid w:val="0025105F"/>
    <w:rsid w:val="0025142D"/>
    <w:rsid w:val="0025164D"/>
    <w:rsid w:val="0025179F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865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270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3B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097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2CFB"/>
    <w:rsid w:val="00283130"/>
    <w:rsid w:val="00283275"/>
    <w:rsid w:val="0028327B"/>
    <w:rsid w:val="002835F6"/>
    <w:rsid w:val="002838F0"/>
    <w:rsid w:val="00284E05"/>
    <w:rsid w:val="00284FE0"/>
    <w:rsid w:val="002853AD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845"/>
    <w:rsid w:val="00297BE8"/>
    <w:rsid w:val="00297D6B"/>
    <w:rsid w:val="00297D7A"/>
    <w:rsid w:val="002A000B"/>
    <w:rsid w:val="002A0019"/>
    <w:rsid w:val="002A0047"/>
    <w:rsid w:val="002A03F0"/>
    <w:rsid w:val="002A0508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168"/>
    <w:rsid w:val="002A27D5"/>
    <w:rsid w:val="002A28E1"/>
    <w:rsid w:val="002A2B26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5DC9"/>
    <w:rsid w:val="002A6302"/>
    <w:rsid w:val="002A644B"/>
    <w:rsid w:val="002A689B"/>
    <w:rsid w:val="002A6908"/>
    <w:rsid w:val="002A6930"/>
    <w:rsid w:val="002A6A6E"/>
    <w:rsid w:val="002A6B9A"/>
    <w:rsid w:val="002A6C0B"/>
    <w:rsid w:val="002A6C24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B7FBD"/>
    <w:rsid w:val="002C03D9"/>
    <w:rsid w:val="002C0607"/>
    <w:rsid w:val="002C08A2"/>
    <w:rsid w:val="002C0E74"/>
    <w:rsid w:val="002C0EED"/>
    <w:rsid w:val="002C100E"/>
    <w:rsid w:val="002C10B9"/>
    <w:rsid w:val="002C155B"/>
    <w:rsid w:val="002C17F3"/>
    <w:rsid w:val="002C1BCF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9CC"/>
    <w:rsid w:val="002C6A9B"/>
    <w:rsid w:val="002C7217"/>
    <w:rsid w:val="002C7546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43E"/>
    <w:rsid w:val="002D369B"/>
    <w:rsid w:val="002D3C55"/>
    <w:rsid w:val="002D3D94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53"/>
    <w:rsid w:val="002E2762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D7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6F0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18"/>
    <w:rsid w:val="00303D29"/>
    <w:rsid w:val="00303D44"/>
    <w:rsid w:val="00303DFD"/>
    <w:rsid w:val="0030490B"/>
    <w:rsid w:val="00304997"/>
    <w:rsid w:val="00304D2A"/>
    <w:rsid w:val="00304D39"/>
    <w:rsid w:val="00304F7F"/>
    <w:rsid w:val="003051E7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793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0F08"/>
    <w:rsid w:val="0031116E"/>
    <w:rsid w:val="003114C7"/>
    <w:rsid w:val="0031155B"/>
    <w:rsid w:val="003116A8"/>
    <w:rsid w:val="00311E00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6E79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895"/>
    <w:rsid w:val="0033398C"/>
    <w:rsid w:val="00333CEF"/>
    <w:rsid w:val="00333E34"/>
    <w:rsid w:val="00334526"/>
    <w:rsid w:val="00334556"/>
    <w:rsid w:val="0033481B"/>
    <w:rsid w:val="00334E00"/>
    <w:rsid w:val="003353E4"/>
    <w:rsid w:val="00335D0D"/>
    <w:rsid w:val="00335EC8"/>
    <w:rsid w:val="003363E9"/>
    <w:rsid w:val="003365E6"/>
    <w:rsid w:val="003365F7"/>
    <w:rsid w:val="003367A9"/>
    <w:rsid w:val="00336A5E"/>
    <w:rsid w:val="0033728F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A87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680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D6B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3C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4E6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1C00"/>
    <w:rsid w:val="00382179"/>
    <w:rsid w:val="003821E0"/>
    <w:rsid w:val="00382848"/>
    <w:rsid w:val="00382906"/>
    <w:rsid w:val="00382C43"/>
    <w:rsid w:val="00382D49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8F9"/>
    <w:rsid w:val="003869CF"/>
    <w:rsid w:val="00386C2C"/>
    <w:rsid w:val="0038715F"/>
    <w:rsid w:val="0038759D"/>
    <w:rsid w:val="0038767C"/>
    <w:rsid w:val="00387720"/>
    <w:rsid w:val="0038798D"/>
    <w:rsid w:val="00387E46"/>
    <w:rsid w:val="00387E76"/>
    <w:rsid w:val="00387FBD"/>
    <w:rsid w:val="00390103"/>
    <w:rsid w:val="0039026D"/>
    <w:rsid w:val="00390523"/>
    <w:rsid w:val="00390725"/>
    <w:rsid w:val="003907DD"/>
    <w:rsid w:val="00390943"/>
    <w:rsid w:val="0039094B"/>
    <w:rsid w:val="00390979"/>
    <w:rsid w:val="00390F6C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1E18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6E4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B42"/>
    <w:rsid w:val="003A5CFF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2F84"/>
    <w:rsid w:val="003B314F"/>
    <w:rsid w:val="003B37EC"/>
    <w:rsid w:val="003B3918"/>
    <w:rsid w:val="003B392D"/>
    <w:rsid w:val="003B3FDB"/>
    <w:rsid w:val="003B5005"/>
    <w:rsid w:val="003B507A"/>
    <w:rsid w:val="003B50D2"/>
    <w:rsid w:val="003B5254"/>
    <w:rsid w:val="003B53D6"/>
    <w:rsid w:val="003B5403"/>
    <w:rsid w:val="003B5449"/>
    <w:rsid w:val="003B580C"/>
    <w:rsid w:val="003B61F0"/>
    <w:rsid w:val="003B6776"/>
    <w:rsid w:val="003B68AE"/>
    <w:rsid w:val="003B68CF"/>
    <w:rsid w:val="003B697C"/>
    <w:rsid w:val="003B6B27"/>
    <w:rsid w:val="003B6DDD"/>
    <w:rsid w:val="003B6E9B"/>
    <w:rsid w:val="003B6FCD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5A4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696"/>
    <w:rsid w:val="003C4CE9"/>
    <w:rsid w:val="003C5931"/>
    <w:rsid w:val="003C5F0F"/>
    <w:rsid w:val="003C5F7F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789"/>
    <w:rsid w:val="003D08E1"/>
    <w:rsid w:val="003D0BC4"/>
    <w:rsid w:val="003D0C18"/>
    <w:rsid w:val="003D0C53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3E8E"/>
    <w:rsid w:val="003D4355"/>
    <w:rsid w:val="003D46C9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E00F9"/>
    <w:rsid w:val="003E05A6"/>
    <w:rsid w:val="003E0791"/>
    <w:rsid w:val="003E09D7"/>
    <w:rsid w:val="003E0BCC"/>
    <w:rsid w:val="003E0FB3"/>
    <w:rsid w:val="003E10D2"/>
    <w:rsid w:val="003E12A9"/>
    <w:rsid w:val="003E1490"/>
    <w:rsid w:val="003E1731"/>
    <w:rsid w:val="003E1DBF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B0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46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2E28"/>
    <w:rsid w:val="00403050"/>
    <w:rsid w:val="0040306B"/>
    <w:rsid w:val="00403717"/>
    <w:rsid w:val="00403A57"/>
    <w:rsid w:val="00403A67"/>
    <w:rsid w:val="00403B4D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81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00B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DA2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76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05"/>
    <w:rsid w:val="004301E6"/>
    <w:rsid w:val="004308AC"/>
    <w:rsid w:val="00430A90"/>
    <w:rsid w:val="00430B93"/>
    <w:rsid w:val="00430CF0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4D79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7A6"/>
    <w:rsid w:val="004429D3"/>
    <w:rsid w:val="00442CC0"/>
    <w:rsid w:val="00442F36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C1F"/>
    <w:rsid w:val="00447DA6"/>
    <w:rsid w:val="00450012"/>
    <w:rsid w:val="00450146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15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6C9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16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38F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D92"/>
    <w:rsid w:val="00487F3F"/>
    <w:rsid w:val="004900EC"/>
    <w:rsid w:val="00490624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1AA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1D5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1B41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4F5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AB9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46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2D0"/>
    <w:rsid w:val="004D34C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6CBA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90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27132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C5D"/>
    <w:rsid w:val="00533D9A"/>
    <w:rsid w:val="00533DC6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AB"/>
    <w:rsid w:val="00535DB6"/>
    <w:rsid w:val="00536089"/>
    <w:rsid w:val="0053619C"/>
    <w:rsid w:val="005364D1"/>
    <w:rsid w:val="00536A54"/>
    <w:rsid w:val="00536B8E"/>
    <w:rsid w:val="0053706C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6EF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2CE"/>
    <w:rsid w:val="00551353"/>
    <w:rsid w:val="00551727"/>
    <w:rsid w:val="005517FF"/>
    <w:rsid w:val="00551C3F"/>
    <w:rsid w:val="00551C78"/>
    <w:rsid w:val="00551FB4"/>
    <w:rsid w:val="00552099"/>
    <w:rsid w:val="00552568"/>
    <w:rsid w:val="005526C1"/>
    <w:rsid w:val="005528DF"/>
    <w:rsid w:val="00552C6E"/>
    <w:rsid w:val="00552ED4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6E9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9B7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9EA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0D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243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D73"/>
    <w:rsid w:val="005D1E48"/>
    <w:rsid w:val="005D248D"/>
    <w:rsid w:val="005D2931"/>
    <w:rsid w:val="005D2E2B"/>
    <w:rsid w:val="005D2FE2"/>
    <w:rsid w:val="005D3031"/>
    <w:rsid w:val="005D3563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54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5C7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6E1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AEE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0E8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5B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C01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D43"/>
    <w:rsid w:val="00634F15"/>
    <w:rsid w:val="0063509C"/>
    <w:rsid w:val="006350A3"/>
    <w:rsid w:val="00635521"/>
    <w:rsid w:val="006356C3"/>
    <w:rsid w:val="00635BD3"/>
    <w:rsid w:val="00635D8A"/>
    <w:rsid w:val="00635E5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1F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6A3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DD"/>
    <w:rsid w:val="006611E7"/>
    <w:rsid w:val="0066155B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8ED"/>
    <w:rsid w:val="00664C33"/>
    <w:rsid w:val="006650DA"/>
    <w:rsid w:val="00665120"/>
    <w:rsid w:val="00665359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28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C6C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2B4"/>
    <w:rsid w:val="00682312"/>
    <w:rsid w:val="0068236B"/>
    <w:rsid w:val="00682875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311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8E9"/>
    <w:rsid w:val="006B0BBE"/>
    <w:rsid w:val="006B0BC4"/>
    <w:rsid w:val="006B0C71"/>
    <w:rsid w:val="006B1013"/>
    <w:rsid w:val="006B105C"/>
    <w:rsid w:val="006B121A"/>
    <w:rsid w:val="006B1442"/>
    <w:rsid w:val="006B1916"/>
    <w:rsid w:val="006B1BC9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5F42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2DD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2A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C6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0AB"/>
    <w:rsid w:val="006C7105"/>
    <w:rsid w:val="006C753F"/>
    <w:rsid w:val="006C75BB"/>
    <w:rsid w:val="006C765C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6D2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5E89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2F6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2A5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4E9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D6F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0A3"/>
    <w:rsid w:val="00736188"/>
    <w:rsid w:val="007362B4"/>
    <w:rsid w:val="00736801"/>
    <w:rsid w:val="00736C40"/>
    <w:rsid w:val="00736F65"/>
    <w:rsid w:val="00737196"/>
    <w:rsid w:val="007372B7"/>
    <w:rsid w:val="007374AB"/>
    <w:rsid w:val="007376F7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95F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AD1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1DCF"/>
    <w:rsid w:val="00751FD1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23D"/>
    <w:rsid w:val="00754689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59B3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766"/>
    <w:rsid w:val="007577A3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468"/>
    <w:rsid w:val="0076769E"/>
    <w:rsid w:val="007676DA"/>
    <w:rsid w:val="00767AED"/>
    <w:rsid w:val="00767B43"/>
    <w:rsid w:val="00767C41"/>
    <w:rsid w:val="00767E7E"/>
    <w:rsid w:val="007704E8"/>
    <w:rsid w:val="007709FB"/>
    <w:rsid w:val="00770D69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3A9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373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3D9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77EB6"/>
    <w:rsid w:val="0078012E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4AD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A83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6EC1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CED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96"/>
    <w:rsid w:val="00794FFB"/>
    <w:rsid w:val="007956D1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1CF"/>
    <w:rsid w:val="007A02BA"/>
    <w:rsid w:val="007A03BA"/>
    <w:rsid w:val="007A03FF"/>
    <w:rsid w:val="007A046F"/>
    <w:rsid w:val="007A04BF"/>
    <w:rsid w:val="007A0516"/>
    <w:rsid w:val="007A0AF1"/>
    <w:rsid w:val="007A0CA8"/>
    <w:rsid w:val="007A0CB3"/>
    <w:rsid w:val="007A0CBB"/>
    <w:rsid w:val="007A0CD2"/>
    <w:rsid w:val="007A0D1F"/>
    <w:rsid w:val="007A1058"/>
    <w:rsid w:val="007A111D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A7BF5"/>
    <w:rsid w:val="007A7CCB"/>
    <w:rsid w:val="007A7E5E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7FF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325"/>
    <w:rsid w:val="007B48C8"/>
    <w:rsid w:val="007B4FC6"/>
    <w:rsid w:val="007B5037"/>
    <w:rsid w:val="007B520B"/>
    <w:rsid w:val="007B526A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526"/>
    <w:rsid w:val="007C65DC"/>
    <w:rsid w:val="007C6641"/>
    <w:rsid w:val="007C6699"/>
    <w:rsid w:val="007C6F6A"/>
    <w:rsid w:val="007C70B5"/>
    <w:rsid w:val="007C739E"/>
    <w:rsid w:val="007C7D0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BD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DD8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C92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28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6B8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0F0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52E"/>
    <w:rsid w:val="0081397B"/>
    <w:rsid w:val="008139D4"/>
    <w:rsid w:val="0081414E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17FDA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602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5CBF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BF3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EEA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6BB6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BAB"/>
    <w:rsid w:val="00864E4E"/>
    <w:rsid w:val="0086554E"/>
    <w:rsid w:val="0086554F"/>
    <w:rsid w:val="008657F8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A0C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9E"/>
    <w:rsid w:val="008867B5"/>
    <w:rsid w:val="00886C3D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953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A6E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0D4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5BD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1F4E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3CE1"/>
    <w:rsid w:val="008E411C"/>
    <w:rsid w:val="008E43F5"/>
    <w:rsid w:val="008E43F9"/>
    <w:rsid w:val="008E443A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61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1453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A11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06A"/>
    <w:rsid w:val="0091144B"/>
    <w:rsid w:val="00911699"/>
    <w:rsid w:val="009119E1"/>
    <w:rsid w:val="009119E7"/>
    <w:rsid w:val="00911DB1"/>
    <w:rsid w:val="00911EC9"/>
    <w:rsid w:val="009122D0"/>
    <w:rsid w:val="009123B9"/>
    <w:rsid w:val="00912476"/>
    <w:rsid w:val="0091257D"/>
    <w:rsid w:val="009126CD"/>
    <w:rsid w:val="0091289C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51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AF3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63D"/>
    <w:rsid w:val="00976DF4"/>
    <w:rsid w:val="00976E77"/>
    <w:rsid w:val="00976ED2"/>
    <w:rsid w:val="00976F86"/>
    <w:rsid w:val="00977017"/>
    <w:rsid w:val="009777AF"/>
    <w:rsid w:val="0097788C"/>
    <w:rsid w:val="009778DF"/>
    <w:rsid w:val="009778EA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10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334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02E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17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2A5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2C36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2D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2AB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2D5"/>
    <w:rsid w:val="009E43A6"/>
    <w:rsid w:val="009E4444"/>
    <w:rsid w:val="009E457A"/>
    <w:rsid w:val="009E4771"/>
    <w:rsid w:val="009E491C"/>
    <w:rsid w:val="009E4B0E"/>
    <w:rsid w:val="009E4CF8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C17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6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6C65"/>
    <w:rsid w:val="009F721D"/>
    <w:rsid w:val="009F7801"/>
    <w:rsid w:val="009F79B0"/>
    <w:rsid w:val="009F79DB"/>
    <w:rsid w:val="009F7B63"/>
    <w:rsid w:val="009F7F0D"/>
    <w:rsid w:val="00A00A12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CA2"/>
    <w:rsid w:val="00A06F53"/>
    <w:rsid w:val="00A0707C"/>
    <w:rsid w:val="00A07099"/>
    <w:rsid w:val="00A0753A"/>
    <w:rsid w:val="00A07804"/>
    <w:rsid w:val="00A07AC3"/>
    <w:rsid w:val="00A07AE2"/>
    <w:rsid w:val="00A07C7C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1F78"/>
    <w:rsid w:val="00A120BA"/>
    <w:rsid w:val="00A12162"/>
    <w:rsid w:val="00A121B9"/>
    <w:rsid w:val="00A123FC"/>
    <w:rsid w:val="00A12453"/>
    <w:rsid w:val="00A1249D"/>
    <w:rsid w:val="00A128C3"/>
    <w:rsid w:val="00A12B28"/>
    <w:rsid w:val="00A12B59"/>
    <w:rsid w:val="00A12B5B"/>
    <w:rsid w:val="00A12EEA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69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973"/>
    <w:rsid w:val="00A35D79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455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27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936"/>
    <w:rsid w:val="00A52A16"/>
    <w:rsid w:val="00A52AB3"/>
    <w:rsid w:val="00A52B64"/>
    <w:rsid w:val="00A52E9C"/>
    <w:rsid w:val="00A52F36"/>
    <w:rsid w:val="00A5302A"/>
    <w:rsid w:val="00A53061"/>
    <w:rsid w:val="00A530B4"/>
    <w:rsid w:val="00A531E5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24E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22"/>
    <w:rsid w:val="00A7013A"/>
    <w:rsid w:val="00A70154"/>
    <w:rsid w:val="00A70295"/>
    <w:rsid w:val="00A705CB"/>
    <w:rsid w:val="00A705CC"/>
    <w:rsid w:val="00A70897"/>
    <w:rsid w:val="00A70A73"/>
    <w:rsid w:val="00A70D32"/>
    <w:rsid w:val="00A70F5F"/>
    <w:rsid w:val="00A7163A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C80"/>
    <w:rsid w:val="00A73DA4"/>
    <w:rsid w:val="00A73FF6"/>
    <w:rsid w:val="00A74355"/>
    <w:rsid w:val="00A7445B"/>
    <w:rsid w:val="00A74461"/>
    <w:rsid w:val="00A74901"/>
    <w:rsid w:val="00A749D5"/>
    <w:rsid w:val="00A74F93"/>
    <w:rsid w:val="00A754C4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4E0"/>
    <w:rsid w:val="00A76663"/>
    <w:rsid w:val="00A766CE"/>
    <w:rsid w:val="00A7691C"/>
    <w:rsid w:val="00A76B21"/>
    <w:rsid w:val="00A76DBF"/>
    <w:rsid w:val="00A76E65"/>
    <w:rsid w:val="00A77449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9D9"/>
    <w:rsid w:val="00A80A1E"/>
    <w:rsid w:val="00A80D37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37F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A6F"/>
    <w:rsid w:val="00A91ADF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706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C5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B29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92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B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30"/>
    <w:rsid w:val="00AC7691"/>
    <w:rsid w:val="00AC7FBD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5B5"/>
    <w:rsid w:val="00AD573E"/>
    <w:rsid w:val="00AD5972"/>
    <w:rsid w:val="00AD59F9"/>
    <w:rsid w:val="00AD5F7D"/>
    <w:rsid w:val="00AD6136"/>
    <w:rsid w:val="00AD6239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4E0"/>
    <w:rsid w:val="00AE39AD"/>
    <w:rsid w:val="00AE3A62"/>
    <w:rsid w:val="00AE3A74"/>
    <w:rsid w:val="00AE3FD0"/>
    <w:rsid w:val="00AE4081"/>
    <w:rsid w:val="00AE41F7"/>
    <w:rsid w:val="00AE4658"/>
    <w:rsid w:val="00AE467F"/>
    <w:rsid w:val="00AE473C"/>
    <w:rsid w:val="00AE4851"/>
    <w:rsid w:val="00AE4866"/>
    <w:rsid w:val="00AE4BFC"/>
    <w:rsid w:val="00AE4F6D"/>
    <w:rsid w:val="00AE4FFB"/>
    <w:rsid w:val="00AE505D"/>
    <w:rsid w:val="00AE51A8"/>
    <w:rsid w:val="00AE526C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DF5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BA4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A1F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0B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388"/>
    <w:rsid w:val="00B20423"/>
    <w:rsid w:val="00B20424"/>
    <w:rsid w:val="00B205EE"/>
    <w:rsid w:val="00B20772"/>
    <w:rsid w:val="00B20D54"/>
    <w:rsid w:val="00B213E2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82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ADC"/>
    <w:rsid w:val="00B25CC6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40C"/>
    <w:rsid w:val="00B34A48"/>
    <w:rsid w:val="00B34AF2"/>
    <w:rsid w:val="00B34B59"/>
    <w:rsid w:val="00B34B8A"/>
    <w:rsid w:val="00B35052"/>
    <w:rsid w:val="00B355D7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D8A"/>
    <w:rsid w:val="00B36FCA"/>
    <w:rsid w:val="00B370FA"/>
    <w:rsid w:val="00B371A1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C6E"/>
    <w:rsid w:val="00B53DE5"/>
    <w:rsid w:val="00B53F72"/>
    <w:rsid w:val="00B53F9D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BE9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57E7B"/>
    <w:rsid w:val="00B6022A"/>
    <w:rsid w:val="00B60427"/>
    <w:rsid w:val="00B60472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2987"/>
    <w:rsid w:val="00B62A79"/>
    <w:rsid w:val="00B62ECF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8D"/>
    <w:rsid w:val="00B660A8"/>
    <w:rsid w:val="00B662A4"/>
    <w:rsid w:val="00B66623"/>
    <w:rsid w:val="00B66862"/>
    <w:rsid w:val="00B66B61"/>
    <w:rsid w:val="00B66C08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282"/>
    <w:rsid w:val="00B74385"/>
    <w:rsid w:val="00B745B6"/>
    <w:rsid w:val="00B747D0"/>
    <w:rsid w:val="00B74864"/>
    <w:rsid w:val="00B748EB"/>
    <w:rsid w:val="00B74FDB"/>
    <w:rsid w:val="00B751E6"/>
    <w:rsid w:val="00B753A9"/>
    <w:rsid w:val="00B759C8"/>
    <w:rsid w:val="00B75B12"/>
    <w:rsid w:val="00B762C7"/>
    <w:rsid w:val="00B7645D"/>
    <w:rsid w:val="00B76515"/>
    <w:rsid w:val="00B76658"/>
    <w:rsid w:val="00B767DF"/>
    <w:rsid w:val="00B768C4"/>
    <w:rsid w:val="00B76974"/>
    <w:rsid w:val="00B76C05"/>
    <w:rsid w:val="00B76C91"/>
    <w:rsid w:val="00B76CD9"/>
    <w:rsid w:val="00B76FA7"/>
    <w:rsid w:val="00B77174"/>
    <w:rsid w:val="00B772B8"/>
    <w:rsid w:val="00B77340"/>
    <w:rsid w:val="00B77901"/>
    <w:rsid w:val="00B77A45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4F3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0A62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65D"/>
    <w:rsid w:val="00B939FE"/>
    <w:rsid w:val="00B93CBA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92A"/>
    <w:rsid w:val="00BA0DFB"/>
    <w:rsid w:val="00BA1319"/>
    <w:rsid w:val="00BA1341"/>
    <w:rsid w:val="00BA13CC"/>
    <w:rsid w:val="00BA19F5"/>
    <w:rsid w:val="00BA1E52"/>
    <w:rsid w:val="00BA1E65"/>
    <w:rsid w:val="00BA212B"/>
    <w:rsid w:val="00BA2298"/>
    <w:rsid w:val="00BA2364"/>
    <w:rsid w:val="00BA23B3"/>
    <w:rsid w:val="00BA26CA"/>
    <w:rsid w:val="00BA26CF"/>
    <w:rsid w:val="00BA281D"/>
    <w:rsid w:val="00BA292D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2E4"/>
    <w:rsid w:val="00BA5406"/>
    <w:rsid w:val="00BA54A3"/>
    <w:rsid w:val="00BA568F"/>
    <w:rsid w:val="00BA5701"/>
    <w:rsid w:val="00BA580C"/>
    <w:rsid w:val="00BA5C92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A7DC3"/>
    <w:rsid w:val="00BB0362"/>
    <w:rsid w:val="00BB03D7"/>
    <w:rsid w:val="00BB049E"/>
    <w:rsid w:val="00BB077B"/>
    <w:rsid w:val="00BB0959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AF6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2E8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53D5"/>
    <w:rsid w:val="00BC54FB"/>
    <w:rsid w:val="00BC5964"/>
    <w:rsid w:val="00BC5A35"/>
    <w:rsid w:val="00BC5F4D"/>
    <w:rsid w:val="00BC5F53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123"/>
    <w:rsid w:val="00BD2E7C"/>
    <w:rsid w:val="00BD30A5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4EE0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8DD"/>
    <w:rsid w:val="00BE0BB3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81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BA9"/>
    <w:rsid w:val="00BF2C02"/>
    <w:rsid w:val="00BF2E5D"/>
    <w:rsid w:val="00BF3027"/>
    <w:rsid w:val="00BF3158"/>
    <w:rsid w:val="00BF3331"/>
    <w:rsid w:val="00BF35BC"/>
    <w:rsid w:val="00BF3621"/>
    <w:rsid w:val="00BF36D7"/>
    <w:rsid w:val="00BF36EC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A00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C1"/>
    <w:rsid w:val="00C024D4"/>
    <w:rsid w:val="00C027A4"/>
    <w:rsid w:val="00C02881"/>
    <w:rsid w:val="00C03EC8"/>
    <w:rsid w:val="00C03FE9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07A"/>
    <w:rsid w:val="00C051C7"/>
    <w:rsid w:val="00C054E5"/>
    <w:rsid w:val="00C05553"/>
    <w:rsid w:val="00C0555D"/>
    <w:rsid w:val="00C057EB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2F76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5EFD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BA4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054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0A6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A88"/>
    <w:rsid w:val="00C41DED"/>
    <w:rsid w:val="00C42386"/>
    <w:rsid w:val="00C42E1B"/>
    <w:rsid w:val="00C42F2B"/>
    <w:rsid w:val="00C431DC"/>
    <w:rsid w:val="00C432E7"/>
    <w:rsid w:val="00C4368D"/>
    <w:rsid w:val="00C43872"/>
    <w:rsid w:val="00C4391F"/>
    <w:rsid w:val="00C43AD4"/>
    <w:rsid w:val="00C43BCF"/>
    <w:rsid w:val="00C43E5D"/>
    <w:rsid w:val="00C43EDB"/>
    <w:rsid w:val="00C44140"/>
    <w:rsid w:val="00C4449E"/>
    <w:rsid w:val="00C444D8"/>
    <w:rsid w:val="00C44542"/>
    <w:rsid w:val="00C44622"/>
    <w:rsid w:val="00C446DB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650"/>
    <w:rsid w:val="00C479BB"/>
    <w:rsid w:val="00C47A7A"/>
    <w:rsid w:val="00C47B99"/>
    <w:rsid w:val="00C47BA5"/>
    <w:rsid w:val="00C47CE7"/>
    <w:rsid w:val="00C5026C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103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2D03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29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61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15A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0B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C57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4AD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01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E9F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2BF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11E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672"/>
    <w:rsid w:val="00CC69B9"/>
    <w:rsid w:val="00CC6C64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51E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CAE"/>
    <w:rsid w:val="00CD4D01"/>
    <w:rsid w:val="00CD4FFC"/>
    <w:rsid w:val="00CD5087"/>
    <w:rsid w:val="00CD526B"/>
    <w:rsid w:val="00CD5486"/>
    <w:rsid w:val="00CD54F6"/>
    <w:rsid w:val="00CD5677"/>
    <w:rsid w:val="00CD57C4"/>
    <w:rsid w:val="00CD5C06"/>
    <w:rsid w:val="00CD5CDB"/>
    <w:rsid w:val="00CD6001"/>
    <w:rsid w:val="00CD66AE"/>
    <w:rsid w:val="00CD670A"/>
    <w:rsid w:val="00CD6788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25"/>
    <w:rsid w:val="00CF6A53"/>
    <w:rsid w:val="00CF6DEC"/>
    <w:rsid w:val="00CF7037"/>
    <w:rsid w:val="00CF70FE"/>
    <w:rsid w:val="00CF77B7"/>
    <w:rsid w:val="00CF77EC"/>
    <w:rsid w:val="00D0064C"/>
    <w:rsid w:val="00D00676"/>
    <w:rsid w:val="00D0070D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8C8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1E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2FF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C1E"/>
    <w:rsid w:val="00D26D8C"/>
    <w:rsid w:val="00D26F3A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45B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7F"/>
    <w:rsid w:val="00D3388B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B5B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5C8D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88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87D"/>
    <w:rsid w:val="00D719DE"/>
    <w:rsid w:val="00D71E36"/>
    <w:rsid w:val="00D71EBA"/>
    <w:rsid w:val="00D71F20"/>
    <w:rsid w:val="00D7209C"/>
    <w:rsid w:val="00D72129"/>
    <w:rsid w:val="00D723A8"/>
    <w:rsid w:val="00D72585"/>
    <w:rsid w:val="00D72A72"/>
    <w:rsid w:val="00D72C57"/>
    <w:rsid w:val="00D72F54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5D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11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1D6"/>
    <w:rsid w:val="00D9424A"/>
    <w:rsid w:val="00D946AF"/>
    <w:rsid w:val="00D94CAA"/>
    <w:rsid w:val="00D950BF"/>
    <w:rsid w:val="00D955B0"/>
    <w:rsid w:val="00D959AE"/>
    <w:rsid w:val="00D95A76"/>
    <w:rsid w:val="00D95EC4"/>
    <w:rsid w:val="00D9604B"/>
    <w:rsid w:val="00D960FB"/>
    <w:rsid w:val="00D96302"/>
    <w:rsid w:val="00D96B95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B4C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886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8D"/>
    <w:rsid w:val="00DB66BD"/>
    <w:rsid w:val="00DB678D"/>
    <w:rsid w:val="00DB6791"/>
    <w:rsid w:val="00DB6B97"/>
    <w:rsid w:val="00DB6BF7"/>
    <w:rsid w:val="00DB6D5B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18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8C6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829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56B"/>
    <w:rsid w:val="00DD73C0"/>
    <w:rsid w:val="00DD7670"/>
    <w:rsid w:val="00DD76B3"/>
    <w:rsid w:val="00DD776C"/>
    <w:rsid w:val="00DD78CB"/>
    <w:rsid w:val="00DD7AA9"/>
    <w:rsid w:val="00DD7C97"/>
    <w:rsid w:val="00DE0103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1B4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6A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7A9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732"/>
    <w:rsid w:val="00DF69A0"/>
    <w:rsid w:val="00DF6B97"/>
    <w:rsid w:val="00DF6C73"/>
    <w:rsid w:val="00DF7010"/>
    <w:rsid w:val="00DF7460"/>
    <w:rsid w:val="00DF7494"/>
    <w:rsid w:val="00DF7A76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ABF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280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29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0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4EC9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2CD"/>
    <w:rsid w:val="00E37457"/>
    <w:rsid w:val="00E37568"/>
    <w:rsid w:val="00E3783F"/>
    <w:rsid w:val="00E37B46"/>
    <w:rsid w:val="00E37E05"/>
    <w:rsid w:val="00E37E08"/>
    <w:rsid w:val="00E40235"/>
    <w:rsid w:val="00E40541"/>
    <w:rsid w:val="00E4072B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DAA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5B6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3F"/>
    <w:rsid w:val="00E63060"/>
    <w:rsid w:val="00E630C2"/>
    <w:rsid w:val="00E6357F"/>
    <w:rsid w:val="00E638FD"/>
    <w:rsid w:val="00E63D75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644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739"/>
    <w:rsid w:val="00E74988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B46"/>
    <w:rsid w:val="00E77BD0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97A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6AA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26C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C4C"/>
    <w:rsid w:val="00EA0D41"/>
    <w:rsid w:val="00EA1112"/>
    <w:rsid w:val="00EA142C"/>
    <w:rsid w:val="00EA1E18"/>
    <w:rsid w:val="00EA1E6D"/>
    <w:rsid w:val="00EA2211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21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776"/>
    <w:rsid w:val="00EB480A"/>
    <w:rsid w:val="00EB49E6"/>
    <w:rsid w:val="00EB4B34"/>
    <w:rsid w:val="00EB4C68"/>
    <w:rsid w:val="00EB4FB1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B7C5B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6C9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D79A6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931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3A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493"/>
    <w:rsid w:val="00F03607"/>
    <w:rsid w:val="00F03B94"/>
    <w:rsid w:val="00F03F24"/>
    <w:rsid w:val="00F0422E"/>
    <w:rsid w:val="00F042A9"/>
    <w:rsid w:val="00F0433D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DF6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D59"/>
    <w:rsid w:val="00F20FDF"/>
    <w:rsid w:val="00F21054"/>
    <w:rsid w:val="00F21178"/>
    <w:rsid w:val="00F212C0"/>
    <w:rsid w:val="00F215EF"/>
    <w:rsid w:val="00F2179A"/>
    <w:rsid w:val="00F2197A"/>
    <w:rsid w:val="00F21AC7"/>
    <w:rsid w:val="00F21AFE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27FC6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17"/>
    <w:rsid w:val="00F33DBB"/>
    <w:rsid w:val="00F33E59"/>
    <w:rsid w:val="00F344CB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1D4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4EA4"/>
    <w:rsid w:val="00F45013"/>
    <w:rsid w:val="00F450D2"/>
    <w:rsid w:val="00F452FB"/>
    <w:rsid w:val="00F45461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4FC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9AF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4BC8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06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907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BCF"/>
    <w:rsid w:val="00F87FDC"/>
    <w:rsid w:val="00F90322"/>
    <w:rsid w:val="00F90520"/>
    <w:rsid w:val="00F9057B"/>
    <w:rsid w:val="00F90A66"/>
    <w:rsid w:val="00F90A9D"/>
    <w:rsid w:val="00F91240"/>
    <w:rsid w:val="00F9147A"/>
    <w:rsid w:val="00F91527"/>
    <w:rsid w:val="00F9187C"/>
    <w:rsid w:val="00F9191E"/>
    <w:rsid w:val="00F91C27"/>
    <w:rsid w:val="00F91C9F"/>
    <w:rsid w:val="00F91D41"/>
    <w:rsid w:val="00F91F16"/>
    <w:rsid w:val="00F92000"/>
    <w:rsid w:val="00F92092"/>
    <w:rsid w:val="00F922BD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4E0"/>
    <w:rsid w:val="00F96554"/>
    <w:rsid w:val="00F9666E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1CD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74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C6C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62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4CD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7F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BD4"/>
    <w:rsid w:val="00FD2CD0"/>
    <w:rsid w:val="00FD2D13"/>
    <w:rsid w:val="00FD2FBD"/>
    <w:rsid w:val="00FD30DC"/>
    <w:rsid w:val="00FD3889"/>
    <w:rsid w:val="00FD3AAE"/>
    <w:rsid w:val="00FD3D66"/>
    <w:rsid w:val="00FD3EEB"/>
    <w:rsid w:val="00FD4049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2E1C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EF2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4" ma:contentTypeDescription="Create a new document." ma:contentTypeScope="" ma:versionID="38627a4777f5c220bc702cf226ed0bb7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49ec426ba7bdfe20d323c238d8e64d62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D44813-7B1A-4B78-89F4-0BBE9E1F92E8}"/>
</file>

<file path=customXml/itemProps2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159</TotalTime>
  <Pages>19</Pages>
  <Words>3297</Words>
  <Characters>18798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Pitchakorn, Kuljittianurak</cp:lastModifiedBy>
  <cp:revision>49</cp:revision>
  <cp:lastPrinted>2024-07-26T12:57:00Z</cp:lastPrinted>
  <dcterms:created xsi:type="dcterms:W3CDTF">2024-07-23T06:16:00Z</dcterms:created>
  <dcterms:modified xsi:type="dcterms:W3CDTF">2024-08-02T10:24:00Z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0x0101009891B7B9541D3948AE551C8AC33DD15A</vt:lpwstr>
  </property>
</Properties>
</file>