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B1154" w14:textId="77777777" w:rsidR="00873B33" w:rsidRPr="00105349" w:rsidRDefault="00620ECE" w:rsidP="00907BC5">
      <w:pPr>
        <w:tabs>
          <w:tab w:val="left" w:pos="720"/>
          <w:tab w:val="left" w:pos="1080"/>
        </w:tabs>
        <w:ind w:right="-28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105349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เรดดี้แพลนเน็ต จำกัด (มหาชน)</w:t>
      </w:r>
      <w:r w:rsidRPr="00105349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9B4A8D" w:rsidRPr="00105349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2FF48395" w14:textId="77777777" w:rsidR="00877065" w:rsidRPr="00105349" w:rsidRDefault="00877065" w:rsidP="003A00D8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105349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5268AA38" w14:textId="3C0BA6FC" w:rsidR="00873B33" w:rsidRPr="00105349" w:rsidRDefault="00A66906" w:rsidP="003A00D8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105349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สำหรับงวดสามเดือนและงวดหกเดือนสิ้นสุดวันที่ </w:t>
      </w:r>
      <w:r w:rsidR="00105349" w:rsidRPr="00105349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105349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มิถุนายน </w:t>
      </w:r>
      <w:r w:rsidR="00105349" w:rsidRPr="00105349">
        <w:rPr>
          <w:rFonts w:asciiTheme="majorBidi" w:hAnsiTheme="majorBidi" w:cstheme="majorBidi"/>
          <w:b/>
          <w:bCs/>
          <w:sz w:val="36"/>
          <w:szCs w:val="36"/>
        </w:rPr>
        <w:t>2567</w:t>
      </w:r>
      <w:r w:rsidR="0062289A" w:rsidRPr="00105349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r w:rsidR="0062289A" w:rsidRPr="00105349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ยังไม่ได้ตรวจสอบ)</w:t>
      </w:r>
    </w:p>
    <w:p w14:paraId="1456FDF0" w14:textId="77777777" w:rsidR="00873B33" w:rsidRPr="00105349" w:rsidRDefault="009B4A8D" w:rsidP="00AF6625">
      <w:pPr>
        <w:numPr>
          <w:ilvl w:val="0"/>
          <w:numId w:val="1"/>
        </w:numPr>
        <w:spacing w:before="360"/>
        <w:ind w:left="540" w:right="-25" w:hanging="540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6858A0A0" w14:textId="5893E90F" w:rsidR="00B50E4A" w:rsidRPr="00105349" w:rsidRDefault="00B50E4A" w:rsidP="00860DBF">
      <w:pPr>
        <w:ind w:left="562" w:right="-29"/>
        <w:jc w:val="thaiDistribute"/>
        <w:rPr>
          <w:rFonts w:asciiTheme="majorBidi" w:hAnsiTheme="majorBidi" w:cstheme="majorBidi"/>
          <w:spacing w:val="-8"/>
        </w:rPr>
      </w:pPr>
      <w:r w:rsidRPr="00105349">
        <w:rPr>
          <w:rFonts w:asciiTheme="majorBidi" w:hAnsiTheme="majorBidi" w:cstheme="majorBidi"/>
          <w:spacing w:val="-8"/>
          <w:cs/>
        </w:rPr>
        <w:t>บริษัท เรดดี้แพลนเน็ต จำกัด (มหาชน) (“บริษัท”) เป็นนิติบุคคลที่จัดตั้งขึ้นในประเทศไทย</w:t>
      </w:r>
      <w:r w:rsidR="00562B1D" w:rsidRPr="00105349">
        <w:rPr>
          <w:rFonts w:asciiTheme="majorBidi" w:hAnsiTheme="majorBidi" w:cstheme="majorBidi"/>
          <w:spacing w:val="-8"/>
        </w:rPr>
        <w:br/>
      </w:r>
      <w:r w:rsidRPr="00105349">
        <w:rPr>
          <w:rFonts w:asciiTheme="majorBidi" w:hAnsiTheme="majorBidi" w:cstheme="majorBidi"/>
          <w:spacing w:val="-8"/>
          <w:cs/>
        </w:rPr>
        <w:t xml:space="preserve">เมื่อวันที่ </w:t>
      </w:r>
      <w:r w:rsidR="00105349" w:rsidRPr="00105349">
        <w:rPr>
          <w:rFonts w:asciiTheme="majorBidi" w:hAnsiTheme="majorBidi" w:cstheme="majorBidi"/>
          <w:spacing w:val="-8"/>
        </w:rPr>
        <w:t>1</w:t>
      </w:r>
      <w:r w:rsidRPr="00105349">
        <w:rPr>
          <w:rFonts w:asciiTheme="majorBidi" w:hAnsiTheme="majorBidi" w:cstheme="majorBidi"/>
          <w:spacing w:val="-8"/>
          <w:cs/>
        </w:rPr>
        <w:t xml:space="preserve"> สิงหาคม </w:t>
      </w:r>
      <w:r w:rsidR="00105349" w:rsidRPr="00105349">
        <w:rPr>
          <w:rFonts w:asciiTheme="majorBidi" w:hAnsiTheme="majorBidi" w:cstheme="majorBidi"/>
          <w:spacing w:val="-8"/>
        </w:rPr>
        <w:t>2543</w:t>
      </w:r>
      <w:r w:rsidRPr="00105349">
        <w:rPr>
          <w:rFonts w:asciiTheme="majorBidi" w:hAnsiTheme="majorBidi" w:cstheme="majorBidi"/>
          <w:spacing w:val="-8"/>
          <w:cs/>
        </w:rPr>
        <w:t xml:space="preserve"> และมีที่อยู่จดทะเบียนตั้งอยู่ที่ </w:t>
      </w:r>
      <w:r w:rsidR="00105349" w:rsidRPr="00105349">
        <w:rPr>
          <w:rFonts w:asciiTheme="majorBidi" w:hAnsiTheme="majorBidi" w:cstheme="majorBidi"/>
          <w:spacing w:val="-8"/>
        </w:rPr>
        <w:t>51</w:t>
      </w:r>
      <w:r w:rsidRPr="00105349">
        <w:rPr>
          <w:rFonts w:asciiTheme="majorBidi" w:hAnsiTheme="majorBidi" w:cstheme="majorBidi"/>
          <w:spacing w:val="-8"/>
          <w:cs/>
        </w:rPr>
        <w:t xml:space="preserve"> อาคารเมเจอร์ ทาวเวอร์ พระราม </w:t>
      </w:r>
      <w:r w:rsidR="00105349" w:rsidRPr="00105349">
        <w:rPr>
          <w:rFonts w:asciiTheme="majorBidi" w:hAnsiTheme="majorBidi" w:cstheme="majorBidi"/>
          <w:spacing w:val="-8"/>
        </w:rPr>
        <w:t>9</w:t>
      </w:r>
      <w:r w:rsidRPr="00105349">
        <w:rPr>
          <w:rFonts w:asciiTheme="majorBidi" w:hAnsiTheme="majorBidi" w:cstheme="majorBidi"/>
          <w:spacing w:val="-8"/>
          <w:cs/>
        </w:rPr>
        <w:t xml:space="preserve"> </w:t>
      </w:r>
      <w:r w:rsidR="006B39B8" w:rsidRPr="00105349">
        <w:rPr>
          <w:rFonts w:asciiTheme="majorBidi" w:hAnsiTheme="majorBidi" w:cstheme="majorBidi"/>
          <w:spacing w:val="-8"/>
        </w:rPr>
        <w:t>-</w:t>
      </w:r>
      <w:r w:rsidRPr="00105349">
        <w:rPr>
          <w:rFonts w:asciiTheme="majorBidi" w:hAnsiTheme="majorBidi" w:cstheme="majorBidi"/>
          <w:spacing w:val="-8"/>
          <w:cs/>
        </w:rPr>
        <w:t xml:space="preserve"> รามคำแหง</w:t>
      </w:r>
      <w:r w:rsidR="00562B1D" w:rsidRPr="00105349">
        <w:rPr>
          <w:rFonts w:asciiTheme="majorBidi" w:hAnsiTheme="majorBidi" w:cstheme="majorBidi"/>
          <w:spacing w:val="-8"/>
        </w:rPr>
        <w:br/>
      </w:r>
      <w:r w:rsidRPr="00105349">
        <w:rPr>
          <w:rFonts w:asciiTheme="majorBidi" w:hAnsiTheme="majorBidi" w:cstheme="majorBidi"/>
          <w:spacing w:val="-8"/>
          <w:cs/>
        </w:rPr>
        <w:t xml:space="preserve">ชั้น </w:t>
      </w:r>
      <w:r w:rsidR="00105349" w:rsidRPr="00105349">
        <w:rPr>
          <w:rFonts w:asciiTheme="majorBidi" w:hAnsiTheme="majorBidi" w:cstheme="majorBidi"/>
          <w:spacing w:val="-8"/>
        </w:rPr>
        <w:t>17</w:t>
      </w:r>
      <w:r w:rsidRPr="00105349">
        <w:rPr>
          <w:rFonts w:asciiTheme="majorBidi" w:hAnsiTheme="majorBidi" w:cstheme="majorBidi"/>
          <w:spacing w:val="-8"/>
          <w:cs/>
        </w:rPr>
        <w:t xml:space="preserve"> ห้อง </w:t>
      </w:r>
      <w:r w:rsidR="00105349" w:rsidRPr="00105349">
        <w:rPr>
          <w:rFonts w:asciiTheme="majorBidi" w:hAnsiTheme="majorBidi" w:cstheme="majorBidi"/>
          <w:spacing w:val="-8"/>
        </w:rPr>
        <w:t>1701</w:t>
      </w:r>
      <w:r w:rsidRPr="00105349">
        <w:rPr>
          <w:rFonts w:asciiTheme="majorBidi" w:hAnsiTheme="majorBidi" w:cstheme="majorBidi"/>
          <w:spacing w:val="-8"/>
          <w:cs/>
        </w:rPr>
        <w:t xml:space="preserve"> - </w:t>
      </w:r>
      <w:r w:rsidR="00105349" w:rsidRPr="00105349">
        <w:rPr>
          <w:rFonts w:asciiTheme="majorBidi" w:hAnsiTheme="majorBidi" w:cstheme="majorBidi"/>
          <w:spacing w:val="-8"/>
        </w:rPr>
        <w:t>1706</w:t>
      </w:r>
      <w:r w:rsidRPr="00105349">
        <w:rPr>
          <w:rFonts w:asciiTheme="majorBidi" w:hAnsiTheme="majorBidi" w:cstheme="majorBidi"/>
          <w:spacing w:val="-8"/>
          <w:cs/>
        </w:rPr>
        <w:t xml:space="preserve"> ถนนพระราม </w:t>
      </w:r>
      <w:r w:rsidR="00105349" w:rsidRPr="00105349">
        <w:rPr>
          <w:rFonts w:asciiTheme="majorBidi" w:hAnsiTheme="majorBidi" w:cstheme="majorBidi"/>
          <w:spacing w:val="-8"/>
        </w:rPr>
        <w:t>9</w:t>
      </w:r>
      <w:r w:rsidRPr="00105349">
        <w:rPr>
          <w:rFonts w:asciiTheme="majorBidi" w:hAnsiTheme="majorBidi" w:cstheme="majorBidi"/>
          <w:spacing w:val="-8"/>
          <w:cs/>
        </w:rPr>
        <w:t xml:space="preserve">  แขวงหัวหมาก เขตบางกะปิ กรุงเทพมหานคร </w:t>
      </w:r>
      <w:r w:rsidR="00105349" w:rsidRPr="00105349">
        <w:rPr>
          <w:rFonts w:asciiTheme="majorBidi" w:hAnsiTheme="majorBidi" w:cstheme="majorBidi"/>
          <w:spacing w:val="-8"/>
        </w:rPr>
        <w:t>10240</w:t>
      </w:r>
      <w:r w:rsidRPr="00105349">
        <w:rPr>
          <w:rFonts w:asciiTheme="majorBidi" w:hAnsiTheme="majorBidi" w:cstheme="majorBidi"/>
          <w:spacing w:val="-8"/>
          <w:cs/>
        </w:rPr>
        <w:t xml:space="preserve"> ประเทศไทยธุรกิจหลักของบริษัท ได้แก่ การให้บริการแพลตฟอร์มการขายและการตลาดดิจิทัลแบบรวมเป็นหนึ่งเดียว</w:t>
      </w:r>
      <w:r w:rsidR="00562B1D" w:rsidRPr="00105349">
        <w:rPr>
          <w:rFonts w:asciiTheme="majorBidi" w:hAnsiTheme="majorBidi" w:cstheme="majorBidi"/>
          <w:spacing w:val="-8"/>
        </w:rPr>
        <w:br/>
      </w:r>
      <w:r w:rsidRPr="00105349">
        <w:rPr>
          <w:rFonts w:asciiTheme="majorBidi" w:hAnsiTheme="majorBidi" w:cstheme="majorBidi"/>
          <w:spacing w:val="-8"/>
          <w:cs/>
        </w:rPr>
        <w:t>ที่ครอบคลุมด้านเว็บไซต์ โฆษณาออนไลน์ และระบบบริหารความสัมพันธ์ลูกค้า โดยให้บริการผ่านแพลตฟอร์มที่บริษัทเป็นผู้พัฒนาขึ้นเองพร้อมทีมงานผู้เชี่ยวชาญในการให้คำปรึกษา</w:t>
      </w:r>
      <w:r w:rsidRPr="00105349">
        <w:rPr>
          <w:rFonts w:asciiTheme="majorBidi" w:hAnsiTheme="majorBidi" w:cstheme="majorBidi"/>
          <w:spacing w:val="-8"/>
        </w:rPr>
        <w:t xml:space="preserve"> </w:t>
      </w:r>
      <w:r w:rsidRPr="00105349">
        <w:rPr>
          <w:rFonts w:asciiTheme="majorBidi" w:hAnsiTheme="majorBidi" w:cstheme="majorBidi"/>
          <w:spacing w:val="-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105349" w:rsidRPr="00105349">
        <w:rPr>
          <w:rFonts w:asciiTheme="majorBidi" w:hAnsiTheme="majorBidi" w:cstheme="majorBidi"/>
          <w:spacing w:val="-8"/>
        </w:rPr>
        <w:t>22</w:t>
      </w:r>
      <w:r w:rsidRPr="00105349">
        <w:rPr>
          <w:rFonts w:asciiTheme="majorBidi" w:hAnsiTheme="majorBidi" w:cstheme="majorBidi"/>
          <w:spacing w:val="-8"/>
          <w:cs/>
        </w:rPr>
        <w:t xml:space="preserve"> กุมภาพันธ์ </w:t>
      </w:r>
      <w:r w:rsidR="00105349" w:rsidRPr="00105349">
        <w:rPr>
          <w:rFonts w:asciiTheme="majorBidi" w:hAnsiTheme="majorBidi" w:cstheme="majorBidi"/>
          <w:spacing w:val="-8"/>
        </w:rPr>
        <w:t>2566</w:t>
      </w:r>
    </w:p>
    <w:p w14:paraId="2B16FC0F" w14:textId="77777777" w:rsidR="00A30FD1" w:rsidRPr="00105349" w:rsidRDefault="00064AFA" w:rsidP="004A1C4A">
      <w:pPr>
        <w:spacing w:before="240"/>
        <w:ind w:left="567" w:right="-25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บริษัท และบริษัทย่อย รวมกันเรียกว่า “กลุ่มบริษัท” </w:t>
      </w:r>
    </w:p>
    <w:p w14:paraId="2BD08E70" w14:textId="13EFA459" w:rsidR="00FB08DE" w:rsidRPr="00105349" w:rsidRDefault="00FB08DE" w:rsidP="004A1C4A">
      <w:pPr>
        <w:spacing w:before="240"/>
        <w:ind w:left="567" w:right="-25"/>
        <w:jc w:val="thaiDistribute"/>
        <w:rPr>
          <w:rFonts w:asciiTheme="majorBidi" w:hAnsiTheme="majorBidi" w:cstheme="majorBidi"/>
          <w:cs/>
        </w:rPr>
      </w:pPr>
      <w:r w:rsidRPr="00105349">
        <w:rPr>
          <w:rFonts w:asciiTheme="majorBidi" w:hAnsiTheme="majorBidi" w:cstheme="majorBidi"/>
          <w:cs/>
        </w:rPr>
        <w:t xml:space="preserve">รายละเอียดของบริษัทย่อย </w:t>
      </w:r>
      <w:r w:rsidR="0030681E" w:rsidRPr="00105349">
        <w:rPr>
          <w:rFonts w:asciiTheme="majorBidi" w:hAnsiTheme="majorBidi" w:cstheme="majorBidi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</w:rPr>
        <w:t>30</w:t>
      </w:r>
      <w:r w:rsidR="000911C8" w:rsidRPr="00105349">
        <w:rPr>
          <w:rFonts w:asciiTheme="majorBidi" w:hAnsiTheme="majorBidi" w:cstheme="majorBidi"/>
        </w:rPr>
        <w:t xml:space="preserve"> </w:t>
      </w:r>
      <w:r w:rsidR="000911C8" w:rsidRPr="00105349">
        <w:rPr>
          <w:rFonts w:asciiTheme="majorBidi" w:hAnsiTheme="majorBidi" w:cstheme="majorBidi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</w:rPr>
        <w:t>2567</w:t>
      </w:r>
      <w:r w:rsidR="0030681E" w:rsidRPr="00105349">
        <w:rPr>
          <w:rFonts w:asciiTheme="majorBidi" w:hAnsiTheme="majorBidi" w:cstheme="majorBidi"/>
        </w:rPr>
        <w:t xml:space="preserve"> </w:t>
      </w:r>
      <w:r w:rsidR="0030681E" w:rsidRPr="00105349">
        <w:rPr>
          <w:rFonts w:asciiTheme="majorBidi" w:hAnsiTheme="majorBidi" w:cstheme="majorBidi"/>
          <w:cs/>
        </w:rPr>
        <w:t xml:space="preserve">และวันที่ </w:t>
      </w:r>
      <w:r w:rsidR="00105349" w:rsidRPr="00105349">
        <w:rPr>
          <w:rFonts w:asciiTheme="majorBidi" w:hAnsiTheme="majorBidi" w:cstheme="majorBidi"/>
        </w:rPr>
        <w:t>31</w:t>
      </w:r>
      <w:r w:rsidR="0030681E" w:rsidRPr="00105349">
        <w:rPr>
          <w:rFonts w:asciiTheme="majorBidi" w:hAnsiTheme="majorBidi" w:cstheme="majorBidi"/>
        </w:rPr>
        <w:t xml:space="preserve"> </w:t>
      </w:r>
      <w:r w:rsidR="0030681E" w:rsidRPr="00105349">
        <w:rPr>
          <w:rFonts w:asciiTheme="majorBidi" w:hAnsiTheme="majorBidi" w:cstheme="majorBidi"/>
          <w:cs/>
        </w:rPr>
        <w:t xml:space="preserve">ธันวาคม </w:t>
      </w:r>
      <w:r w:rsidR="00105349" w:rsidRPr="00105349">
        <w:rPr>
          <w:rFonts w:asciiTheme="majorBidi" w:hAnsiTheme="majorBidi" w:cstheme="majorBidi"/>
        </w:rPr>
        <w:t>2566</w:t>
      </w:r>
      <w:r w:rsidR="0030681E"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มีดังนี้</w:t>
      </w:r>
    </w:p>
    <w:tbl>
      <w:tblPr>
        <w:tblW w:w="4851" w:type="pct"/>
        <w:tblInd w:w="378" w:type="dxa"/>
        <w:tblLook w:val="0000" w:firstRow="0" w:lastRow="0" w:firstColumn="0" w:lastColumn="0" w:noHBand="0" w:noVBand="0"/>
      </w:tblPr>
      <w:tblGrid>
        <w:gridCol w:w="3430"/>
        <w:gridCol w:w="2023"/>
        <w:gridCol w:w="1279"/>
        <w:gridCol w:w="1184"/>
        <w:gridCol w:w="1053"/>
      </w:tblGrid>
      <w:tr w:rsidR="008D4B7A" w:rsidRPr="00105349" w14:paraId="075D9C34" w14:textId="77777777" w:rsidTr="002A73C6">
        <w:trPr>
          <w:cantSplit/>
          <w:trHeight w:hRule="exact" w:val="369"/>
        </w:trPr>
        <w:tc>
          <w:tcPr>
            <w:tcW w:w="1912" w:type="pct"/>
            <w:vMerge w:val="restart"/>
            <w:vAlign w:val="center"/>
          </w:tcPr>
          <w:p w14:paraId="7AF520FF" w14:textId="77777777" w:rsidR="00064AFA" w:rsidRPr="00105349" w:rsidRDefault="00064AFA" w:rsidP="00064AFA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pct"/>
            <w:vMerge w:val="restart"/>
          </w:tcPr>
          <w:p w14:paraId="28FFCD53" w14:textId="77777777" w:rsidR="00064AFA" w:rsidRPr="00105349" w:rsidRDefault="00064AFA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713" w:type="pct"/>
          </w:tcPr>
          <w:p w14:paraId="7874B833" w14:textId="77777777" w:rsidR="00064AFA" w:rsidRPr="00105349" w:rsidRDefault="00064AFA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247" w:type="pct"/>
            <w:gridSpan w:val="2"/>
          </w:tcPr>
          <w:p w14:paraId="30CB6E92" w14:textId="77777777" w:rsidR="00064AFA" w:rsidRPr="00105349" w:rsidRDefault="00FB08DE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สัดส่วนการ</w:t>
            </w:r>
            <w:r w:rsidR="00064AFA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</w:t>
            </w:r>
            <w:r w:rsidR="00C33A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B7B3D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64AFA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="006B7B3D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D4B7A" w:rsidRPr="00105349" w14:paraId="0238D376" w14:textId="77777777" w:rsidTr="00F07C06">
        <w:trPr>
          <w:cantSplit/>
          <w:trHeight w:hRule="exact" w:val="1143"/>
        </w:trPr>
        <w:tc>
          <w:tcPr>
            <w:tcW w:w="1912" w:type="pct"/>
            <w:vMerge/>
          </w:tcPr>
          <w:p w14:paraId="2D3E1D1B" w14:textId="77777777" w:rsidR="00064AFA" w:rsidRPr="00105349" w:rsidRDefault="00064AFA" w:rsidP="00064AF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pct"/>
            <w:vMerge/>
          </w:tcPr>
          <w:p w14:paraId="42EF60B6" w14:textId="77777777" w:rsidR="00064AFA" w:rsidRPr="00105349" w:rsidRDefault="00064AFA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</w:tcPr>
          <w:p w14:paraId="745E0007" w14:textId="77777777" w:rsidR="00064AFA" w:rsidRPr="00105349" w:rsidRDefault="00064AFA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660" w:type="pct"/>
          </w:tcPr>
          <w:p w14:paraId="10BDAC06" w14:textId="084E5770" w:rsidR="00F07C06" w:rsidRPr="00105349" w:rsidRDefault="00F07C06" w:rsidP="00F07C06">
            <w:pPr>
              <w:tabs>
                <w:tab w:val="left" w:pos="360"/>
                <w:tab w:val="left" w:pos="1440"/>
              </w:tabs>
              <w:ind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74803CB4" w14:textId="68A215F6" w:rsidR="007E5767" w:rsidRPr="00105349" w:rsidRDefault="00105349" w:rsidP="00F07C06">
            <w:pPr>
              <w:tabs>
                <w:tab w:val="left" w:pos="360"/>
                <w:tab w:val="left" w:pos="1440"/>
              </w:tabs>
              <w:ind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30</w:t>
            </w:r>
            <w:r w:rsidR="002A73C6" w:rsidRPr="00105349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7E5767" w:rsidRPr="00105349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มิถุนายน</w:t>
            </w:r>
          </w:p>
          <w:p w14:paraId="55340B8C" w14:textId="3EBD30AF" w:rsidR="00064AFA" w:rsidRPr="00105349" w:rsidRDefault="00105349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87" w:type="pct"/>
          </w:tcPr>
          <w:p w14:paraId="232F28CF" w14:textId="585914DA" w:rsidR="00F07C06" w:rsidRPr="00105349" w:rsidRDefault="00F07C06" w:rsidP="002A73C6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2D813D13" w14:textId="5C985251" w:rsidR="007E5767" w:rsidRPr="00105349" w:rsidRDefault="00105349" w:rsidP="002A73C6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31</w:t>
            </w:r>
            <w:r w:rsidR="002A73C6" w:rsidRPr="00105349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7E5767" w:rsidRPr="00105349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ธันวาคม</w:t>
            </w:r>
          </w:p>
          <w:p w14:paraId="48ABCF34" w14:textId="38EF3896" w:rsidR="00064AFA" w:rsidRPr="00105349" w:rsidRDefault="00105349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B50E4A" w:rsidRPr="00105349" w14:paraId="37B46EF4" w14:textId="77777777" w:rsidTr="002A73C6">
        <w:trPr>
          <w:trHeight w:val="459"/>
        </w:trPr>
        <w:tc>
          <w:tcPr>
            <w:tcW w:w="1912" w:type="pct"/>
          </w:tcPr>
          <w:p w14:paraId="591519FA" w14:textId="47A53850" w:rsidR="00B50E4A" w:rsidRPr="00105349" w:rsidRDefault="00105349" w:rsidP="0075394C">
            <w:pPr>
              <w:tabs>
                <w:tab w:val="left" w:pos="0"/>
                <w:tab w:val="left" w:pos="612"/>
              </w:tabs>
              <w:ind w:firstLine="16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B50E4A" w:rsidRPr="00105349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. </w:t>
            </w:r>
            <w:r w:rsidR="00B50E4A" w:rsidRPr="001053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="00B50E4A" w:rsidRPr="0010534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r w:rsidR="00B50E4A" w:rsidRPr="001053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เรดดี้แพลนเน็ต ทราเว</w:t>
            </w:r>
            <w:r w:rsidR="00BA7D5C" w:rsidRPr="001053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</w:t>
            </w:r>
            <w:r w:rsidR="00B50E4A" w:rsidRPr="001053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เทค</w:t>
            </w:r>
            <w:r w:rsidR="00B50E4A" w:rsidRPr="0010534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r w:rsidR="00B50E4A" w:rsidRPr="001053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28" w:type="pct"/>
          </w:tcPr>
          <w:p w14:paraId="199269EF" w14:textId="77777777" w:rsidR="00B50E4A" w:rsidRPr="00105349" w:rsidRDefault="00B50E4A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="004B78B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บริการแพลตฟอร์มการจองโรงแรมโดยตรงสำหรับโรงแรมและรีสอร์ต</w:t>
            </w:r>
          </w:p>
        </w:tc>
        <w:tc>
          <w:tcPr>
            <w:tcW w:w="713" w:type="pct"/>
          </w:tcPr>
          <w:p w14:paraId="20F6C5B3" w14:textId="77777777" w:rsidR="00B50E4A" w:rsidRPr="00105349" w:rsidRDefault="00B50E4A" w:rsidP="00B50E4A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360B2FA2" w14:textId="277A150A" w:rsidR="00B50E4A" w:rsidRPr="00105349" w:rsidRDefault="00105349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662F17E4" w14:textId="5785B811" w:rsidR="00B50E4A" w:rsidRPr="00105349" w:rsidRDefault="00105349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50E4A" w:rsidRPr="00105349" w14:paraId="1E3F97C0" w14:textId="77777777" w:rsidTr="002A73C6">
        <w:trPr>
          <w:trHeight w:val="459"/>
        </w:trPr>
        <w:tc>
          <w:tcPr>
            <w:tcW w:w="1912" w:type="pct"/>
          </w:tcPr>
          <w:p w14:paraId="20115A6A" w14:textId="75A6D9DD" w:rsidR="00B50E4A" w:rsidRPr="00105349" w:rsidRDefault="00105349" w:rsidP="0059638D">
            <w:pPr>
              <w:tabs>
                <w:tab w:val="left" w:pos="252"/>
                <w:tab w:val="left" w:pos="612"/>
              </w:tabs>
              <w:ind w:firstLine="165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50E4A"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50E4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เรดดี้แพลนเน็ต แมกซ์ </w:t>
            </w:r>
            <w:proofErr w:type="gramStart"/>
            <w:r w:rsidR="00B50E4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B50E4A" w:rsidRPr="0010534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Pr="0010534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B50E4A" w:rsidRPr="0010534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8" w:type="pct"/>
          </w:tcPr>
          <w:p w14:paraId="54C64AD4" w14:textId="77777777" w:rsidR="00B50E4A" w:rsidRPr="00105349" w:rsidRDefault="00B50E4A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ให้บริการสื่อโฆษณาบนอินเตอร์เน็ต</w:t>
            </w:r>
          </w:p>
          <w:p w14:paraId="56319B4E" w14:textId="77777777" w:rsidR="00CF4DB1" w:rsidRPr="00105349" w:rsidRDefault="00CF4DB1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481FD594" w14:textId="77777777" w:rsidR="00B50E4A" w:rsidRPr="00105349" w:rsidRDefault="00B50E4A" w:rsidP="00B50E4A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08516B3B" w14:textId="25C9C597" w:rsidR="00B50E4A" w:rsidRPr="00105349" w:rsidRDefault="00105349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368B6F74" w14:textId="541E0A36" w:rsidR="00B50E4A" w:rsidRPr="00105349" w:rsidRDefault="00105349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08AD55BA" w14:textId="03D64E4A" w:rsidR="00064AFA" w:rsidRPr="00105349" w:rsidRDefault="00394005" w:rsidP="00394005">
      <w:pPr>
        <w:numPr>
          <w:ilvl w:val="0"/>
          <w:numId w:val="6"/>
        </w:numPr>
        <w:ind w:right="277" w:hanging="180"/>
        <w:rPr>
          <w:rFonts w:asciiTheme="majorBidi" w:hAnsiTheme="majorBidi" w:cstheme="majorBidi"/>
          <w:sz w:val="22"/>
          <w:szCs w:val="22"/>
        </w:rPr>
      </w:pPr>
      <w:r w:rsidRPr="00105349">
        <w:rPr>
          <w:rFonts w:asciiTheme="majorBidi" w:hAnsiTheme="majorBidi" w:cstheme="majorBidi"/>
          <w:sz w:val="22"/>
          <w:szCs w:val="22"/>
        </w:rPr>
        <w:t> </w:t>
      </w:r>
      <w:r w:rsidR="00EF04A1" w:rsidRPr="00105349">
        <w:rPr>
          <w:rFonts w:asciiTheme="majorBidi" w:hAnsiTheme="majorBidi" w:cstheme="majorBidi"/>
          <w:sz w:val="22"/>
          <w:szCs w:val="22"/>
          <w:cs/>
        </w:rPr>
        <w:t xml:space="preserve">ณ </w:t>
      </w:r>
      <w:r w:rsidR="00B50E4A" w:rsidRPr="00105349">
        <w:rPr>
          <w:rFonts w:asciiTheme="majorBidi" w:hAnsiTheme="majorBidi" w:cstheme="majorBidi"/>
          <w:sz w:val="22"/>
          <w:szCs w:val="22"/>
          <w:cs/>
        </w:rPr>
        <w:t xml:space="preserve">วันที่ </w:t>
      </w:r>
      <w:r w:rsidR="00105349" w:rsidRPr="00105349">
        <w:rPr>
          <w:rFonts w:asciiTheme="majorBidi" w:hAnsiTheme="majorBidi" w:cstheme="majorBidi"/>
          <w:sz w:val="22"/>
          <w:szCs w:val="22"/>
        </w:rPr>
        <w:t>30</w:t>
      </w:r>
      <w:r w:rsidR="000911C8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0911C8" w:rsidRPr="00105349">
        <w:rPr>
          <w:rFonts w:asciiTheme="majorBidi" w:hAnsiTheme="majorBidi" w:cstheme="majorBidi"/>
          <w:sz w:val="22"/>
          <w:szCs w:val="22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z w:val="22"/>
          <w:szCs w:val="22"/>
        </w:rPr>
        <w:t>2567</w:t>
      </w:r>
      <w:r w:rsidR="004D267B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105349">
        <w:rPr>
          <w:rFonts w:asciiTheme="majorBidi" w:hAnsiTheme="majorBidi" w:cstheme="majorBidi"/>
          <w:sz w:val="22"/>
          <w:szCs w:val="22"/>
          <w:cs/>
        </w:rPr>
        <w:t>บริษัท เรดดี้แพลนเน็ต แมกซ์ จำกัด</w:t>
      </w:r>
      <w:r w:rsidR="00EF04A1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105349">
        <w:rPr>
          <w:rFonts w:asciiTheme="majorBidi" w:hAnsiTheme="majorBidi" w:cstheme="majorBidi"/>
          <w:sz w:val="22"/>
          <w:szCs w:val="22"/>
          <w:cs/>
        </w:rPr>
        <w:t>อยู่ระหว่างการหยุดดำเนินกิจการ</w:t>
      </w:r>
    </w:p>
    <w:p w14:paraId="7CBE8427" w14:textId="77777777" w:rsidR="003A00D8" w:rsidRPr="00105349" w:rsidRDefault="003A00D8" w:rsidP="004D267B">
      <w:pPr>
        <w:spacing w:line="260" w:lineRule="atLeast"/>
        <w:ind w:left="720"/>
        <w:jc w:val="thaiDistribute"/>
        <w:rPr>
          <w:rFonts w:asciiTheme="majorBidi" w:eastAsia="Times New Roman" w:hAnsiTheme="majorBidi" w:cstheme="majorBidi"/>
          <w:color w:val="FF0000"/>
          <w:cs/>
        </w:rPr>
        <w:sectPr w:rsidR="003A00D8" w:rsidRPr="00105349" w:rsidSect="007D5545">
          <w:headerReference w:type="default" r:id="rId8"/>
          <w:pgSz w:w="11909" w:h="16834" w:code="9"/>
          <w:pgMar w:top="1440" w:right="1224" w:bottom="720" w:left="1440" w:header="864" w:footer="432" w:gutter="0"/>
          <w:pgNumType w:start="10"/>
          <w:cols w:space="720"/>
          <w:noEndnote/>
          <w:docGrid w:linePitch="435"/>
        </w:sectPr>
      </w:pPr>
    </w:p>
    <w:p w14:paraId="33E0C63A" w14:textId="77777777" w:rsidR="00D131FB" w:rsidRPr="00105349" w:rsidRDefault="00877065" w:rsidP="00306659">
      <w:pPr>
        <w:numPr>
          <w:ilvl w:val="0"/>
          <w:numId w:val="1"/>
        </w:numPr>
        <w:ind w:left="547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lastRenderedPageBreak/>
        <w:t>เกณฑ์การจัดทำและนำเสนองบการเงินระหว่างกาลรวมและเฉพาะกิจการ</w:t>
      </w:r>
    </w:p>
    <w:p w14:paraId="512174DD" w14:textId="7BFE91D0" w:rsidR="007A5BD6" w:rsidRPr="00105349" w:rsidRDefault="00877065" w:rsidP="00A41A2E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  <w:spacing w:val="-6"/>
        </w:rPr>
      </w:pPr>
      <w:r w:rsidRPr="00105349">
        <w:rPr>
          <w:rFonts w:asciiTheme="majorBidi" w:hAnsiTheme="majorBidi" w:cstheme="majorBidi"/>
          <w:spacing w:val="-6"/>
          <w:cs/>
        </w:rPr>
        <w:t>งบการเงินระหว่างกาลรวมและ</w:t>
      </w:r>
      <w:r w:rsidR="005941C7" w:rsidRPr="00105349">
        <w:rPr>
          <w:rFonts w:asciiTheme="majorBidi" w:hAnsiTheme="majorBidi" w:cstheme="majorBidi"/>
          <w:spacing w:val="-6"/>
          <w:cs/>
        </w:rPr>
        <w:t>งบการเงินระหว่างกาล</w:t>
      </w:r>
      <w:r w:rsidRPr="00105349">
        <w:rPr>
          <w:rFonts w:asciiTheme="majorBidi" w:hAnsiTheme="majorBidi" w:cstheme="majorBidi"/>
          <w:spacing w:val="-6"/>
          <w:cs/>
        </w:rPr>
        <w:t xml:space="preserve">เฉพาะกิจการนี้ได้จัดทำขึ้นในสกุลเงินบาทและตามมาตรฐานการบัญชีฉบับที่ </w:t>
      </w:r>
      <w:r w:rsidR="00105349" w:rsidRPr="00105349">
        <w:rPr>
          <w:rFonts w:asciiTheme="majorBidi" w:hAnsiTheme="majorBidi" w:cstheme="majorBidi"/>
          <w:spacing w:val="-6"/>
        </w:rPr>
        <w:t>34</w:t>
      </w:r>
      <w:r w:rsidRPr="00105349">
        <w:rPr>
          <w:rFonts w:asciiTheme="majorBidi" w:hAnsiTheme="majorBidi" w:cstheme="majorBidi"/>
          <w:spacing w:val="-6"/>
        </w:rPr>
        <w:t xml:space="preserve"> </w:t>
      </w:r>
      <w:r w:rsidRPr="00105349">
        <w:rPr>
          <w:rFonts w:asciiTheme="majorBidi" w:hAnsiTheme="majorBidi" w:cstheme="majorBidi"/>
          <w:spacing w:val="-6"/>
          <w:cs/>
        </w:rPr>
        <w:t>เรื่อง “</w:t>
      </w:r>
      <w:r w:rsidR="00F713F1" w:rsidRPr="00105349">
        <w:rPr>
          <w:rFonts w:asciiTheme="majorBidi" w:hAnsiTheme="majorBidi" w:cstheme="majorBidi"/>
          <w:spacing w:val="-6"/>
          <w:cs/>
        </w:rPr>
        <w:t>การ</w:t>
      </w:r>
      <w:r w:rsidRPr="00105349">
        <w:rPr>
          <w:rFonts w:asciiTheme="majorBidi" w:hAnsiTheme="majorBidi" w:cstheme="majorBidi"/>
          <w:spacing w:val="-6"/>
          <w:cs/>
        </w:rPr>
        <w:t>รายงานทางการเงินระหว่างกาล” และวิธีปฏิบัติ</w:t>
      </w:r>
      <w:r w:rsidRPr="00105349">
        <w:rPr>
          <w:rFonts w:asciiTheme="majorBidi" w:hAnsiTheme="majorBidi" w:cstheme="majorBidi"/>
          <w:spacing w:val="-8"/>
          <w:cs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B6832" w:rsidRPr="00105349">
        <w:rPr>
          <w:rFonts w:asciiTheme="majorBidi" w:hAnsiTheme="majorBidi" w:cstheme="majorBidi"/>
          <w:spacing w:val="-6"/>
        </w:rPr>
        <w:t xml:space="preserve"> </w:t>
      </w:r>
      <w:r w:rsidR="001F2C9B" w:rsidRPr="00105349">
        <w:rPr>
          <w:rFonts w:asciiTheme="majorBidi" w:hAnsiTheme="majorBidi" w:cstheme="majorBidi"/>
          <w:spacing w:val="-6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B8D1B4E" w14:textId="77777777" w:rsidR="00DB282B" w:rsidRPr="00105349" w:rsidRDefault="001412D2" w:rsidP="00A41A2E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  <w:spacing w:val="-6"/>
        </w:rPr>
      </w:pPr>
      <w:r w:rsidRPr="00105349">
        <w:rPr>
          <w:rFonts w:asciiTheme="majorBidi" w:hAnsiTheme="majorBidi" w:cstheme="majorBidi"/>
          <w:spacing w:val="-6"/>
          <w:cs/>
        </w:rPr>
        <w:t>กลุ่มบริษัทจัดทำงบการเงินระหว่างกาลตามกฎหมายเป็นภาษาไทยตามมาตรฐานการรายงานทาง</w:t>
      </w:r>
      <w:r w:rsidRPr="00105349">
        <w:rPr>
          <w:rFonts w:asciiTheme="majorBidi" w:hAnsiTheme="majorBidi" w:cstheme="majorBidi"/>
          <w:spacing w:val="-10"/>
          <w:cs/>
        </w:rPr>
        <w:t>การเงิน อย่างไรก็ตาม เพื่อความสะดวกของผู้อ่านงบการเงิน กลุ่มบริษัทได้จัดทำงบการเงินระหว่างกาล</w:t>
      </w:r>
      <w:r w:rsidRPr="00105349">
        <w:rPr>
          <w:rFonts w:asciiTheme="majorBidi" w:hAnsiTheme="majorBidi" w:cstheme="majorBidi"/>
          <w:spacing w:val="-6"/>
          <w:cs/>
        </w:rPr>
        <w:t>ฉบับภาษาอังกฤษขึ้นโดยแปลจากงบการเงินระหว่างกาลฉบับภาษาไทย</w:t>
      </w:r>
    </w:p>
    <w:p w14:paraId="3F5D2AB8" w14:textId="7836CE83" w:rsidR="00DB282B" w:rsidRPr="00105349" w:rsidRDefault="00877065" w:rsidP="002539A0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  <w:spacing w:val="-6"/>
        </w:rPr>
      </w:pPr>
      <w:r w:rsidRPr="00105349">
        <w:rPr>
          <w:rFonts w:asciiTheme="majorBidi" w:hAnsiTheme="majorBidi" w:cstheme="majorBidi"/>
          <w:spacing w:val="-6"/>
          <w:cs/>
        </w:rPr>
        <w:t xml:space="preserve">งบฐานะการเงินรวมและงบฐานะการเงินเฉพาะกิจการ ณ วันที่ </w:t>
      </w:r>
      <w:r w:rsidR="00105349" w:rsidRPr="00105349">
        <w:rPr>
          <w:rFonts w:asciiTheme="majorBidi" w:hAnsiTheme="majorBidi" w:cstheme="majorBidi"/>
          <w:spacing w:val="-6"/>
        </w:rPr>
        <w:t>31</w:t>
      </w:r>
      <w:r w:rsidRPr="00105349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105349" w:rsidRPr="00105349">
        <w:rPr>
          <w:rFonts w:asciiTheme="majorBidi" w:hAnsiTheme="majorBidi" w:cstheme="majorBidi"/>
          <w:spacing w:val="-6"/>
        </w:rPr>
        <w:t>2566</w:t>
      </w:r>
      <w:r w:rsidR="004B6832" w:rsidRPr="00105349">
        <w:rPr>
          <w:rFonts w:asciiTheme="majorBidi" w:hAnsiTheme="majorBidi" w:cstheme="majorBidi"/>
          <w:spacing w:val="-6"/>
        </w:rPr>
        <w:t xml:space="preserve"> </w:t>
      </w:r>
      <w:r w:rsidRPr="00105349">
        <w:rPr>
          <w:rFonts w:asciiTheme="majorBidi" w:hAnsiTheme="majorBidi" w:cstheme="majorBidi"/>
          <w:spacing w:val="-6"/>
          <w:cs/>
        </w:rPr>
        <w:t>ซึ่งนำมาแสดงเปรียบเทียบได้มาจากงบการเงินรวมและเฉพาะกิจการของบริษัทสำหรับปีสิ้นสุดวันเดียวกันซึ่งได้ตรวจสอบแล้ว</w:t>
      </w:r>
      <w:r w:rsidR="008A0C69" w:rsidRPr="00105349">
        <w:rPr>
          <w:rFonts w:asciiTheme="majorBidi" w:hAnsiTheme="majorBidi" w:cstheme="majorBidi"/>
          <w:spacing w:val="-6"/>
        </w:rPr>
        <w:t xml:space="preserve"> </w:t>
      </w:r>
    </w:p>
    <w:p w14:paraId="743CB533" w14:textId="651BD78B" w:rsidR="00DB282B" w:rsidRPr="00105349" w:rsidRDefault="00877065" w:rsidP="0045423F">
      <w:pPr>
        <w:numPr>
          <w:ilvl w:val="1"/>
          <w:numId w:val="1"/>
        </w:numPr>
        <w:spacing w:after="240"/>
        <w:ind w:left="1107" w:right="136" w:hanging="567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>ผลการดำเนินงานซึ่งยังไม่ได้ตรวจสอบที่ปรา</w:t>
      </w:r>
      <w:r w:rsidR="008E4C37" w:rsidRPr="00105349">
        <w:rPr>
          <w:rFonts w:asciiTheme="majorBidi" w:hAnsiTheme="majorBidi" w:cstheme="majorBidi"/>
          <w:spacing w:val="-4"/>
          <w:cs/>
        </w:rPr>
        <w:t>กฎ</w:t>
      </w:r>
      <w:r w:rsidRPr="00105349">
        <w:rPr>
          <w:rFonts w:asciiTheme="majorBidi" w:hAnsiTheme="majorBidi" w:cstheme="majorBidi"/>
          <w:spacing w:val="-4"/>
          <w:cs/>
        </w:rPr>
        <w:t>ใน</w:t>
      </w:r>
      <w:r w:rsidR="00403803" w:rsidRPr="00105349">
        <w:rPr>
          <w:rFonts w:asciiTheme="majorBidi" w:hAnsiTheme="majorBidi" w:cstheme="majorBidi"/>
          <w:spacing w:val="-4"/>
          <w:cs/>
        </w:rPr>
        <w:t>งวดสามเดือนและหกเดือนสิ้นสุด</w:t>
      </w:r>
      <w:r w:rsidR="00403803" w:rsidRPr="00105349">
        <w:rPr>
          <w:rFonts w:asciiTheme="majorBidi" w:hAnsiTheme="majorBidi" w:cstheme="majorBidi"/>
          <w:spacing w:val="-4"/>
        </w:rPr>
        <w:t xml:space="preserve">                                 </w:t>
      </w:r>
      <w:r w:rsidR="00403803" w:rsidRPr="00105349">
        <w:rPr>
          <w:rFonts w:asciiTheme="majorBidi" w:hAnsiTheme="majorBidi" w:cstheme="majorBidi"/>
          <w:spacing w:val="-4"/>
          <w:cs/>
        </w:rPr>
        <w:t xml:space="preserve">วันที่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="00403803" w:rsidRPr="00105349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="00105349" w:rsidRPr="00105349">
        <w:rPr>
          <w:rFonts w:asciiTheme="majorBidi" w:hAnsiTheme="majorBidi" w:cstheme="majorBidi"/>
        </w:rPr>
        <w:t>2567</w:t>
      </w:r>
      <w:r w:rsidR="005A629E"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80055FE" w14:textId="5352D0CA" w:rsidR="00DB282B" w:rsidRPr="00105349" w:rsidRDefault="00877065" w:rsidP="00A275AE">
      <w:pPr>
        <w:numPr>
          <w:ilvl w:val="1"/>
          <w:numId w:val="1"/>
        </w:numPr>
        <w:spacing w:after="240"/>
        <w:ind w:left="1080" w:right="136" w:hanging="522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</w:t>
      </w:r>
      <w:r w:rsidR="00591077" w:rsidRPr="00105349">
        <w:rPr>
          <w:rFonts w:asciiTheme="majorBidi" w:hAnsiTheme="majorBidi" w:cstheme="majorBidi"/>
          <w:spacing w:val="-4"/>
          <w:cs/>
        </w:rPr>
        <w:t xml:space="preserve">งบการเงินระหว่างกาลสำหรับงวดสามเดือนและหกเดือนสิ้นสุดวันที่ </w:t>
      </w:r>
      <w:r w:rsidR="00105349" w:rsidRPr="00105349">
        <w:rPr>
          <w:rFonts w:asciiTheme="majorBidi" w:hAnsiTheme="majorBidi" w:cstheme="majorBidi"/>
        </w:rPr>
        <w:t>30</w:t>
      </w:r>
      <w:r w:rsidR="00591077" w:rsidRPr="00105349">
        <w:rPr>
          <w:rFonts w:asciiTheme="majorBidi" w:hAnsiTheme="majorBidi" w:cstheme="majorBidi"/>
          <w:spacing w:val="-4"/>
          <w:cs/>
        </w:rPr>
        <w:t xml:space="preserve"> มิถุนายน</w:t>
      </w:r>
      <w:r w:rsidR="00A3677B"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</w:rPr>
        <w:t>2567</w:t>
      </w:r>
      <w:r w:rsidR="005A629E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 xml:space="preserve">จึงควรอ่านประกอบกับงบการเงินสำหรับปีสิ้นสุดวันที่ </w:t>
      </w:r>
      <w:r w:rsidR="00105349" w:rsidRPr="00105349">
        <w:rPr>
          <w:rFonts w:asciiTheme="majorBidi" w:hAnsiTheme="majorBidi" w:cstheme="majorBidi"/>
          <w:spacing w:val="-4"/>
        </w:rPr>
        <w:t>31</w:t>
      </w:r>
      <w:r w:rsidRPr="00105349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105349" w:rsidRPr="00105349">
        <w:rPr>
          <w:rFonts w:asciiTheme="majorBidi" w:hAnsiTheme="majorBidi" w:cstheme="majorBidi"/>
          <w:spacing w:val="-4"/>
        </w:rPr>
        <w:t>2566</w:t>
      </w:r>
      <w:r w:rsidRPr="00105349">
        <w:rPr>
          <w:rFonts w:asciiTheme="majorBidi" w:hAnsiTheme="majorBidi" w:cstheme="majorBidi"/>
          <w:spacing w:val="-4"/>
          <w:cs/>
        </w:rPr>
        <w:t xml:space="preserve"> ซึ่งได้มีการตรวจสอบแล้ว</w:t>
      </w:r>
    </w:p>
    <w:p w14:paraId="1FEFE3D7" w14:textId="2C749DDF" w:rsidR="00877065" w:rsidRPr="00105349" w:rsidRDefault="00877065" w:rsidP="005575F2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</w:t>
      </w:r>
      <w:r w:rsidR="00620ECE" w:rsidRPr="00105349">
        <w:rPr>
          <w:rFonts w:asciiTheme="majorBidi" w:hAnsiTheme="majorBidi" w:cstheme="majorBidi"/>
          <w:spacing w:val="-4"/>
          <w:cs/>
        </w:rPr>
        <w:t>สำหรับ</w:t>
      </w:r>
      <w:r w:rsidR="00250DA6" w:rsidRPr="00105349">
        <w:rPr>
          <w:rFonts w:asciiTheme="majorBidi" w:hAnsiTheme="majorBidi" w:cstheme="majorBidi"/>
          <w:spacing w:val="-4"/>
          <w:cs/>
        </w:rPr>
        <w:t>งวดสามเดือนและหกเดือนสิ้นสุด</w:t>
      </w:r>
      <w:r w:rsidR="006529FE" w:rsidRPr="00105349">
        <w:rPr>
          <w:rFonts w:asciiTheme="majorBidi" w:hAnsiTheme="majorBidi" w:cstheme="majorBidi"/>
          <w:spacing w:val="-4"/>
        </w:rPr>
        <w:t xml:space="preserve">           </w:t>
      </w:r>
      <w:r w:rsidR="00250DA6" w:rsidRPr="00105349">
        <w:rPr>
          <w:rFonts w:asciiTheme="majorBidi" w:hAnsiTheme="majorBidi" w:cstheme="majorBidi"/>
          <w:spacing w:val="-10"/>
          <w:cs/>
        </w:rPr>
        <w:t xml:space="preserve">วันที่ </w:t>
      </w:r>
      <w:r w:rsidR="00105349" w:rsidRPr="00105349">
        <w:rPr>
          <w:rFonts w:asciiTheme="majorBidi" w:hAnsiTheme="majorBidi" w:cstheme="majorBidi"/>
          <w:spacing w:val="-10"/>
        </w:rPr>
        <w:t>30</w:t>
      </w:r>
      <w:r w:rsidR="00250DA6" w:rsidRPr="00105349">
        <w:rPr>
          <w:rFonts w:asciiTheme="majorBidi" w:hAnsiTheme="majorBidi" w:cstheme="majorBidi"/>
          <w:spacing w:val="-10"/>
          <w:cs/>
        </w:rPr>
        <w:t xml:space="preserve"> มิถุนายน</w:t>
      </w:r>
      <w:r w:rsidR="00250DA6" w:rsidRPr="00105349">
        <w:rPr>
          <w:rFonts w:asciiTheme="majorBidi" w:hAnsiTheme="majorBidi" w:cstheme="majorBidi"/>
          <w:spacing w:val="-10"/>
        </w:rPr>
        <w:t xml:space="preserve"> </w:t>
      </w:r>
      <w:r w:rsidR="00105349" w:rsidRPr="00105349">
        <w:rPr>
          <w:rFonts w:asciiTheme="majorBidi" w:hAnsiTheme="majorBidi" w:cstheme="majorBidi"/>
          <w:spacing w:val="-10"/>
        </w:rPr>
        <w:t>2567</w:t>
      </w:r>
      <w:r w:rsidR="00EA1B9F" w:rsidRPr="00105349">
        <w:rPr>
          <w:rFonts w:asciiTheme="majorBidi" w:hAnsiTheme="majorBidi" w:cstheme="majorBidi"/>
          <w:spacing w:val="-10"/>
        </w:rPr>
        <w:t xml:space="preserve"> </w:t>
      </w:r>
      <w:r w:rsidRPr="00105349">
        <w:rPr>
          <w:rFonts w:asciiTheme="majorBidi" w:hAnsiTheme="majorBidi" w:cstheme="majorBidi"/>
          <w:spacing w:val="-10"/>
          <w:cs/>
        </w:rPr>
        <w:t>ได้จัดทำขึ้นโดยรวมงบการเงินระหว่างกาลของบริษัทย่อย</w:t>
      </w:r>
      <w:r w:rsidR="00620ECE" w:rsidRPr="00105349">
        <w:rPr>
          <w:rFonts w:asciiTheme="majorBidi" w:hAnsiTheme="majorBidi" w:cstheme="majorBidi"/>
          <w:spacing w:val="-10"/>
          <w:cs/>
        </w:rPr>
        <w:t>สำหรับ</w:t>
      </w:r>
      <w:r w:rsidR="006529FE" w:rsidRPr="00105349">
        <w:rPr>
          <w:rFonts w:asciiTheme="majorBidi" w:hAnsiTheme="majorBidi" w:cstheme="majorBidi"/>
          <w:spacing w:val="-10"/>
          <w:cs/>
        </w:rPr>
        <w:t>งวดสามเดือน</w:t>
      </w:r>
      <w:r w:rsidR="006529FE" w:rsidRPr="00105349">
        <w:rPr>
          <w:rFonts w:asciiTheme="majorBidi" w:hAnsiTheme="majorBidi" w:cstheme="majorBidi"/>
          <w:spacing w:val="-4"/>
          <w:cs/>
        </w:rPr>
        <w:t xml:space="preserve">และหกเดือนสิ้นสุดวันที่ </w:t>
      </w:r>
      <w:r w:rsidR="00105349" w:rsidRPr="00105349">
        <w:rPr>
          <w:rFonts w:asciiTheme="majorBidi" w:hAnsiTheme="majorBidi" w:cstheme="majorBidi"/>
        </w:rPr>
        <w:t>30</w:t>
      </w:r>
      <w:r w:rsidR="006529FE" w:rsidRPr="00105349">
        <w:rPr>
          <w:rFonts w:asciiTheme="majorBidi" w:hAnsiTheme="majorBidi" w:cstheme="majorBidi"/>
          <w:spacing w:val="-4"/>
          <w:cs/>
        </w:rPr>
        <w:t xml:space="preserve"> มิถุนายน</w:t>
      </w:r>
      <w:r w:rsidR="00EA1B9F" w:rsidRPr="00105349">
        <w:rPr>
          <w:rFonts w:asciiTheme="majorBidi" w:hAnsiTheme="majorBidi" w:cstheme="majorBidi"/>
          <w:cs/>
        </w:rPr>
        <w:t xml:space="preserve"> </w:t>
      </w:r>
      <w:r w:rsidR="00105349" w:rsidRPr="00105349">
        <w:rPr>
          <w:rFonts w:asciiTheme="majorBidi" w:hAnsiTheme="majorBidi" w:cstheme="majorBidi"/>
        </w:rPr>
        <w:t>2567</w:t>
      </w:r>
      <w:r w:rsidR="00EA1B9F"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ซึ่งได้สอบทานแล้ว</w:t>
      </w:r>
    </w:p>
    <w:p w14:paraId="2B180970" w14:textId="77777777" w:rsidR="00E36F4F" w:rsidRPr="00105349" w:rsidRDefault="005575F2" w:rsidP="00E36F4F">
      <w:pPr>
        <w:numPr>
          <w:ilvl w:val="1"/>
          <w:numId w:val="1"/>
        </w:numPr>
        <w:ind w:left="1080" w:right="130" w:hanging="518"/>
        <w:jc w:val="thaiDistribute"/>
        <w:rPr>
          <w:rFonts w:asciiTheme="majorBidi" w:eastAsia="Calibri" w:hAnsiTheme="majorBidi" w:cstheme="majorBidi"/>
          <w:lang w:bidi="ar-SA"/>
        </w:rPr>
      </w:pPr>
      <w:r w:rsidRPr="00105349">
        <w:rPr>
          <w:rFonts w:asciiTheme="majorBidi" w:hAnsiTheme="majorBidi" w:cstheme="majorBidi"/>
          <w:color w:val="60CAF3"/>
          <w:spacing w:val="-4"/>
          <w:cs/>
        </w:rPr>
        <w:br w:type="page"/>
      </w:r>
      <w:r w:rsidR="00A70AF3" w:rsidRPr="00105349">
        <w:rPr>
          <w:rFonts w:asciiTheme="majorBidi" w:hAnsiTheme="majorBidi" w:cstheme="majorBidi"/>
          <w:spacing w:val="-4"/>
          <w:cs/>
        </w:rPr>
        <w:lastRenderedPageBreak/>
        <w:t>มาตรฐาน</w:t>
      </w:r>
      <w:r w:rsidR="00A70AF3" w:rsidRPr="00105349">
        <w:rPr>
          <w:rFonts w:asciiTheme="majorBidi" w:hAnsiTheme="majorBidi" w:cstheme="majorBidi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A57DABE" w14:textId="0AE58580" w:rsidR="00105349" w:rsidRPr="00105349" w:rsidRDefault="00105349" w:rsidP="00105349">
      <w:pPr>
        <w:spacing w:before="240" w:after="240"/>
        <w:ind w:left="1080" w:right="130"/>
        <w:jc w:val="thaiDistribute"/>
        <w:rPr>
          <w:rFonts w:asciiTheme="majorBidi" w:eastAsia="Times New Roman" w:hAnsiTheme="majorBidi" w:cstheme="majorBidi"/>
          <w:spacing w:val="4"/>
          <w:lang w:val="en-GB"/>
        </w:rPr>
      </w:pP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>
        <w:rPr>
          <w:rFonts w:asciiTheme="majorBidi" w:eastAsia="Times New Roman" w:hAnsiTheme="majorBidi" w:cstheme="majorBidi"/>
          <w:spacing w:val="4"/>
          <w:cs/>
          <w:lang w:val="en-GB"/>
        </w:rPr>
        <w:br/>
      </w:r>
      <w:r w:rsidRPr="00105349">
        <w:rPr>
          <w:rFonts w:asciiTheme="majorBidi" w:eastAsia="Times New Roman" w:hAnsiTheme="majorBidi" w:cstheme="majorBidi"/>
          <w:spacing w:val="4"/>
        </w:rPr>
        <w:t>1</w:t>
      </w: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 xml:space="preserve"> มกราคม </w:t>
      </w:r>
      <w:r w:rsidRPr="00105349">
        <w:rPr>
          <w:rFonts w:asciiTheme="majorBidi" w:eastAsia="Times New Roman" w:hAnsiTheme="majorBidi" w:cstheme="majorBidi"/>
          <w:spacing w:val="4"/>
        </w:rPr>
        <w:t>2567</w:t>
      </w: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076F76B4" w14:textId="026B1827" w:rsidR="00105349" w:rsidRPr="00105349" w:rsidRDefault="00105349" w:rsidP="00105349">
      <w:pPr>
        <w:spacing w:before="240" w:after="240"/>
        <w:ind w:left="1350" w:right="130" w:hanging="270"/>
        <w:jc w:val="thaiDistribute"/>
        <w:rPr>
          <w:rFonts w:asciiTheme="majorBidi" w:eastAsia="Times New Roman" w:hAnsiTheme="majorBidi" w:cstheme="majorBidi"/>
          <w:spacing w:val="4"/>
          <w:lang w:val="en-GB"/>
        </w:rPr>
      </w:pP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>-</w:t>
      </w:r>
      <w:r>
        <w:rPr>
          <w:rFonts w:asciiTheme="majorBidi" w:eastAsia="Times New Roman" w:hAnsiTheme="majorBidi" w:cstheme="majorBidi"/>
          <w:spacing w:val="4"/>
          <w:cs/>
          <w:lang w:val="en-GB"/>
        </w:rPr>
        <w:tab/>
      </w: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 xml:space="preserve">มาตรฐานการบัญชี ฉบับที่ </w:t>
      </w:r>
      <w:r w:rsidRPr="00105349">
        <w:rPr>
          <w:rFonts w:asciiTheme="majorBidi" w:eastAsia="Times New Roman" w:hAnsiTheme="majorBidi" w:cstheme="majorBidi"/>
          <w:spacing w:val="4"/>
        </w:rPr>
        <w:t>1</w:t>
      </w: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5A299C66" w14:textId="339E1AFD" w:rsidR="00105349" w:rsidRPr="00105349" w:rsidRDefault="00105349" w:rsidP="00105349">
      <w:pPr>
        <w:spacing w:before="240" w:after="240"/>
        <w:ind w:left="1350" w:right="130" w:hanging="270"/>
        <w:jc w:val="thaiDistribute"/>
        <w:rPr>
          <w:rFonts w:asciiTheme="majorBidi" w:eastAsia="Times New Roman" w:hAnsiTheme="majorBidi" w:cstheme="majorBidi"/>
          <w:spacing w:val="4"/>
          <w:lang w:val="en-GB"/>
        </w:rPr>
      </w:pP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>-</w:t>
      </w:r>
      <w:r>
        <w:rPr>
          <w:rFonts w:asciiTheme="majorBidi" w:eastAsia="Times New Roman" w:hAnsiTheme="majorBidi" w:cstheme="majorBidi"/>
          <w:spacing w:val="4"/>
          <w:cs/>
          <w:lang w:val="en-GB"/>
        </w:rPr>
        <w:tab/>
      </w: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 xml:space="preserve">มาตรฐานการบัญชี ฉบับที่ </w:t>
      </w:r>
      <w:r w:rsidRPr="00105349">
        <w:rPr>
          <w:rFonts w:asciiTheme="majorBidi" w:eastAsia="Times New Roman" w:hAnsiTheme="majorBidi" w:cstheme="majorBidi"/>
          <w:spacing w:val="4"/>
        </w:rPr>
        <w:t>8</w:t>
      </w: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0961DA10" w14:textId="7A1D7BEC" w:rsidR="00105349" w:rsidRPr="00105349" w:rsidRDefault="00105349" w:rsidP="00105349">
      <w:pPr>
        <w:spacing w:before="240" w:after="240"/>
        <w:ind w:left="1350" w:right="130" w:hanging="270"/>
        <w:jc w:val="thaiDistribute"/>
        <w:rPr>
          <w:rFonts w:asciiTheme="majorBidi" w:eastAsia="Times New Roman" w:hAnsiTheme="majorBidi" w:cstheme="majorBidi"/>
          <w:spacing w:val="4"/>
          <w:lang w:val="en-GB"/>
        </w:rPr>
      </w:pP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>-</w:t>
      </w:r>
      <w:r>
        <w:rPr>
          <w:rFonts w:asciiTheme="majorBidi" w:eastAsia="Times New Roman" w:hAnsiTheme="majorBidi" w:cstheme="majorBidi"/>
          <w:spacing w:val="4"/>
          <w:cs/>
          <w:lang w:val="en-GB"/>
        </w:rPr>
        <w:tab/>
      </w: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 xml:space="preserve">มาตรฐานการบัญชี ฉบับที่ </w:t>
      </w:r>
      <w:r w:rsidRPr="00105349">
        <w:rPr>
          <w:rFonts w:asciiTheme="majorBidi" w:eastAsia="Times New Roman" w:hAnsiTheme="majorBidi" w:cstheme="majorBidi"/>
          <w:spacing w:val="4"/>
        </w:rPr>
        <w:t>12</w:t>
      </w: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 xml:space="preserve"> เรื่อง ภาษีเงินได้ กำหนดเงื่อนไขในการรับรู้ภาษีเงินได้</w:t>
      </w:r>
      <w:r>
        <w:rPr>
          <w:rFonts w:asciiTheme="majorBidi" w:eastAsia="Times New Roman" w:hAnsiTheme="majorBidi" w:cstheme="majorBidi"/>
          <w:spacing w:val="4"/>
          <w:cs/>
          <w:lang w:val="en-GB"/>
        </w:rPr>
        <w:br/>
      </w: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>รอการตัดบัญชี ณ การรับรู้เมื่อเริ่มแรก สำหรับรายการที่ก่อให้เกิดมูลค่าที่เท่ากันของ</w:t>
      </w:r>
      <w:r>
        <w:rPr>
          <w:rFonts w:asciiTheme="majorBidi" w:eastAsia="Times New Roman" w:hAnsiTheme="majorBidi" w:cstheme="majorBidi"/>
          <w:spacing w:val="4"/>
          <w:cs/>
          <w:lang w:val="en-GB"/>
        </w:rPr>
        <w:br/>
      </w: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>ผลแตกต่างชั่วคราวที่ต้องเสียภาษีและผลแตกต่างชั่วคราวที่ใช้หักภาษี รวมทั้งเพิ่มเติม</w:t>
      </w:r>
      <w:r>
        <w:rPr>
          <w:rFonts w:asciiTheme="majorBidi" w:eastAsia="Times New Roman" w:hAnsiTheme="majorBidi" w:cstheme="majorBidi"/>
          <w:spacing w:val="4"/>
          <w:cs/>
          <w:lang w:val="en-GB"/>
        </w:rPr>
        <w:br/>
      </w: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>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</w:t>
      </w:r>
      <w:r w:rsidRPr="00105349">
        <w:rPr>
          <w:rFonts w:asciiTheme="majorBidi" w:eastAsia="Times New Roman" w:hAnsiTheme="majorBidi" w:cstheme="majorBidi"/>
          <w:spacing w:val="4"/>
          <w:lang w:val="en-GB"/>
        </w:rPr>
        <w:t xml:space="preserve">Pillar Two) </w:t>
      </w:r>
    </w:p>
    <w:p w14:paraId="2A43B0EA" w14:textId="09F74599" w:rsidR="004B6832" w:rsidRPr="00105349" w:rsidRDefault="00105349" w:rsidP="00105349">
      <w:pPr>
        <w:spacing w:before="240" w:after="240"/>
        <w:ind w:left="1080" w:right="130"/>
        <w:jc w:val="thaiDistribute"/>
        <w:rPr>
          <w:rFonts w:asciiTheme="majorBidi" w:eastAsia="Calibri" w:hAnsiTheme="majorBidi" w:cstheme="majorBidi"/>
          <w:lang w:bidi="ar-SA"/>
        </w:rPr>
      </w:pPr>
      <w:r w:rsidRPr="00105349">
        <w:rPr>
          <w:rFonts w:asciiTheme="majorBidi" w:eastAsia="Times New Roman" w:hAnsiTheme="majorBidi" w:cstheme="majorBidi"/>
          <w:spacing w:val="4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04140BCB" w14:textId="77777777" w:rsidR="00E36F4F" w:rsidRPr="00105349" w:rsidRDefault="00A70AF3" w:rsidP="00E36F4F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A5F50A8" w14:textId="19CC0CC0" w:rsidR="005941C7" w:rsidRPr="00105349" w:rsidRDefault="005941C7" w:rsidP="007066B8">
      <w:pPr>
        <w:spacing w:before="240"/>
        <w:ind w:left="1080" w:right="130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eastAsia="Times New Roman" w:hAnsiTheme="majorBidi" w:cstheme="majorBidi"/>
          <w:cs/>
          <w:lang w:val="en-GB"/>
        </w:rPr>
        <w:t xml:space="preserve">มาตรฐานการรายงานทางการเงินฉบับที่ </w:t>
      </w:r>
      <w:r w:rsidR="00105349" w:rsidRPr="00105349">
        <w:rPr>
          <w:rFonts w:asciiTheme="majorBidi" w:eastAsia="Times New Roman" w:hAnsiTheme="majorBidi" w:cstheme="majorBidi"/>
        </w:rPr>
        <w:t>17</w:t>
      </w:r>
      <w:r w:rsidRPr="00105349">
        <w:rPr>
          <w:rFonts w:asciiTheme="majorBidi" w:eastAsia="Times New Roman" w:hAnsiTheme="majorBidi" w:cstheme="majorBidi"/>
          <w:cs/>
          <w:lang w:val="en-GB"/>
        </w:rPr>
        <w:t xml:space="preserve"> เรื่อง สัญญาประกันภัย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05349" w:rsidRPr="00105349">
        <w:rPr>
          <w:rFonts w:asciiTheme="majorBidi" w:eastAsia="Times New Roman" w:hAnsiTheme="majorBidi" w:cstheme="majorBidi"/>
        </w:rPr>
        <w:t>1</w:t>
      </w:r>
      <w:r w:rsidRPr="00105349">
        <w:rPr>
          <w:rFonts w:asciiTheme="majorBidi" w:eastAsia="Times New Roman" w:hAnsiTheme="majorBidi" w:cstheme="majorBidi"/>
          <w:cs/>
          <w:lang w:val="en-GB"/>
        </w:rPr>
        <w:t xml:space="preserve"> มกราคม </w:t>
      </w:r>
      <w:r w:rsidR="00105349" w:rsidRPr="00105349">
        <w:rPr>
          <w:rFonts w:asciiTheme="majorBidi" w:eastAsia="Times New Roman" w:hAnsiTheme="majorBidi" w:cstheme="majorBidi"/>
        </w:rPr>
        <w:t>2568</w:t>
      </w:r>
      <w:r w:rsidRPr="00105349">
        <w:rPr>
          <w:rFonts w:asciiTheme="majorBidi" w:eastAsia="Times New Roman" w:hAnsiTheme="majorBidi" w:cstheme="majorBidi"/>
          <w:cs/>
          <w:lang w:val="en-GB"/>
        </w:rPr>
        <w:t xml:space="preserve"> 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105349" w:rsidRPr="00105349">
        <w:rPr>
          <w:rFonts w:asciiTheme="majorBidi" w:eastAsia="Times New Roman" w:hAnsiTheme="majorBidi" w:cstheme="majorBidi"/>
        </w:rPr>
        <w:t>17</w:t>
      </w:r>
      <w:r w:rsidRPr="00105349">
        <w:rPr>
          <w:rFonts w:asciiTheme="majorBidi" w:eastAsia="Times New Roman" w:hAnsiTheme="majorBidi" w:cstheme="majorBidi"/>
          <w:cs/>
          <w:lang w:val="en-GB"/>
        </w:rPr>
        <w:t xml:space="preserve"> นี้ จะใช้แทนมาตรฐานการรายงานทางการเงินฉบับที่ </w:t>
      </w:r>
      <w:r w:rsidR="00105349" w:rsidRPr="00105349">
        <w:rPr>
          <w:rFonts w:asciiTheme="majorBidi" w:eastAsia="Times New Roman" w:hAnsiTheme="majorBidi" w:cstheme="majorBidi"/>
        </w:rPr>
        <w:t>4</w:t>
      </w:r>
      <w:r w:rsidRPr="00105349">
        <w:rPr>
          <w:rFonts w:asciiTheme="majorBidi" w:eastAsia="Times New Roman" w:hAnsiTheme="majorBidi" w:cstheme="majorBidi"/>
          <w:cs/>
          <w:lang w:val="en-GB"/>
        </w:rPr>
        <w:t xml:space="preserve"> เรื่อง สัญญาประกันภัย ทั้งนี้ กลุ่มบริษัทไม่มีรายการทางบัญชีที่ต้องถือปฏิบัติตามมาตรฐานการรายงานทางการเงินฉบับนี้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41FBE919" w14:textId="77777777" w:rsidR="00105349" w:rsidRDefault="00105349">
      <w:pPr>
        <w:rPr>
          <w:rFonts w:asciiTheme="majorBidi" w:hAnsiTheme="majorBidi" w:cstheme="majorBidi"/>
          <w:spacing w:val="-4"/>
          <w:cs/>
        </w:rPr>
      </w:pPr>
      <w:r>
        <w:rPr>
          <w:rFonts w:asciiTheme="majorBidi" w:hAnsiTheme="majorBidi" w:cstheme="majorBidi"/>
          <w:spacing w:val="-4"/>
          <w:cs/>
        </w:rPr>
        <w:br w:type="page"/>
      </w:r>
    </w:p>
    <w:p w14:paraId="6DFEB268" w14:textId="2E425677" w:rsidR="00394D56" w:rsidRPr="00105349" w:rsidRDefault="00394D56" w:rsidP="00E36F4F">
      <w:pPr>
        <w:numPr>
          <w:ilvl w:val="1"/>
          <w:numId w:val="1"/>
        </w:numPr>
        <w:spacing w:before="240"/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lastRenderedPageBreak/>
        <w:t>การใช้ประมาณการและดุลยพินิจ</w:t>
      </w:r>
    </w:p>
    <w:p w14:paraId="5F0F32F2" w14:textId="77777777" w:rsidR="00EE7964" w:rsidRPr="00105349" w:rsidRDefault="00394D56" w:rsidP="00105349">
      <w:pPr>
        <w:spacing w:after="320"/>
        <w:ind w:left="1080" w:right="130"/>
        <w:jc w:val="thaiDistribute"/>
        <w:rPr>
          <w:rFonts w:asciiTheme="majorBidi" w:eastAsia="Times New Roman" w:hAnsiTheme="majorBidi" w:cstheme="majorBidi"/>
          <w:spacing w:val="-4"/>
          <w:lang w:val="en-GB"/>
        </w:rPr>
      </w:pPr>
      <w:r w:rsidRPr="00105349">
        <w:rPr>
          <w:rFonts w:asciiTheme="majorBidi" w:eastAsia="Times New Roman" w:hAnsiTheme="majorBidi" w:cstheme="majorBidi"/>
          <w:spacing w:val="-4"/>
          <w:cs/>
          <w:lang w:val="en-GB"/>
        </w:rPr>
        <w:t>ในการจัดทำงบการเงินระหว่างกาลรวมและงบการเงินระหว่างกาล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</w:t>
      </w:r>
      <w:r w:rsidRPr="00105349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105349">
        <w:rPr>
          <w:rFonts w:asciiTheme="majorBidi" w:eastAsia="Times New Roman" w:hAnsiTheme="majorBidi" w:cstheme="majorBidi"/>
          <w:spacing w:val="-4"/>
          <w:cs/>
          <w:lang w:val="en-GB"/>
        </w:rPr>
        <w:t>การกำหนดนโยบายการบัญชี การประมาณการ และการตั้งข้อสมมติฐาน ซึ่งมีผลกระทบต่อ</w:t>
      </w:r>
      <w:r w:rsidRPr="00105349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105349">
        <w:rPr>
          <w:rFonts w:asciiTheme="majorBidi" w:eastAsia="Times New Roman" w:hAnsiTheme="majorBidi" w:cstheme="majorBidi"/>
          <w:spacing w:val="-4"/>
          <w:cs/>
          <w:lang w:val="en-GB"/>
        </w:rPr>
        <w:t>การแสดงจำนวนสินทรัพย์ หนี้สิน และการเปิดเผยข้อมูลเกี่ยวกับสินทรัพย์และหนี้สินที่อาจเกิดขึ้น</w:t>
      </w:r>
      <w:r w:rsidRPr="00105349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105349">
        <w:rPr>
          <w:rFonts w:asciiTheme="majorBidi" w:eastAsia="Times New Roman" w:hAnsiTheme="majorBidi" w:cstheme="majorBidi"/>
          <w:spacing w:val="-4"/>
          <w:cs/>
          <w:lang w:val="en-GB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105349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105349">
        <w:rPr>
          <w:rFonts w:asciiTheme="majorBidi" w:eastAsia="Times New Roman" w:hAnsiTheme="majorBidi" w:cstheme="majorBidi"/>
          <w:spacing w:val="-4"/>
          <w:cs/>
          <w:lang w:val="en-GB"/>
        </w:rPr>
        <w:t>การประมาณการของผู้บริหารได้พิจารณาอย่างสมเหตุสมผลภายใต้เหตุการณ์ ณ ขณะนั้น</w:t>
      </w:r>
      <w:r w:rsidRPr="00105349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105349">
        <w:rPr>
          <w:rFonts w:asciiTheme="majorBidi" w:eastAsia="Times New Roman" w:hAnsiTheme="majorBidi" w:cstheme="majorBidi"/>
          <w:spacing w:val="-4"/>
          <w:cs/>
          <w:lang w:val="en-GB"/>
        </w:rPr>
        <w:t>ผลที่เกิดขึ้นจริงอาจมีความแตกต่างไปจากประมาณการนั้น</w:t>
      </w:r>
    </w:p>
    <w:p w14:paraId="65224ECB" w14:textId="756B867C" w:rsidR="00A71CD4" w:rsidRPr="00105349" w:rsidRDefault="00180DFA" w:rsidP="00EE7964">
      <w:pPr>
        <w:numPr>
          <w:ilvl w:val="0"/>
          <w:numId w:val="1"/>
        </w:numPr>
        <w:ind w:left="547" w:hanging="547"/>
        <w:rPr>
          <w:rFonts w:asciiTheme="majorBidi" w:eastAsia="Times New Roman" w:hAnsiTheme="majorBidi" w:cstheme="majorBidi"/>
          <w:spacing w:val="-4"/>
          <w:cs/>
          <w:lang w:val="en-GB"/>
        </w:rPr>
      </w:pPr>
      <w:r w:rsidRPr="00105349">
        <w:rPr>
          <w:rFonts w:asciiTheme="majorBidi" w:hAnsiTheme="majorBidi" w:cstheme="majorBidi"/>
          <w:b/>
          <w:bCs/>
          <w:cs/>
        </w:rPr>
        <w:t>สรุป</w:t>
      </w:r>
      <w:r w:rsidR="00042D7D" w:rsidRPr="00105349">
        <w:rPr>
          <w:rFonts w:asciiTheme="majorBidi" w:hAnsiTheme="majorBidi" w:cstheme="majorBidi"/>
          <w:b/>
          <w:bCs/>
          <w:cs/>
        </w:rPr>
        <w:t>ข้อมูลนโยบายการบัญชีที่มีสาระสำคัญ</w:t>
      </w:r>
    </w:p>
    <w:p w14:paraId="123336D7" w14:textId="782A4410" w:rsidR="007D5545" w:rsidRPr="00105349" w:rsidRDefault="003352B1" w:rsidP="00105349">
      <w:pPr>
        <w:spacing w:after="320"/>
        <w:ind w:left="547"/>
        <w:jc w:val="thaiDistribute"/>
        <w:rPr>
          <w:rFonts w:asciiTheme="majorBidi" w:hAnsiTheme="majorBidi" w:cstheme="majorBidi"/>
          <w:b/>
          <w:bCs/>
          <w:cs/>
          <w:lang w:val="x-none" w:eastAsia="x-none"/>
        </w:rPr>
      </w:pPr>
      <w:r w:rsidRPr="00105349">
        <w:rPr>
          <w:rFonts w:asciiTheme="majorBidi" w:hAnsiTheme="majorBidi" w:cstheme="majorBidi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05349" w:rsidRPr="00105349">
        <w:rPr>
          <w:rFonts w:asciiTheme="majorBidi" w:hAnsiTheme="majorBidi" w:cstheme="majorBidi"/>
        </w:rPr>
        <w:t>31</w:t>
      </w:r>
      <w:r w:rsidRPr="00105349">
        <w:rPr>
          <w:rFonts w:asciiTheme="majorBidi" w:hAnsiTheme="majorBidi" w:cstheme="majorBidi"/>
          <w:cs/>
        </w:rPr>
        <w:t xml:space="preserve"> ธันวาคม </w:t>
      </w:r>
      <w:r w:rsidR="00105349" w:rsidRPr="00105349">
        <w:rPr>
          <w:rFonts w:asciiTheme="majorBidi" w:hAnsiTheme="majorBidi" w:cstheme="majorBidi"/>
        </w:rPr>
        <w:t>2566</w:t>
      </w:r>
    </w:p>
    <w:p w14:paraId="58924221" w14:textId="6E92D646" w:rsidR="005A7E5C" w:rsidRPr="00105349" w:rsidRDefault="005A7E5C" w:rsidP="005D52FF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t>ข้อมูลเพิ่มเติมเกี่ยวกับกระแสเงินสด</w:t>
      </w:r>
    </w:p>
    <w:p w14:paraId="7DFFDD80" w14:textId="435AB50A" w:rsidR="005A7E5C" w:rsidRPr="00105349" w:rsidRDefault="0065068E" w:rsidP="006376D2">
      <w:pPr>
        <w:numPr>
          <w:ilvl w:val="1"/>
          <w:numId w:val="1"/>
        </w:numPr>
        <w:tabs>
          <w:tab w:val="left" w:pos="-3261"/>
        </w:tabs>
        <w:ind w:left="1080" w:right="43" w:hanging="540"/>
        <w:jc w:val="thaiDistribute"/>
        <w:rPr>
          <w:rFonts w:asciiTheme="majorBidi" w:hAnsiTheme="majorBidi" w:cstheme="majorBidi"/>
          <w:spacing w:val="2"/>
        </w:rPr>
      </w:pPr>
      <w:r w:rsidRPr="00105349">
        <w:rPr>
          <w:rFonts w:asciiTheme="majorBidi" w:hAnsiTheme="majorBidi" w:cstheme="majorBidi"/>
          <w:spacing w:val="2"/>
          <w:cs/>
        </w:rPr>
        <w:t>รายการที่ไม่เกี่ยวกับเงินสดสำหรับอุปกรณ์</w:t>
      </w:r>
      <w:r w:rsidR="001943C2" w:rsidRPr="00105349">
        <w:rPr>
          <w:rFonts w:asciiTheme="majorBidi" w:hAnsiTheme="majorBidi" w:cstheme="majorBidi"/>
          <w:spacing w:val="2"/>
          <w:cs/>
        </w:rPr>
        <w:t xml:space="preserve">สำหรับงวดหกเดือนสิ้นสุดวันที่ </w:t>
      </w:r>
      <w:r w:rsidR="00105349" w:rsidRPr="00105349">
        <w:rPr>
          <w:rFonts w:asciiTheme="majorBidi" w:hAnsiTheme="majorBidi" w:cstheme="majorBidi"/>
          <w:spacing w:val="2"/>
        </w:rPr>
        <w:t>30</w:t>
      </w:r>
      <w:r w:rsidR="001943C2" w:rsidRPr="00105349">
        <w:rPr>
          <w:rFonts w:asciiTheme="majorBidi" w:hAnsiTheme="majorBidi" w:cstheme="majorBidi"/>
          <w:spacing w:val="2"/>
          <w:cs/>
        </w:rPr>
        <w:t xml:space="preserve"> มิถุนายน </w:t>
      </w:r>
      <w:r w:rsidR="00105349" w:rsidRPr="00105349">
        <w:rPr>
          <w:rFonts w:asciiTheme="majorBidi" w:hAnsiTheme="majorBidi" w:cstheme="majorBidi"/>
          <w:spacing w:val="2"/>
        </w:rPr>
        <w:t>2567</w:t>
      </w:r>
      <w:r w:rsidR="005A629E" w:rsidRPr="00105349">
        <w:rPr>
          <w:rFonts w:asciiTheme="majorBidi" w:hAnsiTheme="majorBidi" w:cstheme="majorBidi"/>
          <w:spacing w:val="2"/>
        </w:rPr>
        <w:t xml:space="preserve"> </w:t>
      </w:r>
      <w:r w:rsidR="003352B1" w:rsidRPr="00105349">
        <w:rPr>
          <w:rFonts w:asciiTheme="majorBidi" w:hAnsiTheme="majorBidi" w:cstheme="majorBidi"/>
          <w:spacing w:val="2"/>
          <w:cs/>
        </w:rPr>
        <w:t xml:space="preserve">และ </w:t>
      </w:r>
      <w:r w:rsidR="00105349" w:rsidRPr="00105349">
        <w:rPr>
          <w:rFonts w:asciiTheme="majorBidi" w:hAnsiTheme="majorBidi" w:cstheme="majorBidi"/>
          <w:spacing w:val="2"/>
        </w:rPr>
        <w:t>2566</w:t>
      </w:r>
      <w:r w:rsidRPr="00105349">
        <w:rPr>
          <w:rFonts w:asciiTheme="majorBidi" w:hAnsiTheme="majorBidi" w:cstheme="majorBidi"/>
          <w:spacing w:val="2"/>
          <w:cs/>
        </w:rPr>
        <w:t xml:space="preserve"> มีดังนี้</w:t>
      </w:r>
    </w:p>
    <w:tbl>
      <w:tblPr>
        <w:tblW w:w="8692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05"/>
        <w:gridCol w:w="165"/>
        <w:gridCol w:w="1170"/>
        <w:gridCol w:w="75"/>
        <w:gridCol w:w="1057"/>
      </w:tblGrid>
      <w:tr w:rsidR="001512E6" w:rsidRPr="00105349" w14:paraId="075EC0DB" w14:textId="77777777" w:rsidTr="009F2B3E">
        <w:trPr>
          <w:trHeight w:val="351"/>
        </w:trPr>
        <w:tc>
          <w:tcPr>
            <w:tcW w:w="4050" w:type="dxa"/>
          </w:tcPr>
          <w:p w14:paraId="5BE17ED2" w14:textId="77777777" w:rsidR="001512E6" w:rsidRPr="00105349" w:rsidRDefault="001512E6" w:rsidP="00105349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74CB19EC" w14:textId="77777777" w:rsidR="001512E6" w:rsidRPr="00105349" w:rsidRDefault="001512E6" w:rsidP="00105349">
            <w:pPr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" w:type="dxa"/>
          </w:tcPr>
          <w:p w14:paraId="2EAE788F" w14:textId="77777777" w:rsidR="001512E6" w:rsidRPr="00105349" w:rsidRDefault="001512E6" w:rsidP="00105349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gridSpan w:val="3"/>
          </w:tcPr>
          <w:p w14:paraId="7653C94F" w14:textId="77777777" w:rsidR="001512E6" w:rsidRPr="00105349" w:rsidRDefault="001512E6" w:rsidP="00105349">
            <w:pPr>
              <w:spacing w:line="360" w:lineRule="exact"/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1512E6" w:rsidRPr="00105349" w14:paraId="6CBA835F" w14:textId="77777777" w:rsidTr="009F2B3E">
        <w:tc>
          <w:tcPr>
            <w:tcW w:w="4050" w:type="dxa"/>
          </w:tcPr>
          <w:p w14:paraId="59194D6D" w14:textId="77777777" w:rsidR="001512E6" w:rsidRPr="00105349" w:rsidRDefault="001512E6" w:rsidP="0010534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3ABC2D75" w14:textId="77777777" w:rsidR="001512E6" w:rsidRPr="00105349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5" w:type="dxa"/>
          </w:tcPr>
          <w:p w14:paraId="6028B9B1" w14:textId="77777777" w:rsidR="001512E6" w:rsidRPr="00105349" w:rsidRDefault="001512E6" w:rsidP="00105349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gridSpan w:val="3"/>
          </w:tcPr>
          <w:p w14:paraId="1568B37D" w14:textId="77777777" w:rsidR="001512E6" w:rsidRPr="00105349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0E4A" w:rsidRPr="00105349" w14:paraId="4DD4CC03" w14:textId="77777777" w:rsidTr="009F2B3E">
        <w:trPr>
          <w:trHeight w:val="108"/>
        </w:trPr>
        <w:tc>
          <w:tcPr>
            <w:tcW w:w="4050" w:type="dxa"/>
          </w:tcPr>
          <w:p w14:paraId="4A4EBFDC" w14:textId="77777777" w:rsidR="00B50E4A" w:rsidRPr="00105349" w:rsidRDefault="00B50E4A" w:rsidP="0010534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232793" w14:textId="745351E9" w:rsidR="00B50E4A" w:rsidRPr="00105349" w:rsidRDefault="00105349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1B20546" w14:textId="77777777" w:rsidR="00B50E4A" w:rsidRPr="00105349" w:rsidRDefault="00B50E4A" w:rsidP="00105349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65812438" w14:textId="6B3CD3F6" w:rsidR="00B50E4A" w:rsidRPr="00105349" w:rsidRDefault="00105349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" w:type="dxa"/>
          </w:tcPr>
          <w:p w14:paraId="265777B9" w14:textId="77777777" w:rsidR="00B50E4A" w:rsidRPr="00105349" w:rsidRDefault="00B50E4A" w:rsidP="0010534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98C5F5" w14:textId="60A584D9" w:rsidR="00B50E4A" w:rsidRPr="00105349" w:rsidRDefault="00105349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5" w:type="dxa"/>
          </w:tcPr>
          <w:p w14:paraId="73EF01FF" w14:textId="77777777" w:rsidR="00B50E4A" w:rsidRPr="00105349" w:rsidRDefault="00B50E4A" w:rsidP="00105349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</w:tcPr>
          <w:p w14:paraId="332C841B" w14:textId="4C3674B4" w:rsidR="00B50E4A" w:rsidRPr="00105349" w:rsidRDefault="00105349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4771B" w:rsidRPr="00105349" w14:paraId="26FC3B1A" w14:textId="77777777" w:rsidTr="009F2B3E">
        <w:tc>
          <w:tcPr>
            <w:tcW w:w="4050" w:type="dxa"/>
          </w:tcPr>
          <w:p w14:paraId="77A35E83" w14:textId="70618BFC" w:rsidR="00C4771B" w:rsidRPr="00105349" w:rsidRDefault="00C4771B" w:rsidP="00C4771B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เจ้าหนี้อื่นเพื่อซื้ออุปกรณ์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DB61C" w14:textId="449BE11B" w:rsidR="00C4771B" w:rsidRPr="00105349" w:rsidRDefault="00105349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7C7A0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F02703" w14:textId="77777777" w:rsidR="00C4771B" w:rsidRPr="00105349" w:rsidRDefault="00C4771B" w:rsidP="00C4771B">
            <w:pPr>
              <w:tabs>
                <w:tab w:val="decimal" w:pos="891"/>
              </w:tabs>
              <w:ind w:left="3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0158BF0" w14:textId="7841843B" w:rsidR="00C4771B" w:rsidRPr="00105349" w:rsidRDefault="00105349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C4771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5A634C1" w14:textId="77777777" w:rsidR="00C4771B" w:rsidRPr="00105349" w:rsidRDefault="00C4771B" w:rsidP="00C4771B">
            <w:pPr>
              <w:tabs>
                <w:tab w:val="decimal" w:pos="891"/>
              </w:tabs>
              <w:ind w:right="-162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429D4B" w14:textId="43B95822" w:rsidR="00C4771B" w:rsidRPr="00105349" w:rsidRDefault="00105349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033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75" w:type="dxa"/>
            <w:tcBorders>
              <w:left w:val="nil"/>
            </w:tcBorders>
            <w:shd w:val="clear" w:color="auto" w:fill="auto"/>
            <w:vAlign w:val="bottom"/>
          </w:tcPr>
          <w:p w14:paraId="5A98FD2B" w14:textId="77777777" w:rsidR="00C4771B" w:rsidRPr="00105349" w:rsidRDefault="00C4771B" w:rsidP="00C4771B">
            <w:pPr>
              <w:tabs>
                <w:tab w:val="decimal" w:pos="891"/>
              </w:tabs>
              <w:ind w:left="3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A3539EE" w14:textId="766FD78C" w:rsidR="00C4771B" w:rsidRPr="00105349" w:rsidRDefault="00105349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C4771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</w:tr>
      <w:tr w:rsidR="00C4771B" w:rsidRPr="00105349" w14:paraId="593C9C93" w14:textId="77777777" w:rsidTr="009F2B3E">
        <w:tc>
          <w:tcPr>
            <w:tcW w:w="4050" w:type="dxa"/>
          </w:tcPr>
          <w:p w14:paraId="35740D8B" w14:textId="77777777" w:rsidR="00C4771B" w:rsidRPr="00105349" w:rsidRDefault="00C4771B" w:rsidP="00C4771B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3850B5" w14:textId="789EE7DE" w:rsidR="00C4771B" w:rsidRPr="00105349" w:rsidRDefault="00105349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7A0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7C7A0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7D06F8" w14:textId="77777777" w:rsidR="00C4771B" w:rsidRPr="00105349" w:rsidRDefault="00C4771B" w:rsidP="00C4771B">
            <w:pPr>
              <w:tabs>
                <w:tab w:val="decimal" w:pos="891"/>
              </w:tabs>
              <w:ind w:left="2160" w:right="-216" w:hanging="2160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681426B" w14:textId="4581A5C8" w:rsidR="00C4771B" w:rsidRPr="00105349" w:rsidRDefault="00105349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771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C4771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165" w:type="dxa"/>
            <w:shd w:val="clear" w:color="auto" w:fill="auto"/>
          </w:tcPr>
          <w:p w14:paraId="77DDD30B" w14:textId="77777777" w:rsidR="00C4771B" w:rsidRPr="00105349" w:rsidRDefault="00C4771B" w:rsidP="00C4771B">
            <w:pPr>
              <w:tabs>
                <w:tab w:val="decimal" w:pos="935"/>
              </w:tabs>
              <w:ind w:left="2160" w:right="-216" w:hanging="2160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F6347A" w14:textId="5128E188" w:rsidR="00C4771B" w:rsidRPr="00105349" w:rsidRDefault="00105349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033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8033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  <w:tc>
          <w:tcPr>
            <w:tcW w:w="75" w:type="dxa"/>
            <w:tcBorders>
              <w:left w:val="nil"/>
            </w:tcBorders>
            <w:shd w:val="clear" w:color="auto" w:fill="auto"/>
            <w:vAlign w:val="bottom"/>
          </w:tcPr>
          <w:p w14:paraId="6747D9F3" w14:textId="77777777" w:rsidR="00C4771B" w:rsidRPr="00105349" w:rsidRDefault="00C4771B" w:rsidP="00C4771B">
            <w:pPr>
              <w:tabs>
                <w:tab w:val="decimal" w:pos="891"/>
              </w:tabs>
              <w:ind w:left="2160" w:right="-216" w:hanging="2160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A8130DE" w14:textId="3AF6DF7B" w:rsidR="00C4771B" w:rsidRPr="00105349" w:rsidRDefault="00105349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771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C4771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</w:tr>
      <w:tr w:rsidR="00C4771B" w:rsidRPr="00105349" w14:paraId="636BE97E" w14:textId="77777777" w:rsidTr="009F2B3E">
        <w:tc>
          <w:tcPr>
            <w:tcW w:w="4050" w:type="dxa"/>
          </w:tcPr>
          <w:p w14:paraId="054F8AC6" w14:textId="77777777" w:rsidR="00C4771B" w:rsidRPr="00105349" w:rsidRDefault="00C4771B" w:rsidP="00C4771B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     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B7976" w14:textId="4B1D52B1" w:rsidR="00C4771B" w:rsidRPr="00105349" w:rsidRDefault="007C7A02" w:rsidP="00166E68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712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BF922A" w14:textId="77777777" w:rsidR="00C4771B" w:rsidRPr="00105349" w:rsidRDefault="00C4771B" w:rsidP="00C4771B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7171E" w14:textId="40EBABCA" w:rsidR="00C4771B" w:rsidRPr="00105349" w:rsidRDefault="00C4771B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088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341ECD24" w14:textId="77777777" w:rsidR="00C4771B" w:rsidRPr="00105349" w:rsidRDefault="00C4771B" w:rsidP="00C4771B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9FA5" w14:textId="216E3361" w:rsidR="00C4771B" w:rsidRPr="00105349" w:rsidRDefault="0080332A" w:rsidP="00166E68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712</w:t>
            </w:r>
            <w:r w:rsidR="002C42F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3EE92DF2" w14:textId="5967589B" w:rsidR="00C4771B" w:rsidRPr="00105349" w:rsidRDefault="002C42F2" w:rsidP="002C42F2">
            <w:pPr>
              <w:tabs>
                <w:tab w:val="decimal" w:pos="891"/>
              </w:tabs>
              <w:ind w:left="-116" w:right="-216" w:firstLine="32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X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46ED0" w14:textId="7A8DDB5C" w:rsidR="00C4771B" w:rsidRPr="00105349" w:rsidRDefault="00C4771B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088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4771B" w:rsidRPr="00105349" w14:paraId="26965859" w14:textId="77777777" w:rsidTr="009F2B3E">
        <w:tc>
          <w:tcPr>
            <w:tcW w:w="4050" w:type="dxa"/>
          </w:tcPr>
          <w:p w14:paraId="3DE96F00" w14:textId="72B70448" w:rsidR="00C4771B" w:rsidRPr="00105349" w:rsidRDefault="00C4771B" w:rsidP="00C4771B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เจ้าหนี้อื่นเพื่อซื้ออุปกรณ์ ณ วันที่ </w:t>
            </w:r>
            <w:r w:rsidR="00105349" w:rsidRPr="0010534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10534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1053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41FE0" w14:textId="3AD4ECEE" w:rsidR="00C4771B" w:rsidRPr="00105349" w:rsidRDefault="00105349" w:rsidP="00166E68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C7A0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57BC27" w14:textId="77777777" w:rsidR="00C4771B" w:rsidRPr="00105349" w:rsidRDefault="00C4771B" w:rsidP="00C4771B">
            <w:pPr>
              <w:tabs>
                <w:tab w:val="decimal" w:pos="891"/>
              </w:tabs>
              <w:ind w:left="465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9ED99" w14:textId="673787C5" w:rsidR="00C4771B" w:rsidRPr="00105349" w:rsidRDefault="005641B7" w:rsidP="00166E68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C4771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247CE0B9" w14:textId="77777777" w:rsidR="00C4771B" w:rsidRPr="00105349" w:rsidRDefault="00C4771B" w:rsidP="00C4771B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C5E063" w14:textId="178D4056" w:rsidR="00C4771B" w:rsidRPr="00105349" w:rsidRDefault="00105349" w:rsidP="00166E68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8033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75" w:type="dxa"/>
            <w:tcBorders>
              <w:left w:val="nil"/>
            </w:tcBorders>
            <w:shd w:val="clear" w:color="auto" w:fill="auto"/>
            <w:vAlign w:val="bottom"/>
          </w:tcPr>
          <w:p w14:paraId="733E253B" w14:textId="77777777" w:rsidR="00C4771B" w:rsidRPr="00105349" w:rsidRDefault="00C4771B" w:rsidP="00C4771B">
            <w:pPr>
              <w:tabs>
                <w:tab w:val="decimal" w:pos="891"/>
              </w:tabs>
              <w:ind w:left="432"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73E86" w14:textId="690DD754" w:rsidR="00C4771B" w:rsidRPr="00105349" w:rsidRDefault="00105349" w:rsidP="00C4771B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C4771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</w:tr>
    </w:tbl>
    <w:p w14:paraId="70C8149D" w14:textId="77777777" w:rsidR="00B50E4A" w:rsidRPr="00105349" w:rsidRDefault="00B50E4A" w:rsidP="007D5545">
      <w:pPr>
        <w:spacing w:before="120"/>
        <w:ind w:left="1080" w:right="43"/>
        <w:jc w:val="thaiDistribute"/>
        <w:rPr>
          <w:rFonts w:asciiTheme="majorBidi" w:hAnsiTheme="majorBidi" w:cstheme="majorBidi"/>
          <w:sz w:val="20"/>
          <w:szCs w:val="20"/>
        </w:rPr>
      </w:pPr>
      <w:r w:rsidRPr="00105349">
        <w:rPr>
          <w:rFonts w:asciiTheme="majorBidi" w:hAnsiTheme="majorBidi" w:cstheme="majorBidi"/>
          <w:sz w:val="20"/>
          <w:szCs w:val="20"/>
          <w:cs/>
        </w:rPr>
        <w:t>หมายเหตุ รายการข้างต้นไม่รวมผลกระทบจากภาษีมูลค่าเพิ่ม</w:t>
      </w:r>
    </w:p>
    <w:p w14:paraId="0FAE9E09" w14:textId="26CEB8E8" w:rsidR="001512E6" w:rsidRPr="00105349" w:rsidRDefault="001512E6" w:rsidP="007D5545">
      <w:pPr>
        <w:numPr>
          <w:ilvl w:val="1"/>
          <w:numId w:val="1"/>
        </w:numPr>
        <w:tabs>
          <w:tab w:val="left" w:pos="-3261"/>
        </w:tabs>
        <w:spacing w:before="240"/>
        <w:ind w:left="1094" w:right="43" w:hanging="547"/>
        <w:jc w:val="thaiDistribute"/>
        <w:rPr>
          <w:rFonts w:asciiTheme="majorBidi" w:hAnsiTheme="majorBidi" w:cstheme="majorBidi"/>
          <w:spacing w:val="2"/>
        </w:rPr>
      </w:pPr>
      <w:r w:rsidRPr="00105349">
        <w:rPr>
          <w:rFonts w:asciiTheme="majorBidi" w:hAnsiTheme="majorBidi" w:cstheme="majorBidi"/>
          <w:spacing w:val="2"/>
          <w:cs/>
        </w:rPr>
        <w:t>รายการที่ไม่เป็นตัวเงินที่มีสาระสำคัญ</w:t>
      </w:r>
      <w:r w:rsidR="0030681E" w:rsidRPr="00105349">
        <w:rPr>
          <w:rFonts w:asciiTheme="majorBidi" w:hAnsiTheme="majorBidi" w:cstheme="majorBidi"/>
          <w:spacing w:val="2"/>
          <w:cs/>
        </w:rPr>
        <w:t>สำหรับ</w:t>
      </w:r>
      <w:r w:rsidR="00244B15" w:rsidRPr="00105349">
        <w:rPr>
          <w:rFonts w:asciiTheme="majorBidi" w:hAnsiTheme="majorBidi" w:cstheme="majorBidi"/>
          <w:spacing w:val="2"/>
          <w:cs/>
        </w:rPr>
        <w:t xml:space="preserve">งวดหกเดือนสิ้นสุดวันที่ </w:t>
      </w:r>
      <w:r w:rsidR="00105349" w:rsidRPr="00105349">
        <w:rPr>
          <w:rFonts w:asciiTheme="majorBidi" w:hAnsiTheme="majorBidi" w:cstheme="majorBidi"/>
          <w:spacing w:val="2"/>
        </w:rPr>
        <w:t>30</w:t>
      </w:r>
      <w:r w:rsidR="00244B15" w:rsidRPr="00105349">
        <w:rPr>
          <w:rFonts w:asciiTheme="majorBidi" w:hAnsiTheme="majorBidi" w:cstheme="majorBidi"/>
          <w:spacing w:val="2"/>
          <w:cs/>
        </w:rPr>
        <w:t xml:space="preserve"> มิถุนายน </w:t>
      </w:r>
      <w:r w:rsidR="00105349" w:rsidRPr="00105349">
        <w:rPr>
          <w:rFonts w:asciiTheme="majorBidi" w:hAnsiTheme="majorBidi" w:cstheme="majorBidi"/>
          <w:spacing w:val="2"/>
        </w:rPr>
        <w:t>2567</w:t>
      </w:r>
      <w:r w:rsidR="005A629E" w:rsidRPr="00105349">
        <w:rPr>
          <w:rFonts w:asciiTheme="majorBidi" w:hAnsiTheme="majorBidi" w:cstheme="majorBidi"/>
          <w:spacing w:val="2"/>
        </w:rPr>
        <w:t xml:space="preserve"> </w:t>
      </w:r>
      <w:r w:rsidR="0080114A" w:rsidRPr="00105349">
        <w:rPr>
          <w:rFonts w:asciiTheme="majorBidi" w:hAnsiTheme="majorBidi" w:cstheme="majorBidi"/>
          <w:spacing w:val="2"/>
          <w:cs/>
        </w:rPr>
        <w:t xml:space="preserve">และ </w:t>
      </w:r>
      <w:r w:rsidR="00105349" w:rsidRPr="00105349">
        <w:rPr>
          <w:rFonts w:asciiTheme="majorBidi" w:hAnsiTheme="majorBidi" w:cstheme="majorBidi"/>
          <w:spacing w:val="2"/>
        </w:rPr>
        <w:t>2566</w:t>
      </w:r>
      <w:r w:rsidR="0080114A" w:rsidRPr="00105349">
        <w:rPr>
          <w:rFonts w:asciiTheme="majorBidi" w:hAnsiTheme="majorBidi" w:cstheme="majorBidi"/>
          <w:spacing w:val="2"/>
          <w:cs/>
        </w:rPr>
        <w:t xml:space="preserve"> มีดังนี้</w:t>
      </w:r>
    </w:p>
    <w:tbl>
      <w:tblPr>
        <w:tblW w:w="878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05"/>
        <w:gridCol w:w="122"/>
        <w:gridCol w:w="1048"/>
        <w:gridCol w:w="87"/>
        <w:gridCol w:w="993"/>
        <w:gridCol w:w="90"/>
        <w:gridCol w:w="1049"/>
      </w:tblGrid>
      <w:tr w:rsidR="001512E6" w:rsidRPr="00105349" w14:paraId="422C0311" w14:textId="77777777" w:rsidTr="001512E6">
        <w:tc>
          <w:tcPr>
            <w:tcW w:w="4395" w:type="dxa"/>
          </w:tcPr>
          <w:p w14:paraId="38F17F69" w14:textId="77777777" w:rsidR="001512E6" w:rsidRPr="00105349" w:rsidRDefault="001512E6" w:rsidP="00105349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23B1A534" w14:textId="77777777" w:rsidR="001512E6" w:rsidRPr="00105349" w:rsidRDefault="001512E6" w:rsidP="00105349">
            <w:pPr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711B8F5C" w14:textId="77777777" w:rsidR="001512E6" w:rsidRPr="00105349" w:rsidRDefault="001512E6" w:rsidP="00105349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3"/>
          </w:tcPr>
          <w:p w14:paraId="4957A399" w14:textId="77777777" w:rsidR="001512E6" w:rsidRPr="00105349" w:rsidRDefault="001512E6" w:rsidP="00105349">
            <w:pPr>
              <w:spacing w:line="360" w:lineRule="exact"/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1512E6" w:rsidRPr="00105349" w14:paraId="511A0330" w14:textId="77777777" w:rsidTr="001512E6">
        <w:tc>
          <w:tcPr>
            <w:tcW w:w="4395" w:type="dxa"/>
          </w:tcPr>
          <w:p w14:paraId="2D7E7EE4" w14:textId="77777777" w:rsidR="001512E6" w:rsidRPr="00105349" w:rsidRDefault="001512E6" w:rsidP="0010534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68D6B0E4" w14:textId="77777777" w:rsidR="001512E6" w:rsidRPr="00105349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0F4D0049" w14:textId="77777777" w:rsidR="001512E6" w:rsidRPr="00105349" w:rsidRDefault="001512E6" w:rsidP="00105349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3"/>
          </w:tcPr>
          <w:p w14:paraId="1810A1C0" w14:textId="77777777" w:rsidR="001512E6" w:rsidRPr="00105349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114A" w:rsidRPr="00105349" w14:paraId="0DAEAD8E" w14:textId="77777777" w:rsidTr="001512E6">
        <w:tc>
          <w:tcPr>
            <w:tcW w:w="4395" w:type="dxa"/>
          </w:tcPr>
          <w:p w14:paraId="6DF92A5E" w14:textId="77777777" w:rsidR="0080114A" w:rsidRPr="00105349" w:rsidRDefault="0080114A" w:rsidP="0010534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0ADB4180" w14:textId="65D0F04B" w:rsidR="0080114A" w:rsidRPr="00105349" w:rsidRDefault="00105349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2" w:type="dxa"/>
          </w:tcPr>
          <w:p w14:paraId="186C8DF7" w14:textId="77777777" w:rsidR="0080114A" w:rsidRPr="00105349" w:rsidRDefault="0080114A" w:rsidP="00105349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</w:tcPr>
          <w:p w14:paraId="178EF4A1" w14:textId="5AB1512D" w:rsidR="0080114A" w:rsidRPr="00105349" w:rsidRDefault="00105349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7" w:type="dxa"/>
          </w:tcPr>
          <w:p w14:paraId="624B8B4B" w14:textId="77777777" w:rsidR="0080114A" w:rsidRPr="00105349" w:rsidRDefault="0080114A" w:rsidP="0010534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072BAF0A" w14:textId="4A28F523" w:rsidR="0080114A" w:rsidRPr="00105349" w:rsidRDefault="00105349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1E6D09A" w14:textId="77777777" w:rsidR="0080114A" w:rsidRPr="00105349" w:rsidRDefault="0080114A" w:rsidP="00105349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7EDD5FBC" w14:textId="7FB41C12" w:rsidR="0080114A" w:rsidRPr="00105349" w:rsidRDefault="00105349" w:rsidP="00105349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A2322" w:rsidRPr="00105349" w14:paraId="35EE4028" w14:textId="77777777" w:rsidTr="0067236F">
        <w:tc>
          <w:tcPr>
            <w:tcW w:w="4395" w:type="dxa"/>
          </w:tcPr>
          <w:p w14:paraId="0144D69D" w14:textId="77777777" w:rsidR="00230AEA" w:rsidRPr="00105349" w:rsidRDefault="008E23A8" w:rsidP="00230AEA">
            <w:pPr>
              <w:ind w:left="720" w:right="65" w:hanging="23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1512E6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ค่าเสื่อมราคาอุปกรณ์และสินทรัพย์สิทธิ</w:t>
            </w:r>
          </w:p>
          <w:p w14:paraId="48E9F716" w14:textId="77777777" w:rsidR="001512E6" w:rsidRPr="00105349" w:rsidRDefault="008E23A8" w:rsidP="00230AEA">
            <w:pPr>
              <w:ind w:left="720" w:right="65" w:hanging="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</w:t>
            </w:r>
            <w:r w:rsidR="00DE152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เพื่อ</w:t>
            </w:r>
            <w:r w:rsidR="00713B6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</w:t>
            </w:r>
            <w:r w:rsidR="001512E6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ส่วนหนึ่งของต้นทุนการพัฒนาโปรแกรมภายใต้สินทรัพย์ไม่มีตัวตนอื่นนอกจากค่าความนิยม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2B8EDB8" w14:textId="670B3D6C" w:rsidR="001512E6" w:rsidRPr="00105349" w:rsidRDefault="00105349" w:rsidP="001512E6">
            <w:pPr>
              <w:tabs>
                <w:tab w:val="decimal" w:pos="9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74232D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22" w:type="dxa"/>
            <w:shd w:val="clear" w:color="auto" w:fill="auto"/>
            <w:vAlign w:val="bottom"/>
          </w:tcPr>
          <w:p w14:paraId="1B849246" w14:textId="77777777" w:rsidR="001512E6" w:rsidRPr="00105349" w:rsidRDefault="001512E6" w:rsidP="001512E6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7EC4685" w14:textId="034A6340" w:rsidR="001512E6" w:rsidRPr="00105349" w:rsidRDefault="00105349" w:rsidP="001512E6">
            <w:pPr>
              <w:tabs>
                <w:tab w:val="decimal" w:pos="914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FA61FB" w:rsidRPr="00105349">
              <w:rPr>
                <w:rFonts w:asciiTheme="majorBidi" w:hAnsiTheme="majorBidi" w:cstheme="majorBidi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87" w:type="dxa"/>
            <w:shd w:val="clear" w:color="auto" w:fill="auto"/>
          </w:tcPr>
          <w:p w14:paraId="4E5A33E8" w14:textId="77777777" w:rsidR="001512E6" w:rsidRPr="00105349" w:rsidRDefault="001512E6" w:rsidP="001512E6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863214" w14:textId="2BA32E81" w:rsidR="001512E6" w:rsidRPr="00105349" w:rsidRDefault="00105349" w:rsidP="001512E6">
            <w:pPr>
              <w:tabs>
                <w:tab w:val="decimal" w:pos="914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74232D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3C3190" w14:textId="77777777" w:rsidR="001512E6" w:rsidRPr="00105349" w:rsidRDefault="001512E6" w:rsidP="001512E6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846245F" w14:textId="47D640B0" w:rsidR="001512E6" w:rsidRPr="00105349" w:rsidRDefault="00105349" w:rsidP="001512E6">
            <w:pPr>
              <w:tabs>
                <w:tab w:val="decimal" w:pos="914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="002C795D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</w:tr>
    </w:tbl>
    <w:p w14:paraId="384E5D77" w14:textId="77777777" w:rsidR="0023322E" w:rsidRPr="00105349" w:rsidRDefault="00EA1B9F" w:rsidP="00EE7964">
      <w:pPr>
        <w:numPr>
          <w:ilvl w:val="1"/>
          <w:numId w:val="1"/>
        </w:numPr>
        <w:tabs>
          <w:tab w:val="left" w:pos="-3261"/>
        </w:tabs>
        <w:ind w:left="1080" w:right="43" w:hanging="540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olor w:val="60CAF3"/>
          <w:sz w:val="16"/>
          <w:szCs w:val="16"/>
          <w:cs/>
        </w:rPr>
        <w:br w:type="page"/>
      </w:r>
      <w:r w:rsidR="0023322E" w:rsidRPr="00105349">
        <w:rPr>
          <w:rFonts w:asciiTheme="majorBidi" w:hAnsiTheme="majorBidi" w:cstheme="majorBidi"/>
          <w:cs/>
        </w:rPr>
        <w:lastRenderedPageBreak/>
        <w:t>การ</w:t>
      </w:r>
      <w:r w:rsidR="0023322E" w:rsidRPr="00105349">
        <w:rPr>
          <w:rFonts w:asciiTheme="majorBidi" w:hAnsiTheme="majorBidi" w:cstheme="majorBidi"/>
          <w:spacing w:val="2"/>
          <w:cs/>
        </w:rPr>
        <w:t>เปลี่ยนแปลง</w:t>
      </w:r>
      <w:r w:rsidR="0023322E" w:rsidRPr="00105349">
        <w:rPr>
          <w:rFonts w:asciiTheme="majorBidi" w:hAnsiTheme="majorBidi" w:cstheme="majorBidi"/>
          <w:cs/>
        </w:rPr>
        <w:t>ในหนี้สินที่เกิดจากกิจกรรมจัดหาเงิน</w:t>
      </w:r>
    </w:p>
    <w:p w14:paraId="31645E25" w14:textId="77777777" w:rsidR="0023322E" w:rsidRPr="00105349" w:rsidRDefault="0023322E" w:rsidP="007D5545">
      <w:pPr>
        <w:spacing w:after="120"/>
        <w:ind w:left="1094" w:right="43"/>
        <w:jc w:val="thaiDistribute"/>
        <w:rPr>
          <w:rFonts w:asciiTheme="majorBidi" w:hAnsiTheme="majorBidi" w:cstheme="majorBidi"/>
          <w:lang w:eastAsia="ja-JP"/>
        </w:rPr>
      </w:pPr>
      <w:r w:rsidRPr="00105349">
        <w:rPr>
          <w:rFonts w:asciiTheme="majorBidi" w:hAnsiTheme="majorBidi" w:cstheme="majorBidi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</w:t>
      </w:r>
      <w:r w:rsidR="00562B1D" w:rsidRPr="00105349">
        <w:rPr>
          <w:rFonts w:asciiTheme="majorBidi" w:hAnsiTheme="majorBidi" w:cstheme="majorBidi"/>
          <w:lang w:eastAsia="ja-JP"/>
        </w:rPr>
        <w:br/>
      </w:r>
      <w:r w:rsidRPr="00105349">
        <w:rPr>
          <w:rFonts w:asciiTheme="majorBidi" w:hAnsiTheme="majorBidi" w:cstheme="majorBidi"/>
          <w:cs/>
          <w:lang w:eastAsia="ja-JP"/>
        </w:rPr>
        <w:t>ส่ว</w:t>
      </w:r>
      <w:r w:rsidR="00FF7EEB" w:rsidRPr="00105349">
        <w:rPr>
          <w:rFonts w:asciiTheme="majorBidi" w:hAnsiTheme="majorBidi" w:cstheme="majorBidi"/>
          <w:cs/>
          <w:lang w:eastAsia="ja-JP"/>
        </w:rPr>
        <w:t>น</w:t>
      </w:r>
      <w:r w:rsidRPr="00105349">
        <w:rPr>
          <w:rFonts w:asciiTheme="majorBidi" w:hAnsiTheme="majorBidi" w:cstheme="majorBidi"/>
          <w:cs/>
          <w:lang w:eastAsia="ja-JP"/>
        </w:rPr>
        <w:t>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A87549" w:rsidRPr="00105349" w14:paraId="25895D98" w14:textId="77777777" w:rsidTr="00A70AF3">
        <w:trPr>
          <w:trHeight w:val="20"/>
          <w:tblHeader/>
        </w:trPr>
        <w:tc>
          <w:tcPr>
            <w:tcW w:w="2649" w:type="dxa"/>
          </w:tcPr>
          <w:p w14:paraId="2E9EFED7" w14:textId="77777777" w:rsidR="00A87549" w:rsidRPr="00105349" w:rsidRDefault="00A8754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24A33DDF" w14:textId="77777777" w:rsidR="00A87549" w:rsidRPr="00105349" w:rsidRDefault="00A87549" w:rsidP="00762B12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91694A" w:rsidRPr="00105349" w14:paraId="66ACB4DB" w14:textId="77777777" w:rsidTr="00A70AF3">
        <w:trPr>
          <w:trHeight w:val="20"/>
          <w:tblHeader/>
        </w:trPr>
        <w:tc>
          <w:tcPr>
            <w:tcW w:w="2649" w:type="dxa"/>
          </w:tcPr>
          <w:p w14:paraId="21D851EF" w14:textId="77777777" w:rsidR="0091694A" w:rsidRPr="00105349" w:rsidRDefault="0091694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02CBFCC5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C51F9E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งบการเงินเฉพาะกิจการ</w:t>
            </w:r>
          </w:p>
        </w:tc>
      </w:tr>
      <w:tr w:rsidR="0091694A" w:rsidRPr="00105349" w14:paraId="08F28DC6" w14:textId="77777777" w:rsidTr="00A70AF3">
        <w:trPr>
          <w:trHeight w:val="20"/>
          <w:tblHeader/>
        </w:trPr>
        <w:tc>
          <w:tcPr>
            <w:tcW w:w="2649" w:type="dxa"/>
            <w:hideMark/>
          </w:tcPr>
          <w:p w14:paraId="0AA3249C" w14:textId="1EDFDE66" w:rsidR="0091694A" w:rsidRPr="00105349" w:rsidRDefault="0062289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92439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92439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="00105349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0" w:type="dxa"/>
            <w:hideMark/>
          </w:tcPr>
          <w:p w14:paraId="2FC02022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89D7950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C43DE69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2B82ECB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E81AFB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395FE4FA" w14:textId="016A503B" w:rsidR="0091694A" w:rsidRPr="00105349" w:rsidRDefault="0091694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="00B03057" w:rsidRPr="0010534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2</w:t>
            </w:r>
            <w:r w:rsidR="00B03057" w:rsidRPr="0010534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</w:tcPr>
          <w:p w14:paraId="2EE023D6" w14:textId="77777777" w:rsidR="0091694A" w:rsidRPr="00105349" w:rsidRDefault="0091694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67CB9A7D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1694A" w:rsidRPr="00105349" w14:paraId="1EF1C3A0" w14:textId="77777777" w:rsidTr="00A70AF3">
        <w:trPr>
          <w:trHeight w:val="20"/>
          <w:tblHeader/>
        </w:trPr>
        <w:tc>
          <w:tcPr>
            <w:tcW w:w="2649" w:type="dxa"/>
          </w:tcPr>
          <w:p w14:paraId="5C3588AB" w14:textId="77777777" w:rsidR="0091694A" w:rsidRPr="00105349" w:rsidRDefault="0091694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0CC8FA9D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543217E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B68AB0D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976E81E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38AEF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FE5C9F7" w14:textId="77777777" w:rsidR="0091694A" w:rsidRPr="00105349" w:rsidRDefault="0091694A" w:rsidP="000941F5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D81EC16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C4ADC49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80114A" w:rsidRPr="00105349" w14:paraId="2300F4A9" w14:textId="77777777" w:rsidTr="00A70AF3">
        <w:trPr>
          <w:trHeight w:val="20"/>
          <w:tblHeader/>
        </w:trPr>
        <w:tc>
          <w:tcPr>
            <w:tcW w:w="2649" w:type="dxa"/>
          </w:tcPr>
          <w:p w14:paraId="3BEA8234" w14:textId="77777777" w:rsidR="0080114A" w:rsidRPr="00105349" w:rsidRDefault="0080114A" w:rsidP="0080114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2E91DDC2" w14:textId="7626FC22" w:rsidR="0080114A" w:rsidRPr="00105349" w:rsidRDefault="00105349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0114A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0114A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2CF51F4A" w14:textId="77777777" w:rsidR="0080114A" w:rsidRPr="00105349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2BE1C1E" w14:textId="77777777" w:rsidR="0080114A" w:rsidRPr="00105349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499A9D" w14:textId="77777777" w:rsidR="0080114A" w:rsidRPr="00105349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CBD7292" w14:textId="77777777" w:rsidR="0080114A" w:rsidRPr="00105349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4AE11657" w14:textId="77777777" w:rsidR="0080114A" w:rsidRPr="00105349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822F680" w14:textId="77777777" w:rsidR="0080114A" w:rsidRPr="00105349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0575FBF" w14:textId="64A402DB" w:rsidR="0080114A" w:rsidRPr="00105349" w:rsidRDefault="00105349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92439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92439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91694A" w:rsidRPr="00105349" w14:paraId="708A6C48" w14:textId="77777777" w:rsidTr="00A70AF3">
        <w:trPr>
          <w:trHeight w:val="60"/>
          <w:tblHeader/>
        </w:trPr>
        <w:tc>
          <w:tcPr>
            <w:tcW w:w="2649" w:type="dxa"/>
          </w:tcPr>
          <w:p w14:paraId="76B6BBCD" w14:textId="77777777" w:rsidR="0091694A" w:rsidRPr="00105349" w:rsidRDefault="0091694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18F1D442" w14:textId="453EF779" w:rsidR="00AB4DBB" w:rsidRPr="00105349" w:rsidRDefault="00105349" w:rsidP="004542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06897C9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793A927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6CCFA50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0AB8AEE" w14:textId="77777777" w:rsidR="0091694A" w:rsidRPr="00105349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5FFDAB52" w14:textId="77777777" w:rsidR="0091694A" w:rsidRPr="00105349" w:rsidRDefault="009169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1A240FB" w14:textId="77777777" w:rsidR="0091694A" w:rsidRPr="00105349" w:rsidRDefault="009169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6A7DA0B0" w14:textId="31BA5A6C" w:rsidR="00AB4DBB" w:rsidRPr="00105349" w:rsidRDefault="00105349" w:rsidP="004542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B84D16" w:rsidRPr="00105349" w14:paraId="52A9C8C6" w14:textId="77777777" w:rsidTr="002F7263">
        <w:trPr>
          <w:trHeight w:val="20"/>
        </w:trPr>
        <w:tc>
          <w:tcPr>
            <w:tcW w:w="2649" w:type="dxa"/>
            <w:hideMark/>
          </w:tcPr>
          <w:p w14:paraId="0968F906" w14:textId="77777777" w:rsidR="00B84D16" w:rsidRPr="00105349" w:rsidRDefault="00B84D16" w:rsidP="00B84D16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1B262031" w14:textId="438CC8EA" w:rsidR="00B84D16" w:rsidRPr="00105349" w:rsidRDefault="00105349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56A31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E56A31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20ADB671" w14:textId="77777777" w:rsidR="00B84D16" w:rsidRPr="00105349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3CE132" w14:textId="06283B0C" w:rsidR="00B84D16" w:rsidRPr="00105349" w:rsidRDefault="0080332A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="00A13182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1981455" w14:textId="77777777" w:rsidR="00B84D16" w:rsidRPr="00105349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250BA34" w14:textId="77777777" w:rsidR="00B84D16" w:rsidRPr="00105349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3E040EA5" w14:textId="48770C88" w:rsidR="00B84D16" w:rsidRPr="00105349" w:rsidRDefault="00105349" w:rsidP="00166E6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286</w:t>
            </w:r>
            <w:r w:rsidR="00E271DC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90" w:type="dxa"/>
          </w:tcPr>
          <w:p w14:paraId="3CB29ACC" w14:textId="77777777" w:rsidR="00B84D16" w:rsidRPr="00105349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E94932" w14:textId="3DFB2BFA" w:rsidR="00B84D16" w:rsidRPr="00105349" w:rsidRDefault="00105349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 w:rsidR="00E271DC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</w:tr>
      <w:tr w:rsidR="00B84D16" w:rsidRPr="00105349" w14:paraId="18870397" w14:textId="77777777" w:rsidTr="002F7263">
        <w:trPr>
          <w:trHeight w:val="20"/>
        </w:trPr>
        <w:tc>
          <w:tcPr>
            <w:tcW w:w="2649" w:type="dxa"/>
            <w:hideMark/>
          </w:tcPr>
          <w:p w14:paraId="568823F4" w14:textId="77777777" w:rsidR="00B84D16" w:rsidRPr="00105349" w:rsidRDefault="00B84D16" w:rsidP="00B84D16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D8212E" w14:textId="221F7EFC" w:rsidR="00B84D16" w:rsidRPr="00105349" w:rsidRDefault="00105349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56A31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E56A31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617DBDDF" w14:textId="77777777" w:rsidR="00B84D16" w:rsidRPr="00105349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9FDE3" w14:textId="5F903964" w:rsidR="00B84D16" w:rsidRPr="00105349" w:rsidRDefault="0080332A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="00A13182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EBDBA31" w14:textId="77777777" w:rsidR="00B84D16" w:rsidRPr="00105349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9CC3A5" w14:textId="77777777" w:rsidR="00B84D16" w:rsidRPr="00105349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A3C41" w14:textId="07C6F59B" w:rsidR="00B84D16" w:rsidRPr="00105349" w:rsidRDefault="00105349" w:rsidP="00166E6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286</w:t>
            </w:r>
            <w:r w:rsidR="00E271DC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90" w:type="dxa"/>
          </w:tcPr>
          <w:p w14:paraId="7FB63CA3" w14:textId="77777777" w:rsidR="00B84D16" w:rsidRPr="00105349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12DCF" w14:textId="01C2BA8C" w:rsidR="00B84D16" w:rsidRPr="00105349" w:rsidRDefault="00105349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 w:rsidR="00E271DC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</w:tr>
    </w:tbl>
    <w:p w14:paraId="0EA183D6" w14:textId="77777777" w:rsidR="0080114A" w:rsidRPr="00105349" w:rsidRDefault="0080114A" w:rsidP="0023322E">
      <w:pPr>
        <w:ind w:right="43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80114A" w:rsidRPr="00105349" w14:paraId="64B82E90" w14:textId="77777777" w:rsidTr="00E56A31">
        <w:trPr>
          <w:trHeight w:val="20"/>
          <w:tblHeader/>
        </w:trPr>
        <w:tc>
          <w:tcPr>
            <w:tcW w:w="2649" w:type="dxa"/>
          </w:tcPr>
          <w:p w14:paraId="654B6342" w14:textId="77777777" w:rsidR="0080114A" w:rsidRPr="00105349" w:rsidRDefault="0080114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182BD5DD" w14:textId="77777777" w:rsidR="0080114A" w:rsidRPr="00105349" w:rsidRDefault="0080114A" w:rsidP="001A5E2F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80114A" w:rsidRPr="00105349" w14:paraId="7776060D" w14:textId="77777777" w:rsidTr="00E56A31">
        <w:trPr>
          <w:trHeight w:val="20"/>
          <w:tblHeader/>
        </w:trPr>
        <w:tc>
          <w:tcPr>
            <w:tcW w:w="2649" w:type="dxa"/>
          </w:tcPr>
          <w:p w14:paraId="08DF3BC2" w14:textId="77777777" w:rsidR="0080114A" w:rsidRPr="00105349" w:rsidRDefault="0080114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77043519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 และ งบการเงินเฉพาะกิจการ</w:t>
            </w:r>
          </w:p>
        </w:tc>
      </w:tr>
      <w:tr w:rsidR="0080114A" w:rsidRPr="00105349" w14:paraId="0E57A555" w14:textId="77777777" w:rsidTr="00E56A31">
        <w:trPr>
          <w:trHeight w:val="20"/>
          <w:tblHeader/>
        </w:trPr>
        <w:tc>
          <w:tcPr>
            <w:tcW w:w="2649" w:type="dxa"/>
            <w:hideMark/>
          </w:tcPr>
          <w:p w14:paraId="05D3183D" w14:textId="150F919D" w:rsidR="0080114A" w:rsidRPr="00105349" w:rsidRDefault="0062289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92439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92439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="00105349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20" w:type="dxa"/>
            <w:hideMark/>
          </w:tcPr>
          <w:p w14:paraId="0E5584D9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1D64484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40F1A9A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27C4497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46019A5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45C478AD" w14:textId="3F3129B0" w:rsidR="0080114A" w:rsidRPr="00105349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="00B03057" w:rsidRPr="0010534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(</w:t>
            </w:r>
            <w:r w:rsidR="00105349" w:rsidRPr="0010534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="00B03057" w:rsidRPr="0010534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D56655C" w14:textId="77777777" w:rsidR="0080114A" w:rsidRPr="00105349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167B2C1A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80114A" w:rsidRPr="00105349" w14:paraId="10995F80" w14:textId="77777777" w:rsidTr="00E56A31">
        <w:trPr>
          <w:trHeight w:val="20"/>
          <w:tblHeader/>
        </w:trPr>
        <w:tc>
          <w:tcPr>
            <w:tcW w:w="2649" w:type="dxa"/>
          </w:tcPr>
          <w:p w14:paraId="536E7715" w14:textId="77777777" w:rsidR="0080114A" w:rsidRPr="00105349" w:rsidRDefault="0080114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4FDB4C3A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B08209E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71D8152D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9B16001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BCB531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068006CD" w14:textId="77777777" w:rsidR="0080114A" w:rsidRPr="00105349" w:rsidRDefault="0080114A" w:rsidP="001A5E2F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78918C75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02C6683B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80114A" w:rsidRPr="00105349" w14:paraId="6FAB745E" w14:textId="77777777" w:rsidTr="00E56A31">
        <w:trPr>
          <w:trHeight w:val="20"/>
          <w:tblHeader/>
        </w:trPr>
        <w:tc>
          <w:tcPr>
            <w:tcW w:w="2649" w:type="dxa"/>
          </w:tcPr>
          <w:p w14:paraId="66F17097" w14:textId="77777777" w:rsidR="0080114A" w:rsidRPr="00105349" w:rsidRDefault="0080114A" w:rsidP="001A5E2F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57793F73" w14:textId="475D50E4" w:rsidR="0080114A" w:rsidRPr="00105349" w:rsidRDefault="00105349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0114A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0114A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183FC83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F7B1059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F2EE93E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5B6D13B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618598E0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D46BE69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7E03B7B4" w14:textId="0A6A31DD" w:rsidR="0080114A" w:rsidRPr="00105349" w:rsidRDefault="00105349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92439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92439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80114A" w:rsidRPr="00105349" w14:paraId="6EA81FE7" w14:textId="77777777" w:rsidTr="00E56A31">
        <w:trPr>
          <w:trHeight w:val="60"/>
          <w:tblHeader/>
        </w:trPr>
        <w:tc>
          <w:tcPr>
            <w:tcW w:w="2649" w:type="dxa"/>
          </w:tcPr>
          <w:p w14:paraId="1F9C1D48" w14:textId="77777777" w:rsidR="0080114A" w:rsidRPr="00105349" w:rsidRDefault="0080114A" w:rsidP="001A5E2F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431C129F" w14:textId="1624D108" w:rsidR="0080114A" w:rsidRPr="00105349" w:rsidRDefault="00105349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70331D5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09B8A93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A200D35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AA781FF" w14:textId="77777777" w:rsidR="0080114A" w:rsidRPr="00105349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7732E202" w14:textId="77777777" w:rsidR="0080114A" w:rsidRPr="00105349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61566C7" w14:textId="77777777" w:rsidR="0080114A" w:rsidRPr="00105349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2E14CA78" w14:textId="679C8681" w:rsidR="0080114A" w:rsidRPr="00105349" w:rsidRDefault="00105349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A2160A" w:rsidRPr="00105349" w14:paraId="76BA0C37" w14:textId="77777777" w:rsidTr="001A161A">
        <w:trPr>
          <w:trHeight w:val="20"/>
        </w:trPr>
        <w:tc>
          <w:tcPr>
            <w:tcW w:w="2649" w:type="dxa"/>
            <w:hideMark/>
          </w:tcPr>
          <w:p w14:paraId="42DCD79B" w14:textId="77777777" w:rsidR="00A2160A" w:rsidRPr="00105349" w:rsidRDefault="00A2160A" w:rsidP="00A2160A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2D48245C" w14:textId="61433635" w:rsidR="00A2160A" w:rsidRPr="00105349" w:rsidRDefault="00105349" w:rsidP="00A2160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2160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="00A2160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43A7A919" w14:textId="77777777" w:rsidR="00A2160A" w:rsidRPr="00105349" w:rsidRDefault="00A2160A" w:rsidP="00A2160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0F0F75" w14:textId="136F5E5C" w:rsidR="00A2160A" w:rsidRPr="00105349" w:rsidRDefault="00A2160A" w:rsidP="00A2160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6D0BA24" w14:textId="77777777" w:rsidR="00A2160A" w:rsidRPr="00105349" w:rsidRDefault="00A2160A" w:rsidP="00A2160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081F195" w14:textId="77777777" w:rsidR="00A2160A" w:rsidRPr="00105349" w:rsidRDefault="00A2160A" w:rsidP="00A2160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441DE0A8" w14:textId="2719309D" w:rsidR="00A2160A" w:rsidRPr="00105349" w:rsidRDefault="00105349" w:rsidP="00166E6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A2160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90" w:type="dxa"/>
          </w:tcPr>
          <w:p w14:paraId="49406CDD" w14:textId="77777777" w:rsidR="00A2160A" w:rsidRPr="00105349" w:rsidRDefault="00A2160A" w:rsidP="00A2160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9D4056" w14:textId="74CB61DC" w:rsidR="00A2160A" w:rsidRPr="00105349" w:rsidRDefault="00105349" w:rsidP="00A2160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2160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A2160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</w:tr>
      <w:tr w:rsidR="00A2160A" w:rsidRPr="00105349" w14:paraId="502342B1" w14:textId="77777777" w:rsidTr="001A161A">
        <w:trPr>
          <w:trHeight w:val="20"/>
        </w:trPr>
        <w:tc>
          <w:tcPr>
            <w:tcW w:w="2649" w:type="dxa"/>
            <w:hideMark/>
          </w:tcPr>
          <w:p w14:paraId="5A73862D" w14:textId="77777777" w:rsidR="00A2160A" w:rsidRPr="00105349" w:rsidRDefault="00A2160A" w:rsidP="00A2160A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F5147" w14:textId="6DE8314E" w:rsidR="00A2160A" w:rsidRPr="00105349" w:rsidRDefault="00105349" w:rsidP="00A2160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2160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="00A2160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240DDDF9" w14:textId="77777777" w:rsidR="00A2160A" w:rsidRPr="00105349" w:rsidRDefault="00A2160A" w:rsidP="00A2160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095061" w14:textId="7C8D1D69" w:rsidR="00A2160A" w:rsidRPr="00105349" w:rsidRDefault="00A2160A" w:rsidP="00A2160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75D788C" w14:textId="77777777" w:rsidR="00A2160A" w:rsidRPr="00105349" w:rsidRDefault="00A2160A" w:rsidP="00A2160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7E66E7F" w14:textId="77777777" w:rsidR="00A2160A" w:rsidRPr="00105349" w:rsidRDefault="00A2160A" w:rsidP="00A2160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9DD99" w14:textId="079EC0FD" w:rsidR="00A2160A" w:rsidRPr="00105349" w:rsidRDefault="00105349" w:rsidP="00166E6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A2160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90" w:type="dxa"/>
          </w:tcPr>
          <w:p w14:paraId="4726F9CB" w14:textId="77777777" w:rsidR="00A2160A" w:rsidRPr="00105349" w:rsidRDefault="00A2160A" w:rsidP="00A2160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49B7F7" w14:textId="7230EE1B" w:rsidR="00A2160A" w:rsidRPr="00105349" w:rsidRDefault="00105349" w:rsidP="00A2160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2160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A2160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</w:tr>
    </w:tbl>
    <w:p w14:paraId="73C25079" w14:textId="77777777" w:rsidR="00EE7964" w:rsidRPr="00105349" w:rsidRDefault="004A41CC" w:rsidP="00ED062A">
      <w:pPr>
        <w:numPr>
          <w:ilvl w:val="0"/>
          <w:numId w:val="10"/>
        </w:numPr>
        <w:tabs>
          <w:tab w:val="left" w:pos="-3261"/>
        </w:tabs>
        <w:spacing w:before="120"/>
        <w:ind w:right="43"/>
        <w:rPr>
          <w:rFonts w:asciiTheme="majorBidi" w:hAnsiTheme="majorBidi" w:cstheme="majorBidi"/>
          <w:sz w:val="20"/>
          <w:szCs w:val="20"/>
        </w:rPr>
      </w:pPr>
      <w:r w:rsidRPr="00105349">
        <w:rPr>
          <w:rFonts w:asciiTheme="majorBidi" w:hAnsiTheme="majorBidi" w:cstheme="majorBidi"/>
          <w:sz w:val="20"/>
          <w:szCs w:val="20"/>
          <w:cs/>
        </w:rPr>
        <w:t>การเปลี่ยนแปลงอื่นเกิดจากดอกเบี้ยรอตัดบัญชี</w:t>
      </w:r>
    </w:p>
    <w:p w14:paraId="59E87F2B" w14:textId="4A0090DC" w:rsidR="00ED062A" w:rsidRPr="00105349" w:rsidRDefault="00ED062A" w:rsidP="00ED062A">
      <w:pPr>
        <w:numPr>
          <w:ilvl w:val="0"/>
          <w:numId w:val="10"/>
        </w:numPr>
        <w:tabs>
          <w:tab w:val="left" w:pos="-3261"/>
        </w:tabs>
        <w:spacing w:after="240"/>
        <w:ind w:right="43"/>
        <w:rPr>
          <w:rFonts w:asciiTheme="majorBidi" w:hAnsiTheme="majorBidi" w:cstheme="majorBidi"/>
          <w:sz w:val="20"/>
          <w:szCs w:val="20"/>
        </w:rPr>
      </w:pPr>
      <w:r w:rsidRPr="00105349">
        <w:rPr>
          <w:rFonts w:asciiTheme="majorBidi" w:hAnsiTheme="majorBidi" w:cstheme="majorBidi"/>
          <w:sz w:val="20"/>
          <w:szCs w:val="20"/>
          <w:cs/>
        </w:rPr>
        <w:t>การเปลี่ยนแปลงอื่นเกิดจากการเพิ่มขึ้นของสัญญาเช่า</w:t>
      </w:r>
      <w:r w:rsidR="001646CE" w:rsidRPr="00105349">
        <w:rPr>
          <w:rFonts w:asciiTheme="majorBidi" w:hAnsiTheme="majorBidi" w:cstheme="majorBidi"/>
          <w:sz w:val="20"/>
          <w:szCs w:val="20"/>
          <w:cs/>
        </w:rPr>
        <w:t>และดอกเบี้ยรอตัดบัญชี</w:t>
      </w:r>
    </w:p>
    <w:p w14:paraId="00961970" w14:textId="77777777" w:rsidR="007E543B" w:rsidRPr="00105349" w:rsidRDefault="007E543B" w:rsidP="00482B22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95A8B52" w14:textId="59648603" w:rsidR="007E543B" w:rsidRPr="00105349" w:rsidRDefault="007E543B" w:rsidP="00482B22">
      <w:pPr>
        <w:ind w:left="1080"/>
        <w:rPr>
          <w:rFonts w:asciiTheme="majorBidi" w:hAnsiTheme="majorBidi" w:cstheme="majorBidi"/>
          <w:spacing w:val="-8"/>
        </w:rPr>
      </w:pPr>
      <w:r w:rsidRPr="00105349">
        <w:rPr>
          <w:rFonts w:asciiTheme="majorBidi" w:hAnsiTheme="majorBidi" w:cstheme="majorBidi"/>
          <w:spacing w:val="-8"/>
          <w:cs/>
        </w:rPr>
        <w:t xml:space="preserve">เงินสดและรายการเทียบเท่าเงินสด </w:t>
      </w:r>
      <w:r w:rsidR="00762ADF" w:rsidRPr="00105349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8"/>
        </w:rPr>
        <w:t>30</w:t>
      </w:r>
      <w:r w:rsidR="00762ADF" w:rsidRPr="00105349">
        <w:rPr>
          <w:rFonts w:asciiTheme="majorBidi" w:hAnsiTheme="majorBidi" w:cstheme="majorBidi"/>
          <w:spacing w:val="-8"/>
          <w:cs/>
        </w:rPr>
        <w:t xml:space="preserve"> มิถุนายน </w:t>
      </w:r>
      <w:r w:rsidR="00105349" w:rsidRPr="00105349">
        <w:rPr>
          <w:rFonts w:asciiTheme="majorBidi" w:hAnsiTheme="majorBidi" w:cstheme="majorBidi"/>
          <w:spacing w:val="-8"/>
        </w:rPr>
        <w:t>2567</w:t>
      </w:r>
      <w:r w:rsidR="0030681E" w:rsidRPr="00105349">
        <w:rPr>
          <w:rFonts w:asciiTheme="majorBidi" w:hAnsiTheme="majorBidi" w:cstheme="majorBidi"/>
          <w:spacing w:val="-8"/>
        </w:rPr>
        <w:t xml:space="preserve"> </w:t>
      </w:r>
      <w:r w:rsidR="0030681E" w:rsidRPr="00105349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105349" w:rsidRPr="00105349">
        <w:rPr>
          <w:rFonts w:asciiTheme="majorBidi" w:hAnsiTheme="majorBidi" w:cstheme="majorBidi"/>
          <w:spacing w:val="-8"/>
        </w:rPr>
        <w:t>31</w:t>
      </w:r>
      <w:r w:rsidR="0030681E" w:rsidRPr="00105349">
        <w:rPr>
          <w:rFonts w:asciiTheme="majorBidi" w:hAnsiTheme="majorBidi" w:cstheme="majorBidi"/>
          <w:spacing w:val="-8"/>
        </w:rPr>
        <w:t xml:space="preserve"> </w:t>
      </w:r>
      <w:r w:rsidR="0030681E" w:rsidRPr="00105349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105349" w:rsidRPr="00105349">
        <w:rPr>
          <w:rFonts w:asciiTheme="majorBidi" w:hAnsiTheme="majorBidi" w:cstheme="majorBidi"/>
          <w:spacing w:val="-8"/>
        </w:rPr>
        <w:t>2566</w:t>
      </w:r>
      <w:r w:rsidR="0030681E" w:rsidRPr="00105349">
        <w:rPr>
          <w:rFonts w:asciiTheme="majorBidi" w:hAnsiTheme="majorBidi" w:cstheme="majorBidi"/>
          <w:spacing w:val="-8"/>
        </w:rPr>
        <w:t xml:space="preserve"> </w:t>
      </w:r>
      <w:r w:rsidRPr="00105349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85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1"/>
        <w:gridCol w:w="1169"/>
        <w:gridCol w:w="180"/>
        <w:gridCol w:w="1173"/>
        <w:gridCol w:w="180"/>
        <w:gridCol w:w="1277"/>
        <w:gridCol w:w="181"/>
        <w:gridCol w:w="1241"/>
      </w:tblGrid>
      <w:tr w:rsidR="007D7F12" w:rsidRPr="00105349" w14:paraId="0F981A42" w14:textId="77777777" w:rsidTr="00023A6F">
        <w:trPr>
          <w:trHeight w:hRule="exact" w:val="333"/>
        </w:trPr>
        <w:tc>
          <w:tcPr>
            <w:tcW w:w="1993" w:type="pct"/>
            <w:vAlign w:val="center"/>
          </w:tcPr>
          <w:p w14:paraId="419F9405" w14:textId="77777777" w:rsidR="007D7F12" w:rsidRPr="00105349" w:rsidRDefault="007D7F12" w:rsidP="00D87FF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pct"/>
            <w:gridSpan w:val="3"/>
          </w:tcPr>
          <w:p w14:paraId="21FE50E2" w14:textId="77777777" w:rsidR="007D7F12" w:rsidRPr="00105349" w:rsidRDefault="007D7F12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" w:type="pct"/>
          </w:tcPr>
          <w:p w14:paraId="3471ADCB" w14:textId="77777777" w:rsidR="007D7F12" w:rsidRPr="00105349" w:rsidRDefault="007D7F12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2" w:type="pct"/>
            <w:gridSpan w:val="3"/>
          </w:tcPr>
          <w:p w14:paraId="0825075C" w14:textId="77777777" w:rsidR="007D7F12" w:rsidRPr="00105349" w:rsidRDefault="007D7F12" w:rsidP="007D7F12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7E543B" w:rsidRPr="00105349" w14:paraId="011A3504" w14:textId="77777777" w:rsidTr="00023A6F">
        <w:trPr>
          <w:trHeight w:hRule="exact" w:val="333"/>
        </w:trPr>
        <w:tc>
          <w:tcPr>
            <w:tcW w:w="1993" w:type="pct"/>
            <w:vMerge w:val="restart"/>
            <w:vAlign w:val="center"/>
          </w:tcPr>
          <w:p w14:paraId="5934148A" w14:textId="77777777" w:rsidR="007E543B" w:rsidRPr="00105349" w:rsidRDefault="007E543B" w:rsidP="00D87FF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pct"/>
            <w:gridSpan w:val="3"/>
          </w:tcPr>
          <w:p w14:paraId="3E04E5AC" w14:textId="77777777" w:rsidR="007E543B" w:rsidRPr="00105349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pct"/>
          </w:tcPr>
          <w:p w14:paraId="5CEBD4C5" w14:textId="77777777" w:rsidR="007E543B" w:rsidRPr="00105349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2" w:type="pct"/>
            <w:gridSpan w:val="3"/>
          </w:tcPr>
          <w:p w14:paraId="5E4E68E0" w14:textId="77777777" w:rsidR="007E543B" w:rsidRPr="00105349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114A" w:rsidRPr="00105349" w14:paraId="2600F163" w14:textId="77777777" w:rsidTr="00023A6F">
        <w:trPr>
          <w:trHeight w:hRule="exact" w:val="774"/>
        </w:trPr>
        <w:tc>
          <w:tcPr>
            <w:tcW w:w="1993" w:type="pct"/>
            <w:vMerge/>
          </w:tcPr>
          <w:p w14:paraId="6570938C" w14:textId="77777777" w:rsidR="0080114A" w:rsidRPr="00105349" w:rsidRDefault="0080114A" w:rsidP="0080114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 w14:paraId="7FD91093" w14:textId="55364D8C" w:rsidR="00FE520F" w:rsidRPr="00105349" w:rsidRDefault="00105349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E520F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E520F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6D2FC401" w14:textId="48DD917F" w:rsidR="0080114A" w:rsidRPr="00105349" w:rsidRDefault="00105349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0" w:type="pct"/>
          </w:tcPr>
          <w:p w14:paraId="5C7F3CAB" w14:textId="77777777" w:rsidR="0080114A" w:rsidRPr="00105349" w:rsidRDefault="0080114A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 w14:paraId="184751F4" w14:textId="6EB28EB2" w:rsidR="0080114A" w:rsidRPr="00105349" w:rsidRDefault="00105349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0114A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114A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31FAB5A" w14:textId="1EE46BB2" w:rsidR="0080114A" w:rsidRPr="00105349" w:rsidRDefault="00105349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0" w:type="pct"/>
          </w:tcPr>
          <w:p w14:paraId="70FD4787" w14:textId="77777777" w:rsidR="0080114A" w:rsidRPr="00105349" w:rsidRDefault="0080114A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" w:type="pct"/>
          </w:tcPr>
          <w:p w14:paraId="567C3E79" w14:textId="086F6FB2" w:rsidR="00FE520F" w:rsidRPr="00105349" w:rsidRDefault="00105349" w:rsidP="00FE52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E520F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E520F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0DF118A8" w14:textId="28EEF871" w:rsidR="0080114A" w:rsidRPr="00105349" w:rsidRDefault="00105349" w:rsidP="00FE52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1" w:type="pct"/>
          </w:tcPr>
          <w:p w14:paraId="754B8AF1" w14:textId="77777777" w:rsidR="0080114A" w:rsidRPr="00105349" w:rsidRDefault="0080114A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</w:tcPr>
          <w:p w14:paraId="6E1E3C4E" w14:textId="070592C3" w:rsidR="0080114A" w:rsidRPr="00105349" w:rsidRDefault="00105349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0114A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114A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8FC66D0" w14:textId="516F3C43" w:rsidR="0080114A" w:rsidRPr="00105349" w:rsidRDefault="00105349" w:rsidP="008011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B3266" w:rsidRPr="00105349" w14:paraId="1A0A5623" w14:textId="77777777" w:rsidTr="00023A6F">
        <w:trPr>
          <w:trHeight w:val="342"/>
        </w:trPr>
        <w:tc>
          <w:tcPr>
            <w:tcW w:w="1993" w:type="pct"/>
          </w:tcPr>
          <w:p w14:paraId="0D3922CF" w14:textId="77777777" w:rsidR="007E543B" w:rsidRPr="00105349" w:rsidRDefault="003C55A5" w:rsidP="0066334B">
            <w:pPr>
              <w:tabs>
                <w:tab w:val="left" w:pos="360"/>
                <w:tab w:val="left" w:pos="610"/>
                <w:tab w:val="left" w:pos="72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="007E543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51" w:type="pct"/>
            <w:vAlign w:val="bottom"/>
          </w:tcPr>
          <w:p w14:paraId="63F90962" w14:textId="785568EA" w:rsidR="007E543B" w:rsidRPr="00105349" w:rsidRDefault="00105349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C7A0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00" w:type="pct"/>
          </w:tcPr>
          <w:p w14:paraId="63E9D88E" w14:textId="77777777" w:rsidR="007E543B" w:rsidRPr="00105349" w:rsidRDefault="007E543B" w:rsidP="00D87FF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vAlign w:val="bottom"/>
          </w:tcPr>
          <w:p w14:paraId="1D25A544" w14:textId="1066C8C7" w:rsidR="007E543B" w:rsidRPr="00105349" w:rsidRDefault="00105349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100" w:type="pct"/>
          </w:tcPr>
          <w:p w14:paraId="4841E7D6" w14:textId="77777777" w:rsidR="007E543B" w:rsidRPr="00105349" w:rsidRDefault="007E543B" w:rsidP="00D87FF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vAlign w:val="bottom"/>
          </w:tcPr>
          <w:p w14:paraId="2367D72F" w14:textId="657DEC69" w:rsidR="007E543B" w:rsidRPr="00105349" w:rsidRDefault="00105349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033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101" w:type="pct"/>
          </w:tcPr>
          <w:p w14:paraId="61B6E2C4" w14:textId="77777777" w:rsidR="007E543B" w:rsidRPr="00105349" w:rsidRDefault="007E543B" w:rsidP="00D87FF4">
            <w:pPr>
              <w:ind w:left="-108" w:right="-54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402657FD" w14:textId="4E2DEC9E" w:rsidR="007E543B" w:rsidRPr="00105349" w:rsidRDefault="00105349" w:rsidP="00301377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</w:tr>
      <w:tr w:rsidR="007B195B" w:rsidRPr="00105349" w14:paraId="4E849E3E" w14:textId="77777777" w:rsidTr="00023A6F">
        <w:trPr>
          <w:trHeight w:val="351"/>
        </w:trPr>
        <w:tc>
          <w:tcPr>
            <w:tcW w:w="1993" w:type="pct"/>
          </w:tcPr>
          <w:p w14:paraId="48C36BE1" w14:textId="4AC0B52B" w:rsidR="007B195B" w:rsidRPr="00105349" w:rsidRDefault="003C55A5" w:rsidP="007B195B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="007B195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  <w:r w:rsidR="007B195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51" w:type="pct"/>
            <w:vAlign w:val="center"/>
          </w:tcPr>
          <w:p w14:paraId="0C0E7D9E" w14:textId="77777777" w:rsidR="007B195B" w:rsidRPr="00105349" w:rsidRDefault="007B195B" w:rsidP="007B195B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22F5D8F0" w14:textId="77777777" w:rsidR="007B195B" w:rsidRPr="00105349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vAlign w:val="bottom"/>
          </w:tcPr>
          <w:p w14:paraId="4C902E0D" w14:textId="77777777" w:rsidR="007B195B" w:rsidRPr="00105349" w:rsidRDefault="007B195B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</w:tcPr>
          <w:p w14:paraId="524391C5" w14:textId="77777777" w:rsidR="007B195B" w:rsidRPr="00105349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vAlign w:val="bottom"/>
          </w:tcPr>
          <w:p w14:paraId="053C25BC" w14:textId="77777777" w:rsidR="007B195B" w:rsidRPr="00105349" w:rsidRDefault="007B195B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</w:tcPr>
          <w:p w14:paraId="6F8057BD" w14:textId="77777777" w:rsidR="007B195B" w:rsidRPr="00105349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29B2E193" w14:textId="77777777" w:rsidR="007B195B" w:rsidRPr="00105349" w:rsidRDefault="007B195B" w:rsidP="00166E68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95B" w:rsidRPr="00105349" w14:paraId="0BFE68F4" w14:textId="77777777" w:rsidTr="00023A6F">
        <w:trPr>
          <w:trHeight w:hRule="exact" w:val="351"/>
        </w:trPr>
        <w:tc>
          <w:tcPr>
            <w:tcW w:w="1993" w:type="pct"/>
          </w:tcPr>
          <w:p w14:paraId="50B78232" w14:textId="77777777" w:rsidR="007B195B" w:rsidRPr="00105349" w:rsidRDefault="003C55A5" w:rsidP="007B195B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="007B195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651" w:type="pct"/>
            <w:vAlign w:val="bottom"/>
          </w:tcPr>
          <w:p w14:paraId="2B0A918E" w14:textId="58886607" w:rsidR="007B195B" w:rsidRPr="00105349" w:rsidRDefault="00105349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271DC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E271DC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00" w:type="pct"/>
          </w:tcPr>
          <w:p w14:paraId="4F7EC2CF" w14:textId="77777777" w:rsidR="007B195B" w:rsidRPr="00105349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vAlign w:val="bottom"/>
          </w:tcPr>
          <w:p w14:paraId="4D047151" w14:textId="28A465A1" w:rsidR="007B195B" w:rsidRPr="00105349" w:rsidRDefault="00105349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00" w:type="pct"/>
          </w:tcPr>
          <w:p w14:paraId="3E7BFC67" w14:textId="77777777" w:rsidR="007B195B" w:rsidRPr="00105349" w:rsidRDefault="007B195B" w:rsidP="007B195B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vAlign w:val="bottom"/>
          </w:tcPr>
          <w:p w14:paraId="358EDC4D" w14:textId="15CD6B3C" w:rsidR="007B195B" w:rsidRPr="00105349" w:rsidRDefault="00105349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271DC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="00E271DC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01" w:type="pct"/>
          </w:tcPr>
          <w:p w14:paraId="44A64A7E" w14:textId="77777777" w:rsidR="007B195B" w:rsidRPr="00105349" w:rsidRDefault="007B195B" w:rsidP="007B195B">
            <w:pPr>
              <w:ind w:left="-108" w:right="-144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3A84996B" w14:textId="38CA7B78" w:rsidR="007B195B" w:rsidRPr="00105349" w:rsidRDefault="00105349" w:rsidP="007B195B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B195B" w:rsidRPr="00105349" w14:paraId="7BA07EE2" w14:textId="77777777" w:rsidTr="00023A6F">
        <w:trPr>
          <w:trHeight w:hRule="exact" w:val="351"/>
        </w:trPr>
        <w:tc>
          <w:tcPr>
            <w:tcW w:w="1993" w:type="pct"/>
          </w:tcPr>
          <w:p w14:paraId="3A0D0C44" w14:textId="77777777" w:rsidR="007B195B" w:rsidRPr="00105349" w:rsidRDefault="003C55A5" w:rsidP="007B195B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="007B195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651" w:type="pct"/>
            <w:vAlign w:val="bottom"/>
          </w:tcPr>
          <w:p w14:paraId="219C6C50" w14:textId="505BBDA4" w:rsidR="007B195B" w:rsidRPr="00105349" w:rsidRDefault="00105349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7C7A0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="007C7A0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00" w:type="pct"/>
          </w:tcPr>
          <w:p w14:paraId="08F40A37" w14:textId="77777777" w:rsidR="007B195B" w:rsidRPr="00105349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vAlign w:val="bottom"/>
          </w:tcPr>
          <w:p w14:paraId="15388898" w14:textId="135AF04F" w:rsidR="007B195B" w:rsidRPr="00105349" w:rsidRDefault="00105349" w:rsidP="002F7263">
            <w:pPr>
              <w:tabs>
                <w:tab w:val="decimal" w:pos="1094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00" w:type="pct"/>
          </w:tcPr>
          <w:p w14:paraId="34DCF3EE" w14:textId="77777777" w:rsidR="007B195B" w:rsidRPr="00105349" w:rsidRDefault="007B195B" w:rsidP="007B195B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vAlign w:val="bottom"/>
          </w:tcPr>
          <w:p w14:paraId="1B86BA98" w14:textId="4B3E3F6A" w:rsidR="007B195B" w:rsidRPr="00105349" w:rsidRDefault="00105349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033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8033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01" w:type="pct"/>
          </w:tcPr>
          <w:p w14:paraId="1AB1177D" w14:textId="77777777" w:rsidR="007B195B" w:rsidRPr="00105349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16DEC7B7" w14:textId="7FBC433D" w:rsidR="007B195B" w:rsidRPr="00105349" w:rsidRDefault="00105349" w:rsidP="007B195B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7B195B" w:rsidRPr="00105349" w14:paraId="226877CE" w14:textId="77777777" w:rsidTr="00023A6F">
        <w:trPr>
          <w:trHeight w:hRule="exact" w:val="360"/>
        </w:trPr>
        <w:tc>
          <w:tcPr>
            <w:tcW w:w="1993" w:type="pct"/>
          </w:tcPr>
          <w:p w14:paraId="5730A846" w14:textId="420740FD" w:rsidR="007B195B" w:rsidRPr="00105349" w:rsidRDefault="003C55A5" w:rsidP="007B195B">
            <w:pPr>
              <w:tabs>
                <w:tab w:val="left" w:pos="162"/>
                <w:tab w:val="left" w:pos="610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="007B195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เงินฝากประจำอายุไม่เกิน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195B"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B195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00B46F28" w14:textId="5F310D7A" w:rsidR="007B195B" w:rsidRPr="00105349" w:rsidRDefault="00105349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7C7A0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="007C7A0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00" w:type="pct"/>
          </w:tcPr>
          <w:p w14:paraId="25191053" w14:textId="77777777" w:rsidR="007B195B" w:rsidRPr="00105349" w:rsidRDefault="007B195B" w:rsidP="007B195B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4D93FBDF" w14:textId="3CC99736" w:rsidR="007B195B" w:rsidRPr="00105349" w:rsidRDefault="00105349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00" w:type="pct"/>
          </w:tcPr>
          <w:p w14:paraId="41327670" w14:textId="77777777" w:rsidR="007B195B" w:rsidRPr="00105349" w:rsidRDefault="007B195B" w:rsidP="007B195B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vAlign w:val="bottom"/>
          </w:tcPr>
          <w:p w14:paraId="47F66F5E" w14:textId="45A431C7" w:rsidR="007B195B" w:rsidRPr="00105349" w:rsidRDefault="00105349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8033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8033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1" w:type="pct"/>
          </w:tcPr>
          <w:p w14:paraId="541B4A54" w14:textId="77777777" w:rsidR="007B195B" w:rsidRPr="00105349" w:rsidRDefault="007B195B" w:rsidP="007B195B">
            <w:pPr>
              <w:ind w:left="-108" w:right="356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vAlign w:val="center"/>
          </w:tcPr>
          <w:p w14:paraId="35FF68E9" w14:textId="088EAB43" w:rsidR="007B195B" w:rsidRPr="00105349" w:rsidRDefault="00105349" w:rsidP="00176057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3A6DE6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3A6DE6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</w:tr>
      <w:tr w:rsidR="007B195B" w:rsidRPr="00105349" w14:paraId="67F01A02" w14:textId="77777777" w:rsidTr="00023A6F">
        <w:trPr>
          <w:trHeight w:hRule="exact" w:val="316"/>
        </w:trPr>
        <w:tc>
          <w:tcPr>
            <w:tcW w:w="1993" w:type="pct"/>
          </w:tcPr>
          <w:p w14:paraId="1CC8E66A" w14:textId="77777777" w:rsidR="007B195B" w:rsidRPr="00105349" w:rsidRDefault="003C55A5" w:rsidP="007B195B">
            <w:pPr>
              <w:tabs>
                <w:tab w:val="left" w:pos="250"/>
                <w:tab w:val="left" w:pos="590"/>
                <w:tab w:val="left" w:pos="690"/>
                <w:tab w:val="left" w:pos="900"/>
                <w:tab w:val="left" w:pos="1440"/>
              </w:tabs>
              <w:ind w:left="430" w:right="-439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      </w:t>
            </w:r>
            <w:r w:rsidR="007B195B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C3C69" w14:textId="53E54765" w:rsidR="007B195B" w:rsidRPr="00105349" w:rsidRDefault="00105349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7C7A0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="007C7A0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00" w:type="pct"/>
          </w:tcPr>
          <w:p w14:paraId="3BE6620F" w14:textId="77777777" w:rsidR="007B195B" w:rsidRPr="00105349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CB218" w14:textId="462048C8" w:rsidR="007B195B" w:rsidRPr="00105349" w:rsidRDefault="00105349" w:rsidP="002F7263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00" w:type="pct"/>
          </w:tcPr>
          <w:p w14:paraId="6958F19F" w14:textId="77777777" w:rsidR="007B195B" w:rsidRPr="00105349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A55BA" w14:textId="4B91F4C0" w:rsidR="007B195B" w:rsidRPr="00105349" w:rsidRDefault="00105349" w:rsidP="002F7263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8033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="008033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01" w:type="pct"/>
          </w:tcPr>
          <w:p w14:paraId="1CF788CE" w14:textId="77777777" w:rsidR="007B195B" w:rsidRPr="00105349" w:rsidRDefault="007B195B" w:rsidP="007B195B">
            <w:pPr>
              <w:ind w:left="-108" w:right="-54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7FE35" w14:textId="6E8C0C23" w:rsidR="007B195B" w:rsidRPr="00105349" w:rsidRDefault="00105349" w:rsidP="00176057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E56A3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</w:tr>
    </w:tbl>
    <w:p w14:paraId="0122A801" w14:textId="77777777" w:rsidR="00EE7964" w:rsidRPr="00105349" w:rsidRDefault="00EE7964" w:rsidP="00EE7964">
      <w:pPr>
        <w:pStyle w:val="BodyText3"/>
        <w:tabs>
          <w:tab w:val="clear" w:pos="360"/>
          <w:tab w:val="clear" w:pos="900"/>
          <w:tab w:val="clear" w:pos="1440"/>
        </w:tabs>
        <w:ind w:left="547" w:right="-706"/>
        <w:rPr>
          <w:rFonts w:asciiTheme="majorBidi" w:hAnsiTheme="majorBidi" w:cstheme="majorBidi"/>
          <w:b/>
          <w:bCs/>
          <w:color w:val="60CAF3"/>
        </w:rPr>
      </w:pPr>
    </w:p>
    <w:p w14:paraId="2993E9B5" w14:textId="77777777" w:rsidR="00A87549" w:rsidRPr="00105349" w:rsidRDefault="00EA1B9F" w:rsidP="00EE7964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olor w:val="60CAF3"/>
          <w:cs/>
        </w:rPr>
        <w:br w:type="page"/>
      </w:r>
      <w:r w:rsidR="00A87549" w:rsidRPr="00105349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ลูกหนี้การค้าและลูกหนี้</w:t>
      </w:r>
      <w:r w:rsidR="00A400D6" w:rsidRPr="00105349">
        <w:rPr>
          <w:rFonts w:asciiTheme="majorBidi" w:hAnsiTheme="majorBidi" w:cstheme="majorBidi"/>
          <w:b/>
          <w:bCs/>
          <w:cs/>
        </w:rPr>
        <w:t>หมุนเวียน</w:t>
      </w:r>
      <w:r w:rsidR="00A87549" w:rsidRPr="00105349">
        <w:rPr>
          <w:rFonts w:asciiTheme="majorBidi" w:hAnsiTheme="majorBidi" w:cstheme="majorBidi"/>
          <w:b/>
          <w:bCs/>
          <w:cs/>
        </w:rPr>
        <w:t>อื่น</w:t>
      </w:r>
    </w:p>
    <w:p w14:paraId="2A799933" w14:textId="6354C3A6" w:rsidR="00873B33" w:rsidRPr="00105349" w:rsidRDefault="0081508A" w:rsidP="005D52FF">
      <w:pPr>
        <w:spacing w:after="120"/>
        <w:ind w:left="547" w:right="72"/>
        <w:rPr>
          <w:rFonts w:asciiTheme="majorBidi" w:hAnsiTheme="majorBidi" w:cstheme="majorBidi"/>
          <w:spacing w:val="-6"/>
        </w:rPr>
      </w:pPr>
      <w:r w:rsidRPr="00105349">
        <w:rPr>
          <w:rFonts w:asciiTheme="majorBidi" w:hAnsiTheme="majorBidi" w:cstheme="majorBidi"/>
          <w:spacing w:val="-6"/>
          <w:cs/>
        </w:rPr>
        <w:t xml:space="preserve">ลูกหนี้การค้าและลูกหนี้หมุนเวียนอื่น </w:t>
      </w:r>
      <w:r w:rsidR="0030681E" w:rsidRPr="00105349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8"/>
        </w:rPr>
        <w:t>30</w:t>
      </w:r>
      <w:r w:rsidR="00BA35B9" w:rsidRPr="00105349">
        <w:rPr>
          <w:rFonts w:asciiTheme="majorBidi" w:hAnsiTheme="majorBidi" w:cstheme="majorBidi"/>
          <w:spacing w:val="-8"/>
        </w:rPr>
        <w:t xml:space="preserve"> </w:t>
      </w:r>
      <w:r w:rsidR="00BA35B9" w:rsidRPr="00105349">
        <w:rPr>
          <w:rFonts w:asciiTheme="majorBidi" w:hAnsiTheme="majorBidi" w:cstheme="majorBidi"/>
          <w:spacing w:val="-8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8"/>
        </w:rPr>
        <w:t>2567</w:t>
      </w:r>
      <w:r w:rsidR="0030681E" w:rsidRPr="00105349">
        <w:rPr>
          <w:rFonts w:asciiTheme="majorBidi" w:hAnsiTheme="majorBidi" w:cstheme="majorBidi"/>
          <w:spacing w:val="-8"/>
        </w:rPr>
        <w:t xml:space="preserve"> </w:t>
      </w:r>
      <w:r w:rsidR="0030681E" w:rsidRPr="00105349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105349" w:rsidRPr="00105349">
        <w:rPr>
          <w:rFonts w:asciiTheme="majorBidi" w:hAnsiTheme="majorBidi" w:cstheme="majorBidi"/>
          <w:spacing w:val="-8"/>
        </w:rPr>
        <w:t>31</w:t>
      </w:r>
      <w:r w:rsidR="0030681E" w:rsidRPr="00105349">
        <w:rPr>
          <w:rFonts w:asciiTheme="majorBidi" w:hAnsiTheme="majorBidi" w:cstheme="majorBidi"/>
          <w:spacing w:val="-8"/>
        </w:rPr>
        <w:t xml:space="preserve"> </w:t>
      </w:r>
      <w:r w:rsidR="0030681E" w:rsidRPr="00105349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105349" w:rsidRPr="00105349">
        <w:rPr>
          <w:rFonts w:asciiTheme="majorBidi" w:hAnsiTheme="majorBidi" w:cstheme="majorBidi"/>
          <w:spacing w:val="-8"/>
        </w:rPr>
        <w:t>2566</w:t>
      </w:r>
      <w:r w:rsidR="0030681E" w:rsidRPr="00105349">
        <w:rPr>
          <w:rFonts w:asciiTheme="majorBidi" w:hAnsiTheme="majorBidi" w:cstheme="majorBidi"/>
          <w:spacing w:val="-8"/>
        </w:rPr>
        <w:t xml:space="preserve"> </w:t>
      </w:r>
      <w:r w:rsidR="0080114A" w:rsidRPr="00105349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937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14"/>
        <w:gridCol w:w="1095"/>
        <w:gridCol w:w="153"/>
        <w:gridCol w:w="1105"/>
        <w:gridCol w:w="153"/>
        <w:gridCol w:w="1052"/>
        <w:gridCol w:w="146"/>
        <w:gridCol w:w="1021"/>
      </w:tblGrid>
      <w:tr w:rsidR="00C02E35" w:rsidRPr="00105349" w14:paraId="3BDEE33D" w14:textId="77777777" w:rsidTr="00142C20">
        <w:trPr>
          <w:trHeight w:val="324"/>
        </w:trPr>
        <w:tc>
          <w:tcPr>
            <w:tcW w:w="2021" w:type="pct"/>
            <w:vAlign w:val="center"/>
          </w:tcPr>
          <w:p w14:paraId="15F713B5" w14:textId="77777777" w:rsidR="007D7F12" w:rsidRPr="00105349" w:rsidRDefault="007D7F12" w:rsidP="00E47E20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42BBBE3D" w14:textId="77777777" w:rsidR="007D7F12" w:rsidRPr="00105349" w:rsidRDefault="007D7F12" w:rsidP="00E47E20">
            <w:pPr>
              <w:spacing w:line="300" w:lineRule="exact"/>
              <w:ind w:right="-9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9" w:type="pct"/>
            <w:gridSpan w:val="3"/>
          </w:tcPr>
          <w:p w14:paraId="377E0430" w14:textId="77777777" w:rsidR="007D7F12" w:rsidRPr="00105349" w:rsidRDefault="007D7F12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7873754F" w14:textId="77777777" w:rsidR="007D7F12" w:rsidRPr="00105349" w:rsidRDefault="007D7F12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006849AB" w14:textId="77777777" w:rsidR="007D7F12" w:rsidRPr="00105349" w:rsidRDefault="007D7F12" w:rsidP="00167D33">
            <w:pPr>
              <w:spacing w:line="300" w:lineRule="exact"/>
              <w:ind w:right="1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02E35" w:rsidRPr="00105349" w14:paraId="497FEC2B" w14:textId="77777777" w:rsidTr="00142C20">
        <w:trPr>
          <w:trHeight w:val="324"/>
        </w:trPr>
        <w:tc>
          <w:tcPr>
            <w:tcW w:w="2021" w:type="pct"/>
            <w:vMerge w:val="restart"/>
            <w:vAlign w:val="center"/>
          </w:tcPr>
          <w:p w14:paraId="70C064E3" w14:textId="77777777" w:rsidR="00C54FCC" w:rsidRPr="00105349" w:rsidRDefault="00C54FCC" w:rsidP="00E47E20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  <w:vMerge w:val="restart"/>
          </w:tcPr>
          <w:p w14:paraId="1FEB5CDE" w14:textId="77777777" w:rsidR="00C54FCC" w:rsidRPr="00105349" w:rsidRDefault="00C54FCC" w:rsidP="00167D33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89" w:type="pct"/>
            <w:gridSpan w:val="3"/>
          </w:tcPr>
          <w:p w14:paraId="235662A1" w14:textId="77777777" w:rsidR="00C54FCC" w:rsidRPr="00105349" w:rsidRDefault="00C54FCC" w:rsidP="00167D3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441273E2" w14:textId="77777777" w:rsidR="00C54FCC" w:rsidRPr="00105349" w:rsidRDefault="00C54FCC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12F48430" w14:textId="77777777" w:rsidR="00C54FCC" w:rsidRPr="00105349" w:rsidRDefault="00C54FCC" w:rsidP="00167D33">
            <w:pPr>
              <w:spacing w:line="300" w:lineRule="exact"/>
              <w:ind w:righ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0114A" w:rsidRPr="00105349" w14:paraId="7FE904A7" w14:textId="77777777" w:rsidTr="00142C20">
        <w:trPr>
          <w:trHeight w:val="288"/>
        </w:trPr>
        <w:tc>
          <w:tcPr>
            <w:tcW w:w="2021" w:type="pct"/>
            <w:vMerge/>
          </w:tcPr>
          <w:p w14:paraId="4B941971" w14:textId="77777777" w:rsidR="0080114A" w:rsidRPr="00105349" w:rsidRDefault="0080114A" w:rsidP="00E47E20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0BA0EC81" w14:textId="77777777" w:rsidR="0080114A" w:rsidRPr="00105349" w:rsidRDefault="0080114A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</w:tcPr>
          <w:p w14:paraId="0BA9DD51" w14:textId="2BC9E8A1" w:rsidR="0057539C" w:rsidRPr="00105349" w:rsidRDefault="00105349" w:rsidP="00881EF3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7539C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7539C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  <w:p w14:paraId="3BB2C192" w14:textId="2068644C" w:rsidR="0080114A" w:rsidRPr="00105349" w:rsidRDefault="00105349" w:rsidP="00881EF3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4" w:type="pct"/>
          </w:tcPr>
          <w:p w14:paraId="53B8C898" w14:textId="77777777" w:rsidR="0080114A" w:rsidRPr="00105349" w:rsidRDefault="0080114A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72F43ECA" w14:textId="7E22E5CE" w:rsidR="0080114A" w:rsidRPr="00105349" w:rsidRDefault="00105349" w:rsidP="00E47E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0114A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0114A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1F19C7D7" w14:textId="6F026BE5" w:rsidR="0080114A" w:rsidRPr="00105349" w:rsidRDefault="00105349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4" w:type="pct"/>
          </w:tcPr>
          <w:p w14:paraId="3B1451B5" w14:textId="77777777" w:rsidR="0080114A" w:rsidRPr="00105349" w:rsidRDefault="0080114A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</w:tcPr>
          <w:p w14:paraId="60047F5F" w14:textId="248F2162" w:rsidR="0057539C" w:rsidRPr="00105349" w:rsidRDefault="00105349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7539C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7539C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  <w:p w14:paraId="36BC2548" w14:textId="26E81273" w:rsidR="0080114A" w:rsidRPr="00105349" w:rsidRDefault="00105349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0" w:type="pct"/>
          </w:tcPr>
          <w:p w14:paraId="6AEF1DE9" w14:textId="77777777" w:rsidR="0080114A" w:rsidRPr="00105349" w:rsidRDefault="0080114A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</w:tcPr>
          <w:p w14:paraId="725B5CEB" w14:textId="046CC5B1" w:rsidR="0080114A" w:rsidRPr="00105349" w:rsidRDefault="00105349" w:rsidP="00E47E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0114A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0114A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36088527" w14:textId="30502F36" w:rsidR="0080114A" w:rsidRPr="00105349" w:rsidRDefault="00105349" w:rsidP="00E47E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512E6" w:rsidRPr="00105349" w14:paraId="16AA12CB" w14:textId="77777777" w:rsidTr="00142C20">
        <w:trPr>
          <w:trHeight w:val="333"/>
        </w:trPr>
        <w:tc>
          <w:tcPr>
            <w:tcW w:w="2021" w:type="pct"/>
          </w:tcPr>
          <w:p w14:paraId="2964728E" w14:textId="77777777" w:rsidR="00BC7274" w:rsidRPr="00105349" w:rsidRDefault="00BC7274" w:rsidP="00E47E20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ลูกหนี้การค้าบริษัทอื่น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91" w:type="pct"/>
          </w:tcPr>
          <w:p w14:paraId="0D8B7D0B" w14:textId="77777777" w:rsidR="00BC7274" w:rsidRPr="00105349" w:rsidRDefault="00BC7274" w:rsidP="00F76FDE">
            <w:pPr>
              <w:tabs>
                <w:tab w:val="left" w:pos="210"/>
                <w:tab w:val="left" w:pos="2013"/>
              </w:tabs>
              <w:spacing w:line="300" w:lineRule="exact"/>
              <w:ind w:left="-108" w:right="-4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B48BF1A" w14:textId="77777777" w:rsidR="00BC7274" w:rsidRPr="00105349" w:rsidRDefault="00BC7274" w:rsidP="00F72CC4">
            <w:pPr>
              <w:tabs>
                <w:tab w:val="left" w:pos="210"/>
                <w:tab w:val="left" w:pos="336"/>
                <w:tab w:val="left" w:pos="462"/>
                <w:tab w:val="left" w:pos="2013"/>
              </w:tabs>
              <w:spacing w:line="300" w:lineRule="exact"/>
              <w:ind w:left="-288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70D81372" w14:textId="77777777" w:rsidR="00BC7274" w:rsidRPr="00105349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2C6EF5CD" w14:textId="77777777" w:rsidR="00F76FDE" w:rsidRPr="00105349" w:rsidRDefault="00F76FDE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7D876D7" w14:textId="77777777" w:rsidR="00BC7274" w:rsidRPr="00105349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0653E6E2" w14:textId="77777777" w:rsidR="00BC7274" w:rsidRPr="00105349" w:rsidRDefault="00BC7274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5BCD183C" w14:textId="77777777" w:rsidR="00BC7274" w:rsidRPr="00105349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66278F1C" w14:textId="77777777" w:rsidR="00BC7274" w:rsidRPr="00105349" w:rsidRDefault="00BC7274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63E2" w:rsidRPr="00105349" w14:paraId="0474D5E5" w14:textId="77777777" w:rsidTr="00142C20">
        <w:tc>
          <w:tcPr>
            <w:tcW w:w="2021" w:type="pct"/>
          </w:tcPr>
          <w:p w14:paraId="159FC59F" w14:textId="77777777" w:rsidR="005D63E2" w:rsidRPr="00105349" w:rsidRDefault="005D63E2" w:rsidP="005D63E2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2D6D305E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50E54430" w14:textId="7DF833DB" w:rsidR="005D63E2" w:rsidRPr="00105349" w:rsidRDefault="00105349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E4024B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869</w:t>
            </w:r>
            <w:r w:rsidR="00E4024B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569</w:t>
            </w:r>
          </w:p>
        </w:tc>
        <w:tc>
          <w:tcPr>
            <w:tcW w:w="84" w:type="pct"/>
          </w:tcPr>
          <w:p w14:paraId="0675CE91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70823E14" w14:textId="7A47E36A" w:rsidR="005D63E2" w:rsidRPr="00105349" w:rsidRDefault="00105349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081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84" w:type="pct"/>
          </w:tcPr>
          <w:p w14:paraId="4F948851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103E596E" w14:textId="3191E5FB" w:rsidR="005D63E2" w:rsidRPr="00105349" w:rsidRDefault="00105349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80" w:type="pct"/>
          </w:tcPr>
          <w:p w14:paraId="42F987CF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79DBE889" w14:textId="5251B037" w:rsidR="005D63E2" w:rsidRPr="00105349" w:rsidRDefault="00105349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808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</w:tr>
      <w:tr w:rsidR="005D63E2" w:rsidRPr="00105349" w14:paraId="6D5E0366" w14:textId="77777777" w:rsidTr="00142C20">
        <w:tc>
          <w:tcPr>
            <w:tcW w:w="2021" w:type="pct"/>
          </w:tcPr>
          <w:p w14:paraId="113E6B11" w14:textId="469C1D58" w:rsidR="005D63E2" w:rsidRPr="00105349" w:rsidRDefault="005D63E2" w:rsidP="005D63E2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เกินกำหนดชำระไม่เกิน 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229E197C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6446744" w14:textId="2EBC1E24" w:rsidR="005D63E2" w:rsidRPr="00105349" w:rsidRDefault="00105349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4024B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E4024B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84" w:type="pct"/>
          </w:tcPr>
          <w:p w14:paraId="293A5E8A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3F49AEDF" w14:textId="164225BF" w:rsidR="005D63E2" w:rsidRPr="00105349" w:rsidRDefault="00105349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84" w:type="pct"/>
          </w:tcPr>
          <w:p w14:paraId="08C67995" w14:textId="77777777" w:rsidR="005D63E2" w:rsidRPr="00105349" w:rsidRDefault="005D63E2" w:rsidP="005D63E2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4132F111" w14:textId="071835E4" w:rsidR="005D63E2" w:rsidRPr="00105349" w:rsidRDefault="00105349" w:rsidP="005D63E2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  <w:tc>
          <w:tcPr>
            <w:tcW w:w="80" w:type="pct"/>
          </w:tcPr>
          <w:p w14:paraId="5A56EBE5" w14:textId="77777777" w:rsidR="005D63E2" w:rsidRPr="00105349" w:rsidRDefault="005D63E2" w:rsidP="005D63E2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53A49E69" w14:textId="2DD03B61" w:rsidR="005D63E2" w:rsidRPr="00105349" w:rsidRDefault="00105349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</w:tr>
      <w:tr w:rsidR="005D63E2" w:rsidRPr="00105349" w14:paraId="713B0A78" w14:textId="77777777" w:rsidTr="00142C20">
        <w:tc>
          <w:tcPr>
            <w:tcW w:w="2021" w:type="pct"/>
          </w:tcPr>
          <w:p w14:paraId="4AB5576A" w14:textId="4BE730F3" w:rsidR="005D63E2" w:rsidRPr="00105349" w:rsidRDefault="005D63E2" w:rsidP="005D63E2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="00C1231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29E764FC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D19EB78" w14:textId="33E1ADAF" w:rsidR="005D63E2" w:rsidRPr="00105349" w:rsidRDefault="00105349" w:rsidP="003C55A5">
            <w:pPr>
              <w:tabs>
                <w:tab w:val="decimal" w:pos="1002"/>
              </w:tabs>
              <w:spacing w:line="300" w:lineRule="exact"/>
              <w:ind w:left="-1152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024B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  <w:tc>
          <w:tcPr>
            <w:tcW w:w="84" w:type="pct"/>
          </w:tcPr>
          <w:p w14:paraId="566B1EDA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68B7D3D" w14:textId="3952AE06" w:rsidR="005D63E2" w:rsidRPr="00105349" w:rsidRDefault="00105349" w:rsidP="0011273B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84" w:type="pct"/>
          </w:tcPr>
          <w:p w14:paraId="10508A85" w14:textId="77777777" w:rsidR="005D63E2" w:rsidRPr="00105349" w:rsidRDefault="005D63E2" w:rsidP="005D63E2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7CDEBF5E" w14:textId="75BABA99" w:rsidR="005D63E2" w:rsidRPr="00105349" w:rsidRDefault="003434A8" w:rsidP="00B619DC">
            <w:pPr>
              <w:spacing w:line="300" w:lineRule="exact"/>
              <w:ind w:left="-108" w:right="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0" w:type="pct"/>
          </w:tcPr>
          <w:p w14:paraId="08607C0D" w14:textId="77777777" w:rsidR="005D63E2" w:rsidRPr="00105349" w:rsidRDefault="005D63E2" w:rsidP="005D63E2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7883BEC9" w14:textId="549735E6" w:rsidR="005D63E2" w:rsidRPr="00105349" w:rsidRDefault="00105349" w:rsidP="0011273B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</w:tr>
      <w:tr w:rsidR="005D63E2" w:rsidRPr="00105349" w14:paraId="5D7F2317" w14:textId="77777777" w:rsidTr="00142C20">
        <w:tc>
          <w:tcPr>
            <w:tcW w:w="2021" w:type="pct"/>
          </w:tcPr>
          <w:p w14:paraId="010D9BB4" w14:textId="77777777" w:rsidR="005D63E2" w:rsidRPr="00105349" w:rsidRDefault="005D63E2" w:rsidP="0059638D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firstLine="1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391" w:type="pct"/>
          </w:tcPr>
          <w:p w14:paraId="021AF07B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E8858FA" w14:textId="188DE57B" w:rsidR="005D63E2" w:rsidRPr="00105349" w:rsidRDefault="00105349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615049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="00615049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84" w:type="pct"/>
          </w:tcPr>
          <w:p w14:paraId="2FCA604C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1DD1D4D" w14:textId="6B1C28AC" w:rsidR="005D63E2" w:rsidRPr="00105349" w:rsidRDefault="00105349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84" w:type="pct"/>
          </w:tcPr>
          <w:p w14:paraId="1AB9D6B6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666EBF63" w14:textId="2D78704F" w:rsidR="005D63E2" w:rsidRPr="00105349" w:rsidRDefault="00105349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888</w:t>
            </w:r>
          </w:p>
        </w:tc>
        <w:tc>
          <w:tcPr>
            <w:tcW w:w="80" w:type="pct"/>
          </w:tcPr>
          <w:p w14:paraId="41B11D72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2C36825" w14:textId="0EED7627" w:rsidR="005D63E2" w:rsidRPr="00105349" w:rsidRDefault="00105349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990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</w:tr>
      <w:tr w:rsidR="005D63E2" w:rsidRPr="00105349" w14:paraId="40509975" w14:textId="77777777" w:rsidTr="00142C20">
        <w:tc>
          <w:tcPr>
            <w:tcW w:w="2021" w:type="pct"/>
          </w:tcPr>
          <w:p w14:paraId="7172066A" w14:textId="77777777" w:rsidR="005D63E2" w:rsidRPr="00105349" w:rsidRDefault="005D63E2" w:rsidP="00054865">
            <w:pPr>
              <w:spacing w:line="300" w:lineRule="exact"/>
              <w:ind w:left="183" w:right="-108"/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</w:rPr>
            </w:pPr>
            <w:r w:rsidRPr="00105349"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  <w:cs/>
              </w:rPr>
              <w:t>หัก</w:t>
            </w:r>
            <w:r w:rsidRPr="00105349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91" w:type="pct"/>
          </w:tcPr>
          <w:p w14:paraId="3E6D0146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bottom w:val="single" w:sz="6" w:space="0" w:color="auto"/>
            </w:tcBorders>
            <w:vAlign w:val="bottom"/>
          </w:tcPr>
          <w:p w14:paraId="76D6C281" w14:textId="7D42A327" w:rsidR="005D63E2" w:rsidRPr="00105349" w:rsidRDefault="00615049" w:rsidP="00F72CC4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27F0B42B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6" w:space="0" w:color="auto"/>
            </w:tcBorders>
            <w:vAlign w:val="bottom"/>
          </w:tcPr>
          <w:p w14:paraId="583C9F46" w14:textId="77777777" w:rsidR="005D63E2" w:rsidRPr="00105349" w:rsidRDefault="00142C20" w:rsidP="005D63E2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28B72F7A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6" w:space="0" w:color="auto"/>
            </w:tcBorders>
            <w:vAlign w:val="bottom"/>
          </w:tcPr>
          <w:p w14:paraId="16A51624" w14:textId="538DDF9E" w:rsidR="005D63E2" w:rsidRPr="00105349" w:rsidRDefault="0080332A" w:rsidP="005D63E2">
            <w:pPr>
              <w:tabs>
                <w:tab w:val="left" w:pos="2013"/>
              </w:tabs>
              <w:spacing w:line="300" w:lineRule="exact"/>
              <w:ind w:left="288" w:right="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0" w:type="pct"/>
          </w:tcPr>
          <w:p w14:paraId="564F2D1B" w14:textId="77777777" w:rsidR="005D63E2" w:rsidRPr="00105349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6" w:space="0" w:color="auto"/>
            </w:tcBorders>
            <w:vAlign w:val="bottom"/>
          </w:tcPr>
          <w:p w14:paraId="36825055" w14:textId="77777777" w:rsidR="005D63E2" w:rsidRPr="00105349" w:rsidRDefault="00142C20" w:rsidP="005D63E2">
            <w:pPr>
              <w:spacing w:line="300" w:lineRule="exact"/>
              <w:ind w:left="288" w:right="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22C2D" w:rsidRPr="00105349" w14:paraId="3D5B8175" w14:textId="77777777" w:rsidTr="00142C20">
        <w:tc>
          <w:tcPr>
            <w:tcW w:w="2021" w:type="pct"/>
          </w:tcPr>
          <w:p w14:paraId="6F1BE967" w14:textId="5C31D541" w:rsidR="00D22C2D" w:rsidRPr="00105349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</w:t>
            </w:r>
            <w:r w:rsidR="00551FD4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551FD4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1CD614B3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</w:tcBorders>
          </w:tcPr>
          <w:p w14:paraId="5BE4C94E" w14:textId="784FC46B" w:rsidR="00D22C2D" w:rsidRPr="00105349" w:rsidRDefault="00105349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615049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="00615049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84" w:type="pct"/>
          </w:tcPr>
          <w:p w14:paraId="730B8A9A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</w:tcBorders>
          </w:tcPr>
          <w:p w14:paraId="1CD12AE9" w14:textId="3A92EC95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84" w:type="pct"/>
          </w:tcPr>
          <w:p w14:paraId="1F67F4F4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</w:tcBorders>
          </w:tcPr>
          <w:p w14:paraId="722CF2FA" w14:textId="47218D70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888</w:t>
            </w:r>
          </w:p>
        </w:tc>
        <w:tc>
          <w:tcPr>
            <w:tcW w:w="80" w:type="pct"/>
          </w:tcPr>
          <w:p w14:paraId="417265D1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</w:tcBorders>
          </w:tcPr>
          <w:p w14:paraId="5CB8ECA6" w14:textId="109C7E1A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990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</w:tr>
      <w:tr w:rsidR="00D22C2D" w:rsidRPr="00105349" w14:paraId="0BA21F19" w14:textId="77777777" w:rsidTr="00142C20">
        <w:tc>
          <w:tcPr>
            <w:tcW w:w="2021" w:type="pct"/>
          </w:tcPr>
          <w:p w14:paraId="7A824795" w14:textId="27BEC9B3" w:rsidR="00D22C2D" w:rsidRPr="00105349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</w:t>
            </w:r>
            <w:r w:rsidR="004D0FAF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าบริษัท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91" w:type="pct"/>
          </w:tcPr>
          <w:p w14:paraId="73011669" w14:textId="77777777" w:rsidR="00D22C2D" w:rsidRPr="00105349" w:rsidRDefault="00D22C2D" w:rsidP="00D22C2D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BC5C0F2" w14:textId="77777777" w:rsidR="00D22C2D" w:rsidRPr="00105349" w:rsidRDefault="00D22C2D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C87AEB3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605" w:type="pct"/>
            <w:vAlign w:val="center"/>
          </w:tcPr>
          <w:p w14:paraId="3C45D801" w14:textId="77777777" w:rsidR="00D22C2D" w:rsidRPr="00105349" w:rsidRDefault="00D22C2D" w:rsidP="00D22C2D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5E7C6312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576" w:type="pct"/>
          </w:tcPr>
          <w:p w14:paraId="64F19908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450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2388AC89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559" w:type="pct"/>
          </w:tcPr>
          <w:p w14:paraId="4D4FDB6F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2C2D" w:rsidRPr="00105349" w14:paraId="54FD38B2" w14:textId="77777777" w:rsidTr="00142C20">
        <w:tc>
          <w:tcPr>
            <w:tcW w:w="2021" w:type="pct"/>
          </w:tcPr>
          <w:p w14:paraId="658FB987" w14:textId="77777777" w:rsidR="00D22C2D" w:rsidRPr="00105349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55CD59C4" w14:textId="2E2DA56A" w:rsidR="00D22C2D" w:rsidRPr="00105349" w:rsidRDefault="00105349" w:rsidP="00D22C2D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14:paraId="41F9995B" w14:textId="1E71E7DE" w:rsidR="00D22C2D" w:rsidRPr="00105349" w:rsidRDefault="00615049" w:rsidP="00F72CC4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1F7D1A24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1D60A801" w14:textId="77777777" w:rsidR="00D22C2D" w:rsidRPr="00105349" w:rsidRDefault="00142C20" w:rsidP="00D22C2D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2019E86F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CF6BB66" w14:textId="5534C8AE" w:rsidR="00D22C2D" w:rsidRPr="00105349" w:rsidRDefault="00105349" w:rsidP="000C1617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80" w:type="pct"/>
          </w:tcPr>
          <w:p w14:paraId="40800010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98F2EA5" w14:textId="00248D73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D22C2D" w:rsidRPr="00105349" w14:paraId="6AA969BD" w14:textId="77777777" w:rsidTr="00142C20">
        <w:tc>
          <w:tcPr>
            <w:tcW w:w="2021" w:type="pct"/>
          </w:tcPr>
          <w:p w14:paraId="1174ECD1" w14:textId="2875CF4C" w:rsidR="00D22C2D" w:rsidRPr="00105349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  <w:r w:rsidR="004D0FAF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  <w:r w:rsidR="0039525C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39525C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4DADD3D5" w14:textId="77777777" w:rsidR="00D22C2D" w:rsidRPr="00105349" w:rsidRDefault="00D22C2D" w:rsidP="00D22C2D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0A47E47" w14:textId="12D900A6" w:rsidR="00D22C2D" w:rsidRPr="00105349" w:rsidRDefault="00615049" w:rsidP="00F72CC4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618D32D9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0E48C7F" w14:textId="77777777" w:rsidR="00D22C2D" w:rsidRPr="00105349" w:rsidRDefault="00142C20" w:rsidP="00D22C2D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5AEE998F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6" w:space="0" w:color="auto"/>
            </w:tcBorders>
          </w:tcPr>
          <w:p w14:paraId="0E85F059" w14:textId="5748B092" w:rsidR="00D22C2D" w:rsidRPr="00105349" w:rsidRDefault="00105349" w:rsidP="000C1617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80" w:type="pct"/>
          </w:tcPr>
          <w:p w14:paraId="43624CC4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6" w:space="0" w:color="auto"/>
            </w:tcBorders>
          </w:tcPr>
          <w:p w14:paraId="2D27CB27" w14:textId="310E44DE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D22C2D" w:rsidRPr="00105349" w14:paraId="6EB2EEB7" w14:textId="77777777" w:rsidTr="00142C20">
        <w:tc>
          <w:tcPr>
            <w:tcW w:w="2021" w:type="pct"/>
          </w:tcPr>
          <w:p w14:paraId="004A57F2" w14:textId="6740733D" w:rsidR="00D22C2D" w:rsidRPr="00105349" w:rsidRDefault="00D22C2D" w:rsidP="00D22C2D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  <w:r w:rsidR="00551FD4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551FD4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3F1CA20D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4" w:space="0" w:color="auto"/>
            </w:tcBorders>
          </w:tcPr>
          <w:p w14:paraId="48819CF9" w14:textId="33FBA43F" w:rsidR="00D22C2D" w:rsidRPr="00105349" w:rsidRDefault="00105349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615049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="00615049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84" w:type="pct"/>
          </w:tcPr>
          <w:p w14:paraId="2F6FD2ED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4" w:space="0" w:color="auto"/>
            </w:tcBorders>
          </w:tcPr>
          <w:p w14:paraId="6FFB9919" w14:textId="2466BD80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84" w:type="pct"/>
          </w:tcPr>
          <w:p w14:paraId="222D4D78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4" w:space="0" w:color="auto"/>
            </w:tcBorders>
          </w:tcPr>
          <w:p w14:paraId="3F01B1F6" w14:textId="19AD16CD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678</w:t>
            </w:r>
            <w:r w:rsidR="0080332A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943</w:t>
            </w:r>
          </w:p>
        </w:tc>
        <w:tc>
          <w:tcPr>
            <w:tcW w:w="80" w:type="pct"/>
          </w:tcPr>
          <w:p w14:paraId="3F14FB24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4" w:space="0" w:color="auto"/>
            </w:tcBorders>
          </w:tcPr>
          <w:p w14:paraId="22F36694" w14:textId="0E962B18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087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</w:tr>
      <w:tr w:rsidR="00ED1913" w:rsidRPr="00105349" w14:paraId="01E79BE5" w14:textId="77777777" w:rsidTr="000D720E">
        <w:trPr>
          <w:trHeight w:val="20"/>
        </w:trPr>
        <w:tc>
          <w:tcPr>
            <w:tcW w:w="2021" w:type="pct"/>
          </w:tcPr>
          <w:p w14:paraId="617CD019" w14:textId="77777777" w:rsidR="00ED1913" w:rsidRPr="00105349" w:rsidRDefault="00ED1913" w:rsidP="00ED191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391" w:type="pct"/>
          </w:tcPr>
          <w:p w14:paraId="0C484566" w14:textId="77777777" w:rsidR="00ED1913" w:rsidRPr="00105349" w:rsidRDefault="00ED1913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B9B0643" w14:textId="3F816FF7" w:rsidR="00ED1913" w:rsidRPr="00105349" w:rsidRDefault="00105349" w:rsidP="00F72CC4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4024B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="00E4024B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84" w:type="pct"/>
          </w:tcPr>
          <w:p w14:paraId="154C18A0" w14:textId="77777777" w:rsidR="00ED1913" w:rsidRPr="00105349" w:rsidRDefault="00ED1913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3597543" w14:textId="44E86C91" w:rsidR="00ED1913" w:rsidRPr="00105349" w:rsidRDefault="00105349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84" w:type="pct"/>
          </w:tcPr>
          <w:p w14:paraId="39F45B97" w14:textId="77777777" w:rsidR="00ED1913" w:rsidRPr="00105349" w:rsidRDefault="00ED1913" w:rsidP="003C55A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E6A77EF" w14:textId="5C20E94F" w:rsidR="00ED1913" w:rsidRPr="00105349" w:rsidRDefault="00105349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430EE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001</w:t>
            </w:r>
            <w:r w:rsidR="000430EE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80" w:type="pct"/>
          </w:tcPr>
          <w:p w14:paraId="058801FD" w14:textId="77777777" w:rsidR="00ED1913" w:rsidRPr="00105349" w:rsidRDefault="00ED1913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DC10B9E" w14:textId="17D8AC81" w:rsidR="00ED1913" w:rsidRPr="00105349" w:rsidRDefault="00105349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142C20" w:rsidRPr="00105349" w14:paraId="4C0B152B" w14:textId="77777777" w:rsidTr="000D720E">
        <w:trPr>
          <w:trHeight w:val="20"/>
        </w:trPr>
        <w:tc>
          <w:tcPr>
            <w:tcW w:w="2021" w:type="pct"/>
          </w:tcPr>
          <w:p w14:paraId="2D545E75" w14:textId="2B106E31" w:rsidR="00142C20" w:rsidRPr="00105349" w:rsidRDefault="00142C20" w:rsidP="00ED191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 - หมุนเวียน</w:t>
            </w:r>
            <w:r w:rsidR="004D0FAF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91" w:type="pct"/>
          </w:tcPr>
          <w:p w14:paraId="18B8862D" w14:textId="6DB81AA5" w:rsidR="00142C20" w:rsidRPr="00105349" w:rsidRDefault="00105349" w:rsidP="00176057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600" w:type="pct"/>
          </w:tcPr>
          <w:p w14:paraId="7A002464" w14:textId="3BBFC700" w:rsidR="00142C20" w:rsidRPr="00105349" w:rsidRDefault="00105349" w:rsidP="00F72CC4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4024B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pct"/>
          </w:tcPr>
          <w:p w14:paraId="72810B6F" w14:textId="77777777" w:rsidR="00142C20" w:rsidRPr="00105349" w:rsidRDefault="00142C20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5BA08BF2" w14:textId="1EC6AC8B" w:rsidR="00142C20" w:rsidRPr="00105349" w:rsidRDefault="00105349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84" w:type="pct"/>
          </w:tcPr>
          <w:p w14:paraId="3925AF09" w14:textId="77777777" w:rsidR="00142C20" w:rsidRPr="00105349" w:rsidRDefault="00142C20" w:rsidP="003C55A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75B8CA3A" w14:textId="50389604" w:rsidR="00142C20" w:rsidRPr="00105349" w:rsidRDefault="00105349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0430EE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0" w:type="pct"/>
          </w:tcPr>
          <w:p w14:paraId="4D330ABB" w14:textId="77777777" w:rsidR="00142C20" w:rsidRPr="00105349" w:rsidRDefault="00142C20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3A2F84EC" w14:textId="1C436F0B" w:rsidR="00142C20" w:rsidRPr="00105349" w:rsidRDefault="00105349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</w:tr>
      <w:tr w:rsidR="00D22C2D" w:rsidRPr="00105349" w14:paraId="564624A3" w14:textId="77777777" w:rsidTr="00142C20">
        <w:trPr>
          <w:trHeight w:val="20"/>
        </w:trPr>
        <w:tc>
          <w:tcPr>
            <w:tcW w:w="2021" w:type="pct"/>
          </w:tcPr>
          <w:p w14:paraId="6037FEBE" w14:textId="77777777" w:rsidR="00D22C2D" w:rsidRPr="00105349" w:rsidRDefault="00881EF3" w:rsidP="00881EF3">
            <w:pPr>
              <w:tabs>
                <w:tab w:val="left" w:pos="270"/>
              </w:tabs>
              <w:spacing w:line="300" w:lineRule="exact"/>
              <w:ind w:right="18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ตั๋วเงินรับการค้า</w:t>
            </w:r>
          </w:p>
        </w:tc>
        <w:tc>
          <w:tcPr>
            <w:tcW w:w="391" w:type="pct"/>
          </w:tcPr>
          <w:p w14:paraId="5F349CFB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007740D9" w14:textId="1E57B7F8" w:rsidR="00D22C2D" w:rsidRPr="00105349" w:rsidRDefault="00105349" w:rsidP="00F72CC4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E4024B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84" w:type="pct"/>
          </w:tcPr>
          <w:p w14:paraId="79FF7B60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592D1B12" w14:textId="01BFA270" w:rsidR="00D22C2D" w:rsidRPr="00105349" w:rsidRDefault="00105349" w:rsidP="00142C20">
            <w:pPr>
              <w:spacing w:line="300" w:lineRule="exact"/>
              <w:ind w:left="-108"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84" w:type="pct"/>
          </w:tcPr>
          <w:p w14:paraId="32745709" w14:textId="77777777" w:rsidR="00D22C2D" w:rsidRPr="00105349" w:rsidRDefault="00D22C2D" w:rsidP="003C55A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343BB169" w14:textId="6339B71B" w:rsidR="00D22C2D" w:rsidRPr="00105349" w:rsidRDefault="000430EE" w:rsidP="0039525C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0" w:type="pct"/>
          </w:tcPr>
          <w:p w14:paraId="7111EB5F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577FA0BC" w14:textId="77777777" w:rsidR="00D22C2D" w:rsidRPr="00105349" w:rsidRDefault="00142C20" w:rsidP="003C55A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22C2D" w:rsidRPr="00105349" w14:paraId="6F613437" w14:textId="77777777" w:rsidTr="00142C20">
        <w:tc>
          <w:tcPr>
            <w:tcW w:w="2021" w:type="pct"/>
          </w:tcPr>
          <w:p w14:paraId="5BF860F9" w14:textId="77777777" w:rsidR="00D22C2D" w:rsidRPr="00105349" w:rsidRDefault="00D22C2D" w:rsidP="00D22C2D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391" w:type="pct"/>
          </w:tcPr>
          <w:p w14:paraId="62AD0F8A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43A0E3B" w14:textId="5EF14747" w:rsidR="00D22C2D" w:rsidRPr="00105349" w:rsidRDefault="00105349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61DC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461DC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  <w:tc>
          <w:tcPr>
            <w:tcW w:w="84" w:type="pct"/>
          </w:tcPr>
          <w:p w14:paraId="6240B2E4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71BBD47" w14:textId="17CEE13B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84" w:type="pct"/>
          </w:tcPr>
          <w:p w14:paraId="2E392E93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2BC98D0" w14:textId="70FF07D5" w:rsidR="00D22C2D" w:rsidRPr="00105349" w:rsidRDefault="00105349" w:rsidP="00D100C9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430EE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="000430EE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80" w:type="pct"/>
          </w:tcPr>
          <w:p w14:paraId="783F547A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3098C242" w14:textId="5B6B2A28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</w:tr>
      <w:tr w:rsidR="00D22C2D" w:rsidRPr="00105349" w14:paraId="00BF5ACA" w14:textId="77777777" w:rsidTr="00142C20">
        <w:trPr>
          <w:trHeight w:val="216"/>
        </w:trPr>
        <w:tc>
          <w:tcPr>
            <w:tcW w:w="2021" w:type="pct"/>
          </w:tcPr>
          <w:p w14:paraId="7F1D24CD" w14:textId="71FD85D8" w:rsidR="00D22C2D" w:rsidRPr="00105349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="004D0FAF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91" w:type="pct"/>
          </w:tcPr>
          <w:p w14:paraId="1C19D25F" w14:textId="1F9002B2" w:rsidR="00D22C2D" w:rsidRPr="00105349" w:rsidRDefault="00105349" w:rsidP="00D22C2D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600" w:type="pct"/>
          </w:tcPr>
          <w:p w14:paraId="25A850C5" w14:textId="77F8B962" w:rsidR="00D22C2D" w:rsidRPr="00105349" w:rsidRDefault="00105349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="00461DC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84" w:type="pct"/>
          </w:tcPr>
          <w:p w14:paraId="452F4944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21A9C48" w14:textId="39421953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84" w:type="pct"/>
          </w:tcPr>
          <w:p w14:paraId="11EA4330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320316C" w14:textId="583B61B7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0430EE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80" w:type="pct"/>
          </w:tcPr>
          <w:p w14:paraId="6514E3C9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6D7370E8" w14:textId="2E830A27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</w:tr>
      <w:tr w:rsidR="00D22C2D" w:rsidRPr="00105349" w14:paraId="0AF0BDB3" w14:textId="77777777" w:rsidTr="00142C20">
        <w:trPr>
          <w:trHeight w:val="45"/>
        </w:trPr>
        <w:tc>
          <w:tcPr>
            <w:tcW w:w="2021" w:type="pct"/>
          </w:tcPr>
          <w:p w14:paraId="480A9714" w14:textId="64E8FE57" w:rsidR="00D22C2D" w:rsidRPr="00105349" w:rsidRDefault="00D22C2D" w:rsidP="00D22C2D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</w:t>
            </w:r>
            <w:r w:rsidR="00551FD4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5952ADBC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</w:tcBorders>
          </w:tcPr>
          <w:p w14:paraId="53DFF7F0" w14:textId="49D83D04" w:rsidR="00D22C2D" w:rsidRPr="00105349" w:rsidRDefault="00105349" w:rsidP="004A1942">
            <w:pPr>
              <w:tabs>
                <w:tab w:val="decimal" w:pos="1002"/>
              </w:tabs>
              <w:spacing w:line="300" w:lineRule="exact"/>
              <w:ind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61DC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461DC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84" w:type="pct"/>
          </w:tcPr>
          <w:p w14:paraId="52378894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6" w:space="0" w:color="auto"/>
            </w:tcBorders>
          </w:tcPr>
          <w:p w14:paraId="377F802A" w14:textId="5167B07F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84" w:type="pct"/>
          </w:tcPr>
          <w:p w14:paraId="3164A267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6" w:space="0" w:color="auto"/>
            </w:tcBorders>
          </w:tcPr>
          <w:p w14:paraId="7CB70668" w14:textId="6D49E7C5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00E88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="007A1211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  <w:tc>
          <w:tcPr>
            <w:tcW w:w="80" w:type="pct"/>
          </w:tcPr>
          <w:p w14:paraId="147DBE71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</w:tcPr>
          <w:p w14:paraId="36FFB5DD" w14:textId="011FC4FD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066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835</w:t>
            </w:r>
          </w:p>
        </w:tc>
      </w:tr>
      <w:tr w:rsidR="00D22C2D" w:rsidRPr="00105349" w14:paraId="01ED6ED2" w14:textId="77777777" w:rsidTr="00142C20">
        <w:tc>
          <w:tcPr>
            <w:tcW w:w="2021" w:type="pct"/>
          </w:tcPr>
          <w:p w14:paraId="50AA2A68" w14:textId="0BBE0B50" w:rsidR="00D22C2D" w:rsidRPr="00105349" w:rsidRDefault="00D22C2D" w:rsidP="00D22C2D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  <w:r w:rsidR="00551FD4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  <w:r w:rsidR="00551FD4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2B29C255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double" w:sz="4" w:space="0" w:color="auto"/>
            </w:tcBorders>
          </w:tcPr>
          <w:p w14:paraId="7C10F597" w14:textId="15EA25E1" w:rsidR="00D22C2D" w:rsidRPr="00105349" w:rsidRDefault="00105349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461DC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="00461DC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  <w:tc>
          <w:tcPr>
            <w:tcW w:w="84" w:type="pct"/>
          </w:tcPr>
          <w:p w14:paraId="31AAA355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double" w:sz="4" w:space="0" w:color="auto"/>
            </w:tcBorders>
          </w:tcPr>
          <w:p w14:paraId="7A48C8EB" w14:textId="0D0D0F5F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84" w:type="pct"/>
          </w:tcPr>
          <w:p w14:paraId="5550E5CB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double" w:sz="4" w:space="0" w:color="auto"/>
            </w:tcBorders>
          </w:tcPr>
          <w:p w14:paraId="1B8C717E" w14:textId="068A43F1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7A1211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7A1211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80" w:type="pct"/>
          </w:tcPr>
          <w:p w14:paraId="75EAB2F5" w14:textId="77777777" w:rsidR="00D22C2D" w:rsidRPr="00105349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double" w:sz="4" w:space="0" w:color="auto"/>
            </w:tcBorders>
          </w:tcPr>
          <w:p w14:paraId="47E04615" w14:textId="094D5F49" w:rsidR="00D22C2D" w:rsidRPr="00105349" w:rsidRDefault="00105349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482</w:t>
            </w:r>
            <w:r w:rsidR="00142C20"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</w:tr>
    </w:tbl>
    <w:p w14:paraId="0CC123F1" w14:textId="76CD1ED4" w:rsidR="002F2E82" w:rsidRPr="00105349" w:rsidRDefault="002F2E82" w:rsidP="002F2E82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t>สินทรัพย์ทางการเงินหมุนเวียนอื่น</w:t>
      </w:r>
      <w:r w:rsidRPr="00105349">
        <w:rPr>
          <w:rFonts w:asciiTheme="majorBidi" w:hAnsiTheme="majorBidi" w:cstheme="majorBidi"/>
          <w:b/>
          <w:bCs/>
          <w:cs/>
        </w:rPr>
        <w:br/>
      </w:r>
      <w:r w:rsidRPr="00105349">
        <w:rPr>
          <w:rFonts w:asciiTheme="majorBidi" w:hAnsiTheme="majorBidi" w:cstheme="majorBidi"/>
          <w:cs/>
        </w:rPr>
        <w:t xml:space="preserve">สินทรัพย์ทางการเงินหมุนเวียนอื่น </w:t>
      </w:r>
      <w:r w:rsidR="0030681E" w:rsidRPr="00105349">
        <w:rPr>
          <w:rFonts w:asciiTheme="majorBidi" w:hAnsiTheme="majorBidi" w:cstheme="majorBidi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</w:rPr>
        <w:t>30</w:t>
      </w:r>
      <w:r w:rsidR="0057539C" w:rsidRPr="00105349">
        <w:rPr>
          <w:rFonts w:asciiTheme="majorBidi" w:hAnsiTheme="majorBidi" w:cstheme="majorBidi"/>
        </w:rPr>
        <w:t xml:space="preserve"> </w:t>
      </w:r>
      <w:r w:rsidR="0057539C" w:rsidRPr="00105349">
        <w:rPr>
          <w:rFonts w:asciiTheme="majorBidi" w:hAnsiTheme="majorBidi" w:cstheme="majorBidi"/>
          <w:cs/>
        </w:rPr>
        <w:t>มิถุนายน</w:t>
      </w:r>
      <w:r w:rsidR="0057539C"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2567</w:t>
      </w:r>
      <w:r w:rsidR="0030681E" w:rsidRPr="00105349">
        <w:rPr>
          <w:rFonts w:asciiTheme="majorBidi" w:hAnsiTheme="majorBidi" w:cstheme="majorBidi"/>
        </w:rPr>
        <w:t xml:space="preserve"> </w:t>
      </w:r>
      <w:r w:rsidR="0030681E" w:rsidRPr="00105349">
        <w:rPr>
          <w:rFonts w:asciiTheme="majorBidi" w:hAnsiTheme="majorBidi" w:cstheme="majorBidi"/>
          <w:cs/>
        </w:rPr>
        <w:t xml:space="preserve">และวันที่ </w:t>
      </w:r>
      <w:r w:rsidR="00105349" w:rsidRPr="00105349">
        <w:rPr>
          <w:rFonts w:asciiTheme="majorBidi" w:hAnsiTheme="majorBidi" w:cstheme="majorBidi"/>
        </w:rPr>
        <w:t>31</w:t>
      </w:r>
      <w:r w:rsidR="0030681E" w:rsidRPr="00105349">
        <w:rPr>
          <w:rFonts w:asciiTheme="majorBidi" w:hAnsiTheme="majorBidi" w:cstheme="majorBidi"/>
        </w:rPr>
        <w:t xml:space="preserve"> </w:t>
      </w:r>
      <w:r w:rsidR="0030681E" w:rsidRPr="00105349">
        <w:rPr>
          <w:rFonts w:asciiTheme="majorBidi" w:hAnsiTheme="majorBidi" w:cstheme="majorBidi"/>
          <w:cs/>
        </w:rPr>
        <w:t xml:space="preserve">ธันวาคม </w:t>
      </w:r>
      <w:r w:rsidR="00105349" w:rsidRPr="00105349">
        <w:rPr>
          <w:rFonts w:asciiTheme="majorBidi" w:hAnsiTheme="majorBidi" w:cstheme="majorBidi"/>
        </w:rPr>
        <w:t>2566</w:t>
      </w:r>
      <w:r w:rsidR="0030681E"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2F2E82" w:rsidRPr="00105349" w14:paraId="6681F842" w14:textId="77777777" w:rsidTr="002B3419">
        <w:trPr>
          <w:cantSplit/>
          <w:tblHeader/>
        </w:trPr>
        <w:tc>
          <w:tcPr>
            <w:tcW w:w="3852" w:type="dxa"/>
          </w:tcPr>
          <w:p w14:paraId="688C8A20" w14:textId="77777777" w:rsidR="002F2E82" w:rsidRPr="00105349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29BD996" w14:textId="77777777" w:rsidR="002F2E82" w:rsidRPr="00105349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F73698" w14:textId="77777777" w:rsidR="002F2E82" w:rsidRPr="00105349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29F63CA9" w14:textId="77777777" w:rsidR="002F2E82" w:rsidRPr="00105349" w:rsidRDefault="002F2E82" w:rsidP="002B3419">
            <w:pPr>
              <w:spacing w:line="360" w:lineRule="exact"/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F2E82" w:rsidRPr="00105349" w14:paraId="2C4E5BEB" w14:textId="77777777" w:rsidTr="002B3419">
        <w:trPr>
          <w:cantSplit/>
          <w:tblHeader/>
        </w:trPr>
        <w:tc>
          <w:tcPr>
            <w:tcW w:w="3852" w:type="dxa"/>
          </w:tcPr>
          <w:p w14:paraId="231DE627" w14:textId="77777777" w:rsidR="002F2E82" w:rsidRPr="00105349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4D132867" w14:textId="77777777" w:rsidR="002F2E82" w:rsidRPr="00105349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01E722" w14:textId="77777777" w:rsidR="002F2E82" w:rsidRPr="00105349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2B0CFCE3" w14:textId="77777777" w:rsidR="002F2E82" w:rsidRPr="00105349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2E82" w:rsidRPr="00105349" w14:paraId="2A1E1DB6" w14:textId="77777777" w:rsidTr="002B3419">
        <w:trPr>
          <w:cantSplit/>
          <w:tblHeader/>
        </w:trPr>
        <w:tc>
          <w:tcPr>
            <w:tcW w:w="3852" w:type="dxa"/>
          </w:tcPr>
          <w:p w14:paraId="55291CD6" w14:textId="77777777" w:rsidR="002F2E82" w:rsidRPr="00105349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5442F1C" w14:textId="385BEE92" w:rsidR="002F2E82" w:rsidRPr="00105349" w:rsidRDefault="00105349" w:rsidP="002B3419">
            <w:pPr>
              <w:spacing w:line="360" w:lineRule="exact"/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7539C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539C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3D01831" w14:textId="77777777" w:rsidR="002F2E82" w:rsidRPr="00105349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13CF388" w14:textId="6326CD1D" w:rsidR="002F2E82" w:rsidRPr="00105349" w:rsidRDefault="00105349" w:rsidP="002B341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2E82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2E82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A57792E" w14:textId="202680A5" w:rsidR="002F2E82" w:rsidRPr="00105349" w:rsidRDefault="00105349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8D0AC35" w14:textId="77777777" w:rsidR="002F2E82" w:rsidRPr="00105349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086B4692" w14:textId="4E9121D1" w:rsidR="002F2E82" w:rsidRPr="00105349" w:rsidRDefault="00105349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7539C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539C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67F164C" w14:textId="77777777" w:rsidR="002F2E82" w:rsidRPr="00105349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487317C" w14:textId="2336EDBB" w:rsidR="002F2E82" w:rsidRPr="00105349" w:rsidRDefault="00105349" w:rsidP="002B341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2E82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2E82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1822DA6" w14:textId="46598B2C" w:rsidR="002F2E82" w:rsidRPr="00105349" w:rsidRDefault="00105349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F2E82" w:rsidRPr="00105349" w14:paraId="459524B8" w14:textId="77777777" w:rsidTr="002B3419">
        <w:trPr>
          <w:cantSplit/>
        </w:trPr>
        <w:tc>
          <w:tcPr>
            <w:tcW w:w="3852" w:type="dxa"/>
            <w:hideMark/>
          </w:tcPr>
          <w:p w14:paraId="606691E0" w14:textId="0FCF1A43" w:rsidR="002F2E82" w:rsidRPr="00105349" w:rsidRDefault="002F2E82" w:rsidP="002B3419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  <w:r w:rsidR="0091537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อายุเกิน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="00D4139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แต่ไม่เกิน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41390"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139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59F73882" w14:textId="6D540C08" w:rsidR="002F2E82" w:rsidRPr="00105349" w:rsidRDefault="00105349" w:rsidP="002B3419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461DCF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827</w:t>
            </w:r>
            <w:r w:rsidR="00461DCF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90" w:type="dxa"/>
            <w:vAlign w:val="bottom"/>
          </w:tcPr>
          <w:p w14:paraId="7C3FAFE9" w14:textId="77777777" w:rsidR="002F2E82" w:rsidRPr="00105349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4C71EF" w14:textId="3C1A8C9B" w:rsidR="002F2E82" w:rsidRPr="00105349" w:rsidRDefault="00105349" w:rsidP="002B3419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027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="007027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80" w:type="dxa"/>
            <w:vAlign w:val="bottom"/>
          </w:tcPr>
          <w:p w14:paraId="39BBB411" w14:textId="77777777" w:rsidR="002F2E82" w:rsidRPr="00105349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0F7CCA2" w14:textId="619F6E26" w:rsidR="002F2E82" w:rsidRPr="00105349" w:rsidRDefault="00105349" w:rsidP="00A113EF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A121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7A121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90" w:type="dxa"/>
            <w:vAlign w:val="bottom"/>
          </w:tcPr>
          <w:p w14:paraId="6D726899" w14:textId="77777777" w:rsidR="002F2E82" w:rsidRPr="00105349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239843" w14:textId="4CEAFF1B" w:rsidR="002F2E82" w:rsidRPr="00105349" w:rsidRDefault="00105349" w:rsidP="00A113EF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027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7027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2F2E82" w:rsidRPr="00105349" w14:paraId="3F037569" w14:textId="77777777" w:rsidTr="002B3419">
        <w:trPr>
          <w:cantSplit/>
        </w:trPr>
        <w:tc>
          <w:tcPr>
            <w:tcW w:w="3852" w:type="dxa"/>
            <w:shd w:val="clear" w:color="auto" w:fill="auto"/>
            <w:hideMark/>
          </w:tcPr>
          <w:p w14:paraId="05AE93A5" w14:textId="77777777" w:rsidR="002F2E82" w:rsidRPr="00105349" w:rsidRDefault="002F2E82" w:rsidP="002B3419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62CA88" w14:textId="222317DC" w:rsidR="002F2E82" w:rsidRPr="00105349" w:rsidRDefault="00105349" w:rsidP="002B3419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461DCF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  <w:r w:rsidR="00461DCF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006F9E" w14:textId="77777777" w:rsidR="002F2E82" w:rsidRPr="00105349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C6BA51" w14:textId="5D488D1A" w:rsidR="002F2E82" w:rsidRPr="00105349" w:rsidRDefault="00105349" w:rsidP="002B3419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7027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  <w:r w:rsidR="007027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E69EEC" w14:textId="77777777" w:rsidR="002F2E82" w:rsidRPr="00105349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6BBA59" w14:textId="236EC845" w:rsidR="002F2E82" w:rsidRPr="00105349" w:rsidRDefault="00105349" w:rsidP="00A113EF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A121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7A121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D8B069" w14:textId="77777777" w:rsidR="002F2E82" w:rsidRPr="00105349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4A24F" w14:textId="0393FCBD" w:rsidR="002F2E82" w:rsidRPr="00105349" w:rsidRDefault="00105349" w:rsidP="00A113EF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027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7027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</w:tbl>
    <w:p w14:paraId="02BC0647" w14:textId="77777777" w:rsidR="00EE7964" w:rsidRPr="00105349" w:rsidRDefault="00EE7964" w:rsidP="00EE7964">
      <w:pPr>
        <w:pStyle w:val="BodyText3"/>
        <w:tabs>
          <w:tab w:val="clear" w:pos="360"/>
          <w:tab w:val="clear" w:pos="900"/>
          <w:tab w:val="clear" w:pos="1440"/>
        </w:tabs>
        <w:ind w:right="-706"/>
        <w:rPr>
          <w:rFonts w:asciiTheme="majorBidi" w:hAnsiTheme="majorBidi" w:cstheme="majorBidi"/>
          <w:b/>
          <w:bCs/>
        </w:rPr>
      </w:pPr>
    </w:p>
    <w:p w14:paraId="02499010" w14:textId="77777777" w:rsidR="00EE7964" w:rsidRPr="00105349" w:rsidRDefault="00EA1B9F" w:rsidP="007F0F68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  <w:tab w:val="left" w:pos="540"/>
        </w:tabs>
        <w:ind w:left="0" w:right="-706" w:firstLine="0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olor w:val="60CAF3"/>
          <w:cs/>
          <w:lang w:val="en-US" w:eastAsia="en-US"/>
        </w:rPr>
        <w:br w:type="page"/>
      </w:r>
      <w:r w:rsidR="00EE7964" w:rsidRPr="00105349">
        <w:rPr>
          <w:rFonts w:asciiTheme="majorBidi" w:hAnsiTheme="majorBidi" w:cstheme="majorBidi"/>
          <w:b/>
          <w:bCs/>
          <w:cs/>
          <w:lang w:val="en-US" w:eastAsia="en-US"/>
        </w:rPr>
        <w:lastRenderedPageBreak/>
        <w:t>สินทรัพย์</w:t>
      </w:r>
      <w:r w:rsidR="00EE7964" w:rsidRPr="00105349">
        <w:rPr>
          <w:rFonts w:asciiTheme="majorBidi" w:hAnsiTheme="majorBidi" w:cstheme="majorBidi"/>
          <w:b/>
          <w:bCs/>
          <w:cs/>
        </w:rPr>
        <w:t>หมุนเวียนอื่น</w:t>
      </w:r>
    </w:p>
    <w:p w14:paraId="5B28671E" w14:textId="502700C3" w:rsidR="00EE7964" w:rsidRPr="00105349" w:rsidRDefault="00EE7964" w:rsidP="00EE7964">
      <w:pPr>
        <w:spacing w:after="120"/>
        <w:ind w:left="547" w:right="274"/>
        <w:rPr>
          <w:rFonts w:asciiTheme="majorBidi" w:hAnsiTheme="majorBidi" w:cstheme="majorBidi"/>
          <w:spacing w:val="-8"/>
        </w:rPr>
      </w:pPr>
      <w:r w:rsidRPr="00105349">
        <w:rPr>
          <w:rFonts w:asciiTheme="majorBidi" w:hAnsiTheme="majorBidi" w:cstheme="majorBidi"/>
          <w:cs/>
        </w:rPr>
        <w:t xml:space="preserve">สินทรัพย์หมุนเวียนอื่น </w:t>
      </w:r>
      <w:bookmarkStart w:id="0" w:name="_Hlk68509501"/>
      <w:r w:rsidR="0030681E" w:rsidRPr="00105349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8"/>
        </w:rPr>
        <w:t>30</w:t>
      </w:r>
      <w:r w:rsidR="0057539C" w:rsidRPr="00105349">
        <w:rPr>
          <w:rFonts w:asciiTheme="majorBidi" w:hAnsiTheme="majorBidi" w:cstheme="majorBidi"/>
          <w:spacing w:val="-8"/>
        </w:rPr>
        <w:t xml:space="preserve"> </w:t>
      </w:r>
      <w:r w:rsidR="0057539C" w:rsidRPr="00105349">
        <w:rPr>
          <w:rFonts w:asciiTheme="majorBidi" w:hAnsiTheme="majorBidi" w:cstheme="majorBidi"/>
          <w:spacing w:val="-8"/>
          <w:cs/>
        </w:rPr>
        <w:t>มิถุนายน</w:t>
      </w:r>
      <w:r w:rsidR="0057539C" w:rsidRPr="00105349">
        <w:rPr>
          <w:rFonts w:asciiTheme="majorBidi" w:hAnsiTheme="majorBidi" w:cstheme="majorBidi"/>
          <w:spacing w:val="-8"/>
        </w:rPr>
        <w:t xml:space="preserve"> </w:t>
      </w:r>
      <w:r w:rsidR="00105349" w:rsidRPr="00105349">
        <w:rPr>
          <w:rFonts w:asciiTheme="majorBidi" w:hAnsiTheme="majorBidi" w:cstheme="majorBidi"/>
          <w:spacing w:val="-8"/>
        </w:rPr>
        <w:t>2567</w:t>
      </w:r>
      <w:r w:rsidR="0030681E" w:rsidRPr="00105349">
        <w:rPr>
          <w:rFonts w:asciiTheme="majorBidi" w:hAnsiTheme="majorBidi" w:cstheme="majorBidi"/>
          <w:spacing w:val="-8"/>
        </w:rPr>
        <w:t xml:space="preserve"> </w:t>
      </w:r>
      <w:r w:rsidR="0030681E" w:rsidRPr="00105349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105349" w:rsidRPr="00105349">
        <w:rPr>
          <w:rFonts w:asciiTheme="majorBidi" w:hAnsiTheme="majorBidi" w:cstheme="majorBidi"/>
          <w:spacing w:val="-8"/>
        </w:rPr>
        <w:t>31</w:t>
      </w:r>
      <w:r w:rsidR="0030681E" w:rsidRPr="00105349">
        <w:rPr>
          <w:rFonts w:asciiTheme="majorBidi" w:hAnsiTheme="majorBidi" w:cstheme="majorBidi"/>
          <w:spacing w:val="-8"/>
        </w:rPr>
        <w:t xml:space="preserve"> </w:t>
      </w:r>
      <w:r w:rsidR="0030681E" w:rsidRPr="00105349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105349" w:rsidRPr="00105349">
        <w:rPr>
          <w:rFonts w:asciiTheme="majorBidi" w:hAnsiTheme="majorBidi" w:cstheme="majorBidi"/>
          <w:spacing w:val="-8"/>
        </w:rPr>
        <w:t>2566</w:t>
      </w:r>
      <w:r w:rsidR="0030681E" w:rsidRPr="00105349">
        <w:rPr>
          <w:rFonts w:asciiTheme="majorBidi" w:hAnsiTheme="majorBidi" w:cstheme="majorBidi"/>
          <w:spacing w:val="-8"/>
        </w:rPr>
        <w:t xml:space="preserve"> </w:t>
      </w:r>
      <w:r w:rsidRPr="00105349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EE7964" w:rsidRPr="00105349" w14:paraId="1FA81C03" w14:textId="77777777" w:rsidTr="002B3419">
        <w:trPr>
          <w:cantSplit/>
          <w:tblHeader/>
        </w:trPr>
        <w:tc>
          <w:tcPr>
            <w:tcW w:w="3852" w:type="dxa"/>
          </w:tcPr>
          <w:p w14:paraId="3808C84E" w14:textId="77777777" w:rsidR="00EE7964" w:rsidRPr="00105349" w:rsidRDefault="00EE7964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43F92570" w14:textId="77777777" w:rsidR="00EE7964" w:rsidRPr="00105349" w:rsidRDefault="00EE7964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81E1001" w14:textId="77777777" w:rsidR="00EE7964" w:rsidRPr="00105349" w:rsidRDefault="00EE7964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4458D9CB" w14:textId="77777777" w:rsidR="00EE7964" w:rsidRPr="00105349" w:rsidRDefault="00EE7964" w:rsidP="002B3419">
            <w:pPr>
              <w:spacing w:line="360" w:lineRule="exact"/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E7964" w:rsidRPr="00105349" w14:paraId="270DB13F" w14:textId="77777777" w:rsidTr="002B3419">
        <w:trPr>
          <w:cantSplit/>
          <w:tblHeader/>
        </w:trPr>
        <w:tc>
          <w:tcPr>
            <w:tcW w:w="3852" w:type="dxa"/>
          </w:tcPr>
          <w:p w14:paraId="0F475BB6" w14:textId="77777777" w:rsidR="00EE7964" w:rsidRPr="00105349" w:rsidRDefault="00EE7964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1" w:name="_Hlk68509492"/>
            <w:bookmarkEnd w:id="0"/>
          </w:p>
        </w:tc>
        <w:tc>
          <w:tcPr>
            <w:tcW w:w="2322" w:type="dxa"/>
            <w:gridSpan w:val="3"/>
            <w:hideMark/>
          </w:tcPr>
          <w:p w14:paraId="3F960692" w14:textId="77777777" w:rsidR="00EE7964" w:rsidRPr="00105349" w:rsidRDefault="00EE7964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86E461" w14:textId="77777777" w:rsidR="00EE7964" w:rsidRPr="00105349" w:rsidRDefault="00EE7964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46F4592B" w14:textId="77777777" w:rsidR="00EE7964" w:rsidRPr="00105349" w:rsidRDefault="00EE7964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7964" w:rsidRPr="00105349" w14:paraId="20544DA1" w14:textId="77777777" w:rsidTr="002B3419">
        <w:trPr>
          <w:cantSplit/>
          <w:tblHeader/>
        </w:trPr>
        <w:tc>
          <w:tcPr>
            <w:tcW w:w="3852" w:type="dxa"/>
          </w:tcPr>
          <w:p w14:paraId="53558392" w14:textId="77777777" w:rsidR="00EE7964" w:rsidRPr="00105349" w:rsidRDefault="00EE7964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12A54F09" w14:textId="735B5321" w:rsidR="00EE7964" w:rsidRPr="00105349" w:rsidRDefault="00105349" w:rsidP="002B3419">
            <w:pPr>
              <w:spacing w:line="360" w:lineRule="exact"/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7539C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539C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AD5BB52" w14:textId="77777777" w:rsidR="00EE7964" w:rsidRPr="00105349" w:rsidRDefault="00EE7964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4803BB1" w14:textId="32745226" w:rsidR="00EE7964" w:rsidRPr="00105349" w:rsidRDefault="00105349" w:rsidP="002B341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E7964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7964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67EB55D" w14:textId="0D6DA846" w:rsidR="00EE7964" w:rsidRPr="00105349" w:rsidRDefault="00105349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600963D" w14:textId="77777777" w:rsidR="00EE7964" w:rsidRPr="00105349" w:rsidRDefault="00EE7964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7F9079BF" w14:textId="078309D7" w:rsidR="00EE7964" w:rsidRPr="00105349" w:rsidRDefault="00105349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7539C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539C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49BA18D" w14:textId="77777777" w:rsidR="00EE7964" w:rsidRPr="00105349" w:rsidRDefault="00EE7964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1918027" w14:textId="6130FF95" w:rsidR="00EE7964" w:rsidRPr="00105349" w:rsidRDefault="00105349" w:rsidP="002B341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E7964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7964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5EE4185" w14:textId="14062C46" w:rsidR="00EE7964" w:rsidRPr="00105349" w:rsidRDefault="00105349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F7E1E" w:rsidRPr="00105349" w14:paraId="3682AC01" w14:textId="77777777" w:rsidTr="002B3419">
        <w:trPr>
          <w:cantSplit/>
        </w:trPr>
        <w:tc>
          <w:tcPr>
            <w:tcW w:w="3852" w:type="dxa"/>
            <w:hideMark/>
          </w:tcPr>
          <w:p w14:paraId="5D32E9CF" w14:textId="77777777" w:rsidR="000F7E1E" w:rsidRPr="00105349" w:rsidRDefault="000F7E1E" w:rsidP="000F7E1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52" w:type="dxa"/>
            <w:vAlign w:val="bottom"/>
          </w:tcPr>
          <w:p w14:paraId="05409F9E" w14:textId="20C111BB" w:rsidR="000F7E1E" w:rsidRPr="00105349" w:rsidRDefault="00105349" w:rsidP="000F7E1E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461DCF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90" w:type="dxa"/>
            <w:vAlign w:val="bottom"/>
          </w:tcPr>
          <w:p w14:paraId="1B3815B7" w14:textId="77777777" w:rsidR="000F7E1E" w:rsidRPr="00105349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A5D27D" w14:textId="31C4AE7D" w:rsidR="000F7E1E" w:rsidRPr="00105349" w:rsidRDefault="00105349" w:rsidP="000F7E1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="000F7E1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80" w:type="dxa"/>
            <w:vAlign w:val="bottom"/>
          </w:tcPr>
          <w:p w14:paraId="6188EA69" w14:textId="77777777" w:rsidR="000F7E1E" w:rsidRPr="00105349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C95B8A7" w14:textId="7114CB0E" w:rsidR="000F7E1E" w:rsidRPr="00105349" w:rsidRDefault="00105349" w:rsidP="000603CB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2C109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90" w:type="dxa"/>
            <w:vAlign w:val="bottom"/>
          </w:tcPr>
          <w:p w14:paraId="76D9B7D4" w14:textId="77777777" w:rsidR="000F7E1E" w:rsidRPr="00105349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E4611" w14:textId="3D3A42D2" w:rsidR="000F7E1E" w:rsidRPr="00105349" w:rsidRDefault="00105349" w:rsidP="000603CB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="000F7E1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</w:tr>
      <w:tr w:rsidR="000F7E1E" w:rsidRPr="00105349" w14:paraId="431606C9" w14:textId="77777777" w:rsidTr="002B3419">
        <w:trPr>
          <w:cantSplit/>
        </w:trPr>
        <w:tc>
          <w:tcPr>
            <w:tcW w:w="3852" w:type="dxa"/>
          </w:tcPr>
          <w:p w14:paraId="4E0D742F" w14:textId="77777777" w:rsidR="000F7E1E" w:rsidRPr="00105349" w:rsidRDefault="000F7E1E" w:rsidP="000F7E1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152" w:type="dxa"/>
            <w:vAlign w:val="bottom"/>
          </w:tcPr>
          <w:p w14:paraId="752F1666" w14:textId="025ACC11" w:rsidR="000F7E1E" w:rsidRPr="00105349" w:rsidRDefault="00105349" w:rsidP="000F7E1E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1DCF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461DCF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90" w:type="dxa"/>
            <w:vAlign w:val="bottom"/>
          </w:tcPr>
          <w:p w14:paraId="2A7B3367" w14:textId="77777777" w:rsidR="000F7E1E" w:rsidRPr="00105349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6FC312" w14:textId="4D6B4CE6" w:rsidR="000F7E1E" w:rsidRPr="00105349" w:rsidRDefault="00105349" w:rsidP="000F7E1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7E1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 w:rsidR="000F7E1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180" w:type="dxa"/>
            <w:vAlign w:val="bottom"/>
          </w:tcPr>
          <w:p w14:paraId="019B5C6A" w14:textId="77777777" w:rsidR="000F7E1E" w:rsidRPr="00105349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034FDF0" w14:textId="611570BA" w:rsidR="000F7E1E" w:rsidRPr="00105349" w:rsidRDefault="00105349" w:rsidP="000603CB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109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="002C109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90" w:type="dxa"/>
            <w:vAlign w:val="bottom"/>
          </w:tcPr>
          <w:p w14:paraId="4BFEB934" w14:textId="77777777" w:rsidR="000F7E1E" w:rsidRPr="00105349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3DD1B" w14:textId="63B809AC" w:rsidR="000F7E1E" w:rsidRPr="00105349" w:rsidRDefault="00105349" w:rsidP="000603CB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7E1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="000F7E1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</w:tr>
      <w:tr w:rsidR="000F7E1E" w:rsidRPr="00105349" w14:paraId="0A82BED1" w14:textId="77777777" w:rsidTr="002B3419">
        <w:trPr>
          <w:cantSplit/>
        </w:trPr>
        <w:tc>
          <w:tcPr>
            <w:tcW w:w="3852" w:type="dxa"/>
            <w:shd w:val="clear" w:color="auto" w:fill="auto"/>
            <w:hideMark/>
          </w:tcPr>
          <w:p w14:paraId="3F0F2CC7" w14:textId="77777777" w:rsidR="000F7E1E" w:rsidRPr="00105349" w:rsidRDefault="000F7E1E" w:rsidP="000F7E1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5AD61" w14:textId="492286B7" w:rsidR="000F7E1E" w:rsidRPr="00105349" w:rsidRDefault="00105349" w:rsidP="000F7E1E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61DCF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  <w:r w:rsidR="00461DCF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4928F8" w14:textId="77777777" w:rsidR="000F7E1E" w:rsidRPr="00105349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B59DEA" w14:textId="1932C2B8" w:rsidR="000F7E1E" w:rsidRPr="00105349" w:rsidRDefault="00105349" w:rsidP="000F7E1E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F7E1E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="000F7E1E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80276" w14:textId="77777777" w:rsidR="000F7E1E" w:rsidRPr="00105349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032448" w14:textId="735B19A6" w:rsidR="000F7E1E" w:rsidRPr="00105349" w:rsidRDefault="00105349" w:rsidP="000603CB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109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="002C109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93DFEF" w14:textId="77777777" w:rsidR="000F7E1E" w:rsidRPr="00105349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029E62" w14:textId="0F27701E" w:rsidR="000F7E1E" w:rsidRPr="00105349" w:rsidRDefault="00105349" w:rsidP="000603CB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F7E1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0F7E1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</w:tbl>
    <w:bookmarkEnd w:id="1"/>
    <w:p w14:paraId="54DF07A7" w14:textId="77777777" w:rsidR="00FF7FCB" w:rsidRPr="00105349" w:rsidRDefault="00FF7FCB" w:rsidP="00301377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t>สินทรัพย์ทางการเงินไม่หมุนเวียนอื่น</w:t>
      </w:r>
    </w:p>
    <w:p w14:paraId="0B35868F" w14:textId="4218AD68" w:rsidR="00310B0D" w:rsidRPr="00105349" w:rsidRDefault="00FF7FCB" w:rsidP="005D52FF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8"/>
        </w:rPr>
        <w:t>30</w:t>
      </w:r>
      <w:r w:rsidR="0057539C" w:rsidRPr="00105349">
        <w:rPr>
          <w:rFonts w:asciiTheme="majorBidi" w:hAnsiTheme="majorBidi" w:cstheme="majorBidi"/>
          <w:spacing w:val="-8"/>
        </w:rPr>
        <w:t xml:space="preserve"> </w:t>
      </w:r>
      <w:r w:rsidR="0057539C" w:rsidRPr="00105349">
        <w:rPr>
          <w:rFonts w:asciiTheme="majorBidi" w:hAnsiTheme="majorBidi" w:cstheme="majorBidi"/>
          <w:spacing w:val="-8"/>
          <w:cs/>
        </w:rPr>
        <w:t>มิถุนายน</w:t>
      </w:r>
      <w:r w:rsidR="0057539C" w:rsidRPr="00105349">
        <w:rPr>
          <w:rFonts w:asciiTheme="majorBidi" w:hAnsiTheme="majorBidi" w:cstheme="majorBidi"/>
          <w:spacing w:val="-8"/>
        </w:rPr>
        <w:t xml:space="preserve"> </w:t>
      </w:r>
      <w:r w:rsidR="00105349" w:rsidRPr="00105349">
        <w:rPr>
          <w:rFonts w:asciiTheme="majorBidi" w:hAnsiTheme="majorBidi" w:cstheme="majorBidi"/>
          <w:spacing w:val="-8"/>
        </w:rPr>
        <w:t>2567</w:t>
      </w:r>
      <w:r w:rsidR="00831CAF" w:rsidRPr="00105349">
        <w:rPr>
          <w:rFonts w:asciiTheme="majorBidi" w:hAnsiTheme="majorBidi" w:cstheme="majorBidi"/>
          <w:spacing w:val="-8"/>
        </w:rPr>
        <w:t xml:space="preserve"> </w:t>
      </w:r>
      <w:r w:rsidR="00831CAF" w:rsidRPr="00105349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105349" w:rsidRPr="00105349">
        <w:rPr>
          <w:rFonts w:asciiTheme="majorBidi" w:hAnsiTheme="majorBidi" w:cstheme="majorBidi"/>
          <w:spacing w:val="-8"/>
        </w:rPr>
        <w:t>31</w:t>
      </w:r>
      <w:r w:rsidR="00831CAF" w:rsidRPr="00105349">
        <w:rPr>
          <w:rFonts w:asciiTheme="majorBidi" w:hAnsiTheme="majorBidi" w:cstheme="majorBidi"/>
          <w:spacing w:val="-8"/>
          <w:cs/>
        </w:rPr>
        <w:t xml:space="preserve"> ธันวาคม </w:t>
      </w:r>
      <w:r w:rsidR="00105349" w:rsidRPr="00105349">
        <w:rPr>
          <w:rFonts w:asciiTheme="majorBidi" w:hAnsiTheme="majorBidi" w:cstheme="majorBidi"/>
          <w:spacing w:val="-8"/>
        </w:rPr>
        <w:t>2566</w:t>
      </w:r>
      <w:r w:rsidR="00831CAF" w:rsidRPr="00105349">
        <w:rPr>
          <w:rFonts w:asciiTheme="majorBidi" w:hAnsiTheme="majorBidi" w:cstheme="majorBidi"/>
          <w:spacing w:val="-8"/>
          <w:cs/>
        </w:rPr>
        <w:t xml:space="preserve"> </w:t>
      </w:r>
      <w:r w:rsidRPr="00105349">
        <w:rPr>
          <w:rFonts w:asciiTheme="majorBidi" w:hAnsiTheme="majorBidi" w:cstheme="majorBidi"/>
          <w:cs/>
        </w:rPr>
        <w:t>กลุ่มบริษัทมีเงินฝากธนาคารใช้ค้ำประกันกับ</w:t>
      </w:r>
      <w:r w:rsidR="00831CAF"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 xml:space="preserve">ธนาคารพาณิชย์แห่งหนึ่งในงบการเงินรวมและงบการเงินเฉพาะกิจการ จำนวน </w:t>
      </w:r>
      <w:r w:rsidR="00105349" w:rsidRPr="00105349">
        <w:rPr>
          <w:rFonts w:asciiTheme="majorBidi" w:hAnsiTheme="majorBidi" w:cstheme="majorBidi"/>
        </w:rPr>
        <w:t>100</w:t>
      </w:r>
      <w:r w:rsidR="001512E6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spacing w:val="6"/>
          <w:cs/>
        </w:rPr>
        <w:t>บาท</w:t>
      </w:r>
    </w:p>
    <w:p w14:paraId="1F77DD37" w14:textId="77777777" w:rsidR="004A4F86" w:rsidRPr="00105349" w:rsidRDefault="004A4F86" w:rsidP="00762B12">
      <w:pPr>
        <w:pStyle w:val="BodyText3"/>
        <w:tabs>
          <w:tab w:val="clear" w:pos="360"/>
          <w:tab w:val="left" w:pos="224"/>
        </w:tabs>
        <w:ind w:right="-706"/>
        <w:rPr>
          <w:rFonts w:asciiTheme="majorBidi" w:hAnsiTheme="majorBidi" w:cstheme="majorBidi"/>
          <w:b/>
          <w:bCs/>
          <w:color w:val="60CAF3"/>
          <w:lang w:val="en-US"/>
        </w:rPr>
        <w:sectPr w:rsidR="004A4F86" w:rsidRPr="00105349" w:rsidSect="008F0EF2">
          <w:headerReference w:type="default" r:id="rId9"/>
          <w:footerReference w:type="default" r:id="rId10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435"/>
        </w:sectPr>
      </w:pPr>
    </w:p>
    <w:p w14:paraId="546E4279" w14:textId="77777777" w:rsidR="00D35C8D" w:rsidRPr="00105349" w:rsidRDefault="00D35C8D" w:rsidP="006376D2">
      <w:pPr>
        <w:numPr>
          <w:ilvl w:val="0"/>
          <w:numId w:val="1"/>
        </w:numPr>
        <w:ind w:left="540" w:right="-871" w:hanging="540"/>
        <w:rPr>
          <w:rFonts w:asciiTheme="majorBidi" w:hAnsiTheme="majorBidi" w:cstheme="majorBidi"/>
          <w:b/>
          <w:bCs/>
          <w:cs/>
        </w:rPr>
      </w:pPr>
      <w:r w:rsidRPr="00105349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</w:p>
    <w:p w14:paraId="28FAD312" w14:textId="06243E4E" w:rsidR="0061462A" w:rsidRPr="00105349" w:rsidRDefault="00D35C8D" w:rsidP="0061462A">
      <w:pPr>
        <w:pStyle w:val="BodyText3"/>
        <w:tabs>
          <w:tab w:val="clear" w:pos="360"/>
          <w:tab w:val="clear" w:pos="900"/>
          <w:tab w:val="left" w:pos="224"/>
        </w:tabs>
        <w:ind w:left="540" w:right="4"/>
        <w:rPr>
          <w:rFonts w:asciiTheme="majorBidi" w:hAnsiTheme="majorBidi" w:cstheme="majorBidi"/>
          <w:spacing w:val="-6"/>
        </w:rPr>
      </w:pPr>
      <w:r w:rsidRPr="00105349">
        <w:rPr>
          <w:rFonts w:asciiTheme="majorBidi" w:hAnsiTheme="majorBidi" w:cstheme="majorBidi"/>
          <w:spacing w:val="-6"/>
          <w:cs/>
        </w:rPr>
        <w:t xml:space="preserve">เงินลงทุนในบริษัทย่อย </w:t>
      </w:r>
      <w:r w:rsidR="0030681E" w:rsidRPr="00105349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6"/>
          <w:lang w:val="en-US"/>
        </w:rPr>
        <w:t>30</w:t>
      </w:r>
      <w:r w:rsidR="006B0369" w:rsidRPr="00105349">
        <w:rPr>
          <w:rFonts w:asciiTheme="majorBidi" w:hAnsiTheme="majorBidi" w:cstheme="majorBidi"/>
          <w:spacing w:val="-6"/>
          <w:lang w:val="en-US"/>
        </w:rPr>
        <w:t xml:space="preserve"> </w:t>
      </w:r>
      <w:r w:rsidR="006B0369" w:rsidRPr="00105349">
        <w:rPr>
          <w:rFonts w:asciiTheme="majorBidi" w:hAnsiTheme="majorBidi" w:cstheme="majorBidi"/>
          <w:spacing w:val="-6"/>
          <w:cs/>
          <w:lang w:val="en-US"/>
        </w:rPr>
        <w:t>มิถุนายน</w:t>
      </w:r>
      <w:r w:rsidR="006B0369" w:rsidRPr="00105349">
        <w:rPr>
          <w:rFonts w:asciiTheme="majorBidi" w:hAnsiTheme="majorBidi" w:cstheme="majorBidi"/>
          <w:spacing w:val="-6"/>
          <w:lang w:val="en-US"/>
        </w:rPr>
        <w:t xml:space="preserve"> </w:t>
      </w:r>
      <w:r w:rsidR="00105349" w:rsidRPr="00105349">
        <w:rPr>
          <w:rFonts w:asciiTheme="majorBidi" w:hAnsiTheme="majorBidi" w:cstheme="majorBidi"/>
          <w:spacing w:val="-6"/>
          <w:lang w:val="en-US"/>
        </w:rPr>
        <w:t>2567</w:t>
      </w:r>
      <w:r w:rsidR="0030681E" w:rsidRPr="00105349">
        <w:rPr>
          <w:rFonts w:asciiTheme="majorBidi" w:hAnsiTheme="majorBidi" w:cstheme="majorBidi"/>
          <w:spacing w:val="-6"/>
          <w:lang w:val="en-US"/>
        </w:rPr>
        <w:t xml:space="preserve"> </w:t>
      </w:r>
      <w:r w:rsidR="0030681E" w:rsidRPr="00105349">
        <w:rPr>
          <w:rFonts w:asciiTheme="majorBidi" w:hAnsiTheme="majorBidi" w:cstheme="majorBidi"/>
          <w:spacing w:val="-6"/>
          <w:cs/>
          <w:lang w:val="en-US"/>
        </w:rPr>
        <w:t xml:space="preserve">และวันที่ </w:t>
      </w:r>
      <w:r w:rsidR="00105349" w:rsidRPr="00105349">
        <w:rPr>
          <w:rFonts w:asciiTheme="majorBidi" w:hAnsiTheme="majorBidi" w:cstheme="majorBidi"/>
          <w:spacing w:val="-6"/>
          <w:lang w:val="en-US"/>
        </w:rPr>
        <w:t>31</w:t>
      </w:r>
      <w:r w:rsidR="0030681E" w:rsidRPr="00105349">
        <w:rPr>
          <w:rFonts w:asciiTheme="majorBidi" w:hAnsiTheme="majorBidi" w:cstheme="majorBidi"/>
          <w:spacing w:val="-6"/>
          <w:lang w:val="en-US"/>
        </w:rPr>
        <w:t xml:space="preserve"> </w:t>
      </w:r>
      <w:r w:rsidR="0030681E" w:rsidRPr="00105349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105349" w:rsidRPr="00105349">
        <w:rPr>
          <w:rFonts w:asciiTheme="majorBidi" w:hAnsiTheme="majorBidi" w:cstheme="majorBidi"/>
          <w:spacing w:val="-6"/>
          <w:lang w:val="en-US"/>
        </w:rPr>
        <w:t>2566</w:t>
      </w:r>
      <w:r w:rsidR="0030681E" w:rsidRPr="00105349">
        <w:rPr>
          <w:rFonts w:asciiTheme="majorBidi" w:hAnsiTheme="majorBidi" w:cstheme="majorBidi"/>
          <w:spacing w:val="-6"/>
          <w:lang w:val="en-US"/>
        </w:rPr>
        <w:t xml:space="preserve"> </w:t>
      </w:r>
      <w:r w:rsidRPr="00105349">
        <w:rPr>
          <w:rFonts w:asciiTheme="majorBidi" w:hAnsiTheme="majorBidi" w:cstheme="majorBidi"/>
          <w:spacing w:val="-6"/>
          <w:cs/>
        </w:rPr>
        <w:t>และเงินปันผลรับจากเงินลงทุน</w:t>
      </w:r>
      <w:r w:rsidR="000106C1" w:rsidRPr="00105349">
        <w:rPr>
          <w:rFonts w:asciiTheme="majorBidi" w:hAnsiTheme="majorBidi" w:cstheme="majorBidi"/>
          <w:spacing w:val="-6"/>
          <w:cs/>
        </w:rPr>
        <w:t>สำหรับ</w:t>
      </w:r>
      <w:r w:rsidR="001A49E4" w:rsidRPr="00105349">
        <w:rPr>
          <w:rFonts w:asciiTheme="majorBidi" w:hAnsiTheme="majorBidi" w:cstheme="majorBidi"/>
          <w:spacing w:val="-6"/>
          <w:cs/>
        </w:rPr>
        <w:t xml:space="preserve">งวดสามเดือนและหกเดือนสิ้นสุดวันที่ </w:t>
      </w:r>
      <w:r w:rsidR="00105349" w:rsidRPr="00105349">
        <w:rPr>
          <w:rFonts w:asciiTheme="majorBidi" w:hAnsiTheme="majorBidi" w:cstheme="majorBidi"/>
          <w:spacing w:val="-6"/>
          <w:lang w:val="en-US"/>
        </w:rPr>
        <w:t>30</w:t>
      </w:r>
      <w:r w:rsidR="001A49E4" w:rsidRPr="00105349">
        <w:rPr>
          <w:rFonts w:asciiTheme="majorBidi" w:hAnsiTheme="majorBidi" w:cstheme="majorBidi"/>
          <w:spacing w:val="-6"/>
          <w:cs/>
        </w:rPr>
        <w:t xml:space="preserve"> มิถุนายน </w:t>
      </w:r>
      <w:r w:rsidR="00105349" w:rsidRPr="00105349">
        <w:rPr>
          <w:rFonts w:asciiTheme="majorBidi" w:hAnsiTheme="majorBidi" w:cstheme="majorBidi"/>
          <w:spacing w:val="-6"/>
          <w:lang w:val="en-US"/>
        </w:rPr>
        <w:t>2567</w:t>
      </w:r>
      <w:r w:rsidR="00831CAF" w:rsidRPr="00105349">
        <w:rPr>
          <w:rFonts w:asciiTheme="majorBidi" w:hAnsiTheme="majorBidi" w:cstheme="majorBidi"/>
          <w:spacing w:val="-6"/>
        </w:rPr>
        <w:t xml:space="preserve"> </w:t>
      </w:r>
      <w:r w:rsidR="000106C1" w:rsidRPr="00105349">
        <w:rPr>
          <w:rFonts w:asciiTheme="majorBidi" w:hAnsiTheme="majorBidi" w:cstheme="majorBidi"/>
          <w:spacing w:val="-6"/>
          <w:cs/>
        </w:rPr>
        <w:t xml:space="preserve">และ </w:t>
      </w:r>
      <w:r w:rsidR="00105349" w:rsidRPr="00105349">
        <w:rPr>
          <w:rFonts w:asciiTheme="majorBidi" w:hAnsiTheme="majorBidi" w:cstheme="majorBidi"/>
          <w:spacing w:val="-6"/>
          <w:lang w:val="en-US"/>
        </w:rPr>
        <w:t>2566</w:t>
      </w:r>
      <w:r w:rsidR="000106C1" w:rsidRPr="00105349">
        <w:rPr>
          <w:rFonts w:asciiTheme="majorBidi" w:hAnsiTheme="majorBidi" w:cstheme="majorBidi"/>
          <w:spacing w:val="-6"/>
          <w:cs/>
        </w:rPr>
        <w:t xml:space="preserve"> </w:t>
      </w:r>
      <w:r w:rsidRPr="00105349">
        <w:rPr>
          <w:rFonts w:asciiTheme="majorBidi" w:hAnsiTheme="majorBidi" w:cstheme="majorBidi"/>
          <w:spacing w:val="-6"/>
          <w:cs/>
        </w:rPr>
        <w:t>มีดังนี้</w:t>
      </w:r>
    </w:p>
    <w:p w14:paraId="7F421609" w14:textId="74825218" w:rsidR="00831CAF" w:rsidRPr="00105349" w:rsidRDefault="005174DC" w:rsidP="005174DC">
      <w:pPr>
        <w:pStyle w:val="BodyText3"/>
        <w:tabs>
          <w:tab w:val="clear" w:pos="360"/>
          <w:tab w:val="clear" w:pos="900"/>
          <w:tab w:val="left" w:pos="224"/>
        </w:tabs>
        <w:ind w:left="540" w:right="724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105349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  <w:r w:rsidR="004B5AA5" w:rsidRPr="00105349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105349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="004B5AA5" w:rsidRPr="00105349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831CAF" w:rsidRPr="00105349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="00831CAF" w:rsidRPr="00105349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="00831CAF" w:rsidRPr="00105349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p w14:paraId="3B723F3D" w14:textId="77777777" w:rsidR="0061462A" w:rsidRPr="00105349" w:rsidRDefault="0061462A" w:rsidP="005174DC">
      <w:pPr>
        <w:pStyle w:val="BodyText3"/>
        <w:tabs>
          <w:tab w:val="clear" w:pos="360"/>
          <w:tab w:val="clear" w:pos="900"/>
          <w:tab w:val="left" w:pos="224"/>
        </w:tabs>
        <w:ind w:left="540" w:right="724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539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8"/>
        <w:gridCol w:w="809"/>
        <w:gridCol w:w="86"/>
        <w:gridCol w:w="727"/>
        <w:gridCol w:w="25"/>
        <w:gridCol w:w="777"/>
        <w:gridCol w:w="90"/>
        <w:gridCol w:w="693"/>
        <w:gridCol w:w="90"/>
        <w:gridCol w:w="803"/>
        <w:gridCol w:w="90"/>
        <w:gridCol w:w="782"/>
        <w:gridCol w:w="93"/>
        <w:gridCol w:w="833"/>
        <w:gridCol w:w="90"/>
        <w:gridCol w:w="878"/>
        <w:gridCol w:w="23"/>
        <w:gridCol w:w="791"/>
        <w:gridCol w:w="90"/>
        <w:gridCol w:w="780"/>
        <w:gridCol w:w="60"/>
        <w:gridCol w:w="822"/>
        <w:gridCol w:w="90"/>
        <w:gridCol w:w="847"/>
        <w:gridCol w:w="24"/>
        <w:gridCol w:w="794"/>
        <w:gridCol w:w="20"/>
        <w:gridCol w:w="765"/>
      </w:tblGrid>
      <w:tr w:rsidR="0061462A" w:rsidRPr="00105349" w14:paraId="09B4E161" w14:textId="77777777" w:rsidTr="00280CA7">
        <w:trPr>
          <w:trHeight w:val="20"/>
        </w:trPr>
        <w:tc>
          <w:tcPr>
            <w:tcW w:w="3418" w:type="dxa"/>
            <w:vAlign w:val="bottom"/>
            <w:hideMark/>
          </w:tcPr>
          <w:p w14:paraId="37A6A5AC" w14:textId="77777777" w:rsidR="0061462A" w:rsidRPr="00105349" w:rsidRDefault="0061462A" w:rsidP="00280CA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972" w:type="dxa"/>
            <w:gridSpan w:val="27"/>
            <w:vAlign w:val="bottom"/>
            <w:hideMark/>
          </w:tcPr>
          <w:p w14:paraId="0F2E991F" w14:textId="77777777" w:rsidR="0061462A" w:rsidRPr="00105349" w:rsidRDefault="0061462A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1462A" w:rsidRPr="00105349" w14:paraId="47DAF009" w14:textId="77777777" w:rsidTr="00280CA7">
        <w:trPr>
          <w:trHeight w:val="20"/>
        </w:trPr>
        <w:tc>
          <w:tcPr>
            <w:tcW w:w="3418" w:type="dxa"/>
            <w:vAlign w:val="bottom"/>
          </w:tcPr>
          <w:p w14:paraId="7B36F2AB" w14:textId="77777777" w:rsidR="0061462A" w:rsidRPr="00105349" w:rsidRDefault="0061462A" w:rsidP="00280CA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  <w:hideMark/>
          </w:tcPr>
          <w:p w14:paraId="06087F50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5" w:type="dxa"/>
            <w:vAlign w:val="bottom"/>
          </w:tcPr>
          <w:p w14:paraId="0F08D6D7" w14:textId="77777777" w:rsidR="0061462A" w:rsidRPr="00105349" w:rsidRDefault="0061462A" w:rsidP="00280CA7">
            <w:pPr>
              <w:tabs>
                <w:tab w:val="decimal" w:pos="36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6126A11D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1FFB96B" w14:textId="77777777" w:rsidR="0061462A" w:rsidRPr="00105349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6A78F637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D8A8C99" w14:textId="77777777" w:rsidR="0061462A" w:rsidRPr="00105349" w:rsidRDefault="0061462A" w:rsidP="00280CA7">
            <w:pPr>
              <w:tabs>
                <w:tab w:val="decimal" w:pos="49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0740A3A6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D2D784" w14:textId="77777777" w:rsidR="0061462A" w:rsidRPr="00105349" w:rsidRDefault="0061462A" w:rsidP="00280CA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gridSpan w:val="3"/>
          </w:tcPr>
          <w:p w14:paraId="14A2D658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0" w:type="dxa"/>
          </w:tcPr>
          <w:p w14:paraId="4605BD51" w14:textId="77777777" w:rsidR="0061462A" w:rsidRPr="00105349" w:rsidRDefault="0061462A" w:rsidP="00280CA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653CB3FA" w14:textId="77777777" w:rsidR="0061462A" w:rsidRPr="00105349" w:rsidRDefault="0061462A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" w:type="dxa"/>
          </w:tcPr>
          <w:p w14:paraId="64D158B5" w14:textId="77777777" w:rsidR="0061462A" w:rsidRPr="00105349" w:rsidRDefault="0061462A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gridSpan w:val="3"/>
          </w:tcPr>
          <w:p w14:paraId="4E44FE41" w14:textId="77777777" w:rsidR="0061462A" w:rsidRPr="00105349" w:rsidRDefault="0061462A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1462A" w:rsidRPr="00105349" w14:paraId="208D3107" w14:textId="77777777" w:rsidTr="00280CA7">
        <w:trPr>
          <w:trHeight w:val="20"/>
        </w:trPr>
        <w:tc>
          <w:tcPr>
            <w:tcW w:w="3418" w:type="dxa"/>
            <w:vAlign w:val="bottom"/>
          </w:tcPr>
          <w:p w14:paraId="35375CBE" w14:textId="77777777" w:rsidR="0061462A" w:rsidRPr="00105349" w:rsidRDefault="0061462A" w:rsidP="00280CA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622" w:type="dxa"/>
            <w:gridSpan w:val="3"/>
            <w:vAlign w:val="bottom"/>
          </w:tcPr>
          <w:p w14:paraId="27EDA5D7" w14:textId="77777777" w:rsidR="0061462A" w:rsidRPr="00105349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เป็นเจ้าของ </w:t>
            </w: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" w:type="dxa"/>
            <w:vAlign w:val="bottom"/>
          </w:tcPr>
          <w:p w14:paraId="62FFE126" w14:textId="77777777" w:rsidR="0061462A" w:rsidRPr="00105349" w:rsidRDefault="0061462A" w:rsidP="00280CA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0D6D69EA" w14:textId="77777777" w:rsidR="0061462A" w:rsidRPr="00105349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3984FA31" w14:textId="77777777" w:rsidR="0061462A" w:rsidRPr="00105349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3D7F0EE1" w14:textId="77777777" w:rsidR="0061462A" w:rsidRPr="00105349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3" w:type="dxa"/>
          </w:tcPr>
          <w:p w14:paraId="4E6AA8DA" w14:textId="77777777" w:rsidR="0061462A" w:rsidRPr="00105349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6CDC883D" w14:textId="77777777" w:rsidR="0061462A" w:rsidRPr="00105349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23" w:type="dxa"/>
          </w:tcPr>
          <w:p w14:paraId="63636C37" w14:textId="77777777" w:rsidR="0061462A" w:rsidRPr="00105349" w:rsidRDefault="0061462A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gridSpan w:val="3"/>
          </w:tcPr>
          <w:p w14:paraId="783B7516" w14:textId="77777777" w:rsidR="0061462A" w:rsidRPr="00105349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ราคาทุน </w:t>
            </w: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60" w:type="dxa"/>
            <w:vAlign w:val="bottom"/>
          </w:tcPr>
          <w:p w14:paraId="1C07B78B" w14:textId="77777777" w:rsidR="0061462A" w:rsidRPr="00105349" w:rsidRDefault="0061462A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6F190E5C" w14:textId="77777777" w:rsidR="0061462A" w:rsidRPr="00105349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24" w:type="dxa"/>
          </w:tcPr>
          <w:p w14:paraId="2F48C879" w14:textId="77777777" w:rsidR="0061462A" w:rsidRPr="00105349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71" w:type="dxa"/>
            <w:gridSpan w:val="3"/>
          </w:tcPr>
          <w:p w14:paraId="163F96E9" w14:textId="77777777" w:rsidR="0061462A" w:rsidRPr="00105349" w:rsidRDefault="0061462A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61462A" w:rsidRPr="00105349" w14:paraId="5029480E" w14:textId="77777777" w:rsidTr="00280CA7">
        <w:trPr>
          <w:trHeight w:val="20"/>
        </w:trPr>
        <w:tc>
          <w:tcPr>
            <w:tcW w:w="3418" w:type="dxa"/>
            <w:vAlign w:val="bottom"/>
          </w:tcPr>
          <w:p w14:paraId="639E9EDA" w14:textId="77777777" w:rsidR="0061462A" w:rsidRPr="00105349" w:rsidRDefault="0061462A" w:rsidP="00280CA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740EBB5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709F68C6" w14:textId="77777777" w:rsidR="0061462A" w:rsidRPr="00105349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2E8374F5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042AACC1" w14:textId="77777777" w:rsidR="0061462A" w:rsidRPr="00105349" w:rsidRDefault="0061462A" w:rsidP="00280CA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432221B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2535647" w14:textId="77777777" w:rsidR="0061462A" w:rsidRPr="00105349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221AE00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1CDF10" w14:textId="77777777" w:rsidR="0061462A" w:rsidRPr="00105349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BA630F8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1B170DC" w14:textId="77777777" w:rsidR="0061462A" w:rsidRPr="00105349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F438ECC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" w:type="dxa"/>
          </w:tcPr>
          <w:p w14:paraId="1DCA1116" w14:textId="77777777" w:rsidR="0061462A" w:rsidRPr="00105349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6BFE3ED3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3BD0995" w14:textId="77777777" w:rsidR="0061462A" w:rsidRPr="00105349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56256661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D57B7D" w14:textId="77777777" w:rsidR="0061462A" w:rsidRPr="00105349" w:rsidRDefault="0061462A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5FEF6BF6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F0D9873" w14:textId="77777777" w:rsidR="0061462A" w:rsidRPr="00105349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79E7D0C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14:paraId="26300635" w14:textId="77777777" w:rsidR="0061462A" w:rsidRPr="00105349" w:rsidRDefault="0061462A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1B6AF8B9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24" w:type="dxa"/>
          </w:tcPr>
          <w:p w14:paraId="71D48009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71" w:type="dxa"/>
            <w:gridSpan w:val="3"/>
          </w:tcPr>
          <w:p w14:paraId="0040C745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สำหรับงวดหกเดือนสิ้นสุด</w:t>
            </w:r>
          </w:p>
        </w:tc>
      </w:tr>
      <w:tr w:rsidR="0061462A" w:rsidRPr="00105349" w14:paraId="795B72AF" w14:textId="77777777" w:rsidTr="00280CA7">
        <w:trPr>
          <w:trHeight w:val="20"/>
        </w:trPr>
        <w:tc>
          <w:tcPr>
            <w:tcW w:w="3418" w:type="dxa"/>
            <w:vAlign w:val="bottom"/>
          </w:tcPr>
          <w:p w14:paraId="5ABE1E72" w14:textId="77777777" w:rsidR="0061462A" w:rsidRPr="00105349" w:rsidRDefault="0061462A" w:rsidP="0061462A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4AA2F014" w14:textId="717E6F18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6" w:type="dxa"/>
          </w:tcPr>
          <w:p w14:paraId="67E101FC" w14:textId="77777777" w:rsidR="0061462A" w:rsidRPr="00105349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3E160EC4" w14:textId="290B906C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5" w:type="dxa"/>
            <w:vAlign w:val="bottom"/>
          </w:tcPr>
          <w:p w14:paraId="6F415675" w14:textId="77777777" w:rsidR="0061462A" w:rsidRPr="00105349" w:rsidRDefault="0061462A" w:rsidP="0061462A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389EBDDE" w14:textId="72F7D1E1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3CE6AEC3" w14:textId="77777777" w:rsidR="0061462A" w:rsidRPr="00105349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8CB42C2" w14:textId="11E8F219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8CCF71A" w14:textId="77777777" w:rsidR="0061462A" w:rsidRPr="00105349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5A306634" w14:textId="7B8EB4FC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0DCDB6DB" w14:textId="77777777" w:rsidR="0061462A" w:rsidRPr="00105349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27EC9A7F" w14:textId="309295E1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3" w:type="dxa"/>
          </w:tcPr>
          <w:p w14:paraId="3AEFB0AF" w14:textId="77777777" w:rsidR="0061462A" w:rsidRPr="00105349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185A0C68" w14:textId="68306604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519ABBA9" w14:textId="77777777" w:rsidR="0061462A" w:rsidRPr="00105349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381E1FFB" w14:textId="158B32AF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3" w:type="dxa"/>
          </w:tcPr>
          <w:p w14:paraId="76BDB500" w14:textId="77777777" w:rsidR="0061462A" w:rsidRPr="00105349" w:rsidRDefault="0061462A" w:rsidP="0061462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66D5B284" w14:textId="3F833221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2F2E52FD" w14:textId="77777777" w:rsidR="0061462A" w:rsidRPr="00105349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F327001" w14:textId="1EF07DD3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0" w:type="dxa"/>
            <w:vAlign w:val="bottom"/>
          </w:tcPr>
          <w:p w14:paraId="6CFFA3C3" w14:textId="77777777" w:rsidR="0061462A" w:rsidRPr="00105349" w:rsidRDefault="0061462A" w:rsidP="0061462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263A6208" w14:textId="2B58514C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28CF9FDB" w14:textId="77777777" w:rsidR="0061462A" w:rsidRPr="00105349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vAlign w:val="bottom"/>
          </w:tcPr>
          <w:p w14:paraId="40344AF5" w14:textId="32F17F8F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4" w:type="dxa"/>
          </w:tcPr>
          <w:p w14:paraId="312C6DE6" w14:textId="77777777" w:rsidR="0061462A" w:rsidRPr="00105349" w:rsidRDefault="0061462A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080E2AE" w14:textId="18439C29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61462A"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0" w:type="dxa"/>
          </w:tcPr>
          <w:p w14:paraId="3B84E3AF" w14:textId="77777777" w:rsidR="0061462A" w:rsidRPr="00105349" w:rsidRDefault="0061462A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741F8C6F" w14:textId="1B8C5C6C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61462A"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1462A"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</w:tr>
      <w:tr w:rsidR="0061462A" w:rsidRPr="00105349" w14:paraId="28D06993" w14:textId="77777777" w:rsidTr="00280CA7">
        <w:trPr>
          <w:trHeight w:val="20"/>
        </w:trPr>
        <w:tc>
          <w:tcPr>
            <w:tcW w:w="3418" w:type="dxa"/>
          </w:tcPr>
          <w:p w14:paraId="444BA739" w14:textId="77777777" w:rsidR="0061462A" w:rsidRPr="00105349" w:rsidRDefault="0061462A" w:rsidP="0061462A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255B1518" w14:textId="66E66E64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6" w:type="dxa"/>
            <w:vAlign w:val="bottom"/>
          </w:tcPr>
          <w:p w14:paraId="3244F5F6" w14:textId="77777777" w:rsidR="0061462A" w:rsidRPr="00105349" w:rsidRDefault="0061462A" w:rsidP="0061462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1A9CB9B5" w14:textId="582495F4" w:rsidR="0061462A" w:rsidRPr="00105349" w:rsidRDefault="00105349" w:rsidP="0061462A">
            <w:pPr>
              <w:tabs>
                <w:tab w:val="decimal" w:pos="432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25" w:type="dxa"/>
            <w:vAlign w:val="bottom"/>
          </w:tcPr>
          <w:p w14:paraId="098D1858" w14:textId="77777777" w:rsidR="0061462A" w:rsidRPr="00105349" w:rsidRDefault="0061462A" w:rsidP="0061462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04EB954E" w14:textId="1294D99B" w:rsidR="0061462A" w:rsidRPr="00105349" w:rsidRDefault="00105349" w:rsidP="0061462A">
            <w:pPr>
              <w:tabs>
                <w:tab w:val="decimal" w:pos="530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5CCB80B0" w14:textId="77777777" w:rsidR="0061462A" w:rsidRPr="00105349" w:rsidRDefault="0061462A" w:rsidP="0061462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614D85A" w14:textId="142C9296" w:rsidR="0061462A" w:rsidRPr="00105349" w:rsidRDefault="00105349" w:rsidP="0061462A">
            <w:pPr>
              <w:tabs>
                <w:tab w:val="decimal" w:pos="570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  <w:vAlign w:val="bottom"/>
          </w:tcPr>
          <w:p w14:paraId="68BCA433" w14:textId="77777777" w:rsidR="0061462A" w:rsidRPr="00105349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27F41883" w14:textId="2FFA995D" w:rsidR="0061462A" w:rsidRPr="00105349" w:rsidRDefault="00105349" w:rsidP="0061462A">
            <w:pPr>
              <w:tabs>
                <w:tab w:val="decimal" w:pos="548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5A5D2737" w14:textId="77777777" w:rsidR="0061462A" w:rsidRPr="00105349" w:rsidRDefault="0061462A" w:rsidP="0061462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42B649B7" w14:textId="623459DB" w:rsidR="0061462A" w:rsidRPr="00105349" w:rsidRDefault="00105349" w:rsidP="0061462A">
            <w:pPr>
              <w:tabs>
                <w:tab w:val="decimal" w:pos="573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3" w:type="dxa"/>
            <w:vAlign w:val="bottom"/>
          </w:tcPr>
          <w:p w14:paraId="6636B810" w14:textId="77777777" w:rsidR="0061462A" w:rsidRPr="00105349" w:rsidRDefault="0061462A" w:rsidP="0061462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5C401BB2" w14:textId="41170CB2" w:rsidR="0061462A" w:rsidRPr="00105349" w:rsidRDefault="00105349" w:rsidP="0061462A">
            <w:pPr>
              <w:tabs>
                <w:tab w:val="decimal" w:pos="521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22736C5C" w14:textId="77777777" w:rsidR="0061462A" w:rsidRPr="00105349" w:rsidRDefault="0061462A" w:rsidP="0061462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4110C017" w14:textId="1E3986E3" w:rsidR="0061462A" w:rsidRPr="00105349" w:rsidRDefault="00105349" w:rsidP="0061462A">
            <w:pPr>
              <w:tabs>
                <w:tab w:val="decimal" w:pos="637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23" w:type="dxa"/>
          </w:tcPr>
          <w:p w14:paraId="3AA614D0" w14:textId="77777777" w:rsidR="0061462A" w:rsidRPr="00105349" w:rsidRDefault="0061462A" w:rsidP="0061462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10793CF7" w14:textId="6B3CEA8C" w:rsidR="0061462A" w:rsidRPr="00105349" w:rsidRDefault="00105349" w:rsidP="0061462A">
            <w:pPr>
              <w:tabs>
                <w:tab w:val="decimal" w:pos="540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16249B90" w14:textId="77777777" w:rsidR="0061462A" w:rsidRPr="00105349" w:rsidRDefault="0061462A" w:rsidP="0061462A">
            <w:pPr>
              <w:tabs>
                <w:tab w:val="decimal" w:pos="540"/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5708FE6" w14:textId="7705D04C" w:rsidR="0061462A" w:rsidRPr="00105349" w:rsidRDefault="00105349" w:rsidP="0061462A">
            <w:pPr>
              <w:tabs>
                <w:tab w:val="decimal" w:pos="540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0" w:type="dxa"/>
          </w:tcPr>
          <w:p w14:paraId="1A4D20F5" w14:textId="77777777" w:rsidR="0061462A" w:rsidRPr="00105349" w:rsidRDefault="0061462A" w:rsidP="0061462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1BF60589" w14:textId="41ACB2AA" w:rsidR="0061462A" w:rsidRPr="00105349" w:rsidRDefault="00105349" w:rsidP="0061462A">
            <w:pPr>
              <w:tabs>
                <w:tab w:val="decimal" w:pos="50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483F2AE4" w14:textId="77777777" w:rsidR="0061462A" w:rsidRPr="00105349" w:rsidRDefault="0061462A" w:rsidP="0061462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vAlign w:val="bottom"/>
          </w:tcPr>
          <w:p w14:paraId="3A5D49AA" w14:textId="42E3210A" w:rsidR="0061462A" w:rsidRPr="00105349" w:rsidRDefault="00105349" w:rsidP="0061462A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24" w:type="dxa"/>
          </w:tcPr>
          <w:p w14:paraId="27DFDA9F" w14:textId="77777777" w:rsidR="0061462A" w:rsidRPr="00105349" w:rsidRDefault="0061462A" w:rsidP="0061462A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1D2D3C3" w14:textId="07973A6B" w:rsidR="0061462A" w:rsidRPr="00105349" w:rsidRDefault="00105349" w:rsidP="0061462A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0" w:type="dxa"/>
            <w:vAlign w:val="bottom"/>
          </w:tcPr>
          <w:p w14:paraId="2012BD0E" w14:textId="77777777" w:rsidR="0061462A" w:rsidRPr="00105349" w:rsidRDefault="0061462A" w:rsidP="0061462A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09EB7411" w14:textId="7F14654D" w:rsidR="0061462A" w:rsidRPr="00105349" w:rsidRDefault="00105349" w:rsidP="0061462A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61462A" w:rsidRPr="00105349" w14:paraId="5D25FEE9" w14:textId="77777777" w:rsidTr="00280CA7">
        <w:trPr>
          <w:trHeight w:val="20"/>
        </w:trPr>
        <w:tc>
          <w:tcPr>
            <w:tcW w:w="3418" w:type="dxa"/>
          </w:tcPr>
          <w:p w14:paraId="5E6EE51F" w14:textId="77777777" w:rsidR="0061462A" w:rsidRPr="00105349" w:rsidRDefault="0061462A" w:rsidP="00280CA7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F58C35B" w14:textId="77777777" w:rsidR="0061462A" w:rsidRPr="00105349" w:rsidRDefault="0061462A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6B4B65E1" w14:textId="77777777" w:rsidR="0061462A" w:rsidRPr="00105349" w:rsidRDefault="0061462A" w:rsidP="00280CA7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46905130" w14:textId="77777777" w:rsidR="0061462A" w:rsidRPr="00105349" w:rsidRDefault="0061462A" w:rsidP="00280CA7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2987805F" w14:textId="77777777" w:rsidR="0061462A" w:rsidRPr="00105349" w:rsidRDefault="0061462A" w:rsidP="00280CA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4E547F7F" w14:textId="77777777" w:rsidR="0061462A" w:rsidRPr="00105349" w:rsidRDefault="0061462A" w:rsidP="00280CA7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AAC13D0" w14:textId="77777777" w:rsidR="0061462A" w:rsidRPr="00105349" w:rsidRDefault="0061462A" w:rsidP="00280CA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680E2E2" w14:textId="77777777" w:rsidR="0061462A" w:rsidRPr="00105349" w:rsidRDefault="0061462A" w:rsidP="00280CA7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98CED84" w14:textId="77777777" w:rsidR="0061462A" w:rsidRPr="00105349" w:rsidRDefault="0061462A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1E80ACA2" w14:textId="77777777" w:rsidR="0061462A" w:rsidRPr="00105349" w:rsidRDefault="0061462A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96B87DC" w14:textId="77777777" w:rsidR="0061462A" w:rsidRPr="00105349" w:rsidRDefault="0061462A" w:rsidP="00280CA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D47E7ED" w14:textId="77777777" w:rsidR="0061462A" w:rsidRPr="00105349" w:rsidRDefault="0061462A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A99433F" w14:textId="77777777" w:rsidR="0061462A" w:rsidRPr="00105349" w:rsidRDefault="0061462A" w:rsidP="00280CA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34B57AB0" w14:textId="77777777" w:rsidR="0061462A" w:rsidRPr="00105349" w:rsidRDefault="0061462A" w:rsidP="00280CA7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30919F" w14:textId="77777777" w:rsidR="0061462A" w:rsidRPr="00105349" w:rsidRDefault="0061462A" w:rsidP="00280CA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2F4F58E1" w14:textId="77777777" w:rsidR="0061462A" w:rsidRPr="00105349" w:rsidRDefault="0061462A" w:rsidP="00280CA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117A98" w14:textId="77777777" w:rsidR="0061462A" w:rsidRPr="00105349" w:rsidRDefault="0061462A" w:rsidP="00280CA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4398DE4E" w14:textId="77777777" w:rsidR="0061462A" w:rsidRPr="00105349" w:rsidRDefault="0061462A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A951BF1" w14:textId="77777777" w:rsidR="0061462A" w:rsidRPr="00105349" w:rsidRDefault="0061462A" w:rsidP="00280CA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255DE2F0" w14:textId="77777777" w:rsidR="0061462A" w:rsidRPr="00105349" w:rsidRDefault="0061462A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</w:tcPr>
          <w:p w14:paraId="1DD7EABB" w14:textId="77777777" w:rsidR="0061462A" w:rsidRPr="00105349" w:rsidRDefault="0061462A" w:rsidP="00280CA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</w:tcPr>
          <w:p w14:paraId="7F54BDBB" w14:textId="77777777" w:rsidR="0061462A" w:rsidRPr="00105349" w:rsidRDefault="0061462A" w:rsidP="00280CA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0FF98CE" w14:textId="77777777" w:rsidR="0061462A" w:rsidRPr="00105349" w:rsidRDefault="0061462A" w:rsidP="00280CA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</w:tcPr>
          <w:p w14:paraId="18960A01" w14:textId="77777777" w:rsidR="0061462A" w:rsidRPr="00105349" w:rsidRDefault="0061462A" w:rsidP="00280CA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" w:type="dxa"/>
          </w:tcPr>
          <w:p w14:paraId="4F0A82E2" w14:textId="77777777" w:rsidR="0061462A" w:rsidRPr="00105349" w:rsidRDefault="0061462A" w:rsidP="00280CA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14:paraId="614BEC9E" w14:textId="77777777" w:rsidR="0061462A" w:rsidRPr="00105349" w:rsidRDefault="0061462A" w:rsidP="00280CA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38C16568" w14:textId="77777777" w:rsidR="0061462A" w:rsidRPr="00105349" w:rsidRDefault="0061462A" w:rsidP="00280CA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</w:tcPr>
          <w:p w14:paraId="6E5C11DB" w14:textId="77777777" w:rsidR="0061462A" w:rsidRPr="00105349" w:rsidRDefault="0061462A" w:rsidP="006449C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1462A" w:rsidRPr="00105349" w14:paraId="44F9DF13" w14:textId="77777777" w:rsidTr="00280CA7">
        <w:trPr>
          <w:trHeight w:val="20"/>
        </w:trPr>
        <w:tc>
          <w:tcPr>
            <w:tcW w:w="3418" w:type="dxa"/>
          </w:tcPr>
          <w:p w14:paraId="15B11055" w14:textId="77777777" w:rsidR="0061462A" w:rsidRPr="00105349" w:rsidRDefault="0061462A" w:rsidP="0061462A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เรดดี้แพลนเน็ต ทราเวลเทค จำกัด</w:t>
            </w:r>
          </w:p>
        </w:tc>
        <w:tc>
          <w:tcPr>
            <w:tcW w:w="809" w:type="dxa"/>
            <w:vAlign w:val="bottom"/>
          </w:tcPr>
          <w:p w14:paraId="44CC3EA2" w14:textId="679CB112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6A8B97B4" w14:textId="77777777" w:rsidR="0061462A" w:rsidRPr="00105349" w:rsidRDefault="0061462A" w:rsidP="0061462A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0847BFD7" w14:textId="5B39767D" w:rsidR="0061462A" w:rsidRPr="00105349" w:rsidRDefault="00105349" w:rsidP="0061462A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439760B7" w14:textId="77777777" w:rsidR="0061462A" w:rsidRPr="00105349" w:rsidRDefault="0061462A" w:rsidP="0061462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661C82" w14:textId="26EA4468" w:rsidR="0061462A" w:rsidRPr="00105349" w:rsidRDefault="00105349" w:rsidP="0061462A">
            <w:pPr>
              <w:tabs>
                <w:tab w:val="decimal" w:pos="676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65605A67" w14:textId="77777777" w:rsidR="0061462A" w:rsidRPr="00105349" w:rsidRDefault="0061462A" w:rsidP="0061462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C78FD95" w14:textId="68E2F5C7" w:rsidR="0061462A" w:rsidRPr="00105349" w:rsidRDefault="00105349" w:rsidP="0061462A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08A500A5" w14:textId="77777777" w:rsidR="0061462A" w:rsidRPr="00105349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D16604E" w14:textId="42F795CE" w:rsidR="0061462A" w:rsidRPr="00105349" w:rsidRDefault="00105349" w:rsidP="0061462A">
            <w:pPr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0" w:type="dxa"/>
            <w:vAlign w:val="bottom"/>
          </w:tcPr>
          <w:p w14:paraId="1E796A2D" w14:textId="77777777" w:rsidR="0061462A" w:rsidRPr="00105349" w:rsidRDefault="0061462A" w:rsidP="0061462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2EB1205" w14:textId="43DA4BB4" w:rsidR="0061462A" w:rsidRPr="00105349" w:rsidRDefault="00105349" w:rsidP="0061462A">
            <w:pPr>
              <w:ind w:left="-259" w:right="20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3" w:type="dxa"/>
            <w:vAlign w:val="bottom"/>
          </w:tcPr>
          <w:p w14:paraId="7F1F2334" w14:textId="77777777" w:rsidR="0061462A" w:rsidRPr="00105349" w:rsidRDefault="0061462A" w:rsidP="0061462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6896767A" w14:textId="30F025F6" w:rsidR="0061462A" w:rsidRPr="00105349" w:rsidRDefault="0061462A" w:rsidP="0061462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F4C186F" w14:textId="77777777" w:rsidR="0061462A" w:rsidRPr="00105349" w:rsidRDefault="0061462A" w:rsidP="0061462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55524CAA" w14:textId="30B364D9" w:rsidR="0061462A" w:rsidRPr="00105349" w:rsidRDefault="0061462A" w:rsidP="0061462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23" w:type="dxa"/>
          </w:tcPr>
          <w:p w14:paraId="5153F6CA" w14:textId="77777777" w:rsidR="0061462A" w:rsidRPr="00105349" w:rsidRDefault="0061462A" w:rsidP="0061462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1D2F85D7" w14:textId="7FEA2629" w:rsidR="0061462A" w:rsidRPr="00105349" w:rsidRDefault="00105349" w:rsidP="0061462A">
            <w:pPr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0" w:type="dxa"/>
          </w:tcPr>
          <w:p w14:paraId="432E5682" w14:textId="77777777" w:rsidR="0061462A" w:rsidRPr="00105349" w:rsidRDefault="0061462A" w:rsidP="0061462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63B9850D" w14:textId="7140429E" w:rsidR="0061462A" w:rsidRPr="00105349" w:rsidRDefault="00105349" w:rsidP="0061462A">
            <w:pPr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60" w:type="dxa"/>
          </w:tcPr>
          <w:p w14:paraId="5F323D08" w14:textId="77777777" w:rsidR="0061462A" w:rsidRPr="00105349" w:rsidRDefault="0061462A" w:rsidP="0061462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</w:tcPr>
          <w:p w14:paraId="255C38AB" w14:textId="60E597B1" w:rsidR="0061462A" w:rsidRPr="00105349" w:rsidRDefault="00105349" w:rsidP="0061462A">
            <w:pPr>
              <w:jc w:val="center"/>
              <w:rPr>
                <w:rFonts w:asciiTheme="majorBidi" w:hAnsiTheme="majorBidi" w:cstheme="majorBidi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2C42F2"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999</w:t>
            </w:r>
            <w:r w:rsidR="002C42F2"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0" w:type="dxa"/>
            <w:vAlign w:val="bottom"/>
          </w:tcPr>
          <w:p w14:paraId="5DF6CD03" w14:textId="77777777" w:rsidR="0061462A" w:rsidRPr="00105349" w:rsidRDefault="0061462A" w:rsidP="0061462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</w:tcPr>
          <w:p w14:paraId="6023E493" w14:textId="77777777" w:rsidR="0061462A" w:rsidRPr="00105349" w:rsidRDefault="0061462A" w:rsidP="006449C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" w:type="dxa"/>
          </w:tcPr>
          <w:p w14:paraId="5C04B83D" w14:textId="77777777" w:rsidR="0061462A" w:rsidRPr="00105349" w:rsidRDefault="0061462A" w:rsidP="0061462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14:paraId="3C1CD806" w14:textId="1583C7DD" w:rsidR="0061462A" w:rsidRPr="00105349" w:rsidRDefault="00105349" w:rsidP="0061462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0F3AD3" w:rsidRPr="0010534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999</w:t>
            </w:r>
            <w:r w:rsidR="000F3AD3" w:rsidRPr="0010534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0" w:type="dxa"/>
          </w:tcPr>
          <w:p w14:paraId="39982C2E" w14:textId="77777777" w:rsidR="0061462A" w:rsidRPr="00105349" w:rsidRDefault="0061462A" w:rsidP="0061462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</w:tcPr>
          <w:p w14:paraId="1DE3BDED" w14:textId="77777777" w:rsidR="0061462A" w:rsidRPr="00105349" w:rsidRDefault="0061462A" w:rsidP="006449C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1462A" w:rsidRPr="00105349" w14:paraId="21DEAF60" w14:textId="77777777" w:rsidTr="00280CA7">
        <w:trPr>
          <w:trHeight w:val="20"/>
        </w:trPr>
        <w:tc>
          <w:tcPr>
            <w:tcW w:w="3418" w:type="dxa"/>
          </w:tcPr>
          <w:p w14:paraId="40EFBBA9" w14:textId="77777777" w:rsidR="0061462A" w:rsidRPr="00105349" w:rsidRDefault="0061462A" w:rsidP="0061462A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เรดดี้แพลนเน็ต แมกซ์ จำกัด</w:t>
            </w:r>
          </w:p>
        </w:tc>
        <w:tc>
          <w:tcPr>
            <w:tcW w:w="809" w:type="dxa"/>
            <w:vAlign w:val="bottom"/>
          </w:tcPr>
          <w:p w14:paraId="47FF217A" w14:textId="3D9867FD" w:rsidR="0061462A" w:rsidRPr="00105349" w:rsidRDefault="00105349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21B4326B" w14:textId="77777777" w:rsidR="0061462A" w:rsidRPr="00105349" w:rsidRDefault="0061462A" w:rsidP="0061462A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18FEF855" w14:textId="3D54C389" w:rsidR="0061462A" w:rsidRPr="00105349" w:rsidRDefault="00105349" w:rsidP="0061462A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088996F8" w14:textId="77777777" w:rsidR="0061462A" w:rsidRPr="00105349" w:rsidRDefault="0061462A" w:rsidP="0061462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716384" w14:textId="253C92AE" w:rsidR="0061462A" w:rsidRPr="00105349" w:rsidRDefault="00105349" w:rsidP="0061462A">
            <w:pPr>
              <w:tabs>
                <w:tab w:val="decimal" w:pos="676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16037401" w14:textId="77777777" w:rsidR="0061462A" w:rsidRPr="00105349" w:rsidRDefault="0061462A" w:rsidP="0061462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D8614EB" w14:textId="1DE26BA0" w:rsidR="0061462A" w:rsidRPr="00105349" w:rsidRDefault="00105349" w:rsidP="0061462A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3BDD4AF2" w14:textId="77777777" w:rsidR="0061462A" w:rsidRPr="00105349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390FC02" w14:textId="70736849" w:rsidR="0061462A" w:rsidRPr="00105349" w:rsidRDefault="00105349" w:rsidP="0061462A">
            <w:pPr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5C20A740" w14:textId="77777777" w:rsidR="0061462A" w:rsidRPr="00105349" w:rsidRDefault="0061462A" w:rsidP="0061462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6BBD29E0" w14:textId="121C99CB" w:rsidR="0061462A" w:rsidRPr="00105349" w:rsidRDefault="00105349" w:rsidP="0061462A">
            <w:pPr>
              <w:ind w:left="-259" w:right="20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52FC583B" w14:textId="77777777" w:rsidR="0061462A" w:rsidRPr="00105349" w:rsidRDefault="0061462A" w:rsidP="0061462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35D1B1F7" w14:textId="4CA3EDDF" w:rsidR="0061462A" w:rsidRPr="00105349" w:rsidRDefault="0061462A" w:rsidP="0061462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050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8A52519" w14:textId="77777777" w:rsidR="0061462A" w:rsidRPr="00105349" w:rsidRDefault="0061462A" w:rsidP="0061462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028D1E28" w14:textId="616B8737" w:rsidR="0061462A" w:rsidRPr="00105349" w:rsidRDefault="0061462A" w:rsidP="0061462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050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23" w:type="dxa"/>
          </w:tcPr>
          <w:p w14:paraId="7ACA917C" w14:textId="77777777" w:rsidR="0061462A" w:rsidRPr="00105349" w:rsidRDefault="0061462A" w:rsidP="0061462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483C41A7" w14:textId="3933E420" w:rsidR="0061462A" w:rsidRPr="00105349" w:rsidRDefault="00105349" w:rsidP="0061462A">
            <w:pPr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881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</w:tcPr>
          <w:p w14:paraId="4AAF7AF6" w14:textId="77777777" w:rsidR="0061462A" w:rsidRPr="00105349" w:rsidRDefault="0061462A" w:rsidP="0061462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90CFA4C" w14:textId="2E8CEA72" w:rsidR="0061462A" w:rsidRPr="00105349" w:rsidRDefault="00105349" w:rsidP="0061462A">
            <w:pPr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881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60" w:type="dxa"/>
          </w:tcPr>
          <w:p w14:paraId="11EB01AA" w14:textId="77777777" w:rsidR="0061462A" w:rsidRPr="00105349" w:rsidRDefault="0061462A" w:rsidP="0061462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</w:tcPr>
          <w:p w14:paraId="7FAB983E" w14:textId="77777777" w:rsidR="0061462A" w:rsidRPr="00105349" w:rsidRDefault="0061462A" w:rsidP="006449C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74FC7948" w14:textId="77777777" w:rsidR="0061462A" w:rsidRPr="00105349" w:rsidRDefault="0061462A" w:rsidP="0061462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</w:tcPr>
          <w:p w14:paraId="14C5BB9D" w14:textId="77777777" w:rsidR="0061462A" w:rsidRPr="00105349" w:rsidRDefault="0061462A" w:rsidP="006449C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" w:type="dxa"/>
          </w:tcPr>
          <w:p w14:paraId="00BB44A4" w14:textId="77777777" w:rsidR="0061462A" w:rsidRPr="00105349" w:rsidRDefault="0061462A" w:rsidP="0061462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14:paraId="2B44E973" w14:textId="77777777" w:rsidR="0061462A" w:rsidRPr="00105349" w:rsidRDefault="0061462A" w:rsidP="006449C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0DBC9827" w14:textId="77777777" w:rsidR="0061462A" w:rsidRPr="00105349" w:rsidRDefault="0061462A" w:rsidP="0061462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</w:tcPr>
          <w:p w14:paraId="1725D811" w14:textId="77777777" w:rsidR="0061462A" w:rsidRPr="00105349" w:rsidRDefault="0061462A" w:rsidP="006449C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1462A" w:rsidRPr="00105349" w14:paraId="7B62DC5E" w14:textId="77777777" w:rsidTr="00280CA7">
        <w:trPr>
          <w:trHeight w:val="20"/>
        </w:trPr>
        <w:tc>
          <w:tcPr>
            <w:tcW w:w="3418" w:type="dxa"/>
            <w:hideMark/>
          </w:tcPr>
          <w:p w14:paraId="4B11A10B" w14:textId="77777777" w:rsidR="0061462A" w:rsidRPr="00105349" w:rsidRDefault="0061462A" w:rsidP="0061462A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7E5C0E5D" w14:textId="77777777" w:rsidR="0061462A" w:rsidRPr="00105349" w:rsidRDefault="0061462A" w:rsidP="0061462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2CA01127" w14:textId="77777777" w:rsidR="0061462A" w:rsidRPr="00105349" w:rsidRDefault="0061462A" w:rsidP="0061462A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13BED951" w14:textId="77777777" w:rsidR="0061462A" w:rsidRPr="00105349" w:rsidRDefault="0061462A" w:rsidP="0061462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1BA3AB3B" w14:textId="77777777" w:rsidR="0061462A" w:rsidRPr="00105349" w:rsidRDefault="0061462A" w:rsidP="0061462A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0ECAFC0" w14:textId="77777777" w:rsidR="0061462A" w:rsidRPr="00105349" w:rsidRDefault="0061462A" w:rsidP="0061462A">
            <w:pPr>
              <w:tabs>
                <w:tab w:val="decimal" w:pos="493"/>
              </w:tabs>
              <w:ind w:left="-110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31F573B" w14:textId="77777777" w:rsidR="0061462A" w:rsidRPr="00105349" w:rsidRDefault="0061462A" w:rsidP="0061462A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4623D4A" w14:textId="77777777" w:rsidR="0061462A" w:rsidRPr="00105349" w:rsidRDefault="0061462A" w:rsidP="0061462A">
            <w:pPr>
              <w:tabs>
                <w:tab w:val="decimal" w:pos="693"/>
              </w:tabs>
              <w:ind w:left="-252" w:right="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D604F7" w14:textId="77777777" w:rsidR="0061462A" w:rsidRPr="00105349" w:rsidRDefault="0061462A" w:rsidP="0061462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8963B4" w14:textId="11BF1D53" w:rsidR="0061462A" w:rsidRPr="00105349" w:rsidRDefault="00105349" w:rsidP="0061462A">
            <w:pPr>
              <w:ind w:left="-259" w:right="71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69C2C069" w14:textId="77777777" w:rsidR="0061462A" w:rsidRPr="00105349" w:rsidRDefault="0061462A" w:rsidP="0061462A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5C7C0B" w14:textId="5814F7FD" w:rsidR="0061462A" w:rsidRPr="00105349" w:rsidRDefault="00105349" w:rsidP="0061462A">
            <w:pPr>
              <w:ind w:left="-259" w:right="20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3" w:type="dxa"/>
            <w:vAlign w:val="center"/>
          </w:tcPr>
          <w:p w14:paraId="4A0FB485" w14:textId="77777777" w:rsidR="0061462A" w:rsidRPr="00105349" w:rsidRDefault="0061462A" w:rsidP="0061462A">
            <w:pPr>
              <w:tabs>
                <w:tab w:val="decimal" w:pos="627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D3C57" w14:textId="216EBC82" w:rsidR="0061462A" w:rsidRPr="00105349" w:rsidRDefault="0061462A" w:rsidP="0061462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030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050B044" w14:textId="77777777" w:rsidR="0061462A" w:rsidRPr="00105349" w:rsidRDefault="0061462A" w:rsidP="0061462A">
            <w:pPr>
              <w:tabs>
                <w:tab w:val="decimal" w:pos="717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718AB" w14:textId="033048A2" w:rsidR="0061462A" w:rsidRPr="00105349" w:rsidRDefault="0061462A" w:rsidP="0061462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030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23" w:type="dxa"/>
          </w:tcPr>
          <w:p w14:paraId="63CA042D" w14:textId="77777777" w:rsidR="0061462A" w:rsidRPr="00105349" w:rsidRDefault="0061462A" w:rsidP="0061462A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0F2B0E" w14:textId="1EB0C5A6" w:rsidR="0061462A" w:rsidRPr="00105349" w:rsidRDefault="00105349" w:rsidP="0061462A">
            <w:pPr>
              <w:ind w:left="-259" w:right="73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58F3A9D3" w14:textId="77777777" w:rsidR="0061462A" w:rsidRPr="00105349" w:rsidRDefault="0061462A" w:rsidP="0061462A">
            <w:pPr>
              <w:tabs>
                <w:tab w:val="decimal" w:pos="504"/>
              </w:tabs>
              <w:ind w:left="-108" w:right="-8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C6F984" w14:textId="4FA3943E" w:rsidR="0061462A" w:rsidRPr="00105349" w:rsidRDefault="00105349" w:rsidP="0061462A">
            <w:pPr>
              <w:ind w:left="-259" w:right="73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="0061462A" w:rsidRPr="001053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60" w:type="dxa"/>
          </w:tcPr>
          <w:p w14:paraId="6A5F0C13" w14:textId="77777777" w:rsidR="0061462A" w:rsidRPr="00105349" w:rsidRDefault="0061462A" w:rsidP="002C42F2">
            <w:pPr>
              <w:tabs>
                <w:tab w:val="decimal" w:pos="88"/>
              </w:tabs>
              <w:ind w:left="-108" w:right="-8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F2DE9" w14:textId="606F148B" w:rsidR="0061462A" w:rsidRPr="00105349" w:rsidRDefault="00105349" w:rsidP="002C42F2">
            <w:pPr>
              <w:tabs>
                <w:tab w:val="decimal" w:pos="88"/>
                <w:tab w:val="left" w:pos="752"/>
              </w:tabs>
              <w:ind w:left="-108" w:right="-10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2C42F2"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999</w:t>
            </w:r>
            <w:r w:rsidR="002C42F2"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0" w:type="dxa"/>
            <w:vAlign w:val="center"/>
          </w:tcPr>
          <w:p w14:paraId="6D712AE5" w14:textId="77777777" w:rsidR="0061462A" w:rsidRPr="00105349" w:rsidRDefault="0061462A" w:rsidP="0061462A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77892" w14:textId="68AC9D47" w:rsidR="0061462A" w:rsidRPr="00105349" w:rsidRDefault="0061462A" w:rsidP="00B619DC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4D2949BD" w14:textId="77777777" w:rsidR="0061462A" w:rsidRPr="00105349" w:rsidRDefault="0061462A" w:rsidP="0061462A">
            <w:pPr>
              <w:tabs>
                <w:tab w:val="decimal" w:pos="38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EA330" w14:textId="688C873E" w:rsidR="0061462A" w:rsidRPr="00105349" w:rsidRDefault="00105349" w:rsidP="000F3AD3">
            <w:pPr>
              <w:tabs>
                <w:tab w:val="decimal" w:pos="6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0F3AD3" w:rsidRPr="0010534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999</w:t>
            </w:r>
            <w:r w:rsidR="000F3AD3" w:rsidRPr="0010534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,</w:t>
            </w: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1AC745E0" w14:textId="77777777" w:rsidR="0061462A" w:rsidRPr="00105349" w:rsidRDefault="0061462A" w:rsidP="0061462A">
            <w:pPr>
              <w:tabs>
                <w:tab w:val="decimal" w:pos="38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06941" w14:textId="77777777" w:rsidR="0061462A" w:rsidRPr="00105349" w:rsidRDefault="0061462A" w:rsidP="006449C1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05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</w:tbl>
    <w:p w14:paraId="39F205D2" w14:textId="77777777" w:rsidR="0061462A" w:rsidRPr="00105349" w:rsidRDefault="0061462A" w:rsidP="005174DC">
      <w:pPr>
        <w:pStyle w:val="BodyText3"/>
        <w:tabs>
          <w:tab w:val="clear" w:pos="360"/>
          <w:tab w:val="clear" w:pos="900"/>
          <w:tab w:val="left" w:pos="224"/>
        </w:tabs>
        <w:ind w:left="540" w:right="724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74D8C4D" w14:textId="77777777" w:rsidR="0061462A" w:rsidRPr="00105349" w:rsidRDefault="0061462A" w:rsidP="005174DC">
      <w:pPr>
        <w:pStyle w:val="BodyText3"/>
        <w:tabs>
          <w:tab w:val="clear" w:pos="360"/>
          <w:tab w:val="clear" w:pos="900"/>
          <w:tab w:val="left" w:pos="224"/>
        </w:tabs>
        <w:ind w:left="540" w:right="724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3DB47E9E" w14:textId="4CBF0279" w:rsidR="00314E9A" w:rsidRPr="00105349" w:rsidRDefault="00314E9A" w:rsidP="0061462A">
      <w:pPr>
        <w:adjustRightInd w:val="0"/>
        <w:spacing w:before="240" w:after="120"/>
        <w:ind w:right="72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8"/>
        </w:rPr>
        <w:t>30</w:t>
      </w:r>
      <w:r w:rsidR="0061462A" w:rsidRPr="00105349">
        <w:rPr>
          <w:rFonts w:asciiTheme="majorBidi" w:hAnsiTheme="majorBidi" w:cstheme="majorBidi"/>
          <w:spacing w:val="-8"/>
        </w:rPr>
        <w:t xml:space="preserve"> </w:t>
      </w:r>
      <w:r w:rsidR="0061462A" w:rsidRPr="00105349">
        <w:rPr>
          <w:rFonts w:asciiTheme="majorBidi" w:hAnsiTheme="majorBidi" w:cstheme="majorBidi"/>
          <w:spacing w:val="-8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8"/>
        </w:rPr>
        <w:t>2567</w:t>
      </w:r>
      <w:r w:rsidR="0061462A" w:rsidRPr="00105349">
        <w:rPr>
          <w:rFonts w:asciiTheme="majorBidi" w:hAnsiTheme="majorBidi" w:cstheme="majorBidi"/>
          <w:spacing w:val="-8"/>
        </w:rPr>
        <w:t xml:space="preserve"> </w:t>
      </w:r>
      <w:r w:rsidRPr="00105349">
        <w:rPr>
          <w:rFonts w:asciiTheme="majorBidi" w:hAnsiTheme="majorBidi" w:cstheme="majorBidi"/>
          <w:cs/>
        </w:rPr>
        <w:t>บริษัท เรดดี้แพลนเน็ต แมกซ์ จำกัด อยู่ระหว่างการหยุดดำเนินกิจการ</w:t>
      </w:r>
    </w:p>
    <w:p w14:paraId="506A387B" w14:textId="77777777" w:rsidR="00CD06AD" w:rsidRPr="00105349" w:rsidRDefault="00CD06AD" w:rsidP="00762B12">
      <w:pPr>
        <w:pStyle w:val="BodyText3"/>
        <w:tabs>
          <w:tab w:val="clear" w:pos="360"/>
          <w:tab w:val="left" w:pos="224"/>
        </w:tabs>
        <w:ind w:right="-706"/>
        <w:rPr>
          <w:rFonts w:asciiTheme="majorBidi" w:hAnsiTheme="majorBidi" w:cstheme="majorBidi"/>
          <w:b/>
          <w:bCs/>
          <w:color w:val="60CAF3"/>
          <w:lang w:val="en-US"/>
        </w:rPr>
        <w:sectPr w:rsidR="00CD06AD" w:rsidRPr="00105349" w:rsidSect="008F0EF2">
          <w:headerReference w:type="default" r:id="rId11"/>
          <w:pgSz w:w="16834" w:h="11909" w:orient="landscape" w:code="9"/>
          <w:pgMar w:top="1708" w:right="864" w:bottom="426" w:left="1296" w:header="624" w:footer="259" w:gutter="0"/>
          <w:cols w:space="720"/>
          <w:noEndnote/>
          <w:docGrid w:linePitch="435"/>
        </w:sectPr>
      </w:pPr>
    </w:p>
    <w:p w14:paraId="1605B2A8" w14:textId="77777777" w:rsidR="0081508A" w:rsidRPr="00105349" w:rsidRDefault="00562672" w:rsidP="00A41A2E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line="340" w:lineRule="exact"/>
        <w:ind w:left="540" w:right="-706" w:hanging="540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  <w:lang w:val="en-US"/>
        </w:rPr>
        <w:lastRenderedPageBreak/>
        <w:t>อสังหาริมทรัพย์</w:t>
      </w:r>
      <w:r w:rsidRPr="00105349">
        <w:rPr>
          <w:rFonts w:asciiTheme="majorBidi" w:hAnsiTheme="majorBidi" w:cstheme="majorBidi"/>
          <w:b/>
          <w:bCs/>
          <w:cs/>
        </w:rPr>
        <w:t>เพื่อการลงทุน</w:t>
      </w:r>
    </w:p>
    <w:p w14:paraId="73A3A70D" w14:textId="7C6D115F" w:rsidR="00230AEA" w:rsidRPr="00105349" w:rsidRDefault="00AD41C7" w:rsidP="00860DBF">
      <w:pPr>
        <w:pStyle w:val="BodyText3"/>
        <w:tabs>
          <w:tab w:val="clear" w:pos="360"/>
          <w:tab w:val="clear" w:pos="900"/>
          <w:tab w:val="clear" w:pos="144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4"/>
          <w:lang w:val="en-US" w:eastAsia="en-US"/>
        </w:rPr>
      </w:pPr>
      <w:r w:rsidRPr="00105349">
        <w:rPr>
          <w:rFonts w:asciiTheme="majorBidi" w:hAnsiTheme="majorBidi" w:cstheme="majorBidi"/>
          <w:spacing w:val="-4"/>
          <w:cs/>
          <w:lang w:val="en-US" w:eastAsia="en-US"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4"/>
          <w:lang w:val="en-US" w:eastAsia="en-US"/>
        </w:rPr>
        <w:t>30</w:t>
      </w:r>
      <w:r w:rsidR="00E467C6" w:rsidRPr="00105349">
        <w:rPr>
          <w:rFonts w:asciiTheme="majorBidi" w:hAnsiTheme="majorBidi" w:cstheme="majorBidi"/>
          <w:spacing w:val="-4"/>
          <w:lang w:val="en-US" w:eastAsia="en-US"/>
        </w:rPr>
        <w:t xml:space="preserve"> </w:t>
      </w:r>
      <w:r w:rsidR="00E467C6" w:rsidRPr="00105349">
        <w:rPr>
          <w:rFonts w:asciiTheme="majorBidi" w:hAnsiTheme="majorBidi" w:cstheme="majorBidi"/>
          <w:spacing w:val="-4"/>
          <w:cs/>
          <w:lang w:val="en-US" w:eastAsia="en-US"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6"/>
          <w:lang w:val="en-US"/>
        </w:rPr>
        <w:t>2567</w:t>
      </w:r>
      <w:r w:rsidR="00DC0D1D" w:rsidRPr="00105349">
        <w:rPr>
          <w:rFonts w:asciiTheme="majorBidi" w:hAnsiTheme="majorBidi" w:cstheme="majorBidi"/>
          <w:spacing w:val="-6"/>
        </w:rPr>
        <w:t xml:space="preserve"> </w:t>
      </w:r>
      <w:r w:rsidRPr="00105349">
        <w:rPr>
          <w:rFonts w:asciiTheme="majorBidi" w:hAnsiTheme="majorBidi" w:cstheme="majorBidi"/>
          <w:spacing w:val="-4"/>
          <w:cs/>
          <w:lang w:val="en-US" w:eastAsia="en-US"/>
        </w:rPr>
        <w:t>อสังหาริมทรัพย์เพื่อการลงทุนในงบการเงินรวม</w:t>
      </w:r>
      <w:r w:rsidR="00B163ED" w:rsidRPr="00105349">
        <w:rPr>
          <w:rFonts w:asciiTheme="majorBidi" w:hAnsiTheme="majorBidi" w:cstheme="majorBidi"/>
          <w:spacing w:val="-4"/>
          <w:cs/>
          <w:lang w:val="en-US" w:eastAsia="en-US"/>
        </w:rPr>
        <w:t>ลดลงจากค่าเสื่อมราคา</w:t>
      </w:r>
      <w:r w:rsidR="00BA7D5C" w:rsidRPr="00105349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BA7D5C" w:rsidRPr="00105349">
        <w:rPr>
          <w:rFonts w:asciiTheme="majorBidi" w:hAnsiTheme="majorBidi" w:cstheme="majorBidi"/>
          <w:spacing w:val="-4"/>
          <w:cs/>
          <w:lang w:val="en-US" w:eastAsia="en-US"/>
        </w:rPr>
        <w:br/>
      </w:r>
      <w:r w:rsidR="00B163ED" w:rsidRPr="00105349">
        <w:rPr>
          <w:rFonts w:asciiTheme="majorBidi" w:hAnsiTheme="majorBidi" w:cstheme="majorBidi"/>
          <w:spacing w:val="-4"/>
          <w:cs/>
          <w:lang w:val="en-US" w:eastAsia="en-US"/>
        </w:rPr>
        <w:t>จำนว</w:t>
      </w:r>
      <w:r w:rsidR="00BA7D5C" w:rsidRPr="00105349">
        <w:rPr>
          <w:rFonts w:asciiTheme="majorBidi" w:hAnsiTheme="majorBidi" w:cstheme="majorBidi"/>
          <w:spacing w:val="-4"/>
          <w:cs/>
          <w:lang w:val="en-US" w:eastAsia="en-US"/>
        </w:rPr>
        <w:t>น</w:t>
      </w:r>
      <w:r w:rsidR="00A23D8C" w:rsidRPr="00105349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  <w:lang w:val="en-US" w:eastAsia="en-US"/>
        </w:rPr>
        <w:t>377</w:t>
      </w:r>
      <w:r w:rsidR="008863E2" w:rsidRPr="00105349">
        <w:rPr>
          <w:rFonts w:asciiTheme="majorBidi" w:hAnsiTheme="majorBidi" w:cstheme="majorBidi"/>
          <w:spacing w:val="-4"/>
          <w:lang w:val="en-US" w:eastAsia="en-US"/>
        </w:rPr>
        <w:t>,</w:t>
      </w:r>
      <w:r w:rsidR="00105349" w:rsidRPr="00105349">
        <w:rPr>
          <w:rFonts w:asciiTheme="majorBidi" w:hAnsiTheme="majorBidi" w:cstheme="majorBidi"/>
          <w:spacing w:val="-4"/>
          <w:lang w:val="en-US" w:eastAsia="en-US"/>
        </w:rPr>
        <w:t>271</w:t>
      </w:r>
      <w:r w:rsidR="00375624" w:rsidRPr="00105349">
        <w:rPr>
          <w:rFonts w:asciiTheme="majorBidi" w:hAnsiTheme="majorBidi" w:cstheme="majorBidi"/>
          <w:spacing w:val="-4"/>
          <w:lang w:val="en-US" w:eastAsia="en-US"/>
        </w:rPr>
        <w:t xml:space="preserve"> </w:t>
      </w:r>
      <w:r w:rsidRPr="00105349">
        <w:rPr>
          <w:rFonts w:asciiTheme="majorBidi" w:hAnsiTheme="majorBidi" w:cstheme="majorBidi"/>
          <w:spacing w:val="-4"/>
          <w:cs/>
          <w:lang w:val="en-US" w:eastAsia="en-US"/>
        </w:rPr>
        <w:t xml:space="preserve">บาท </w:t>
      </w:r>
    </w:p>
    <w:p w14:paraId="684C9DA0" w14:textId="77777777" w:rsidR="00055D76" w:rsidRPr="00105349" w:rsidRDefault="00055D76" w:rsidP="006376D2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before="360"/>
        <w:ind w:left="547" w:right="-706" w:hanging="547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b/>
          <w:bCs/>
          <w:cs/>
        </w:rPr>
        <w:t>อุปกรณ์</w:t>
      </w:r>
    </w:p>
    <w:p w14:paraId="5E47DF5C" w14:textId="4D75B251" w:rsidR="00044F85" w:rsidRPr="00105349" w:rsidRDefault="00044F85" w:rsidP="00262231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bookmarkStart w:id="2" w:name="_Hlk71241426"/>
      <w:r w:rsidRPr="00105349">
        <w:rPr>
          <w:rFonts w:asciiTheme="majorBidi" w:hAnsiTheme="majorBidi" w:cstheme="majorBidi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="00E467C6" w:rsidRPr="00105349">
        <w:rPr>
          <w:rFonts w:asciiTheme="majorBidi" w:hAnsiTheme="majorBidi" w:cstheme="majorBidi"/>
          <w:spacing w:val="-4"/>
        </w:rPr>
        <w:t xml:space="preserve"> </w:t>
      </w:r>
      <w:r w:rsidR="00E467C6"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="00E467C6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cs/>
        </w:rPr>
        <w:t>อุปกรณ์ในงบการเงินรวม</w:t>
      </w:r>
      <w:r w:rsidR="00C47495" w:rsidRPr="00105349">
        <w:rPr>
          <w:rFonts w:asciiTheme="majorBidi" w:hAnsiTheme="majorBidi" w:cstheme="majorBidi"/>
          <w:cs/>
        </w:rPr>
        <w:t>เพิ่มขึ้น</w:t>
      </w:r>
      <w:r w:rsidRPr="00105349">
        <w:rPr>
          <w:rFonts w:asciiTheme="majorBidi" w:hAnsiTheme="majorBidi" w:cstheme="majorBidi"/>
          <w:cs/>
        </w:rPr>
        <w:t>จำนวน</w:t>
      </w:r>
      <w:r w:rsidR="00A70AF3" w:rsidRPr="00105349">
        <w:rPr>
          <w:rFonts w:asciiTheme="majorBidi" w:hAnsiTheme="majorBidi" w:cstheme="majorBidi"/>
        </w:rPr>
        <w:t xml:space="preserve"> </w:t>
      </w:r>
      <w:bookmarkStart w:id="3" w:name="_Hlk117037666"/>
      <w:r w:rsidR="00105349" w:rsidRPr="00105349">
        <w:rPr>
          <w:rFonts w:asciiTheme="majorBidi" w:hAnsiTheme="majorBidi" w:cstheme="majorBidi"/>
        </w:rPr>
        <w:t>107</w:t>
      </w:r>
      <w:r w:rsidR="00D00E88" w:rsidRPr="00105349">
        <w:rPr>
          <w:rFonts w:asciiTheme="majorBidi" w:hAnsiTheme="majorBidi" w:cstheme="majorBidi"/>
          <w:cs/>
        </w:rPr>
        <w:t>,</w:t>
      </w:r>
      <w:r w:rsidR="00105349" w:rsidRPr="00105349">
        <w:rPr>
          <w:rFonts w:asciiTheme="majorBidi" w:hAnsiTheme="majorBidi" w:cstheme="majorBidi"/>
        </w:rPr>
        <w:t>196</w:t>
      </w:r>
      <w:r w:rsidR="00497E0B" w:rsidRPr="00105349">
        <w:rPr>
          <w:rFonts w:asciiTheme="majorBidi" w:hAnsiTheme="majorBidi" w:cstheme="majorBidi"/>
        </w:rPr>
        <w:t xml:space="preserve"> </w:t>
      </w:r>
      <w:bookmarkEnd w:id="3"/>
      <w:r w:rsidRPr="00105349">
        <w:rPr>
          <w:rFonts w:asciiTheme="majorBidi" w:hAnsiTheme="majorBidi" w:cstheme="majorBidi"/>
          <w:cs/>
        </w:rPr>
        <w:t xml:space="preserve">บาท </w:t>
      </w:r>
      <w:r w:rsidR="007926DC" w:rsidRPr="00105349">
        <w:rPr>
          <w:rFonts w:asciiTheme="majorBidi" w:hAnsiTheme="majorBidi" w:cstheme="majorBidi"/>
          <w:cs/>
        </w:rPr>
        <w:t>ส่วนใหญ่</w:t>
      </w:r>
      <w:r w:rsidR="00C47495" w:rsidRPr="00105349">
        <w:rPr>
          <w:rFonts w:asciiTheme="majorBidi" w:hAnsiTheme="majorBidi" w:cstheme="majorBidi"/>
          <w:cs/>
        </w:rPr>
        <w:t>เพิ่มขึ้น</w:t>
      </w:r>
      <w:r w:rsidR="00833318" w:rsidRPr="00105349">
        <w:rPr>
          <w:rFonts w:asciiTheme="majorBidi" w:hAnsiTheme="majorBidi" w:cstheme="majorBidi"/>
        </w:rPr>
        <w:t xml:space="preserve"> </w:t>
      </w:r>
      <w:r w:rsidR="007926DC" w:rsidRPr="00105349">
        <w:rPr>
          <w:rFonts w:asciiTheme="majorBidi" w:hAnsiTheme="majorBidi" w:cstheme="majorBidi"/>
          <w:cs/>
        </w:rPr>
        <w:t>เนื่องจากลงทุนในเครื่องตกแต่</w:t>
      </w:r>
      <w:r w:rsidR="00450698" w:rsidRPr="00105349">
        <w:rPr>
          <w:rFonts w:asciiTheme="majorBidi" w:hAnsiTheme="majorBidi" w:cstheme="majorBidi"/>
          <w:cs/>
        </w:rPr>
        <w:t xml:space="preserve">ง </w:t>
      </w:r>
      <w:r w:rsidR="007926DC" w:rsidRPr="00105349">
        <w:rPr>
          <w:rFonts w:asciiTheme="majorBidi" w:hAnsiTheme="majorBidi" w:cstheme="majorBidi"/>
          <w:cs/>
        </w:rPr>
        <w:t>เครื่องใช้สำนักงาน คอมพิวเตอร์และอุปกรณ์</w:t>
      </w:r>
      <w:r w:rsidR="00450698" w:rsidRPr="00105349">
        <w:rPr>
          <w:rFonts w:asciiTheme="majorBidi" w:hAnsiTheme="majorBidi" w:cstheme="majorBidi"/>
          <w:cs/>
        </w:rPr>
        <w:t xml:space="preserve"> </w:t>
      </w:r>
      <w:r w:rsidR="006F215B" w:rsidRPr="00105349">
        <w:rPr>
          <w:rFonts w:asciiTheme="majorBidi" w:hAnsiTheme="majorBidi" w:cstheme="majorBidi"/>
          <w:cs/>
        </w:rPr>
        <w:t>จำนวน</w:t>
      </w:r>
      <w:r w:rsidR="00A70AF3" w:rsidRPr="00105349">
        <w:rPr>
          <w:rFonts w:asciiTheme="majorBidi" w:hAnsiTheme="majorBidi" w:cstheme="majorBidi"/>
        </w:rPr>
        <w:t xml:space="preserve"> </w:t>
      </w:r>
      <w:bookmarkStart w:id="4" w:name="_Hlk117037681"/>
      <w:r w:rsidR="00105349" w:rsidRPr="00105349">
        <w:rPr>
          <w:rFonts w:asciiTheme="majorBidi" w:hAnsiTheme="majorBidi" w:cstheme="majorBidi"/>
        </w:rPr>
        <w:t>1</w:t>
      </w:r>
      <w:r w:rsidR="00981808" w:rsidRPr="00105349">
        <w:rPr>
          <w:rFonts w:asciiTheme="majorBidi" w:hAnsiTheme="majorBidi" w:cstheme="majorBidi"/>
          <w:cs/>
        </w:rPr>
        <w:t>,</w:t>
      </w:r>
      <w:r w:rsidR="00105349" w:rsidRPr="00105349">
        <w:rPr>
          <w:rFonts w:asciiTheme="majorBidi" w:hAnsiTheme="majorBidi" w:cstheme="majorBidi"/>
        </w:rPr>
        <w:t>644</w:t>
      </w:r>
      <w:r w:rsidR="00981808" w:rsidRPr="00105349">
        <w:rPr>
          <w:rFonts w:asciiTheme="majorBidi" w:hAnsiTheme="majorBidi" w:cstheme="majorBidi"/>
          <w:cs/>
        </w:rPr>
        <w:t>,</w:t>
      </w:r>
      <w:r w:rsidR="00105349" w:rsidRPr="00105349">
        <w:rPr>
          <w:rFonts w:asciiTheme="majorBidi" w:hAnsiTheme="majorBidi" w:cstheme="majorBidi"/>
        </w:rPr>
        <w:t>012</w:t>
      </w:r>
      <w:r w:rsidR="006F215B" w:rsidRPr="00105349">
        <w:rPr>
          <w:rFonts w:asciiTheme="majorBidi" w:hAnsiTheme="majorBidi" w:cstheme="majorBidi"/>
        </w:rPr>
        <w:t xml:space="preserve"> </w:t>
      </w:r>
      <w:bookmarkEnd w:id="4"/>
      <w:r w:rsidR="006F215B" w:rsidRPr="00105349">
        <w:rPr>
          <w:rFonts w:asciiTheme="majorBidi" w:hAnsiTheme="majorBidi" w:cstheme="majorBidi"/>
          <w:cs/>
        </w:rPr>
        <w:t>บาท</w:t>
      </w:r>
      <w:r w:rsidR="003C55A5" w:rsidRPr="00105349">
        <w:rPr>
          <w:rFonts w:asciiTheme="majorBidi" w:hAnsiTheme="majorBidi" w:cstheme="majorBidi"/>
        </w:rPr>
        <w:br/>
      </w:r>
      <w:r w:rsidRPr="00105349">
        <w:rPr>
          <w:rFonts w:asciiTheme="majorBidi" w:hAnsiTheme="majorBidi" w:cstheme="majorBidi"/>
          <w:cs/>
        </w:rPr>
        <w:t>ในขณะเดียวกัน</w:t>
      </w:r>
      <w:r w:rsidR="00C47495" w:rsidRPr="00105349">
        <w:rPr>
          <w:rFonts w:asciiTheme="majorBidi" w:hAnsiTheme="majorBidi" w:cstheme="majorBidi"/>
          <w:cs/>
        </w:rPr>
        <w:t>ลดลง</w:t>
      </w:r>
      <w:r w:rsidRPr="00105349">
        <w:rPr>
          <w:rFonts w:asciiTheme="majorBidi" w:hAnsiTheme="majorBidi" w:cstheme="majorBidi"/>
          <w:cs/>
        </w:rPr>
        <w:t>จากค่าเสื่อมราคาจำนวน</w:t>
      </w:r>
      <w:r w:rsidR="000D4275"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1</w:t>
      </w:r>
      <w:r w:rsidR="00981808" w:rsidRPr="00105349">
        <w:rPr>
          <w:rFonts w:asciiTheme="majorBidi" w:hAnsiTheme="majorBidi" w:cstheme="majorBidi"/>
          <w:cs/>
        </w:rPr>
        <w:t>,</w:t>
      </w:r>
      <w:r w:rsidR="00105349" w:rsidRPr="00105349">
        <w:rPr>
          <w:rFonts w:asciiTheme="majorBidi" w:hAnsiTheme="majorBidi" w:cstheme="majorBidi"/>
        </w:rPr>
        <w:t>151</w:t>
      </w:r>
      <w:r w:rsidR="00981808" w:rsidRPr="00105349">
        <w:rPr>
          <w:rFonts w:asciiTheme="majorBidi" w:hAnsiTheme="majorBidi" w:cstheme="majorBidi"/>
          <w:cs/>
        </w:rPr>
        <w:t>,</w:t>
      </w:r>
      <w:r w:rsidR="00105349" w:rsidRPr="00105349">
        <w:rPr>
          <w:rFonts w:asciiTheme="majorBidi" w:hAnsiTheme="majorBidi" w:cstheme="majorBidi"/>
        </w:rPr>
        <w:t>782</w:t>
      </w:r>
      <w:r w:rsidR="000D4275"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บาท</w:t>
      </w:r>
      <w:r w:rsidR="00CD7EE7" w:rsidRPr="00105349">
        <w:rPr>
          <w:rFonts w:asciiTheme="majorBidi" w:hAnsiTheme="majorBidi" w:cstheme="majorBidi"/>
        </w:rPr>
        <w:t xml:space="preserve"> </w:t>
      </w:r>
      <w:r w:rsidR="00CD7EE7" w:rsidRPr="00105349">
        <w:rPr>
          <w:rFonts w:asciiTheme="majorBidi" w:hAnsiTheme="majorBidi" w:cstheme="majorBidi"/>
          <w:cs/>
        </w:rPr>
        <w:t>และการจำหน่าย ตัดจำหน่าย และ</w:t>
      </w:r>
      <w:r w:rsidR="00EB2196" w:rsidRPr="00105349">
        <w:rPr>
          <w:rFonts w:asciiTheme="majorBidi" w:hAnsiTheme="majorBidi" w:cstheme="majorBidi"/>
        </w:rPr>
        <w:t xml:space="preserve"> </w:t>
      </w:r>
      <w:r w:rsidR="00EB2196" w:rsidRPr="00105349">
        <w:rPr>
          <w:rFonts w:asciiTheme="majorBidi" w:hAnsiTheme="majorBidi" w:cstheme="majorBidi"/>
        </w:rPr>
        <w:br/>
      </w:r>
      <w:r w:rsidR="0075677B" w:rsidRPr="00105349">
        <w:rPr>
          <w:rFonts w:asciiTheme="majorBidi" w:hAnsiTheme="majorBidi" w:cstheme="majorBidi"/>
          <w:cs/>
        </w:rPr>
        <w:t>การโอนค่าเสื่อมราคา</w:t>
      </w:r>
      <w:r w:rsidR="00713B69" w:rsidRPr="00105349">
        <w:rPr>
          <w:rFonts w:asciiTheme="majorBidi" w:hAnsiTheme="majorBidi" w:cstheme="majorBidi"/>
          <w:cs/>
        </w:rPr>
        <w:t>เพื่อรับรู้</w:t>
      </w:r>
      <w:r w:rsidR="0075677B" w:rsidRPr="00105349">
        <w:rPr>
          <w:rFonts w:asciiTheme="majorBidi" w:hAnsiTheme="majorBidi" w:cstheme="majorBidi"/>
          <w:cs/>
        </w:rPr>
        <w:t>เป็นส่วนหนึ่งของต้นทุนการพัฒนาโปรแกรมภายใต้สินทรัพย์ไม่มีตัวตนอื่นนอกจากค่าความนิยม</w:t>
      </w:r>
      <w:r w:rsidR="00CD7EE7" w:rsidRPr="00105349">
        <w:rPr>
          <w:rFonts w:asciiTheme="majorBidi" w:hAnsiTheme="majorBidi" w:cstheme="majorBidi"/>
          <w:cs/>
        </w:rPr>
        <w:t>จำนวน</w:t>
      </w:r>
      <w:r w:rsidR="00B233C7" w:rsidRPr="00105349">
        <w:rPr>
          <w:rFonts w:asciiTheme="majorBidi" w:hAnsiTheme="majorBidi" w:cstheme="majorBidi"/>
        </w:rPr>
        <w:t xml:space="preserve"> </w:t>
      </w:r>
      <w:bookmarkStart w:id="5" w:name="_Hlk117037708"/>
      <w:r w:rsidR="00105349" w:rsidRPr="00105349">
        <w:rPr>
          <w:rFonts w:asciiTheme="majorBidi" w:hAnsiTheme="majorBidi" w:cstheme="majorBidi"/>
        </w:rPr>
        <w:t>385</w:t>
      </w:r>
      <w:bookmarkEnd w:id="5"/>
      <w:r w:rsidR="00262231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034</w:t>
      </w:r>
      <w:r w:rsidR="008B2428" w:rsidRPr="00105349">
        <w:rPr>
          <w:rFonts w:asciiTheme="majorBidi" w:hAnsiTheme="majorBidi" w:cstheme="majorBidi"/>
        </w:rPr>
        <w:t xml:space="preserve"> </w:t>
      </w:r>
      <w:r w:rsidR="00CD7EE7" w:rsidRPr="00105349">
        <w:rPr>
          <w:rFonts w:asciiTheme="majorBidi" w:hAnsiTheme="majorBidi" w:cstheme="majorBidi"/>
          <w:cs/>
        </w:rPr>
        <w:t>บาท</w:t>
      </w:r>
    </w:p>
    <w:p w14:paraId="0650BD45" w14:textId="3E3CB9CF" w:rsidR="00044F85" w:rsidRPr="00105349" w:rsidRDefault="00044F85" w:rsidP="00306659">
      <w:pPr>
        <w:adjustRightInd w:val="0"/>
        <w:spacing w:after="360"/>
        <w:ind w:left="547" w:right="-7"/>
        <w:jc w:val="thaiDistribute"/>
        <w:rPr>
          <w:rFonts w:asciiTheme="majorBidi" w:hAnsiTheme="majorBidi" w:cstheme="majorBidi"/>
          <w:cs/>
        </w:rPr>
      </w:pPr>
      <w:r w:rsidRPr="00105349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="00E467C6" w:rsidRPr="00105349">
        <w:rPr>
          <w:rFonts w:asciiTheme="majorBidi" w:hAnsiTheme="majorBidi" w:cstheme="majorBidi"/>
          <w:spacing w:val="-4"/>
        </w:rPr>
        <w:t xml:space="preserve"> </w:t>
      </w:r>
      <w:r w:rsidR="00E467C6"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="00E467C6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อุปกรณ์ในงบการเงินเฉพาะกิจกา</w:t>
      </w:r>
      <w:r w:rsidR="00783DDC" w:rsidRPr="00105349">
        <w:rPr>
          <w:rFonts w:asciiTheme="majorBidi" w:hAnsiTheme="majorBidi" w:cstheme="majorBidi"/>
          <w:spacing w:val="-4"/>
          <w:cs/>
        </w:rPr>
        <w:t>ร</w:t>
      </w:r>
      <w:r w:rsidR="00007B55" w:rsidRPr="00105349">
        <w:rPr>
          <w:rFonts w:asciiTheme="majorBidi" w:hAnsiTheme="majorBidi" w:cstheme="majorBidi"/>
          <w:spacing w:val="-4"/>
          <w:cs/>
        </w:rPr>
        <w:t>เพิ่มขึ้น</w:t>
      </w:r>
      <w:r w:rsidRPr="00105349">
        <w:rPr>
          <w:rFonts w:asciiTheme="majorBidi" w:hAnsiTheme="majorBidi" w:cstheme="majorBidi"/>
          <w:spacing w:val="-4"/>
          <w:cs/>
        </w:rPr>
        <w:t>จำนวน</w:t>
      </w:r>
      <w:r w:rsidR="00A70AF3"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129</w:t>
      </w:r>
      <w:r w:rsidR="00D00E88" w:rsidRPr="00105349">
        <w:rPr>
          <w:rFonts w:asciiTheme="majorBidi" w:hAnsiTheme="majorBidi" w:cstheme="majorBidi"/>
          <w:spacing w:val="-4"/>
          <w:cs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338</w:t>
      </w:r>
      <w:r w:rsidR="000D4275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บาท ส่วนให</w:t>
      </w:r>
      <w:r w:rsidR="00EB2196" w:rsidRPr="00105349">
        <w:rPr>
          <w:rFonts w:asciiTheme="majorBidi" w:hAnsiTheme="majorBidi" w:cstheme="majorBidi"/>
          <w:spacing w:val="-4"/>
          <w:cs/>
        </w:rPr>
        <w:t>ญ่</w:t>
      </w:r>
      <w:r w:rsidR="00007B55" w:rsidRPr="00105349">
        <w:rPr>
          <w:rFonts w:asciiTheme="majorBidi" w:hAnsiTheme="majorBidi" w:cstheme="majorBidi"/>
          <w:spacing w:val="-4"/>
          <w:cs/>
        </w:rPr>
        <w:t xml:space="preserve">เพิ่มขึ้น </w:t>
      </w:r>
      <w:r w:rsidRPr="00105349">
        <w:rPr>
          <w:rFonts w:asciiTheme="majorBidi" w:hAnsiTheme="majorBidi" w:cstheme="majorBidi"/>
          <w:spacing w:val="4"/>
          <w:cs/>
        </w:rPr>
        <w:t>เนื่องจากลงทุนใน</w:t>
      </w:r>
      <w:r w:rsidR="00783DDC" w:rsidRPr="00105349">
        <w:rPr>
          <w:rFonts w:asciiTheme="majorBidi" w:hAnsiTheme="majorBidi" w:cstheme="majorBidi"/>
          <w:spacing w:val="4"/>
          <w:cs/>
        </w:rPr>
        <w:t>เครื่องตกแต่ง</w:t>
      </w:r>
      <w:r w:rsidR="00450698" w:rsidRPr="00105349">
        <w:rPr>
          <w:rFonts w:asciiTheme="majorBidi" w:hAnsiTheme="majorBidi" w:cstheme="majorBidi"/>
          <w:spacing w:val="4"/>
          <w:cs/>
        </w:rPr>
        <w:t xml:space="preserve"> </w:t>
      </w:r>
      <w:r w:rsidR="00783DDC" w:rsidRPr="00105349">
        <w:rPr>
          <w:rFonts w:asciiTheme="majorBidi" w:hAnsiTheme="majorBidi" w:cstheme="majorBidi"/>
          <w:spacing w:val="4"/>
          <w:cs/>
        </w:rPr>
        <w:t>เครื่องใช้สำนักงาน คอมพิวเตอร์และอุปกรณ์</w:t>
      </w:r>
      <w:r w:rsidR="005F19A9" w:rsidRPr="00105349">
        <w:rPr>
          <w:rFonts w:asciiTheme="majorBidi" w:hAnsiTheme="majorBidi" w:cstheme="majorBidi"/>
          <w:spacing w:val="4"/>
          <w:cs/>
        </w:rPr>
        <w:t>จำนวน</w:t>
      </w:r>
      <w:r w:rsidR="00EB2196" w:rsidRPr="00105349">
        <w:rPr>
          <w:rFonts w:asciiTheme="majorBidi" w:hAnsiTheme="majorBidi" w:cstheme="majorBidi"/>
          <w:spacing w:val="4"/>
        </w:rPr>
        <w:t xml:space="preserve"> </w:t>
      </w:r>
      <w:r w:rsidR="00105349" w:rsidRPr="00105349">
        <w:rPr>
          <w:rFonts w:asciiTheme="majorBidi" w:hAnsiTheme="majorBidi" w:cstheme="majorBidi"/>
          <w:spacing w:val="6"/>
        </w:rPr>
        <w:t>1</w:t>
      </w:r>
      <w:r w:rsidR="00981808" w:rsidRPr="00105349">
        <w:rPr>
          <w:rFonts w:asciiTheme="majorBidi" w:hAnsiTheme="majorBidi" w:cstheme="majorBidi"/>
          <w:spacing w:val="6"/>
          <w:cs/>
        </w:rPr>
        <w:t>,</w:t>
      </w:r>
      <w:r w:rsidR="00105349" w:rsidRPr="00105349">
        <w:rPr>
          <w:rFonts w:asciiTheme="majorBidi" w:hAnsiTheme="majorBidi" w:cstheme="majorBidi"/>
          <w:spacing w:val="6"/>
        </w:rPr>
        <w:t>644</w:t>
      </w:r>
      <w:r w:rsidR="00981808" w:rsidRPr="00105349">
        <w:rPr>
          <w:rFonts w:asciiTheme="majorBidi" w:hAnsiTheme="majorBidi" w:cstheme="majorBidi"/>
          <w:spacing w:val="6"/>
          <w:cs/>
        </w:rPr>
        <w:t>,</w:t>
      </w:r>
      <w:r w:rsidR="00105349" w:rsidRPr="00105349">
        <w:rPr>
          <w:rFonts w:asciiTheme="majorBidi" w:hAnsiTheme="majorBidi" w:cstheme="majorBidi"/>
          <w:spacing w:val="6"/>
        </w:rPr>
        <w:t>012</w:t>
      </w:r>
      <w:r w:rsidR="00EB2196" w:rsidRPr="00105349">
        <w:rPr>
          <w:rFonts w:asciiTheme="majorBidi" w:hAnsiTheme="majorBidi" w:cstheme="majorBidi"/>
          <w:spacing w:val="6"/>
        </w:rPr>
        <w:t xml:space="preserve"> </w:t>
      </w:r>
      <w:r w:rsidR="005F19A9" w:rsidRPr="00105349">
        <w:rPr>
          <w:rFonts w:asciiTheme="majorBidi" w:hAnsiTheme="majorBidi" w:cstheme="majorBidi"/>
          <w:spacing w:val="6"/>
          <w:cs/>
        </w:rPr>
        <w:t>บาท</w:t>
      </w:r>
      <w:r w:rsidR="00772772" w:rsidRPr="00105349">
        <w:rPr>
          <w:rFonts w:asciiTheme="majorBidi" w:hAnsiTheme="majorBidi" w:cstheme="majorBidi"/>
          <w:spacing w:val="6"/>
        </w:rPr>
        <w:t xml:space="preserve"> </w:t>
      </w:r>
      <w:r w:rsidRPr="00105349">
        <w:rPr>
          <w:rFonts w:asciiTheme="majorBidi" w:hAnsiTheme="majorBidi" w:cstheme="majorBidi"/>
          <w:spacing w:val="6"/>
          <w:cs/>
        </w:rPr>
        <w:t>ในขณะเดียวกัน</w:t>
      </w:r>
      <w:r w:rsidR="00007B55" w:rsidRPr="00105349">
        <w:rPr>
          <w:rFonts w:asciiTheme="majorBidi" w:hAnsiTheme="majorBidi" w:cstheme="majorBidi"/>
          <w:spacing w:val="6"/>
          <w:cs/>
        </w:rPr>
        <w:t>ลดลง</w:t>
      </w:r>
      <w:r w:rsidRPr="00105349">
        <w:rPr>
          <w:rFonts w:asciiTheme="majorBidi" w:hAnsiTheme="majorBidi" w:cstheme="majorBidi"/>
          <w:spacing w:val="6"/>
          <w:cs/>
        </w:rPr>
        <w:t>จากค่าเสื่อมราคาจำนวน</w:t>
      </w:r>
      <w:r w:rsidR="006F215B" w:rsidRPr="00105349">
        <w:rPr>
          <w:rFonts w:asciiTheme="majorBidi" w:hAnsiTheme="majorBidi" w:cstheme="majorBidi"/>
          <w:spacing w:val="6"/>
        </w:rPr>
        <w:t xml:space="preserve"> </w:t>
      </w:r>
      <w:bookmarkStart w:id="6" w:name="_Hlk117037824"/>
      <w:r w:rsidR="00105349" w:rsidRPr="00105349">
        <w:rPr>
          <w:rFonts w:asciiTheme="majorBidi" w:hAnsiTheme="majorBidi" w:cstheme="majorBidi"/>
          <w:spacing w:val="6"/>
        </w:rPr>
        <w:t>1</w:t>
      </w:r>
      <w:r w:rsidR="00981808" w:rsidRPr="00105349">
        <w:rPr>
          <w:rFonts w:asciiTheme="majorBidi" w:hAnsiTheme="majorBidi" w:cstheme="majorBidi"/>
          <w:spacing w:val="6"/>
          <w:cs/>
        </w:rPr>
        <w:t>,</w:t>
      </w:r>
      <w:r w:rsidR="00105349" w:rsidRPr="00105349">
        <w:rPr>
          <w:rFonts w:asciiTheme="majorBidi" w:hAnsiTheme="majorBidi" w:cstheme="majorBidi"/>
          <w:spacing w:val="6"/>
        </w:rPr>
        <w:t>132</w:t>
      </w:r>
      <w:r w:rsidR="00981808" w:rsidRPr="00105349">
        <w:rPr>
          <w:rFonts w:asciiTheme="majorBidi" w:hAnsiTheme="majorBidi" w:cstheme="majorBidi"/>
          <w:spacing w:val="6"/>
          <w:cs/>
        </w:rPr>
        <w:t>,</w:t>
      </w:r>
      <w:r w:rsidR="00105349" w:rsidRPr="00105349">
        <w:rPr>
          <w:rFonts w:asciiTheme="majorBidi" w:hAnsiTheme="majorBidi" w:cstheme="majorBidi"/>
          <w:spacing w:val="6"/>
        </w:rPr>
        <w:t>723</w:t>
      </w:r>
      <w:r w:rsidR="00981808" w:rsidRPr="00105349">
        <w:rPr>
          <w:rFonts w:asciiTheme="majorBidi" w:hAnsiTheme="majorBidi" w:cstheme="majorBidi"/>
          <w:spacing w:val="6"/>
        </w:rPr>
        <w:t xml:space="preserve"> </w:t>
      </w:r>
      <w:bookmarkEnd w:id="6"/>
      <w:r w:rsidRPr="00105349">
        <w:rPr>
          <w:rFonts w:asciiTheme="majorBidi" w:hAnsiTheme="majorBidi" w:cstheme="majorBidi"/>
          <w:spacing w:val="6"/>
          <w:cs/>
        </w:rPr>
        <w:t>บาท</w:t>
      </w:r>
      <w:r w:rsidR="00CD7EE7" w:rsidRPr="00105349">
        <w:rPr>
          <w:rFonts w:asciiTheme="majorBidi" w:hAnsiTheme="majorBidi" w:cstheme="majorBidi"/>
          <w:spacing w:val="6"/>
        </w:rPr>
        <w:t xml:space="preserve"> </w:t>
      </w:r>
      <w:r w:rsidR="00CD7EE7" w:rsidRPr="00105349">
        <w:rPr>
          <w:rFonts w:asciiTheme="majorBidi" w:hAnsiTheme="majorBidi" w:cstheme="majorBidi"/>
          <w:spacing w:val="6"/>
          <w:cs/>
        </w:rPr>
        <w:t>และการจำหน่าย ตัด</w:t>
      </w:r>
      <w:r w:rsidR="00CD7EE7" w:rsidRPr="00105349">
        <w:rPr>
          <w:rFonts w:asciiTheme="majorBidi" w:hAnsiTheme="majorBidi" w:cstheme="majorBidi"/>
          <w:cs/>
        </w:rPr>
        <w:t>จำหน่าย และ</w:t>
      </w:r>
      <w:r w:rsidR="0075677B" w:rsidRPr="00105349">
        <w:rPr>
          <w:rFonts w:asciiTheme="majorBidi" w:hAnsiTheme="majorBidi" w:cstheme="majorBidi"/>
          <w:cs/>
        </w:rPr>
        <w:t>การโอนค่าเสื่อมราคา</w:t>
      </w:r>
      <w:r w:rsidR="00713B69" w:rsidRPr="00105349">
        <w:rPr>
          <w:rFonts w:asciiTheme="majorBidi" w:hAnsiTheme="majorBidi" w:cstheme="majorBidi"/>
          <w:cs/>
        </w:rPr>
        <w:t>เพื่อรับรู้</w:t>
      </w:r>
      <w:r w:rsidR="0075677B" w:rsidRPr="00105349">
        <w:rPr>
          <w:rFonts w:asciiTheme="majorBidi" w:hAnsiTheme="majorBidi" w:cstheme="majorBidi"/>
          <w:cs/>
        </w:rPr>
        <w:t>เป็นส่วนหนึ่งของต้นทุนการพัฒนาโปรแกรมภายใต้สินทรัพย์ไม่มีตัวตนอื่น</w:t>
      </w:r>
      <w:r w:rsidR="00CD7EE7" w:rsidRPr="00105349">
        <w:rPr>
          <w:rFonts w:asciiTheme="majorBidi" w:hAnsiTheme="majorBidi" w:cstheme="majorBidi"/>
          <w:cs/>
        </w:rPr>
        <w:t>นอกจากค่าความนิยมจำนวน</w:t>
      </w:r>
      <w:r w:rsidR="00384B15" w:rsidRPr="00105349">
        <w:rPr>
          <w:rFonts w:asciiTheme="majorBidi" w:hAnsiTheme="majorBidi" w:cstheme="majorBidi"/>
        </w:rPr>
        <w:t xml:space="preserve"> </w:t>
      </w:r>
      <w:bookmarkStart w:id="7" w:name="_Hlk117037853"/>
      <w:r w:rsidR="00105349" w:rsidRPr="00105349">
        <w:rPr>
          <w:rFonts w:asciiTheme="majorBidi" w:hAnsiTheme="majorBidi" w:cstheme="majorBidi"/>
        </w:rPr>
        <w:t>381</w:t>
      </w:r>
      <w:r w:rsidR="00F94AD7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951</w:t>
      </w:r>
      <w:r w:rsidR="00375624" w:rsidRPr="00105349">
        <w:rPr>
          <w:rFonts w:asciiTheme="majorBidi" w:hAnsiTheme="majorBidi" w:cstheme="majorBidi"/>
        </w:rPr>
        <w:t xml:space="preserve"> </w:t>
      </w:r>
      <w:bookmarkEnd w:id="7"/>
      <w:r w:rsidR="00CD7EE7" w:rsidRPr="00105349">
        <w:rPr>
          <w:rFonts w:asciiTheme="majorBidi" w:hAnsiTheme="majorBidi" w:cstheme="majorBidi"/>
          <w:cs/>
        </w:rPr>
        <w:t>บาท</w:t>
      </w:r>
    </w:p>
    <w:p w14:paraId="6279A24F" w14:textId="77777777" w:rsidR="00BD4FE3" w:rsidRPr="00105349" w:rsidRDefault="00B77E95" w:rsidP="00306659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" w:firstLine="142"/>
        <w:rPr>
          <w:rFonts w:asciiTheme="majorBidi" w:hAnsiTheme="majorBidi" w:cstheme="majorBidi"/>
          <w:b/>
          <w:bCs/>
        </w:rPr>
      </w:pPr>
      <w:bookmarkStart w:id="8" w:name="_Hlk71245934"/>
      <w:bookmarkEnd w:id="2"/>
      <w:r w:rsidRPr="00105349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6F548AE9" w14:textId="35B99C8C" w:rsidR="00B77E95" w:rsidRPr="00105349" w:rsidRDefault="00B77E95" w:rsidP="00306659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="00E467C6" w:rsidRPr="00105349">
        <w:rPr>
          <w:rFonts w:asciiTheme="majorBidi" w:hAnsiTheme="majorBidi" w:cstheme="majorBidi"/>
          <w:spacing w:val="-4"/>
        </w:rPr>
        <w:t xml:space="preserve"> </w:t>
      </w:r>
      <w:r w:rsidR="00E467C6"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="00E467C6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cs/>
        </w:rPr>
        <w:t>สินทรัพย์สิทธิการใช้ในงบการเงินรวม</w:t>
      </w:r>
      <w:r w:rsidR="004C756F" w:rsidRPr="00105349">
        <w:rPr>
          <w:rFonts w:asciiTheme="majorBidi" w:hAnsiTheme="majorBidi" w:cstheme="majorBidi"/>
          <w:cs/>
        </w:rPr>
        <w:t xml:space="preserve"> และงบการเงินเฉพาะกิจการ</w:t>
      </w:r>
      <w:r w:rsidR="00262231" w:rsidRPr="00105349">
        <w:rPr>
          <w:rFonts w:asciiTheme="majorBidi" w:hAnsiTheme="majorBidi" w:cstheme="majorBidi"/>
          <w:cs/>
        </w:rPr>
        <w:t xml:space="preserve">ลดลงจำนวน </w:t>
      </w:r>
      <w:r w:rsidR="00105349" w:rsidRPr="00105349">
        <w:rPr>
          <w:rFonts w:asciiTheme="majorBidi" w:hAnsiTheme="majorBidi" w:cstheme="majorBidi"/>
        </w:rPr>
        <w:t>721</w:t>
      </w:r>
      <w:r w:rsidR="00262231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738</w:t>
      </w:r>
      <w:r w:rsidR="00262231" w:rsidRPr="00105349">
        <w:rPr>
          <w:rFonts w:asciiTheme="majorBidi" w:hAnsiTheme="majorBidi" w:cstheme="majorBidi"/>
        </w:rPr>
        <w:t xml:space="preserve"> </w:t>
      </w:r>
      <w:r w:rsidR="00262231" w:rsidRPr="00105349">
        <w:rPr>
          <w:rFonts w:asciiTheme="majorBidi" w:hAnsiTheme="majorBidi" w:cstheme="majorBidi"/>
          <w:cs/>
        </w:rPr>
        <w:t>บาท ส่วนใหญ่ลดลง เนื่องจาก</w:t>
      </w:r>
      <w:r w:rsidR="00211FFC" w:rsidRPr="00105349">
        <w:rPr>
          <w:rFonts w:asciiTheme="majorBidi" w:hAnsiTheme="majorBidi" w:cstheme="majorBidi"/>
          <w:cs/>
        </w:rPr>
        <w:t>ค่าเสื่อมราคาจำนวน</w:t>
      </w:r>
      <w:r w:rsidR="009359CD"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681</w:t>
      </w:r>
      <w:r w:rsidR="009359CD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106</w:t>
      </w:r>
      <w:r w:rsidR="009359CD" w:rsidRPr="00105349">
        <w:rPr>
          <w:rFonts w:asciiTheme="majorBidi" w:hAnsiTheme="majorBidi" w:cstheme="majorBidi"/>
        </w:rPr>
        <w:t xml:space="preserve"> </w:t>
      </w:r>
      <w:r w:rsidR="0051745C" w:rsidRPr="00105349">
        <w:rPr>
          <w:rFonts w:asciiTheme="majorBidi" w:hAnsiTheme="majorBidi" w:cstheme="majorBidi"/>
          <w:cs/>
        </w:rPr>
        <w:t>บาท</w:t>
      </w:r>
      <w:r w:rsidR="00B24F28" w:rsidRPr="00105349">
        <w:rPr>
          <w:rFonts w:asciiTheme="majorBidi" w:hAnsiTheme="majorBidi" w:cstheme="majorBidi"/>
        </w:rPr>
        <w:t xml:space="preserve"> </w:t>
      </w:r>
      <w:r w:rsidR="00B24F28" w:rsidRPr="00105349">
        <w:rPr>
          <w:rFonts w:asciiTheme="majorBidi" w:hAnsiTheme="majorBidi" w:cstheme="majorBidi"/>
          <w:spacing w:val="-6"/>
          <w:cs/>
        </w:rPr>
        <w:t>และ</w:t>
      </w:r>
      <w:r w:rsidR="001F32E8" w:rsidRPr="00105349">
        <w:rPr>
          <w:rFonts w:asciiTheme="majorBidi" w:hAnsiTheme="majorBidi" w:cstheme="majorBidi"/>
          <w:spacing w:val="-6"/>
          <w:cs/>
        </w:rPr>
        <w:t>การโอนค่าเสื่อมราคา</w:t>
      </w:r>
      <w:r w:rsidR="00713B69" w:rsidRPr="00105349">
        <w:rPr>
          <w:rFonts w:asciiTheme="majorBidi" w:hAnsiTheme="majorBidi" w:cstheme="majorBidi"/>
          <w:spacing w:val="-6"/>
          <w:cs/>
        </w:rPr>
        <w:t>เพื่อรับรู้</w:t>
      </w:r>
      <w:r w:rsidR="001F32E8" w:rsidRPr="00105349">
        <w:rPr>
          <w:rFonts w:asciiTheme="majorBidi" w:hAnsiTheme="majorBidi" w:cstheme="majorBidi"/>
          <w:spacing w:val="-6"/>
          <w:cs/>
        </w:rPr>
        <w:t>เป็นส่วนหนึ่งของต้นทุนการพัฒนาโปรแกรมภายใต้สินทรัพย์ไม่มี</w:t>
      </w:r>
      <w:r w:rsidR="001F32E8" w:rsidRPr="00105349">
        <w:rPr>
          <w:rFonts w:asciiTheme="majorBidi" w:hAnsiTheme="majorBidi" w:cstheme="majorBidi"/>
          <w:cs/>
        </w:rPr>
        <w:t>ตัวตนอื่นนอกจากค่าความนิยม</w:t>
      </w:r>
      <w:r w:rsidR="00B24F28" w:rsidRPr="00105349">
        <w:rPr>
          <w:rFonts w:asciiTheme="majorBidi" w:hAnsiTheme="majorBidi" w:cstheme="majorBidi"/>
          <w:cs/>
        </w:rPr>
        <w:t>จำนวน</w:t>
      </w:r>
      <w:r w:rsidR="00384B15" w:rsidRPr="00105349">
        <w:rPr>
          <w:rFonts w:asciiTheme="majorBidi" w:hAnsiTheme="majorBidi" w:cstheme="majorBidi"/>
        </w:rPr>
        <w:t xml:space="preserve"> </w:t>
      </w:r>
      <w:bookmarkStart w:id="9" w:name="_Hlk117037905"/>
      <w:r w:rsidR="00105349" w:rsidRPr="00105349">
        <w:rPr>
          <w:rFonts w:asciiTheme="majorBidi" w:hAnsiTheme="majorBidi" w:cstheme="majorBidi"/>
        </w:rPr>
        <w:t>166</w:t>
      </w:r>
      <w:r w:rsidR="00E77D56" w:rsidRPr="00105349">
        <w:rPr>
          <w:rFonts w:asciiTheme="majorBidi" w:hAnsiTheme="majorBidi" w:cstheme="majorBidi"/>
          <w:cs/>
        </w:rPr>
        <w:t>,</w:t>
      </w:r>
      <w:bookmarkEnd w:id="9"/>
      <w:r w:rsidR="00105349" w:rsidRPr="00105349">
        <w:rPr>
          <w:rFonts w:asciiTheme="majorBidi" w:hAnsiTheme="majorBidi" w:cstheme="majorBidi"/>
        </w:rPr>
        <w:t>094</w:t>
      </w:r>
      <w:r w:rsidR="00EA0C3E" w:rsidRPr="00105349">
        <w:rPr>
          <w:rFonts w:asciiTheme="majorBidi" w:hAnsiTheme="majorBidi" w:cstheme="majorBidi"/>
        </w:rPr>
        <w:t xml:space="preserve"> </w:t>
      </w:r>
      <w:r w:rsidR="00B24F28" w:rsidRPr="00105349">
        <w:rPr>
          <w:rFonts w:asciiTheme="majorBidi" w:hAnsiTheme="majorBidi" w:cstheme="majorBidi"/>
          <w:cs/>
        </w:rPr>
        <w:t>บาท</w:t>
      </w:r>
      <w:r w:rsidR="00262231" w:rsidRPr="00105349">
        <w:rPr>
          <w:rFonts w:asciiTheme="majorBidi" w:hAnsiTheme="majorBidi" w:cstheme="majorBidi"/>
          <w:cs/>
        </w:rPr>
        <w:t xml:space="preserve"> ในขณะเดียวกันเพิ่มขึ้นจากการเปลี่ยนแปลงสัญญาเช่าจำนวน </w:t>
      </w:r>
      <w:r w:rsidR="00105349" w:rsidRPr="00105349">
        <w:rPr>
          <w:rFonts w:asciiTheme="majorBidi" w:hAnsiTheme="majorBidi" w:cstheme="majorBidi"/>
        </w:rPr>
        <w:t>125</w:t>
      </w:r>
      <w:r w:rsidR="00262231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462</w:t>
      </w:r>
      <w:r w:rsidR="00262231" w:rsidRPr="00105349">
        <w:rPr>
          <w:rFonts w:asciiTheme="majorBidi" w:hAnsiTheme="majorBidi" w:cstheme="majorBidi"/>
        </w:rPr>
        <w:t xml:space="preserve"> </w:t>
      </w:r>
      <w:r w:rsidR="00262231" w:rsidRPr="00105349">
        <w:rPr>
          <w:rFonts w:asciiTheme="majorBidi" w:hAnsiTheme="majorBidi" w:cstheme="majorBidi"/>
          <w:cs/>
        </w:rPr>
        <w:t>บาท</w:t>
      </w:r>
    </w:p>
    <w:bookmarkEnd w:id="8"/>
    <w:p w14:paraId="19620129" w14:textId="77777777" w:rsidR="008334C7" w:rsidRPr="00105349" w:rsidRDefault="006376D2" w:rsidP="00A41A2E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06" w:firstLine="142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olor w:val="60CAF3"/>
          <w:cs/>
        </w:rPr>
        <w:br w:type="page"/>
      </w:r>
      <w:r w:rsidR="003D077E" w:rsidRPr="00105349">
        <w:rPr>
          <w:rFonts w:asciiTheme="majorBidi" w:hAnsiTheme="majorBidi" w:cstheme="majorBidi"/>
          <w:b/>
          <w:bCs/>
          <w:cs/>
        </w:rPr>
        <w:lastRenderedPageBreak/>
        <w:t>สินทรัพย์ไม่มีตัวตน</w:t>
      </w:r>
      <w:r w:rsidR="0081508A" w:rsidRPr="00105349">
        <w:rPr>
          <w:rFonts w:asciiTheme="majorBidi" w:hAnsiTheme="majorBidi" w:cstheme="majorBidi"/>
          <w:b/>
          <w:bCs/>
          <w:cs/>
        </w:rPr>
        <w:t>อื่นนอกจากค่าความนิยม</w:t>
      </w:r>
    </w:p>
    <w:p w14:paraId="5FD346C1" w14:textId="3C0E1493" w:rsidR="008334C7" w:rsidRPr="00105349" w:rsidRDefault="008334C7" w:rsidP="00014B85">
      <w:pPr>
        <w:adjustRightInd w:val="0"/>
        <w:spacing w:after="240" w:line="80" w:lineRule="atLeast"/>
        <w:ind w:left="547" w:right="29"/>
        <w:jc w:val="thaiDistribute"/>
        <w:rPr>
          <w:rFonts w:asciiTheme="majorBidi" w:hAnsiTheme="majorBidi" w:cstheme="majorBidi"/>
          <w:spacing w:val="-4"/>
          <w:cs/>
        </w:rPr>
      </w:pPr>
      <w:r w:rsidRPr="00105349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="00E467C6" w:rsidRPr="00105349">
        <w:rPr>
          <w:rFonts w:asciiTheme="majorBidi" w:hAnsiTheme="majorBidi" w:cstheme="majorBidi"/>
          <w:spacing w:val="-4"/>
        </w:rPr>
        <w:t xml:space="preserve"> </w:t>
      </w:r>
      <w:r w:rsidR="00E467C6"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="00E467C6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สินทรัพย์ไม่มีตัวตนอื่นนอกจากค่าความนิยมในงบการเงินรวม</w:t>
      </w:r>
      <w:r w:rsidR="00145032" w:rsidRPr="00105349">
        <w:rPr>
          <w:rFonts w:asciiTheme="majorBidi" w:hAnsiTheme="majorBidi" w:cstheme="majorBidi"/>
          <w:spacing w:val="-4"/>
          <w:cs/>
        </w:rPr>
        <w:t>เพิ่มขึ้น</w:t>
      </w:r>
      <w:r w:rsidRPr="00105349">
        <w:rPr>
          <w:rFonts w:asciiTheme="majorBidi" w:hAnsiTheme="majorBidi" w:cstheme="majorBidi"/>
          <w:spacing w:val="-4"/>
          <w:cs/>
        </w:rPr>
        <w:t xml:space="preserve">จำนวน </w:t>
      </w:r>
      <w:bookmarkStart w:id="10" w:name="_Hlk117037925"/>
      <w:r w:rsidR="00105349" w:rsidRPr="00105349">
        <w:rPr>
          <w:rFonts w:asciiTheme="majorBidi" w:hAnsiTheme="majorBidi" w:cstheme="majorBidi"/>
          <w:spacing w:val="2"/>
        </w:rPr>
        <w:t>7</w:t>
      </w:r>
      <w:r w:rsidR="00EA0C3E" w:rsidRPr="00105349">
        <w:rPr>
          <w:rFonts w:asciiTheme="majorBidi" w:hAnsiTheme="majorBidi" w:cstheme="majorBidi"/>
          <w:spacing w:val="2"/>
        </w:rPr>
        <w:t>,</w:t>
      </w:r>
      <w:r w:rsidR="00105349" w:rsidRPr="00105349">
        <w:rPr>
          <w:rFonts w:asciiTheme="majorBidi" w:hAnsiTheme="majorBidi" w:cstheme="majorBidi"/>
          <w:spacing w:val="2"/>
        </w:rPr>
        <w:t>075</w:t>
      </w:r>
      <w:r w:rsidR="00EA0C3E" w:rsidRPr="00105349">
        <w:rPr>
          <w:rFonts w:asciiTheme="majorBidi" w:hAnsiTheme="majorBidi" w:cstheme="majorBidi"/>
          <w:spacing w:val="2"/>
        </w:rPr>
        <w:t>,</w:t>
      </w:r>
      <w:r w:rsidR="00105349" w:rsidRPr="00105349">
        <w:rPr>
          <w:rFonts w:asciiTheme="majorBidi" w:hAnsiTheme="majorBidi" w:cstheme="majorBidi"/>
          <w:spacing w:val="2"/>
        </w:rPr>
        <w:t>080</w:t>
      </w:r>
      <w:r w:rsidR="00634BA0" w:rsidRPr="00105349">
        <w:rPr>
          <w:rFonts w:asciiTheme="majorBidi" w:hAnsiTheme="majorBidi" w:cstheme="majorBidi"/>
          <w:spacing w:val="2"/>
          <w:cs/>
        </w:rPr>
        <w:t xml:space="preserve"> </w:t>
      </w:r>
      <w:bookmarkEnd w:id="10"/>
      <w:r w:rsidRPr="00105349">
        <w:rPr>
          <w:rFonts w:asciiTheme="majorBidi" w:hAnsiTheme="majorBidi" w:cstheme="majorBidi"/>
          <w:spacing w:val="2"/>
          <w:cs/>
        </w:rPr>
        <w:t xml:space="preserve">บาท </w:t>
      </w:r>
      <w:r w:rsidR="00D865BD" w:rsidRPr="00105349">
        <w:rPr>
          <w:rFonts w:asciiTheme="majorBidi" w:hAnsiTheme="majorBidi" w:cstheme="majorBidi"/>
          <w:spacing w:val="2"/>
          <w:cs/>
        </w:rPr>
        <w:t>ส่วนใหญ่</w:t>
      </w:r>
      <w:r w:rsidR="00145032" w:rsidRPr="00105349">
        <w:rPr>
          <w:rFonts w:asciiTheme="majorBidi" w:hAnsiTheme="majorBidi" w:cstheme="majorBidi"/>
          <w:spacing w:val="2"/>
          <w:cs/>
        </w:rPr>
        <w:t>เพิ่มขึ้น</w:t>
      </w:r>
      <w:r w:rsidRPr="00105349">
        <w:rPr>
          <w:rFonts w:asciiTheme="majorBidi" w:hAnsiTheme="majorBidi" w:cstheme="majorBidi"/>
          <w:spacing w:val="2"/>
          <w:cs/>
        </w:rPr>
        <w:t>เนื่องจาก</w:t>
      </w:r>
      <w:r w:rsidR="00477482" w:rsidRPr="00105349">
        <w:rPr>
          <w:rFonts w:asciiTheme="majorBidi" w:hAnsiTheme="majorBidi" w:cstheme="majorBidi"/>
          <w:spacing w:val="2"/>
          <w:cs/>
        </w:rPr>
        <w:t>กลุ่มบริษัท</w:t>
      </w:r>
      <w:r w:rsidR="00D865BD" w:rsidRPr="00105349">
        <w:rPr>
          <w:rFonts w:asciiTheme="majorBidi" w:hAnsiTheme="majorBidi" w:cstheme="majorBidi"/>
          <w:spacing w:val="2"/>
          <w:cs/>
        </w:rPr>
        <w:t>รับรู้ค่าใช้จ่ายในการพัฒนาซอฟ</w:t>
      </w:r>
      <w:r w:rsidR="00A617AE" w:rsidRPr="00105349">
        <w:rPr>
          <w:rFonts w:asciiTheme="majorBidi" w:hAnsiTheme="majorBidi" w:cstheme="majorBidi"/>
          <w:spacing w:val="2"/>
          <w:cs/>
        </w:rPr>
        <w:t>ต์</w:t>
      </w:r>
      <w:r w:rsidR="00D865BD" w:rsidRPr="00105349">
        <w:rPr>
          <w:rFonts w:asciiTheme="majorBidi" w:hAnsiTheme="majorBidi" w:cstheme="majorBidi"/>
          <w:spacing w:val="2"/>
          <w:cs/>
        </w:rPr>
        <w:t>แวร์เป็น</w:t>
      </w:r>
      <w:r w:rsidR="00D865BD" w:rsidRPr="00105349">
        <w:rPr>
          <w:rFonts w:asciiTheme="majorBidi" w:hAnsiTheme="majorBidi" w:cstheme="majorBidi"/>
          <w:spacing w:val="-6"/>
          <w:cs/>
        </w:rPr>
        <w:t>สินทรัพย์ไม่มีตัวตนจำนวน</w:t>
      </w:r>
      <w:r w:rsidR="00814F5D" w:rsidRPr="00105349">
        <w:rPr>
          <w:rFonts w:asciiTheme="majorBidi" w:hAnsiTheme="majorBidi" w:cstheme="majorBidi"/>
          <w:spacing w:val="-6"/>
        </w:rPr>
        <w:t xml:space="preserve"> </w:t>
      </w:r>
      <w:bookmarkStart w:id="11" w:name="_Hlk117037936"/>
      <w:r w:rsidR="00105349" w:rsidRPr="00105349">
        <w:rPr>
          <w:rFonts w:asciiTheme="majorBidi" w:hAnsiTheme="majorBidi" w:cstheme="majorBidi"/>
          <w:spacing w:val="-6"/>
        </w:rPr>
        <w:t>10</w:t>
      </w:r>
      <w:r w:rsidR="007E5DF9" w:rsidRPr="00105349">
        <w:rPr>
          <w:rFonts w:asciiTheme="majorBidi" w:hAnsiTheme="majorBidi" w:cstheme="majorBidi"/>
          <w:spacing w:val="-6"/>
          <w:cs/>
        </w:rPr>
        <w:t>,</w:t>
      </w:r>
      <w:r w:rsidR="00105349" w:rsidRPr="00105349">
        <w:rPr>
          <w:rFonts w:asciiTheme="majorBidi" w:hAnsiTheme="majorBidi" w:cstheme="majorBidi"/>
          <w:spacing w:val="-6"/>
        </w:rPr>
        <w:t>320</w:t>
      </w:r>
      <w:r w:rsidR="007E5DF9" w:rsidRPr="00105349">
        <w:rPr>
          <w:rFonts w:asciiTheme="majorBidi" w:hAnsiTheme="majorBidi" w:cstheme="majorBidi"/>
          <w:spacing w:val="-6"/>
          <w:cs/>
        </w:rPr>
        <w:t>,</w:t>
      </w:r>
      <w:r w:rsidR="00105349" w:rsidRPr="00105349">
        <w:rPr>
          <w:rFonts w:asciiTheme="majorBidi" w:hAnsiTheme="majorBidi" w:cstheme="majorBidi"/>
          <w:spacing w:val="-6"/>
        </w:rPr>
        <w:t>633</w:t>
      </w:r>
      <w:r w:rsidR="00783DDC" w:rsidRPr="00105349">
        <w:rPr>
          <w:rFonts w:asciiTheme="majorBidi" w:hAnsiTheme="majorBidi" w:cstheme="majorBidi"/>
          <w:spacing w:val="-6"/>
        </w:rPr>
        <w:t xml:space="preserve"> </w:t>
      </w:r>
      <w:r w:rsidR="00D865BD" w:rsidRPr="00105349">
        <w:rPr>
          <w:rFonts w:asciiTheme="majorBidi" w:hAnsiTheme="majorBidi" w:cstheme="majorBidi"/>
          <w:spacing w:val="-6"/>
          <w:cs/>
        </w:rPr>
        <w:t xml:space="preserve">บาท </w:t>
      </w:r>
      <w:bookmarkEnd w:id="11"/>
      <w:r w:rsidR="002373CD" w:rsidRPr="00105349">
        <w:rPr>
          <w:rFonts w:asciiTheme="majorBidi" w:hAnsiTheme="majorBidi" w:cstheme="majorBidi"/>
          <w:spacing w:val="-6"/>
          <w:cs/>
        </w:rPr>
        <w:t>และสินทรัพย์ไม่มีตัวตนระหว่างติดตั้งจำนวน</w:t>
      </w:r>
      <w:r w:rsidR="00211FFC" w:rsidRPr="00105349">
        <w:rPr>
          <w:rFonts w:asciiTheme="majorBidi" w:hAnsiTheme="majorBidi" w:cstheme="majorBidi"/>
          <w:spacing w:val="-6"/>
          <w:cs/>
        </w:rPr>
        <w:t xml:space="preserve"> </w:t>
      </w:r>
      <w:r w:rsidR="00105349" w:rsidRPr="00105349">
        <w:rPr>
          <w:rFonts w:asciiTheme="majorBidi" w:hAnsiTheme="majorBidi" w:cstheme="majorBidi"/>
          <w:spacing w:val="-6"/>
        </w:rPr>
        <w:t>5</w:t>
      </w:r>
      <w:r w:rsidR="00211FFC" w:rsidRPr="00105349">
        <w:rPr>
          <w:rFonts w:asciiTheme="majorBidi" w:hAnsiTheme="majorBidi" w:cstheme="majorBidi"/>
          <w:spacing w:val="-6"/>
        </w:rPr>
        <w:t>,</w:t>
      </w:r>
      <w:r w:rsidR="00105349" w:rsidRPr="00105349">
        <w:rPr>
          <w:rFonts w:asciiTheme="majorBidi" w:hAnsiTheme="majorBidi" w:cstheme="majorBidi"/>
          <w:spacing w:val="-6"/>
        </w:rPr>
        <w:t>234</w:t>
      </w:r>
      <w:r w:rsidR="00211FFC" w:rsidRPr="00105349">
        <w:rPr>
          <w:rFonts w:asciiTheme="majorBidi" w:hAnsiTheme="majorBidi" w:cstheme="majorBidi"/>
          <w:spacing w:val="-6"/>
        </w:rPr>
        <w:t>,</w:t>
      </w:r>
      <w:r w:rsidR="00105349" w:rsidRPr="00105349">
        <w:rPr>
          <w:rFonts w:asciiTheme="majorBidi" w:hAnsiTheme="majorBidi" w:cstheme="majorBidi"/>
          <w:spacing w:val="-6"/>
        </w:rPr>
        <w:t>925</w:t>
      </w:r>
      <w:r w:rsidR="00211FFC" w:rsidRPr="00105349">
        <w:rPr>
          <w:rFonts w:asciiTheme="majorBidi" w:hAnsiTheme="majorBidi" w:cstheme="majorBidi"/>
          <w:spacing w:val="-6"/>
        </w:rPr>
        <w:t xml:space="preserve"> </w:t>
      </w:r>
      <w:r w:rsidR="002373CD" w:rsidRPr="00105349">
        <w:rPr>
          <w:rFonts w:asciiTheme="majorBidi" w:hAnsiTheme="majorBidi" w:cstheme="majorBidi"/>
          <w:spacing w:val="-4"/>
          <w:cs/>
        </w:rPr>
        <w:t>บาท</w:t>
      </w:r>
      <w:r w:rsidR="00D865BD" w:rsidRPr="00105349">
        <w:rPr>
          <w:rFonts w:asciiTheme="majorBidi" w:hAnsiTheme="majorBidi" w:cstheme="majorBidi"/>
          <w:spacing w:val="2"/>
          <w:cs/>
        </w:rPr>
        <w:t>ในขณะเดียวกัน</w:t>
      </w:r>
      <w:r w:rsidR="00145032" w:rsidRPr="00105349">
        <w:rPr>
          <w:rFonts w:asciiTheme="majorBidi" w:hAnsiTheme="majorBidi" w:cstheme="majorBidi"/>
          <w:spacing w:val="2"/>
          <w:cs/>
        </w:rPr>
        <w:t>ลดลง</w:t>
      </w:r>
      <w:r w:rsidR="00D865BD" w:rsidRPr="00105349">
        <w:rPr>
          <w:rFonts w:asciiTheme="majorBidi" w:hAnsiTheme="majorBidi" w:cstheme="majorBidi"/>
          <w:spacing w:val="2"/>
          <w:cs/>
        </w:rPr>
        <w:t>จากค่าตัดจำหน่ายจำนวน</w:t>
      </w:r>
      <w:bookmarkStart w:id="12" w:name="_Hlk117037949"/>
      <w:r w:rsidR="00DE23DA" w:rsidRPr="00105349">
        <w:rPr>
          <w:rFonts w:asciiTheme="majorBidi" w:hAnsiTheme="majorBidi" w:cstheme="majorBidi"/>
          <w:spacing w:val="2"/>
        </w:rPr>
        <w:t xml:space="preserve"> </w:t>
      </w:r>
      <w:bookmarkEnd w:id="12"/>
      <w:r w:rsidR="00105349" w:rsidRPr="00105349">
        <w:rPr>
          <w:rFonts w:asciiTheme="majorBidi" w:hAnsiTheme="majorBidi" w:cstheme="majorBidi"/>
          <w:spacing w:val="2"/>
        </w:rPr>
        <w:t>8</w:t>
      </w:r>
      <w:r w:rsidR="007E5DF9" w:rsidRPr="00105349">
        <w:rPr>
          <w:rFonts w:asciiTheme="majorBidi" w:hAnsiTheme="majorBidi" w:cstheme="majorBidi"/>
          <w:spacing w:val="2"/>
          <w:cs/>
        </w:rPr>
        <w:t>,</w:t>
      </w:r>
      <w:r w:rsidR="00105349" w:rsidRPr="00105349">
        <w:rPr>
          <w:rFonts w:asciiTheme="majorBidi" w:hAnsiTheme="majorBidi" w:cstheme="majorBidi"/>
          <w:spacing w:val="2"/>
        </w:rPr>
        <w:t>480</w:t>
      </w:r>
      <w:r w:rsidR="007E5DF9" w:rsidRPr="00105349">
        <w:rPr>
          <w:rFonts w:asciiTheme="majorBidi" w:hAnsiTheme="majorBidi" w:cstheme="majorBidi"/>
          <w:spacing w:val="2"/>
          <w:cs/>
        </w:rPr>
        <w:t>,</w:t>
      </w:r>
      <w:r w:rsidR="00105349" w:rsidRPr="00105349">
        <w:rPr>
          <w:rFonts w:asciiTheme="majorBidi" w:hAnsiTheme="majorBidi" w:cstheme="majorBidi"/>
          <w:spacing w:val="2"/>
        </w:rPr>
        <w:t>478</w:t>
      </w:r>
      <w:r w:rsidR="00211FFC" w:rsidRPr="00105349">
        <w:rPr>
          <w:rFonts w:asciiTheme="majorBidi" w:hAnsiTheme="majorBidi" w:cstheme="majorBidi"/>
          <w:spacing w:val="-4"/>
        </w:rPr>
        <w:t xml:space="preserve"> </w:t>
      </w:r>
      <w:r w:rsidR="00D865BD" w:rsidRPr="00105349">
        <w:rPr>
          <w:rFonts w:asciiTheme="majorBidi" w:hAnsiTheme="majorBidi" w:cstheme="majorBidi"/>
          <w:spacing w:val="2"/>
          <w:cs/>
        </w:rPr>
        <w:t>บาท</w:t>
      </w:r>
    </w:p>
    <w:p w14:paraId="474E312E" w14:textId="3DA83447" w:rsidR="008334C7" w:rsidRPr="00105349" w:rsidRDefault="008334C7" w:rsidP="00855E20">
      <w:pPr>
        <w:adjustRightInd w:val="0"/>
        <w:ind w:left="547" w:right="29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="00E467C6" w:rsidRPr="00105349">
        <w:rPr>
          <w:rFonts w:asciiTheme="majorBidi" w:hAnsiTheme="majorBidi" w:cstheme="majorBidi"/>
          <w:spacing w:val="-4"/>
        </w:rPr>
        <w:t xml:space="preserve"> </w:t>
      </w:r>
      <w:r w:rsidR="00E467C6"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="00E467C6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cs/>
        </w:rPr>
        <w:t>สินทรัพย์ไม่มีตัวตนอื่นนอกจากค่าความนิยมในงบการเงินเฉพาะกิจการ</w:t>
      </w:r>
      <w:r w:rsidR="00145032" w:rsidRPr="00105349">
        <w:rPr>
          <w:rFonts w:asciiTheme="majorBidi" w:hAnsiTheme="majorBidi" w:cstheme="majorBidi"/>
          <w:cs/>
        </w:rPr>
        <w:t>เพิ่มขึ้น</w:t>
      </w:r>
      <w:r w:rsidRPr="00105349">
        <w:rPr>
          <w:rFonts w:asciiTheme="majorBidi" w:hAnsiTheme="majorBidi" w:cstheme="majorBidi"/>
          <w:cs/>
        </w:rPr>
        <w:t>จำนวน</w:t>
      </w:r>
      <w:r w:rsidR="00DE23DA"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7</w:t>
      </w:r>
      <w:r w:rsidR="006F6942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471</w:t>
      </w:r>
      <w:r w:rsidR="006F6942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132</w:t>
      </w:r>
      <w:r w:rsidRPr="00105349">
        <w:rPr>
          <w:rFonts w:asciiTheme="majorBidi" w:hAnsiTheme="majorBidi" w:cstheme="majorBidi"/>
          <w:cs/>
        </w:rPr>
        <w:t xml:space="preserve"> </w:t>
      </w:r>
      <w:r w:rsidR="004954D2" w:rsidRPr="00105349">
        <w:rPr>
          <w:rFonts w:asciiTheme="majorBidi" w:hAnsiTheme="majorBidi" w:cstheme="majorBidi"/>
          <w:cs/>
        </w:rPr>
        <w:t xml:space="preserve">บาท </w:t>
      </w:r>
      <w:r w:rsidR="00D865BD" w:rsidRPr="00105349">
        <w:rPr>
          <w:rFonts w:asciiTheme="majorBidi" w:hAnsiTheme="majorBidi" w:cstheme="majorBidi"/>
          <w:cs/>
        </w:rPr>
        <w:t>ส่วนใหญ่</w:t>
      </w:r>
      <w:r w:rsidR="00145032" w:rsidRPr="00105349">
        <w:rPr>
          <w:rFonts w:asciiTheme="majorBidi" w:hAnsiTheme="majorBidi" w:cstheme="majorBidi"/>
          <w:cs/>
        </w:rPr>
        <w:t>เพิ่มขึ้นเ</w:t>
      </w:r>
      <w:r w:rsidRPr="00105349">
        <w:rPr>
          <w:rFonts w:asciiTheme="majorBidi" w:hAnsiTheme="majorBidi" w:cstheme="majorBidi"/>
          <w:cs/>
        </w:rPr>
        <w:t>นื่องจาก</w:t>
      </w:r>
      <w:r w:rsidR="00D865BD" w:rsidRPr="00105349">
        <w:rPr>
          <w:rFonts w:asciiTheme="majorBidi" w:hAnsiTheme="majorBidi" w:cstheme="majorBidi"/>
          <w:cs/>
        </w:rPr>
        <w:t>บริษัทรับรู้ค่าใช้จ่ายในการพัฒนาซอฟ</w:t>
      </w:r>
      <w:r w:rsidR="00A617AE" w:rsidRPr="00105349">
        <w:rPr>
          <w:rFonts w:asciiTheme="majorBidi" w:hAnsiTheme="majorBidi" w:cstheme="majorBidi"/>
          <w:cs/>
        </w:rPr>
        <w:t>ต์</w:t>
      </w:r>
      <w:r w:rsidR="00D865BD" w:rsidRPr="00105349">
        <w:rPr>
          <w:rFonts w:asciiTheme="majorBidi" w:hAnsiTheme="majorBidi" w:cstheme="majorBidi"/>
          <w:cs/>
        </w:rPr>
        <w:t>แวร์เป็นสินทรัพย์ไม่มีตัวตน</w:t>
      </w:r>
      <w:r w:rsidRPr="00105349">
        <w:rPr>
          <w:rFonts w:asciiTheme="majorBidi" w:hAnsiTheme="majorBidi" w:cstheme="majorBidi"/>
          <w:cs/>
        </w:rPr>
        <w:t>จำนวน</w:t>
      </w:r>
      <w:r w:rsidR="007350A1" w:rsidRPr="00105349">
        <w:rPr>
          <w:rFonts w:asciiTheme="majorBidi" w:hAnsiTheme="majorBidi" w:cstheme="majorBidi"/>
        </w:rPr>
        <w:t xml:space="preserve"> </w:t>
      </w:r>
      <w:bookmarkStart w:id="13" w:name="_Hlk117037986"/>
      <w:r w:rsidR="00105349" w:rsidRPr="00105349">
        <w:rPr>
          <w:rFonts w:asciiTheme="majorBidi" w:hAnsiTheme="majorBidi" w:cstheme="majorBidi"/>
        </w:rPr>
        <w:t>10</w:t>
      </w:r>
      <w:r w:rsidR="007E5DF9" w:rsidRPr="00105349">
        <w:rPr>
          <w:rFonts w:asciiTheme="majorBidi" w:hAnsiTheme="majorBidi" w:cstheme="majorBidi"/>
          <w:cs/>
        </w:rPr>
        <w:t>,</w:t>
      </w:r>
      <w:r w:rsidR="00105349" w:rsidRPr="00105349">
        <w:rPr>
          <w:rFonts w:asciiTheme="majorBidi" w:hAnsiTheme="majorBidi" w:cstheme="majorBidi"/>
        </w:rPr>
        <w:t>320</w:t>
      </w:r>
      <w:r w:rsidR="007E5DF9" w:rsidRPr="00105349">
        <w:rPr>
          <w:rFonts w:asciiTheme="majorBidi" w:hAnsiTheme="majorBidi" w:cstheme="majorBidi"/>
          <w:cs/>
        </w:rPr>
        <w:t>,</w:t>
      </w:r>
      <w:r w:rsidR="00105349" w:rsidRPr="00105349">
        <w:rPr>
          <w:rFonts w:asciiTheme="majorBidi" w:hAnsiTheme="majorBidi" w:cstheme="majorBidi"/>
        </w:rPr>
        <w:t>633</w:t>
      </w:r>
      <w:r w:rsidRPr="00105349">
        <w:rPr>
          <w:rFonts w:asciiTheme="majorBidi" w:hAnsiTheme="majorBidi" w:cstheme="majorBidi"/>
        </w:rPr>
        <w:t xml:space="preserve"> </w:t>
      </w:r>
      <w:bookmarkEnd w:id="13"/>
      <w:r w:rsidRPr="00105349">
        <w:rPr>
          <w:rFonts w:asciiTheme="majorBidi" w:hAnsiTheme="majorBidi" w:cstheme="majorBidi"/>
          <w:cs/>
        </w:rPr>
        <w:t xml:space="preserve">บาท </w:t>
      </w:r>
      <w:r w:rsidR="002373CD" w:rsidRPr="00105349">
        <w:rPr>
          <w:rFonts w:asciiTheme="majorBidi" w:hAnsiTheme="majorBidi" w:cstheme="majorBidi"/>
          <w:cs/>
        </w:rPr>
        <w:t>และสินทรัพย์ไม่มีตัวตนระหว่างติดตั้งจำนวน</w:t>
      </w:r>
      <w:r w:rsidR="00FC6C2C" w:rsidRPr="00105349">
        <w:rPr>
          <w:rFonts w:asciiTheme="majorBidi" w:hAnsiTheme="majorBidi" w:cstheme="majorBidi"/>
          <w:cs/>
        </w:rPr>
        <w:t xml:space="preserve"> </w:t>
      </w:r>
      <w:r w:rsidR="00105349" w:rsidRPr="00105349">
        <w:rPr>
          <w:rFonts w:asciiTheme="majorBidi" w:hAnsiTheme="majorBidi" w:cstheme="majorBidi"/>
        </w:rPr>
        <w:t>4</w:t>
      </w:r>
      <w:r w:rsidR="006F6942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552</w:t>
      </w:r>
      <w:r w:rsidR="006F6942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172</w:t>
      </w:r>
      <w:r w:rsidR="002373CD" w:rsidRPr="00105349">
        <w:rPr>
          <w:rFonts w:asciiTheme="majorBidi" w:hAnsiTheme="majorBidi" w:cstheme="majorBidi"/>
        </w:rPr>
        <w:t xml:space="preserve"> </w:t>
      </w:r>
      <w:r w:rsidR="002373CD" w:rsidRPr="00105349">
        <w:rPr>
          <w:rFonts w:asciiTheme="majorBidi" w:hAnsiTheme="majorBidi" w:cstheme="majorBidi"/>
          <w:cs/>
        </w:rPr>
        <w:t>บาท</w:t>
      </w:r>
      <w:r w:rsidR="003D555C" w:rsidRPr="00105349">
        <w:rPr>
          <w:rFonts w:asciiTheme="majorBidi" w:hAnsiTheme="majorBidi" w:cstheme="majorBidi"/>
          <w:cs/>
        </w:rPr>
        <w:t xml:space="preserve"> </w:t>
      </w:r>
      <w:r w:rsidRPr="00105349">
        <w:rPr>
          <w:rFonts w:asciiTheme="majorBidi" w:hAnsiTheme="majorBidi" w:cstheme="majorBidi"/>
          <w:cs/>
        </w:rPr>
        <w:t>ในขณะเดียวกัน</w:t>
      </w:r>
      <w:r w:rsidR="00145032" w:rsidRPr="00105349">
        <w:rPr>
          <w:rFonts w:asciiTheme="majorBidi" w:hAnsiTheme="majorBidi" w:cstheme="majorBidi"/>
          <w:cs/>
        </w:rPr>
        <w:t>ลดลง</w:t>
      </w:r>
      <w:r w:rsidRPr="00105349">
        <w:rPr>
          <w:rFonts w:asciiTheme="majorBidi" w:hAnsiTheme="majorBidi" w:cstheme="majorBidi"/>
          <w:cs/>
        </w:rPr>
        <w:t>จากค่าตัดจำหน่ายจำนวน</w:t>
      </w:r>
      <w:r w:rsidR="00DE23DA"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7</w:t>
      </w:r>
      <w:r w:rsidR="006F6942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401</w:t>
      </w:r>
      <w:r w:rsidR="006F6942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673</w:t>
      </w:r>
      <w:r w:rsidRPr="00105349">
        <w:rPr>
          <w:rFonts w:asciiTheme="majorBidi" w:hAnsiTheme="majorBidi" w:cstheme="majorBidi"/>
          <w:cs/>
        </w:rPr>
        <w:t xml:space="preserve"> บาท</w:t>
      </w:r>
    </w:p>
    <w:p w14:paraId="1DC18E1A" w14:textId="77777777" w:rsidR="00E853F7" w:rsidRPr="00105349" w:rsidRDefault="00E853F7" w:rsidP="006376D2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spacing w:before="360"/>
        <w:ind w:left="547" w:right="29" w:hanging="547"/>
        <w:rPr>
          <w:rFonts w:asciiTheme="majorBidi" w:hAnsiTheme="majorBidi" w:cstheme="majorBidi"/>
          <w:b/>
          <w:bCs/>
          <w:lang w:val="en-US"/>
        </w:rPr>
      </w:pPr>
      <w:bookmarkStart w:id="14" w:name="_Hlk71245868"/>
      <w:r w:rsidRPr="00105349">
        <w:rPr>
          <w:rFonts w:asciiTheme="majorBidi" w:hAnsiTheme="majorBidi" w:cstheme="majorBidi"/>
          <w:b/>
          <w:bCs/>
          <w:cs/>
          <w:lang w:val="en-US"/>
        </w:rPr>
        <w:t>สินทรัพย์ไม่หมุนเวียนอื่น</w:t>
      </w:r>
    </w:p>
    <w:p w14:paraId="25752D80" w14:textId="523A7AD3" w:rsidR="00E853F7" w:rsidRPr="00105349" w:rsidRDefault="00E853F7" w:rsidP="007F0F68">
      <w:pPr>
        <w:ind w:left="540" w:right="277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สินทรัพย์ไม่หมุนเวียนอื่น </w:t>
      </w:r>
      <w:r w:rsidR="0030681E" w:rsidRPr="00105349">
        <w:rPr>
          <w:rFonts w:asciiTheme="majorBidi" w:hAnsiTheme="majorBidi" w:cstheme="majorBidi"/>
          <w:spacing w:val="-6"/>
          <w:cs/>
        </w:rPr>
        <w:t xml:space="preserve">ณ วันที่ </w:t>
      </w:r>
      <w:bookmarkStart w:id="15" w:name="_Hlk171086001"/>
      <w:r w:rsidR="00105349" w:rsidRPr="00105349">
        <w:rPr>
          <w:rFonts w:asciiTheme="majorBidi" w:hAnsiTheme="majorBidi" w:cstheme="majorBidi"/>
          <w:spacing w:val="-6"/>
        </w:rPr>
        <w:t>30</w:t>
      </w:r>
      <w:r w:rsidR="00E467C6" w:rsidRPr="00105349">
        <w:rPr>
          <w:rFonts w:asciiTheme="majorBidi" w:hAnsiTheme="majorBidi" w:cstheme="majorBidi"/>
          <w:spacing w:val="-6"/>
        </w:rPr>
        <w:t xml:space="preserve"> </w:t>
      </w:r>
      <w:r w:rsidR="00E467C6" w:rsidRPr="00105349">
        <w:rPr>
          <w:rFonts w:asciiTheme="majorBidi" w:hAnsiTheme="majorBidi" w:cstheme="majorBidi"/>
          <w:spacing w:val="-6"/>
          <w:cs/>
        </w:rPr>
        <w:t xml:space="preserve">มิถุนายน </w:t>
      </w:r>
      <w:bookmarkEnd w:id="15"/>
      <w:r w:rsidR="00105349" w:rsidRPr="00105349">
        <w:rPr>
          <w:rFonts w:asciiTheme="majorBidi" w:hAnsiTheme="majorBidi" w:cstheme="majorBidi"/>
          <w:spacing w:val="-6"/>
        </w:rPr>
        <w:t>2567</w:t>
      </w:r>
      <w:r w:rsidR="00E467C6" w:rsidRPr="00105349">
        <w:rPr>
          <w:rFonts w:asciiTheme="majorBidi" w:hAnsiTheme="majorBidi" w:cstheme="majorBidi"/>
          <w:spacing w:val="-6"/>
        </w:rPr>
        <w:t xml:space="preserve"> </w:t>
      </w:r>
      <w:r w:rsidR="0030681E" w:rsidRPr="00105349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105349" w:rsidRPr="00105349">
        <w:rPr>
          <w:rFonts w:asciiTheme="majorBidi" w:hAnsiTheme="majorBidi" w:cstheme="majorBidi"/>
          <w:spacing w:val="-6"/>
        </w:rPr>
        <w:t>31</w:t>
      </w:r>
      <w:r w:rsidR="0030681E" w:rsidRPr="00105349">
        <w:rPr>
          <w:rFonts w:asciiTheme="majorBidi" w:hAnsiTheme="majorBidi" w:cstheme="majorBidi"/>
          <w:spacing w:val="-6"/>
        </w:rPr>
        <w:t xml:space="preserve"> </w:t>
      </w:r>
      <w:r w:rsidR="0030681E" w:rsidRPr="00105349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105349" w:rsidRPr="00105349">
        <w:rPr>
          <w:rFonts w:asciiTheme="majorBidi" w:hAnsiTheme="majorBidi" w:cstheme="majorBidi"/>
          <w:spacing w:val="-6"/>
        </w:rPr>
        <w:t>2566</w:t>
      </w:r>
      <w:r w:rsidR="0030681E" w:rsidRPr="00105349">
        <w:rPr>
          <w:rFonts w:asciiTheme="majorBidi" w:hAnsiTheme="majorBidi" w:cstheme="majorBidi"/>
          <w:spacing w:val="-6"/>
        </w:rPr>
        <w:t xml:space="preserve"> </w:t>
      </w:r>
      <w:r w:rsidRPr="00105349">
        <w:rPr>
          <w:rFonts w:asciiTheme="majorBidi" w:hAnsiTheme="majorBidi" w:cstheme="majorBidi"/>
          <w:cs/>
        </w:rPr>
        <w:t>ประกอบด้วย</w:t>
      </w:r>
    </w:p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5"/>
        <w:gridCol w:w="1052"/>
        <w:gridCol w:w="180"/>
        <w:gridCol w:w="1053"/>
        <w:gridCol w:w="180"/>
        <w:gridCol w:w="1135"/>
        <w:gridCol w:w="180"/>
        <w:gridCol w:w="1044"/>
      </w:tblGrid>
      <w:tr w:rsidR="00103FBF" w:rsidRPr="00105349" w14:paraId="0A1EBE45" w14:textId="77777777" w:rsidTr="00E102E4">
        <w:trPr>
          <w:cantSplit/>
          <w:tblHeader/>
        </w:trPr>
        <w:tc>
          <w:tcPr>
            <w:tcW w:w="4005" w:type="dxa"/>
          </w:tcPr>
          <w:p w14:paraId="1B5F47DE" w14:textId="77777777" w:rsidR="00103FBF" w:rsidRPr="00105349" w:rsidRDefault="00103FBF" w:rsidP="00EF42D5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</w:tcPr>
          <w:p w14:paraId="3154C440" w14:textId="77777777" w:rsidR="00103FBF" w:rsidRPr="00105349" w:rsidRDefault="00103FBF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F9925C" w14:textId="77777777" w:rsidR="00103FBF" w:rsidRPr="00105349" w:rsidRDefault="00103FBF" w:rsidP="00EF42D5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  <w:gridSpan w:val="3"/>
          </w:tcPr>
          <w:p w14:paraId="5070955C" w14:textId="77777777" w:rsidR="00103FBF" w:rsidRPr="00105349" w:rsidRDefault="00103FBF" w:rsidP="00103FBF">
            <w:pPr>
              <w:ind w:left="-9" w:right="-1050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853F7" w:rsidRPr="00105349" w14:paraId="1C8DF298" w14:textId="77777777" w:rsidTr="00E102E4">
        <w:trPr>
          <w:cantSplit/>
          <w:tblHeader/>
        </w:trPr>
        <w:tc>
          <w:tcPr>
            <w:tcW w:w="4005" w:type="dxa"/>
          </w:tcPr>
          <w:p w14:paraId="58761A5B" w14:textId="77777777" w:rsidR="00E853F7" w:rsidRPr="00105349" w:rsidRDefault="00E853F7" w:rsidP="00EF42D5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  <w:hideMark/>
          </w:tcPr>
          <w:p w14:paraId="45DE053A" w14:textId="77777777" w:rsidR="00E853F7" w:rsidRPr="00105349" w:rsidRDefault="00E853F7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17B58AF" w14:textId="77777777" w:rsidR="00E853F7" w:rsidRPr="00105349" w:rsidRDefault="00E853F7" w:rsidP="00EF42D5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hideMark/>
          </w:tcPr>
          <w:p w14:paraId="240630E1" w14:textId="77777777" w:rsidR="00E853F7" w:rsidRPr="00105349" w:rsidRDefault="00E853F7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D1D" w:rsidRPr="00105349" w14:paraId="6B0301E8" w14:textId="77777777" w:rsidTr="00E102E4">
        <w:trPr>
          <w:cantSplit/>
          <w:tblHeader/>
        </w:trPr>
        <w:tc>
          <w:tcPr>
            <w:tcW w:w="4005" w:type="dxa"/>
          </w:tcPr>
          <w:p w14:paraId="0CA0764E" w14:textId="77777777" w:rsidR="00DC0D1D" w:rsidRPr="00105349" w:rsidRDefault="00DC0D1D" w:rsidP="00DC0D1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hideMark/>
          </w:tcPr>
          <w:p w14:paraId="02E753F3" w14:textId="5857BB52" w:rsidR="00DC0D1D" w:rsidRPr="00105349" w:rsidRDefault="00105349" w:rsidP="00DC0D1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F8C3AEF" w14:textId="77777777" w:rsidR="00DC0D1D" w:rsidRPr="00105349" w:rsidRDefault="00DC0D1D" w:rsidP="00DC0D1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41BDE2BB" w14:textId="613596E7" w:rsidR="00DC0D1D" w:rsidRPr="00105349" w:rsidRDefault="00105349" w:rsidP="00DC0D1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C0D1D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C0D1D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CAFECBD" w14:textId="550D2836" w:rsidR="00DC0D1D" w:rsidRPr="00105349" w:rsidRDefault="00105349" w:rsidP="00DC0D1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419C91A" w14:textId="77777777" w:rsidR="00DC0D1D" w:rsidRPr="00105349" w:rsidRDefault="00DC0D1D" w:rsidP="00DC0D1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1C44DE5D" w14:textId="5712E905" w:rsidR="00DC0D1D" w:rsidRPr="00105349" w:rsidRDefault="00105349" w:rsidP="00DC0D1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9134943" w14:textId="77777777" w:rsidR="00DC0D1D" w:rsidRPr="00105349" w:rsidRDefault="00DC0D1D" w:rsidP="00DC0D1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13EE6104" w14:textId="763817AB" w:rsidR="00DC0D1D" w:rsidRPr="00105349" w:rsidRDefault="00105349" w:rsidP="00DC0D1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C0D1D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C0D1D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B0C897B" w14:textId="3E329172" w:rsidR="00DC0D1D" w:rsidRPr="00105349" w:rsidRDefault="00105349" w:rsidP="00DC0D1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DC0D1D" w:rsidRPr="00105349" w14:paraId="5DF7FE5D" w14:textId="77777777" w:rsidTr="00DC0D1D">
        <w:trPr>
          <w:cantSplit/>
          <w:trHeight w:val="243"/>
        </w:trPr>
        <w:tc>
          <w:tcPr>
            <w:tcW w:w="4005" w:type="dxa"/>
            <w:hideMark/>
          </w:tcPr>
          <w:p w14:paraId="6D6D1365" w14:textId="1BD21920" w:rsidR="00DC0D1D" w:rsidRPr="00105349" w:rsidRDefault="00DC0D1D" w:rsidP="00DC0D1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ภาษีเงินได้ถูกหัก ณ ที่จ่ายเกิน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0C8DFC1C" w14:textId="1F2EBEC2" w:rsidR="00DC0D1D" w:rsidRPr="00105349" w:rsidRDefault="00105349" w:rsidP="006E1A5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80" w:type="dxa"/>
            <w:vAlign w:val="bottom"/>
          </w:tcPr>
          <w:p w14:paraId="3E0D7FBC" w14:textId="77777777" w:rsidR="00DC0D1D" w:rsidRPr="00105349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6EA26AA" w14:textId="0D6C12F6" w:rsidR="00DC0D1D" w:rsidRPr="00105349" w:rsidRDefault="00105349" w:rsidP="00CA55A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80" w:type="dxa"/>
            <w:vAlign w:val="bottom"/>
          </w:tcPr>
          <w:p w14:paraId="7FDA19A7" w14:textId="77777777" w:rsidR="00DC0D1D" w:rsidRPr="00105349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709F6" w14:textId="1C2DBA0D" w:rsidR="00DC0D1D" w:rsidRPr="00105349" w:rsidRDefault="00105349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80" w:type="dxa"/>
            <w:vAlign w:val="bottom"/>
          </w:tcPr>
          <w:p w14:paraId="27E60A98" w14:textId="77777777" w:rsidR="00DC0D1D" w:rsidRPr="00105349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1362C" w14:textId="53A728FD" w:rsidR="00DC0D1D" w:rsidRPr="00105349" w:rsidRDefault="00105349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821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</w:tr>
      <w:tr w:rsidR="00DC0D1D" w:rsidRPr="00105349" w14:paraId="3DE73C15" w14:textId="77777777" w:rsidTr="007A2127">
        <w:trPr>
          <w:cantSplit/>
          <w:trHeight w:val="225"/>
        </w:trPr>
        <w:tc>
          <w:tcPr>
            <w:tcW w:w="4005" w:type="dxa"/>
          </w:tcPr>
          <w:p w14:paraId="0DE62176" w14:textId="3F0AA65E" w:rsidR="00DC0D1D" w:rsidRPr="00105349" w:rsidRDefault="00DC0D1D" w:rsidP="00DC0D1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ค่าใช้จ่ายจ่ายล่วงหน้าที่เกิน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509E6004" w14:textId="19788A0A" w:rsidR="00DC0D1D" w:rsidRPr="00105349" w:rsidRDefault="006F6942" w:rsidP="007A212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80" w:type="dxa"/>
            <w:vAlign w:val="bottom"/>
          </w:tcPr>
          <w:p w14:paraId="66D6637A" w14:textId="77777777" w:rsidR="00DC0D1D" w:rsidRPr="00105349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49B319FC" w14:textId="4F30ABC6" w:rsidR="00DC0D1D" w:rsidRPr="00105349" w:rsidRDefault="007A2127" w:rsidP="00CA55A1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80" w:type="dxa"/>
            <w:vAlign w:val="bottom"/>
          </w:tcPr>
          <w:p w14:paraId="76F8AA24" w14:textId="77777777" w:rsidR="00DC0D1D" w:rsidRPr="00105349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1FDD" w14:textId="7C8A6BCF" w:rsidR="00DC0D1D" w:rsidRPr="00105349" w:rsidRDefault="006F6942" w:rsidP="00172644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80" w:type="dxa"/>
            <w:vAlign w:val="bottom"/>
          </w:tcPr>
          <w:p w14:paraId="7F6733A1" w14:textId="77777777" w:rsidR="00DC0D1D" w:rsidRPr="00105349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4993B" w14:textId="059EADA7" w:rsidR="00DC0D1D" w:rsidRPr="00105349" w:rsidRDefault="007A2127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</w:tr>
      <w:tr w:rsidR="00DC0D1D" w:rsidRPr="00105349" w14:paraId="7797545A" w14:textId="77777777" w:rsidTr="002F7263">
        <w:trPr>
          <w:cantSplit/>
        </w:trPr>
        <w:tc>
          <w:tcPr>
            <w:tcW w:w="4005" w:type="dxa"/>
          </w:tcPr>
          <w:p w14:paraId="6AF8CEB0" w14:textId="77777777" w:rsidR="00DC0D1D" w:rsidRPr="00105349" w:rsidRDefault="00DC0D1D" w:rsidP="00DC0D1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052" w:type="dxa"/>
            <w:vAlign w:val="bottom"/>
          </w:tcPr>
          <w:p w14:paraId="661E26B4" w14:textId="6CDA1E35" w:rsidR="00DC0D1D" w:rsidRPr="00105349" w:rsidRDefault="00105349" w:rsidP="006E1A5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80" w:type="dxa"/>
            <w:vAlign w:val="bottom"/>
          </w:tcPr>
          <w:p w14:paraId="2DBFAF78" w14:textId="77777777" w:rsidR="00DC0D1D" w:rsidRPr="00105349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DBB4D89" w14:textId="6B835C4E" w:rsidR="00DC0D1D" w:rsidRPr="00105349" w:rsidRDefault="00105349" w:rsidP="002F7263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180" w:type="dxa"/>
            <w:vAlign w:val="bottom"/>
          </w:tcPr>
          <w:p w14:paraId="059A4A6E" w14:textId="77777777" w:rsidR="00DC0D1D" w:rsidRPr="00105349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0048" w14:textId="240CA58B" w:rsidR="00DC0D1D" w:rsidRPr="00105349" w:rsidRDefault="00105349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80" w:type="dxa"/>
            <w:vAlign w:val="bottom"/>
          </w:tcPr>
          <w:p w14:paraId="4BE584F9" w14:textId="77777777" w:rsidR="00DC0D1D" w:rsidRPr="00105349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B34DA" w14:textId="74C5D13F" w:rsidR="00DC0D1D" w:rsidRPr="00105349" w:rsidRDefault="00105349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DC0D1D" w:rsidRPr="00105349" w14:paraId="1FFD268B" w14:textId="77777777" w:rsidTr="00952481">
        <w:trPr>
          <w:cantSplit/>
          <w:trHeight w:val="287"/>
        </w:trPr>
        <w:tc>
          <w:tcPr>
            <w:tcW w:w="4005" w:type="dxa"/>
            <w:shd w:val="clear" w:color="auto" w:fill="auto"/>
            <w:hideMark/>
          </w:tcPr>
          <w:p w14:paraId="038BF3A4" w14:textId="77777777" w:rsidR="00DC0D1D" w:rsidRPr="00105349" w:rsidRDefault="00DC0D1D" w:rsidP="00DC0D1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0E8045" w14:textId="5BBEB661" w:rsidR="00DC0D1D" w:rsidRPr="00105349" w:rsidRDefault="00105349" w:rsidP="006E1A5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5B988D" w14:textId="77777777" w:rsidR="00DC0D1D" w:rsidRPr="00105349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60CAF3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F84FFB" w14:textId="33F9A0E2" w:rsidR="00DC0D1D" w:rsidRPr="00105349" w:rsidRDefault="00105349" w:rsidP="00172644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14C90" w14:textId="77777777" w:rsidR="00DC0D1D" w:rsidRPr="00105349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31E3B" w14:textId="606FD864" w:rsidR="00DC0D1D" w:rsidRPr="00105349" w:rsidRDefault="00105349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2BA941" w14:textId="77777777" w:rsidR="00DC0D1D" w:rsidRPr="00105349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090B24" w14:textId="0A2DE2EC" w:rsidR="00DC0D1D" w:rsidRPr="00105349" w:rsidRDefault="00105349" w:rsidP="000520C6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</w:tr>
    </w:tbl>
    <w:bookmarkEnd w:id="14"/>
    <w:p w14:paraId="4DBC5A64" w14:textId="77777777" w:rsidR="00014E0E" w:rsidRPr="00105349" w:rsidRDefault="00D8626D" w:rsidP="006376D2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  <w:spacing w:val="-4"/>
        </w:rPr>
      </w:pPr>
      <w:r w:rsidRPr="00105349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81508A" w:rsidRPr="00105349">
        <w:rPr>
          <w:rFonts w:asciiTheme="majorBidi" w:hAnsiTheme="majorBidi" w:cstheme="majorBidi"/>
          <w:b/>
          <w:bCs/>
          <w:cs/>
        </w:rPr>
        <w:t>หมุนเวียน</w:t>
      </w:r>
      <w:r w:rsidRPr="00105349">
        <w:rPr>
          <w:rFonts w:asciiTheme="majorBidi" w:hAnsiTheme="majorBidi" w:cstheme="majorBidi"/>
          <w:b/>
          <w:bCs/>
          <w:cs/>
        </w:rPr>
        <w:t>อื่น</w:t>
      </w:r>
    </w:p>
    <w:p w14:paraId="4DE49B80" w14:textId="7B00C592" w:rsidR="0081508A" w:rsidRPr="00105349" w:rsidRDefault="0081508A" w:rsidP="00E102E4">
      <w:pPr>
        <w:ind w:left="540" w:right="2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เจ้าหนี้การค้าและเจ้าหนี้หมุนเวียนอื่น </w:t>
      </w:r>
      <w:r w:rsidR="0030681E" w:rsidRPr="00105349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6"/>
        </w:rPr>
        <w:t>30</w:t>
      </w:r>
      <w:r w:rsidR="00E467C6" w:rsidRPr="00105349">
        <w:rPr>
          <w:rFonts w:asciiTheme="majorBidi" w:hAnsiTheme="majorBidi" w:cstheme="majorBidi"/>
          <w:spacing w:val="-6"/>
        </w:rPr>
        <w:t xml:space="preserve"> </w:t>
      </w:r>
      <w:r w:rsidR="00E467C6" w:rsidRPr="00105349">
        <w:rPr>
          <w:rFonts w:asciiTheme="majorBidi" w:hAnsiTheme="majorBidi" w:cstheme="majorBidi"/>
          <w:spacing w:val="-6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6"/>
        </w:rPr>
        <w:t>2567</w:t>
      </w:r>
      <w:r w:rsidR="0030681E" w:rsidRPr="00105349">
        <w:rPr>
          <w:rFonts w:asciiTheme="majorBidi" w:hAnsiTheme="majorBidi" w:cstheme="majorBidi"/>
          <w:spacing w:val="-6"/>
        </w:rPr>
        <w:t xml:space="preserve"> </w:t>
      </w:r>
      <w:r w:rsidR="0030681E" w:rsidRPr="00105349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105349" w:rsidRPr="00105349">
        <w:rPr>
          <w:rFonts w:asciiTheme="majorBidi" w:hAnsiTheme="majorBidi" w:cstheme="majorBidi"/>
          <w:spacing w:val="-6"/>
        </w:rPr>
        <w:t>31</w:t>
      </w:r>
      <w:r w:rsidR="0030681E" w:rsidRPr="00105349">
        <w:rPr>
          <w:rFonts w:asciiTheme="majorBidi" w:hAnsiTheme="majorBidi" w:cstheme="majorBidi"/>
          <w:spacing w:val="-6"/>
        </w:rPr>
        <w:t xml:space="preserve"> </w:t>
      </w:r>
      <w:r w:rsidR="0030681E" w:rsidRPr="00105349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105349" w:rsidRPr="00105349">
        <w:rPr>
          <w:rFonts w:asciiTheme="majorBidi" w:hAnsiTheme="majorBidi" w:cstheme="majorBidi"/>
          <w:spacing w:val="-6"/>
        </w:rPr>
        <w:t>2566</w:t>
      </w:r>
      <w:r w:rsidR="0030681E" w:rsidRPr="00105349">
        <w:rPr>
          <w:rFonts w:asciiTheme="majorBidi" w:hAnsiTheme="majorBidi" w:cstheme="majorBidi"/>
          <w:spacing w:val="-6"/>
        </w:rPr>
        <w:t xml:space="preserve"> </w:t>
      </w:r>
      <w:r w:rsidRPr="00105349">
        <w:rPr>
          <w:rFonts w:asciiTheme="majorBidi" w:hAnsiTheme="majorBidi" w:cstheme="majorBidi"/>
          <w:cs/>
        </w:rPr>
        <w:t>ประกอบด้วย</w:t>
      </w:r>
    </w:p>
    <w:p w14:paraId="562E49ED" w14:textId="77777777" w:rsidR="00014E0E" w:rsidRPr="00105349" w:rsidRDefault="006D3CFE" w:rsidP="007778AE">
      <w:pPr>
        <w:ind w:left="360" w:right="29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05349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014E0E" w:rsidRPr="0010534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014E0E" w:rsidRPr="001053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014E0E" w:rsidRPr="00105349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="00432F45" w:rsidRPr="0010534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tbl>
      <w:tblPr>
        <w:tblW w:w="4939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330"/>
        <w:gridCol w:w="983"/>
        <w:gridCol w:w="983"/>
        <w:gridCol w:w="239"/>
        <w:gridCol w:w="990"/>
        <w:gridCol w:w="263"/>
        <w:gridCol w:w="1138"/>
        <w:gridCol w:w="236"/>
        <w:gridCol w:w="970"/>
      </w:tblGrid>
      <w:tr w:rsidR="006D3CFE" w:rsidRPr="00105349" w14:paraId="504A2DDB" w14:textId="77777777" w:rsidTr="00E467C6">
        <w:trPr>
          <w:trHeight w:val="216"/>
        </w:trPr>
        <w:tc>
          <w:tcPr>
            <w:tcW w:w="1824" w:type="pct"/>
            <w:vMerge w:val="restart"/>
            <w:vAlign w:val="center"/>
          </w:tcPr>
          <w:p w14:paraId="48D6ED6D" w14:textId="77777777" w:rsidR="00855E20" w:rsidRPr="00105349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38" w:type="pct"/>
          </w:tcPr>
          <w:p w14:paraId="785F50C0" w14:textId="77777777" w:rsidR="00855E20" w:rsidRPr="00105349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1" w:type="pct"/>
            <w:gridSpan w:val="3"/>
          </w:tcPr>
          <w:p w14:paraId="7BA9D400" w14:textId="77777777" w:rsidR="00855E20" w:rsidRPr="00105349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D3706C0" w14:textId="77777777" w:rsidR="00855E20" w:rsidRPr="00105349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pct"/>
            <w:gridSpan w:val="3"/>
          </w:tcPr>
          <w:p w14:paraId="030ACC3F" w14:textId="77777777" w:rsidR="00855E20" w:rsidRPr="00105349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CFE" w:rsidRPr="00105349" w14:paraId="222FB04A" w14:textId="77777777" w:rsidTr="00E467C6">
        <w:trPr>
          <w:trHeight w:val="20"/>
        </w:trPr>
        <w:tc>
          <w:tcPr>
            <w:tcW w:w="1824" w:type="pct"/>
            <w:vMerge/>
          </w:tcPr>
          <w:p w14:paraId="48CE0167" w14:textId="77777777" w:rsidR="00571A96" w:rsidRPr="00105349" w:rsidRDefault="00571A96" w:rsidP="00571A9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8" w:type="pct"/>
          </w:tcPr>
          <w:p w14:paraId="2218AAE8" w14:textId="77777777" w:rsidR="00571A96" w:rsidRPr="00105349" w:rsidRDefault="00571A96" w:rsidP="00571A96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38" w:type="pct"/>
          </w:tcPr>
          <w:p w14:paraId="27613BA2" w14:textId="440E2807" w:rsidR="00571A96" w:rsidRPr="00105349" w:rsidRDefault="00105349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" w:type="pct"/>
          </w:tcPr>
          <w:p w14:paraId="583975EA" w14:textId="77777777" w:rsidR="00571A96" w:rsidRPr="00105349" w:rsidRDefault="00571A96" w:rsidP="00571A96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2F6D7776" w14:textId="49036CA3" w:rsidR="00571A96" w:rsidRPr="00105349" w:rsidRDefault="00105349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71A9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A9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58CC176" w14:textId="50E152CA" w:rsidR="00571A96" w:rsidRPr="00105349" w:rsidRDefault="00105349" w:rsidP="00571A96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pct"/>
          </w:tcPr>
          <w:p w14:paraId="53E68C4E" w14:textId="77777777" w:rsidR="00571A96" w:rsidRPr="00105349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4EA16E44" w14:textId="387EA7F5" w:rsidR="00571A96" w:rsidRPr="00105349" w:rsidRDefault="00105349" w:rsidP="00571A96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9" w:type="pct"/>
          </w:tcPr>
          <w:p w14:paraId="2210100E" w14:textId="77777777" w:rsidR="00571A96" w:rsidRPr="00105349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</w:tcPr>
          <w:p w14:paraId="5D44AB65" w14:textId="19DD19A4" w:rsidR="00571A96" w:rsidRPr="00105349" w:rsidRDefault="00105349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71A9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A9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E703861" w14:textId="4DF78657" w:rsidR="00571A96" w:rsidRPr="00105349" w:rsidRDefault="00105349" w:rsidP="00571A96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71A96" w:rsidRPr="00105349" w14:paraId="03C8F14F" w14:textId="77777777" w:rsidTr="00E467C6">
        <w:trPr>
          <w:trHeight w:val="20"/>
        </w:trPr>
        <w:tc>
          <w:tcPr>
            <w:tcW w:w="1824" w:type="pct"/>
            <w:vAlign w:val="center"/>
          </w:tcPr>
          <w:p w14:paraId="1A8AD290" w14:textId="77777777" w:rsidR="00571A96" w:rsidRPr="00105349" w:rsidRDefault="00571A96" w:rsidP="00571A9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เจ้าหนี้การค้า</w:t>
            </w: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10534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38" w:type="pct"/>
          </w:tcPr>
          <w:p w14:paraId="5ABCA352" w14:textId="77777777" w:rsidR="00571A96" w:rsidRPr="00105349" w:rsidRDefault="00571A96" w:rsidP="00571A96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11D265CC" w14:textId="0CACB702" w:rsidR="00571A96" w:rsidRPr="00105349" w:rsidRDefault="00105349" w:rsidP="002F7263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31" w:type="pct"/>
            <w:shd w:val="clear" w:color="auto" w:fill="auto"/>
          </w:tcPr>
          <w:p w14:paraId="4F97F0E4" w14:textId="77777777" w:rsidR="00571A96" w:rsidRPr="00105349" w:rsidRDefault="00571A96" w:rsidP="00571A96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130133FF" w14:textId="11BF752B" w:rsidR="00571A96" w:rsidRPr="00105349" w:rsidRDefault="00105349" w:rsidP="002F7263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144" w:type="pct"/>
            <w:shd w:val="clear" w:color="auto" w:fill="auto"/>
          </w:tcPr>
          <w:p w14:paraId="303476F5" w14:textId="77777777" w:rsidR="00571A96" w:rsidRPr="00105349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7C46D1E" w14:textId="5ED7807D" w:rsidR="00571A96" w:rsidRPr="00105349" w:rsidRDefault="00105349" w:rsidP="002F7263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29" w:type="pct"/>
          </w:tcPr>
          <w:p w14:paraId="759B091D" w14:textId="77777777" w:rsidR="00571A96" w:rsidRPr="00105349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57B988FB" w14:textId="797C0E1F" w:rsidR="00571A96" w:rsidRPr="00105349" w:rsidRDefault="00105349" w:rsidP="002F7263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</w:tr>
      <w:tr w:rsidR="00571A96" w:rsidRPr="00105349" w14:paraId="2B869C00" w14:textId="77777777" w:rsidTr="00E467C6">
        <w:trPr>
          <w:trHeight w:val="20"/>
        </w:trPr>
        <w:tc>
          <w:tcPr>
            <w:tcW w:w="1824" w:type="pct"/>
            <w:vAlign w:val="center"/>
          </w:tcPr>
          <w:p w14:paraId="4EDE1B4C" w14:textId="77777777" w:rsidR="00571A96" w:rsidRPr="00105349" w:rsidRDefault="00571A96" w:rsidP="00571A96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เจ้าหนี้การค้า</w:t>
            </w: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10534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38" w:type="pct"/>
          </w:tcPr>
          <w:p w14:paraId="39CA03E8" w14:textId="3A598201" w:rsidR="00571A96" w:rsidRPr="00105349" w:rsidRDefault="00105349" w:rsidP="00571A96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1604B832" w14:textId="14C8B526" w:rsidR="00571A96" w:rsidRPr="00105349" w:rsidRDefault="00C35937" w:rsidP="002F7263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4E1B12A1" w14:textId="77777777" w:rsidR="00571A96" w:rsidRPr="00105349" w:rsidRDefault="00571A96" w:rsidP="00571A96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FA69ABA" w14:textId="77777777" w:rsidR="00571A96" w:rsidRPr="00105349" w:rsidRDefault="00E64E41" w:rsidP="002F7263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8AD585" w14:textId="77777777" w:rsidR="00571A96" w:rsidRPr="00105349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A2E2436" w14:textId="2EF593DD" w:rsidR="00571A96" w:rsidRPr="00105349" w:rsidRDefault="00EC6F2E" w:rsidP="009959D8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472FFDBD" w14:textId="77777777" w:rsidR="00571A96" w:rsidRPr="00105349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17261880" w14:textId="49AA145E" w:rsidR="00571A96" w:rsidRPr="00105349" w:rsidRDefault="00105349" w:rsidP="002F7263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571A96" w:rsidRPr="00105349" w14:paraId="2E218D6F" w14:textId="77777777" w:rsidTr="00E467C6">
        <w:trPr>
          <w:trHeight w:val="20"/>
        </w:trPr>
        <w:tc>
          <w:tcPr>
            <w:tcW w:w="1824" w:type="pct"/>
            <w:vAlign w:val="center"/>
          </w:tcPr>
          <w:p w14:paraId="661B7A00" w14:textId="77777777" w:rsidR="00571A96" w:rsidRPr="00105349" w:rsidRDefault="00571A96" w:rsidP="00571A96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10534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38" w:type="pct"/>
          </w:tcPr>
          <w:p w14:paraId="47242F36" w14:textId="77777777" w:rsidR="00571A96" w:rsidRPr="00105349" w:rsidRDefault="00571A96" w:rsidP="00571A96">
            <w:pPr>
              <w:ind w:left="-60" w:hanging="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23402F5" w14:textId="05E99477" w:rsidR="00571A96" w:rsidRPr="00105349" w:rsidRDefault="00105349" w:rsidP="002F7263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31" w:type="pct"/>
            <w:shd w:val="clear" w:color="auto" w:fill="auto"/>
          </w:tcPr>
          <w:p w14:paraId="306250C3" w14:textId="77777777" w:rsidR="00571A96" w:rsidRPr="00105349" w:rsidRDefault="00571A96" w:rsidP="00571A96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6C127EC" w14:textId="02D02E22" w:rsidR="00571A96" w:rsidRPr="00105349" w:rsidRDefault="00105349" w:rsidP="002F7263">
            <w:pPr>
              <w:ind w:left="-67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44" w:type="pct"/>
            <w:shd w:val="clear" w:color="auto" w:fill="auto"/>
          </w:tcPr>
          <w:p w14:paraId="7B2575D4" w14:textId="77777777" w:rsidR="00571A96" w:rsidRPr="00105349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72631D6" w14:textId="6EE07F6C" w:rsidR="00571A96" w:rsidRPr="00105349" w:rsidRDefault="00105349" w:rsidP="002F7263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29" w:type="pct"/>
          </w:tcPr>
          <w:p w14:paraId="3F52C744" w14:textId="77777777" w:rsidR="00571A96" w:rsidRPr="00105349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65B36473" w14:textId="14AAA437" w:rsidR="00571A96" w:rsidRPr="00105349" w:rsidRDefault="00105349" w:rsidP="002F7263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571A96" w:rsidRPr="00105349" w14:paraId="284FE201" w14:textId="77777777" w:rsidTr="00E467C6">
        <w:trPr>
          <w:trHeight w:val="20"/>
        </w:trPr>
        <w:tc>
          <w:tcPr>
            <w:tcW w:w="1824" w:type="pct"/>
            <w:vAlign w:val="center"/>
          </w:tcPr>
          <w:p w14:paraId="583BA640" w14:textId="77777777" w:rsidR="00571A96" w:rsidRPr="00105349" w:rsidRDefault="00571A96" w:rsidP="00571A96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10534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38" w:type="pct"/>
          </w:tcPr>
          <w:p w14:paraId="0365D7AB" w14:textId="23E29889" w:rsidR="00571A96" w:rsidRPr="00105349" w:rsidRDefault="00105349" w:rsidP="00571A96">
            <w:pPr>
              <w:ind w:left="-60" w:hanging="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750F7C9B" w14:textId="74C578C3" w:rsidR="00571A96" w:rsidRPr="00105349" w:rsidRDefault="002C24D3" w:rsidP="00176057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31" w:type="pct"/>
            <w:shd w:val="clear" w:color="auto" w:fill="auto"/>
          </w:tcPr>
          <w:p w14:paraId="6E2C3D11" w14:textId="77777777" w:rsidR="00571A96" w:rsidRPr="00105349" w:rsidRDefault="00571A96" w:rsidP="00571A96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22FB1A2" w14:textId="77777777" w:rsidR="00571A96" w:rsidRPr="00105349" w:rsidRDefault="00E64E41" w:rsidP="002F7263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ABE6273" w14:textId="77777777" w:rsidR="00571A96" w:rsidRPr="00105349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4D3C460" w14:textId="3A6274BC" w:rsidR="00571A96" w:rsidRPr="00105349" w:rsidRDefault="002C24D3" w:rsidP="00C35937">
            <w:pPr>
              <w:ind w:left="127" w:hanging="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29" w:type="pct"/>
          </w:tcPr>
          <w:p w14:paraId="6B214E3F" w14:textId="77777777" w:rsidR="00571A96" w:rsidRPr="00105349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77C3A9A4" w14:textId="021464D0" w:rsidR="00571A96" w:rsidRPr="00105349" w:rsidRDefault="00105349" w:rsidP="002F7263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  <w:tr w:rsidR="00571A96" w:rsidRPr="00105349" w14:paraId="1438477B" w14:textId="77777777" w:rsidTr="00E467C6">
        <w:trPr>
          <w:trHeight w:val="20"/>
        </w:trPr>
        <w:tc>
          <w:tcPr>
            <w:tcW w:w="1824" w:type="pct"/>
            <w:vAlign w:val="center"/>
          </w:tcPr>
          <w:p w14:paraId="1B9E09B8" w14:textId="77777777" w:rsidR="00571A96" w:rsidRPr="00105349" w:rsidRDefault="00571A96" w:rsidP="00571A96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เจ้าหนี้เพื่อซื้อสินทรัพย์</w:t>
            </w:r>
          </w:p>
        </w:tc>
        <w:tc>
          <w:tcPr>
            <w:tcW w:w="538" w:type="pct"/>
          </w:tcPr>
          <w:p w14:paraId="18E7AB04" w14:textId="77777777" w:rsidR="00571A96" w:rsidRPr="00105349" w:rsidRDefault="00571A96" w:rsidP="00571A96">
            <w:pPr>
              <w:ind w:left="-60" w:hanging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A9883C2" w14:textId="225D872B" w:rsidR="00571A96" w:rsidRPr="00105349" w:rsidRDefault="002C24D3" w:rsidP="006D344B">
            <w:pPr>
              <w:ind w:left="-10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18037203" w14:textId="77777777" w:rsidR="00571A96" w:rsidRPr="00105349" w:rsidRDefault="00571A96" w:rsidP="00571A96">
            <w:pPr>
              <w:ind w:left="-102" w:right="-5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73989F9" w14:textId="4C8D7ABA" w:rsidR="00571A96" w:rsidRPr="00105349" w:rsidRDefault="00105349" w:rsidP="002F7263">
            <w:pPr>
              <w:ind w:left="-67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56EE7BA" w14:textId="77777777" w:rsidR="00571A96" w:rsidRPr="00105349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ABCB559" w14:textId="5E428EE4" w:rsidR="00571A96" w:rsidRPr="00105349" w:rsidRDefault="002C24D3" w:rsidP="00EC6F2E">
            <w:pPr>
              <w:ind w:lef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129" w:type="pct"/>
            <w:vAlign w:val="center"/>
          </w:tcPr>
          <w:p w14:paraId="5485C496" w14:textId="77777777" w:rsidR="00571A96" w:rsidRPr="00105349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2AD3A39B" w14:textId="1770993C" w:rsidR="00571A96" w:rsidRPr="00105349" w:rsidRDefault="00105349" w:rsidP="002F7263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</w:tr>
      <w:tr w:rsidR="00571A96" w:rsidRPr="00105349" w14:paraId="59DFE646" w14:textId="77777777" w:rsidTr="00E467C6">
        <w:trPr>
          <w:cantSplit/>
          <w:trHeight w:val="20"/>
        </w:trPr>
        <w:tc>
          <w:tcPr>
            <w:tcW w:w="1824" w:type="pct"/>
            <w:vAlign w:val="center"/>
          </w:tcPr>
          <w:p w14:paraId="4E1AE8D0" w14:textId="77777777" w:rsidR="00571A96" w:rsidRPr="00105349" w:rsidRDefault="00571A96" w:rsidP="00571A96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79625710" w14:textId="77777777" w:rsidR="00571A96" w:rsidRPr="00105349" w:rsidRDefault="00571A96" w:rsidP="00571A96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30968" w14:textId="213904A0" w:rsidR="00571A96" w:rsidRPr="00105349" w:rsidRDefault="00105349" w:rsidP="002F7263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31" w:type="pct"/>
            <w:shd w:val="clear" w:color="auto" w:fill="auto"/>
          </w:tcPr>
          <w:p w14:paraId="0B7CB9B8" w14:textId="77777777" w:rsidR="00571A96" w:rsidRPr="00105349" w:rsidRDefault="00571A96" w:rsidP="00571A96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D80A4" w14:textId="4E23F435" w:rsidR="00571A96" w:rsidRPr="00105349" w:rsidRDefault="00105349" w:rsidP="002F7263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44" w:type="pct"/>
            <w:shd w:val="clear" w:color="auto" w:fill="auto"/>
          </w:tcPr>
          <w:p w14:paraId="146CE148" w14:textId="77777777" w:rsidR="00571A96" w:rsidRPr="00105349" w:rsidRDefault="00571A96" w:rsidP="00571A96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B487F" w14:textId="5B3F0C9E" w:rsidR="00571A96" w:rsidRPr="00105349" w:rsidRDefault="00105349" w:rsidP="002F7263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EC6F2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29" w:type="pct"/>
          </w:tcPr>
          <w:p w14:paraId="3BE8F299" w14:textId="77777777" w:rsidR="00571A96" w:rsidRPr="00105349" w:rsidRDefault="00571A96" w:rsidP="00571A96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FB5D7" w14:textId="07790750" w:rsidR="00571A96" w:rsidRPr="00105349" w:rsidRDefault="00105349" w:rsidP="002F7263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E64E4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</w:tr>
    </w:tbl>
    <w:p w14:paraId="7D91FE4B" w14:textId="77777777" w:rsidR="00F61536" w:rsidRPr="00105349" w:rsidRDefault="00114145" w:rsidP="00CE2389">
      <w:pPr>
        <w:numPr>
          <w:ilvl w:val="0"/>
          <w:numId w:val="1"/>
        </w:numPr>
        <w:ind w:left="547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olor w:val="60CAF3"/>
          <w:cs/>
        </w:rPr>
        <w:br w:type="page"/>
      </w:r>
      <w:bookmarkStart w:id="16" w:name="_Hlk109999306"/>
      <w:r w:rsidR="006A5B2F" w:rsidRPr="00105349">
        <w:rPr>
          <w:rFonts w:asciiTheme="majorBidi" w:hAnsiTheme="majorBidi" w:cstheme="majorBidi"/>
          <w:b/>
          <w:bCs/>
          <w:cs/>
        </w:rPr>
        <w:lastRenderedPageBreak/>
        <w:t>หนี้สินที่เกิดจากสัญญา</w:t>
      </w:r>
    </w:p>
    <w:p w14:paraId="64D56E8B" w14:textId="67FA0898" w:rsidR="00103FBF" w:rsidRPr="00105349" w:rsidRDefault="00103FBF" w:rsidP="00301377">
      <w:pPr>
        <w:ind w:left="547" w:right="11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 xml:space="preserve">หนี้สินที่เกิดจากสัญญา ซึ่งคือรายได้รับล่วงหน้า </w:t>
      </w:r>
      <w:r w:rsidR="0030681E" w:rsidRPr="00105349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="00E467C6" w:rsidRPr="00105349">
        <w:rPr>
          <w:rFonts w:asciiTheme="majorBidi" w:hAnsiTheme="majorBidi" w:cstheme="majorBidi"/>
          <w:spacing w:val="-4"/>
        </w:rPr>
        <w:t xml:space="preserve"> </w:t>
      </w:r>
      <w:r w:rsidR="00E467C6"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="0030681E" w:rsidRPr="00105349">
        <w:rPr>
          <w:rFonts w:asciiTheme="majorBidi" w:hAnsiTheme="majorBidi" w:cstheme="majorBidi"/>
          <w:spacing w:val="-4"/>
        </w:rPr>
        <w:t xml:space="preserve"> </w:t>
      </w:r>
      <w:r w:rsidR="0030681E" w:rsidRPr="00105349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105349" w:rsidRPr="00105349">
        <w:rPr>
          <w:rFonts w:asciiTheme="majorBidi" w:hAnsiTheme="majorBidi" w:cstheme="majorBidi"/>
          <w:spacing w:val="-4"/>
        </w:rPr>
        <w:t>31</w:t>
      </w:r>
      <w:r w:rsidR="0030681E" w:rsidRPr="00105349">
        <w:rPr>
          <w:rFonts w:asciiTheme="majorBidi" w:hAnsiTheme="majorBidi" w:cstheme="majorBidi"/>
          <w:spacing w:val="-4"/>
        </w:rPr>
        <w:t xml:space="preserve"> </w:t>
      </w:r>
      <w:r w:rsidR="0030681E" w:rsidRPr="00105349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105349" w:rsidRPr="00105349">
        <w:rPr>
          <w:rFonts w:asciiTheme="majorBidi" w:hAnsiTheme="majorBidi" w:cstheme="majorBidi"/>
          <w:spacing w:val="-4"/>
        </w:rPr>
        <w:t>2566</w:t>
      </w:r>
      <w:r w:rsidR="0030681E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90"/>
        <w:gridCol w:w="1170"/>
        <w:gridCol w:w="270"/>
        <w:gridCol w:w="1166"/>
        <w:gridCol w:w="90"/>
        <w:gridCol w:w="1264"/>
      </w:tblGrid>
      <w:tr w:rsidR="006D3CFE" w:rsidRPr="00105349" w14:paraId="03D3035C" w14:textId="77777777" w:rsidTr="006D3CFE">
        <w:trPr>
          <w:trHeight w:val="20"/>
        </w:trPr>
        <w:tc>
          <w:tcPr>
            <w:tcW w:w="3780" w:type="dxa"/>
          </w:tcPr>
          <w:p w14:paraId="6AFEA887" w14:textId="77777777" w:rsidR="00103FBF" w:rsidRPr="00105349" w:rsidRDefault="00103FBF" w:rsidP="00D94B6E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69441AC" w14:textId="77777777" w:rsidR="00103FBF" w:rsidRPr="00105349" w:rsidRDefault="00103FBF" w:rsidP="00BA1EF9">
            <w:pPr>
              <w:ind w:left="180" w:right="18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A83C6D" w14:textId="77777777" w:rsidR="00103FBF" w:rsidRPr="00105349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122EC61" w14:textId="77777777" w:rsidR="00103FBF" w:rsidRPr="00105349" w:rsidRDefault="00103FBF" w:rsidP="00103FBF">
            <w:pPr>
              <w:ind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6D3CFE" w:rsidRPr="00105349" w14:paraId="026DB724" w14:textId="77777777" w:rsidTr="006D3CFE">
        <w:trPr>
          <w:trHeight w:val="20"/>
        </w:trPr>
        <w:tc>
          <w:tcPr>
            <w:tcW w:w="3780" w:type="dxa"/>
          </w:tcPr>
          <w:p w14:paraId="513483CA" w14:textId="77777777" w:rsidR="00103FBF" w:rsidRPr="00105349" w:rsidRDefault="00103FBF" w:rsidP="00D94B6E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6B0AC08" w14:textId="77777777" w:rsidR="00103FBF" w:rsidRPr="00105349" w:rsidRDefault="00103FBF" w:rsidP="00D94B6E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C48BF8" w14:textId="77777777" w:rsidR="00103FBF" w:rsidRPr="00105349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93A737F" w14:textId="77777777" w:rsidR="00103FBF" w:rsidRPr="00105349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CFE" w:rsidRPr="00105349" w14:paraId="23EDC2C9" w14:textId="77777777" w:rsidTr="006D3CFE">
        <w:trPr>
          <w:trHeight w:val="20"/>
        </w:trPr>
        <w:tc>
          <w:tcPr>
            <w:tcW w:w="3780" w:type="dxa"/>
          </w:tcPr>
          <w:p w14:paraId="4617980D" w14:textId="77777777" w:rsidR="00571A96" w:rsidRPr="00105349" w:rsidRDefault="00571A96" w:rsidP="00D94B6E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BA25CE" w14:textId="76609C20" w:rsidR="00571A96" w:rsidRPr="00105349" w:rsidRDefault="00105349" w:rsidP="00D94B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F4951D6" w14:textId="77777777" w:rsidR="00571A96" w:rsidRPr="00105349" w:rsidRDefault="00571A96" w:rsidP="00571A96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D55E47" w14:textId="0A27C400" w:rsidR="00571A96" w:rsidRPr="00105349" w:rsidRDefault="00105349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71A9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A9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68E93F9" w14:textId="4B17CA4F" w:rsidR="00571A96" w:rsidRPr="00105349" w:rsidRDefault="00105349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6CF8A8E" w14:textId="77777777" w:rsidR="00571A96" w:rsidRPr="00105349" w:rsidRDefault="00571A96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53032DEB" w14:textId="3A567998" w:rsidR="00571A96" w:rsidRPr="00105349" w:rsidRDefault="00105349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C058363" w14:textId="77777777" w:rsidR="00571A96" w:rsidRPr="00105349" w:rsidRDefault="00571A96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3A8E3FD6" w14:textId="4E1A62C5" w:rsidR="00571A96" w:rsidRPr="00105349" w:rsidRDefault="00105349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71A9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A9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E33CA88" w14:textId="31B74843" w:rsidR="00571A96" w:rsidRPr="00105349" w:rsidRDefault="00105349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71A96" w:rsidRPr="00105349" w14:paraId="29C72EEE" w14:textId="77777777" w:rsidTr="006D3CFE">
        <w:trPr>
          <w:trHeight w:val="20"/>
        </w:trPr>
        <w:tc>
          <w:tcPr>
            <w:tcW w:w="3780" w:type="dxa"/>
            <w:hideMark/>
          </w:tcPr>
          <w:p w14:paraId="73566AC3" w14:textId="77777777" w:rsidR="00571A96" w:rsidRPr="00105349" w:rsidRDefault="00571A96" w:rsidP="00D94B6E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60" w:type="dxa"/>
            <w:vAlign w:val="bottom"/>
          </w:tcPr>
          <w:p w14:paraId="554AC18F" w14:textId="7C5F07F2" w:rsidR="00571A96" w:rsidRPr="00105349" w:rsidRDefault="00105349" w:rsidP="0045423F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90" w:type="dxa"/>
          </w:tcPr>
          <w:p w14:paraId="2FF07B91" w14:textId="77777777" w:rsidR="00571A96" w:rsidRPr="00105349" w:rsidRDefault="00571A96" w:rsidP="00571A96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C143BE" w14:textId="4D53AA2A" w:rsidR="00571A96" w:rsidRPr="00105349" w:rsidRDefault="00105349" w:rsidP="002F7263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6340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="0056340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270" w:type="dxa"/>
          </w:tcPr>
          <w:p w14:paraId="0C50903E" w14:textId="77777777" w:rsidR="00571A96" w:rsidRPr="00105349" w:rsidRDefault="00571A96" w:rsidP="00571A9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9BA4131" w14:textId="1BA105A4" w:rsidR="00571A96" w:rsidRPr="00105349" w:rsidRDefault="00105349" w:rsidP="002F7263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231D5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845</w:t>
            </w:r>
            <w:r w:rsidR="00231D5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90" w:type="dxa"/>
          </w:tcPr>
          <w:p w14:paraId="49639DC9" w14:textId="77777777" w:rsidR="00571A96" w:rsidRPr="00105349" w:rsidRDefault="00571A96" w:rsidP="00571A9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0DA90F93" w14:textId="27116CFE" w:rsidR="00571A96" w:rsidRPr="00105349" w:rsidRDefault="00105349" w:rsidP="002F7263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6340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56340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  <w:tr w:rsidR="00571A96" w:rsidRPr="00105349" w14:paraId="67477058" w14:textId="77777777" w:rsidTr="006D3CFE">
        <w:trPr>
          <w:trHeight w:val="20"/>
        </w:trPr>
        <w:tc>
          <w:tcPr>
            <w:tcW w:w="3780" w:type="dxa"/>
            <w:hideMark/>
          </w:tcPr>
          <w:p w14:paraId="59602099" w14:textId="77777777" w:rsidR="00571A96" w:rsidRPr="00105349" w:rsidRDefault="00571A96" w:rsidP="00D94B6E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ส่วนที่ถึงกำหนดภายในหนึ่งปี</w:t>
            </w:r>
          </w:p>
        </w:tc>
        <w:tc>
          <w:tcPr>
            <w:tcW w:w="1260" w:type="dxa"/>
            <w:vAlign w:val="bottom"/>
          </w:tcPr>
          <w:p w14:paraId="57CF7A01" w14:textId="25781F8C" w:rsidR="00571A96" w:rsidRPr="00105349" w:rsidRDefault="00C35937" w:rsidP="0045423F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D884BD5" w14:textId="77777777" w:rsidR="00571A96" w:rsidRPr="00105349" w:rsidRDefault="00571A96" w:rsidP="00571A96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0D2118F" w14:textId="50D0D9C3" w:rsidR="00571A96" w:rsidRPr="00105349" w:rsidRDefault="00563400" w:rsidP="002F7263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5F85300" w14:textId="77777777" w:rsidR="00571A96" w:rsidRPr="00105349" w:rsidRDefault="00571A96" w:rsidP="00571A9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294D561" w14:textId="0D1A1C18" w:rsidR="00571A96" w:rsidRPr="00105349" w:rsidRDefault="00231D5E" w:rsidP="002F7263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2CAE049" w14:textId="77777777" w:rsidR="00571A96" w:rsidRPr="00105349" w:rsidRDefault="00571A96" w:rsidP="00571A9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4C0B4449" w14:textId="7EFE3B2D" w:rsidR="00571A96" w:rsidRPr="00105349" w:rsidRDefault="00563400" w:rsidP="002F7263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71A96" w:rsidRPr="00105349" w14:paraId="0FBF9AFA" w14:textId="77777777" w:rsidTr="006D3CFE">
        <w:trPr>
          <w:trHeight w:val="20"/>
        </w:trPr>
        <w:tc>
          <w:tcPr>
            <w:tcW w:w="3780" w:type="dxa"/>
          </w:tcPr>
          <w:p w14:paraId="3AADD947" w14:textId="77777777" w:rsidR="00571A96" w:rsidRPr="00105349" w:rsidRDefault="00571A96" w:rsidP="00D94B6E">
            <w:pPr>
              <w:ind w:left="269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5558E" w14:textId="341F250E" w:rsidR="00571A96" w:rsidRPr="00105349" w:rsidRDefault="00105349" w:rsidP="0045423F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C35937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90" w:type="dxa"/>
          </w:tcPr>
          <w:p w14:paraId="425FFD7B" w14:textId="77777777" w:rsidR="00571A96" w:rsidRPr="00105349" w:rsidRDefault="00571A96" w:rsidP="00571A96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C29CD" w14:textId="2518A8CF" w:rsidR="00571A96" w:rsidRPr="00105349" w:rsidRDefault="00105349" w:rsidP="002F7263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6340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56340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2CA0AC" w14:textId="77777777" w:rsidR="00571A96" w:rsidRPr="00105349" w:rsidRDefault="00571A96" w:rsidP="00571A9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1CC26B" w14:textId="242E4530" w:rsidR="00571A96" w:rsidRPr="00105349" w:rsidRDefault="00105349" w:rsidP="002F7263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31D5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231D5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5B7E33" w14:textId="77777777" w:rsidR="00571A96" w:rsidRPr="00105349" w:rsidRDefault="00571A96" w:rsidP="00571A9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569FA" w14:textId="24D631D9" w:rsidR="00571A96" w:rsidRPr="00105349" w:rsidRDefault="00105349" w:rsidP="002F7263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6340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56340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</w:tr>
    </w:tbl>
    <w:p w14:paraId="44A925AA" w14:textId="77777777" w:rsidR="00103FBF" w:rsidRPr="00105349" w:rsidRDefault="00103FBF" w:rsidP="00073A2B">
      <w:pPr>
        <w:spacing w:before="240"/>
        <w:ind w:left="540" w:right="-90"/>
        <w:jc w:val="thaiDistribute"/>
        <w:rPr>
          <w:rFonts w:asciiTheme="majorBidi" w:hAnsiTheme="majorBidi" w:cstheme="majorBidi"/>
          <w:cs/>
        </w:rPr>
      </w:pPr>
      <w:r w:rsidRPr="00105349">
        <w:rPr>
          <w:rFonts w:asciiTheme="majorBidi" w:hAnsiTheme="majorBidi" w:cstheme="majorBidi"/>
          <w:cs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ทั้งนี้กลุ่มบริษัทไม่มีการรับรู้รายได้ในรอบระยะเวลารายงานปัจจุบัน</w:t>
      </w:r>
      <w:r w:rsidR="00723F2C" w:rsidRPr="00105349">
        <w:rPr>
          <w:rFonts w:asciiTheme="majorBidi" w:hAnsiTheme="majorBidi" w:cstheme="majorBidi"/>
          <w:cs/>
        </w:rPr>
        <w:br/>
      </w:r>
      <w:r w:rsidRPr="00105349">
        <w:rPr>
          <w:rFonts w:asciiTheme="majorBidi" w:hAnsiTheme="majorBidi" w:cstheme="majorBidi"/>
          <w:cs/>
        </w:rPr>
        <w:t>อันเนื่องมาจากภาระที่ต้องปฏิบัติซึ่งได้ปฏิบัติในปีก่อนหน้าแล้ว</w:t>
      </w:r>
    </w:p>
    <w:tbl>
      <w:tblPr>
        <w:tblW w:w="9432" w:type="dxa"/>
        <w:tblInd w:w="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1287"/>
        <w:gridCol w:w="90"/>
        <w:gridCol w:w="1193"/>
        <w:gridCol w:w="130"/>
        <w:gridCol w:w="1287"/>
        <w:gridCol w:w="90"/>
        <w:gridCol w:w="1287"/>
      </w:tblGrid>
      <w:tr w:rsidR="00103FBF" w:rsidRPr="00105349" w14:paraId="0049A2AC" w14:textId="77777777" w:rsidTr="006376D2">
        <w:trPr>
          <w:trHeight w:val="20"/>
        </w:trPr>
        <w:tc>
          <w:tcPr>
            <w:tcW w:w="4068" w:type="dxa"/>
          </w:tcPr>
          <w:p w14:paraId="2816B11E" w14:textId="77777777" w:rsidR="00103FBF" w:rsidRPr="00105349" w:rsidRDefault="00103FBF" w:rsidP="006376D2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dxa"/>
            <w:gridSpan w:val="3"/>
          </w:tcPr>
          <w:p w14:paraId="099594E2" w14:textId="77777777" w:rsidR="00103FBF" w:rsidRPr="00105349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dxa"/>
          </w:tcPr>
          <w:p w14:paraId="4A7D526E" w14:textId="77777777" w:rsidR="00103FBF" w:rsidRPr="00105349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3"/>
          </w:tcPr>
          <w:p w14:paraId="44D025DF" w14:textId="77777777" w:rsidR="00103FBF" w:rsidRPr="00105349" w:rsidRDefault="00103FBF" w:rsidP="006376D2">
            <w:pPr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103FBF" w:rsidRPr="00105349" w14:paraId="05DDEACA" w14:textId="77777777" w:rsidTr="006376D2">
        <w:trPr>
          <w:trHeight w:val="20"/>
        </w:trPr>
        <w:tc>
          <w:tcPr>
            <w:tcW w:w="4068" w:type="dxa"/>
          </w:tcPr>
          <w:p w14:paraId="23F25EFA" w14:textId="77777777" w:rsidR="00103FBF" w:rsidRPr="00105349" w:rsidRDefault="00103FBF" w:rsidP="006376D2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dxa"/>
            <w:gridSpan w:val="3"/>
          </w:tcPr>
          <w:p w14:paraId="24326308" w14:textId="77777777" w:rsidR="00103FBF" w:rsidRPr="00105349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</w:tcPr>
          <w:p w14:paraId="3C0DF356" w14:textId="77777777" w:rsidR="00103FBF" w:rsidRPr="00105349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3"/>
          </w:tcPr>
          <w:p w14:paraId="7E3D0461" w14:textId="77777777" w:rsidR="00103FBF" w:rsidRPr="00105349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1A96" w:rsidRPr="00105349" w14:paraId="5BD71FFE" w14:textId="77777777" w:rsidTr="009F11F2">
        <w:trPr>
          <w:trHeight w:val="20"/>
        </w:trPr>
        <w:tc>
          <w:tcPr>
            <w:tcW w:w="4068" w:type="dxa"/>
          </w:tcPr>
          <w:p w14:paraId="2D84EA13" w14:textId="77777777" w:rsidR="00571A96" w:rsidRPr="00105349" w:rsidRDefault="00571A96" w:rsidP="00571A96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8F9481A" w14:textId="4927CEE8" w:rsidR="00571A96" w:rsidRPr="00105349" w:rsidRDefault="00105349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E4FD47A" w14:textId="77777777" w:rsidR="00571A96" w:rsidRPr="00105349" w:rsidRDefault="00571A96" w:rsidP="00571A96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7972DA6" w14:textId="754887C1" w:rsidR="00571A96" w:rsidRPr="00105349" w:rsidRDefault="00105349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71A9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A9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DBF37A3" w14:textId="381D55FE" w:rsidR="00571A96" w:rsidRPr="00105349" w:rsidRDefault="00105349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0" w:type="dxa"/>
          </w:tcPr>
          <w:p w14:paraId="1BC62522" w14:textId="77777777" w:rsidR="00571A96" w:rsidRPr="00105349" w:rsidRDefault="00571A96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4B891612" w14:textId="12313A8C" w:rsidR="00E95F4B" w:rsidRPr="00105349" w:rsidRDefault="00105349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467C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520879B" w14:textId="77777777" w:rsidR="00571A96" w:rsidRPr="00105349" w:rsidRDefault="00571A96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2BFF21B2" w14:textId="50E5A5E3" w:rsidR="00571A96" w:rsidRPr="00105349" w:rsidRDefault="00105349" w:rsidP="00571A9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71A9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A96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5BC8214" w14:textId="7B12DC30" w:rsidR="00571A96" w:rsidRPr="00105349" w:rsidRDefault="00105349" w:rsidP="00571A96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71A96" w:rsidRPr="00105349" w14:paraId="12EDF86E" w14:textId="77777777" w:rsidTr="009F11F2">
        <w:trPr>
          <w:trHeight w:val="20"/>
        </w:trPr>
        <w:tc>
          <w:tcPr>
            <w:tcW w:w="4068" w:type="dxa"/>
            <w:hideMark/>
          </w:tcPr>
          <w:p w14:paraId="66F32E4F" w14:textId="77777777" w:rsidR="00571A96" w:rsidRPr="00105349" w:rsidRDefault="00571A96" w:rsidP="00571A96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รายได้รับล่วงหน้ายกมาต้นงวด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</w:tcPr>
          <w:p w14:paraId="1A448124" w14:textId="6C063D71" w:rsidR="00571A96" w:rsidRPr="00105349" w:rsidRDefault="00105349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D25158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="00D25158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90" w:type="dxa"/>
            <w:vAlign w:val="center"/>
          </w:tcPr>
          <w:p w14:paraId="511AFFE5" w14:textId="77777777" w:rsidR="00571A96" w:rsidRPr="00105349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3D7C86A" w14:textId="3418026D" w:rsidR="00571A96" w:rsidRPr="00105349" w:rsidRDefault="00105349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E95F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E95F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30" w:type="dxa"/>
          </w:tcPr>
          <w:p w14:paraId="58304447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B8335B" w14:textId="1E9A4BD3" w:rsidR="00571A96" w:rsidRPr="00105349" w:rsidRDefault="00105349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231D5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231D5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90" w:type="dxa"/>
          </w:tcPr>
          <w:p w14:paraId="0B97028D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49A28E" w14:textId="520C6DA4" w:rsidR="00571A96" w:rsidRPr="00105349" w:rsidRDefault="00105349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E95F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="00E95F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  <w:tr w:rsidR="00571A96" w:rsidRPr="00105349" w14:paraId="4A52B540" w14:textId="77777777" w:rsidTr="009F11F2">
        <w:trPr>
          <w:trHeight w:val="20"/>
        </w:trPr>
        <w:tc>
          <w:tcPr>
            <w:tcW w:w="4068" w:type="dxa"/>
            <w:hideMark/>
          </w:tcPr>
          <w:p w14:paraId="4E605B71" w14:textId="77777777" w:rsidR="00571A96" w:rsidRPr="00105349" w:rsidRDefault="00571A96" w:rsidP="00571A96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เพิ่มขึ้นระหว่างงวด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</w:tcPr>
          <w:p w14:paraId="61A0E2D4" w14:textId="731308A7" w:rsidR="00571A96" w:rsidRPr="00105349" w:rsidRDefault="00105349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D25158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D25158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90" w:type="dxa"/>
            <w:vAlign w:val="center"/>
          </w:tcPr>
          <w:p w14:paraId="742AC49E" w14:textId="77777777" w:rsidR="00571A96" w:rsidRPr="00105349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7C5C6EE" w14:textId="78071D6F" w:rsidR="00571A96" w:rsidRPr="00105349" w:rsidRDefault="00105349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E95F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870</w:t>
            </w:r>
            <w:r w:rsidR="00E95F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130" w:type="dxa"/>
          </w:tcPr>
          <w:p w14:paraId="696D50BB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1BEFF96" w14:textId="455875D9" w:rsidR="00571A96" w:rsidRPr="00105349" w:rsidRDefault="00105349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231D5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 w:rsidR="00231D5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90" w:type="dxa"/>
          </w:tcPr>
          <w:p w14:paraId="375FD551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874443" w14:textId="41D24203" w:rsidR="00571A96" w:rsidRPr="00105349" w:rsidRDefault="00105349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E95F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="00E95F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</w:tr>
      <w:tr w:rsidR="00571A96" w:rsidRPr="00105349" w14:paraId="5EC6C164" w14:textId="77777777" w:rsidTr="009F11F2">
        <w:trPr>
          <w:trHeight w:val="20"/>
        </w:trPr>
        <w:tc>
          <w:tcPr>
            <w:tcW w:w="4068" w:type="dxa"/>
          </w:tcPr>
          <w:p w14:paraId="62003C47" w14:textId="77777777" w:rsidR="00571A96" w:rsidRPr="00105349" w:rsidRDefault="00571A96" w:rsidP="00571A96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4F655C" w:rsidRPr="00105349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ปีที่เกี่ยวข้องกับยอดยกมา</w:t>
            </w:r>
          </w:p>
        </w:tc>
        <w:tc>
          <w:tcPr>
            <w:tcW w:w="1287" w:type="dxa"/>
          </w:tcPr>
          <w:p w14:paraId="3E155C70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881D10" w14:textId="77777777" w:rsidR="00571A96" w:rsidRPr="00105349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CFC9A1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3276DEA9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548C394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83B180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E3D3FD7" w14:textId="77777777" w:rsidR="00571A96" w:rsidRPr="00105349" w:rsidRDefault="00571A96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1A96" w:rsidRPr="00105349" w14:paraId="5C84EF20" w14:textId="77777777" w:rsidTr="009F11F2">
        <w:trPr>
          <w:trHeight w:val="20"/>
        </w:trPr>
        <w:tc>
          <w:tcPr>
            <w:tcW w:w="4068" w:type="dxa"/>
            <w:hideMark/>
          </w:tcPr>
          <w:p w14:paraId="09F61291" w14:textId="77777777" w:rsidR="00571A96" w:rsidRPr="00105349" w:rsidRDefault="00571A96" w:rsidP="00571A96">
            <w:pPr>
              <w:ind w:left="720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ในหนี้สินที่เกิดจากสัญญาต้นงวด/ปี</w:t>
            </w:r>
          </w:p>
        </w:tc>
        <w:tc>
          <w:tcPr>
            <w:tcW w:w="1287" w:type="dxa"/>
          </w:tcPr>
          <w:p w14:paraId="4032F41B" w14:textId="0D4B3F16" w:rsidR="00571A96" w:rsidRPr="00105349" w:rsidRDefault="00D25158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CB88D2" w14:textId="77777777" w:rsidR="00571A96" w:rsidRPr="00105349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4CD867" w14:textId="007D6B5A" w:rsidR="00571A96" w:rsidRPr="00105349" w:rsidRDefault="00E95F4B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583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" w:type="dxa"/>
          </w:tcPr>
          <w:p w14:paraId="1316A17E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63E097B" w14:textId="2600DEBA" w:rsidR="00571A96" w:rsidRPr="00105349" w:rsidRDefault="00231D5E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010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4FEA20D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79BBBEA" w14:textId="509ECD66" w:rsidR="00571A96" w:rsidRPr="00105349" w:rsidRDefault="00E95F4B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71A96" w:rsidRPr="00105349" w14:paraId="00E6DCE7" w14:textId="77777777" w:rsidTr="009F11F2">
        <w:trPr>
          <w:trHeight w:val="20"/>
        </w:trPr>
        <w:tc>
          <w:tcPr>
            <w:tcW w:w="4068" w:type="dxa"/>
          </w:tcPr>
          <w:p w14:paraId="72D686C6" w14:textId="77777777" w:rsidR="00571A96" w:rsidRPr="00105349" w:rsidRDefault="00571A96" w:rsidP="00571A96">
            <w:pPr>
              <w:tabs>
                <w:tab w:val="left" w:pos="680"/>
              </w:tabs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4F655C" w:rsidRPr="00105349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ปีที่เกี่ยวข้องกับส่วนที่</w:t>
            </w:r>
          </w:p>
        </w:tc>
        <w:tc>
          <w:tcPr>
            <w:tcW w:w="1287" w:type="dxa"/>
          </w:tcPr>
          <w:p w14:paraId="2AFD4634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17AFE80" w14:textId="77777777" w:rsidR="00571A96" w:rsidRPr="00105349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6824485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7E8BA237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DDB1A94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9790AE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6965925" w14:textId="77777777" w:rsidR="00571A96" w:rsidRPr="00105349" w:rsidRDefault="00571A96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1A96" w:rsidRPr="00105349" w14:paraId="1CA64C96" w14:textId="77777777" w:rsidTr="009F11F2">
        <w:trPr>
          <w:trHeight w:val="20"/>
        </w:trPr>
        <w:tc>
          <w:tcPr>
            <w:tcW w:w="4068" w:type="dxa"/>
            <w:hideMark/>
          </w:tcPr>
          <w:p w14:paraId="33B53228" w14:textId="77777777" w:rsidR="00571A96" w:rsidRPr="00105349" w:rsidRDefault="00571A96" w:rsidP="00571A96">
            <w:pPr>
              <w:ind w:left="720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951F0C3" w14:textId="323F2DEF" w:rsidR="00571A96" w:rsidRPr="00105349" w:rsidRDefault="00D25158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78E5213" w14:textId="77777777" w:rsidR="00571A96" w:rsidRPr="00105349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9EF9458" w14:textId="2B02A860" w:rsidR="00571A96" w:rsidRPr="00105349" w:rsidRDefault="00E95F4B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" w:type="dxa"/>
          </w:tcPr>
          <w:p w14:paraId="571ACDF5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A5C0F9D" w14:textId="26978FEE" w:rsidR="00571A96" w:rsidRPr="00105349" w:rsidRDefault="00231D5E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8CFCB2E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6B2990C" w14:textId="118C5A87" w:rsidR="00571A96" w:rsidRPr="00105349" w:rsidRDefault="00E95F4B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71A96" w:rsidRPr="00105349" w14:paraId="30B58A1D" w14:textId="77777777" w:rsidTr="009F11F2">
        <w:trPr>
          <w:trHeight w:val="20"/>
        </w:trPr>
        <w:tc>
          <w:tcPr>
            <w:tcW w:w="4068" w:type="dxa"/>
          </w:tcPr>
          <w:p w14:paraId="32D4C732" w14:textId="77777777" w:rsidR="00571A96" w:rsidRPr="00105349" w:rsidRDefault="00571A96" w:rsidP="00571A96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7EAA58D" w14:textId="00C50364" w:rsidR="00571A96" w:rsidRPr="00105349" w:rsidRDefault="00D25158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985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FDDEAA3" w14:textId="77777777" w:rsidR="00571A96" w:rsidRPr="00105349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F7F55F1" w14:textId="7EE02489" w:rsidR="00571A96" w:rsidRPr="00105349" w:rsidRDefault="00E95F4B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" w:type="dxa"/>
          </w:tcPr>
          <w:p w14:paraId="4310D997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87843ED" w14:textId="55E3E3D6" w:rsidR="00571A96" w:rsidRPr="00105349" w:rsidRDefault="00231D5E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8D2E5A4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DC098E0" w14:textId="61A7BAC5" w:rsidR="00571A96" w:rsidRPr="00105349" w:rsidRDefault="00E95F4B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7A2127" w:rsidRPr="001053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1A96" w:rsidRPr="00105349" w14:paraId="1572E3C5" w14:textId="77777777" w:rsidTr="009F11F2">
        <w:trPr>
          <w:trHeight w:val="134"/>
        </w:trPr>
        <w:tc>
          <w:tcPr>
            <w:tcW w:w="4068" w:type="dxa"/>
          </w:tcPr>
          <w:p w14:paraId="3F8051FA" w14:textId="77777777" w:rsidR="00571A96" w:rsidRPr="00105349" w:rsidRDefault="00571A96" w:rsidP="00571A96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รายได้รับล่วงหน้าคงเหลือปลายงวด/ปี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5BCB0" w14:textId="06D0F24C" w:rsidR="00571A96" w:rsidRPr="00105349" w:rsidRDefault="00105349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D25158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="00D25158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90" w:type="dxa"/>
          </w:tcPr>
          <w:p w14:paraId="7AB46FBF" w14:textId="77777777" w:rsidR="00571A96" w:rsidRPr="00105349" w:rsidRDefault="00571A96" w:rsidP="00571A96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FDAFC" w14:textId="445A8CB3" w:rsidR="00571A96" w:rsidRPr="00105349" w:rsidRDefault="00105349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E95F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="00E95F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1F0E545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834F4" w14:textId="55A771E7" w:rsidR="00571A96" w:rsidRPr="00105349" w:rsidRDefault="00105349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231D5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845</w:t>
            </w:r>
            <w:r w:rsidR="00231D5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4208E" w14:textId="77777777" w:rsidR="00571A96" w:rsidRPr="00105349" w:rsidRDefault="00571A96" w:rsidP="00571A96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19CA3" w14:textId="6DE52125" w:rsidR="00571A96" w:rsidRPr="00105349" w:rsidRDefault="00105349" w:rsidP="00571A96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E95F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E95F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</w:tbl>
    <w:bookmarkEnd w:id="16"/>
    <w:p w14:paraId="47DC572C" w14:textId="77777777" w:rsidR="00962D34" w:rsidRPr="00105349" w:rsidRDefault="00962D34" w:rsidP="007F0F68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p w14:paraId="6B090195" w14:textId="276D9457" w:rsidR="00962D34" w:rsidRPr="00105349" w:rsidRDefault="00962D34" w:rsidP="00D654DC">
      <w:pPr>
        <w:ind w:left="547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="00E467C6" w:rsidRPr="00105349">
        <w:rPr>
          <w:rFonts w:asciiTheme="majorBidi" w:hAnsiTheme="majorBidi" w:cstheme="majorBidi"/>
          <w:spacing w:val="-4"/>
        </w:rPr>
        <w:t xml:space="preserve"> </w:t>
      </w:r>
      <w:r w:rsidR="00E467C6"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6"/>
        </w:rPr>
        <w:t>2567</w:t>
      </w:r>
      <w:r w:rsidR="00EA1B9F" w:rsidRPr="00105349">
        <w:rPr>
          <w:rFonts w:asciiTheme="majorBidi" w:hAnsiTheme="majorBidi" w:cstheme="majorBidi"/>
          <w:spacing w:val="-6"/>
        </w:rPr>
        <w:t xml:space="preserve"> </w:t>
      </w:r>
      <w:r w:rsidRPr="00105349">
        <w:rPr>
          <w:rFonts w:asciiTheme="majorBidi" w:hAnsiTheme="majorBidi" w:cstheme="majorBidi"/>
          <w:cs/>
        </w:rPr>
        <w:t>หนี้สินตามสัญญาเช่าในงบการเงินรวม และงบการเงินเฉพาะกิจการ</w:t>
      </w:r>
      <w:r w:rsidR="00AC2672" w:rsidRPr="00105349">
        <w:rPr>
          <w:rFonts w:asciiTheme="majorBidi" w:hAnsiTheme="majorBidi" w:cstheme="majorBidi"/>
          <w:cs/>
        </w:rPr>
        <w:t>ลดลง</w:t>
      </w:r>
      <w:r w:rsidRPr="00105349">
        <w:rPr>
          <w:rFonts w:asciiTheme="majorBidi" w:hAnsiTheme="majorBidi" w:cstheme="majorBidi"/>
          <w:cs/>
        </w:rPr>
        <w:t xml:space="preserve"> จำนวน</w:t>
      </w:r>
      <w:r w:rsidR="00D27209"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674</w:t>
      </w:r>
      <w:r w:rsidR="004D3922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252</w:t>
      </w:r>
      <w:bookmarkStart w:id="17" w:name="_Hlk117038436"/>
      <w:r w:rsidR="008030E7" w:rsidRPr="00105349">
        <w:rPr>
          <w:rFonts w:asciiTheme="majorBidi" w:hAnsiTheme="majorBidi" w:cstheme="majorBidi"/>
          <w:cs/>
        </w:rPr>
        <w:t xml:space="preserve"> </w:t>
      </w:r>
      <w:bookmarkEnd w:id="17"/>
      <w:r w:rsidRPr="00105349">
        <w:rPr>
          <w:rFonts w:asciiTheme="majorBidi" w:hAnsiTheme="majorBidi" w:cstheme="majorBidi"/>
          <w:cs/>
        </w:rPr>
        <w:t>บาท ส่วนใหญ่</w:t>
      </w:r>
      <w:r w:rsidR="00AC2672" w:rsidRPr="00105349">
        <w:rPr>
          <w:rFonts w:asciiTheme="majorBidi" w:hAnsiTheme="majorBidi" w:cstheme="majorBidi"/>
          <w:cs/>
        </w:rPr>
        <w:t>ลดลง</w:t>
      </w:r>
      <w:r w:rsidRPr="00105349">
        <w:rPr>
          <w:rFonts w:asciiTheme="majorBidi" w:hAnsiTheme="majorBidi" w:cstheme="majorBidi"/>
          <w:cs/>
        </w:rPr>
        <w:t>เนื่องจากกลุ่มบริษัทได้</w:t>
      </w:r>
      <w:r w:rsidR="00DA69BE" w:rsidRPr="00105349">
        <w:rPr>
          <w:rFonts w:asciiTheme="majorBidi" w:hAnsiTheme="majorBidi" w:cstheme="majorBidi"/>
          <w:cs/>
        </w:rPr>
        <w:t>จ่ายชำระ</w:t>
      </w:r>
      <w:r w:rsidR="00C43349" w:rsidRPr="00105349">
        <w:rPr>
          <w:rFonts w:asciiTheme="majorBidi" w:hAnsiTheme="majorBidi" w:cstheme="majorBidi"/>
          <w:cs/>
        </w:rPr>
        <w:t>ค่า</w:t>
      </w:r>
      <w:r w:rsidR="00DA69BE" w:rsidRPr="00105349">
        <w:rPr>
          <w:rFonts w:asciiTheme="majorBidi" w:hAnsiTheme="majorBidi" w:cstheme="majorBidi"/>
          <w:cs/>
        </w:rPr>
        <w:t>เช่า</w:t>
      </w:r>
      <w:r w:rsidR="00C43349" w:rsidRPr="00105349">
        <w:rPr>
          <w:rFonts w:asciiTheme="majorBidi" w:hAnsiTheme="majorBidi" w:cstheme="majorBidi"/>
          <w:cs/>
        </w:rPr>
        <w:t>เป็นรายเดือน</w:t>
      </w:r>
      <w:r w:rsidR="00DA69BE" w:rsidRPr="00105349">
        <w:rPr>
          <w:rFonts w:asciiTheme="majorBidi" w:hAnsiTheme="majorBidi" w:cstheme="majorBidi"/>
          <w:cs/>
        </w:rPr>
        <w:t>ตาม</w:t>
      </w:r>
      <w:r w:rsidR="00C43349" w:rsidRPr="00105349">
        <w:rPr>
          <w:rFonts w:asciiTheme="majorBidi" w:hAnsiTheme="majorBidi" w:cstheme="majorBidi"/>
          <w:cs/>
        </w:rPr>
        <w:t>อัตราที่ระบุ</w:t>
      </w:r>
      <w:r w:rsidR="00DA69BE" w:rsidRPr="00105349">
        <w:rPr>
          <w:rFonts w:asciiTheme="majorBidi" w:hAnsiTheme="majorBidi" w:cstheme="majorBidi"/>
          <w:cs/>
        </w:rPr>
        <w:t xml:space="preserve">ในสัญญา </w:t>
      </w:r>
      <w:r w:rsidRPr="00105349">
        <w:rPr>
          <w:rFonts w:asciiTheme="majorBidi" w:hAnsiTheme="majorBidi" w:cstheme="majorBidi"/>
          <w:cs/>
        </w:rPr>
        <w:t xml:space="preserve">อายุของสัญญามีระยะเวลาประมาณ </w:t>
      </w:r>
      <w:r w:rsidR="00105349" w:rsidRPr="00105349">
        <w:rPr>
          <w:rFonts w:asciiTheme="majorBidi" w:hAnsiTheme="majorBidi" w:cstheme="majorBidi"/>
        </w:rPr>
        <w:t>3</w:t>
      </w:r>
      <w:r w:rsidRPr="00105349">
        <w:rPr>
          <w:rFonts w:asciiTheme="majorBidi" w:hAnsiTheme="majorBidi" w:cstheme="majorBidi"/>
          <w:cs/>
        </w:rPr>
        <w:t xml:space="preserve"> ปี และ</w:t>
      </w:r>
      <w:r w:rsidR="00715CA2" w:rsidRPr="00105349">
        <w:rPr>
          <w:rFonts w:asciiTheme="majorBidi" w:hAnsiTheme="majorBidi" w:cstheme="majorBidi"/>
          <w:cs/>
        </w:rPr>
        <w:t>มี</w:t>
      </w:r>
      <w:r w:rsidRPr="00105349">
        <w:rPr>
          <w:rFonts w:asciiTheme="majorBidi" w:hAnsiTheme="majorBidi" w:cstheme="majorBidi"/>
          <w:cs/>
        </w:rPr>
        <w:t>สิทธิเลือกในการขยายอายุสัญญา</w:t>
      </w:r>
    </w:p>
    <w:p w14:paraId="538E9FB9" w14:textId="77777777" w:rsidR="0017552D" w:rsidRPr="00105349" w:rsidRDefault="0017552D" w:rsidP="00D654DC">
      <w:pPr>
        <w:ind w:left="547"/>
        <w:jc w:val="thaiDistribute"/>
        <w:rPr>
          <w:rFonts w:asciiTheme="majorBidi" w:hAnsiTheme="majorBidi" w:cstheme="majorBidi"/>
          <w:color w:val="60CAF3"/>
        </w:rPr>
      </w:pPr>
    </w:p>
    <w:p w14:paraId="219259F2" w14:textId="77777777" w:rsidR="0017552D" w:rsidRPr="00105349" w:rsidRDefault="0017552D" w:rsidP="00D654DC">
      <w:pPr>
        <w:ind w:left="547"/>
        <w:jc w:val="thaiDistribute"/>
        <w:rPr>
          <w:rFonts w:asciiTheme="majorBidi" w:hAnsiTheme="majorBidi" w:cstheme="majorBidi"/>
          <w:color w:val="60CAF3"/>
        </w:rPr>
      </w:pPr>
    </w:p>
    <w:p w14:paraId="0691554F" w14:textId="77777777" w:rsidR="0017552D" w:rsidRPr="00105349" w:rsidRDefault="0017552D" w:rsidP="00D654DC">
      <w:pPr>
        <w:ind w:left="547"/>
        <w:jc w:val="thaiDistribute"/>
        <w:rPr>
          <w:rFonts w:asciiTheme="majorBidi" w:hAnsiTheme="majorBidi" w:cstheme="majorBidi"/>
          <w:color w:val="60CAF3"/>
        </w:rPr>
      </w:pPr>
    </w:p>
    <w:p w14:paraId="10827A9D" w14:textId="77777777" w:rsidR="00C92103" w:rsidRPr="00105349" w:rsidRDefault="00860DBF" w:rsidP="00860DBF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olor w:val="60CAF3"/>
          <w:cs/>
        </w:rPr>
        <w:br w:type="page"/>
      </w:r>
      <w:r w:rsidR="00C92103" w:rsidRPr="00105349">
        <w:rPr>
          <w:rFonts w:asciiTheme="majorBidi" w:hAnsiTheme="majorBidi" w:cstheme="majorBidi"/>
          <w:b/>
          <w:bCs/>
          <w:cs/>
        </w:rPr>
        <w:lastRenderedPageBreak/>
        <w:t>ทุนเรือนหุ้น</w:t>
      </w:r>
      <w:r w:rsidR="00C03BA5" w:rsidRPr="00105349">
        <w:rPr>
          <w:rFonts w:asciiTheme="majorBidi" w:hAnsiTheme="majorBidi" w:cstheme="majorBidi"/>
          <w:b/>
          <w:bCs/>
          <w:cs/>
        </w:rPr>
        <w:t>และส่วนเกินมูลค่าหุ้นสามัญ</w:t>
      </w:r>
    </w:p>
    <w:p w14:paraId="78A69460" w14:textId="413454A2" w:rsidR="005D00D4" w:rsidRPr="00105349" w:rsidRDefault="00F9754C" w:rsidP="00D41390">
      <w:pPr>
        <w:ind w:left="547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บริษัทได้เรียกชำระค่าหุ้นเพิ่มเติมสำหรับหุ้นสามัญที่ออกใหม่จากการเสนอขายให้แก่ประชาชนเป็นครั้งแรกในจำนวน </w:t>
      </w:r>
      <w:r w:rsidR="00105349" w:rsidRPr="00105349">
        <w:rPr>
          <w:rFonts w:asciiTheme="majorBidi" w:hAnsiTheme="majorBidi" w:cstheme="majorBidi"/>
        </w:rPr>
        <w:t>15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  <w:cs/>
        </w:rPr>
        <w:t xml:space="preserve"> หุ้น ที่ราคาหุ้นละ </w:t>
      </w:r>
      <w:r w:rsidR="00105349" w:rsidRPr="00105349">
        <w:rPr>
          <w:rFonts w:asciiTheme="majorBidi" w:hAnsiTheme="majorBidi" w:cstheme="majorBidi"/>
        </w:rPr>
        <w:t>7</w:t>
      </w:r>
      <w:r w:rsidRPr="00105349">
        <w:rPr>
          <w:rFonts w:asciiTheme="majorBidi" w:hAnsiTheme="majorBidi" w:cstheme="majorBidi"/>
          <w:cs/>
        </w:rPr>
        <w:t>.</w:t>
      </w:r>
      <w:r w:rsidR="00105349" w:rsidRPr="00105349">
        <w:rPr>
          <w:rFonts w:asciiTheme="majorBidi" w:hAnsiTheme="majorBidi" w:cstheme="majorBidi"/>
        </w:rPr>
        <w:t>30</w:t>
      </w:r>
      <w:r w:rsidRPr="00105349">
        <w:rPr>
          <w:rFonts w:asciiTheme="majorBidi" w:hAnsiTheme="majorBidi" w:cstheme="majorBidi"/>
          <w:cs/>
        </w:rPr>
        <w:t xml:space="preserve"> บาท เป็นจำนวนทั้งหมด </w:t>
      </w:r>
      <w:r w:rsidR="00105349" w:rsidRPr="00105349">
        <w:rPr>
          <w:rFonts w:asciiTheme="majorBidi" w:hAnsiTheme="majorBidi" w:cstheme="majorBidi"/>
        </w:rPr>
        <w:t>109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500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  <w:cs/>
        </w:rPr>
        <w:t xml:space="preserve"> บาท และได้จดทะเบียนหุ้นที่ออกและชำระแล้วกับกรมพัฒนาธุรกิจการค้าเมื่อวันที่ </w:t>
      </w:r>
      <w:r w:rsidR="00105349" w:rsidRPr="00105349">
        <w:rPr>
          <w:rFonts w:asciiTheme="majorBidi" w:hAnsiTheme="majorBidi" w:cstheme="majorBidi"/>
        </w:rPr>
        <w:t>17</w:t>
      </w:r>
      <w:r w:rsidRPr="00105349">
        <w:rPr>
          <w:rFonts w:asciiTheme="majorBidi" w:hAnsiTheme="majorBidi" w:cstheme="majorBidi"/>
          <w:cs/>
        </w:rPr>
        <w:t xml:space="preserve"> กุมภาพันธ์ </w:t>
      </w:r>
      <w:r w:rsidR="00105349" w:rsidRPr="00105349">
        <w:rPr>
          <w:rFonts w:asciiTheme="majorBidi" w:hAnsiTheme="majorBidi" w:cstheme="majorBidi"/>
        </w:rPr>
        <w:t>2566</w:t>
      </w:r>
      <w:r w:rsidRPr="00105349">
        <w:rPr>
          <w:rFonts w:asciiTheme="majorBidi" w:hAnsiTheme="majorBidi" w:cstheme="majorBidi"/>
          <w:cs/>
        </w:rPr>
        <w:t xml:space="preserve"> ทั้งนี้บริษัทบันทึกรายการดังกล่าวเป็นบัญชีส่วนเกินมูลค่าหุ้นสามัญสุทธิจากต้นทุนการทำรายการที่เกี่ยวข้องกับทุน ในระหว่าง</w:t>
      </w:r>
      <w:r w:rsidR="00F66A57" w:rsidRPr="00105349">
        <w:rPr>
          <w:rFonts w:asciiTheme="majorBidi" w:hAnsiTheme="majorBidi" w:cstheme="majorBidi"/>
          <w:cs/>
        </w:rPr>
        <w:t>หก</w:t>
      </w:r>
      <w:r w:rsidRPr="00105349">
        <w:rPr>
          <w:rFonts w:asciiTheme="majorBidi" w:hAnsiTheme="majorBidi" w:cstheme="majorBidi"/>
          <w:cs/>
        </w:rPr>
        <w:t xml:space="preserve">เดือนงวดสิ้นสุดวันที่ </w:t>
      </w:r>
      <w:r w:rsidR="00105349" w:rsidRPr="00105349">
        <w:rPr>
          <w:rFonts w:asciiTheme="majorBidi" w:hAnsiTheme="majorBidi" w:cstheme="majorBidi"/>
        </w:rPr>
        <w:t>30</w:t>
      </w:r>
      <w:r w:rsidRPr="00105349">
        <w:rPr>
          <w:rFonts w:asciiTheme="majorBidi" w:hAnsiTheme="majorBidi" w:cstheme="majorBidi"/>
          <w:cs/>
        </w:rPr>
        <w:t xml:space="preserve"> </w:t>
      </w:r>
      <w:r w:rsidR="00F66A57" w:rsidRPr="00105349">
        <w:rPr>
          <w:rFonts w:asciiTheme="majorBidi" w:hAnsiTheme="majorBidi" w:cstheme="majorBidi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</w:rPr>
        <w:t>2566</w:t>
      </w:r>
      <w:r w:rsidRPr="00105349">
        <w:rPr>
          <w:rFonts w:asciiTheme="majorBidi" w:hAnsiTheme="majorBidi" w:cstheme="majorBidi"/>
          <w:cs/>
        </w:rPr>
        <w:t xml:space="preserve"> จำนวน </w:t>
      </w:r>
      <w:r w:rsidR="00105349" w:rsidRPr="00105349">
        <w:rPr>
          <w:rFonts w:asciiTheme="majorBidi" w:hAnsiTheme="majorBidi" w:cstheme="majorBidi"/>
        </w:rPr>
        <w:t>94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754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767</w:t>
      </w:r>
      <w:r w:rsidRPr="00105349">
        <w:rPr>
          <w:rFonts w:asciiTheme="majorBidi" w:hAnsiTheme="majorBidi" w:cstheme="majorBidi"/>
          <w:cs/>
        </w:rPr>
        <w:t xml:space="preserve"> บาท</w:t>
      </w:r>
      <w:r w:rsidR="00D41390" w:rsidRPr="00105349">
        <w:rPr>
          <w:rFonts w:asciiTheme="majorBidi" w:hAnsiTheme="majorBidi" w:cstheme="majorBidi"/>
          <w:cs/>
        </w:rPr>
        <w:t xml:space="preserve"> ส่งผลให้ </w:t>
      </w:r>
      <w:r w:rsidR="005D00D4" w:rsidRPr="00105349">
        <w:rPr>
          <w:rFonts w:asciiTheme="majorBidi" w:hAnsiTheme="majorBidi" w:cstheme="majorBidi"/>
          <w:cs/>
        </w:rPr>
        <w:t xml:space="preserve">ณ วันที่ </w:t>
      </w:r>
      <w:r w:rsidR="00D41390" w:rsidRPr="00105349">
        <w:rPr>
          <w:rFonts w:asciiTheme="majorBidi" w:hAnsiTheme="majorBidi" w:cstheme="majorBidi"/>
          <w:cs/>
        </w:rPr>
        <w:br/>
      </w:r>
      <w:r w:rsidR="00105349" w:rsidRPr="00105349">
        <w:rPr>
          <w:rFonts w:asciiTheme="majorBidi" w:hAnsiTheme="majorBidi" w:cstheme="majorBidi"/>
        </w:rPr>
        <w:t>30</w:t>
      </w:r>
      <w:r w:rsidR="00F66A57" w:rsidRPr="00105349">
        <w:rPr>
          <w:rFonts w:asciiTheme="majorBidi" w:hAnsiTheme="majorBidi" w:cstheme="majorBidi"/>
          <w:cs/>
        </w:rPr>
        <w:t xml:space="preserve"> มิถุนายน </w:t>
      </w:r>
      <w:r w:rsidR="00105349" w:rsidRPr="00105349">
        <w:rPr>
          <w:rFonts w:asciiTheme="majorBidi" w:hAnsiTheme="majorBidi" w:cstheme="majorBidi"/>
        </w:rPr>
        <w:t>2566</w:t>
      </w:r>
      <w:r w:rsidR="00D41390" w:rsidRPr="00105349">
        <w:rPr>
          <w:rFonts w:asciiTheme="majorBidi" w:hAnsiTheme="majorBidi" w:cstheme="majorBidi"/>
        </w:rPr>
        <w:t xml:space="preserve"> </w:t>
      </w:r>
      <w:r w:rsidR="00D41390" w:rsidRPr="00105349">
        <w:rPr>
          <w:rFonts w:asciiTheme="majorBidi" w:hAnsiTheme="majorBidi" w:cstheme="majorBidi"/>
          <w:cs/>
        </w:rPr>
        <w:t xml:space="preserve">และ </w:t>
      </w:r>
      <w:r w:rsidR="00105349" w:rsidRPr="00105349">
        <w:rPr>
          <w:rFonts w:asciiTheme="majorBidi" w:hAnsiTheme="majorBidi" w:cstheme="majorBidi"/>
        </w:rPr>
        <w:t>2567</w:t>
      </w:r>
      <w:r w:rsidR="005D00D4" w:rsidRPr="00105349">
        <w:rPr>
          <w:rFonts w:asciiTheme="majorBidi" w:hAnsiTheme="majorBidi" w:cstheme="majorBidi"/>
          <w:cs/>
        </w:rPr>
        <w:t xml:space="preserve"> กลุ่มบริษัทมีส่วนเกินมูลค่าหุ้นสามัญ จำนวน </w:t>
      </w:r>
      <w:r w:rsidR="00105349" w:rsidRPr="00105349">
        <w:rPr>
          <w:rFonts w:asciiTheme="majorBidi" w:hAnsiTheme="majorBidi" w:cstheme="majorBidi"/>
        </w:rPr>
        <w:t>122</w:t>
      </w:r>
      <w:r w:rsidR="005D00D4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882</w:t>
      </w:r>
      <w:r w:rsidR="005D00D4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778</w:t>
      </w:r>
      <w:r w:rsidR="005D00D4" w:rsidRPr="00105349">
        <w:rPr>
          <w:rFonts w:asciiTheme="majorBidi" w:hAnsiTheme="majorBidi" w:cstheme="majorBidi"/>
          <w:cs/>
        </w:rPr>
        <w:t xml:space="preserve"> บาท </w:t>
      </w:r>
    </w:p>
    <w:p w14:paraId="299721AF" w14:textId="392D2E9E" w:rsidR="00AD1B4C" w:rsidRPr="00105349" w:rsidRDefault="00AD1B4C" w:rsidP="000D6E38">
      <w:pPr>
        <w:spacing w:before="240" w:after="240" w:line="160" w:lineRule="atLeast"/>
        <w:ind w:left="547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เมื่อวันที่ </w:t>
      </w:r>
      <w:r w:rsidR="00105349" w:rsidRPr="00105349">
        <w:rPr>
          <w:rFonts w:asciiTheme="majorBidi" w:hAnsiTheme="majorBidi" w:cstheme="majorBidi"/>
        </w:rPr>
        <w:t>24</w:t>
      </w:r>
      <w:r w:rsidRPr="00105349">
        <w:rPr>
          <w:rFonts w:asciiTheme="majorBidi" w:hAnsiTheme="majorBidi" w:cstheme="majorBidi"/>
          <w:cs/>
        </w:rPr>
        <w:t xml:space="preserve"> </w:t>
      </w:r>
      <w:r w:rsidR="00AB14B1" w:rsidRPr="00105349">
        <w:rPr>
          <w:rFonts w:asciiTheme="majorBidi" w:hAnsiTheme="majorBidi" w:cstheme="majorBidi"/>
          <w:cs/>
        </w:rPr>
        <w:t>เมษายน</w:t>
      </w:r>
      <w:r w:rsidRPr="00105349">
        <w:rPr>
          <w:rFonts w:asciiTheme="majorBidi" w:hAnsiTheme="majorBidi" w:cstheme="majorBidi"/>
          <w:cs/>
        </w:rPr>
        <w:t xml:space="preserve"> </w:t>
      </w:r>
      <w:r w:rsidR="00105349" w:rsidRPr="00105349">
        <w:rPr>
          <w:rFonts w:asciiTheme="majorBidi" w:hAnsiTheme="majorBidi" w:cstheme="majorBidi"/>
        </w:rPr>
        <w:t>2567</w:t>
      </w:r>
      <w:r w:rsidRPr="00105349">
        <w:rPr>
          <w:rFonts w:asciiTheme="majorBidi" w:hAnsiTheme="majorBidi" w:cstheme="majorBidi"/>
          <w:cs/>
        </w:rPr>
        <w:t xml:space="preserve"> ที่ประชุม</w:t>
      </w:r>
      <w:r w:rsidR="006D5F3E" w:rsidRPr="00105349">
        <w:rPr>
          <w:rFonts w:asciiTheme="majorBidi" w:hAnsiTheme="majorBidi" w:cstheme="majorBidi"/>
          <w:cs/>
        </w:rPr>
        <w:t>สามัญผู้ถือหุ้นของบริษัท</w:t>
      </w:r>
      <w:r w:rsidRPr="00105349">
        <w:rPr>
          <w:rFonts w:asciiTheme="majorBidi" w:hAnsiTheme="majorBidi" w:cstheme="majorBidi"/>
          <w:cs/>
        </w:rPr>
        <w:t>มีมติอนุมัติการจัดสรรทุนสำรองตาม</w:t>
      </w:r>
      <w:r w:rsidRPr="00105349">
        <w:rPr>
          <w:rFonts w:asciiTheme="majorBidi" w:hAnsiTheme="majorBidi" w:cstheme="majorBidi"/>
          <w:spacing w:val="6"/>
          <w:cs/>
        </w:rPr>
        <w:t xml:space="preserve">กฎหมายจำนวน </w:t>
      </w:r>
      <w:r w:rsidR="00105349" w:rsidRPr="00105349">
        <w:rPr>
          <w:rFonts w:asciiTheme="majorBidi" w:hAnsiTheme="majorBidi" w:cstheme="majorBidi"/>
          <w:spacing w:val="6"/>
        </w:rPr>
        <w:t>1</w:t>
      </w:r>
      <w:r w:rsidR="00E923E2" w:rsidRPr="00105349">
        <w:rPr>
          <w:rFonts w:asciiTheme="majorBidi" w:hAnsiTheme="majorBidi" w:cstheme="majorBidi"/>
          <w:spacing w:val="6"/>
        </w:rPr>
        <w:t>,</w:t>
      </w:r>
      <w:r w:rsidR="00105349" w:rsidRPr="00105349">
        <w:rPr>
          <w:rFonts w:asciiTheme="majorBidi" w:hAnsiTheme="majorBidi" w:cstheme="majorBidi"/>
          <w:spacing w:val="6"/>
        </w:rPr>
        <w:t>672</w:t>
      </w:r>
      <w:r w:rsidR="00E923E2" w:rsidRPr="00105349">
        <w:rPr>
          <w:rFonts w:asciiTheme="majorBidi" w:hAnsiTheme="majorBidi" w:cstheme="majorBidi"/>
          <w:spacing w:val="6"/>
        </w:rPr>
        <w:t>,</w:t>
      </w:r>
      <w:r w:rsidR="00105349" w:rsidRPr="00105349">
        <w:rPr>
          <w:rFonts w:asciiTheme="majorBidi" w:hAnsiTheme="majorBidi" w:cstheme="majorBidi"/>
          <w:spacing w:val="6"/>
        </w:rPr>
        <w:t>282</w:t>
      </w:r>
      <w:r w:rsidRPr="00105349">
        <w:rPr>
          <w:rFonts w:asciiTheme="majorBidi" w:hAnsiTheme="majorBidi" w:cstheme="majorBidi"/>
          <w:spacing w:val="6"/>
          <w:cs/>
        </w:rPr>
        <w:t xml:space="preserve"> บาท และการจ่ายเงินปันผลจากผลการดำเนินงานสำหรับปีสิ้นสุดวันที่ </w:t>
      </w:r>
      <w:r w:rsidR="00105349" w:rsidRPr="00105349">
        <w:rPr>
          <w:rFonts w:asciiTheme="majorBidi" w:hAnsiTheme="majorBidi" w:cstheme="majorBidi"/>
          <w:spacing w:val="4"/>
        </w:rPr>
        <w:t>31</w:t>
      </w:r>
      <w:r w:rsidR="00E923E2" w:rsidRPr="00105349">
        <w:rPr>
          <w:rFonts w:asciiTheme="majorBidi" w:hAnsiTheme="majorBidi" w:cstheme="majorBidi"/>
          <w:spacing w:val="4"/>
        </w:rPr>
        <w:t xml:space="preserve"> </w:t>
      </w:r>
      <w:r w:rsidRPr="00105349">
        <w:rPr>
          <w:rFonts w:asciiTheme="majorBidi" w:hAnsiTheme="majorBidi" w:cstheme="majorBidi"/>
          <w:spacing w:val="4"/>
          <w:cs/>
        </w:rPr>
        <w:t xml:space="preserve">ธันวาคม </w:t>
      </w:r>
      <w:r w:rsidR="00105349" w:rsidRPr="00105349">
        <w:rPr>
          <w:rFonts w:asciiTheme="majorBidi" w:hAnsiTheme="majorBidi" w:cstheme="majorBidi"/>
          <w:spacing w:val="4"/>
        </w:rPr>
        <w:t>2566</w:t>
      </w:r>
      <w:r w:rsidRPr="00105349">
        <w:rPr>
          <w:rFonts w:asciiTheme="majorBidi" w:hAnsiTheme="majorBidi" w:cstheme="majorBidi"/>
          <w:spacing w:val="4"/>
          <w:cs/>
        </w:rPr>
        <w:t xml:space="preserve"> แก่ผู้ถือหุ้นโดยแบ่งออกเป็นการจ่ายปันผลเป็นเงินสดในอัตราหุ้นละ </w:t>
      </w:r>
      <w:r w:rsidR="00105349" w:rsidRPr="00105349">
        <w:rPr>
          <w:rFonts w:asciiTheme="majorBidi" w:hAnsiTheme="majorBidi" w:cstheme="majorBidi"/>
          <w:spacing w:val="4"/>
        </w:rPr>
        <w:t>0</w:t>
      </w:r>
      <w:r w:rsidR="00E923E2" w:rsidRPr="00105349">
        <w:rPr>
          <w:rFonts w:asciiTheme="majorBidi" w:hAnsiTheme="majorBidi" w:cstheme="majorBidi"/>
          <w:spacing w:val="4"/>
        </w:rPr>
        <w:t>.</w:t>
      </w:r>
      <w:r w:rsidR="00105349" w:rsidRPr="00105349">
        <w:rPr>
          <w:rFonts w:asciiTheme="majorBidi" w:hAnsiTheme="majorBidi" w:cstheme="majorBidi"/>
          <w:spacing w:val="4"/>
        </w:rPr>
        <w:t>20</w:t>
      </w:r>
      <w:r w:rsidRPr="00105349">
        <w:rPr>
          <w:rFonts w:asciiTheme="majorBidi" w:hAnsiTheme="majorBidi" w:cstheme="majorBidi"/>
          <w:spacing w:val="4"/>
          <w:cs/>
        </w:rPr>
        <w:t xml:space="preserve"> บาท เป็น</w:t>
      </w:r>
      <w:r w:rsidRPr="00105349">
        <w:rPr>
          <w:rFonts w:asciiTheme="majorBidi" w:hAnsiTheme="majorBidi" w:cstheme="majorBidi"/>
          <w:spacing w:val="-4"/>
          <w:cs/>
        </w:rPr>
        <w:t xml:space="preserve">จำนวนเงิน </w:t>
      </w:r>
      <w:r w:rsidR="00105349" w:rsidRPr="00105349">
        <w:rPr>
          <w:rFonts w:asciiTheme="majorBidi" w:hAnsiTheme="majorBidi" w:cstheme="majorBidi"/>
          <w:spacing w:val="-4"/>
        </w:rPr>
        <w:t>20</w:t>
      </w:r>
      <w:r w:rsidRPr="00105349">
        <w:rPr>
          <w:rFonts w:asciiTheme="majorBidi" w:hAnsiTheme="majorBidi" w:cstheme="majorBidi"/>
          <w:spacing w:val="-4"/>
          <w:cs/>
        </w:rPr>
        <w:t xml:space="preserve"> ล้านบาท</w:t>
      </w:r>
      <w:r w:rsidR="003D555C" w:rsidRPr="00105349">
        <w:rPr>
          <w:rFonts w:asciiTheme="majorBidi" w:hAnsiTheme="majorBidi" w:cstheme="majorBidi"/>
          <w:spacing w:val="-4"/>
          <w:cs/>
        </w:rPr>
        <w:t xml:space="preserve"> </w:t>
      </w:r>
      <w:r w:rsidRPr="00105349">
        <w:rPr>
          <w:rFonts w:asciiTheme="majorBidi" w:hAnsiTheme="majorBidi" w:cstheme="majorBidi"/>
          <w:cs/>
        </w:rPr>
        <w:t xml:space="preserve">และจ่ายปันผลเป็นหุ้นสามัญของบริษัทในอัตรา </w:t>
      </w:r>
      <w:r w:rsidR="00105349" w:rsidRPr="00105349">
        <w:rPr>
          <w:rFonts w:asciiTheme="majorBidi" w:hAnsiTheme="majorBidi" w:cstheme="majorBidi"/>
        </w:rPr>
        <w:t>5</w:t>
      </w:r>
      <w:r w:rsidRPr="00105349">
        <w:rPr>
          <w:rFonts w:asciiTheme="majorBidi" w:hAnsiTheme="majorBidi" w:cstheme="majorBidi"/>
          <w:cs/>
        </w:rPr>
        <w:t xml:space="preserve"> หุ้นเดิมต่อ </w:t>
      </w:r>
      <w:r w:rsidR="00105349" w:rsidRPr="00105349">
        <w:rPr>
          <w:rFonts w:asciiTheme="majorBidi" w:hAnsiTheme="majorBidi" w:cstheme="majorBidi"/>
        </w:rPr>
        <w:t>1</w:t>
      </w:r>
      <w:r w:rsidRPr="00105349">
        <w:rPr>
          <w:rFonts w:asciiTheme="majorBidi" w:hAnsiTheme="majorBidi" w:cstheme="majorBidi"/>
          <w:cs/>
        </w:rPr>
        <w:t xml:space="preserve"> หุ้นปันผล เป็นจำนวนเงิน </w:t>
      </w:r>
      <w:r w:rsidR="00105349" w:rsidRPr="00105349">
        <w:rPr>
          <w:rFonts w:asciiTheme="majorBidi" w:hAnsiTheme="majorBidi" w:cstheme="majorBidi"/>
        </w:rPr>
        <w:t>10</w:t>
      </w:r>
      <w:r w:rsidRPr="00105349">
        <w:rPr>
          <w:rFonts w:asciiTheme="majorBidi" w:hAnsiTheme="majorBidi" w:cstheme="majorBidi"/>
          <w:cs/>
        </w:rPr>
        <w:t xml:space="preserve"> ล้านบาท (หุ้นสามัญจำนวน </w:t>
      </w:r>
      <w:r w:rsidR="00105349" w:rsidRPr="00105349">
        <w:rPr>
          <w:rFonts w:asciiTheme="majorBidi" w:hAnsiTheme="majorBidi" w:cstheme="majorBidi"/>
        </w:rPr>
        <w:t>20</w:t>
      </w:r>
      <w:r w:rsidR="00E923E2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="00E923E2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  <w:cs/>
        </w:rPr>
        <w:t xml:space="preserve"> หุ้น มูลค่าหุ้นละ </w:t>
      </w:r>
      <w:r w:rsidR="00105349" w:rsidRPr="00105349">
        <w:rPr>
          <w:rFonts w:asciiTheme="majorBidi" w:hAnsiTheme="majorBidi" w:cstheme="majorBidi"/>
        </w:rPr>
        <w:t>0</w:t>
      </w:r>
      <w:r w:rsidR="00E923E2" w:rsidRPr="00105349">
        <w:rPr>
          <w:rFonts w:asciiTheme="majorBidi" w:hAnsiTheme="majorBidi" w:cstheme="majorBidi"/>
        </w:rPr>
        <w:t>.</w:t>
      </w:r>
      <w:r w:rsidR="00105349" w:rsidRPr="00105349">
        <w:rPr>
          <w:rFonts w:asciiTheme="majorBidi" w:hAnsiTheme="majorBidi" w:cstheme="majorBidi"/>
        </w:rPr>
        <w:t>50</w:t>
      </w:r>
      <w:r w:rsidRPr="00105349">
        <w:rPr>
          <w:rFonts w:asciiTheme="majorBidi" w:hAnsiTheme="majorBidi" w:cstheme="majorBidi"/>
          <w:cs/>
        </w:rPr>
        <w:t xml:space="preserve"> บาท) คิดเป็นการ</w:t>
      </w:r>
      <w:r w:rsidRPr="00105349">
        <w:rPr>
          <w:rFonts w:asciiTheme="majorBidi" w:hAnsiTheme="majorBidi" w:cstheme="majorBidi"/>
          <w:spacing w:val="6"/>
          <w:cs/>
        </w:rPr>
        <w:t xml:space="preserve">จ่ายเงินปันผลในอัตรา </w:t>
      </w:r>
      <w:r w:rsidR="00105349" w:rsidRPr="00105349">
        <w:rPr>
          <w:rFonts w:asciiTheme="majorBidi" w:hAnsiTheme="majorBidi" w:cstheme="majorBidi"/>
          <w:spacing w:val="6"/>
        </w:rPr>
        <w:t>0</w:t>
      </w:r>
      <w:r w:rsidR="00E923E2" w:rsidRPr="00105349">
        <w:rPr>
          <w:rFonts w:asciiTheme="majorBidi" w:hAnsiTheme="majorBidi" w:cstheme="majorBidi"/>
          <w:spacing w:val="6"/>
        </w:rPr>
        <w:t>.</w:t>
      </w:r>
      <w:r w:rsidR="00105349" w:rsidRPr="00105349">
        <w:rPr>
          <w:rFonts w:asciiTheme="majorBidi" w:hAnsiTheme="majorBidi" w:cstheme="majorBidi"/>
          <w:spacing w:val="6"/>
        </w:rPr>
        <w:t>30</w:t>
      </w:r>
      <w:r w:rsidRPr="00105349">
        <w:rPr>
          <w:rFonts w:asciiTheme="majorBidi" w:hAnsiTheme="majorBidi" w:cstheme="majorBidi"/>
          <w:spacing w:val="6"/>
          <w:cs/>
        </w:rPr>
        <w:t xml:space="preserve"> บาทต่อหุ้น โดยบริษัทกำหนดรายชื่อผู้ถือหุ้นที่มีสิทธิได้รับปันผล (</w:t>
      </w:r>
      <w:r w:rsidRPr="00105349">
        <w:rPr>
          <w:rFonts w:asciiTheme="majorBidi" w:hAnsiTheme="majorBidi" w:cstheme="majorBidi"/>
          <w:spacing w:val="6"/>
        </w:rPr>
        <w:t>Record</w:t>
      </w:r>
      <w:r w:rsidRPr="00105349">
        <w:rPr>
          <w:rFonts w:asciiTheme="majorBidi" w:hAnsiTheme="majorBidi" w:cstheme="majorBidi"/>
        </w:rPr>
        <w:t xml:space="preserve"> Date) </w:t>
      </w:r>
      <w:r w:rsidRPr="00105349">
        <w:rPr>
          <w:rFonts w:asciiTheme="majorBidi" w:hAnsiTheme="majorBidi" w:cstheme="majorBidi"/>
          <w:cs/>
        </w:rPr>
        <w:t xml:space="preserve">ในวันที่ </w:t>
      </w:r>
      <w:r w:rsidR="00105349" w:rsidRPr="00105349">
        <w:rPr>
          <w:rFonts w:asciiTheme="majorBidi" w:hAnsiTheme="majorBidi" w:cstheme="majorBidi"/>
        </w:rPr>
        <w:t>8</w:t>
      </w:r>
      <w:r w:rsidRPr="00105349">
        <w:rPr>
          <w:rFonts w:asciiTheme="majorBidi" w:hAnsiTheme="majorBidi" w:cstheme="majorBidi"/>
          <w:cs/>
        </w:rPr>
        <w:t xml:space="preserve"> มีนาคม </w:t>
      </w:r>
      <w:r w:rsidR="00105349" w:rsidRPr="00105349">
        <w:rPr>
          <w:rFonts w:asciiTheme="majorBidi" w:hAnsiTheme="majorBidi" w:cstheme="majorBidi"/>
        </w:rPr>
        <w:t>2567</w:t>
      </w:r>
      <w:r w:rsidRPr="00105349">
        <w:rPr>
          <w:rFonts w:asciiTheme="majorBidi" w:hAnsiTheme="majorBidi" w:cstheme="majorBidi"/>
          <w:cs/>
        </w:rPr>
        <w:t xml:space="preserve"> </w:t>
      </w:r>
      <w:r w:rsidRPr="00105349">
        <w:rPr>
          <w:rFonts w:asciiTheme="majorBidi" w:hAnsiTheme="majorBidi" w:cstheme="majorBidi"/>
          <w:spacing w:val="-6"/>
          <w:cs/>
        </w:rPr>
        <w:t xml:space="preserve">และกำหนดจ่ายเงินปันผลในวันที่ </w:t>
      </w:r>
      <w:r w:rsidR="00105349" w:rsidRPr="00105349">
        <w:rPr>
          <w:rFonts w:asciiTheme="majorBidi" w:hAnsiTheme="majorBidi" w:cstheme="majorBidi"/>
          <w:spacing w:val="-6"/>
        </w:rPr>
        <w:t>21</w:t>
      </w:r>
      <w:r w:rsidRPr="00105349">
        <w:rPr>
          <w:rFonts w:asciiTheme="majorBidi" w:hAnsiTheme="majorBidi" w:cstheme="majorBidi"/>
          <w:spacing w:val="-6"/>
          <w:cs/>
        </w:rPr>
        <w:t xml:space="preserve"> พฤษภาคม </w:t>
      </w:r>
      <w:r w:rsidR="00105349" w:rsidRPr="00105349">
        <w:rPr>
          <w:rFonts w:asciiTheme="majorBidi" w:hAnsiTheme="majorBidi" w:cstheme="majorBidi"/>
          <w:spacing w:val="-6"/>
        </w:rPr>
        <w:t>2567</w:t>
      </w:r>
      <w:r w:rsidRPr="00105349">
        <w:rPr>
          <w:rFonts w:asciiTheme="majorBidi" w:hAnsiTheme="majorBidi" w:cstheme="majorBidi"/>
          <w:spacing w:val="-6"/>
          <w:cs/>
        </w:rPr>
        <w:t xml:space="preserve"> และพิจารณาและอนุมัติในเรื่องการเพิ่มทุนจดทะเบียน</w:t>
      </w:r>
      <w:r w:rsidRPr="00105349">
        <w:rPr>
          <w:rFonts w:asciiTheme="majorBidi" w:hAnsiTheme="majorBidi" w:cstheme="majorBidi"/>
          <w:cs/>
        </w:rPr>
        <w:t>ของบริษัทเพื่อรองรับการจ่ายหุ้นปันผล</w:t>
      </w:r>
      <w:r w:rsidR="000D317F" w:rsidRPr="00105349">
        <w:rPr>
          <w:rFonts w:asciiTheme="majorBidi" w:hAnsiTheme="majorBidi" w:cstheme="majorBidi"/>
        </w:rPr>
        <w:t xml:space="preserve"> </w:t>
      </w:r>
    </w:p>
    <w:p w14:paraId="7F27A54D" w14:textId="65AF2538" w:rsidR="00A24D4A" w:rsidRPr="00105349" w:rsidRDefault="00A24D4A" w:rsidP="000D6E38">
      <w:pPr>
        <w:spacing w:before="240" w:after="240"/>
        <w:ind w:left="562" w:right="-29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เมื่อวันที่ </w:t>
      </w:r>
      <w:r w:rsidR="00105349" w:rsidRPr="00105349">
        <w:rPr>
          <w:rFonts w:asciiTheme="majorBidi" w:hAnsiTheme="majorBidi" w:cstheme="majorBidi"/>
        </w:rPr>
        <w:t>29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 xml:space="preserve">เมษายน </w:t>
      </w:r>
      <w:r w:rsidR="00105349" w:rsidRPr="00105349">
        <w:rPr>
          <w:rFonts w:asciiTheme="majorBidi" w:hAnsiTheme="majorBidi" w:cstheme="majorBidi"/>
        </w:rPr>
        <w:t>2567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 xml:space="preserve">บริษัทได้จดทะเบียนหุ้นเพิ่มทุนเพื่อรองรับการจ่ายหุ้นสามัญปันผลจำนวน </w:t>
      </w:r>
      <w:r w:rsidR="00105349" w:rsidRPr="00105349">
        <w:rPr>
          <w:rFonts w:asciiTheme="majorBidi" w:hAnsiTheme="majorBidi" w:cstheme="majorBidi"/>
        </w:rPr>
        <w:t>20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 xml:space="preserve">หุ้น ที่ราคาหุ้นละ </w:t>
      </w:r>
      <w:r w:rsidR="00105349" w:rsidRPr="00105349">
        <w:rPr>
          <w:rFonts w:asciiTheme="majorBidi" w:hAnsiTheme="majorBidi" w:cstheme="majorBidi"/>
        </w:rPr>
        <w:t>0</w:t>
      </w:r>
      <w:r w:rsidRPr="00105349">
        <w:rPr>
          <w:rFonts w:asciiTheme="majorBidi" w:hAnsiTheme="majorBidi" w:cstheme="majorBidi"/>
        </w:rPr>
        <w:t>.</w:t>
      </w:r>
      <w:r w:rsidR="00105349" w:rsidRPr="00105349">
        <w:rPr>
          <w:rFonts w:asciiTheme="majorBidi" w:hAnsiTheme="majorBidi" w:cstheme="majorBidi"/>
        </w:rPr>
        <w:t>50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 xml:space="preserve">บาท เป็นจำนวนทั้งหมด </w:t>
      </w:r>
      <w:r w:rsidR="00105349" w:rsidRPr="00105349">
        <w:rPr>
          <w:rFonts w:asciiTheme="majorBidi" w:hAnsiTheme="majorBidi" w:cstheme="majorBidi"/>
        </w:rPr>
        <w:t>10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บาท และได้จดทะเบียนหุ้น</w:t>
      </w:r>
      <w:r w:rsidR="0045423F" w:rsidRPr="00105349">
        <w:rPr>
          <w:rFonts w:asciiTheme="majorBidi" w:hAnsiTheme="majorBidi" w:cstheme="majorBidi"/>
          <w:cs/>
        </w:rPr>
        <w:br/>
      </w:r>
      <w:r w:rsidRPr="00105349">
        <w:rPr>
          <w:rFonts w:asciiTheme="majorBidi" w:hAnsiTheme="majorBidi" w:cstheme="majorBidi"/>
          <w:cs/>
        </w:rPr>
        <w:t xml:space="preserve">ที่ออกและชำระแล้วกับกรมพัฒนาธุรกิจการค้าเมื่อวันที่ </w:t>
      </w:r>
      <w:r w:rsidR="00105349" w:rsidRPr="00105349">
        <w:rPr>
          <w:rFonts w:asciiTheme="majorBidi" w:hAnsiTheme="majorBidi" w:cstheme="majorBidi"/>
        </w:rPr>
        <w:t>23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 xml:space="preserve">พฤษภาคม </w:t>
      </w:r>
      <w:r w:rsidR="00105349" w:rsidRPr="00105349">
        <w:rPr>
          <w:rFonts w:asciiTheme="majorBidi" w:hAnsiTheme="majorBidi" w:cstheme="majorBidi"/>
        </w:rPr>
        <w:t>2567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 xml:space="preserve">จำนวน </w:t>
      </w:r>
      <w:r w:rsidR="00105349" w:rsidRPr="00105349">
        <w:rPr>
          <w:rFonts w:asciiTheme="majorBidi" w:hAnsiTheme="majorBidi" w:cstheme="majorBidi"/>
        </w:rPr>
        <w:t>19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999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977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หุ้น</w:t>
      </w:r>
      <w:r w:rsidR="0077135B" w:rsidRPr="00105349">
        <w:rPr>
          <w:rFonts w:asciiTheme="majorBidi" w:hAnsiTheme="majorBidi" w:cstheme="majorBidi"/>
          <w:cs/>
        </w:rPr>
        <w:t xml:space="preserve"> </w:t>
      </w:r>
      <w:r w:rsidR="0045423F" w:rsidRPr="00105349">
        <w:rPr>
          <w:rFonts w:asciiTheme="majorBidi" w:hAnsiTheme="majorBidi" w:cstheme="majorBidi"/>
          <w:cs/>
        </w:rPr>
        <w:br/>
      </w:r>
      <w:r w:rsidRPr="00105349">
        <w:rPr>
          <w:rFonts w:asciiTheme="majorBidi" w:hAnsiTheme="majorBidi" w:cstheme="majorBidi"/>
          <w:cs/>
        </w:rPr>
        <w:t xml:space="preserve">ที่ราคาหุ้นละ </w:t>
      </w:r>
      <w:r w:rsidR="00105349" w:rsidRPr="00105349">
        <w:rPr>
          <w:rFonts w:asciiTheme="majorBidi" w:hAnsiTheme="majorBidi" w:cstheme="majorBidi"/>
        </w:rPr>
        <w:t>0</w:t>
      </w:r>
      <w:r w:rsidRPr="00105349">
        <w:rPr>
          <w:rFonts w:asciiTheme="majorBidi" w:hAnsiTheme="majorBidi" w:cstheme="majorBidi"/>
        </w:rPr>
        <w:t>.</w:t>
      </w:r>
      <w:r w:rsidR="00105349" w:rsidRPr="00105349">
        <w:rPr>
          <w:rFonts w:asciiTheme="majorBidi" w:hAnsiTheme="majorBidi" w:cstheme="majorBidi"/>
        </w:rPr>
        <w:t>50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 xml:space="preserve">บาท เป็นจำนวนทั้งหมด </w:t>
      </w:r>
      <w:r w:rsidR="00105349" w:rsidRPr="00105349">
        <w:rPr>
          <w:rFonts w:asciiTheme="majorBidi" w:hAnsiTheme="majorBidi" w:cstheme="majorBidi"/>
        </w:rPr>
        <w:t>9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999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989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บาท และได้จดทะเบียน</w:t>
      </w:r>
      <w:r w:rsidR="00C46EB6" w:rsidRPr="00105349">
        <w:rPr>
          <w:rFonts w:asciiTheme="majorBidi" w:hAnsiTheme="majorBidi" w:cstheme="majorBidi"/>
          <w:cs/>
        </w:rPr>
        <w:t>เพิ่มทุนดังกล่าว</w:t>
      </w:r>
      <w:r w:rsidRPr="00105349">
        <w:rPr>
          <w:rFonts w:asciiTheme="majorBidi" w:hAnsiTheme="majorBidi" w:cstheme="majorBidi"/>
          <w:cs/>
        </w:rPr>
        <w:t>กับ</w:t>
      </w:r>
      <w:r w:rsidR="0045423F" w:rsidRPr="00105349">
        <w:rPr>
          <w:rFonts w:asciiTheme="majorBidi" w:hAnsiTheme="majorBidi" w:cstheme="majorBidi"/>
          <w:cs/>
        </w:rPr>
        <w:br/>
      </w:r>
      <w:r w:rsidRPr="00105349">
        <w:rPr>
          <w:rFonts w:asciiTheme="majorBidi" w:hAnsiTheme="majorBidi" w:cstheme="majorBidi"/>
          <w:cs/>
        </w:rPr>
        <w:t>ตลาด</w:t>
      </w:r>
      <w:r w:rsidRPr="00105349">
        <w:rPr>
          <w:rFonts w:asciiTheme="majorBidi" w:hAnsiTheme="majorBidi" w:cstheme="majorBidi"/>
          <w:spacing w:val="-8"/>
          <w:cs/>
        </w:rPr>
        <w:t xml:space="preserve">หลักทรัพย์แห่งประเทศไทย เมื่อวันที่ </w:t>
      </w:r>
      <w:r w:rsidR="00105349" w:rsidRPr="00105349">
        <w:rPr>
          <w:rFonts w:asciiTheme="majorBidi" w:hAnsiTheme="majorBidi" w:cstheme="majorBidi"/>
          <w:spacing w:val="-8"/>
        </w:rPr>
        <w:t>28</w:t>
      </w:r>
      <w:r w:rsidRPr="00105349">
        <w:rPr>
          <w:rFonts w:asciiTheme="majorBidi" w:hAnsiTheme="majorBidi" w:cstheme="majorBidi"/>
          <w:spacing w:val="-8"/>
          <w:cs/>
        </w:rPr>
        <w:t xml:space="preserve"> </w:t>
      </w:r>
      <w:r w:rsidR="00C46EB6" w:rsidRPr="00105349">
        <w:rPr>
          <w:rFonts w:asciiTheme="majorBidi" w:hAnsiTheme="majorBidi" w:cstheme="majorBidi"/>
          <w:spacing w:val="-8"/>
          <w:cs/>
        </w:rPr>
        <w:t>พฤษภาคม</w:t>
      </w:r>
      <w:r w:rsidRPr="00105349">
        <w:rPr>
          <w:rFonts w:asciiTheme="majorBidi" w:hAnsiTheme="majorBidi" w:cstheme="majorBidi"/>
          <w:spacing w:val="-8"/>
          <w:cs/>
        </w:rPr>
        <w:t xml:space="preserve"> </w:t>
      </w:r>
      <w:r w:rsidR="00105349" w:rsidRPr="00105349">
        <w:rPr>
          <w:rFonts w:asciiTheme="majorBidi" w:hAnsiTheme="majorBidi" w:cstheme="majorBidi"/>
          <w:spacing w:val="-8"/>
        </w:rPr>
        <w:t>2567</w:t>
      </w:r>
      <w:r w:rsidR="0077135B" w:rsidRPr="00105349">
        <w:rPr>
          <w:rFonts w:asciiTheme="majorBidi" w:hAnsiTheme="majorBidi" w:cstheme="majorBidi"/>
          <w:spacing w:val="-8"/>
          <w:cs/>
        </w:rPr>
        <w:t xml:space="preserve"> </w:t>
      </w:r>
      <w:r w:rsidR="0077135B" w:rsidRPr="00105349">
        <w:rPr>
          <w:rFonts w:asciiTheme="majorBidi" w:hAnsiTheme="majorBidi" w:cstheme="majorBidi"/>
          <w:cs/>
        </w:rPr>
        <w:t xml:space="preserve">ส่งผลให้ ณ วันที่ </w:t>
      </w:r>
      <w:r w:rsidR="00105349" w:rsidRPr="00105349">
        <w:rPr>
          <w:rFonts w:asciiTheme="majorBidi" w:hAnsiTheme="majorBidi" w:cstheme="majorBidi"/>
        </w:rPr>
        <w:t>30</w:t>
      </w:r>
      <w:r w:rsidR="0077135B" w:rsidRPr="00105349">
        <w:rPr>
          <w:rFonts w:asciiTheme="majorBidi" w:hAnsiTheme="majorBidi" w:cstheme="majorBidi"/>
        </w:rPr>
        <w:t xml:space="preserve"> </w:t>
      </w:r>
      <w:r w:rsidR="0077135B" w:rsidRPr="00105349">
        <w:rPr>
          <w:rFonts w:asciiTheme="majorBidi" w:hAnsiTheme="majorBidi" w:cstheme="majorBidi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</w:rPr>
        <w:t>2567</w:t>
      </w:r>
      <w:r w:rsidR="0077135B" w:rsidRPr="00105349">
        <w:rPr>
          <w:rFonts w:asciiTheme="majorBidi" w:hAnsiTheme="majorBidi" w:cstheme="majorBidi"/>
        </w:rPr>
        <w:t xml:space="preserve"> </w:t>
      </w:r>
      <w:r w:rsidR="0045423F" w:rsidRPr="00105349">
        <w:rPr>
          <w:rFonts w:asciiTheme="majorBidi" w:hAnsiTheme="majorBidi" w:cstheme="majorBidi"/>
          <w:cs/>
        </w:rPr>
        <w:br/>
      </w:r>
      <w:r w:rsidR="0077135B" w:rsidRPr="00105349">
        <w:rPr>
          <w:rFonts w:asciiTheme="majorBidi" w:hAnsiTheme="majorBidi" w:cstheme="majorBidi"/>
          <w:cs/>
        </w:rPr>
        <w:t xml:space="preserve">กลุ่มบริษัทมีทุนที่ออกและชำระแล้วจำนวน </w:t>
      </w:r>
      <w:r w:rsidR="00105349" w:rsidRPr="00105349">
        <w:rPr>
          <w:rFonts w:asciiTheme="majorBidi" w:hAnsiTheme="majorBidi" w:cstheme="majorBidi"/>
        </w:rPr>
        <w:t>59</w:t>
      </w:r>
      <w:r w:rsidR="0077135B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999</w:t>
      </w:r>
      <w:r w:rsidR="0077135B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989</w:t>
      </w:r>
      <w:r w:rsidR="0077135B" w:rsidRPr="00105349">
        <w:rPr>
          <w:rFonts w:asciiTheme="majorBidi" w:hAnsiTheme="majorBidi" w:cstheme="majorBidi"/>
        </w:rPr>
        <w:t xml:space="preserve"> </w:t>
      </w:r>
      <w:r w:rsidR="0077135B" w:rsidRPr="00105349">
        <w:rPr>
          <w:rFonts w:asciiTheme="majorBidi" w:hAnsiTheme="majorBidi" w:cstheme="majorBidi"/>
          <w:cs/>
        </w:rPr>
        <w:t>บาท</w:t>
      </w:r>
    </w:p>
    <w:p w14:paraId="660FF87C" w14:textId="26B67A4B" w:rsidR="00A24D4A" w:rsidRPr="00105349" w:rsidRDefault="002E3791" w:rsidP="002E3791">
      <w:pPr>
        <w:spacing w:before="120"/>
        <w:ind w:left="547"/>
        <w:jc w:val="thaiDistribute"/>
        <w:rPr>
          <w:rFonts w:asciiTheme="majorBidi" w:hAnsiTheme="majorBidi" w:cstheme="majorBidi"/>
          <w:cs/>
        </w:rPr>
      </w:pPr>
      <w:r w:rsidRPr="00105349">
        <w:rPr>
          <w:rFonts w:asciiTheme="majorBidi" w:hAnsiTheme="majorBidi" w:cstheme="majorBidi"/>
          <w:cs/>
        </w:rPr>
        <w:t xml:space="preserve">บริษัทได้จ่ายปันผลแล้วในวันที่ </w:t>
      </w:r>
      <w:r w:rsidR="00105349" w:rsidRPr="00105349">
        <w:rPr>
          <w:rFonts w:asciiTheme="majorBidi" w:hAnsiTheme="majorBidi" w:cstheme="majorBidi"/>
        </w:rPr>
        <w:t>21</w:t>
      </w:r>
      <w:r w:rsidRPr="00105349">
        <w:rPr>
          <w:rFonts w:asciiTheme="majorBidi" w:hAnsiTheme="majorBidi" w:cstheme="majorBidi"/>
          <w:cs/>
        </w:rPr>
        <w:t xml:space="preserve"> พฤษภาคม </w:t>
      </w:r>
      <w:r w:rsidR="00105349" w:rsidRPr="00105349">
        <w:rPr>
          <w:rFonts w:asciiTheme="majorBidi" w:hAnsiTheme="majorBidi" w:cstheme="majorBidi"/>
        </w:rPr>
        <w:t>2567</w:t>
      </w:r>
      <w:r w:rsidRPr="00105349">
        <w:rPr>
          <w:rFonts w:asciiTheme="majorBidi" w:hAnsiTheme="majorBidi" w:cstheme="majorBidi"/>
          <w:cs/>
        </w:rPr>
        <w:t xml:space="preserve"> โดยแบ่งเป็นหุ้นสามัญจำนวน </w:t>
      </w:r>
      <w:r w:rsidR="00105349" w:rsidRPr="00105349">
        <w:rPr>
          <w:rFonts w:asciiTheme="majorBidi" w:hAnsiTheme="majorBidi" w:cstheme="majorBidi"/>
        </w:rPr>
        <w:t>19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999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977</w:t>
      </w:r>
      <w:r w:rsidRPr="00105349">
        <w:rPr>
          <w:rFonts w:asciiTheme="majorBidi" w:hAnsiTheme="majorBidi" w:cstheme="majorBidi"/>
          <w:cs/>
        </w:rPr>
        <w:t xml:space="preserve"> หุ้น </w:t>
      </w:r>
      <w:r w:rsidR="00D764A5" w:rsidRPr="00105349">
        <w:rPr>
          <w:rFonts w:asciiTheme="majorBidi" w:hAnsiTheme="majorBidi" w:cstheme="majorBidi"/>
          <w:cs/>
        </w:rPr>
        <w:t>และ</w:t>
      </w:r>
      <w:r w:rsidRPr="00105349">
        <w:rPr>
          <w:rFonts w:asciiTheme="majorBidi" w:hAnsiTheme="majorBidi" w:cstheme="majorBidi"/>
          <w:cs/>
        </w:rPr>
        <w:t xml:space="preserve">เงินสดจำนวน </w:t>
      </w:r>
      <w:r w:rsidR="00105349" w:rsidRPr="00105349">
        <w:rPr>
          <w:rFonts w:asciiTheme="majorBidi" w:hAnsiTheme="majorBidi" w:cstheme="majorBidi"/>
        </w:rPr>
        <w:t>20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  <w:cs/>
        </w:rPr>
        <w:t xml:space="preserve"> บาท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ในกรณีที่ผู้ถือหุ้นรายใดมีเศษของหุ้นเดิมหลังการจัดสรรหุ้นปันผลแล้ว ให้จ่ายปันผลเป็นเงินสด</w:t>
      </w:r>
      <w:r w:rsidRPr="00105349">
        <w:rPr>
          <w:rFonts w:asciiTheme="majorBidi" w:hAnsiTheme="majorBidi" w:cstheme="majorBidi"/>
        </w:rPr>
        <w:t xml:space="preserve"> </w:t>
      </w:r>
      <w:r w:rsidR="00D764A5" w:rsidRPr="00105349">
        <w:rPr>
          <w:rFonts w:asciiTheme="majorBidi" w:hAnsiTheme="majorBidi" w:cstheme="majorBidi"/>
          <w:cs/>
        </w:rPr>
        <w:t>โดย</w:t>
      </w:r>
      <w:r w:rsidRPr="00105349">
        <w:rPr>
          <w:rFonts w:asciiTheme="majorBidi" w:hAnsiTheme="majorBidi" w:cstheme="majorBidi"/>
          <w:cs/>
        </w:rPr>
        <w:t xml:space="preserve">รวมเป็นจำนวนเงินทั้งสิ้น </w:t>
      </w:r>
      <w:r w:rsidR="00105349" w:rsidRPr="00105349">
        <w:rPr>
          <w:rFonts w:asciiTheme="majorBidi" w:hAnsiTheme="majorBidi" w:cstheme="majorBidi"/>
        </w:rPr>
        <w:t>30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000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บาท</w:t>
      </w:r>
    </w:p>
    <w:p w14:paraId="25F40553" w14:textId="77777777" w:rsidR="007B531A" w:rsidRPr="00105349" w:rsidRDefault="007B531A" w:rsidP="00346ADC">
      <w:pPr>
        <w:spacing w:before="120"/>
        <w:ind w:left="547"/>
        <w:jc w:val="thaiDistribute"/>
        <w:rPr>
          <w:rFonts w:asciiTheme="majorBidi" w:hAnsiTheme="majorBidi" w:cstheme="majorBidi"/>
        </w:rPr>
      </w:pPr>
    </w:p>
    <w:p w14:paraId="1D7D1753" w14:textId="77777777" w:rsidR="007B531A" w:rsidRPr="00105349" w:rsidRDefault="007B531A" w:rsidP="00346ADC">
      <w:pPr>
        <w:spacing w:before="120"/>
        <w:ind w:left="547"/>
        <w:jc w:val="thaiDistribute"/>
        <w:rPr>
          <w:rFonts w:asciiTheme="majorBidi" w:hAnsiTheme="majorBidi" w:cstheme="majorBidi"/>
        </w:rPr>
      </w:pPr>
    </w:p>
    <w:p w14:paraId="62F47A48" w14:textId="77777777" w:rsidR="007B531A" w:rsidRPr="00105349" w:rsidRDefault="007B531A" w:rsidP="00346ADC">
      <w:pPr>
        <w:spacing w:before="120"/>
        <w:ind w:left="547"/>
        <w:jc w:val="thaiDistribute"/>
        <w:rPr>
          <w:rFonts w:asciiTheme="majorBidi" w:hAnsiTheme="majorBidi" w:cstheme="majorBidi"/>
        </w:rPr>
      </w:pPr>
    </w:p>
    <w:p w14:paraId="5803FFA9" w14:textId="77777777" w:rsidR="007B531A" w:rsidRPr="00105349" w:rsidRDefault="007B531A" w:rsidP="00346ADC">
      <w:pPr>
        <w:spacing w:before="120"/>
        <w:ind w:left="547"/>
        <w:jc w:val="thaiDistribute"/>
        <w:rPr>
          <w:rFonts w:asciiTheme="majorBidi" w:hAnsiTheme="majorBidi" w:cstheme="majorBidi"/>
        </w:rPr>
      </w:pPr>
    </w:p>
    <w:p w14:paraId="32093213" w14:textId="77777777" w:rsidR="00220FEF" w:rsidRPr="00105349" w:rsidRDefault="00220FEF">
      <w:pPr>
        <w:rPr>
          <w:rFonts w:asciiTheme="majorBidi" w:hAnsiTheme="majorBidi" w:cstheme="majorBidi"/>
          <w:b/>
          <w:bCs/>
          <w:cs/>
        </w:rPr>
      </w:pPr>
    </w:p>
    <w:p w14:paraId="3E966874" w14:textId="77777777" w:rsidR="00534B4C" w:rsidRPr="00105349" w:rsidRDefault="00534B4C">
      <w:pPr>
        <w:rPr>
          <w:rFonts w:asciiTheme="majorBidi" w:hAnsiTheme="majorBidi" w:cstheme="majorBidi"/>
          <w:b/>
          <w:bCs/>
          <w:cs/>
        </w:rPr>
      </w:pPr>
      <w:r w:rsidRPr="00105349">
        <w:rPr>
          <w:rFonts w:asciiTheme="majorBidi" w:hAnsiTheme="majorBidi" w:cstheme="majorBidi"/>
          <w:b/>
          <w:bCs/>
          <w:cs/>
        </w:rPr>
        <w:br w:type="page"/>
      </w:r>
    </w:p>
    <w:p w14:paraId="77DF7F9B" w14:textId="6CC78DC3" w:rsidR="004A1B95" w:rsidRPr="00105349" w:rsidRDefault="00835A5A" w:rsidP="00860DBF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lastRenderedPageBreak/>
        <w:t>รายได้จากการให้บริการ</w:t>
      </w:r>
      <w:r w:rsidR="0004700F" w:rsidRPr="00105349">
        <w:rPr>
          <w:rFonts w:asciiTheme="majorBidi" w:hAnsiTheme="majorBidi" w:cstheme="majorBidi"/>
          <w:b/>
          <w:bCs/>
        </w:rPr>
        <w:t xml:space="preserve"> </w:t>
      </w:r>
    </w:p>
    <w:p w14:paraId="542F453C" w14:textId="47594F7B" w:rsidR="0081508A" w:rsidRPr="00105349" w:rsidRDefault="0081508A" w:rsidP="00301377">
      <w:pPr>
        <w:ind w:left="540" w:right="38"/>
        <w:jc w:val="thaiDistribute"/>
        <w:rPr>
          <w:rFonts w:asciiTheme="majorBidi" w:hAnsiTheme="majorBidi" w:cstheme="majorBidi"/>
        </w:rPr>
      </w:pPr>
      <w:bookmarkStart w:id="18" w:name="_Hlk65850292"/>
      <w:r w:rsidRPr="00105349">
        <w:rPr>
          <w:rFonts w:asciiTheme="majorBidi" w:hAnsiTheme="majorBidi" w:cstheme="majorBidi"/>
          <w:cs/>
        </w:rPr>
        <w:t>รายได้จาก</w:t>
      </w:r>
      <w:r w:rsidR="0083440A" w:rsidRPr="00105349">
        <w:rPr>
          <w:rFonts w:asciiTheme="majorBidi" w:hAnsiTheme="majorBidi" w:cstheme="majorBidi"/>
          <w:cs/>
        </w:rPr>
        <w:t>การ</w:t>
      </w:r>
      <w:r w:rsidRPr="00105349">
        <w:rPr>
          <w:rFonts w:asciiTheme="majorBidi" w:hAnsiTheme="majorBidi" w:cstheme="majorBidi"/>
          <w:cs/>
        </w:rPr>
        <w:t>ให้บริการ</w:t>
      </w:r>
      <w:r w:rsidR="00055D6E" w:rsidRPr="00105349">
        <w:rPr>
          <w:rFonts w:asciiTheme="majorBidi" w:hAnsiTheme="majorBidi" w:cstheme="majorBidi"/>
          <w:cs/>
        </w:rPr>
        <w:t>สำหรับ</w:t>
      </w:r>
      <w:r w:rsidR="0055496D" w:rsidRPr="00105349">
        <w:rPr>
          <w:rFonts w:asciiTheme="majorBidi" w:hAnsiTheme="majorBidi" w:cstheme="majorBidi"/>
          <w:cs/>
        </w:rPr>
        <w:t xml:space="preserve">งวดสามเดือนและหกเดือนสิ้นสุดวันที่ </w:t>
      </w:r>
      <w:r w:rsidR="00105349" w:rsidRPr="00105349">
        <w:rPr>
          <w:rFonts w:asciiTheme="majorBidi" w:hAnsiTheme="majorBidi" w:cstheme="majorBidi"/>
        </w:rPr>
        <w:t>30</w:t>
      </w:r>
      <w:r w:rsidR="0055496D" w:rsidRPr="00105349">
        <w:rPr>
          <w:rFonts w:asciiTheme="majorBidi" w:hAnsiTheme="majorBidi" w:cstheme="majorBidi"/>
          <w:cs/>
        </w:rPr>
        <w:t xml:space="preserve"> มิถุนายน</w:t>
      </w:r>
      <w:r w:rsidR="002362BE" w:rsidRPr="00105349">
        <w:rPr>
          <w:rFonts w:asciiTheme="majorBidi" w:hAnsiTheme="majorBidi" w:cstheme="majorBidi"/>
          <w:cs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="00354998" w:rsidRPr="00105349">
        <w:rPr>
          <w:rFonts w:asciiTheme="majorBidi" w:hAnsiTheme="majorBidi" w:cstheme="majorBidi"/>
          <w:spacing w:val="-4"/>
          <w:cs/>
        </w:rPr>
        <w:t xml:space="preserve"> และ </w:t>
      </w:r>
      <w:r w:rsidR="00105349" w:rsidRPr="00105349">
        <w:rPr>
          <w:rFonts w:asciiTheme="majorBidi" w:hAnsiTheme="majorBidi" w:cstheme="majorBidi"/>
          <w:spacing w:val="-4"/>
        </w:rPr>
        <w:t>2566</w:t>
      </w:r>
      <w:r w:rsidR="00354998" w:rsidRPr="00105349">
        <w:rPr>
          <w:rFonts w:asciiTheme="majorBidi" w:hAnsiTheme="majorBidi" w:cstheme="majorBidi"/>
          <w:spacing w:val="-4"/>
        </w:rPr>
        <w:t xml:space="preserve"> </w:t>
      </w:r>
      <w:r w:rsidR="009E4EF9" w:rsidRPr="00105349">
        <w:rPr>
          <w:rFonts w:asciiTheme="majorBidi" w:hAnsiTheme="majorBidi" w:cstheme="majorBidi"/>
          <w:cs/>
        </w:rPr>
        <w:t>ประกอบด้วย</w:t>
      </w:r>
    </w:p>
    <w:p w14:paraId="347FE63D" w14:textId="77777777" w:rsidR="00324930" w:rsidRPr="00105349" w:rsidRDefault="00324930" w:rsidP="000C4ED6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bookmarkStart w:id="19" w:name="_Hlk75405997"/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05349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bookmarkEnd w:id="19"/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19"/>
        <w:gridCol w:w="141"/>
        <w:gridCol w:w="1170"/>
        <w:gridCol w:w="90"/>
        <w:gridCol w:w="1165"/>
        <w:gridCol w:w="20"/>
        <w:gridCol w:w="1157"/>
        <w:gridCol w:w="80"/>
        <w:gridCol w:w="1090"/>
        <w:gridCol w:w="88"/>
        <w:gridCol w:w="990"/>
      </w:tblGrid>
      <w:tr w:rsidR="00C33CA0" w:rsidRPr="00105349" w14:paraId="433B184C" w14:textId="77777777" w:rsidTr="00C33CA0">
        <w:trPr>
          <w:trHeight w:val="315"/>
        </w:trPr>
        <w:tc>
          <w:tcPr>
            <w:tcW w:w="1710" w:type="dxa"/>
            <w:shd w:val="clear" w:color="auto" w:fill="auto"/>
          </w:tcPr>
          <w:p w14:paraId="29B08B07" w14:textId="77777777" w:rsidR="004E1A50" w:rsidRPr="00105349" w:rsidRDefault="004E1A50" w:rsidP="004E1A50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74D24F5A" w14:textId="77777777" w:rsidR="004E1A50" w:rsidRPr="00105349" w:rsidRDefault="004E1A50" w:rsidP="004E1A5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33CA0" w:rsidRPr="00105349" w14:paraId="176C2B39" w14:textId="77777777" w:rsidTr="00C33CA0">
        <w:trPr>
          <w:trHeight w:val="279"/>
        </w:trPr>
        <w:tc>
          <w:tcPr>
            <w:tcW w:w="1710" w:type="dxa"/>
            <w:shd w:val="clear" w:color="auto" w:fill="auto"/>
          </w:tcPr>
          <w:p w14:paraId="4D1FE4F7" w14:textId="77777777" w:rsidR="004E1A50" w:rsidRPr="00105349" w:rsidRDefault="004E1A50" w:rsidP="004E1A50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5B9FAAE6" w14:textId="2C3048CC" w:rsidR="004E1A50" w:rsidRPr="00105349" w:rsidRDefault="004E1A50" w:rsidP="004E1A5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714FB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714FB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C33CA0" w:rsidRPr="00105349" w14:paraId="2D5AF180" w14:textId="77777777" w:rsidTr="00C33CA0">
        <w:trPr>
          <w:trHeight w:val="356"/>
        </w:trPr>
        <w:tc>
          <w:tcPr>
            <w:tcW w:w="1710" w:type="dxa"/>
            <w:shd w:val="clear" w:color="auto" w:fill="auto"/>
          </w:tcPr>
          <w:p w14:paraId="2BC2F23D" w14:textId="77777777" w:rsidR="00BE01C5" w:rsidRPr="00105349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70D3E167" w14:textId="7F2D1A85" w:rsidR="00BE01C5" w:rsidRPr="00105349" w:rsidRDefault="00105349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0" w:type="dxa"/>
            <w:shd w:val="clear" w:color="auto" w:fill="auto"/>
          </w:tcPr>
          <w:p w14:paraId="0B7B250E" w14:textId="77777777" w:rsidR="00BE01C5" w:rsidRPr="00105349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14:paraId="0E494EA6" w14:textId="4062B326" w:rsidR="00BE01C5" w:rsidRPr="00105349" w:rsidRDefault="00105349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BE01C5" w:rsidRPr="00105349" w14:paraId="6D4A2E86" w14:textId="77777777" w:rsidTr="00C33CA0">
        <w:trPr>
          <w:trHeight w:val="356"/>
        </w:trPr>
        <w:tc>
          <w:tcPr>
            <w:tcW w:w="1710" w:type="dxa"/>
            <w:shd w:val="clear" w:color="auto" w:fill="auto"/>
          </w:tcPr>
          <w:p w14:paraId="14EF8203" w14:textId="77777777" w:rsidR="00BE01C5" w:rsidRPr="00105349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435B5DA5" w14:textId="77777777" w:rsidR="00BE01C5" w:rsidRPr="00105349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ช่วงเวลาแห่งการรับรู้รายได้</w:t>
            </w:r>
          </w:p>
        </w:tc>
        <w:tc>
          <w:tcPr>
            <w:tcW w:w="20" w:type="dxa"/>
            <w:shd w:val="clear" w:color="auto" w:fill="auto"/>
          </w:tcPr>
          <w:p w14:paraId="23245165" w14:textId="77777777" w:rsidR="00BE01C5" w:rsidRPr="00105349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14:paraId="435349FC" w14:textId="77777777" w:rsidR="00BE01C5" w:rsidRPr="00105349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ช่วงเวลาแห่งการรับรู้รายได้</w:t>
            </w:r>
          </w:p>
        </w:tc>
      </w:tr>
      <w:tr w:rsidR="00BE01C5" w:rsidRPr="00105349" w14:paraId="232CFCA7" w14:textId="77777777" w:rsidTr="00C33CA0">
        <w:trPr>
          <w:trHeight w:val="727"/>
        </w:trPr>
        <w:tc>
          <w:tcPr>
            <w:tcW w:w="1710" w:type="dxa"/>
            <w:shd w:val="clear" w:color="auto" w:fill="auto"/>
          </w:tcPr>
          <w:p w14:paraId="51E7ACAF" w14:textId="77777777" w:rsidR="00BE01C5" w:rsidRPr="00105349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FD8A5E4" w14:textId="77777777" w:rsidR="00185EC6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เมื่อให้บริการ </w:t>
            </w:r>
          </w:p>
          <w:p w14:paraId="75610061" w14:textId="77777777" w:rsidR="00BE01C5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558804D" w14:textId="77777777" w:rsidR="00185EC6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ตลอดระยะเวลา</w:t>
            </w:r>
          </w:p>
          <w:p w14:paraId="4F3ED593" w14:textId="77777777" w:rsidR="00BE01C5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ของสัญญา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38944CCF" w14:textId="77777777" w:rsidR="00BE01C5" w:rsidRPr="00105349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2C5363F6" w14:textId="77777777" w:rsidR="00BE01C5" w:rsidRPr="00105349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center"/>
          </w:tcPr>
          <w:p w14:paraId="162EA824" w14:textId="77777777" w:rsidR="00185EC6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เมื่อให้บริการ </w:t>
            </w:r>
          </w:p>
          <w:p w14:paraId="16F52367" w14:textId="77777777" w:rsidR="00BE01C5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เสร็จสิ้น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555BF458" w14:textId="77777777" w:rsidR="00185EC6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ตลอดระยะเวลา</w:t>
            </w:r>
          </w:p>
          <w:p w14:paraId="43B9AA36" w14:textId="77777777" w:rsidR="00BE01C5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ของสัญญา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4C3B614" w14:textId="77777777" w:rsidR="00BE01C5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05422" w:rsidRPr="00105349" w14:paraId="75C87875" w14:textId="77777777" w:rsidTr="00C33CA0">
        <w:trPr>
          <w:trHeight w:val="356"/>
        </w:trPr>
        <w:tc>
          <w:tcPr>
            <w:tcW w:w="1710" w:type="dxa"/>
            <w:shd w:val="clear" w:color="auto" w:fill="auto"/>
          </w:tcPr>
          <w:p w14:paraId="0FE54EEA" w14:textId="77777777" w:rsidR="00105422" w:rsidRPr="00105349" w:rsidRDefault="00105422" w:rsidP="00105422">
            <w:pPr>
              <w:ind w:right="-871"/>
              <w:rPr>
                <w:rFonts w:asciiTheme="majorBidi" w:hAnsiTheme="majorBidi" w:cstheme="majorBidi"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119" w:type="dxa"/>
            <w:shd w:val="clear" w:color="auto" w:fill="auto"/>
          </w:tcPr>
          <w:p w14:paraId="6B111BFB" w14:textId="2713192E" w:rsidR="00105422" w:rsidRPr="00105349" w:rsidRDefault="00105349" w:rsidP="00105422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2</w:t>
            </w:r>
            <w:r w:rsidR="00A25057" w:rsidRPr="00105349">
              <w:rPr>
                <w:rFonts w:asciiTheme="majorBidi" w:hAnsiTheme="majorBidi" w:cstheme="majorBidi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634</w:t>
            </w:r>
            <w:r w:rsidR="00A25057" w:rsidRPr="00105349">
              <w:rPr>
                <w:rFonts w:asciiTheme="majorBidi" w:hAnsiTheme="majorBidi" w:cstheme="majorBidi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353</w:t>
            </w:r>
          </w:p>
        </w:tc>
        <w:tc>
          <w:tcPr>
            <w:tcW w:w="141" w:type="dxa"/>
            <w:shd w:val="clear" w:color="auto" w:fill="auto"/>
          </w:tcPr>
          <w:p w14:paraId="0A6B5623" w14:textId="77777777" w:rsidR="00105422" w:rsidRPr="00105349" w:rsidRDefault="00105422" w:rsidP="0010542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2D42A32" w14:textId="69224EDF" w:rsidR="00105422" w:rsidRPr="00105349" w:rsidRDefault="00105349" w:rsidP="00105422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45</w:t>
            </w:r>
            <w:r w:rsidR="00A25057" w:rsidRPr="00105349">
              <w:rPr>
                <w:rFonts w:asciiTheme="majorBidi" w:hAnsiTheme="majorBidi" w:cstheme="majorBidi"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605</w:t>
            </w:r>
            <w:r w:rsidR="00A25057" w:rsidRPr="00105349">
              <w:rPr>
                <w:rFonts w:asciiTheme="majorBidi" w:hAnsiTheme="majorBidi" w:cstheme="majorBidi"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3063A3D2" w14:textId="77777777" w:rsidR="00105422" w:rsidRPr="00105349" w:rsidRDefault="00105422" w:rsidP="0010542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shd w:val="clear" w:color="auto" w:fill="auto"/>
          </w:tcPr>
          <w:p w14:paraId="79907917" w14:textId="23F7E333" w:rsidR="00105422" w:rsidRPr="00105349" w:rsidRDefault="00105349" w:rsidP="001054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48</w:t>
            </w:r>
            <w:r w:rsidR="00A25057" w:rsidRPr="00105349">
              <w:rPr>
                <w:rFonts w:asciiTheme="majorBidi" w:hAnsiTheme="majorBidi" w:cstheme="majorBidi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239</w:t>
            </w:r>
            <w:r w:rsidR="00A25057" w:rsidRPr="00105349">
              <w:rPr>
                <w:rFonts w:asciiTheme="majorBidi" w:hAnsiTheme="majorBidi" w:cstheme="majorBidi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433</w:t>
            </w:r>
          </w:p>
        </w:tc>
        <w:tc>
          <w:tcPr>
            <w:tcW w:w="20" w:type="dxa"/>
            <w:shd w:val="clear" w:color="auto" w:fill="auto"/>
          </w:tcPr>
          <w:p w14:paraId="36826456" w14:textId="77777777" w:rsidR="00105422" w:rsidRPr="00105349" w:rsidRDefault="00105422" w:rsidP="0010542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color w:val="60CAF3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350102F" w14:textId="172023DA" w:rsidR="00105422" w:rsidRPr="00105349" w:rsidRDefault="00105349" w:rsidP="0010542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2</w:t>
            </w:r>
            <w:r w:rsidR="00105422" w:rsidRPr="00105349">
              <w:rPr>
                <w:rFonts w:asciiTheme="majorBidi" w:hAnsiTheme="majorBidi" w:cstheme="majorBidi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733</w:t>
            </w:r>
            <w:r w:rsidR="00105422" w:rsidRPr="00105349">
              <w:rPr>
                <w:rFonts w:asciiTheme="majorBidi" w:hAnsiTheme="majorBidi" w:cstheme="majorBidi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496</w:t>
            </w:r>
          </w:p>
        </w:tc>
        <w:tc>
          <w:tcPr>
            <w:tcW w:w="80" w:type="dxa"/>
            <w:shd w:val="clear" w:color="auto" w:fill="auto"/>
          </w:tcPr>
          <w:p w14:paraId="7189A5DA" w14:textId="77777777" w:rsidR="00105422" w:rsidRPr="00105349" w:rsidRDefault="00105422" w:rsidP="0010542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  <w:shd w:val="clear" w:color="auto" w:fill="auto"/>
          </w:tcPr>
          <w:p w14:paraId="48AC80AD" w14:textId="3831DBEE" w:rsidR="00105422" w:rsidRPr="00105349" w:rsidRDefault="00105349" w:rsidP="001054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42</w:t>
            </w:r>
            <w:r w:rsidR="00105422" w:rsidRPr="00105349">
              <w:rPr>
                <w:rFonts w:asciiTheme="majorBidi" w:hAnsiTheme="majorBidi" w:cstheme="majorBidi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875</w:t>
            </w:r>
            <w:r w:rsidR="00105422" w:rsidRPr="00105349">
              <w:rPr>
                <w:rFonts w:asciiTheme="majorBidi" w:hAnsiTheme="majorBidi" w:cstheme="majorBidi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769</w:t>
            </w:r>
          </w:p>
        </w:tc>
        <w:tc>
          <w:tcPr>
            <w:tcW w:w="88" w:type="dxa"/>
            <w:shd w:val="clear" w:color="auto" w:fill="auto"/>
          </w:tcPr>
          <w:p w14:paraId="1CD136A8" w14:textId="77777777" w:rsidR="00105422" w:rsidRPr="00105349" w:rsidRDefault="00105422" w:rsidP="0010542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2A7B4A" w14:textId="007AD5CA" w:rsidR="00105422" w:rsidRPr="00105349" w:rsidRDefault="00105349" w:rsidP="0010542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45</w:t>
            </w:r>
            <w:r w:rsidR="00105422" w:rsidRPr="00105349">
              <w:rPr>
                <w:rFonts w:asciiTheme="majorBidi" w:hAnsiTheme="majorBidi" w:cstheme="majorBidi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609</w:t>
            </w:r>
            <w:r w:rsidR="00105422" w:rsidRPr="00105349">
              <w:rPr>
                <w:rFonts w:asciiTheme="majorBidi" w:hAnsiTheme="majorBidi" w:cstheme="majorBidi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265</w:t>
            </w:r>
          </w:p>
        </w:tc>
      </w:tr>
    </w:tbl>
    <w:p w14:paraId="7E2BCB91" w14:textId="77777777" w:rsidR="00BE01C5" w:rsidRPr="00105349" w:rsidRDefault="00BE01C5" w:rsidP="007F0F68">
      <w:pPr>
        <w:spacing w:before="24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05349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70"/>
        <w:gridCol w:w="91"/>
        <w:gridCol w:w="1085"/>
        <w:gridCol w:w="48"/>
        <w:gridCol w:w="975"/>
      </w:tblGrid>
      <w:tr w:rsidR="00BE01C5" w:rsidRPr="00105349" w14:paraId="1B6F1C86" w14:textId="77777777" w:rsidTr="00860DBF">
        <w:tc>
          <w:tcPr>
            <w:tcW w:w="1710" w:type="dxa"/>
            <w:shd w:val="clear" w:color="auto" w:fill="auto"/>
          </w:tcPr>
          <w:p w14:paraId="712D77B4" w14:textId="77777777" w:rsidR="00BE01C5" w:rsidRPr="00105349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7856224F" w14:textId="77777777" w:rsidR="00BE01C5" w:rsidRPr="00105349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54998" w:rsidRPr="00105349" w14:paraId="4D23DAD9" w14:textId="77777777" w:rsidTr="00860DBF">
        <w:tc>
          <w:tcPr>
            <w:tcW w:w="1710" w:type="dxa"/>
            <w:shd w:val="clear" w:color="auto" w:fill="auto"/>
          </w:tcPr>
          <w:p w14:paraId="10A602D8" w14:textId="77777777" w:rsidR="00354998" w:rsidRPr="00105349" w:rsidRDefault="00354998" w:rsidP="00354998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4BC7DADB" w14:textId="2264D7E4" w:rsidR="00354998" w:rsidRPr="00105349" w:rsidRDefault="00141F08" w:rsidP="00354998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714FB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714FB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354998" w:rsidRPr="00105349" w14:paraId="502C5B81" w14:textId="77777777" w:rsidTr="00C33CA0">
        <w:tc>
          <w:tcPr>
            <w:tcW w:w="1710" w:type="dxa"/>
            <w:shd w:val="clear" w:color="auto" w:fill="auto"/>
          </w:tcPr>
          <w:p w14:paraId="738FA81F" w14:textId="77777777" w:rsidR="00354998" w:rsidRPr="00105349" w:rsidRDefault="00354998" w:rsidP="00354998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69319FAD" w14:textId="7F3FDCDE" w:rsidR="00354998" w:rsidRPr="00105349" w:rsidRDefault="00105349" w:rsidP="00354998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6" w:type="dxa"/>
            <w:shd w:val="clear" w:color="auto" w:fill="auto"/>
          </w:tcPr>
          <w:p w14:paraId="2FC797C6" w14:textId="77777777" w:rsidR="00354998" w:rsidRPr="00105349" w:rsidRDefault="00354998" w:rsidP="00354998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369" w:type="dxa"/>
            <w:gridSpan w:val="5"/>
            <w:shd w:val="clear" w:color="auto" w:fill="auto"/>
          </w:tcPr>
          <w:p w14:paraId="17165E4D" w14:textId="20BA8129" w:rsidR="00354998" w:rsidRPr="00105349" w:rsidRDefault="00105349" w:rsidP="00354998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4812D5" w:rsidRPr="00105349" w14:paraId="004EC664" w14:textId="77777777" w:rsidTr="00C33CA0">
        <w:tc>
          <w:tcPr>
            <w:tcW w:w="1710" w:type="dxa"/>
            <w:shd w:val="clear" w:color="auto" w:fill="auto"/>
          </w:tcPr>
          <w:p w14:paraId="50BF5228" w14:textId="77777777" w:rsidR="00BE01C5" w:rsidRPr="00105349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56BFB0C1" w14:textId="77777777" w:rsidR="00BE01C5" w:rsidRPr="00105349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  <w:shd w:val="clear" w:color="auto" w:fill="auto"/>
          </w:tcPr>
          <w:p w14:paraId="12ECCF5B" w14:textId="77777777" w:rsidR="00BE01C5" w:rsidRPr="00105349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369" w:type="dxa"/>
            <w:gridSpan w:val="5"/>
            <w:shd w:val="clear" w:color="auto" w:fill="auto"/>
          </w:tcPr>
          <w:p w14:paraId="21DB9779" w14:textId="77777777" w:rsidR="00BE01C5" w:rsidRPr="00105349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ช่วงเวลาแห่งการรับรู้รายได้</w:t>
            </w:r>
          </w:p>
        </w:tc>
      </w:tr>
      <w:tr w:rsidR="00BE01C5" w:rsidRPr="00105349" w14:paraId="1D6E16B7" w14:textId="77777777" w:rsidTr="00C33CA0">
        <w:tc>
          <w:tcPr>
            <w:tcW w:w="1710" w:type="dxa"/>
            <w:shd w:val="clear" w:color="auto" w:fill="auto"/>
          </w:tcPr>
          <w:p w14:paraId="691D9E1A" w14:textId="77777777" w:rsidR="00BE01C5" w:rsidRPr="00105349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04738FE" w14:textId="77777777" w:rsidR="00463084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เมื่อให้บริการ </w:t>
            </w:r>
          </w:p>
          <w:p w14:paraId="37623F91" w14:textId="77777777" w:rsidR="00BE01C5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F2D689A" w14:textId="77777777" w:rsidR="00185EC6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ตลอดระยะเวลา</w:t>
            </w:r>
          </w:p>
          <w:p w14:paraId="1C12CE5D" w14:textId="77777777" w:rsidR="00BE01C5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ของสัญญา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838746" w14:textId="77777777" w:rsidR="00BE01C5" w:rsidRPr="00105349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6" w:type="dxa"/>
            <w:shd w:val="clear" w:color="auto" w:fill="auto"/>
          </w:tcPr>
          <w:p w14:paraId="08E958D5" w14:textId="77777777" w:rsidR="00BE01C5" w:rsidRPr="00105349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7B019308" w14:textId="77777777" w:rsidR="00463084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เมื่อให้บริการ </w:t>
            </w:r>
          </w:p>
          <w:p w14:paraId="067287D4" w14:textId="77777777" w:rsidR="00BE01C5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2D19579" w14:textId="77777777" w:rsidR="00BE01C5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D602B68" w14:textId="77777777" w:rsidR="00BE01C5" w:rsidRPr="00105349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11D90" w:rsidRPr="00105349" w14:paraId="35A7B492" w14:textId="77777777" w:rsidTr="00C33CA0">
        <w:tc>
          <w:tcPr>
            <w:tcW w:w="1710" w:type="dxa"/>
            <w:shd w:val="clear" w:color="auto" w:fill="auto"/>
          </w:tcPr>
          <w:p w14:paraId="236A2D8B" w14:textId="77777777" w:rsidR="00411D90" w:rsidRPr="00105349" w:rsidRDefault="00411D90" w:rsidP="00411D90">
            <w:pPr>
              <w:ind w:right="-871"/>
              <w:rPr>
                <w:rFonts w:asciiTheme="majorBidi" w:hAnsiTheme="majorBidi" w:cstheme="majorBidi"/>
                <w:sz w:val="22"/>
                <w:szCs w:val="22"/>
              </w:rPr>
            </w:pPr>
            <w:bookmarkStart w:id="20" w:name="_Hlk70758440"/>
            <w:r w:rsidRPr="0010534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3B61F6C7" w14:textId="54AB25D6" w:rsidR="00411D90" w:rsidRPr="00105349" w:rsidRDefault="00105349" w:rsidP="00411D90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2</w:t>
            </w:r>
            <w:r w:rsidR="004434E2" w:rsidRPr="00105349">
              <w:rPr>
                <w:rFonts w:asciiTheme="majorBidi" w:hAnsiTheme="majorBidi" w:cstheme="majorBidi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359</w:t>
            </w:r>
            <w:r w:rsidR="004434E2" w:rsidRPr="00105349">
              <w:rPr>
                <w:rFonts w:asciiTheme="majorBidi" w:hAnsiTheme="majorBidi" w:cstheme="majorBidi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601</w:t>
            </w:r>
          </w:p>
        </w:tc>
        <w:tc>
          <w:tcPr>
            <w:tcW w:w="90" w:type="dxa"/>
            <w:shd w:val="clear" w:color="auto" w:fill="auto"/>
          </w:tcPr>
          <w:p w14:paraId="3844FC7F" w14:textId="77777777" w:rsidR="00411D90" w:rsidRPr="00105349" w:rsidRDefault="00411D90" w:rsidP="00411D90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997638F" w14:textId="6D66FAD2" w:rsidR="00411D90" w:rsidRPr="00105349" w:rsidRDefault="00105349" w:rsidP="00411D9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41</w:t>
            </w:r>
            <w:r w:rsidR="004434E2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864</w:t>
            </w:r>
            <w:r w:rsidR="004434E2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4FD35378" w14:textId="77777777" w:rsidR="00411D90" w:rsidRPr="00105349" w:rsidRDefault="00411D90" w:rsidP="00411D90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935F95C" w14:textId="04531D0E" w:rsidR="00411D90" w:rsidRPr="00105349" w:rsidRDefault="00105349" w:rsidP="00411D9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44</w:t>
            </w:r>
            <w:r w:rsidR="004434E2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224</w:t>
            </w:r>
            <w:r w:rsidR="004434E2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108</w:t>
            </w:r>
          </w:p>
        </w:tc>
        <w:tc>
          <w:tcPr>
            <w:tcW w:w="36" w:type="dxa"/>
            <w:shd w:val="clear" w:color="auto" w:fill="auto"/>
          </w:tcPr>
          <w:p w14:paraId="26AC254D" w14:textId="77777777" w:rsidR="00411D90" w:rsidRPr="00105349" w:rsidRDefault="00411D90" w:rsidP="00411D90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51FBD96" w14:textId="16C65FBA" w:rsidR="00411D90" w:rsidRPr="00105349" w:rsidRDefault="00105349" w:rsidP="00411D9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2</w:t>
            </w:r>
            <w:r w:rsidR="00411D90" w:rsidRPr="00105349">
              <w:rPr>
                <w:rFonts w:asciiTheme="majorBidi" w:hAnsiTheme="majorBidi" w:cstheme="majorBidi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039</w:t>
            </w:r>
            <w:r w:rsidR="00411D90" w:rsidRPr="00105349">
              <w:rPr>
                <w:rFonts w:asciiTheme="majorBidi" w:hAnsiTheme="majorBidi" w:cstheme="majorBidi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204</w:t>
            </w:r>
          </w:p>
        </w:tc>
        <w:tc>
          <w:tcPr>
            <w:tcW w:w="91" w:type="dxa"/>
            <w:shd w:val="clear" w:color="auto" w:fill="auto"/>
          </w:tcPr>
          <w:p w14:paraId="1DB8E954" w14:textId="77777777" w:rsidR="00411D90" w:rsidRPr="00105349" w:rsidRDefault="00411D90" w:rsidP="00411D90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shd w:val="clear" w:color="auto" w:fill="auto"/>
          </w:tcPr>
          <w:p w14:paraId="59DBFA14" w14:textId="34A1661F" w:rsidR="00411D90" w:rsidRPr="00105349" w:rsidRDefault="00105349" w:rsidP="00411D9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38</w:t>
            </w:r>
            <w:r w:rsidR="00411D90" w:rsidRPr="00105349">
              <w:rPr>
                <w:rFonts w:asciiTheme="majorBidi" w:hAnsiTheme="majorBidi" w:cstheme="majorBidi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189</w:t>
            </w:r>
            <w:r w:rsidR="00411D90" w:rsidRPr="00105349">
              <w:rPr>
                <w:rFonts w:asciiTheme="majorBidi" w:hAnsiTheme="majorBidi" w:cstheme="majorBidi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382</w:t>
            </w:r>
          </w:p>
        </w:tc>
        <w:tc>
          <w:tcPr>
            <w:tcW w:w="48" w:type="dxa"/>
            <w:shd w:val="clear" w:color="auto" w:fill="auto"/>
          </w:tcPr>
          <w:p w14:paraId="6715C4CE" w14:textId="77777777" w:rsidR="00411D90" w:rsidRPr="00105349" w:rsidRDefault="00411D90" w:rsidP="00411D90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</w:tcPr>
          <w:p w14:paraId="492BF01F" w14:textId="40532206" w:rsidR="00411D90" w:rsidRPr="00105349" w:rsidRDefault="00105349" w:rsidP="00411D9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40</w:t>
            </w:r>
            <w:r w:rsidR="00411D90" w:rsidRPr="00105349">
              <w:rPr>
                <w:rFonts w:asciiTheme="majorBidi" w:hAnsiTheme="majorBidi" w:cstheme="majorBidi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228</w:t>
            </w:r>
            <w:r w:rsidR="00411D90" w:rsidRPr="00105349">
              <w:rPr>
                <w:rFonts w:asciiTheme="majorBidi" w:hAnsiTheme="majorBidi" w:cstheme="majorBidi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586</w:t>
            </w:r>
          </w:p>
        </w:tc>
      </w:tr>
    </w:tbl>
    <w:p w14:paraId="4261577E" w14:textId="77777777" w:rsidR="001E292A" w:rsidRPr="00105349" w:rsidRDefault="001E292A" w:rsidP="00A86A25">
      <w:pPr>
        <w:jc w:val="right"/>
        <w:rPr>
          <w:rFonts w:asciiTheme="majorBidi" w:hAnsiTheme="majorBidi" w:cstheme="majorBidi"/>
          <w:b/>
          <w:bCs/>
          <w:sz w:val="24"/>
          <w:szCs w:val="24"/>
        </w:rPr>
      </w:pPr>
      <w:bookmarkStart w:id="21" w:name="_Hlk164691401"/>
      <w:bookmarkEnd w:id="18"/>
      <w:bookmarkEnd w:id="20"/>
    </w:p>
    <w:p w14:paraId="3B849B10" w14:textId="340BC3BF" w:rsidR="00A86A25" w:rsidRPr="00105349" w:rsidRDefault="00A86A25" w:rsidP="00A86A25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05349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19"/>
        <w:gridCol w:w="141"/>
        <w:gridCol w:w="1170"/>
        <w:gridCol w:w="90"/>
        <w:gridCol w:w="1165"/>
        <w:gridCol w:w="20"/>
        <w:gridCol w:w="1157"/>
        <w:gridCol w:w="80"/>
        <w:gridCol w:w="1090"/>
        <w:gridCol w:w="88"/>
        <w:gridCol w:w="990"/>
      </w:tblGrid>
      <w:tr w:rsidR="00A86A25" w:rsidRPr="00105349" w14:paraId="0DA47F72" w14:textId="77777777" w:rsidTr="00280CA7">
        <w:trPr>
          <w:trHeight w:val="315"/>
        </w:trPr>
        <w:tc>
          <w:tcPr>
            <w:tcW w:w="1710" w:type="dxa"/>
            <w:shd w:val="clear" w:color="auto" w:fill="auto"/>
          </w:tcPr>
          <w:p w14:paraId="693D80A3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777CE685" w14:textId="77777777" w:rsidR="00A86A25" w:rsidRPr="00105349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86A25" w:rsidRPr="00105349" w14:paraId="56779E09" w14:textId="77777777" w:rsidTr="00280CA7">
        <w:trPr>
          <w:trHeight w:val="279"/>
        </w:trPr>
        <w:tc>
          <w:tcPr>
            <w:tcW w:w="1710" w:type="dxa"/>
            <w:shd w:val="clear" w:color="auto" w:fill="auto"/>
          </w:tcPr>
          <w:p w14:paraId="7AB9E717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48E363C7" w14:textId="7787AE61" w:rsidR="00A86A25" w:rsidRPr="00105349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5714FB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หก</w:t>
            </w: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714FB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714FB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A86A25" w:rsidRPr="00105349" w14:paraId="0DDD2DD9" w14:textId="77777777" w:rsidTr="00280CA7">
        <w:trPr>
          <w:trHeight w:val="356"/>
        </w:trPr>
        <w:tc>
          <w:tcPr>
            <w:tcW w:w="1710" w:type="dxa"/>
            <w:shd w:val="clear" w:color="auto" w:fill="auto"/>
          </w:tcPr>
          <w:p w14:paraId="45F6A9D1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22DD9C02" w14:textId="1F456865" w:rsidR="00A86A25" w:rsidRPr="00105349" w:rsidRDefault="00105349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0" w:type="dxa"/>
            <w:shd w:val="clear" w:color="auto" w:fill="auto"/>
          </w:tcPr>
          <w:p w14:paraId="2AB6AD7A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14:paraId="3D29F65D" w14:textId="251BDE26" w:rsidR="00A86A25" w:rsidRPr="00105349" w:rsidRDefault="00105349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A86A25" w:rsidRPr="00105349" w14:paraId="241DB53D" w14:textId="77777777" w:rsidTr="00280CA7">
        <w:trPr>
          <w:trHeight w:val="356"/>
        </w:trPr>
        <w:tc>
          <w:tcPr>
            <w:tcW w:w="1710" w:type="dxa"/>
            <w:shd w:val="clear" w:color="auto" w:fill="auto"/>
          </w:tcPr>
          <w:p w14:paraId="79348C0F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6FEE1E6C" w14:textId="77777777" w:rsidR="00A86A25" w:rsidRPr="00105349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ช่วงเวลาแห่งการรับรู้รายได้</w:t>
            </w:r>
          </w:p>
        </w:tc>
        <w:tc>
          <w:tcPr>
            <w:tcW w:w="20" w:type="dxa"/>
            <w:shd w:val="clear" w:color="auto" w:fill="auto"/>
          </w:tcPr>
          <w:p w14:paraId="1D12028F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14:paraId="56F8DC06" w14:textId="77777777" w:rsidR="00A86A25" w:rsidRPr="00105349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ช่วงเวลาแห่งการรับรู้รายได้</w:t>
            </w:r>
          </w:p>
        </w:tc>
      </w:tr>
      <w:tr w:rsidR="00A86A25" w:rsidRPr="00105349" w14:paraId="337F65B6" w14:textId="77777777" w:rsidTr="00280CA7">
        <w:trPr>
          <w:trHeight w:val="727"/>
        </w:trPr>
        <w:tc>
          <w:tcPr>
            <w:tcW w:w="1710" w:type="dxa"/>
            <w:shd w:val="clear" w:color="auto" w:fill="auto"/>
          </w:tcPr>
          <w:p w14:paraId="22BE9D95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5B02E5B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เมื่อให้บริการ </w:t>
            </w:r>
          </w:p>
          <w:p w14:paraId="52EF08A3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72B3C2B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ตลอดระยะเวลา</w:t>
            </w:r>
          </w:p>
          <w:p w14:paraId="10B00721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ของสัญญา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4C0E37BB" w14:textId="77777777" w:rsidR="00A86A25" w:rsidRPr="00105349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587CEA5B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center"/>
          </w:tcPr>
          <w:p w14:paraId="4B3794B4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เมื่อให้บริการ </w:t>
            </w:r>
          </w:p>
          <w:p w14:paraId="2E508998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เสร็จสิ้น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2BB5BA4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ตลอดระยะเวลา</w:t>
            </w:r>
          </w:p>
          <w:p w14:paraId="48B79119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ของสัญญา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54642D9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B616E" w:rsidRPr="00105349" w14:paraId="47B72D58" w14:textId="77777777" w:rsidTr="00280CA7">
        <w:trPr>
          <w:trHeight w:val="356"/>
        </w:trPr>
        <w:tc>
          <w:tcPr>
            <w:tcW w:w="1710" w:type="dxa"/>
            <w:shd w:val="clear" w:color="auto" w:fill="auto"/>
          </w:tcPr>
          <w:p w14:paraId="396DB9A7" w14:textId="77777777" w:rsidR="008B616E" w:rsidRPr="00105349" w:rsidRDefault="008B616E" w:rsidP="008B616E">
            <w:pPr>
              <w:ind w:right="-871"/>
              <w:rPr>
                <w:rFonts w:asciiTheme="majorBidi" w:hAnsiTheme="majorBidi" w:cstheme="majorBidi"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119" w:type="dxa"/>
            <w:shd w:val="clear" w:color="auto" w:fill="auto"/>
          </w:tcPr>
          <w:p w14:paraId="417820E5" w14:textId="27419310" w:rsidR="008B616E" w:rsidRPr="00105349" w:rsidRDefault="00105349" w:rsidP="008B616E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4</w:t>
            </w:r>
            <w:r w:rsidR="001438E8" w:rsidRPr="00105349">
              <w:rPr>
                <w:rFonts w:asciiTheme="majorBidi" w:hAnsiTheme="majorBidi" w:cstheme="majorBidi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802</w:t>
            </w:r>
            <w:r w:rsidR="001438E8" w:rsidRPr="00105349">
              <w:rPr>
                <w:rFonts w:asciiTheme="majorBidi" w:hAnsiTheme="majorBidi" w:cstheme="majorBidi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847</w:t>
            </w:r>
          </w:p>
        </w:tc>
        <w:tc>
          <w:tcPr>
            <w:tcW w:w="141" w:type="dxa"/>
            <w:shd w:val="clear" w:color="auto" w:fill="auto"/>
          </w:tcPr>
          <w:p w14:paraId="3892DA3E" w14:textId="77777777" w:rsidR="008B616E" w:rsidRPr="00105349" w:rsidRDefault="008B616E" w:rsidP="008B616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4CB4952" w14:textId="1AA99A05" w:rsidR="008B616E" w:rsidRPr="00105349" w:rsidRDefault="00105349" w:rsidP="008B616E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92</w:t>
            </w:r>
            <w:r w:rsidR="001438E8" w:rsidRPr="00105349">
              <w:rPr>
                <w:rFonts w:asciiTheme="majorBidi" w:hAnsiTheme="majorBidi" w:cstheme="majorBidi"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487</w:t>
            </w:r>
            <w:r w:rsidR="001438E8" w:rsidRPr="00105349">
              <w:rPr>
                <w:rFonts w:asciiTheme="majorBidi" w:hAnsiTheme="majorBidi" w:cstheme="majorBidi"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35C8D5F6" w14:textId="77777777" w:rsidR="008B616E" w:rsidRPr="00105349" w:rsidRDefault="008B616E" w:rsidP="008B616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shd w:val="clear" w:color="auto" w:fill="auto"/>
          </w:tcPr>
          <w:p w14:paraId="74C50BEA" w14:textId="66C80076" w:rsidR="008B616E" w:rsidRPr="00105349" w:rsidRDefault="00105349" w:rsidP="008B616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97</w:t>
            </w:r>
            <w:r w:rsidR="001438E8" w:rsidRPr="00105349">
              <w:rPr>
                <w:rFonts w:asciiTheme="majorBidi" w:hAnsiTheme="majorBidi" w:cstheme="majorBidi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290</w:t>
            </w:r>
            <w:r w:rsidR="001438E8" w:rsidRPr="00105349">
              <w:rPr>
                <w:rFonts w:asciiTheme="majorBidi" w:hAnsiTheme="majorBidi" w:cstheme="majorBidi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600</w:t>
            </w:r>
          </w:p>
        </w:tc>
        <w:tc>
          <w:tcPr>
            <w:tcW w:w="20" w:type="dxa"/>
            <w:shd w:val="clear" w:color="auto" w:fill="auto"/>
          </w:tcPr>
          <w:p w14:paraId="46671023" w14:textId="77777777" w:rsidR="008B616E" w:rsidRPr="00105349" w:rsidRDefault="008B616E" w:rsidP="008B616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color w:val="60CAF3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7AE2D991" w14:textId="72477403" w:rsidR="008B616E" w:rsidRPr="00105349" w:rsidRDefault="00105349" w:rsidP="008B616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4</w:t>
            </w:r>
            <w:r w:rsidR="008B616E" w:rsidRPr="00105349">
              <w:rPr>
                <w:rFonts w:asciiTheme="majorBidi" w:hAnsiTheme="majorBidi" w:cstheme="majorBidi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647</w:t>
            </w:r>
            <w:r w:rsidR="008B616E" w:rsidRPr="00105349">
              <w:rPr>
                <w:rFonts w:asciiTheme="majorBidi" w:hAnsiTheme="majorBidi" w:cstheme="majorBidi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251</w:t>
            </w:r>
          </w:p>
        </w:tc>
        <w:tc>
          <w:tcPr>
            <w:tcW w:w="80" w:type="dxa"/>
            <w:shd w:val="clear" w:color="auto" w:fill="auto"/>
          </w:tcPr>
          <w:p w14:paraId="6BC17B1F" w14:textId="77777777" w:rsidR="008B616E" w:rsidRPr="00105349" w:rsidRDefault="008B616E" w:rsidP="008B616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  <w:shd w:val="clear" w:color="auto" w:fill="auto"/>
          </w:tcPr>
          <w:p w14:paraId="789D4061" w14:textId="18049EF1" w:rsidR="008B616E" w:rsidRPr="00105349" w:rsidRDefault="00105349" w:rsidP="008B616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85</w:t>
            </w:r>
            <w:r w:rsidR="008B616E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822</w:t>
            </w:r>
            <w:r w:rsidR="008B616E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153</w:t>
            </w:r>
          </w:p>
        </w:tc>
        <w:tc>
          <w:tcPr>
            <w:tcW w:w="88" w:type="dxa"/>
            <w:shd w:val="clear" w:color="auto" w:fill="auto"/>
          </w:tcPr>
          <w:p w14:paraId="43BBCDA3" w14:textId="77777777" w:rsidR="008B616E" w:rsidRPr="00105349" w:rsidRDefault="008B616E" w:rsidP="008B616E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6CCBE8F" w14:textId="5B35B7B5" w:rsidR="008B616E" w:rsidRPr="00105349" w:rsidRDefault="00105349" w:rsidP="008B61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90</w:t>
            </w:r>
            <w:r w:rsidR="008B616E" w:rsidRPr="00105349">
              <w:rPr>
                <w:rFonts w:asciiTheme="majorBidi" w:hAnsiTheme="majorBidi" w:cstheme="majorBidi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469</w:t>
            </w:r>
            <w:r w:rsidR="008B616E" w:rsidRPr="00105349">
              <w:rPr>
                <w:rFonts w:asciiTheme="majorBidi" w:hAnsiTheme="majorBidi" w:cstheme="majorBidi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404</w:t>
            </w:r>
          </w:p>
        </w:tc>
      </w:tr>
    </w:tbl>
    <w:p w14:paraId="5953680D" w14:textId="77777777" w:rsidR="00A86A25" w:rsidRPr="00105349" w:rsidRDefault="00A86A25" w:rsidP="00A86A25">
      <w:pPr>
        <w:spacing w:before="24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05349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70"/>
        <w:gridCol w:w="91"/>
        <w:gridCol w:w="1085"/>
        <w:gridCol w:w="48"/>
        <w:gridCol w:w="975"/>
      </w:tblGrid>
      <w:tr w:rsidR="00A86A25" w:rsidRPr="00105349" w14:paraId="457ACFE9" w14:textId="77777777" w:rsidTr="00280CA7">
        <w:tc>
          <w:tcPr>
            <w:tcW w:w="1710" w:type="dxa"/>
            <w:shd w:val="clear" w:color="auto" w:fill="auto"/>
          </w:tcPr>
          <w:p w14:paraId="6FCBA7D1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72F1E8BF" w14:textId="77777777" w:rsidR="00A86A25" w:rsidRPr="00105349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6A25" w:rsidRPr="00105349" w14:paraId="080A235F" w14:textId="77777777" w:rsidTr="00280CA7">
        <w:tc>
          <w:tcPr>
            <w:tcW w:w="1710" w:type="dxa"/>
            <w:shd w:val="clear" w:color="auto" w:fill="auto"/>
          </w:tcPr>
          <w:p w14:paraId="13870679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3E1007DB" w14:textId="5E8E2D42" w:rsidR="00A86A25" w:rsidRPr="00105349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5714FB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หก</w:t>
            </w: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714FB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714FB"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A86A25" w:rsidRPr="00105349" w14:paraId="58A0D732" w14:textId="77777777" w:rsidTr="00280CA7">
        <w:tc>
          <w:tcPr>
            <w:tcW w:w="1710" w:type="dxa"/>
            <w:shd w:val="clear" w:color="auto" w:fill="auto"/>
          </w:tcPr>
          <w:p w14:paraId="07FB9994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5A3F80BB" w14:textId="7574826F" w:rsidR="00A86A25" w:rsidRPr="00105349" w:rsidRDefault="00105349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6" w:type="dxa"/>
            <w:shd w:val="clear" w:color="auto" w:fill="auto"/>
          </w:tcPr>
          <w:p w14:paraId="513A6817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369" w:type="dxa"/>
            <w:gridSpan w:val="5"/>
            <w:shd w:val="clear" w:color="auto" w:fill="auto"/>
          </w:tcPr>
          <w:p w14:paraId="48B8123F" w14:textId="39D5956E" w:rsidR="00A86A25" w:rsidRPr="00105349" w:rsidRDefault="00105349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A86A25" w:rsidRPr="00105349" w14:paraId="2C141D1D" w14:textId="77777777" w:rsidTr="00280CA7">
        <w:tc>
          <w:tcPr>
            <w:tcW w:w="1710" w:type="dxa"/>
            <w:shd w:val="clear" w:color="auto" w:fill="auto"/>
          </w:tcPr>
          <w:p w14:paraId="2D6C90FA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39028B4E" w14:textId="77777777" w:rsidR="00A86A25" w:rsidRPr="00105349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  <w:shd w:val="clear" w:color="auto" w:fill="auto"/>
          </w:tcPr>
          <w:p w14:paraId="31A709ED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369" w:type="dxa"/>
            <w:gridSpan w:val="5"/>
            <w:shd w:val="clear" w:color="auto" w:fill="auto"/>
          </w:tcPr>
          <w:p w14:paraId="703493B9" w14:textId="77777777" w:rsidR="00A86A25" w:rsidRPr="00105349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ช่วงเวลาแห่งการรับรู้รายได้</w:t>
            </w:r>
          </w:p>
        </w:tc>
      </w:tr>
      <w:tr w:rsidR="00A86A25" w:rsidRPr="00105349" w14:paraId="3926D699" w14:textId="77777777" w:rsidTr="00280CA7">
        <w:tc>
          <w:tcPr>
            <w:tcW w:w="1710" w:type="dxa"/>
            <w:shd w:val="clear" w:color="auto" w:fill="auto"/>
          </w:tcPr>
          <w:p w14:paraId="1AADB396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4CF3100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เมื่อให้บริการ </w:t>
            </w:r>
          </w:p>
          <w:p w14:paraId="6B97869E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F144F64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ตลอดระยะเวลา</w:t>
            </w:r>
          </w:p>
          <w:p w14:paraId="393669B3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ของสัญญา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81BE9B" w14:textId="77777777" w:rsidR="00A86A25" w:rsidRPr="00105349" w:rsidRDefault="00A86A25" w:rsidP="00280CA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6" w:type="dxa"/>
            <w:shd w:val="clear" w:color="auto" w:fill="auto"/>
          </w:tcPr>
          <w:p w14:paraId="477A448F" w14:textId="77777777" w:rsidR="00A86A25" w:rsidRPr="00105349" w:rsidRDefault="00A86A25" w:rsidP="00280CA7">
            <w:pPr>
              <w:ind w:right="-87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38A4EC5B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เมื่อให้บริการ </w:t>
            </w:r>
          </w:p>
          <w:p w14:paraId="2A0C20B3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E4F2B00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E316CC7" w14:textId="77777777" w:rsidR="00A86A25" w:rsidRPr="00105349" w:rsidRDefault="00A86A25" w:rsidP="00280CA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C342D" w:rsidRPr="00105349" w14:paraId="77B45B24" w14:textId="77777777" w:rsidTr="00280CA7">
        <w:tc>
          <w:tcPr>
            <w:tcW w:w="1710" w:type="dxa"/>
            <w:shd w:val="clear" w:color="auto" w:fill="auto"/>
          </w:tcPr>
          <w:p w14:paraId="2203904A" w14:textId="77777777" w:rsidR="00AC342D" w:rsidRPr="00105349" w:rsidRDefault="00AC342D" w:rsidP="00AC342D">
            <w:pPr>
              <w:ind w:right="-871"/>
              <w:rPr>
                <w:rFonts w:asciiTheme="majorBidi" w:hAnsiTheme="majorBidi" w:cstheme="majorBidi"/>
                <w:sz w:val="22"/>
                <w:szCs w:val="22"/>
              </w:rPr>
            </w:pPr>
            <w:r w:rsidRPr="0010534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7DC31F27" w14:textId="43CCC5E8" w:rsidR="00AC342D" w:rsidRPr="00105349" w:rsidRDefault="00105349" w:rsidP="00AC34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4</w:t>
            </w:r>
            <w:r w:rsidR="00AC342D" w:rsidRPr="00105349">
              <w:rPr>
                <w:rFonts w:asciiTheme="majorBidi" w:hAnsiTheme="majorBidi" w:cstheme="majorBidi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288</w:t>
            </w:r>
            <w:r w:rsidR="00AC342D" w:rsidRPr="00105349">
              <w:rPr>
                <w:rFonts w:asciiTheme="majorBidi" w:hAnsiTheme="majorBidi" w:cstheme="majorBidi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070</w:t>
            </w:r>
          </w:p>
        </w:tc>
        <w:tc>
          <w:tcPr>
            <w:tcW w:w="90" w:type="dxa"/>
            <w:shd w:val="clear" w:color="auto" w:fill="auto"/>
          </w:tcPr>
          <w:p w14:paraId="418F04D1" w14:textId="77777777" w:rsidR="00AC342D" w:rsidRPr="00105349" w:rsidRDefault="00AC342D" w:rsidP="00AC342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26B8A443" w14:textId="36065B78" w:rsidR="00AC342D" w:rsidRPr="00105349" w:rsidRDefault="00105349" w:rsidP="00AC34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83</w:t>
            </w:r>
            <w:r w:rsidR="00AC342D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868</w:t>
            </w:r>
            <w:r w:rsidR="00AC342D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14826C1E" w14:textId="77777777" w:rsidR="00AC342D" w:rsidRPr="00105349" w:rsidRDefault="00AC342D" w:rsidP="00AC342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A7A8334" w14:textId="08FEB4CE" w:rsidR="00AC342D" w:rsidRPr="00105349" w:rsidRDefault="00105349" w:rsidP="00AC34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88</w:t>
            </w:r>
            <w:r w:rsidR="00AC342D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156</w:t>
            </w:r>
            <w:r w:rsidR="00AC342D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409</w:t>
            </w:r>
          </w:p>
        </w:tc>
        <w:tc>
          <w:tcPr>
            <w:tcW w:w="36" w:type="dxa"/>
            <w:shd w:val="clear" w:color="auto" w:fill="auto"/>
          </w:tcPr>
          <w:p w14:paraId="79084697" w14:textId="77777777" w:rsidR="00AC342D" w:rsidRPr="00105349" w:rsidRDefault="00AC342D" w:rsidP="00AC342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D8913DA" w14:textId="7032055A" w:rsidR="00AC342D" w:rsidRPr="00105349" w:rsidRDefault="00105349" w:rsidP="00AC342D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4</w:t>
            </w:r>
            <w:r w:rsidR="00AC342D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084</w:t>
            </w:r>
            <w:r w:rsidR="00AC342D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725</w:t>
            </w:r>
          </w:p>
        </w:tc>
        <w:tc>
          <w:tcPr>
            <w:tcW w:w="91" w:type="dxa"/>
            <w:shd w:val="clear" w:color="auto" w:fill="auto"/>
          </w:tcPr>
          <w:p w14:paraId="1ECB7BEC" w14:textId="77777777" w:rsidR="00AC342D" w:rsidRPr="00105349" w:rsidRDefault="00AC342D" w:rsidP="00AC342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shd w:val="clear" w:color="auto" w:fill="auto"/>
          </w:tcPr>
          <w:p w14:paraId="7F5DCB85" w14:textId="7C93283F" w:rsidR="00AC342D" w:rsidRPr="00105349" w:rsidRDefault="00105349" w:rsidP="00AC342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75</w:t>
            </w:r>
            <w:r w:rsidR="00AC342D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416</w:t>
            </w:r>
            <w:r w:rsidR="00AC342D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073</w:t>
            </w:r>
          </w:p>
        </w:tc>
        <w:tc>
          <w:tcPr>
            <w:tcW w:w="48" w:type="dxa"/>
            <w:shd w:val="clear" w:color="auto" w:fill="auto"/>
          </w:tcPr>
          <w:p w14:paraId="4C55B5C3" w14:textId="77777777" w:rsidR="00AC342D" w:rsidRPr="00105349" w:rsidRDefault="00AC342D" w:rsidP="00AC342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</w:tcPr>
          <w:p w14:paraId="0F2ACAD7" w14:textId="161A1408" w:rsidR="00AC342D" w:rsidRPr="00105349" w:rsidRDefault="00105349" w:rsidP="00AC342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lang w:val="en-US" w:bidi="th-TH"/>
              </w:rPr>
              <w:t>79</w:t>
            </w:r>
            <w:r w:rsidR="00AC342D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500</w:t>
            </w:r>
            <w:r w:rsidR="00AC342D" w:rsidRPr="00105349">
              <w:rPr>
                <w:rFonts w:asciiTheme="majorBidi" w:hAnsiTheme="majorBidi" w:cstheme="majorBidi"/>
                <w:cs/>
                <w:lang w:bidi="th-TH"/>
              </w:rPr>
              <w:t>,</w:t>
            </w:r>
            <w:r w:rsidRPr="00105349">
              <w:rPr>
                <w:rFonts w:asciiTheme="majorBidi" w:hAnsiTheme="majorBidi" w:cstheme="majorBidi"/>
                <w:lang w:val="en-US" w:bidi="th-TH"/>
              </w:rPr>
              <w:t>798</w:t>
            </w:r>
          </w:p>
        </w:tc>
      </w:tr>
    </w:tbl>
    <w:p w14:paraId="57E5F376" w14:textId="77777777" w:rsidR="00411D90" w:rsidRPr="00105349" w:rsidRDefault="00411D90" w:rsidP="008A56C5">
      <w:pPr>
        <w:spacing w:before="360"/>
        <w:rPr>
          <w:rFonts w:asciiTheme="majorBidi" w:hAnsiTheme="majorBidi" w:cstheme="majorBidi"/>
          <w:b/>
          <w:bCs/>
        </w:rPr>
      </w:pPr>
    </w:p>
    <w:p w14:paraId="757256D0" w14:textId="77777777" w:rsidR="0045423F" w:rsidRPr="00105349" w:rsidRDefault="0045423F">
      <w:pPr>
        <w:rPr>
          <w:rFonts w:asciiTheme="majorBidi" w:hAnsiTheme="majorBidi" w:cstheme="majorBidi"/>
          <w:b/>
          <w:bCs/>
          <w:cs/>
        </w:rPr>
      </w:pPr>
      <w:r w:rsidRPr="00105349">
        <w:rPr>
          <w:rFonts w:asciiTheme="majorBidi" w:hAnsiTheme="majorBidi" w:cstheme="majorBidi"/>
          <w:b/>
          <w:bCs/>
          <w:cs/>
        </w:rPr>
        <w:br w:type="page"/>
      </w:r>
    </w:p>
    <w:p w14:paraId="5B3D6C4E" w14:textId="437B8A38" w:rsidR="00451558" w:rsidRPr="00105349" w:rsidRDefault="00451558" w:rsidP="00E92594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lastRenderedPageBreak/>
        <w:t>รายได้อื่น</w:t>
      </w:r>
    </w:p>
    <w:bookmarkEnd w:id="21"/>
    <w:p w14:paraId="5E70D60F" w14:textId="47E54A9E" w:rsidR="00451558" w:rsidRPr="00105349" w:rsidRDefault="00451558" w:rsidP="00451558">
      <w:pPr>
        <w:ind w:left="547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>รายได้อื่นสำหรับ</w:t>
      </w:r>
      <w:r w:rsidR="00321FEF" w:rsidRPr="00105349">
        <w:rPr>
          <w:rFonts w:asciiTheme="majorBidi" w:hAnsiTheme="majorBidi" w:cstheme="majorBidi"/>
          <w:cs/>
        </w:rPr>
        <w:t xml:space="preserve">งวดสามเดือนและหกเดือนสิ้นสุดวันที่ </w:t>
      </w:r>
      <w:r w:rsidR="00105349" w:rsidRPr="00105349">
        <w:rPr>
          <w:rFonts w:asciiTheme="majorBidi" w:hAnsiTheme="majorBidi" w:cstheme="majorBidi"/>
        </w:rPr>
        <w:t>30</w:t>
      </w:r>
      <w:r w:rsidR="00321FEF" w:rsidRPr="00105349">
        <w:rPr>
          <w:rFonts w:asciiTheme="majorBidi" w:hAnsiTheme="majorBidi" w:cstheme="majorBidi"/>
          <w:cs/>
        </w:rPr>
        <w:t xml:space="preserve"> มิถุนายน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="00411D90" w:rsidRPr="00105349">
        <w:rPr>
          <w:rFonts w:asciiTheme="majorBidi" w:hAnsiTheme="majorBidi" w:cstheme="majorBidi"/>
          <w:spacing w:val="-4"/>
          <w:cs/>
        </w:rPr>
        <w:t xml:space="preserve"> </w:t>
      </w:r>
      <w:r w:rsidRPr="00105349">
        <w:rPr>
          <w:rFonts w:asciiTheme="majorBidi" w:hAnsiTheme="majorBidi" w:cstheme="majorBidi"/>
          <w:cs/>
        </w:rPr>
        <w:t xml:space="preserve">และ </w:t>
      </w:r>
      <w:r w:rsidR="00105349" w:rsidRPr="00105349">
        <w:rPr>
          <w:rFonts w:asciiTheme="majorBidi" w:hAnsiTheme="majorBidi" w:cstheme="majorBidi"/>
        </w:rPr>
        <w:t>2566</w:t>
      </w:r>
      <w:r w:rsidRPr="00105349">
        <w:rPr>
          <w:rFonts w:asciiTheme="majorBidi" w:hAnsiTheme="majorBidi" w:cstheme="majorBidi"/>
          <w:cs/>
        </w:rPr>
        <w:t xml:space="preserve"> ประกอบด้วย</w:t>
      </w:r>
    </w:p>
    <w:p w14:paraId="29D0E29B" w14:textId="77777777" w:rsidR="00451558" w:rsidRPr="00105349" w:rsidRDefault="00451558" w:rsidP="00451558">
      <w:pPr>
        <w:ind w:left="547" w:right="8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053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หน่วย </w:t>
      </w:r>
      <w:r w:rsidRPr="001053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2"/>
        <w:gridCol w:w="1350"/>
        <w:gridCol w:w="180"/>
        <w:gridCol w:w="1260"/>
        <w:gridCol w:w="180"/>
        <w:gridCol w:w="1260"/>
        <w:gridCol w:w="180"/>
        <w:gridCol w:w="1260"/>
      </w:tblGrid>
      <w:tr w:rsidR="00C33CA0" w:rsidRPr="00105349" w14:paraId="446DF341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4D921007" w14:textId="77777777" w:rsidR="00C33CA0" w:rsidRPr="00105349" w:rsidRDefault="00C33CA0" w:rsidP="002F26D4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777DAD76" w14:textId="77777777" w:rsidR="00C33CA0" w:rsidRPr="00105349" w:rsidRDefault="00C33CA0" w:rsidP="002F26D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2B748EAA" w14:textId="77777777" w:rsidR="00C33CA0" w:rsidRPr="00105349" w:rsidRDefault="00C33CA0" w:rsidP="002F26D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91E0E8" w14:textId="77777777" w:rsidR="00C33CA0" w:rsidRPr="00105349" w:rsidRDefault="00C33CA0" w:rsidP="002F26D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33CA0" w:rsidRPr="00105349" w14:paraId="13F52D47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4919EFB0" w14:textId="77777777" w:rsidR="00C33CA0" w:rsidRPr="00105349" w:rsidRDefault="00C33CA0" w:rsidP="00451558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030CFC12" w14:textId="77777777" w:rsidR="00C33CA0" w:rsidRPr="00105349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สำหรับงวดสามเดือนสิ้นสุดวันที่ </w:t>
            </w:r>
          </w:p>
        </w:tc>
        <w:tc>
          <w:tcPr>
            <w:tcW w:w="180" w:type="dxa"/>
          </w:tcPr>
          <w:p w14:paraId="242EFCCE" w14:textId="77777777" w:rsidR="00C33CA0" w:rsidRPr="00105349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9A54281" w14:textId="77777777" w:rsidR="00C33CA0" w:rsidRPr="00105349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สำหรับงวดสามเดือนสิ้นสุดวันที่</w:t>
            </w:r>
          </w:p>
        </w:tc>
      </w:tr>
      <w:tr w:rsidR="00C33CA0" w:rsidRPr="00105349" w14:paraId="54AC87A9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3FD6AB2D" w14:textId="77777777" w:rsidR="00C33CA0" w:rsidRPr="00105349" w:rsidRDefault="00C33CA0" w:rsidP="00451558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2971A189" w14:textId="33106E33" w:rsidR="00C33CA0" w:rsidRPr="00105349" w:rsidRDefault="00105349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180" w:type="dxa"/>
          </w:tcPr>
          <w:p w14:paraId="074EC37D" w14:textId="77777777" w:rsidR="00C33CA0" w:rsidRPr="00105349" w:rsidRDefault="00C33CA0" w:rsidP="00451558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AE4728" w14:textId="433B3B6A" w:rsidR="00C33CA0" w:rsidRPr="00105349" w:rsidRDefault="00105349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180" w:type="dxa"/>
          </w:tcPr>
          <w:p w14:paraId="7FECC4EF" w14:textId="77777777" w:rsidR="00C33CA0" w:rsidRPr="00105349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394C0B52" w14:textId="3EBFA6D2" w:rsidR="00C33CA0" w:rsidRPr="00105349" w:rsidRDefault="00105349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180" w:type="dxa"/>
          </w:tcPr>
          <w:p w14:paraId="355B246D" w14:textId="77777777" w:rsidR="00C33CA0" w:rsidRPr="00105349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0491490F" w14:textId="27008A76" w:rsidR="00C33CA0" w:rsidRPr="00105349" w:rsidRDefault="00105349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</w:tr>
      <w:tr w:rsidR="00C33CA0" w:rsidRPr="00105349" w14:paraId="30DB1764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79DD359C" w14:textId="77777777" w:rsidR="00C33CA0" w:rsidRPr="00105349" w:rsidRDefault="00C33CA0" w:rsidP="00451558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65E8BFF" w14:textId="537E784D" w:rsidR="00C33CA0" w:rsidRPr="00105349" w:rsidRDefault="00105349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642D85E2" w14:textId="77777777" w:rsidR="00C33CA0" w:rsidRPr="00105349" w:rsidRDefault="00C33CA0" w:rsidP="00451558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61D8C" w14:textId="305F3564" w:rsidR="00C33CA0" w:rsidRPr="00105349" w:rsidRDefault="00105349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80" w:type="dxa"/>
          </w:tcPr>
          <w:p w14:paraId="6B5853A8" w14:textId="77777777" w:rsidR="00C33CA0" w:rsidRPr="00105349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368E3F08" w14:textId="07534417" w:rsidR="00C33CA0" w:rsidRPr="00105349" w:rsidRDefault="00105349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0A14D812" w14:textId="77777777" w:rsidR="00C33CA0" w:rsidRPr="00105349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5CB1ECED" w14:textId="4EC5C850" w:rsidR="00C33CA0" w:rsidRPr="00105349" w:rsidRDefault="00105349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</w:tr>
      <w:tr w:rsidR="00C33CA0" w:rsidRPr="00105349" w14:paraId="4CE5C097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601D2241" w14:textId="2F3E4056" w:rsidR="00C33CA0" w:rsidRPr="00105349" w:rsidRDefault="00657C98" w:rsidP="00451558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เงินปันผลรับ</w:t>
            </w:r>
          </w:p>
        </w:tc>
        <w:tc>
          <w:tcPr>
            <w:tcW w:w="1350" w:type="dxa"/>
          </w:tcPr>
          <w:p w14:paraId="58B80A07" w14:textId="1EDE8DF9" w:rsidR="00C33CA0" w:rsidRPr="00105349" w:rsidRDefault="00023E21" w:rsidP="00495AC8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7659665" w14:textId="77777777" w:rsidR="00C33CA0" w:rsidRPr="00105349" w:rsidRDefault="00C33CA0" w:rsidP="00451558">
            <w:pPr>
              <w:ind w:right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477116" w14:textId="0BB91EC3" w:rsidR="00C33CA0" w:rsidRPr="00105349" w:rsidRDefault="0092748F" w:rsidP="00495AC8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72CA555F" w14:textId="77777777" w:rsidR="00C33CA0" w:rsidRPr="00105349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573A0B6E" w14:textId="52CC397D" w:rsidR="00C33CA0" w:rsidRPr="00105349" w:rsidRDefault="00105349" w:rsidP="00DC142D">
            <w:pPr>
              <w:ind w:left="363"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DC142D"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999</w:t>
            </w:r>
            <w:r w:rsidR="00DC142D"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</w:t>
            </w:r>
          </w:p>
        </w:tc>
        <w:tc>
          <w:tcPr>
            <w:tcW w:w="180" w:type="dxa"/>
          </w:tcPr>
          <w:p w14:paraId="68D566C8" w14:textId="77777777" w:rsidR="00C33CA0" w:rsidRPr="00105349" w:rsidRDefault="00C33CA0" w:rsidP="0045155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5DD4EF1B" w14:textId="43B909AB" w:rsidR="00C33CA0" w:rsidRPr="00105349" w:rsidRDefault="00DC142D" w:rsidP="00495AC8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332CDF" w:rsidRPr="00105349" w14:paraId="6B5D3DEF" w14:textId="77777777" w:rsidTr="007F0F68">
        <w:trPr>
          <w:trHeight w:val="20"/>
        </w:trPr>
        <w:tc>
          <w:tcPr>
            <w:tcW w:w="3492" w:type="dxa"/>
            <w:shd w:val="clear" w:color="auto" w:fill="auto"/>
            <w:vAlign w:val="center"/>
          </w:tcPr>
          <w:p w14:paraId="251A3C45" w14:textId="77777777" w:rsidR="00332CDF" w:rsidRPr="00105349" w:rsidRDefault="00332CDF" w:rsidP="00332CDF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อื่น 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6ED9E" w14:textId="4F8189A1" w:rsidR="00332CDF" w:rsidRPr="00105349" w:rsidRDefault="00105349" w:rsidP="00332CDF">
            <w:pPr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0534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52</w:t>
            </w:r>
            <w:r w:rsidR="00023E21" w:rsidRPr="0010534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0534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415</w:t>
            </w:r>
          </w:p>
        </w:tc>
        <w:tc>
          <w:tcPr>
            <w:tcW w:w="180" w:type="dxa"/>
            <w:shd w:val="clear" w:color="auto" w:fill="auto"/>
          </w:tcPr>
          <w:p w14:paraId="2556BC56" w14:textId="77777777" w:rsidR="00332CDF" w:rsidRPr="00105349" w:rsidRDefault="00332CDF" w:rsidP="00332CDF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84057D" w14:textId="3A722401" w:rsidR="00332CDF" w:rsidRPr="00105349" w:rsidRDefault="00105349" w:rsidP="00332CDF">
            <w:pPr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240</w:t>
            </w:r>
            <w:r w:rsidR="00332CDF" w:rsidRPr="0010534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0534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62D34282" w14:textId="77777777" w:rsidR="00332CDF" w:rsidRPr="00105349" w:rsidRDefault="00332CDF" w:rsidP="00332CD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AB549C" w14:textId="17D8319F" w:rsidR="00332CDF" w:rsidRPr="00105349" w:rsidRDefault="00105349" w:rsidP="003D555C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DC142D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831</w:t>
            </w:r>
          </w:p>
        </w:tc>
        <w:tc>
          <w:tcPr>
            <w:tcW w:w="180" w:type="dxa"/>
            <w:shd w:val="clear" w:color="auto" w:fill="auto"/>
          </w:tcPr>
          <w:p w14:paraId="10D9C748" w14:textId="77777777" w:rsidR="00332CDF" w:rsidRPr="00105349" w:rsidRDefault="00332CDF" w:rsidP="00332CD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BECA22" w14:textId="46258748" w:rsidR="00332CDF" w:rsidRPr="00105349" w:rsidRDefault="00105349" w:rsidP="00332CDF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="00332CDF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</w:tr>
      <w:tr w:rsidR="00332CDF" w:rsidRPr="00105349" w14:paraId="5CACBC7B" w14:textId="77777777" w:rsidTr="007F0F68">
        <w:trPr>
          <w:trHeight w:val="20"/>
        </w:trPr>
        <w:tc>
          <w:tcPr>
            <w:tcW w:w="3492" w:type="dxa"/>
            <w:shd w:val="clear" w:color="auto" w:fill="auto"/>
            <w:vAlign w:val="center"/>
            <w:hideMark/>
          </w:tcPr>
          <w:p w14:paraId="731DF3E1" w14:textId="77777777" w:rsidR="00332CDF" w:rsidRPr="00105349" w:rsidRDefault="00332CDF" w:rsidP="00332CDF">
            <w:pPr>
              <w:ind w:left="340" w:right="-162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 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21FAE5" w14:textId="71C82139" w:rsidR="00332CDF" w:rsidRPr="00105349" w:rsidRDefault="00105349" w:rsidP="00332CDF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023E21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80" w:type="dxa"/>
            <w:shd w:val="clear" w:color="auto" w:fill="auto"/>
          </w:tcPr>
          <w:p w14:paraId="35A2FC48" w14:textId="77777777" w:rsidR="00332CDF" w:rsidRPr="00105349" w:rsidRDefault="00332CDF" w:rsidP="00332CDF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B52EDF" w14:textId="2B52A023" w:rsidR="00332CDF" w:rsidRPr="00105349" w:rsidRDefault="00105349" w:rsidP="00332CDF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="00332CDF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69D3FD3F" w14:textId="77777777" w:rsidR="00332CDF" w:rsidRPr="00105349" w:rsidRDefault="00332CDF" w:rsidP="00332CD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A74ABC" w14:textId="0341BCE7" w:rsidR="00332CDF" w:rsidRPr="00105349" w:rsidRDefault="00105349" w:rsidP="003D555C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C142D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DC142D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80" w:type="dxa"/>
            <w:shd w:val="clear" w:color="auto" w:fill="auto"/>
          </w:tcPr>
          <w:p w14:paraId="20EAB08B" w14:textId="77777777" w:rsidR="00332CDF" w:rsidRPr="00105349" w:rsidRDefault="00332CDF" w:rsidP="00332CD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837858" w14:textId="7708F3B3" w:rsidR="00332CDF" w:rsidRPr="00105349" w:rsidRDefault="00105349" w:rsidP="00332CDF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="00332CDF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</w:tr>
    </w:tbl>
    <w:p w14:paraId="69C7A5D4" w14:textId="77777777" w:rsidR="005811C9" w:rsidRPr="00105349" w:rsidRDefault="005811C9" w:rsidP="0017552D">
      <w:pPr>
        <w:spacing w:before="120"/>
        <w:ind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29F47C1" w14:textId="00016AB0" w:rsidR="001548E7" w:rsidRPr="00105349" w:rsidRDefault="001548E7" w:rsidP="00B619DC">
      <w:pPr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053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หน่วย </w:t>
      </w:r>
      <w:r w:rsidRPr="001053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2"/>
        <w:gridCol w:w="1350"/>
        <w:gridCol w:w="180"/>
        <w:gridCol w:w="1260"/>
        <w:gridCol w:w="180"/>
        <w:gridCol w:w="1260"/>
        <w:gridCol w:w="180"/>
        <w:gridCol w:w="1260"/>
      </w:tblGrid>
      <w:tr w:rsidR="001548E7" w:rsidRPr="00105349" w14:paraId="17866CE3" w14:textId="77777777" w:rsidTr="00280CA7">
        <w:trPr>
          <w:trHeight w:val="20"/>
        </w:trPr>
        <w:tc>
          <w:tcPr>
            <w:tcW w:w="3492" w:type="dxa"/>
            <w:vAlign w:val="center"/>
          </w:tcPr>
          <w:p w14:paraId="44A5A1CF" w14:textId="77777777" w:rsidR="001548E7" w:rsidRPr="00105349" w:rsidRDefault="001548E7" w:rsidP="00280CA7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213D63D5" w14:textId="77777777" w:rsidR="001548E7" w:rsidRPr="00105349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4B2BAFDB" w14:textId="77777777" w:rsidR="001548E7" w:rsidRPr="00105349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6606375A" w14:textId="77777777" w:rsidR="001548E7" w:rsidRPr="00105349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548E7" w:rsidRPr="00105349" w14:paraId="368171B0" w14:textId="77777777" w:rsidTr="00280CA7">
        <w:trPr>
          <w:trHeight w:val="20"/>
        </w:trPr>
        <w:tc>
          <w:tcPr>
            <w:tcW w:w="3492" w:type="dxa"/>
            <w:vAlign w:val="center"/>
          </w:tcPr>
          <w:p w14:paraId="1B0BF73D" w14:textId="77777777" w:rsidR="001548E7" w:rsidRPr="00105349" w:rsidRDefault="001548E7" w:rsidP="00280CA7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3518B089" w14:textId="2B2745F4" w:rsidR="001548E7" w:rsidRPr="00105349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สำหรับงวด</w:t>
            </w:r>
            <w:r w:rsidR="00986F6E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หก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เดือนสิ้นสุดวันที่ </w:t>
            </w:r>
          </w:p>
        </w:tc>
        <w:tc>
          <w:tcPr>
            <w:tcW w:w="180" w:type="dxa"/>
          </w:tcPr>
          <w:p w14:paraId="0F39354A" w14:textId="77777777" w:rsidR="001548E7" w:rsidRPr="00105349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20BE103B" w14:textId="49482592" w:rsidR="001548E7" w:rsidRPr="00105349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สำหรับงวด</w:t>
            </w:r>
            <w:r w:rsidR="00986F6E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หก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เดือนสิ้นสุดวันที่</w:t>
            </w:r>
          </w:p>
        </w:tc>
      </w:tr>
      <w:tr w:rsidR="001548E7" w:rsidRPr="00105349" w14:paraId="2607E0F9" w14:textId="77777777" w:rsidTr="00280CA7">
        <w:trPr>
          <w:trHeight w:val="20"/>
        </w:trPr>
        <w:tc>
          <w:tcPr>
            <w:tcW w:w="3492" w:type="dxa"/>
            <w:vAlign w:val="center"/>
          </w:tcPr>
          <w:p w14:paraId="1EF34701" w14:textId="77777777" w:rsidR="001548E7" w:rsidRPr="00105349" w:rsidRDefault="001548E7" w:rsidP="00280CA7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75F7B193" w14:textId="725665ED" w:rsidR="001548E7" w:rsidRPr="00105349" w:rsidRDefault="00105349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180" w:type="dxa"/>
          </w:tcPr>
          <w:p w14:paraId="3A6447CB" w14:textId="77777777" w:rsidR="001548E7" w:rsidRPr="00105349" w:rsidRDefault="001548E7" w:rsidP="00280CA7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30619" w14:textId="16D0D2A7" w:rsidR="001548E7" w:rsidRPr="00105349" w:rsidRDefault="00105349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180" w:type="dxa"/>
          </w:tcPr>
          <w:p w14:paraId="3EADAE45" w14:textId="77777777" w:rsidR="001548E7" w:rsidRPr="00105349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280367F5" w14:textId="574D2F7D" w:rsidR="001548E7" w:rsidRPr="00105349" w:rsidRDefault="00105349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180" w:type="dxa"/>
          </w:tcPr>
          <w:p w14:paraId="25B7E225" w14:textId="77777777" w:rsidR="001548E7" w:rsidRPr="00105349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1A6B6B81" w14:textId="3E50AD0B" w:rsidR="001548E7" w:rsidRPr="00105349" w:rsidRDefault="00105349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548E7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</w:tr>
      <w:tr w:rsidR="001548E7" w:rsidRPr="00105349" w14:paraId="5A5AED9E" w14:textId="77777777" w:rsidTr="00280CA7">
        <w:trPr>
          <w:trHeight w:val="20"/>
        </w:trPr>
        <w:tc>
          <w:tcPr>
            <w:tcW w:w="3492" w:type="dxa"/>
            <w:vAlign w:val="center"/>
          </w:tcPr>
          <w:p w14:paraId="174E7146" w14:textId="77777777" w:rsidR="001548E7" w:rsidRPr="00105349" w:rsidRDefault="001548E7" w:rsidP="00280CA7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75C427A" w14:textId="3A6293A0" w:rsidR="001548E7" w:rsidRPr="00105349" w:rsidRDefault="00105349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696F1710" w14:textId="77777777" w:rsidR="001548E7" w:rsidRPr="00105349" w:rsidRDefault="001548E7" w:rsidP="00280CA7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D4AB5C" w14:textId="5D2BFAAC" w:rsidR="001548E7" w:rsidRPr="00105349" w:rsidRDefault="00105349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80" w:type="dxa"/>
          </w:tcPr>
          <w:p w14:paraId="2ABECD80" w14:textId="77777777" w:rsidR="001548E7" w:rsidRPr="00105349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74DE829C" w14:textId="38191B31" w:rsidR="001548E7" w:rsidRPr="00105349" w:rsidRDefault="00105349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17459615" w14:textId="77777777" w:rsidR="001548E7" w:rsidRPr="00105349" w:rsidRDefault="001548E7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639B5D66" w14:textId="4A0DFFBF" w:rsidR="001548E7" w:rsidRPr="00105349" w:rsidRDefault="00105349" w:rsidP="00280CA7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</w:tr>
      <w:tr w:rsidR="00487EA5" w:rsidRPr="00105349" w14:paraId="6993A066" w14:textId="77777777" w:rsidTr="00832374">
        <w:trPr>
          <w:trHeight w:val="20"/>
        </w:trPr>
        <w:tc>
          <w:tcPr>
            <w:tcW w:w="3492" w:type="dxa"/>
            <w:vAlign w:val="center"/>
          </w:tcPr>
          <w:p w14:paraId="110FCB8F" w14:textId="5F7D5660" w:rsidR="00487EA5" w:rsidRPr="00105349" w:rsidRDefault="00487EA5" w:rsidP="00BA3633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กำไรจากการเลิกบริษัทย่อย</w:t>
            </w:r>
          </w:p>
        </w:tc>
        <w:tc>
          <w:tcPr>
            <w:tcW w:w="1350" w:type="dxa"/>
          </w:tcPr>
          <w:p w14:paraId="2600F22F" w14:textId="17813581" w:rsidR="00487EA5" w:rsidRPr="00105349" w:rsidRDefault="00023E21" w:rsidP="00495AC8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0D57C89F" w14:textId="77777777" w:rsidR="00487EA5" w:rsidRPr="00105349" w:rsidRDefault="00487EA5" w:rsidP="00BA3633">
            <w:pPr>
              <w:ind w:right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B8438A" w14:textId="1F54D161" w:rsidR="00487EA5" w:rsidRPr="00105349" w:rsidRDefault="00487EA5" w:rsidP="00495AC8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80" w:type="dxa"/>
          </w:tcPr>
          <w:p w14:paraId="670405C8" w14:textId="77777777" w:rsidR="00487EA5" w:rsidRPr="00105349" w:rsidRDefault="00487EA5" w:rsidP="00BA3633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205EC537" w14:textId="1D31ECC4" w:rsidR="00487EA5" w:rsidRPr="00105349" w:rsidRDefault="00487EA5" w:rsidP="00495AC8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80" w:type="dxa"/>
          </w:tcPr>
          <w:p w14:paraId="6EC0969C" w14:textId="77777777" w:rsidR="00487EA5" w:rsidRPr="00105349" w:rsidRDefault="00487EA5" w:rsidP="00BA3633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6D5ED162" w14:textId="41558F48" w:rsidR="00487EA5" w:rsidRPr="00105349" w:rsidRDefault="00105349" w:rsidP="00BA3633">
            <w:pPr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87EA5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487EA5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BA3633" w:rsidRPr="00105349" w14:paraId="10362AA2" w14:textId="77777777" w:rsidTr="00832374">
        <w:trPr>
          <w:trHeight w:val="20"/>
        </w:trPr>
        <w:tc>
          <w:tcPr>
            <w:tcW w:w="3492" w:type="dxa"/>
            <w:vAlign w:val="center"/>
          </w:tcPr>
          <w:p w14:paraId="6D5A9EE3" w14:textId="53CF4AEC" w:rsidR="00BA3633" w:rsidRPr="00105349" w:rsidRDefault="00DC142D" w:rsidP="00BA3633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เงินปันผลรับ</w:t>
            </w:r>
          </w:p>
        </w:tc>
        <w:tc>
          <w:tcPr>
            <w:tcW w:w="1350" w:type="dxa"/>
          </w:tcPr>
          <w:p w14:paraId="488E5829" w14:textId="52EE667C" w:rsidR="00BA3633" w:rsidRPr="00105349" w:rsidRDefault="00023E21" w:rsidP="00495AC8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17D8F3BD" w14:textId="77777777" w:rsidR="00BA3633" w:rsidRPr="00105349" w:rsidRDefault="00BA3633" w:rsidP="00BA3633">
            <w:pPr>
              <w:ind w:right="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0B6123" w14:textId="604D6205" w:rsidR="00BA3633" w:rsidRPr="00105349" w:rsidRDefault="00BA3633" w:rsidP="00495AC8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80" w:type="dxa"/>
          </w:tcPr>
          <w:p w14:paraId="449A86DB" w14:textId="77777777" w:rsidR="00BA3633" w:rsidRPr="00105349" w:rsidRDefault="00BA3633" w:rsidP="00BA3633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7734653C" w14:textId="0240D799" w:rsidR="00BA3633" w:rsidRPr="00105349" w:rsidRDefault="00105349" w:rsidP="00E36108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DC142D"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DC142D"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</w:t>
            </w:r>
          </w:p>
        </w:tc>
        <w:tc>
          <w:tcPr>
            <w:tcW w:w="180" w:type="dxa"/>
          </w:tcPr>
          <w:p w14:paraId="301C9B4B" w14:textId="77777777" w:rsidR="00BA3633" w:rsidRPr="00105349" w:rsidRDefault="00BA3633" w:rsidP="00BA3633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547E66AF" w14:textId="41F62495" w:rsidR="00BA3633" w:rsidRPr="00105349" w:rsidRDefault="00487EA5" w:rsidP="00495AC8">
            <w:pPr>
              <w:tabs>
                <w:tab w:val="decimal" w:pos="617"/>
              </w:tabs>
              <w:spacing w:line="320" w:lineRule="exact"/>
              <w:ind w:right="57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BA3633" w:rsidRPr="00105349" w14:paraId="7285F93A" w14:textId="77777777" w:rsidTr="00280CA7">
        <w:trPr>
          <w:trHeight w:val="20"/>
        </w:trPr>
        <w:tc>
          <w:tcPr>
            <w:tcW w:w="3492" w:type="dxa"/>
            <w:shd w:val="clear" w:color="auto" w:fill="auto"/>
            <w:vAlign w:val="center"/>
          </w:tcPr>
          <w:p w14:paraId="090E4147" w14:textId="77777777" w:rsidR="00BA3633" w:rsidRPr="00105349" w:rsidRDefault="00BA3633" w:rsidP="00BA3633">
            <w:pPr>
              <w:ind w:left="340" w:right="-162" w:firstLine="9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อื่น 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AEBA8" w14:textId="48436E7A" w:rsidR="00BA3633" w:rsidRPr="00105349" w:rsidRDefault="00105349" w:rsidP="00BA3633">
            <w:pPr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118</w:t>
            </w:r>
            <w:r w:rsidR="00023E21" w:rsidRPr="0010534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0534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048</w:t>
            </w:r>
          </w:p>
        </w:tc>
        <w:tc>
          <w:tcPr>
            <w:tcW w:w="180" w:type="dxa"/>
            <w:shd w:val="clear" w:color="auto" w:fill="auto"/>
          </w:tcPr>
          <w:p w14:paraId="095F3B9D" w14:textId="77777777" w:rsidR="00BA3633" w:rsidRPr="00105349" w:rsidRDefault="00BA3633" w:rsidP="00BA3633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7EB6A1" w14:textId="2A0340AC" w:rsidR="00BA3633" w:rsidRPr="00105349" w:rsidRDefault="00105349" w:rsidP="00BA3633">
            <w:pPr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586</w:t>
            </w:r>
            <w:r w:rsidR="00BA3633" w:rsidRPr="0010534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0534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235</w:t>
            </w:r>
          </w:p>
        </w:tc>
        <w:tc>
          <w:tcPr>
            <w:tcW w:w="180" w:type="dxa"/>
            <w:shd w:val="clear" w:color="auto" w:fill="auto"/>
          </w:tcPr>
          <w:p w14:paraId="0930F8A0" w14:textId="77777777" w:rsidR="00BA3633" w:rsidRPr="00105349" w:rsidRDefault="00BA3633" w:rsidP="00BA3633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BEDAEB" w14:textId="66ED2656" w:rsidR="00BA3633" w:rsidRPr="00105349" w:rsidRDefault="00105349" w:rsidP="00BA3633">
            <w:pPr>
              <w:ind w:left="-270"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="00DE529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80" w:type="dxa"/>
            <w:shd w:val="clear" w:color="auto" w:fill="auto"/>
          </w:tcPr>
          <w:p w14:paraId="52E141D3" w14:textId="77777777" w:rsidR="00BA3633" w:rsidRPr="00105349" w:rsidRDefault="00BA3633" w:rsidP="00BA3633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A712B9" w14:textId="097B3F78" w:rsidR="00BA3633" w:rsidRPr="00105349" w:rsidRDefault="00105349" w:rsidP="00BA3633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A3633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020</w:t>
            </w:r>
            <w:r w:rsidR="00BA3633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</w:tr>
      <w:tr w:rsidR="00BA3633" w:rsidRPr="00105349" w14:paraId="693C4254" w14:textId="77777777" w:rsidTr="00280CA7">
        <w:trPr>
          <w:trHeight w:val="20"/>
        </w:trPr>
        <w:tc>
          <w:tcPr>
            <w:tcW w:w="3492" w:type="dxa"/>
            <w:shd w:val="clear" w:color="auto" w:fill="auto"/>
            <w:vAlign w:val="center"/>
            <w:hideMark/>
          </w:tcPr>
          <w:p w14:paraId="18B724DA" w14:textId="77777777" w:rsidR="00BA3633" w:rsidRPr="00105349" w:rsidRDefault="00BA3633" w:rsidP="00BA3633">
            <w:pPr>
              <w:ind w:left="340" w:right="-162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 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D7F8F" w14:textId="5D2BD80F" w:rsidR="00BA3633" w:rsidRPr="00105349" w:rsidRDefault="00105349" w:rsidP="00BA3633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023E21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180" w:type="dxa"/>
            <w:shd w:val="clear" w:color="auto" w:fill="auto"/>
          </w:tcPr>
          <w:p w14:paraId="31E36BEA" w14:textId="77777777" w:rsidR="00BA3633" w:rsidRPr="00105349" w:rsidRDefault="00BA3633" w:rsidP="00BA3633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AFB71D" w14:textId="5D2E3E88" w:rsidR="00BA3633" w:rsidRPr="00105349" w:rsidRDefault="00105349" w:rsidP="00BA3633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BA3633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80" w:type="dxa"/>
            <w:shd w:val="clear" w:color="auto" w:fill="auto"/>
          </w:tcPr>
          <w:p w14:paraId="7C10BBD5" w14:textId="77777777" w:rsidR="00BA3633" w:rsidRPr="00105349" w:rsidRDefault="00BA3633" w:rsidP="00BA3633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02D497" w14:textId="4F256AA1" w:rsidR="00BA3633" w:rsidRPr="00105349" w:rsidRDefault="00105349" w:rsidP="00BA3633">
            <w:pPr>
              <w:ind w:left="-270"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529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 w:rsidR="00DE529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180" w:type="dxa"/>
            <w:shd w:val="clear" w:color="auto" w:fill="auto"/>
          </w:tcPr>
          <w:p w14:paraId="6CA26238" w14:textId="77777777" w:rsidR="00BA3633" w:rsidRPr="00105349" w:rsidRDefault="00BA3633" w:rsidP="00BA3633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9EF57B" w14:textId="07FA94AF" w:rsidR="00BA3633" w:rsidRPr="00105349" w:rsidRDefault="00105349" w:rsidP="00BA3633">
            <w:pPr>
              <w:ind w:left="-270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A3633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BA3633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</w:tr>
    </w:tbl>
    <w:p w14:paraId="7B8BFE3F" w14:textId="77777777" w:rsidR="001548E7" w:rsidRPr="00105349" w:rsidRDefault="001548E7" w:rsidP="0017552D">
      <w:pPr>
        <w:spacing w:before="120"/>
        <w:ind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B31AC7B" w14:textId="77777777" w:rsidR="007B531A" w:rsidRPr="00105349" w:rsidRDefault="007B531A" w:rsidP="0017552D">
      <w:pPr>
        <w:spacing w:before="120"/>
        <w:ind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BB2A4D4" w14:textId="77777777" w:rsidR="007B531A" w:rsidRPr="00105349" w:rsidRDefault="007B531A" w:rsidP="0017552D">
      <w:pPr>
        <w:spacing w:before="120"/>
        <w:ind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7F6A310E" w14:textId="77777777" w:rsidR="007B531A" w:rsidRPr="00105349" w:rsidRDefault="007B531A" w:rsidP="0017552D">
      <w:pPr>
        <w:spacing w:before="120"/>
        <w:ind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7E8D056" w14:textId="77777777" w:rsidR="007B531A" w:rsidRPr="00105349" w:rsidRDefault="007B531A" w:rsidP="0017552D">
      <w:pPr>
        <w:spacing w:before="120"/>
        <w:ind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98D3C99" w14:textId="77777777" w:rsidR="007B531A" w:rsidRPr="00105349" w:rsidRDefault="007B531A" w:rsidP="0017552D">
      <w:pPr>
        <w:spacing w:before="120"/>
        <w:ind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A5A8CC1" w14:textId="77777777" w:rsidR="00BD2BED" w:rsidRPr="00105349" w:rsidRDefault="00BD2BED" w:rsidP="0017552D">
      <w:pPr>
        <w:spacing w:before="120"/>
        <w:ind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39260DB" w14:textId="77777777" w:rsidR="007F0F68" w:rsidRPr="00105349" w:rsidRDefault="007F0F68">
      <w:pPr>
        <w:rPr>
          <w:rFonts w:asciiTheme="majorBidi" w:hAnsiTheme="majorBidi" w:cstheme="majorBidi"/>
          <w:b/>
          <w:bCs/>
          <w:cs/>
        </w:rPr>
      </w:pPr>
      <w:r w:rsidRPr="00105349">
        <w:rPr>
          <w:rFonts w:asciiTheme="majorBidi" w:hAnsiTheme="majorBidi" w:cstheme="majorBidi"/>
          <w:b/>
          <w:bCs/>
          <w:cs/>
        </w:rPr>
        <w:br w:type="page"/>
      </w:r>
    </w:p>
    <w:p w14:paraId="6ED6936A" w14:textId="27EEE9F7" w:rsidR="00D560C6" w:rsidRPr="00105349" w:rsidRDefault="00D560C6" w:rsidP="001111FD">
      <w:pPr>
        <w:numPr>
          <w:ilvl w:val="0"/>
          <w:numId w:val="1"/>
        </w:numPr>
        <w:ind w:left="540" w:hanging="540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lastRenderedPageBreak/>
        <w:t>ค่าใช้จ่ายภาษีเงินได้</w:t>
      </w:r>
    </w:p>
    <w:p w14:paraId="38E23867" w14:textId="77777777" w:rsidR="00F61536" w:rsidRPr="00105349" w:rsidRDefault="00362DBD" w:rsidP="00987C36">
      <w:pPr>
        <w:ind w:left="540" w:right="47"/>
        <w:jc w:val="thaiDistribute"/>
        <w:rPr>
          <w:rFonts w:asciiTheme="majorBidi" w:hAnsiTheme="majorBidi" w:cstheme="majorBidi"/>
          <w:spacing w:val="-6"/>
        </w:rPr>
      </w:pPr>
      <w:r w:rsidRPr="00105349">
        <w:rPr>
          <w:rFonts w:asciiTheme="majorBidi" w:hAnsiTheme="majorBidi" w:cstheme="majorBidi"/>
          <w:spacing w:val="-6"/>
          <w:cs/>
        </w:rPr>
        <w:t>กลุ่มบริษัท</w:t>
      </w:r>
      <w:r w:rsidR="00D560C6" w:rsidRPr="00105349">
        <w:rPr>
          <w:rFonts w:asciiTheme="majorBidi" w:hAnsiTheme="majorBidi" w:cstheme="majorBidi"/>
          <w:spacing w:val="-6"/>
          <w:cs/>
        </w:rPr>
        <w:t>รับรู้ค่าใช้จ่ายภาษีเงินได้</w:t>
      </w:r>
      <w:r w:rsidR="00FB3826" w:rsidRPr="00105349">
        <w:rPr>
          <w:rFonts w:asciiTheme="majorBidi" w:hAnsiTheme="majorBidi" w:cstheme="majorBidi"/>
          <w:spacing w:val="-6"/>
          <w:cs/>
        </w:rPr>
        <w:t>ของงวดปัจจุบัน</w:t>
      </w:r>
      <w:r w:rsidRPr="00105349">
        <w:rPr>
          <w:rFonts w:asciiTheme="majorBidi" w:hAnsiTheme="majorBidi" w:cstheme="majorBidi"/>
          <w:spacing w:val="-6"/>
          <w:cs/>
        </w:rPr>
        <w:t>จาก</w:t>
      </w:r>
      <w:r w:rsidR="00D560C6" w:rsidRPr="00105349">
        <w:rPr>
          <w:rFonts w:asciiTheme="majorBidi" w:hAnsiTheme="majorBidi" w:cstheme="majorBidi"/>
          <w:spacing w:val="-6"/>
          <w:cs/>
        </w:rPr>
        <w:t>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ค่าใช้จ่ายภาษีเงินได้ของงวดระหว่างกาล</w:t>
      </w:r>
    </w:p>
    <w:p w14:paraId="599A9AA9" w14:textId="17B8F3DB" w:rsidR="00F61536" w:rsidRPr="00105349" w:rsidRDefault="00F61536" w:rsidP="00B65550">
      <w:pPr>
        <w:spacing w:before="240" w:after="240"/>
        <w:ind w:left="547" w:right="29"/>
        <w:jc w:val="thaiDistribute"/>
        <w:rPr>
          <w:rFonts w:asciiTheme="majorBidi" w:hAnsiTheme="majorBidi" w:cstheme="majorBidi"/>
        </w:rPr>
      </w:pPr>
      <w:bookmarkStart w:id="22" w:name="_Hlk65852183"/>
      <w:r w:rsidRPr="00105349">
        <w:rPr>
          <w:rFonts w:asciiTheme="majorBidi" w:hAnsiTheme="majorBidi" w:cstheme="majorBidi"/>
          <w:spacing w:val="-6"/>
          <w:cs/>
        </w:rPr>
        <w:t>ค่าใช้จ่ายภาษี</w:t>
      </w:r>
      <w:r w:rsidRPr="00105349">
        <w:rPr>
          <w:rFonts w:asciiTheme="majorBidi" w:hAnsiTheme="majorBidi" w:cstheme="majorBidi"/>
          <w:b/>
          <w:spacing w:val="-4"/>
          <w:cs/>
        </w:rPr>
        <w:t>เงินได้ที่รับรู้ใน</w:t>
      </w:r>
      <w:r w:rsidRPr="00105349">
        <w:rPr>
          <w:rFonts w:asciiTheme="majorBidi" w:hAnsiTheme="majorBidi" w:cstheme="majorBidi"/>
          <w:cs/>
        </w:rPr>
        <w:t xml:space="preserve">งบกำไรขาดทุนและกำไรขาดทุนเบ็ดเสร็จอื่น </w:t>
      </w:r>
      <w:r w:rsidR="005811C9" w:rsidRPr="00105349">
        <w:rPr>
          <w:rFonts w:asciiTheme="majorBidi" w:hAnsiTheme="majorBidi" w:cstheme="majorBidi"/>
          <w:cs/>
        </w:rPr>
        <w:t>สำหรับ</w:t>
      </w:r>
      <w:r w:rsidR="00B65550" w:rsidRPr="00105349">
        <w:rPr>
          <w:rFonts w:asciiTheme="majorBidi" w:hAnsiTheme="majorBidi" w:cstheme="majorBidi"/>
          <w:cs/>
        </w:rPr>
        <w:t>งวดสามเดือนและ</w:t>
      </w:r>
      <w:r w:rsidR="00B65550" w:rsidRPr="00105349">
        <w:rPr>
          <w:rFonts w:asciiTheme="majorBidi" w:hAnsiTheme="majorBidi" w:cstheme="majorBidi"/>
        </w:rPr>
        <w:t xml:space="preserve">       </w:t>
      </w:r>
      <w:r w:rsidR="00B65550" w:rsidRPr="00105349">
        <w:rPr>
          <w:rFonts w:asciiTheme="majorBidi" w:hAnsiTheme="majorBidi" w:cstheme="majorBidi"/>
          <w:cs/>
        </w:rPr>
        <w:t xml:space="preserve">หกเดือนสิ้นสุดวันที่ </w:t>
      </w:r>
      <w:r w:rsidR="00105349" w:rsidRPr="00105349">
        <w:rPr>
          <w:rFonts w:asciiTheme="majorBidi" w:hAnsiTheme="majorBidi" w:cstheme="majorBidi"/>
        </w:rPr>
        <w:t>30</w:t>
      </w:r>
      <w:r w:rsidR="00B65550" w:rsidRPr="00105349">
        <w:rPr>
          <w:rFonts w:asciiTheme="majorBidi" w:hAnsiTheme="majorBidi" w:cstheme="majorBidi"/>
          <w:cs/>
        </w:rPr>
        <w:t xml:space="preserve"> มิถุนายน</w:t>
      </w:r>
      <w:r w:rsidR="002362BE" w:rsidRPr="00105349">
        <w:rPr>
          <w:rFonts w:asciiTheme="majorBidi" w:hAnsiTheme="majorBidi" w:cstheme="majorBidi"/>
          <w:spacing w:val="-4"/>
          <w:cs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="00354998" w:rsidRPr="00105349">
        <w:rPr>
          <w:rFonts w:asciiTheme="majorBidi" w:hAnsiTheme="majorBidi" w:cstheme="majorBidi"/>
          <w:spacing w:val="-4"/>
          <w:cs/>
        </w:rPr>
        <w:t xml:space="preserve"> และ </w:t>
      </w:r>
      <w:r w:rsidR="00105349" w:rsidRPr="00105349">
        <w:rPr>
          <w:rFonts w:asciiTheme="majorBidi" w:hAnsiTheme="majorBidi" w:cstheme="majorBidi"/>
          <w:spacing w:val="-4"/>
        </w:rPr>
        <w:t>2566</w:t>
      </w:r>
      <w:r w:rsidR="00354998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cs/>
        </w:rPr>
        <w:t>มีดังนี้</w:t>
      </w:r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BC7E7E" w:rsidRPr="00105349" w14:paraId="59A4B757" w14:textId="77777777" w:rsidTr="002D3121">
        <w:trPr>
          <w:cantSplit/>
          <w:tblHeader/>
        </w:trPr>
        <w:tc>
          <w:tcPr>
            <w:tcW w:w="3719" w:type="dxa"/>
          </w:tcPr>
          <w:p w14:paraId="1B2C3E08" w14:textId="77777777" w:rsidR="00BC7E7E" w:rsidRPr="00105349" w:rsidRDefault="00BC7E7E" w:rsidP="005D52FF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B547D52" w14:textId="77777777" w:rsidR="00BC7E7E" w:rsidRPr="00105349" w:rsidRDefault="00BC7E7E" w:rsidP="005D52FF">
            <w:pPr>
              <w:pStyle w:val="Heading1"/>
              <w:ind w:lef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358600C" w14:textId="77777777" w:rsidR="00BC7E7E" w:rsidRPr="00105349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0697B1C" w14:textId="77777777" w:rsidR="00BC7E7E" w:rsidRPr="00105349" w:rsidRDefault="00BC7E7E" w:rsidP="005D52FF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BC7E7E" w:rsidRPr="00105349" w14:paraId="57AA7C84" w14:textId="77777777" w:rsidTr="002D3121">
        <w:trPr>
          <w:cantSplit/>
          <w:tblHeader/>
        </w:trPr>
        <w:tc>
          <w:tcPr>
            <w:tcW w:w="3719" w:type="dxa"/>
          </w:tcPr>
          <w:p w14:paraId="1F1A5A1A" w14:textId="77777777" w:rsidR="00BC7E7E" w:rsidRPr="00105349" w:rsidRDefault="00BC7E7E" w:rsidP="005D52FF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50FF5496" w14:textId="77777777" w:rsidR="00BC7E7E" w:rsidRPr="00105349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E5CE0B8" w14:textId="77777777" w:rsidR="00BC7E7E" w:rsidRPr="00105349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C25F810" w14:textId="77777777" w:rsidR="00BC7E7E" w:rsidRPr="00105349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4CD" w:rsidRPr="00105349" w14:paraId="44192BF3" w14:textId="77777777" w:rsidTr="002D3121">
        <w:trPr>
          <w:cantSplit/>
          <w:tblHeader/>
        </w:trPr>
        <w:tc>
          <w:tcPr>
            <w:tcW w:w="3719" w:type="dxa"/>
          </w:tcPr>
          <w:p w14:paraId="4277B3C9" w14:textId="77777777" w:rsidR="00A954CD" w:rsidRPr="00105349" w:rsidRDefault="00A954CD" w:rsidP="005D52FF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5390C13" w14:textId="77777777" w:rsidR="00A954CD" w:rsidRPr="00105349" w:rsidRDefault="00A954CD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80" w:type="dxa"/>
          </w:tcPr>
          <w:p w14:paraId="7890F783" w14:textId="77777777" w:rsidR="00A954CD" w:rsidRPr="00105349" w:rsidRDefault="00A954CD" w:rsidP="005D52FF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C7448C9" w14:textId="77777777" w:rsidR="00A954CD" w:rsidRPr="00105349" w:rsidRDefault="00A954CD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</w:tr>
      <w:tr w:rsidR="005811C9" w:rsidRPr="00105349" w14:paraId="6E78A8EC" w14:textId="77777777" w:rsidTr="002D3121">
        <w:trPr>
          <w:cantSplit/>
          <w:tblHeader/>
        </w:trPr>
        <w:tc>
          <w:tcPr>
            <w:tcW w:w="3719" w:type="dxa"/>
          </w:tcPr>
          <w:p w14:paraId="14B7D688" w14:textId="77777777" w:rsidR="005811C9" w:rsidRPr="00105349" w:rsidRDefault="005811C9" w:rsidP="005D52FF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ADDD4B" w14:textId="3FC0748D" w:rsidR="005811C9" w:rsidRPr="00105349" w:rsidRDefault="00105349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986F6E"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986F6E"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" w:type="dxa"/>
          </w:tcPr>
          <w:p w14:paraId="080F87CD" w14:textId="77777777" w:rsidR="005811C9" w:rsidRPr="00105349" w:rsidRDefault="005811C9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D97932" w14:textId="31293D55" w:rsidR="005811C9" w:rsidRPr="00105349" w:rsidRDefault="00105349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986F6E"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986F6E"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700B5611" w14:textId="77777777" w:rsidR="005811C9" w:rsidRPr="00105349" w:rsidRDefault="005811C9" w:rsidP="005D52FF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F1C162" w14:textId="4A677274" w:rsidR="005811C9" w:rsidRPr="00105349" w:rsidRDefault="00105349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986F6E"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986F6E"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2" w:type="dxa"/>
          </w:tcPr>
          <w:p w14:paraId="3E94CC81" w14:textId="77777777" w:rsidR="005811C9" w:rsidRPr="00105349" w:rsidRDefault="005811C9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764D19" w14:textId="4852B6E0" w:rsidR="005811C9" w:rsidRPr="00105349" w:rsidRDefault="00105349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986F6E"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986F6E"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545DE8" w:rsidRPr="00105349" w14:paraId="742B231E" w14:textId="77777777" w:rsidTr="002D3121">
        <w:trPr>
          <w:cantSplit/>
          <w:tblHeader/>
        </w:trPr>
        <w:tc>
          <w:tcPr>
            <w:tcW w:w="3719" w:type="dxa"/>
          </w:tcPr>
          <w:p w14:paraId="25F554DB" w14:textId="77777777" w:rsidR="00545DE8" w:rsidRPr="00105349" w:rsidRDefault="00545DE8" w:rsidP="005D52FF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FC5176C" w14:textId="3557F0C9" w:rsidR="00545DE8" w:rsidRPr="00105349" w:rsidRDefault="00105349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  <w:tc>
          <w:tcPr>
            <w:tcW w:w="216" w:type="dxa"/>
          </w:tcPr>
          <w:p w14:paraId="5720571C" w14:textId="77777777" w:rsidR="00545DE8" w:rsidRPr="00105349" w:rsidRDefault="00545DE8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BAB4F3" w14:textId="436403E6" w:rsidR="00545DE8" w:rsidRPr="00105349" w:rsidRDefault="00105349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BBC97B5" w14:textId="77777777" w:rsidR="00545DE8" w:rsidRPr="00105349" w:rsidRDefault="00545DE8" w:rsidP="005D52FF">
            <w:pPr>
              <w:ind w:right="-1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14D4E4" w14:textId="34DBBF60" w:rsidR="00545DE8" w:rsidRPr="00105349" w:rsidRDefault="00105349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23381C60" w14:textId="77777777" w:rsidR="00545DE8" w:rsidRPr="00105349" w:rsidRDefault="00545DE8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3AA557EE" w14:textId="01CCE56B" w:rsidR="00545DE8" w:rsidRPr="00105349" w:rsidRDefault="00105349" w:rsidP="005D52F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2566</w:t>
            </w:r>
          </w:p>
        </w:tc>
      </w:tr>
      <w:tr w:rsidR="00545DE8" w:rsidRPr="00105349" w14:paraId="68AABE71" w14:textId="77777777" w:rsidTr="002D3121">
        <w:trPr>
          <w:cantSplit/>
        </w:trPr>
        <w:tc>
          <w:tcPr>
            <w:tcW w:w="3719" w:type="dxa"/>
          </w:tcPr>
          <w:p w14:paraId="35EF380D" w14:textId="77777777" w:rsidR="00545DE8" w:rsidRPr="00105349" w:rsidRDefault="00545DE8" w:rsidP="005D52F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354611D5" w14:textId="77777777" w:rsidR="00545DE8" w:rsidRPr="00105349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C26DA50" w14:textId="77777777" w:rsidR="00545DE8" w:rsidRPr="00105349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922945" w14:textId="77777777" w:rsidR="00545DE8" w:rsidRPr="00105349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461FB8" w14:textId="77777777" w:rsidR="00545DE8" w:rsidRPr="00105349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3BC603" w14:textId="77777777" w:rsidR="00545DE8" w:rsidRPr="00105349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682837B4" w14:textId="77777777" w:rsidR="00545DE8" w:rsidRPr="00105349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9EDF3B1" w14:textId="77777777" w:rsidR="00545DE8" w:rsidRPr="00105349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1684A" w:rsidRPr="00105349" w14:paraId="3A40B91B" w14:textId="77777777" w:rsidTr="00700916">
        <w:trPr>
          <w:cantSplit/>
        </w:trPr>
        <w:tc>
          <w:tcPr>
            <w:tcW w:w="3719" w:type="dxa"/>
          </w:tcPr>
          <w:p w14:paraId="7958D987" w14:textId="77777777" w:rsidR="0021684A" w:rsidRPr="00105349" w:rsidRDefault="0021684A" w:rsidP="0021684A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609E0022" w14:textId="6DAB19AB" w:rsidR="0021684A" w:rsidRPr="00105349" w:rsidRDefault="00105349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23E21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  <w:r w:rsidR="00023E21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216" w:type="dxa"/>
          </w:tcPr>
          <w:p w14:paraId="28780E5E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20CBE2D9" w14:textId="4385FCE3" w:rsidR="0021684A" w:rsidRPr="00105349" w:rsidRDefault="00105349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1684A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  <w:r w:rsidR="0021684A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48CA693C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18340ACD" w14:textId="4F93892C" w:rsidR="0021684A" w:rsidRPr="00105349" w:rsidRDefault="00105349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4090C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</w:t>
            </w:r>
            <w:r w:rsidR="0054090C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62" w:type="dxa"/>
          </w:tcPr>
          <w:p w14:paraId="1F8F1272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4EC36D30" w14:textId="74B5AF06" w:rsidR="0021684A" w:rsidRPr="00105349" w:rsidRDefault="00105349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1684A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856</w:t>
            </w:r>
            <w:r w:rsidR="0021684A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</w:t>
            </w:r>
          </w:p>
        </w:tc>
      </w:tr>
      <w:tr w:rsidR="0021684A" w:rsidRPr="00105349" w14:paraId="7DDD0618" w14:textId="77777777" w:rsidTr="002D3121">
        <w:trPr>
          <w:cantSplit/>
        </w:trPr>
        <w:tc>
          <w:tcPr>
            <w:tcW w:w="3719" w:type="dxa"/>
          </w:tcPr>
          <w:p w14:paraId="600A2583" w14:textId="77777777" w:rsidR="0021684A" w:rsidRPr="00105349" w:rsidRDefault="0021684A" w:rsidP="0021684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004DF13A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92C015B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3CDE3F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26E51D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305549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4E44C3DC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F1AAFF4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1684A" w:rsidRPr="00105349" w14:paraId="23DCA955" w14:textId="77777777" w:rsidTr="002D3121">
        <w:trPr>
          <w:cantSplit/>
          <w:trHeight w:val="252"/>
        </w:trPr>
        <w:tc>
          <w:tcPr>
            <w:tcW w:w="3719" w:type="dxa"/>
          </w:tcPr>
          <w:p w14:paraId="233FBA7C" w14:textId="77777777" w:rsidR="0021684A" w:rsidRPr="00105349" w:rsidRDefault="0021684A" w:rsidP="0021684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EE1F2F3" w14:textId="544BCDB9" w:rsidR="0021684A" w:rsidRPr="00105349" w:rsidRDefault="00023E21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352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1D322E32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22E671" w14:textId="5519F6DD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EF5252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A35E264" w14:textId="4A472092" w:rsidR="0021684A" w:rsidRPr="00105349" w:rsidRDefault="0054090C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503ADE8F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D78F1AE" w14:textId="6E4868AD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1684A" w:rsidRPr="00105349" w14:paraId="5D57C0CE" w14:textId="77777777" w:rsidTr="002D3121">
        <w:trPr>
          <w:cantSplit/>
        </w:trPr>
        <w:tc>
          <w:tcPr>
            <w:tcW w:w="3719" w:type="dxa"/>
          </w:tcPr>
          <w:p w14:paraId="6358E4F0" w14:textId="77777777" w:rsidR="0021684A" w:rsidRPr="00105349" w:rsidRDefault="0021684A" w:rsidP="0021684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453BAD4" w14:textId="2450741C" w:rsidR="0021684A" w:rsidRPr="00105349" w:rsidRDefault="00105349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23E21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472</w:t>
            </w:r>
            <w:r w:rsidR="00023E21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16" w:type="dxa"/>
          </w:tcPr>
          <w:p w14:paraId="7B334994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9AA88D" w14:textId="5AF552C3" w:rsidR="0021684A" w:rsidRPr="00105349" w:rsidRDefault="00105349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1684A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035</w:t>
            </w:r>
            <w:r w:rsidR="0021684A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180" w:type="dxa"/>
          </w:tcPr>
          <w:p w14:paraId="3D4117BE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538AADF" w14:textId="6ACA8C4C" w:rsidR="0021684A" w:rsidRPr="00105349" w:rsidRDefault="00105349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4090C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</w:t>
            </w:r>
            <w:r w:rsidR="0054090C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797</w:t>
            </w:r>
          </w:p>
        </w:tc>
        <w:tc>
          <w:tcPr>
            <w:tcW w:w="162" w:type="dxa"/>
          </w:tcPr>
          <w:p w14:paraId="69FFCE21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593ACC5" w14:textId="65777ED4" w:rsidR="0021684A" w:rsidRPr="00105349" w:rsidRDefault="00105349" w:rsidP="0021684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1684A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636</w:t>
            </w:r>
            <w:r w:rsidR="0021684A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985</w:t>
            </w:r>
          </w:p>
        </w:tc>
      </w:tr>
    </w:tbl>
    <w:p w14:paraId="073B7E75" w14:textId="77777777" w:rsidR="00986F6E" w:rsidRPr="00105349" w:rsidRDefault="00986F6E" w:rsidP="0045423F">
      <w:pPr>
        <w:ind w:right="29"/>
        <w:jc w:val="thaiDistribute"/>
        <w:rPr>
          <w:rFonts w:asciiTheme="majorBidi" w:hAnsiTheme="majorBidi" w:cstheme="majorBidi"/>
        </w:rPr>
      </w:pPr>
      <w:bookmarkStart w:id="23" w:name="_Hlk65853377"/>
      <w:bookmarkEnd w:id="22"/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986F6E" w:rsidRPr="00105349" w14:paraId="4ED9800A" w14:textId="77777777" w:rsidTr="00280CA7">
        <w:trPr>
          <w:cantSplit/>
          <w:tblHeader/>
        </w:trPr>
        <w:tc>
          <w:tcPr>
            <w:tcW w:w="3719" w:type="dxa"/>
          </w:tcPr>
          <w:p w14:paraId="3E3F5F7C" w14:textId="77777777" w:rsidR="00986F6E" w:rsidRPr="00105349" w:rsidRDefault="00986F6E" w:rsidP="00280CA7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203EE72C" w14:textId="77777777" w:rsidR="00986F6E" w:rsidRPr="00105349" w:rsidRDefault="00986F6E" w:rsidP="00280CA7">
            <w:pPr>
              <w:pStyle w:val="Heading1"/>
              <w:ind w:lef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83755A2" w14:textId="77777777" w:rsidR="00986F6E" w:rsidRPr="00105349" w:rsidRDefault="00986F6E" w:rsidP="00280CA7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DDCE8BD" w14:textId="77777777" w:rsidR="00986F6E" w:rsidRPr="00105349" w:rsidRDefault="00986F6E" w:rsidP="00280CA7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986F6E" w:rsidRPr="00105349" w14:paraId="515FE677" w14:textId="77777777" w:rsidTr="00280CA7">
        <w:trPr>
          <w:cantSplit/>
          <w:tblHeader/>
        </w:trPr>
        <w:tc>
          <w:tcPr>
            <w:tcW w:w="3719" w:type="dxa"/>
          </w:tcPr>
          <w:p w14:paraId="0911D056" w14:textId="77777777" w:rsidR="00986F6E" w:rsidRPr="00105349" w:rsidRDefault="00986F6E" w:rsidP="00280CA7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B721869" w14:textId="77777777" w:rsidR="00986F6E" w:rsidRPr="00105349" w:rsidRDefault="00986F6E" w:rsidP="00280CA7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31F2B38" w14:textId="77777777" w:rsidR="00986F6E" w:rsidRPr="00105349" w:rsidRDefault="00986F6E" w:rsidP="00280CA7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DC9CA3A" w14:textId="77777777" w:rsidR="00986F6E" w:rsidRPr="00105349" w:rsidRDefault="00986F6E" w:rsidP="00280CA7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F6E" w:rsidRPr="00105349" w14:paraId="0228EAD6" w14:textId="77777777" w:rsidTr="00280CA7">
        <w:trPr>
          <w:cantSplit/>
          <w:tblHeader/>
        </w:trPr>
        <w:tc>
          <w:tcPr>
            <w:tcW w:w="3719" w:type="dxa"/>
          </w:tcPr>
          <w:p w14:paraId="67194370" w14:textId="77777777" w:rsidR="00986F6E" w:rsidRPr="00105349" w:rsidRDefault="00986F6E" w:rsidP="00280CA7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4F3D0238" w14:textId="3E18CAD2" w:rsidR="00986F6E" w:rsidRPr="00105349" w:rsidRDefault="00986F6E" w:rsidP="00280CA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21684A"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หก</w:t>
            </w:r>
            <w:r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80" w:type="dxa"/>
          </w:tcPr>
          <w:p w14:paraId="728AF2B6" w14:textId="77777777" w:rsidR="00986F6E" w:rsidRPr="00105349" w:rsidRDefault="00986F6E" w:rsidP="00280CA7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78E1E30" w14:textId="7BC58BDD" w:rsidR="00986F6E" w:rsidRPr="00105349" w:rsidRDefault="00986F6E" w:rsidP="00280CA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21684A"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หก</w:t>
            </w:r>
            <w:r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1684A" w:rsidRPr="00105349" w14:paraId="3BB70AE1" w14:textId="77777777" w:rsidTr="00280CA7">
        <w:trPr>
          <w:cantSplit/>
          <w:tblHeader/>
        </w:trPr>
        <w:tc>
          <w:tcPr>
            <w:tcW w:w="3719" w:type="dxa"/>
          </w:tcPr>
          <w:p w14:paraId="76C5CD95" w14:textId="77777777" w:rsidR="0021684A" w:rsidRPr="00105349" w:rsidRDefault="0021684A" w:rsidP="0021684A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D6CD607" w14:textId="61051651" w:rsidR="0021684A" w:rsidRPr="00105349" w:rsidRDefault="00105349" w:rsidP="0021684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21684A"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21684A"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" w:type="dxa"/>
          </w:tcPr>
          <w:p w14:paraId="735B8F8D" w14:textId="77777777" w:rsidR="0021684A" w:rsidRPr="00105349" w:rsidRDefault="0021684A" w:rsidP="0021684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9EF93B" w14:textId="03EC0F3D" w:rsidR="0021684A" w:rsidRPr="00105349" w:rsidRDefault="00105349" w:rsidP="0021684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21684A"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21684A"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5FCBFA37" w14:textId="77777777" w:rsidR="0021684A" w:rsidRPr="00105349" w:rsidRDefault="0021684A" w:rsidP="0021684A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2F4AE925" w14:textId="3A46F976" w:rsidR="0021684A" w:rsidRPr="00105349" w:rsidRDefault="00105349" w:rsidP="0021684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21684A"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21684A"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2" w:type="dxa"/>
          </w:tcPr>
          <w:p w14:paraId="67DF101F" w14:textId="77777777" w:rsidR="0021684A" w:rsidRPr="00105349" w:rsidRDefault="0021684A" w:rsidP="0021684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737A73BD" w14:textId="68888242" w:rsidR="0021684A" w:rsidRPr="00105349" w:rsidRDefault="00105349" w:rsidP="0021684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="0021684A"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21684A" w:rsidRPr="001053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986F6E" w:rsidRPr="00105349" w14:paraId="4FF1B48E" w14:textId="77777777" w:rsidTr="00280CA7">
        <w:trPr>
          <w:cantSplit/>
          <w:tblHeader/>
        </w:trPr>
        <w:tc>
          <w:tcPr>
            <w:tcW w:w="3719" w:type="dxa"/>
          </w:tcPr>
          <w:p w14:paraId="78291EE5" w14:textId="77777777" w:rsidR="00986F6E" w:rsidRPr="00105349" w:rsidRDefault="00986F6E" w:rsidP="00280CA7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C932A21" w14:textId="5A5694CC" w:rsidR="00986F6E" w:rsidRPr="00105349" w:rsidRDefault="00105349" w:rsidP="00280CA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  <w:tc>
          <w:tcPr>
            <w:tcW w:w="216" w:type="dxa"/>
          </w:tcPr>
          <w:p w14:paraId="14C42668" w14:textId="77777777" w:rsidR="00986F6E" w:rsidRPr="00105349" w:rsidRDefault="00986F6E" w:rsidP="00280CA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022545" w14:textId="2754DEE4" w:rsidR="00986F6E" w:rsidRPr="00105349" w:rsidRDefault="00105349" w:rsidP="00280CA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15C9877" w14:textId="77777777" w:rsidR="00986F6E" w:rsidRPr="00105349" w:rsidRDefault="00986F6E" w:rsidP="00280CA7">
            <w:pPr>
              <w:ind w:right="-1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851E33F" w14:textId="319B8900" w:rsidR="00986F6E" w:rsidRPr="00105349" w:rsidRDefault="00105349" w:rsidP="00280CA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7887D5CE" w14:textId="77777777" w:rsidR="00986F6E" w:rsidRPr="00105349" w:rsidRDefault="00986F6E" w:rsidP="00280CA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0E222BA9" w14:textId="55A16E94" w:rsidR="00986F6E" w:rsidRPr="00105349" w:rsidRDefault="00105349" w:rsidP="00280CA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sz w:val="28"/>
                <w:szCs w:val="28"/>
              </w:rPr>
              <w:t>2566</w:t>
            </w:r>
          </w:p>
        </w:tc>
      </w:tr>
      <w:tr w:rsidR="00986F6E" w:rsidRPr="00105349" w14:paraId="54B647BE" w14:textId="77777777" w:rsidTr="00280CA7">
        <w:trPr>
          <w:cantSplit/>
        </w:trPr>
        <w:tc>
          <w:tcPr>
            <w:tcW w:w="3719" w:type="dxa"/>
          </w:tcPr>
          <w:p w14:paraId="06A89457" w14:textId="77777777" w:rsidR="00986F6E" w:rsidRPr="00105349" w:rsidRDefault="00986F6E" w:rsidP="00280CA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0C4F7E8A" w14:textId="77777777" w:rsidR="00986F6E" w:rsidRPr="00105349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60B618B2" w14:textId="77777777" w:rsidR="00986F6E" w:rsidRPr="00105349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DE5714" w14:textId="77777777" w:rsidR="00986F6E" w:rsidRPr="00105349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BF821E" w14:textId="77777777" w:rsidR="00986F6E" w:rsidRPr="00105349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DEF894B" w14:textId="77777777" w:rsidR="00986F6E" w:rsidRPr="00105349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1972FEA1" w14:textId="77777777" w:rsidR="00986F6E" w:rsidRPr="00105349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B9F2E0B" w14:textId="77777777" w:rsidR="00986F6E" w:rsidRPr="00105349" w:rsidRDefault="00986F6E" w:rsidP="00280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C1C23" w:rsidRPr="00105349" w14:paraId="32D9BF91" w14:textId="77777777" w:rsidTr="00280CA7">
        <w:trPr>
          <w:cantSplit/>
        </w:trPr>
        <w:tc>
          <w:tcPr>
            <w:tcW w:w="3719" w:type="dxa"/>
          </w:tcPr>
          <w:p w14:paraId="6FEB25A7" w14:textId="77777777" w:rsidR="003C1C23" w:rsidRPr="00105349" w:rsidRDefault="003C1C23" w:rsidP="003C1C23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2B106B82" w14:textId="022822E0" w:rsidR="003C1C23" w:rsidRPr="00105349" w:rsidRDefault="00105349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A4758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  <w:r w:rsidR="00AA4758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216" w:type="dxa"/>
          </w:tcPr>
          <w:p w14:paraId="2FF92D2C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0546CDC0" w14:textId="01B15493" w:rsidR="003C1C23" w:rsidRPr="00105349" w:rsidRDefault="00105349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C1C23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  <w:r w:rsidR="003C1C23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180" w:type="dxa"/>
          </w:tcPr>
          <w:p w14:paraId="084FED49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7D4EB546" w14:textId="21B94EFE" w:rsidR="003C1C23" w:rsidRPr="00105349" w:rsidRDefault="00105349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A4033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  <w:r w:rsidR="003A4033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162" w:type="dxa"/>
          </w:tcPr>
          <w:p w14:paraId="4F8D41A1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791B996C" w14:textId="03190FF9" w:rsidR="003C1C23" w:rsidRPr="00105349" w:rsidRDefault="00105349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C1C23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709</w:t>
            </w:r>
            <w:r w:rsidR="003C1C23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</w:p>
        </w:tc>
      </w:tr>
      <w:tr w:rsidR="003C1C23" w:rsidRPr="00105349" w14:paraId="765D73D6" w14:textId="77777777" w:rsidTr="00280CA7">
        <w:trPr>
          <w:cantSplit/>
        </w:trPr>
        <w:tc>
          <w:tcPr>
            <w:tcW w:w="3719" w:type="dxa"/>
          </w:tcPr>
          <w:p w14:paraId="6696F6EA" w14:textId="77777777" w:rsidR="003C1C23" w:rsidRPr="00105349" w:rsidRDefault="003C1C23" w:rsidP="003C1C2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488B55A9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24620864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E8AF8E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A3C282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169F2F5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489A730D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83C8F97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C1C23" w:rsidRPr="00105349" w14:paraId="724F563F" w14:textId="77777777" w:rsidTr="00280CA7">
        <w:trPr>
          <w:cantSplit/>
          <w:trHeight w:val="252"/>
        </w:trPr>
        <w:tc>
          <w:tcPr>
            <w:tcW w:w="3719" w:type="dxa"/>
          </w:tcPr>
          <w:p w14:paraId="7A31CCBA" w14:textId="77777777" w:rsidR="003C1C23" w:rsidRPr="00105349" w:rsidRDefault="003C1C23" w:rsidP="003C1C2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38802AA" w14:textId="0B13D2AB" w:rsidR="003C1C23" w:rsidRPr="00105349" w:rsidRDefault="00AA4758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73DB20C7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855726" w14:textId="0A98A8F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466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6D1329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984FB3C" w14:textId="0B2C51CD" w:rsidR="003C1C23" w:rsidRPr="00105349" w:rsidRDefault="003A403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2DA72A01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1032FD9" w14:textId="5ACA78EB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753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C1C23" w:rsidRPr="00105349" w14:paraId="71D9B01D" w14:textId="77777777" w:rsidTr="00280CA7">
        <w:trPr>
          <w:cantSplit/>
        </w:trPr>
        <w:tc>
          <w:tcPr>
            <w:tcW w:w="3719" w:type="dxa"/>
          </w:tcPr>
          <w:p w14:paraId="68AC947D" w14:textId="77777777" w:rsidR="003C1C23" w:rsidRPr="00105349" w:rsidRDefault="003C1C23" w:rsidP="003C1C2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FC9707A" w14:textId="3B6BA357" w:rsidR="003C1C23" w:rsidRPr="00105349" w:rsidRDefault="00105349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A4758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576</w:t>
            </w:r>
            <w:r w:rsidR="00AA4758"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216" w:type="dxa"/>
          </w:tcPr>
          <w:p w14:paraId="2DECD5D5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1D41A3A" w14:textId="0625A3B2" w:rsidR="003C1C23" w:rsidRPr="00105349" w:rsidRDefault="00105349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C1C23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839</w:t>
            </w:r>
            <w:r w:rsidR="003C1C23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180" w:type="dxa"/>
          </w:tcPr>
          <w:p w14:paraId="70FF18B5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563B87E" w14:textId="439FE16A" w:rsidR="003C1C23" w:rsidRPr="00105349" w:rsidRDefault="00105349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A4033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  <w:r w:rsidR="003A4033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162" w:type="dxa"/>
          </w:tcPr>
          <w:p w14:paraId="5DA95A11" w14:textId="77777777" w:rsidR="003C1C23" w:rsidRPr="00105349" w:rsidRDefault="003C1C23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4F12307" w14:textId="3B532345" w:rsidR="003C1C23" w:rsidRPr="00105349" w:rsidRDefault="00105349" w:rsidP="003C1C2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C1C23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  <w:r w:rsidR="003C1C23" w:rsidRPr="001053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</w:p>
        </w:tc>
      </w:tr>
    </w:tbl>
    <w:p w14:paraId="0C0DDE7B" w14:textId="77777777" w:rsidR="00986F6E" w:rsidRPr="00105349" w:rsidRDefault="00986F6E" w:rsidP="007F0F68">
      <w:pPr>
        <w:spacing w:before="240"/>
        <w:ind w:left="547" w:right="29"/>
        <w:jc w:val="thaiDistribute"/>
        <w:rPr>
          <w:rFonts w:asciiTheme="majorBidi" w:hAnsiTheme="majorBidi" w:cstheme="majorBidi"/>
        </w:rPr>
      </w:pPr>
    </w:p>
    <w:p w14:paraId="3C58B32E" w14:textId="77777777" w:rsidR="003C1C23" w:rsidRPr="00105349" w:rsidRDefault="003C1C23">
      <w:pPr>
        <w:rPr>
          <w:rFonts w:asciiTheme="majorBidi" w:hAnsiTheme="majorBidi" w:cstheme="majorBidi"/>
          <w:cs/>
        </w:rPr>
      </w:pPr>
      <w:r w:rsidRPr="00105349">
        <w:rPr>
          <w:rFonts w:asciiTheme="majorBidi" w:hAnsiTheme="majorBidi" w:cstheme="majorBidi"/>
          <w:cs/>
        </w:rPr>
        <w:br w:type="page"/>
      </w:r>
    </w:p>
    <w:p w14:paraId="4BBEC258" w14:textId="11830792" w:rsidR="00BC7E7E" w:rsidRPr="00105349" w:rsidRDefault="00BC7E7E" w:rsidP="007F0F68">
      <w:pPr>
        <w:spacing w:before="240"/>
        <w:ind w:left="547" w:right="29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</w:t>
      </w:r>
      <w:r w:rsidR="004A6ADA" w:rsidRPr="00105349">
        <w:rPr>
          <w:rFonts w:asciiTheme="majorBidi" w:hAnsiTheme="majorBidi" w:cstheme="majorBidi"/>
          <w:cs/>
        </w:rPr>
        <w:t xml:space="preserve">สำหรับงวดสามเดือนและหกเดือนสิ้นสุดวันที่ </w:t>
      </w:r>
      <w:r w:rsidR="00105349" w:rsidRPr="00105349">
        <w:rPr>
          <w:rFonts w:asciiTheme="majorBidi" w:hAnsiTheme="majorBidi" w:cstheme="majorBidi"/>
        </w:rPr>
        <w:t>30</w:t>
      </w:r>
      <w:r w:rsidR="004A6ADA" w:rsidRPr="00105349">
        <w:rPr>
          <w:rFonts w:asciiTheme="majorBidi" w:hAnsiTheme="majorBidi" w:cstheme="majorBidi"/>
          <w:cs/>
        </w:rPr>
        <w:t xml:space="preserve"> มิถุนายน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="00545DE8" w:rsidRPr="00105349">
        <w:rPr>
          <w:rFonts w:asciiTheme="majorBidi" w:hAnsiTheme="majorBidi" w:cstheme="majorBidi"/>
          <w:spacing w:val="-4"/>
          <w:cs/>
        </w:rPr>
        <w:t xml:space="preserve"> และ </w:t>
      </w:r>
      <w:r w:rsidR="00105349" w:rsidRPr="00105349">
        <w:rPr>
          <w:rFonts w:asciiTheme="majorBidi" w:hAnsiTheme="majorBidi" w:cstheme="majorBidi"/>
          <w:spacing w:val="-4"/>
        </w:rPr>
        <w:t>2566</w:t>
      </w:r>
      <w:r w:rsidR="00545DE8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cs/>
        </w:rPr>
        <w:t>มีดังนี้</w:t>
      </w:r>
    </w:p>
    <w:bookmarkEnd w:id="23"/>
    <w:p w14:paraId="70328CA6" w14:textId="411E1090" w:rsidR="002B3B2D" w:rsidRPr="00105349" w:rsidRDefault="002B3B2D" w:rsidP="007D15C7">
      <w:pPr>
        <w:ind w:left="547" w:right="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05349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353A1F" w:rsidRPr="00105349" w14:paraId="5AED7E91" w14:textId="77777777" w:rsidTr="00353A1F">
        <w:tc>
          <w:tcPr>
            <w:tcW w:w="4014" w:type="dxa"/>
          </w:tcPr>
          <w:p w14:paraId="5E4A9E9C" w14:textId="77777777" w:rsidR="002B3B2D" w:rsidRPr="00105349" w:rsidRDefault="002B3B2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FB3AC7F" w14:textId="77777777" w:rsidR="002B3B2D" w:rsidRPr="00105349" w:rsidRDefault="002B3B2D" w:rsidP="003E0935">
            <w:pPr>
              <w:pStyle w:val="acctfourfigures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954CD" w:rsidRPr="00105349" w14:paraId="32827D78" w14:textId="77777777" w:rsidTr="002D3121">
        <w:tc>
          <w:tcPr>
            <w:tcW w:w="4014" w:type="dxa"/>
          </w:tcPr>
          <w:p w14:paraId="641D7962" w14:textId="77777777" w:rsidR="00A954CD" w:rsidRPr="00105349" w:rsidRDefault="00A954C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59C69657" w14:textId="77777777" w:rsidR="00A954CD" w:rsidRPr="00105349" w:rsidRDefault="00A954C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A954CD" w:rsidRPr="00105349" w14:paraId="5281A28D" w14:textId="77777777" w:rsidTr="002D3121">
        <w:tc>
          <w:tcPr>
            <w:tcW w:w="4014" w:type="dxa"/>
          </w:tcPr>
          <w:p w14:paraId="531433B8" w14:textId="77777777" w:rsidR="00A954CD" w:rsidRPr="00105349" w:rsidRDefault="00A954C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4910EC7D" w14:textId="184CAC44" w:rsidR="00A954CD" w:rsidRPr="00105349" w:rsidRDefault="00105349" w:rsidP="003E0935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4A6ADA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4A6ADA"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มิถุนายน</w:t>
            </w:r>
            <w:r w:rsidR="004A6ADA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78" w:type="dxa"/>
          </w:tcPr>
          <w:p w14:paraId="294D5EAA" w14:textId="77777777" w:rsidR="00A954CD" w:rsidRPr="00105349" w:rsidRDefault="00A954CD" w:rsidP="003E093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18355EC6" w14:textId="0143BC9E" w:rsidR="00A954CD" w:rsidRPr="00105349" w:rsidRDefault="00105349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4A6ADA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4A6ADA"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มิถุนายน</w:t>
            </w:r>
            <w:r w:rsidR="004A6ADA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2566</w:t>
            </w:r>
          </w:p>
        </w:tc>
      </w:tr>
      <w:tr w:rsidR="002B3B2D" w:rsidRPr="00105349" w14:paraId="2994C12D" w14:textId="77777777" w:rsidTr="002D3121">
        <w:tc>
          <w:tcPr>
            <w:tcW w:w="4014" w:type="dxa"/>
          </w:tcPr>
          <w:p w14:paraId="5245E625" w14:textId="77777777" w:rsidR="002B3B2D" w:rsidRPr="00105349" w:rsidRDefault="002B3B2D" w:rsidP="003E0935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E9AFAFF" w14:textId="77777777" w:rsidR="002B3B2D" w:rsidRPr="00105349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7A9BF581" w14:textId="77777777" w:rsidR="002B3B2D" w:rsidRPr="00105349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C265325" w14:textId="77777777" w:rsidR="002B3B2D" w:rsidRPr="00105349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755080E3" w14:textId="77777777" w:rsidR="002B3B2D" w:rsidRPr="00105349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C6D8B7D" w14:textId="77777777" w:rsidR="002B3B2D" w:rsidRPr="00105349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018CFA2E" w14:textId="77777777" w:rsidR="002B3B2D" w:rsidRPr="00105349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186659EE" w14:textId="77777777" w:rsidR="002B3B2D" w:rsidRPr="00105349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2B3B2D" w:rsidRPr="00105349" w14:paraId="10A8203D" w14:textId="77777777" w:rsidTr="002D3121">
        <w:tc>
          <w:tcPr>
            <w:tcW w:w="4014" w:type="dxa"/>
          </w:tcPr>
          <w:p w14:paraId="4AC3A5CA" w14:textId="77777777" w:rsidR="002B3B2D" w:rsidRPr="00105349" w:rsidRDefault="002B3B2D" w:rsidP="003E0935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EBC0EAF" w14:textId="77777777" w:rsidR="002B3B2D" w:rsidRPr="00105349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1F8C3F12" w14:textId="77777777" w:rsidR="002B3B2D" w:rsidRPr="00105349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625C53CD" w14:textId="77777777" w:rsidR="002B3B2D" w:rsidRPr="00105349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0B07DD81" w14:textId="77777777" w:rsidR="002B3B2D" w:rsidRPr="00105349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47C96545" w14:textId="77777777" w:rsidR="002B3B2D" w:rsidRPr="00105349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143EE5E1" w14:textId="77777777" w:rsidR="002B3B2D" w:rsidRPr="00105349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C05AC19" w14:textId="77777777" w:rsidR="002B3B2D" w:rsidRPr="00105349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712D1B" w:rsidRPr="00105349" w14:paraId="69B297E6" w14:textId="77777777" w:rsidTr="002D3121">
        <w:tc>
          <w:tcPr>
            <w:tcW w:w="4014" w:type="dxa"/>
            <w:shd w:val="clear" w:color="auto" w:fill="auto"/>
          </w:tcPr>
          <w:p w14:paraId="1CE97FE1" w14:textId="77777777" w:rsidR="00712D1B" w:rsidRPr="00105349" w:rsidRDefault="00712D1B" w:rsidP="00712D1B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  <w:shd w:val="clear" w:color="auto" w:fill="auto"/>
          </w:tcPr>
          <w:p w14:paraId="44DBABA9" w14:textId="77777777" w:rsidR="00712D1B" w:rsidRPr="00105349" w:rsidRDefault="00712D1B" w:rsidP="00712D1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3A5552D4" w14:textId="77777777" w:rsidR="00712D1B" w:rsidRPr="00105349" w:rsidRDefault="00712D1B" w:rsidP="00712D1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</w:tcPr>
          <w:p w14:paraId="76576016" w14:textId="6369847E" w:rsidR="00712D1B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488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559</w:t>
            </w:r>
          </w:p>
        </w:tc>
        <w:tc>
          <w:tcPr>
            <w:tcW w:w="78" w:type="dxa"/>
            <w:shd w:val="clear" w:color="auto" w:fill="auto"/>
          </w:tcPr>
          <w:p w14:paraId="110E1A5D" w14:textId="77777777" w:rsidR="00712D1B" w:rsidRPr="00105349" w:rsidRDefault="00712D1B" w:rsidP="00712D1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65162AB0" w14:textId="77777777" w:rsidR="00712D1B" w:rsidRPr="00105349" w:rsidRDefault="00712D1B" w:rsidP="00712D1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1E709807" w14:textId="77777777" w:rsidR="00712D1B" w:rsidRPr="00105349" w:rsidRDefault="00712D1B" w:rsidP="00712D1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60850235" w14:textId="1EB3A970" w:rsidR="00712D1B" w:rsidRPr="00105349" w:rsidRDefault="00105349" w:rsidP="00712D1B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712D1B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914</w:t>
            </w:r>
            <w:r w:rsidR="00712D1B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853</w:t>
            </w:r>
          </w:p>
        </w:tc>
      </w:tr>
      <w:tr w:rsidR="00712D1B" w:rsidRPr="00105349" w14:paraId="4D5C35D6" w14:textId="77777777" w:rsidTr="002D3121">
        <w:tc>
          <w:tcPr>
            <w:tcW w:w="4014" w:type="dxa"/>
            <w:shd w:val="clear" w:color="auto" w:fill="auto"/>
          </w:tcPr>
          <w:p w14:paraId="037A3AEF" w14:textId="77777777" w:rsidR="00712D1B" w:rsidRPr="00105349" w:rsidRDefault="00712D1B" w:rsidP="00712D1B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03339747" w14:textId="77777777" w:rsidR="00712D1B" w:rsidRPr="00105349" w:rsidRDefault="00712D1B" w:rsidP="00712D1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6D3F37F6" w14:textId="77777777" w:rsidR="00712D1B" w:rsidRPr="00105349" w:rsidRDefault="00712D1B" w:rsidP="00712D1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2D52C8EA" w14:textId="1FA5F76F" w:rsidR="00712D1B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472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899</w:t>
            </w:r>
          </w:p>
        </w:tc>
        <w:tc>
          <w:tcPr>
            <w:tcW w:w="78" w:type="dxa"/>
            <w:shd w:val="clear" w:color="auto" w:fill="auto"/>
          </w:tcPr>
          <w:p w14:paraId="5BF27CD1" w14:textId="77777777" w:rsidR="00712D1B" w:rsidRPr="00105349" w:rsidRDefault="00712D1B" w:rsidP="00712D1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00AB4688" w14:textId="77777777" w:rsidR="00712D1B" w:rsidRPr="00105349" w:rsidRDefault="00712D1B" w:rsidP="00712D1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45BD7266" w14:textId="77777777" w:rsidR="00712D1B" w:rsidRPr="00105349" w:rsidRDefault="00712D1B" w:rsidP="00712D1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0FDA863B" w14:textId="1A94CE4A" w:rsidR="00712D1B" w:rsidRPr="00105349" w:rsidRDefault="00105349" w:rsidP="00712D1B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12D1B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035</w:t>
            </w:r>
            <w:r w:rsidR="00712D1B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817</w:t>
            </w:r>
          </w:p>
        </w:tc>
      </w:tr>
      <w:tr w:rsidR="00712D1B" w:rsidRPr="00105349" w14:paraId="5AA86720" w14:textId="77777777" w:rsidTr="002D3121">
        <w:tc>
          <w:tcPr>
            <w:tcW w:w="4014" w:type="dxa"/>
          </w:tcPr>
          <w:p w14:paraId="658A399E" w14:textId="77777777" w:rsidR="00712D1B" w:rsidRPr="00105349" w:rsidRDefault="00712D1B" w:rsidP="00712D1B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02D14B4D" w14:textId="77777777" w:rsidR="00712D1B" w:rsidRPr="00105349" w:rsidRDefault="00712D1B" w:rsidP="00712D1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324287D7" w14:textId="77777777" w:rsidR="00712D1B" w:rsidRPr="00105349" w:rsidRDefault="00712D1B" w:rsidP="00712D1B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D6205CB" w14:textId="7932591B" w:rsidR="00712D1B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961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78" w:type="dxa"/>
          </w:tcPr>
          <w:p w14:paraId="7485208C" w14:textId="77777777" w:rsidR="00712D1B" w:rsidRPr="00105349" w:rsidRDefault="00712D1B" w:rsidP="00712D1B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23E98F7" w14:textId="77777777" w:rsidR="00712D1B" w:rsidRPr="00105349" w:rsidRDefault="00712D1B" w:rsidP="00712D1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267F0A2F" w14:textId="77777777" w:rsidR="00712D1B" w:rsidRPr="00105349" w:rsidRDefault="00712D1B" w:rsidP="00712D1B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2B6675E" w14:textId="553A8FEE" w:rsidR="00712D1B" w:rsidRPr="00105349" w:rsidRDefault="00105349" w:rsidP="00712D1B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712D1B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="00712D1B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670</w:t>
            </w:r>
          </w:p>
        </w:tc>
      </w:tr>
      <w:tr w:rsidR="00F80BC7" w:rsidRPr="00105349" w14:paraId="6737D400" w14:textId="77777777" w:rsidTr="002D3121">
        <w:tc>
          <w:tcPr>
            <w:tcW w:w="4014" w:type="dxa"/>
          </w:tcPr>
          <w:p w14:paraId="098918B6" w14:textId="77777777" w:rsidR="00F80BC7" w:rsidRPr="00105349" w:rsidRDefault="00F80BC7" w:rsidP="00F80BC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6B85A8AD" w14:textId="23E12A57" w:rsidR="00F80BC7" w:rsidRPr="00105349" w:rsidRDefault="00105349" w:rsidP="00F80BC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F80BC7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F80BC7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BD5F02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F80BC7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F80BC7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1A4D549" w14:textId="77777777" w:rsidR="00F80BC7" w:rsidRPr="00105349" w:rsidRDefault="00F80BC7" w:rsidP="00F80BC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B96FC4E" w14:textId="515424B5" w:rsidR="00F80BC7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034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535</w:t>
            </w:r>
          </w:p>
        </w:tc>
        <w:tc>
          <w:tcPr>
            <w:tcW w:w="78" w:type="dxa"/>
          </w:tcPr>
          <w:p w14:paraId="5A5A0B4F" w14:textId="77777777" w:rsidR="00F80BC7" w:rsidRPr="00105349" w:rsidRDefault="00F80BC7" w:rsidP="00F80BC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B70CC46" w14:textId="3C2F5E4E" w:rsidR="00F80BC7" w:rsidRPr="00105349" w:rsidRDefault="00105349" w:rsidP="00F80BC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F80BC7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BD5F02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</w:t>
            </w:r>
            <w:r w:rsidR="00F80BC7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F80BC7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4159713F" w14:textId="77777777" w:rsidR="00F80BC7" w:rsidRPr="00105349" w:rsidRDefault="00F80BC7" w:rsidP="00F80BC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1F5A533B" w14:textId="651D1850" w:rsidR="00F80BC7" w:rsidRPr="00105349" w:rsidRDefault="00105349" w:rsidP="00F80BC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80BC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079</w:t>
            </w:r>
            <w:r w:rsidR="00F80BC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599</w:t>
            </w:r>
          </w:p>
        </w:tc>
      </w:tr>
      <w:tr w:rsidR="00F80BC7" w:rsidRPr="00105349" w14:paraId="565DF7C2" w14:textId="77777777" w:rsidTr="002D3121">
        <w:tc>
          <w:tcPr>
            <w:tcW w:w="4014" w:type="dxa"/>
          </w:tcPr>
          <w:p w14:paraId="63CCEE79" w14:textId="77777777" w:rsidR="00F80BC7" w:rsidRPr="00105349" w:rsidRDefault="00F80BC7" w:rsidP="00F80BC7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47E57611" w14:textId="77777777" w:rsidR="00F80BC7" w:rsidRPr="00105349" w:rsidRDefault="00F80BC7" w:rsidP="00F80BC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8EF4969" w14:textId="77777777" w:rsidR="00F80BC7" w:rsidRPr="00105349" w:rsidRDefault="00F80BC7" w:rsidP="00F80BC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1EE015D1" w14:textId="77777777" w:rsidR="00F80BC7" w:rsidRPr="00105349" w:rsidRDefault="00F80BC7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15B1B025" w14:textId="77777777" w:rsidR="00F80BC7" w:rsidRPr="00105349" w:rsidRDefault="00F80BC7" w:rsidP="00F80BC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5CBF3E47" w14:textId="77777777" w:rsidR="00F80BC7" w:rsidRPr="00105349" w:rsidRDefault="00F80BC7" w:rsidP="00F80BC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FC50488" w14:textId="77777777" w:rsidR="00F80BC7" w:rsidRPr="00105349" w:rsidRDefault="00F80BC7" w:rsidP="00F80BC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344BADF9" w14:textId="77777777" w:rsidR="00F80BC7" w:rsidRPr="00105349" w:rsidRDefault="00F80BC7" w:rsidP="00F80BC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80BC7" w:rsidRPr="00105349" w14:paraId="1E1ACFBB" w14:textId="77777777" w:rsidTr="002D3121">
        <w:tc>
          <w:tcPr>
            <w:tcW w:w="4014" w:type="dxa"/>
          </w:tcPr>
          <w:p w14:paraId="6DF6A032" w14:textId="77777777" w:rsidR="00F80BC7" w:rsidRPr="00105349" w:rsidRDefault="00F80BC7" w:rsidP="00F80BC7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296C8C63" w14:textId="77777777" w:rsidR="00F80BC7" w:rsidRPr="00105349" w:rsidRDefault="00F80BC7" w:rsidP="00F80BC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4526CEF" w14:textId="77777777" w:rsidR="00F80BC7" w:rsidRPr="00105349" w:rsidRDefault="00F80BC7" w:rsidP="00F80BC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2929E4CB" w14:textId="7FC81AEE" w:rsidR="00F80BC7" w:rsidRPr="00105349" w:rsidRDefault="00A145CE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561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636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473AFCAA" w14:textId="77777777" w:rsidR="00F80BC7" w:rsidRPr="00105349" w:rsidRDefault="00F80BC7" w:rsidP="00F80BC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CFBD316" w14:textId="77777777" w:rsidR="00F80BC7" w:rsidRPr="00105349" w:rsidRDefault="00F80BC7" w:rsidP="00F80BC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3DDB7DA" w14:textId="77777777" w:rsidR="00F80BC7" w:rsidRPr="00105349" w:rsidRDefault="00F80BC7" w:rsidP="00F80BC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0BE2FD44" w14:textId="65903491" w:rsidR="00F80BC7" w:rsidRPr="00105349" w:rsidRDefault="00F80BC7" w:rsidP="00F80BC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782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F80BC7" w:rsidRPr="00105349" w14:paraId="7FB8BC0A" w14:textId="77777777" w:rsidTr="002D3121">
        <w:tc>
          <w:tcPr>
            <w:tcW w:w="4014" w:type="dxa"/>
          </w:tcPr>
          <w:p w14:paraId="059FEAFD" w14:textId="77777777" w:rsidR="00F80BC7" w:rsidRPr="00105349" w:rsidRDefault="00F80BC7" w:rsidP="00F80BC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306AC46" w14:textId="78D532ED" w:rsidR="00F80BC7" w:rsidRPr="00105349" w:rsidRDefault="00105349" w:rsidP="00F80BC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91" w:type="dxa"/>
          </w:tcPr>
          <w:p w14:paraId="120BD465" w14:textId="77777777" w:rsidR="00F80BC7" w:rsidRPr="00105349" w:rsidRDefault="00F80BC7" w:rsidP="00F80B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DFEDCC" w14:textId="25E51F93" w:rsidR="00F80BC7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472</w:t>
            </w:r>
            <w:r w:rsidR="000E6D50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899</w:t>
            </w:r>
          </w:p>
        </w:tc>
        <w:tc>
          <w:tcPr>
            <w:tcW w:w="78" w:type="dxa"/>
          </w:tcPr>
          <w:p w14:paraId="2BB29369" w14:textId="77777777" w:rsidR="00F80BC7" w:rsidRPr="00105349" w:rsidRDefault="00F80BC7" w:rsidP="00F80BC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CCDF6FC" w14:textId="27EBD3B3" w:rsidR="00F80BC7" w:rsidRPr="00105349" w:rsidRDefault="00105349" w:rsidP="00F80BC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767D6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84" w:type="dxa"/>
          </w:tcPr>
          <w:p w14:paraId="04892B92" w14:textId="77777777" w:rsidR="00F80BC7" w:rsidRPr="00105349" w:rsidRDefault="00F80BC7" w:rsidP="00F80B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D5923A2" w14:textId="2239D0F7" w:rsidR="00F80BC7" w:rsidRPr="00105349" w:rsidRDefault="00105349" w:rsidP="00F80BC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80BC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035</w:t>
            </w:r>
            <w:r w:rsidR="00F80BC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817</w:t>
            </w:r>
          </w:p>
        </w:tc>
      </w:tr>
    </w:tbl>
    <w:p w14:paraId="517C6629" w14:textId="77777777" w:rsidR="00FE5833" w:rsidRPr="00105349" w:rsidRDefault="00FE5833" w:rsidP="00FE5833">
      <w:pPr>
        <w:spacing w:before="240"/>
        <w:ind w:left="547" w:right="-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bookmarkStart w:id="24" w:name="_Hlk102736117"/>
      <w:bookmarkStart w:id="25" w:name="_Hlk65853399"/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05349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5"/>
        <w:gridCol w:w="989"/>
        <w:gridCol w:w="91"/>
        <w:gridCol w:w="1273"/>
        <w:gridCol w:w="78"/>
        <w:gridCol w:w="996"/>
        <w:gridCol w:w="84"/>
        <w:gridCol w:w="1260"/>
      </w:tblGrid>
      <w:tr w:rsidR="00FE5833" w:rsidRPr="00105349" w14:paraId="0D229ABC" w14:textId="77777777" w:rsidTr="00280CA7">
        <w:tc>
          <w:tcPr>
            <w:tcW w:w="4005" w:type="dxa"/>
          </w:tcPr>
          <w:p w14:paraId="2C68253D" w14:textId="77777777" w:rsidR="00FE5833" w:rsidRPr="00105349" w:rsidRDefault="00FE5833" w:rsidP="00280CA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32694FAE" w14:textId="77777777" w:rsidR="00FE5833" w:rsidRPr="00105349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5833" w:rsidRPr="00105349" w14:paraId="41714575" w14:textId="77777777" w:rsidTr="00280CA7">
        <w:tc>
          <w:tcPr>
            <w:tcW w:w="4005" w:type="dxa"/>
          </w:tcPr>
          <w:p w14:paraId="0396CD95" w14:textId="77777777" w:rsidR="00FE5833" w:rsidRPr="00105349" w:rsidRDefault="00FE5833" w:rsidP="00280CA7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4B5971D8" w14:textId="77777777" w:rsidR="00FE5833" w:rsidRPr="00105349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FE5833" w:rsidRPr="00105349" w14:paraId="5DA368C5" w14:textId="77777777" w:rsidTr="00280CA7">
        <w:tc>
          <w:tcPr>
            <w:tcW w:w="4005" w:type="dxa"/>
          </w:tcPr>
          <w:p w14:paraId="3182791D" w14:textId="77777777" w:rsidR="00FE5833" w:rsidRPr="00105349" w:rsidRDefault="00FE5833" w:rsidP="00280CA7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756D1EAE" w14:textId="05B3B76D" w:rsidR="00FE5833" w:rsidRPr="00105349" w:rsidRDefault="00105349" w:rsidP="00280CA7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FE5833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FE5833"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มิถุนายน</w:t>
            </w:r>
            <w:r w:rsidR="00FE5833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78" w:type="dxa"/>
          </w:tcPr>
          <w:p w14:paraId="763EEE8C" w14:textId="77777777" w:rsidR="00FE5833" w:rsidRPr="00105349" w:rsidRDefault="00FE5833" w:rsidP="00280CA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7525C14" w14:textId="751C7C44" w:rsidR="00FE5833" w:rsidRPr="00105349" w:rsidRDefault="00105349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FE5833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FE5833"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มิถุนายน</w:t>
            </w:r>
            <w:r w:rsidR="00FE5833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2566</w:t>
            </w:r>
          </w:p>
        </w:tc>
      </w:tr>
      <w:tr w:rsidR="00FE5833" w:rsidRPr="00105349" w14:paraId="53F84D27" w14:textId="77777777" w:rsidTr="00280CA7">
        <w:tc>
          <w:tcPr>
            <w:tcW w:w="4005" w:type="dxa"/>
          </w:tcPr>
          <w:p w14:paraId="60F730EB" w14:textId="77777777" w:rsidR="00FE5833" w:rsidRPr="00105349" w:rsidRDefault="00FE5833" w:rsidP="00280CA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61CA208" w14:textId="77777777" w:rsidR="00FE5833" w:rsidRPr="00105349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1380CDA6" w14:textId="77777777" w:rsidR="00FE5833" w:rsidRPr="00105349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F5E0A62" w14:textId="77777777" w:rsidR="00FE5833" w:rsidRPr="00105349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65C12A77" w14:textId="77777777" w:rsidR="00FE5833" w:rsidRPr="00105349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3E870167" w14:textId="77777777" w:rsidR="00FE5833" w:rsidRPr="00105349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5C4DB504" w14:textId="77777777" w:rsidR="00FE5833" w:rsidRPr="00105349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264A2C" w14:textId="77777777" w:rsidR="00FE5833" w:rsidRPr="00105349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FE5833" w:rsidRPr="00105349" w14:paraId="6B101784" w14:textId="77777777" w:rsidTr="00280CA7">
        <w:tc>
          <w:tcPr>
            <w:tcW w:w="4005" w:type="dxa"/>
          </w:tcPr>
          <w:p w14:paraId="77B4C2D5" w14:textId="77777777" w:rsidR="00FE5833" w:rsidRPr="00105349" w:rsidRDefault="00FE5833" w:rsidP="00280CA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CA35445" w14:textId="77777777" w:rsidR="00FE5833" w:rsidRPr="00105349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50E4D4AD" w14:textId="77777777" w:rsidR="00FE5833" w:rsidRPr="00105349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75BFC331" w14:textId="77777777" w:rsidR="00FE5833" w:rsidRPr="00105349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58B0208A" w14:textId="77777777" w:rsidR="00FE5833" w:rsidRPr="00105349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7DD4424" w14:textId="77777777" w:rsidR="00FE5833" w:rsidRPr="00105349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7E8C1C80" w14:textId="77777777" w:rsidR="00FE5833" w:rsidRPr="00105349" w:rsidRDefault="00FE5833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2E4B6A" w14:textId="77777777" w:rsidR="00FE5833" w:rsidRPr="00105349" w:rsidRDefault="00FE5833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8F52DF" w:rsidRPr="00105349" w14:paraId="6B14B9F3" w14:textId="77777777" w:rsidTr="00280CA7">
        <w:tc>
          <w:tcPr>
            <w:tcW w:w="4005" w:type="dxa"/>
          </w:tcPr>
          <w:p w14:paraId="63632660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6DC421CA" w14:textId="77777777" w:rsidR="008F52DF" w:rsidRPr="00105349" w:rsidRDefault="008F52DF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8513853" w14:textId="77777777" w:rsidR="008F52DF" w:rsidRPr="00105349" w:rsidRDefault="008F52DF" w:rsidP="008F52D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EEA7807" w14:textId="074574E5" w:rsidR="008F52DF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4B1F26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537</w:t>
            </w:r>
            <w:r w:rsidR="004B1F26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176</w:t>
            </w:r>
          </w:p>
        </w:tc>
        <w:tc>
          <w:tcPr>
            <w:tcW w:w="78" w:type="dxa"/>
          </w:tcPr>
          <w:p w14:paraId="040BA75F" w14:textId="77777777" w:rsidR="008F52DF" w:rsidRPr="00105349" w:rsidRDefault="008F52DF" w:rsidP="008F52D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4E20A0AE" w14:textId="77777777" w:rsidR="008F52DF" w:rsidRPr="00105349" w:rsidRDefault="008F52DF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60CAF3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4C123C1" w14:textId="77777777" w:rsidR="008F52DF" w:rsidRPr="00105349" w:rsidRDefault="008F52DF" w:rsidP="008F52D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857636" w14:textId="1CC97C57" w:rsidR="008F52DF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485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</w:p>
        </w:tc>
      </w:tr>
      <w:tr w:rsidR="008F52DF" w:rsidRPr="00105349" w14:paraId="7F8260A7" w14:textId="77777777" w:rsidTr="00280CA7">
        <w:tc>
          <w:tcPr>
            <w:tcW w:w="4005" w:type="dxa"/>
          </w:tcPr>
          <w:p w14:paraId="152E924C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36AF1A31" w14:textId="77777777" w:rsidR="008F52DF" w:rsidRPr="00105349" w:rsidRDefault="008F52DF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68CA68F" w14:textId="77777777" w:rsidR="008F52DF" w:rsidRPr="00105349" w:rsidRDefault="008F52DF" w:rsidP="008F52D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CDEB736" w14:textId="29418620" w:rsidR="008F52DF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B1F26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</w:t>
            </w:r>
            <w:r w:rsidR="004B1F26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797</w:t>
            </w:r>
          </w:p>
        </w:tc>
        <w:tc>
          <w:tcPr>
            <w:tcW w:w="78" w:type="dxa"/>
          </w:tcPr>
          <w:p w14:paraId="57273E73" w14:textId="77777777" w:rsidR="008F52DF" w:rsidRPr="00105349" w:rsidRDefault="008F52DF" w:rsidP="008F52D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1793A596" w14:textId="77777777" w:rsidR="008F52DF" w:rsidRPr="00105349" w:rsidRDefault="008F52DF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6441CDF" w14:textId="77777777" w:rsidR="008F52DF" w:rsidRPr="00105349" w:rsidRDefault="008F52DF" w:rsidP="008F52D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146563" w14:textId="4C26BC42" w:rsidR="008F52DF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636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985</w:t>
            </w:r>
          </w:p>
        </w:tc>
      </w:tr>
      <w:tr w:rsidR="008F52DF" w:rsidRPr="00105349" w14:paraId="33E45050" w14:textId="77777777" w:rsidTr="00280CA7">
        <w:tc>
          <w:tcPr>
            <w:tcW w:w="4005" w:type="dxa"/>
          </w:tcPr>
          <w:p w14:paraId="47C2D0C4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17CFD0D6" w14:textId="77777777" w:rsidR="008F52DF" w:rsidRPr="00105349" w:rsidRDefault="008F52DF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1A8B6F38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2368A23" w14:textId="79310E6A" w:rsidR="008F52DF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4B1F26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813</w:t>
            </w:r>
            <w:r w:rsidR="004B1F26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973</w:t>
            </w:r>
          </w:p>
        </w:tc>
        <w:tc>
          <w:tcPr>
            <w:tcW w:w="78" w:type="dxa"/>
          </w:tcPr>
          <w:p w14:paraId="315E55E7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0B125C0F" w14:textId="77777777" w:rsidR="008F52DF" w:rsidRPr="00105349" w:rsidRDefault="008F52DF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A625675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9BAA63" w14:textId="023D3D4D" w:rsidR="008F52DF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436</w:t>
            </w:r>
          </w:p>
        </w:tc>
      </w:tr>
      <w:tr w:rsidR="008F52DF" w:rsidRPr="00105349" w14:paraId="27CC2DC1" w14:textId="77777777" w:rsidTr="00280CA7">
        <w:tc>
          <w:tcPr>
            <w:tcW w:w="4005" w:type="dxa"/>
          </w:tcPr>
          <w:p w14:paraId="58E9D751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1DF6187E" w14:textId="5EF36CA6" w:rsidR="008F52DF" w:rsidRPr="00105349" w:rsidRDefault="00105349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51659FE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45870BF0" w14:textId="0E069B90" w:rsidR="008F52DF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B1F26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762</w:t>
            </w:r>
            <w:r w:rsidR="004B1F26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78" w:type="dxa"/>
          </w:tcPr>
          <w:p w14:paraId="68E1C589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38640052" w14:textId="05009EE3" w:rsidR="008F52DF" w:rsidRPr="00105349" w:rsidRDefault="00105349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6F6D24AD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924E759" w14:textId="051E3237" w:rsidR="008F52DF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624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</w:p>
        </w:tc>
      </w:tr>
      <w:tr w:rsidR="008F52DF" w:rsidRPr="00105349" w14:paraId="61BBCF23" w14:textId="77777777" w:rsidTr="00280CA7">
        <w:tc>
          <w:tcPr>
            <w:tcW w:w="4005" w:type="dxa"/>
          </w:tcPr>
          <w:p w14:paraId="5F041895" w14:textId="77777777" w:rsidR="008F52DF" w:rsidRPr="00105349" w:rsidRDefault="008F52DF" w:rsidP="008F52DF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3B2FF34E" w14:textId="77777777" w:rsidR="008F52DF" w:rsidRPr="00105349" w:rsidRDefault="008F52DF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995D5BF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435D521" w14:textId="77777777" w:rsidR="008F52DF" w:rsidRPr="00105349" w:rsidRDefault="008F52DF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603E3D89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4ECB95D9" w14:textId="77777777" w:rsidR="008F52DF" w:rsidRPr="00105349" w:rsidRDefault="008F52DF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734080F1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9F98F6" w14:textId="77777777" w:rsidR="008F52DF" w:rsidRPr="00105349" w:rsidRDefault="008F52DF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F52DF" w:rsidRPr="00105349" w14:paraId="48F1C124" w14:textId="77777777" w:rsidTr="00280CA7">
        <w:tc>
          <w:tcPr>
            <w:tcW w:w="4005" w:type="dxa"/>
          </w:tcPr>
          <w:p w14:paraId="7D064D46" w14:textId="77777777" w:rsidR="008F52DF" w:rsidRPr="00105349" w:rsidRDefault="008F52DF" w:rsidP="008F52DF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75CF7548" w14:textId="77777777" w:rsidR="008F52DF" w:rsidRPr="00105349" w:rsidRDefault="008F52DF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2D338ED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C3BB9FB" w14:textId="361C1503" w:rsidR="008F52DF" w:rsidRPr="00105349" w:rsidRDefault="004B1F26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485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997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4A5AC2E0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16F2EC69" w14:textId="77777777" w:rsidR="008F52DF" w:rsidRPr="00105349" w:rsidRDefault="008F52DF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0064343E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34D590" w14:textId="495C4655" w:rsidR="008F52DF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</w:p>
        </w:tc>
      </w:tr>
      <w:tr w:rsidR="008F52DF" w:rsidRPr="00105349" w14:paraId="5C641F4F" w14:textId="77777777" w:rsidTr="00280CA7">
        <w:tc>
          <w:tcPr>
            <w:tcW w:w="4005" w:type="dxa"/>
          </w:tcPr>
          <w:p w14:paraId="7D8B6368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7718B1C" w14:textId="34710627" w:rsidR="008F52DF" w:rsidRPr="00105349" w:rsidRDefault="00105349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4B1F26" w:rsidRPr="001053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91" w:type="dxa"/>
          </w:tcPr>
          <w:p w14:paraId="09F2949B" w14:textId="77777777" w:rsidR="008F52DF" w:rsidRPr="00105349" w:rsidRDefault="008F52DF" w:rsidP="008F52D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A3BB335" w14:textId="4DE88FFC" w:rsidR="008F52DF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B1F26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</w:t>
            </w:r>
            <w:r w:rsidR="004B1F26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797</w:t>
            </w:r>
          </w:p>
        </w:tc>
        <w:tc>
          <w:tcPr>
            <w:tcW w:w="78" w:type="dxa"/>
          </w:tcPr>
          <w:p w14:paraId="1F56DB3D" w14:textId="77777777" w:rsidR="008F52DF" w:rsidRPr="00105349" w:rsidRDefault="008F52DF" w:rsidP="008F52D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6225649C" w14:textId="324B0ABB" w:rsidR="008F52DF" w:rsidRPr="00105349" w:rsidRDefault="00105349" w:rsidP="008F52D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0876BC" w:rsidRPr="001053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84" w:type="dxa"/>
          </w:tcPr>
          <w:p w14:paraId="4F91B061" w14:textId="77777777" w:rsidR="008F52DF" w:rsidRPr="00105349" w:rsidRDefault="008F52DF" w:rsidP="008F52D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284ECF" w14:textId="116D4FCF" w:rsidR="008F52DF" w:rsidRPr="00105349" w:rsidRDefault="00105349" w:rsidP="00495AC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636</w:t>
            </w:r>
            <w:r w:rsidR="008F52D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985</w:t>
            </w:r>
          </w:p>
        </w:tc>
      </w:tr>
    </w:tbl>
    <w:p w14:paraId="1FB6BBF2" w14:textId="77777777" w:rsidR="00FE5833" w:rsidRPr="00105349" w:rsidRDefault="00FE5833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9BBA24F" w14:textId="77777777" w:rsidR="000876BC" w:rsidRPr="00105349" w:rsidRDefault="000876BC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8821EA3" w14:textId="36A1D6D6" w:rsidR="000876BC" w:rsidRPr="00105349" w:rsidRDefault="000876BC" w:rsidP="000876BC">
      <w:pPr>
        <w:ind w:left="547" w:right="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105349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0876BC" w:rsidRPr="00105349" w14:paraId="6C2E9345" w14:textId="77777777" w:rsidTr="00280CA7">
        <w:tc>
          <w:tcPr>
            <w:tcW w:w="4014" w:type="dxa"/>
          </w:tcPr>
          <w:p w14:paraId="02DE0A84" w14:textId="77777777" w:rsidR="000876BC" w:rsidRPr="00105349" w:rsidRDefault="000876BC" w:rsidP="00280CA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1B461F61" w14:textId="77777777" w:rsidR="000876BC" w:rsidRPr="00105349" w:rsidRDefault="000876BC" w:rsidP="00280CA7">
            <w:pPr>
              <w:pStyle w:val="acctfourfigures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876BC" w:rsidRPr="00105349" w14:paraId="39F63346" w14:textId="77777777" w:rsidTr="00280CA7">
        <w:tc>
          <w:tcPr>
            <w:tcW w:w="4014" w:type="dxa"/>
          </w:tcPr>
          <w:p w14:paraId="51D4B667" w14:textId="77777777" w:rsidR="000876BC" w:rsidRPr="00105349" w:rsidRDefault="000876BC" w:rsidP="00280CA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8665C77" w14:textId="3E9FCEFF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สำหรับงวดหกเดือนสิ้นสุดวันที่</w:t>
            </w:r>
          </w:p>
        </w:tc>
      </w:tr>
      <w:tr w:rsidR="000876BC" w:rsidRPr="00105349" w14:paraId="1356A774" w14:textId="77777777" w:rsidTr="00280CA7">
        <w:tc>
          <w:tcPr>
            <w:tcW w:w="4014" w:type="dxa"/>
          </w:tcPr>
          <w:p w14:paraId="3519C971" w14:textId="77777777" w:rsidR="000876BC" w:rsidRPr="00105349" w:rsidRDefault="000876BC" w:rsidP="00280CA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3951B2B1" w14:textId="427FFB59" w:rsidR="000876BC" w:rsidRPr="00105349" w:rsidRDefault="00105349" w:rsidP="00280CA7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0876BC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0876BC"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มิถุนายน</w:t>
            </w:r>
            <w:r w:rsidR="000876BC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78" w:type="dxa"/>
          </w:tcPr>
          <w:p w14:paraId="0E410473" w14:textId="77777777" w:rsidR="000876BC" w:rsidRPr="00105349" w:rsidRDefault="000876BC" w:rsidP="00280CA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6F546293" w14:textId="39AC91A1" w:rsidR="000876BC" w:rsidRPr="00105349" w:rsidRDefault="00105349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0876BC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0876BC"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มิถุนายน</w:t>
            </w:r>
            <w:r w:rsidR="000876BC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2566</w:t>
            </w:r>
          </w:p>
        </w:tc>
      </w:tr>
      <w:tr w:rsidR="000876BC" w:rsidRPr="00105349" w14:paraId="3D9D783D" w14:textId="77777777" w:rsidTr="00280CA7">
        <w:tc>
          <w:tcPr>
            <w:tcW w:w="4014" w:type="dxa"/>
          </w:tcPr>
          <w:p w14:paraId="7E62BEF7" w14:textId="77777777" w:rsidR="000876BC" w:rsidRPr="00105349" w:rsidRDefault="000876BC" w:rsidP="00280CA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D4501EB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4B675555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56418A39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2B609F93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34D68F56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2645B447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B21E00F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0876BC" w:rsidRPr="00105349" w14:paraId="75AF4F26" w14:textId="77777777" w:rsidTr="00280CA7">
        <w:tc>
          <w:tcPr>
            <w:tcW w:w="4014" w:type="dxa"/>
          </w:tcPr>
          <w:p w14:paraId="5D1A9F5D" w14:textId="77777777" w:rsidR="000876BC" w:rsidRPr="00105349" w:rsidRDefault="000876BC" w:rsidP="00280CA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1609F81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52D40735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2B2552F3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51EBEDD2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630F7E4F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646D818D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80FEACB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94352F" w:rsidRPr="00105349" w14:paraId="62BB37AB" w14:textId="77777777" w:rsidTr="00280CA7">
        <w:tc>
          <w:tcPr>
            <w:tcW w:w="4014" w:type="dxa"/>
            <w:shd w:val="clear" w:color="auto" w:fill="auto"/>
          </w:tcPr>
          <w:p w14:paraId="617C6A1A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  <w:shd w:val="clear" w:color="auto" w:fill="auto"/>
          </w:tcPr>
          <w:p w14:paraId="7CFF46AD" w14:textId="77777777" w:rsidR="0094352F" w:rsidRPr="00105349" w:rsidRDefault="0094352F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684755E1" w14:textId="77777777" w:rsidR="0094352F" w:rsidRPr="00105349" w:rsidRDefault="0094352F" w:rsidP="009435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</w:tcPr>
          <w:p w14:paraId="13B67C79" w14:textId="4F9D743F" w:rsidR="0094352F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2F2106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691</w:t>
            </w:r>
            <w:r w:rsidR="002F2106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886</w:t>
            </w:r>
          </w:p>
        </w:tc>
        <w:tc>
          <w:tcPr>
            <w:tcW w:w="78" w:type="dxa"/>
            <w:shd w:val="clear" w:color="auto" w:fill="auto"/>
          </w:tcPr>
          <w:p w14:paraId="5AD1D85D" w14:textId="77777777" w:rsidR="0094352F" w:rsidRPr="00105349" w:rsidRDefault="0094352F" w:rsidP="009435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3F6660A5" w14:textId="77777777" w:rsidR="0094352F" w:rsidRPr="00105349" w:rsidRDefault="0094352F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55967341" w14:textId="77777777" w:rsidR="0094352F" w:rsidRPr="00105349" w:rsidRDefault="0094352F" w:rsidP="009435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07D0723D" w14:textId="0EBB24A9" w:rsidR="0094352F" w:rsidRPr="00105349" w:rsidRDefault="00105349" w:rsidP="0094352F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474</w:t>
            </w:r>
          </w:p>
        </w:tc>
      </w:tr>
      <w:tr w:rsidR="0094352F" w:rsidRPr="00105349" w14:paraId="179A9118" w14:textId="77777777" w:rsidTr="00280CA7">
        <w:tc>
          <w:tcPr>
            <w:tcW w:w="4014" w:type="dxa"/>
            <w:shd w:val="clear" w:color="auto" w:fill="auto"/>
          </w:tcPr>
          <w:p w14:paraId="43538D16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77586965" w14:textId="77777777" w:rsidR="0094352F" w:rsidRPr="00105349" w:rsidRDefault="0094352F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15D030D2" w14:textId="77777777" w:rsidR="0094352F" w:rsidRPr="00105349" w:rsidRDefault="0094352F" w:rsidP="009435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6EED95C5" w14:textId="3279F94A" w:rsidR="0094352F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2F2106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576</w:t>
            </w:r>
            <w:r w:rsidR="002F2106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597</w:t>
            </w:r>
          </w:p>
        </w:tc>
        <w:tc>
          <w:tcPr>
            <w:tcW w:w="78" w:type="dxa"/>
            <w:shd w:val="clear" w:color="auto" w:fill="auto"/>
          </w:tcPr>
          <w:p w14:paraId="2B978A39" w14:textId="77777777" w:rsidR="0094352F" w:rsidRPr="00105349" w:rsidRDefault="0094352F" w:rsidP="009435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6F9E76A9" w14:textId="77777777" w:rsidR="0094352F" w:rsidRPr="00105349" w:rsidRDefault="0094352F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2D3B15F3" w14:textId="77777777" w:rsidR="0094352F" w:rsidRPr="00105349" w:rsidRDefault="0094352F" w:rsidP="009435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4EC5DC20" w14:textId="74E94953" w:rsidR="0094352F" w:rsidRPr="00105349" w:rsidRDefault="00105349" w:rsidP="0094352F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839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753</w:t>
            </w:r>
          </w:p>
        </w:tc>
      </w:tr>
      <w:tr w:rsidR="0094352F" w:rsidRPr="00105349" w14:paraId="2D49B425" w14:textId="77777777" w:rsidTr="00280CA7">
        <w:tc>
          <w:tcPr>
            <w:tcW w:w="4014" w:type="dxa"/>
          </w:tcPr>
          <w:p w14:paraId="1FBCF48D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2EFE8CDB" w14:textId="77777777" w:rsidR="0094352F" w:rsidRPr="00105349" w:rsidRDefault="0094352F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766E79E8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747BD02" w14:textId="6388D4FD" w:rsidR="0094352F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2F2106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268</w:t>
            </w:r>
            <w:r w:rsidR="002F2106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483</w:t>
            </w:r>
          </w:p>
        </w:tc>
        <w:tc>
          <w:tcPr>
            <w:tcW w:w="78" w:type="dxa"/>
          </w:tcPr>
          <w:p w14:paraId="662AB5CA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F8CEBD7" w14:textId="77777777" w:rsidR="0094352F" w:rsidRPr="00105349" w:rsidRDefault="0094352F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2C404856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923CBAE" w14:textId="5DFD3138" w:rsidR="0094352F" w:rsidRPr="00105349" w:rsidRDefault="00105349" w:rsidP="0094352F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227</w:t>
            </w:r>
          </w:p>
        </w:tc>
      </w:tr>
      <w:tr w:rsidR="0094352F" w:rsidRPr="00105349" w14:paraId="40C3556E" w14:textId="77777777" w:rsidTr="00280CA7">
        <w:tc>
          <w:tcPr>
            <w:tcW w:w="4014" w:type="dxa"/>
          </w:tcPr>
          <w:p w14:paraId="7F90B26C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6D19E845" w14:textId="532D3ADF" w:rsidR="0094352F" w:rsidRPr="00105349" w:rsidRDefault="00105349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196236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15F095D5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49B0BC1C" w14:textId="4559A450" w:rsidR="0094352F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2F2106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218</w:t>
            </w:r>
            <w:r w:rsidR="002F2106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382</w:t>
            </w:r>
          </w:p>
        </w:tc>
        <w:tc>
          <w:tcPr>
            <w:tcW w:w="78" w:type="dxa"/>
          </w:tcPr>
          <w:p w14:paraId="1C2D4CB3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0E4304B" w14:textId="03303021" w:rsidR="0094352F" w:rsidRPr="00105349" w:rsidRDefault="00105349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196236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1D1D68BE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0C47FD0B" w14:textId="2ABF50D5" w:rsidR="0094352F" w:rsidRPr="00105349" w:rsidRDefault="00105349" w:rsidP="0094352F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046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</w:p>
        </w:tc>
      </w:tr>
      <w:tr w:rsidR="0094352F" w:rsidRPr="00105349" w14:paraId="3A28FE23" w14:textId="77777777" w:rsidTr="00280CA7">
        <w:tc>
          <w:tcPr>
            <w:tcW w:w="4014" w:type="dxa"/>
          </w:tcPr>
          <w:p w14:paraId="20B12CE9" w14:textId="77777777" w:rsidR="0094352F" w:rsidRPr="00105349" w:rsidRDefault="0094352F" w:rsidP="0094352F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4814B937" w14:textId="77777777" w:rsidR="0094352F" w:rsidRPr="00105349" w:rsidRDefault="0094352F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5E125343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00111AD8" w14:textId="77777777" w:rsidR="0094352F" w:rsidRPr="00105349" w:rsidRDefault="0094352F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2B3F7A5B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D45BD24" w14:textId="77777777" w:rsidR="0094352F" w:rsidRPr="00105349" w:rsidRDefault="0094352F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3775EB84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41D8EDD6" w14:textId="77777777" w:rsidR="0094352F" w:rsidRPr="00105349" w:rsidRDefault="0094352F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4352F" w:rsidRPr="00105349" w14:paraId="2077A24F" w14:textId="77777777" w:rsidTr="00280CA7">
        <w:tc>
          <w:tcPr>
            <w:tcW w:w="4014" w:type="dxa"/>
          </w:tcPr>
          <w:p w14:paraId="51AA64EC" w14:textId="77777777" w:rsidR="0094352F" w:rsidRPr="00105349" w:rsidRDefault="0094352F" w:rsidP="0094352F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10EE9445" w14:textId="77777777" w:rsidR="0094352F" w:rsidRPr="00105349" w:rsidRDefault="0094352F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2BBAC913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37C0A59C" w14:textId="1E94A6EE" w:rsidR="0094352F" w:rsidRPr="00105349" w:rsidRDefault="002F2106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641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785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749E24FD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71FDFD83" w14:textId="77777777" w:rsidR="0094352F" w:rsidRPr="00105349" w:rsidRDefault="0094352F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37F37151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114F0B78" w14:textId="37F32B34" w:rsidR="0094352F" w:rsidRPr="00105349" w:rsidRDefault="0094352F" w:rsidP="0094352F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206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379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4352F" w:rsidRPr="00105349" w14:paraId="24629CD4" w14:textId="77777777" w:rsidTr="00280CA7">
        <w:tc>
          <w:tcPr>
            <w:tcW w:w="4014" w:type="dxa"/>
          </w:tcPr>
          <w:p w14:paraId="289A6E84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478E922C" w14:textId="1E1B673B" w:rsidR="0094352F" w:rsidRPr="00105349" w:rsidRDefault="00105349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2F2106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91" w:type="dxa"/>
          </w:tcPr>
          <w:p w14:paraId="438A821E" w14:textId="77777777" w:rsidR="0094352F" w:rsidRPr="00105349" w:rsidRDefault="0094352F" w:rsidP="009435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3AE9476" w14:textId="080038E6" w:rsidR="0094352F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2F2106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576</w:t>
            </w:r>
            <w:r w:rsidR="002F2106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597</w:t>
            </w:r>
          </w:p>
        </w:tc>
        <w:tc>
          <w:tcPr>
            <w:tcW w:w="78" w:type="dxa"/>
          </w:tcPr>
          <w:p w14:paraId="4B824B5B" w14:textId="77777777" w:rsidR="0094352F" w:rsidRPr="00105349" w:rsidRDefault="0094352F" w:rsidP="0094352F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6091CFC0" w14:textId="0E46714D" w:rsidR="0094352F" w:rsidRPr="00105349" w:rsidRDefault="00105349" w:rsidP="009435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A14AE2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</w:t>
            </w:r>
          </w:p>
        </w:tc>
        <w:tc>
          <w:tcPr>
            <w:tcW w:w="84" w:type="dxa"/>
          </w:tcPr>
          <w:p w14:paraId="54DBF5F4" w14:textId="77777777" w:rsidR="0094352F" w:rsidRPr="00105349" w:rsidRDefault="0094352F" w:rsidP="009435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5777F7D" w14:textId="35C033F3" w:rsidR="0094352F" w:rsidRPr="00105349" w:rsidRDefault="00105349" w:rsidP="0094352F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839</w:t>
            </w:r>
            <w:r w:rsidR="0094352F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753</w:t>
            </w:r>
          </w:p>
        </w:tc>
      </w:tr>
    </w:tbl>
    <w:p w14:paraId="76273041" w14:textId="77777777" w:rsidR="000876BC" w:rsidRPr="00105349" w:rsidRDefault="000876BC" w:rsidP="000876BC">
      <w:pPr>
        <w:spacing w:before="240"/>
        <w:ind w:left="547" w:right="-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05349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5"/>
        <w:gridCol w:w="989"/>
        <w:gridCol w:w="91"/>
        <w:gridCol w:w="1273"/>
        <w:gridCol w:w="78"/>
        <w:gridCol w:w="996"/>
        <w:gridCol w:w="84"/>
        <w:gridCol w:w="1260"/>
      </w:tblGrid>
      <w:tr w:rsidR="000876BC" w:rsidRPr="00105349" w14:paraId="3B1D71C4" w14:textId="77777777" w:rsidTr="00280CA7">
        <w:tc>
          <w:tcPr>
            <w:tcW w:w="4005" w:type="dxa"/>
          </w:tcPr>
          <w:p w14:paraId="58731324" w14:textId="77777777" w:rsidR="000876BC" w:rsidRPr="00105349" w:rsidRDefault="000876BC" w:rsidP="00280CA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51B22AB6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76BC" w:rsidRPr="00105349" w14:paraId="631CA82B" w14:textId="77777777" w:rsidTr="00280CA7">
        <w:tc>
          <w:tcPr>
            <w:tcW w:w="4005" w:type="dxa"/>
          </w:tcPr>
          <w:p w14:paraId="73A24A63" w14:textId="77777777" w:rsidR="000876BC" w:rsidRPr="00105349" w:rsidRDefault="000876BC" w:rsidP="00280CA7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340C9E2B" w14:textId="012D4408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สำหรับงวดหกเดือนสิ้นสุดวันที่</w:t>
            </w:r>
          </w:p>
        </w:tc>
      </w:tr>
      <w:tr w:rsidR="000876BC" w:rsidRPr="00105349" w14:paraId="33EA7ED9" w14:textId="77777777" w:rsidTr="00280CA7">
        <w:tc>
          <w:tcPr>
            <w:tcW w:w="4005" w:type="dxa"/>
          </w:tcPr>
          <w:p w14:paraId="5D6C5D93" w14:textId="77777777" w:rsidR="000876BC" w:rsidRPr="00105349" w:rsidRDefault="000876BC" w:rsidP="00280CA7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214EB615" w14:textId="2316FFE8" w:rsidR="000876BC" w:rsidRPr="00105349" w:rsidRDefault="00105349" w:rsidP="00280CA7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0876BC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0876BC"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มิถุนายน</w:t>
            </w:r>
            <w:r w:rsidR="000876BC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78" w:type="dxa"/>
          </w:tcPr>
          <w:p w14:paraId="63AC09C3" w14:textId="77777777" w:rsidR="000876BC" w:rsidRPr="00105349" w:rsidRDefault="000876BC" w:rsidP="00280CA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59FF5847" w14:textId="42798996" w:rsidR="000876BC" w:rsidRPr="00105349" w:rsidRDefault="00105349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0876BC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0876BC"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มิถุนายน</w:t>
            </w:r>
            <w:r w:rsidR="000876BC" w:rsidRPr="0010534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2566</w:t>
            </w:r>
          </w:p>
        </w:tc>
      </w:tr>
      <w:tr w:rsidR="000876BC" w:rsidRPr="00105349" w14:paraId="51833341" w14:textId="77777777" w:rsidTr="00280CA7">
        <w:tc>
          <w:tcPr>
            <w:tcW w:w="4005" w:type="dxa"/>
          </w:tcPr>
          <w:p w14:paraId="4611299E" w14:textId="77777777" w:rsidR="000876BC" w:rsidRPr="00105349" w:rsidRDefault="000876BC" w:rsidP="00280CA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B7663A0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27D8A0B5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3C9A0058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7B0BF978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156E7811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4A00E73C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B3D871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0876BC" w:rsidRPr="00105349" w14:paraId="2445057B" w14:textId="77777777" w:rsidTr="00280CA7">
        <w:tc>
          <w:tcPr>
            <w:tcW w:w="4005" w:type="dxa"/>
          </w:tcPr>
          <w:p w14:paraId="3152140A" w14:textId="77777777" w:rsidR="000876BC" w:rsidRPr="00105349" w:rsidRDefault="000876BC" w:rsidP="00280CA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D78BCA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4C1A9B26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33BEE7AF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3DCAE71C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C110267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2395EC1B" w14:textId="77777777" w:rsidR="000876BC" w:rsidRPr="00105349" w:rsidRDefault="000876BC" w:rsidP="00280CA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8F949C" w14:textId="77777777" w:rsidR="000876BC" w:rsidRPr="00105349" w:rsidRDefault="000876BC" w:rsidP="00280CA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23567" w:rsidRPr="00105349" w14:paraId="5EA6AADA" w14:textId="77777777" w:rsidTr="00280CA7">
        <w:tc>
          <w:tcPr>
            <w:tcW w:w="4005" w:type="dxa"/>
          </w:tcPr>
          <w:p w14:paraId="06F00D3D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42389090" w14:textId="77777777" w:rsidR="00C23567" w:rsidRPr="00105349" w:rsidRDefault="00C23567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0F0EAF05" w14:textId="77777777" w:rsidR="00C23567" w:rsidRPr="00105349" w:rsidRDefault="00C23567" w:rsidP="00C2356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15D09F7" w14:textId="533D49CA" w:rsidR="00C23567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7C127C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071</w:t>
            </w:r>
            <w:r w:rsidR="007C127C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</w:t>
            </w:r>
          </w:p>
        </w:tc>
        <w:tc>
          <w:tcPr>
            <w:tcW w:w="78" w:type="dxa"/>
          </w:tcPr>
          <w:p w14:paraId="29541695" w14:textId="77777777" w:rsidR="00C23567" w:rsidRPr="00105349" w:rsidRDefault="00C23567" w:rsidP="00C2356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19F32168" w14:textId="77777777" w:rsidR="00C23567" w:rsidRPr="00105349" w:rsidRDefault="00C23567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60CAF3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1F554D01" w14:textId="77777777" w:rsidR="00C23567" w:rsidRPr="00105349" w:rsidRDefault="00C23567" w:rsidP="00C2356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77D803" w14:textId="30278F0B" w:rsidR="00C23567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997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772</w:t>
            </w:r>
          </w:p>
        </w:tc>
      </w:tr>
      <w:tr w:rsidR="00C23567" w:rsidRPr="00105349" w14:paraId="590AAED0" w14:textId="77777777" w:rsidTr="00280CA7">
        <w:tc>
          <w:tcPr>
            <w:tcW w:w="4005" w:type="dxa"/>
          </w:tcPr>
          <w:p w14:paraId="3AF55D24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7202EFCA" w14:textId="77777777" w:rsidR="00C23567" w:rsidRPr="00105349" w:rsidRDefault="00C23567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5B5FDAF" w14:textId="77777777" w:rsidR="00C23567" w:rsidRPr="00105349" w:rsidRDefault="00C23567" w:rsidP="00C2356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1D21297" w14:textId="5017353A" w:rsidR="00C23567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C127C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</w:t>
            </w:r>
            <w:r w:rsidR="007C127C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053</w:t>
            </w:r>
          </w:p>
        </w:tc>
        <w:tc>
          <w:tcPr>
            <w:tcW w:w="78" w:type="dxa"/>
          </w:tcPr>
          <w:p w14:paraId="532019F9" w14:textId="77777777" w:rsidR="00C23567" w:rsidRPr="00105349" w:rsidRDefault="00C23567" w:rsidP="00C2356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11914D9C" w14:textId="77777777" w:rsidR="00C23567" w:rsidRPr="00105349" w:rsidRDefault="00C23567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0E5B1F95" w14:textId="77777777" w:rsidR="00C23567" w:rsidRPr="00105349" w:rsidRDefault="00C23567" w:rsidP="00C2356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D75CA9" w14:textId="372B5509" w:rsidR="00C23567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270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468</w:t>
            </w:r>
          </w:p>
        </w:tc>
      </w:tr>
      <w:tr w:rsidR="00C23567" w:rsidRPr="00105349" w14:paraId="2FB9704C" w14:textId="77777777" w:rsidTr="00CD214F">
        <w:tc>
          <w:tcPr>
            <w:tcW w:w="4005" w:type="dxa"/>
          </w:tcPr>
          <w:p w14:paraId="09E13F3A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2143497F" w14:textId="77777777" w:rsidR="00C23567" w:rsidRPr="00105349" w:rsidRDefault="00C23567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2D67542C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014D6F3" w14:textId="6B36BE3D" w:rsidR="00C23567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7C127C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</w:t>
            </w:r>
            <w:r w:rsidR="007C127C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193</w:t>
            </w:r>
          </w:p>
        </w:tc>
        <w:tc>
          <w:tcPr>
            <w:tcW w:w="78" w:type="dxa"/>
          </w:tcPr>
          <w:p w14:paraId="6A87269B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5DE0EBBD" w14:textId="77777777" w:rsidR="00C23567" w:rsidRPr="00105349" w:rsidRDefault="00C23567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18C08CED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B1CB7" w14:textId="45ABFB2B" w:rsidR="00C23567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268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</w:t>
            </w:r>
          </w:p>
        </w:tc>
      </w:tr>
      <w:tr w:rsidR="00C23567" w:rsidRPr="00105349" w14:paraId="653972FC" w14:textId="77777777" w:rsidTr="00280CA7">
        <w:tc>
          <w:tcPr>
            <w:tcW w:w="4005" w:type="dxa"/>
          </w:tcPr>
          <w:p w14:paraId="7815E8F3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7B96AE35" w14:textId="7E4D25E8" w:rsidR="00C23567" w:rsidRPr="00105349" w:rsidRDefault="00105349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5EA611E0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408AA80" w14:textId="28887F80" w:rsidR="00C23567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7C127C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647</w:t>
            </w:r>
            <w:r w:rsidR="007C127C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78" w:type="dxa"/>
          </w:tcPr>
          <w:p w14:paraId="7B81A818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381A9861" w14:textId="4A7ABE8E" w:rsidR="00C23567" w:rsidRPr="00105349" w:rsidRDefault="00105349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6F549E39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46DA82" w14:textId="0F714A93" w:rsidR="00C23567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253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648</w:t>
            </w:r>
          </w:p>
        </w:tc>
      </w:tr>
      <w:tr w:rsidR="00C23567" w:rsidRPr="00105349" w14:paraId="26B57824" w14:textId="77777777" w:rsidTr="00280CA7">
        <w:tc>
          <w:tcPr>
            <w:tcW w:w="4005" w:type="dxa"/>
          </w:tcPr>
          <w:p w14:paraId="67FD0B81" w14:textId="77777777" w:rsidR="00C23567" w:rsidRPr="00105349" w:rsidRDefault="00C23567" w:rsidP="00C23567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71AF4B85" w14:textId="77777777" w:rsidR="00C23567" w:rsidRPr="00105349" w:rsidRDefault="00C23567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6CF13097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BE1F3AF" w14:textId="77777777" w:rsidR="00C23567" w:rsidRPr="00105349" w:rsidRDefault="00C23567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264E70E5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2A4DBF75" w14:textId="77777777" w:rsidR="00C23567" w:rsidRPr="00105349" w:rsidRDefault="00C23567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03B6C32D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6A3665" w14:textId="77777777" w:rsidR="00C23567" w:rsidRPr="00105349" w:rsidRDefault="00C23567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23567" w:rsidRPr="00105349" w14:paraId="6F4ECABD" w14:textId="77777777" w:rsidTr="00280CA7">
        <w:tc>
          <w:tcPr>
            <w:tcW w:w="4005" w:type="dxa"/>
          </w:tcPr>
          <w:p w14:paraId="1ACEC071" w14:textId="77777777" w:rsidR="00C23567" w:rsidRPr="00105349" w:rsidRDefault="00C23567" w:rsidP="00C23567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08B96DD8" w14:textId="77777777" w:rsidR="00C23567" w:rsidRPr="00105349" w:rsidRDefault="00C23567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CB7B330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E62095C" w14:textId="126C29D1" w:rsidR="00C23567" w:rsidRPr="00105349" w:rsidRDefault="007C127C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="00105349"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785</w:t>
            </w:r>
            <w:r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520DEEDB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7B9118A1" w14:textId="77777777" w:rsidR="00C23567" w:rsidRPr="00105349" w:rsidRDefault="00C23567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086AC6DD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5BAED5" w14:textId="77750A55" w:rsidR="00C23567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820</w:t>
            </w:r>
          </w:p>
        </w:tc>
      </w:tr>
      <w:tr w:rsidR="00C23567" w:rsidRPr="00105349" w14:paraId="33148E3F" w14:textId="77777777" w:rsidTr="00280CA7">
        <w:tc>
          <w:tcPr>
            <w:tcW w:w="4005" w:type="dxa"/>
          </w:tcPr>
          <w:p w14:paraId="3CC498B1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5D2284A8" w14:textId="0F97E16C" w:rsidR="00C23567" w:rsidRPr="00105349" w:rsidRDefault="00105349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7C127C" w:rsidRPr="001053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91" w:type="dxa"/>
          </w:tcPr>
          <w:p w14:paraId="10481061" w14:textId="77777777" w:rsidR="00C23567" w:rsidRPr="00105349" w:rsidRDefault="00C23567" w:rsidP="00C2356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7A90991" w14:textId="6EEC784E" w:rsidR="00C23567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C127C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</w:t>
            </w:r>
            <w:r w:rsidR="007C127C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053</w:t>
            </w:r>
          </w:p>
        </w:tc>
        <w:tc>
          <w:tcPr>
            <w:tcW w:w="78" w:type="dxa"/>
          </w:tcPr>
          <w:p w14:paraId="6AE0DF95" w14:textId="77777777" w:rsidR="00C23567" w:rsidRPr="00105349" w:rsidRDefault="00C23567" w:rsidP="00C2356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4FEE4426" w14:textId="4E53EC4B" w:rsidR="00C23567" w:rsidRPr="00105349" w:rsidRDefault="00105349" w:rsidP="00C235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B414B3" w:rsidRPr="001053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84" w:type="dxa"/>
          </w:tcPr>
          <w:p w14:paraId="02B94ABD" w14:textId="77777777" w:rsidR="00C23567" w:rsidRPr="00105349" w:rsidRDefault="00C23567" w:rsidP="00C2356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74DB7A" w14:textId="12714C91" w:rsidR="00C23567" w:rsidRPr="00105349" w:rsidRDefault="00105349" w:rsidP="0069647C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270</w:t>
            </w:r>
            <w:r w:rsidR="00C23567" w:rsidRPr="001053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468</w:t>
            </w:r>
          </w:p>
        </w:tc>
      </w:tr>
    </w:tbl>
    <w:p w14:paraId="5766F7EA" w14:textId="6854FE90" w:rsidR="007F0F68" w:rsidRPr="00105349" w:rsidRDefault="007F0F68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05349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bookmarkEnd w:id="24"/>
    <w:bookmarkEnd w:id="25"/>
    <w:p w14:paraId="063359B5" w14:textId="2F6821CA" w:rsidR="00AC1570" w:rsidRPr="00105349" w:rsidRDefault="00AC1570" w:rsidP="007F0F68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lastRenderedPageBreak/>
        <w:t>กำไร</w:t>
      </w:r>
      <w:r w:rsidR="002F1893" w:rsidRPr="00105349">
        <w:rPr>
          <w:rFonts w:asciiTheme="majorBidi" w:hAnsiTheme="majorBidi" w:cstheme="majorBidi"/>
          <w:b/>
          <w:bCs/>
          <w:cs/>
        </w:rPr>
        <w:t>ต่อ</w:t>
      </w:r>
      <w:r w:rsidRPr="00105349">
        <w:rPr>
          <w:rFonts w:asciiTheme="majorBidi" w:hAnsiTheme="majorBidi" w:cstheme="majorBidi"/>
          <w:b/>
          <w:bCs/>
          <w:cs/>
        </w:rPr>
        <w:t>หุ้น</w:t>
      </w:r>
      <w:r w:rsidR="001E292A" w:rsidRPr="00105349">
        <w:rPr>
          <w:rFonts w:asciiTheme="majorBidi" w:hAnsiTheme="majorBidi" w:cstheme="majorBidi"/>
          <w:b/>
          <w:bCs/>
        </w:rPr>
        <w:t xml:space="preserve"> </w:t>
      </w:r>
    </w:p>
    <w:p w14:paraId="7B052A53" w14:textId="34FF9BE9" w:rsidR="00D46C4B" w:rsidRPr="00105349" w:rsidRDefault="00AC1570" w:rsidP="00D46C4B">
      <w:pPr>
        <w:spacing w:after="120"/>
        <w:ind w:left="547" w:right="72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spacing w:val="-6"/>
          <w:cs/>
        </w:rPr>
        <w:t>กำไรต่อหุ้นขั้นพื้นฐาน</w:t>
      </w:r>
      <w:r w:rsidR="00055D6E" w:rsidRPr="00105349">
        <w:rPr>
          <w:rFonts w:asciiTheme="majorBidi" w:hAnsiTheme="majorBidi" w:cstheme="majorBidi"/>
          <w:cs/>
        </w:rPr>
        <w:t>สำหรับ</w:t>
      </w:r>
      <w:r w:rsidR="00EB7092" w:rsidRPr="00105349">
        <w:rPr>
          <w:rFonts w:asciiTheme="majorBidi" w:hAnsiTheme="majorBidi" w:cstheme="majorBidi"/>
          <w:cs/>
        </w:rPr>
        <w:t xml:space="preserve">งวดสามเดือนและหกเดือนสิ้นสุดวันที่ </w:t>
      </w:r>
      <w:r w:rsidR="00105349" w:rsidRPr="00105349">
        <w:rPr>
          <w:rFonts w:asciiTheme="majorBidi" w:hAnsiTheme="majorBidi" w:cstheme="majorBidi"/>
        </w:rPr>
        <w:t>30</w:t>
      </w:r>
      <w:r w:rsidR="00EB7092" w:rsidRPr="00105349">
        <w:rPr>
          <w:rFonts w:asciiTheme="majorBidi" w:hAnsiTheme="majorBidi" w:cstheme="majorBidi"/>
          <w:cs/>
        </w:rPr>
        <w:t xml:space="preserve"> มิถุนายน</w:t>
      </w:r>
      <w:r w:rsidR="00EA1B9F" w:rsidRPr="00105349">
        <w:rPr>
          <w:rFonts w:asciiTheme="majorBidi" w:hAnsiTheme="majorBidi" w:cstheme="majorBidi"/>
          <w:cs/>
        </w:rPr>
        <w:t xml:space="preserve"> </w:t>
      </w:r>
      <w:r w:rsidR="00105349" w:rsidRPr="00105349">
        <w:rPr>
          <w:rFonts w:asciiTheme="majorBidi" w:hAnsiTheme="majorBidi" w:cstheme="majorBidi"/>
        </w:rPr>
        <w:t>2567</w:t>
      </w:r>
      <w:r w:rsidR="00EA1B9F" w:rsidRPr="00105349">
        <w:rPr>
          <w:rFonts w:asciiTheme="majorBidi" w:hAnsiTheme="majorBidi" w:cstheme="majorBidi"/>
        </w:rPr>
        <w:t xml:space="preserve"> </w:t>
      </w:r>
      <w:r w:rsidR="00545DE8" w:rsidRPr="00105349">
        <w:rPr>
          <w:rFonts w:asciiTheme="majorBidi" w:hAnsiTheme="majorBidi" w:cstheme="majorBidi"/>
          <w:spacing w:val="-4"/>
          <w:cs/>
        </w:rPr>
        <w:t xml:space="preserve">และ </w:t>
      </w:r>
      <w:r w:rsidR="00105349" w:rsidRPr="00105349">
        <w:rPr>
          <w:rFonts w:asciiTheme="majorBidi" w:hAnsiTheme="majorBidi" w:cstheme="majorBidi"/>
          <w:spacing w:val="-4"/>
        </w:rPr>
        <w:t>2566</w:t>
      </w:r>
      <w:r w:rsidR="00545DE8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6"/>
          <w:cs/>
        </w:rPr>
        <w:t>คำนวณโดยการนำ</w:t>
      </w:r>
      <w:r w:rsidRPr="00105349">
        <w:rPr>
          <w:rFonts w:asciiTheme="majorBidi" w:hAnsiTheme="majorBidi" w:cstheme="majorBidi"/>
          <w:cs/>
        </w:rPr>
        <w:t>กำไรสำหรับ</w:t>
      </w:r>
      <w:r w:rsidR="00CB633A" w:rsidRPr="00105349">
        <w:rPr>
          <w:rFonts w:asciiTheme="majorBidi" w:hAnsiTheme="majorBidi" w:cstheme="majorBidi"/>
          <w:cs/>
        </w:rPr>
        <w:t>งวด</w:t>
      </w:r>
      <w:r w:rsidRPr="00105349">
        <w:rPr>
          <w:rFonts w:asciiTheme="majorBidi" w:hAnsiTheme="majorBidi" w:cstheme="majorBidi"/>
          <w:cs/>
        </w:rPr>
        <w:t>ที่เป็นส่วนของ</w:t>
      </w:r>
      <w:r w:rsidR="0010777A" w:rsidRPr="00105349">
        <w:rPr>
          <w:rFonts w:asciiTheme="majorBidi" w:hAnsiTheme="majorBidi" w:cstheme="majorBidi"/>
          <w:cs/>
        </w:rPr>
        <w:t>กลุ่ม</w:t>
      </w:r>
      <w:r w:rsidRPr="00105349">
        <w:rPr>
          <w:rFonts w:asciiTheme="majorBidi" w:hAnsiTheme="majorBidi" w:cstheme="majorBidi"/>
          <w:cs/>
        </w:rPr>
        <w:t>บริษัท</w:t>
      </w:r>
      <w:r w:rsidR="00D46C4B" w:rsidRPr="00105349">
        <w:rPr>
          <w:rFonts w:asciiTheme="majorBidi" w:hAnsiTheme="majorBidi" w:cstheme="majorBidi"/>
          <w:cs/>
        </w:rPr>
        <w:t xml:space="preserve"> </w:t>
      </w:r>
      <w:r w:rsidR="0010777A" w:rsidRPr="00105349">
        <w:rPr>
          <w:rFonts w:asciiTheme="majorBidi" w:hAnsiTheme="majorBidi" w:cstheme="majorBidi"/>
          <w:cs/>
        </w:rPr>
        <w:t>และ</w:t>
      </w:r>
      <w:r w:rsidR="00D46C4B" w:rsidRPr="00105349">
        <w:rPr>
          <w:rFonts w:asciiTheme="majorBidi" w:hAnsiTheme="majorBidi" w:cstheme="majorBidi"/>
          <w:cs/>
        </w:rPr>
        <w:t>บริษัท</w:t>
      </w:r>
      <w:r w:rsidRPr="00105349">
        <w:rPr>
          <w:rFonts w:asciiTheme="majorBidi" w:hAnsiTheme="majorBidi" w:cstheme="majorBidi"/>
          <w:cs/>
        </w:rPr>
        <w:t>หารด้วยจำนวนหุ้นสามัญที่ออกจำหน่ายแล้วระหว่าง</w:t>
      </w:r>
      <w:r w:rsidR="00CB633A" w:rsidRPr="00105349">
        <w:rPr>
          <w:rFonts w:asciiTheme="majorBidi" w:hAnsiTheme="majorBidi" w:cstheme="majorBidi"/>
          <w:cs/>
        </w:rPr>
        <w:t>งวด</w:t>
      </w:r>
      <w:r w:rsidRPr="00105349">
        <w:rPr>
          <w:rFonts w:asciiTheme="majorBidi" w:hAnsiTheme="majorBidi" w:cstheme="majorBidi"/>
          <w:cs/>
        </w:rPr>
        <w:t>ในแต่</w:t>
      </w:r>
      <w:r w:rsidR="00036281" w:rsidRPr="00105349">
        <w:rPr>
          <w:rFonts w:asciiTheme="majorBidi" w:hAnsiTheme="majorBidi" w:cstheme="majorBidi"/>
          <w:cs/>
        </w:rPr>
        <w:t>ละ</w:t>
      </w:r>
      <w:r w:rsidR="00CB633A" w:rsidRPr="00105349">
        <w:rPr>
          <w:rFonts w:asciiTheme="majorBidi" w:hAnsiTheme="majorBidi" w:cstheme="majorBidi"/>
          <w:cs/>
        </w:rPr>
        <w:t>งวด</w:t>
      </w:r>
      <w:r w:rsidR="00036281" w:rsidRPr="00105349">
        <w:rPr>
          <w:rFonts w:asciiTheme="majorBidi" w:hAnsiTheme="majorBidi" w:cstheme="majorBidi"/>
          <w:cs/>
        </w:rPr>
        <w:t>โดยวิธีถัวเฉลี่ยถ่วงน้ำหนัก</w:t>
      </w:r>
      <w:r w:rsidRPr="00105349">
        <w:rPr>
          <w:rFonts w:asciiTheme="majorBidi" w:hAnsiTheme="majorBidi" w:cstheme="majorBidi"/>
          <w:cs/>
        </w:rPr>
        <w:t>แสดงการคำนวณดังนี้</w:t>
      </w:r>
    </w:p>
    <w:tbl>
      <w:tblPr>
        <w:tblW w:w="4778" w:type="pct"/>
        <w:tblInd w:w="534" w:type="dxa"/>
        <w:tblLook w:val="04A0" w:firstRow="1" w:lastRow="0" w:firstColumn="1" w:lastColumn="0" w:noHBand="0" w:noVBand="1"/>
      </w:tblPr>
      <w:tblGrid>
        <w:gridCol w:w="5227"/>
        <w:gridCol w:w="1629"/>
        <w:gridCol w:w="350"/>
        <w:gridCol w:w="1629"/>
      </w:tblGrid>
      <w:tr w:rsidR="0045229A" w:rsidRPr="00105349" w14:paraId="0DB4A22D" w14:textId="77777777" w:rsidTr="00F01799">
        <w:trPr>
          <w:tblHeader/>
        </w:trPr>
        <w:tc>
          <w:tcPr>
            <w:tcW w:w="2958" w:type="pct"/>
            <w:shd w:val="clear" w:color="auto" w:fill="auto"/>
            <w:vAlign w:val="center"/>
          </w:tcPr>
          <w:p w14:paraId="1035AD7D" w14:textId="77777777" w:rsidR="0045229A" w:rsidRPr="00105349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bookmarkStart w:id="26" w:name="_Hlk65853481"/>
          </w:p>
        </w:tc>
        <w:tc>
          <w:tcPr>
            <w:tcW w:w="2042" w:type="pct"/>
            <w:gridSpan w:val="3"/>
          </w:tcPr>
          <w:p w14:paraId="764D4749" w14:textId="77777777" w:rsidR="0045229A" w:rsidRPr="00105349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D05AD" w:rsidRPr="00105349" w14:paraId="2ABE6CDA" w14:textId="77777777" w:rsidTr="00F01799">
        <w:trPr>
          <w:tblHeader/>
        </w:trPr>
        <w:tc>
          <w:tcPr>
            <w:tcW w:w="2958" w:type="pct"/>
            <w:shd w:val="clear" w:color="auto" w:fill="auto"/>
          </w:tcPr>
          <w:p w14:paraId="65BE4620" w14:textId="77777777" w:rsidR="009D05AD" w:rsidRPr="00105349" w:rsidRDefault="009D05AD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2" w:type="pct"/>
            <w:gridSpan w:val="3"/>
            <w:shd w:val="clear" w:color="auto" w:fill="auto"/>
          </w:tcPr>
          <w:p w14:paraId="4F953927" w14:textId="7C178445" w:rsidR="009D05AD" w:rsidRPr="00105349" w:rsidRDefault="005811C9" w:rsidP="0045423F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="000C7BE4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="000C7BE4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45229A" w:rsidRPr="00105349" w14:paraId="57D0EC60" w14:textId="77777777" w:rsidTr="00F01799">
        <w:trPr>
          <w:tblHeader/>
        </w:trPr>
        <w:tc>
          <w:tcPr>
            <w:tcW w:w="2958" w:type="pct"/>
            <w:shd w:val="clear" w:color="auto" w:fill="auto"/>
          </w:tcPr>
          <w:p w14:paraId="6662BF4F" w14:textId="77777777" w:rsidR="0045229A" w:rsidRPr="00105349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</w:tcPr>
          <w:p w14:paraId="75522AEA" w14:textId="0644952B" w:rsidR="0045229A" w:rsidRPr="00105349" w:rsidRDefault="00105349" w:rsidP="0045423F">
            <w:pPr>
              <w:pStyle w:val="ListParagraph"/>
              <w:ind w:left="360" w:right="-90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98" w:type="pct"/>
          </w:tcPr>
          <w:p w14:paraId="6C453E74" w14:textId="77777777" w:rsidR="0045229A" w:rsidRPr="00105349" w:rsidRDefault="0045229A" w:rsidP="0045423F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shd w:val="clear" w:color="auto" w:fill="auto"/>
          </w:tcPr>
          <w:p w14:paraId="3779D443" w14:textId="489F43D3" w:rsidR="0045229A" w:rsidRPr="00105349" w:rsidRDefault="00105349" w:rsidP="0045423F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2566</w:t>
            </w:r>
          </w:p>
        </w:tc>
      </w:tr>
      <w:tr w:rsidR="00FC730D" w:rsidRPr="00105349" w14:paraId="67E7525A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0508F725" w14:textId="77777777" w:rsidR="00FC730D" w:rsidRPr="00105349" w:rsidRDefault="00FC730D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43FDF8DE" w14:textId="77777777" w:rsidR="00FC730D" w:rsidRPr="00105349" w:rsidRDefault="00FC730D" w:rsidP="0045423F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" w:type="pct"/>
          </w:tcPr>
          <w:p w14:paraId="01413FDC" w14:textId="77777777" w:rsidR="00FC730D" w:rsidRPr="00105349" w:rsidRDefault="00FC730D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3F3B7AEB" w14:textId="77777777" w:rsidR="00FC730D" w:rsidRPr="00105349" w:rsidRDefault="00FC730D" w:rsidP="0045423F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2103" w:rsidRPr="00105349" w14:paraId="74625F93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304F28DA" w14:textId="77777777" w:rsidR="00C92103" w:rsidRPr="00105349" w:rsidRDefault="00C92103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DF0B16" w14:textId="312BE54B" w:rsidR="00C92103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198" w:type="pct"/>
          </w:tcPr>
          <w:p w14:paraId="72B9274D" w14:textId="77777777" w:rsidR="00C92103" w:rsidRPr="00105349" w:rsidRDefault="00C92103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25ACC8" w14:textId="63B6F1B1" w:rsidR="00C92103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</w:tr>
      <w:tr w:rsidR="00D42F5E" w:rsidRPr="00105349" w14:paraId="5748858B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7CF99252" w14:textId="33819F0D" w:rsidR="00D42F5E" w:rsidRPr="00105349" w:rsidRDefault="00D42F5E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(หุ้น)</w:t>
            </w: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F40D0" w14:textId="67326AA1" w:rsidR="00D42F5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98" w:type="pct"/>
          </w:tcPr>
          <w:p w14:paraId="00162A22" w14:textId="77777777" w:rsidR="00D42F5E" w:rsidRPr="00105349" w:rsidRDefault="00D42F5E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5B0129" w14:textId="49DA4FEB" w:rsidR="00D42F5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42F5E" w:rsidRPr="00105349" w14:paraId="705EBC5F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14381285" w14:textId="77777777" w:rsidR="00D42F5E" w:rsidRPr="00105349" w:rsidRDefault="00D42F5E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462B36CE" w14:textId="4B4442A8" w:rsidR="00D42F5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02E26969" w14:textId="77777777" w:rsidR="00D42F5E" w:rsidRPr="00105349" w:rsidRDefault="00D42F5E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42F29C30" w14:textId="126576A2" w:rsidR="00D42F5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67126" w:rsidRPr="00105349" w14:paraId="2C876B9F" w14:textId="77777777" w:rsidTr="00F01799">
        <w:trPr>
          <w:trHeight w:val="249"/>
        </w:trPr>
        <w:tc>
          <w:tcPr>
            <w:tcW w:w="2958" w:type="pct"/>
            <w:shd w:val="clear" w:color="auto" w:fill="auto"/>
            <w:vAlign w:val="center"/>
          </w:tcPr>
          <w:p w14:paraId="7D6D7EAC" w14:textId="68726F4C" w:rsidR="00667126" w:rsidRPr="00105349" w:rsidRDefault="006176F7" w:rsidP="0045423F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1778E" w14:textId="371557C1" w:rsidR="00667126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09747228" w14:textId="77777777" w:rsidR="00667126" w:rsidRPr="00105349" w:rsidRDefault="00667126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C2DD7" w14:textId="280E269B" w:rsidR="00667126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6C084E" w:rsidRPr="00105349" w14:paraId="37580934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center"/>
          </w:tcPr>
          <w:p w14:paraId="6238766C" w14:textId="77777777" w:rsidR="006C084E" w:rsidRPr="00105349" w:rsidRDefault="006C084E" w:rsidP="0045423F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23E7E6" w14:textId="10E82223" w:rsidR="006C084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98" w:type="pct"/>
          </w:tcPr>
          <w:p w14:paraId="1B843427" w14:textId="77777777" w:rsidR="006C084E" w:rsidRPr="00105349" w:rsidRDefault="006C084E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D18E97" w14:textId="05D6A7CF" w:rsidR="006C084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C3C2A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</w:tr>
    </w:tbl>
    <w:p w14:paraId="115C3A30" w14:textId="77777777" w:rsidR="00545DE8" w:rsidRPr="00105349" w:rsidRDefault="00545DE8" w:rsidP="0045423F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b/>
          <w:bCs/>
          <w:color w:val="60CAF3"/>
          <w:sz w:val="20"/>
          <w:szCs w:val="20"/>
        </w:rPr>
      </w:pPr>
      <w:bookmarkStart w:id="27" w:name="_Hlk65853503"/>
      <w:bookmarkEnd w:id="26"/>
    </w:p>
    <w:tbl>
      <w:tblPr>
        <w:tblW w:w="4780" w:type="pct"/>
        <w:tblInd w:w="534" w:type="dxa"/>
        <w:tblLook w:val="04A0" w:firstRow="1" w:lastRow="0" w:firstColumn="1" w:lastColumn="0" w:noHBand="0" w:noVBand="1"/>
      </w:tblPr>
      <w:tblGrid>
        <w:gridCol w:w="5226"/>
        <w:gridCol w:w="1629"/>
        <w:gridCol w:w="354"/>
        <w:gridCol w:w="1629"/>
      </w:tblGrid>
      <w:tr w:rsidR="0045229A" w:rsidRPr="00105349" w14:paraId="5B524C0C" w14:textId="77777777" w:rsidTr="00F01799">
        <w:tc>
          <w:tcPr>
            <w:tcW w:w="2957" w:type="pct"/>
            <w:shd w:val="clear" w:color="auto" w:fill="auto"/>
            <w:vAlign w:val="center"/>
          </w:tcPr>
          <w:p w14:paraId="1A30EDB3" w14:textId="77777777" w:rsidR="0045229A" w:rsidRPr="00105349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43" w:type="pct"/>
            <w:gridSpan w:val="3"/>
          </w:tcPr>
          <w:p w14:paraId="621BB096" w14:textId="77777777" w:rsidR="0045229A" w:rsidRPr="00105349" w:rsidRDefault="0045229A" w:rsidP="0045423F">
            <w:pPr>
              <w:pStyle w:val="ListParagraph"/>
              <w:ind w:left="-13" w:right="97" w:firstLine="3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D05AD" w:rsidRPr="00105349" w14:paraId="05EE3E26" w14:textId="77777777" w:rsidTr="00F01799">
        <w:tc>
          <w:tcPr>
            <w:tcW w:w="2957" w:type="pct"/>
            <w:shd w:val="clear" w:color="auto" w:fill="auto"/>
          </w:tcPr>
          <w:p w14:paraId="7F3C553A" w14:textId="77777777" w:rsidR="009D05AD" w:rsidRPr="00105349" w:rsidRDefault="009D05AD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3" w:type="pct"/>
            <w:gridSpan w:val="3"/>
            <w:shd w:val="clear" w:color="auto" w:fill="auto"/>
          </w:tcPr>
          <w:p w14:paraId="489E8F5A" w14:textId="1865F5D0" w:rsidR="009D05AD" w:rsidRPr="00105349" w:rsidRDefault="009D05AD" w:rsidP="0045423F">
            <w:pPr>
              <w:pStyle w:val="ListParagraph"/>
              <w:tabs>
                <w:tab w:val="left" w:pos="90"/>
              </w:tabs>
              <w:ind w:left="360" w:right="-2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="008C7645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="008C7645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545DE8" w:rsidRPr="00105349" w14:paraId="205CEB0F" w14:textId="77777777" w:rsidTr="00F01799">
        <w:tc>
          <w:tcPr>
            <w:tcW w:w="2957" w:type="pct"/>
            <w:shd w:val="clear" w:color="auto" w:fill="auto"/>
          </w:tcPr>
          <w:p w14:paraId="1FD2F21A" w14:textId="77777777" w:rsidR="00545DE8" w:rsidRPr="00105349" w:rsidRDefault="00545DE8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</w:tcPr>
          <w:p w14:paraId="7A9E8F0E" w14:textId="21B6584B" w:rsidR="00545DE8" w:rsidRPr="00105349" w:rsidRDefault="00105349" w:rsidP="0045423F">
            <w:pPr>
              <w:pStyle w:val="ListParagraph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" w:type="pct"/>
          </w:tcPr>
          <w:p w14:paraId="2FE31475" w14:textId="77777777" w:rsidR="00545DE8" w:rsidRPr="00105349" w:rsidRDefault="00545DE8" w:rsidP="0045423F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shd w:val="clear" w:color="auto" w:fill="auto"/>
          </w:tcPr>
          <w:p w14:paraId="35949676" w14:textId="7CF65A0E" w:rsidR="00545DE8" w:rsidRPr="00105349" w:rsidRDefault="00105349" w:rsidP="0045423F">
            <w:pPr>
              <w:pStyle w:val="ListParagraph"/>
              <w:tabs>
                <w:tab w:val="left" w:pos="90"/>
              </w:tabs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2566</w:t>
            </w:r>
          </w:p>
        </w:tc>
      </w:tr>
      <w:tr w:rsidR="00D5413A" w:rsidRPr="00105349" w14:paraId="4D07A618" w14:textId="77777777" w:rsidTr="00F01799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27B26F26" w14:textId="77777777" w:rsidR="00D5413A" w:rsidRPr="00105349" w:rsidRDefault="00D5413A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035ED056" w14:textId="77777777" w:rsidR="00D5413A" w:rsidRPr="00105349" w:rsidRDefault="00D5413A" w:rsidP="0045423F">
            <w:pPr>
              <w:pStyle w:val="ListParagraph"/>
              <w:tabs>
                <w:tab w:val="left" w:pos="90"/>
              </w:tabs>
              <w:ind w:left="360" w:right="219" w:hanging="4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" w:type="pct"/>
          </w:tcPr>
          <w:p w14:paraId="676B2A50" w14:textId="77777777" w:rsidR="00D5413A" w:rsidRPr="00105349" w:rsidRDefault="00D5413A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15432C50" w14:textId="77777777" w:rsidR="00D5413A" w:rsidRPr="00105349" w:rsidRDefault="00D5413A" w:rsidP="0045423F">
            <w:pPr>
              <w:pStyle w:val="ListParagraph"/>
              <w:tabs>
                <w:tab w:val="left" w:pos="90"/>
              </w:tabs>
              <w:ind w:left="360" w:right="138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2103" w:rsidRPr="00105349" w14:paraId="4D9D8ECF" w14:textId="77777777" w:rsidTr="00F01799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397BC6ED" w14:textId="77777777" w:rsidR="00C92103" w:rsidRPr="00105349" w:rsidRDefault="00C92103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B54A0" w14:textId="39FE18C3" w:rsidR="00C92103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00" w:type="pct"/>
          </w:tcPr>
          <w:p w14:paraId="683A78DB" w14:textId="77777777" w:rsidR="00C92103" w:rsidRPr="00105349" w:rsidRDefault="00C92103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3B57A1" w14:textId="7935E494" w:rsidR="00C92103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D42F5E" w:rsidRPr="00105349" w14:paraId="2A4026E9" w14:textId="77777777" w:rsidTr="00F01799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307C7471" w14:textId="1856433A" w:rsidR="00D42F5E" w:rsidRPr="00105349" w:rsidRDefault="00D42F5E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318BD357" w14:textId="6B54A8F6" w:rsidR="00D42F5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00" w:type="pct"/>
          </w:tcPr>
          <w:p w14:paraId="5C378499" w14:textId="77777777" w:rsidR="00D42F5E" w:rsidRPr="00105349" w:rsidRDefault="00D42F5E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58E6D32C" w14:textId="0079C49F" w:rsidR="00D42F5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42F5E" w:rsidRPr="00105349" w14:paraId="18BA5086" w14:textId="77777777" w:rsidTr="00F01799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7A219002" w14:textId="77777777" w:rsidR="00D42F5E" w:rsidRPr="00105349" w:rsidRDefault="00D42F5E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749E94FC" w14:textId="1D7C856C" w:rsidR="00D42F5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02C675EC" w14:textId="77777777" w:rsidR="00D42F5E" w:rsidRPr="00105349" w:rsidRDefault="00D42F5E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12A68148" w14:textId="649344F1" w:rsidR="00D42F5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9647C" w:rsidRPr="00105349" w14:paraId="1D81D2E5" w14:textId="77777777" w:rsidTr="00030548">
        <w:trPr>
          <w:trHeight w:val="54"/>
        </w:trPr>
        <w:tc>
          <w:tcPr>
            <w:tcW w:w="2957" w:type="pct"/>
            <w:shd w:val="clear" w:color="auto" w:fill="auto"/>
            <w:vAlign w:val="center"/>
          </w:tcPr>
          <w:p w14:paraId="3EAFD2FC" w14:textId="0924A5CE" w:rsidR="0069647C" w:rsidRPr="00105349" w:rsidRDefault="0069647C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)*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DF120" w14:textId="04834E1F" w:rsidR="0069647C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355841D3" w14:textId="77777777" w:rsidR="0069647C" w:rsidRPr="00105349" w:rsidRDefault="0069647C" w:rsidP="0045423F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21665" w14:textId="5D2D0C3E" w:rsidR="0069647C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C92103" w:rsidRPr="00105349" w14:paraId="57CC8368" w14:textId="77777777" w:rsidTr="00F01799">
        <w:trPr>
          <w:trHeight w:val="64"/>
        </w:trPr>
        <w:tc>
          <w:tcPr>
            <w:tcW w:w="2957" w:type="pct"/>
            <w:shd w:val="clear" w:color="auto" w:fill="auto"/>
            <w:vAlign w:val="center"/>
          </w:tcPr>
          <w:p w14:paraId="1884697F" w14:textId="77777777" w:rsidR="00C92103" w:rsidRPr="00105349" w:rsidRDefault="00C92103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CFD97F" w14:textId="6BC09CC8" w:rsidR="00C92103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00" w:type="pct"/>
          </w:tcPr>
          <w:p w14:paraId="02D7A4FF" w14:textId="77777777" w:rsidR="00C92103" w:rsidRPr="00105349" w:rsidRDefault="00C92103" w:rsidP="0045423F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E18588" w14:textId="3797D88A" w:rsidR="00C92103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bookmarkEnd w:id="27"/>
    </w:tbl>
    <w:p w14:paraId="188C9474" w14:textId="77777777" w:rsidR="005811C9" w:rsidRPr="00105349" w:rsidRDefault="005811C9">
      <w:pPr>
        <w:rPr>
          <w:rFonts w:asciiTheme="majorBidi" w:hAnsiTheme="majorBidi" w:cstheme="majorBidi"/>
          <w:sz w:val="2"/>
          <w:szCs w:val="2"/>
        </w:rPr>
      </w:pPr>
    </w:p>
    <w:p w14:paraId="56E35058" w14:textId="77777777" w:rsidR="008C7645" w:rsidRPr="00105349" w:rsidRDefault="008C7645">
      <w:pPr>
        <w:rPr>
          <w:rFonts w:asciiTheme="majorBidi" w:hAnsiTheme="majorBidi" w:cstheme="majorBidi"/>
          <w:sz w:val="20"/>
          <w:szCs w:val="20"/>
        </w:rPr>
      </w:pPr>
      <w:bookmarkStart w:id="28" w:name="_Hlk165040966"/>
    </w:p>
    <w:tbl>
      <w:tblPr>
        <w:tblW w:w="4778" w:type="pct"/>
        <w:tblInd w:w="534" w:type="dxa"/>
        <w:tblLook w:val="04A0" w:firstRow="1" w:lastRow="0" w:firstColumn="1" w:lastColumn="0" w:noHBand="0" w:noVBand="1"/>
      </w:tblPr>
      <w:tblGrid>
        <w:gridCol w:w="5227"/>
        <w:gridCol w:w="1629"/>
        <w:gridCol w:w="350"/>
        <w:gridCol w:w="1629"/>
      </w:tblGrid>
      <w:tr w:rsidR="008C7645" w:rsidRPr="00105349" w14:paraId="545843FE" w14:textId="77777777" w:rsidTr="00280CA7">
        <w:trPr>
          <w:tblHeader/>
        </w:trPr>
        <w:tc>
          <w:tcPr>
            <w:tcW w:w="2958" w:type="pct"/>
            <w:shd w:val="clear" w:color="auto" w:fill="auto"/>
            <w:vAlign w:val="center"/>
          </w:tcPr>
          <w:p w14:paraId="698E16A9" w14:textId="77777777" w:rsidR="008C7645" w:rsidRPr="00105349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42" w:type="pct"/>
            <w:gridSpan w:val="3"/>
          </w:tcPr>
          <w:p w14:paraId="0B08314E" w14:textId="77777777" w:rsidR="008C7645" w:rsidRPr="00105349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8C7645" w:rsidRPr="00105349" w14:paraId="29C8E393" w14:textId="77777777" w:rsidTr="00280CA7">
        <w:trPr>
          <w:tblHeader/>
        </w:trPr>
        <w:tc>
          <w:tcPr>
            <w:tcW w:w="2958" w:type="pct"/>
            <w:shd w:val="clear" w:color="auto" w:fill="auto"/>
          </w:tcPr>
          <w:p w14:paraId="59354C20" w14:textId="77777777" w:rsidR="008C7645" w:rsidRPr="00105349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2" w:type="pct"/>
            <w:gridSpan w:val="3"/>
            <w:shd w:val="clear" w:color="auto" w:fill="auto"/>
          </w:tcPr>
          <w:p w14:paraId="6CB65432" w14:textId="6068D47F" w:rsidR="008C7645" w:rsidRPr="00105349" w:rsidRDefault="008C7645" w:rsidP="0045423F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8C7645" w:rsidRPr="00105349" w14:paraId="67E6C37B" w14:textId="77777777" w:rsidTr="00280CA7">
        <w:trPr>
          <w:tblHeader/>
        </w:trPr>
        <w:tc>
          <w:tcPr>
            <w:tcW w:w="2958" w:type="pct"/>
            <w:shd w:val="clear" w:color="auto" w:fill="auto"/>
          </w:tcPr>
          <w:p w14:paraId="1ACF36FA" w14:textId="77777777" w:rsidR="008C7645" w:rsidRPr="00105349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</w:tcPr>
          <w:p w14:paraId="1A7CCD9E" w14:textId="57E5711E" w:rsidR="008C7645" w:rsidRPr="00105349" w:rsidRDefault="00105349" w:rsidP="0045423F">
            <w:pPr>
              <w:pStyle w:val="ListParagraph"/>
              <w:ind w:left="360" w:right="-90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98" w:type="pct"/>
          </w:tcPr>
          <w:p w14:paraId="40E8F419" w14:textId="77777777" w:rsidR="008C7645" w:rsidRPr="00105349" w:rsidRDefault="008C7645" w:rsidP="0045423F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shd w:val="clear" w:color="auto" w:fill="auto"/>
          </w:tcPr>
          <w:p w14:paraId="43E94AC8" w14:textId="3B63049E" w:rsidR="008C7645" w:rsidRPr="00105349" w:rsidRDefault="00105349" w:rsidP="0045423F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2566</w:t>
            </w:r>
          </w:p>
        </w:tc>
      </w:tr>
      <w:tr w:rsidR="008C7645" w:rsidRPr="00105349" w14:paraId="77B497DD" w14:textId="77777777" w:rsidTr="00280CA7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1AE623F2" w14:textId="77777777" w:rsidR="008C7645" w:rsidRPr="00105349" w:rsidRDefault="008C7645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09FDC1BA" w14:textId="77777777" w:rsidR="008C7645" w:rsidRPr="00105349" w:rsidRDefault="008C7645" w:rsidP="0045423F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" w:type="pct"/>
          </w:tcPr>
          <w:p w14:paraId="66FDA2A2" w14:textId="77777777" w:rsidR="008C7645" w:rsidRPr="00105349" w:rsidRDefault="008C7645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2B55052F" w14:textId="77777777" w:rsidR="008C7645" w:rsidRPr="00105349" w:rsidRDefault="008C7645" w:rsidP="0045423F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C7645" w:rsidRPr="00105349" w14:paraId="0F69B95C" w14:textId="77777777" w:rsidTr="00280CA7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6632F78A" w14:textId="77777777" w:rsidR="008C7645" w:rsidRPr="00105349" w:rsidRDefault="008C7645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4F4585" w14:textId="7C4E8B0A" w:rsidR="008C7645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198" w:type="pct"/>
          </w:tcPr>
          <w:p w14:paraId="182AD7BC" w14:textId="77777777" w:rsidR="008C7645" w:rsidRPr="00105349" w:rsidRDefault="008C7645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A307A9" w14:textId="5FE31CF1" w:rsidR="008C7645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</w:tr>
      <w:tr w:rsidR="008C7645" w:rsidRPr="00105349" w14:paraId="784D8025" w14:textId="77777777" w:rsidTr="00280CA7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65F8C587" w14:textId="0D46E5EE" w:rsidR="008C7645" w:rsidRPr="00105349" w:rsidRDefault="008C7645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(หุ้น)</w:t>
            </w: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BEB459" w14:textId="49343462" w:rsidR="008C7645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98" w:type="pct"/>
          </w:tcPr>
          <w:p w14:paraId="161967D1" w14:textId="77777777" w:rsidR="008C7645" w:rsidRPr="00105349" w:rsidRDefault="008C7645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B07A37" w14:textId="23D058AE" w:rsidR="008C7645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8C7645" w:rsidRPr="00105349" w14:paraId="1C83068A" w14:textId="77777777" w:rsidTr="00280CA7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503A086C" w14:textId="77777777" w:rsidR="008C7645" w:rsidRPr="00105349" w:rsidRDefault="008C7645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5D61F02C" w14:textId="20AB3FDA" w:rsidR="008C7645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1147B921" w14:textId="77777777" w:rsidR="008C7645" w:rsidRPr="00105349" w:rsidRDefault="008C7645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0795E51C" w14:textId="40A7912D" w:rsidR="008C7645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9647C" w:rsidRPr="00105349" w14:paraId="444BA3CD" w14:textId="77777777" w:rsidTr="0065181C">
        <w:trPr>
          <w:trHeight w:val="249"/>
        </w:trPr>
        <w:tc>
          <w:tcPr>
            <w:tcW w:w="2958" w:type="pct"/>
            <w:shd w:val="clear" w:color="auto" w:fill="auto"/>
            <w:vAlign w:val="center"/>
          </w:tcPr>
          <w:p w14:paraId="699EABC8" w14:textId="5DF99897" w:rsidR="0069647C" w:rsidRPr="00105349" w:rsidRDefault="0069647C" w:rsidP="0045423F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)*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0F4B9" w14:textId="782B1C80" w:rsidR="0069647C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98" w:type="pct"/>
          </w:tcPr>
          <w:p w14:paraId="7C29013F" w14:textId="77777777" w:rsidR="0069647C" w:rsidRPr="00105349" w:rsidRDefault="0069647C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1B5E3" w14:textId="2D7B60DF" w:rsidR="0069647C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</w:tr>
      <w:tr w:rsidR="008C7645" w:rsidRPr="00105349" w14:paraId="2D5766AE" w14:textId="77777777" w:rsidTr="00280CA7">
        <w:trPr>
          <w:trHeight w:val="64"/>
        </w:trPr>
        <w:tc>
          <w:tcPr>
            <w:tcW w:w="2958" w:type="pct"/>
            <w:shd w:val="clear" w:color="auto" w:fill="auto"/>
            <w:vAlign w:val="center"/>
          </w:tcPr>
          <w:p w14:paraId="24D7BD40" w14:textId="77777777" w:rsidR="008C7645" w:rsidRPr="00105349" w:rsidRDefault="008C7645" w:rsidP="0045423F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84088F" w14:textId="7BBAA3C1" w:rsidR="008C7645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98" w:type="pct"/>
          </w:tcPr>
          <w:p w14:paraId="7B491449" w14:textId="77777777" w:rsidR="008C7645" w:rsidRPr="00105349" w:rsidRDefault="008C7645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9C3985" w14:textId="36D5E902" w:rsidR="008C7645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8C7645" w:rsidRPr="00105349" w14:paraId="789DCB1A" w14:textId="77777777" w:rsidTr="00280CA7">
        <w:trPr>
          <w:trHeight w:val="64"/>
        </w:trPr>
        <w:tc>
          <w:tcPr>
            <w:tcW w:w="2958" w:type="pct"/>
            <w:shd w:val="clear" w:color="auto" w:fill="auto"/>
            <w:vAlign w:val="center"/>
          </w:tcPr>
          <w:p w14:paraId="0D0AE001" w14:textId="77777777" w:rsidR="008C7645" w:rsidRPr="00105349" w:rsidRDefault="008C7645" w:rsidP="0045423F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5404214" w14:textId="77777777" w:rsidR="008C7645" w:rsidRPr="00105349" w:rsidRDefault="008C7645" w:rsidP="0045423F">
            <w:pPr>
              <w:pStyle w:val="ListParagraph"/>
              <w:ind w:left="-111" w:right="410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pct"/>
          </w:tcPr>
          <w:p w14:paraId="3D33F08D" w14:textId="77777777" w:rsidR="008C7645" w:rsidRPr="00105349" w:rsidRDefault="008C7645" w:rsidP="0045423F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CA031A9" w14:textId="77777777" w:rsidR="008C7645" w:rsidRPr="00105349" w:rsidRDefault="008C7645" w:rsidP="0045423F">
            <w:pPr>
              <w:pStyle w:val="ListParagraph"/>
              <w:ind w:left="-111" w:right="140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88592D0" w14:textId="77777777" w:rsidR="008C7645" w:rsidRPr="00105349" w:rsidRDefault="008C7645" w:rsidP="008C7645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b/>
          <w:bCs/>
          <w:color w:val="60CAF3"/>
          <w:sz w:val="10"/>
          <w:szCs w:val="10"/>
        </w:rPr>
      </w:pPr>
    </w:p>
    <w:p w14:paraId="39691886" w14:textId="77777777" w:rsidR="008C7645" w:rsidRPr="00105349" w:rsidRDefault="008C7645">
      <w:pPr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</w:rPr>
        <w:br w:type="page"/>
      </w:r>
    </w:p>
    <w:tbl>
      <w:tblPr>
        <w:tblW w:w="4780" w:type="pct"/>
        <w:tblInd w:w="534" w:type="dxa"/>
        <w:tblLook w:val="04A0" w:firstRow="1" w:lastRow="0" w:firstColumn="1" w:lastColumn="0" w:noHBand="0" w:noVBand="1"/>
      </w:tblPr>
      <w:tblGrid>
        <w:gridCol w:w="5226"/>
        <w:gridCol w:w="1629"/>
        <w:gridCol w:w="354"/>
        <w:gridCol w:w="1629"/>
      </w:tblGrid>
      <w:tr w:rsidR="008C7645" w:rsidRPr="00105349" w14:paraId="5390FC79" w14:textId="77777777" w:rsidTr="00280CA7">
        <w:tc>
          <w:tcPr>
            <w:tcW w:w="2957" w:type="pct"/>
            <w:shd w:val="clear" w:color="auto" w:fill="auto"/>
            <w:vAlign w:val="center"/>
          </w:tcPr>
          <w:p w14:paraId="175E24D5" w14:textId="1CE28731" w:rsidR="008C7645" w:rsidRPr="00105349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43" w:type="pct"/>
            <w:gridSpan w:val="3"/>
          </w:tcPr>
          <w:p w14:paraId="11B7CF1B" w14:textId="77777777" w:rsidR="008C7645" w:rsidRPr="00105349" w:rsidRDefault="008C7645" w:rsidP="0045423F">
            <w:pPr>
              <w:pStyle w:val="ListParagraph"/>
              <w:ind w:left="-13" w:right="97" w:firstLine="3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C7645" w:rsidRPr="00105349" w14:paraId="14009AAE" w14:textId="77777777" w:rsidTr="00280CA7">
        <w:tc>
          <w:tcPr>
            <w:tcW w:w="2957" w:type="pct"/>
            <w:shd w:val="clear" w:color="auto" w:fill="auto"/>
          </w:tcPr>
          <w:p w14:paraId="7C329A9A" w14:textId="77777777" w:rsidR="008C7645" w:rsidRPr="00105349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3" w:type="pct"/>
            <w:gridSpan w:val="3"/>
            <w:shd w:val="clear" w:color="auto" w:fill="auto"/>
          </w:tcPr>
          <w:p w14:paraId="3C61EE52" w14:textId="760AA1F4" w:rsidR="008C7645" w:rsidRPr="00105349" w:rsidRDefault="008C7645" w:rsidP="0045423F">
            <w:pPr>
              <w:pStyle w:val="ListParagraph"/>
              <w:tabs>
                <w:tab w:val="left" w:pos="90"/>
              </w:tabs>
              <w:ind w:left="360" w:right="-2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8C7645" w:rsidRPr="00105349" w14:paraId="03087DA4" w14:textId="77777777" w:rsidTr="008C7645">
        <w:tc>
          <w:tcPr>
            <w:tcW w:w="2957" w:type="pct"/>
            <w:shd w:val="clear" w:color="auto" w:fill="auto"/>
          </w:tcPr>
          <w:p w14:paraId="763AC559" w14:textId="77777777" w:rsidR="008C7645" w:rsidRPr="00105349" w:rsidRDefault="008C7645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</w:tcPr>
          <w:p w14:paraId="47B1D3C1" w14:textId="2AE1B444" w:rsidR="008C7645" w:rsidRPr="00105349" w:rsidRDefault="00105349" w:rsidP="0045423F">
            <w:pPr>
              <w:pStyle w:val="ListParagraph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" w:type="pct"/>
          </w:tcPr>
          <w:p w14:paraId="0C1566A9" w14:textId="77777777" w:rsidR="008C7645" w:rsidRPr="00105349" w:rsidRDefault="008C7645" w:rsidP="0045423F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pct"/>
            <w:shd w:val="clear" w:color="auto" w:fill="auto"/>
          </w:tcPr>
          <w:p w14:paraId="2C10292D" w14:textId="2B385C14" w:rsidR="008C7645" w:rsidRPr="00105349" w:rsidRDefault="00105349" w:rsidP="0045423F">
            <w:pPr>
              <w:pStyle w:val="ListParagraph"/>
              <w:tabs>
                <w:tab w:val="left" w:pos="90"/>
              </w:tabs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2566</w:t>
            </w:r>
          </w:p>
        </w:tc>
      </w:tr>
      <w:tr w:rsidR="008C7645" w:rsidRPr="00105349" w14:paraId="1F9DA851" w14:textId="77777777" w:rsidTr="008C7645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77C8AB55" w14:textId="77777777" w:rsidR="008C7645" w:rsidRPr="00105349" w:rsidRDefault="008C7645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6861C2E8" w14:textId="77777777" w:rsidR="008C7645" w:rsidRPr="00105349" w:rsidRDefault="008C7645" w:rsidP="0045423F">
            <w:pPr>
              <w:pStyle w:val="ListParagraph"/>
              <w:tabs>
                <w:tab w:val="left" w:pos="90"/>
              </w:tabs>
              <w:ind w:left="360" w:right="219" w:hanging="4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" w:type="pct"/>
          </w:tcPr>
          <w:p w14:paraId="097F25C3" w14:textId="77777777" w:rsidR="008C7645" w:rsidRPr="00105349" w:rsidRDefault="008C7645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bottom"/>
          </w:tcPr>
          <w:p w14:paraId="6DD85765" w14:textId="77777777" w:rsidR="008C7645" w:rsidRPr="00105349" w:rsidRDefault="008C7645" w:rsidP="0045423F">
            <w:pPr>
              <w:pStyle w:val="ListParagraph"/>
              <w:tabs>
                <w:tab w:val="left" w:pos="90"/>
              </w:tabs>
              <w:ind w:left="360" w:right="138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14E" w:rsidRPr="00105349" w14:paraId="20A1541B" w14:textId="77777777" w:rsidTr="008C7645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7E4EF12E" w14:textId="77777777" w:rsidR="006F414E" w:rsidRPr="00105349" w:rsidRDefault="006F414E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877609" w14:textId="721A5596" w:rsidR="006F414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00" w:type="pct"/>
          </w:tcPr>
          <w:p w14:paraId="28C808B8" w14:textId="77777777" w:rsidR="006F414E" w:rsidRPr="00105349" w:rsidRDefault="006F414E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033F55" w14:textId="30C2040B" w:rsidR="006F414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</w:tr>
      <w:tr w:rsidR="006F414E" w:rsidRPr="00105349" w14:paraId="22C59151" w14:textId="77777777" w:rsidTr="008C7645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68245A6F" w14:textId="47F109A3" w:rsidR="006F414E" w:rsidRPr="00105349" w:rsidRDefault="006F414E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55AE513B" w14:textId="26454F8E" w:rsidR="006F414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00" w:type="pct"/>
          </w:tcPr>
          <w:p w14:paraId="1B6F1668" w14:textId="77777777" w:rsidR="006F414E" w:rsidRPr="00105349" w:rsidRDefault="006F414E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bottom"/>
          </w:tcPr>
          <w:p w14:paraId="0FBB62AF" w14:textId="51B83167" w:rsidR="006F414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F414E" w:rsidRPr="00105349" w14:paraId="73FA3617" w14:textId="77777777" w:rsidTr="008C7645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10649DAE" w14:textId="77777777" w:rsidR="006F414E" w:rsidRPr="00105349" w:rsidRDefault="006F414E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7F01DA19" w14:textId="7B04832E" w:rsidR="006F414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0518F2A3" w14:textId="77777777" w:rsidR="006F414E" w:rsidRPr="00105349" w:rsidRDefault="006F414E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bottom"/>
          </w:tcPr>
          <w:p w14:paraId="29210CF1" w14:textId="28F6CD87" w:rsidR="006F414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6F414E" w:rsidRPr="00105349" w14:paraId="1272781D" w14:textId="77777777" w:rsidTr="008C7645">
        <w:trPr>
          <w:trHeight w:val="54"/>
        </w:trPr>
        <w:tc>
          <w:tcPr>
            <w:tcW w:w="2957" w:type="pct"/>
            <w:shd w:val="clear" w:color="auto" w:fill="auto"/>
            <w:vAlign w:val="center"/>
          </w:tcPr>
          <w:p w14:paraId="60FA0791" w14:textId="4B5FC101" w:rsidR="006F414E" w:rsidRPr="00105349" w:rsidRDefault="006F414E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10534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  <w:r w:rsidR="0069647C" w:rsidRPr="0010534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11F36" w14:textId="4AC4098A" w:rsidR="006F414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764C5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764C50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200" w:type="pct"/>
          </w:tcPr>
          <w:p w14:paraId="0D175D25" w14:textId="77777777" w:rsidR="006F414E" w:rsidRPr="00105349" w:rsidRDefault="006F414E" w:rsidP="0045423F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D181A" w14:textId="285CB926" w:rsidR="006F414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764C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764C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</w:tr>
      <w:tr w:rsidR="006F414E" w:rsidRPr="00105349" w14:paraId="39F3BF6E" w14:textId="77777777" w:rsidTr="008C7645">
        <w:trPr>
          <w:trHeight w:val="64"/>
        </w:trPr>
        <w:tc>
          <w:tcPr>
            <w:tcW w:w="2957" w:type="pct"/>
            <w:shd w:val="clear" w:color="auto" w:fill="auto"/>
            <w:vAlign w:val="center"/>
          </w:tcPr>
          <w:p w14:paraId="4C769BC5" w14:textId="77777777" w:rsidR="006F414E" w:rsidRPr="00105349" w:rsidRDefault="006F414E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42A6FC" w14:textId="600230EF" w:rsidR="006F414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00" w:type="pct"/>
          </w:tcPr>
          <w:p w14:paraId="010D0A43" w14:textId="77777777" w:rsidR="006F414E" w:rsidRPr="00105349" w:rsidRDefault="006F414E" w:rsidP="0045423F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4F516D" w14:textId="4F7AE471" w:rsidR="006F414E" w:rsidRPr="00105349" w:rsidRDefault="00105349" w:rsidP="0045423F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F414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</w:tbl>
    <w:p w14:paraId="74D175BC" w14:textId="77777777" w:rsidR="00E06E25" w:rsidRPr="00105349" w:rsidRDefault="00E06E25" w:rsidP="00385120">
      <w:pPr>
        <w:ind w:left="540" w:right="277"/>
        <w:rPr>
          <w:rFonts w:asciiTheme="majorBidi" w:hAnsiTheme="majorBidi" w:cstheme="majorBidi"/>
          <w:sz w:val="22"/>
          <w:szCs w:val="22"/>
        </w:rPr>
      </w:pPr>
    </w:p>
    <w:p w14:paraId="6CE213EB" w14:textId="04CA56D7" w:rsidR="00F86D95" w:rsidRPr="00105349" w:rsidRDefault="00E06E25" w:rsidP="00F86D95">
      <w:pPr>
        <w:ind w:left="540" w:right="277"/>
        <w:rPr>
          <w:rFonts w:asciiTheme="majorBidi" w:hAnsiTheme="majorBidi" w:cstheme="majorBidi"/>
          <w:sz w:val="22"/>
          <w:szCs w:val="22"/>
        </w:rPr>
      </w:pPr>
      <w:r w:rsidRPr="00105349">
        <w:rPr>
          <w:rFonts w:asciiTheme="majorBidi" w:hAnsiTheme="majorBidi" w:cstheme="majorBidi"/>
          <w:sz w:val="22"/>
          <w:szCs w:val="22"/>
        </w:rPr>
        <w:t>*</w:t>
      </w:r>
      <w:r w:rsidR="00764C50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0D1913" w:rsidRPr="00105349">
        <w:rPr>
          <w:rFonts w:asciiTheme="majorBidi" w:hAnsiTheme="majorBidi" w:cstheme="majorBidi"/>
          <w:sz w:val="22"/>
          <w:szCs w:val="22"/>
          <w:cs/>
        </w:rPr>
        <w:t xml:space="preserve">เมื่อวันที่ </w:t>
      </w:r>
      <w:r w:rsidR="00105349" w:rsidRPr="00105349">
        <w:rPr>
          <w:rFonts w:asciiTheme="majorBidi" w:hAnsiTheme="majorBidi" w:cstheme="majorBidi"/>
          <w:sz w:val="22"/>
          <w:szCs w:val="22"/>
        </w:rPr>
        <w:t>17</w:t>
      </w:r>
      <w:r w:rsidR="000D1913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0D1913" w:rsidRPr="00105349">
        <w:rPr>
          <w:rFonts w:asciiTheme="majorBidi" w:hAnsiTheme="majorBidi" w:cstheme="majorBidi"/>
          <w:sz w:val="22"/>
          <w:szCs w:val="22"/>
          <w:cs/>
        </w:rPr>
        <w:t xml:space="preserve">กุมภาพันธ์ </w:t>
      </w:r>
      <w:r w:rsidR="00105349" w:rsidRPr="00105349">
        <w:rPr>
          <w:rFonts w:asciiTheme="majorBidi" w:hAnsiTheme="majorBidi" w:cstheme="majorBidi"/>
          <w:sz w:val="22"/>
          <w:szCs w:val="22"/>
        </w:rPr>
        <w:t>2566</w:t>
      </w:r>
      <w:r w:rsidR="000D1913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0D1913" w:rsidRPr="00105349">
        <w:rPr>
          <w:rFonts w:asciiTheme="majorBidi" w:hAnsiTheme="majorBidi" w:cstheme="majorBidi"/>
          <w:sz w:val="22"/>
          <w:szCs w:val="22"/>
          <w:cs/>
        </w:rPr>
        <w:t xml:space="preserve">บริษัทได้ออกหุ้นสามัญจากการเสนอขายให้แก่ประชาชนจำนวน </w:t>
      </w:r>
      <w:r w:rsidR="00105349" w:rsidRPr="00105349">
        <w:rPr>
          <w:rFonts w:asciiTheme="majorBidi" w:hAnsiTheme="majorBidi" w:cstheme="majorBidi"/>
          <w:sz w:val="22"/>
          <w:szCs w:val="22"/>
        </w:rPr>
        <w:t>15</w:t>
      </w:r>
      <w:r w:rsidR="000D1913" w:rsidRPr="00105349">
        <w:rPr>
          <w:rFonts w:asciiTheme="majorBidi" w:hAnsiTheme="majorBidi" w:cstheme="majorBidi"/>
          <w:sz w:val="22"/>
          <w:szCs w:val="22"/>
        </w:rPr>
        <w:t>,</w:t>
      </w:r>
      <w:r w:rsidR="00105349" w:rsidRPr="00105349">
        <w:rPr>
          <w:rFonts w:asciiTheme="majorBidi" w:hAnsiTheme="majorBidi" w:cstheme="majorBidi"/>
          <w:sz w:val="22"/>
          <w:szCs w:val="22"/>
        </w:rPr>
        <w:t>000</w:t>
      </w:r>
      <w:r w:rsidR="000D1913" w:rsidRPr="00105349">
        <w:rPr>
          <w:rFonts w:asciiTheme="majorBidi" w:hAnsiTheme="majorBidi" w:cstheme="majorBidi"/>
          <w:sz w:val="22"/>
          <w:szCs w:val="22"/>
        </w:rPr>
        <w:t>,</w:t>
      </w:r>
      <w:r w:rsidR="00105349" w:rsidRPr="00105349">
        <w:rPr>
          <w:rFonts w:asciiTheme="majorBidi" w:hAnsiTheme="majorBidi" w:cstheme="majorBidi"/>
          <w:sz w:val="22"/>
          <w:szCs w:val="22"/>
        </w:rPr>
        <w:t>000</w:t>
      </w:r>
      <w:r w:rsidR="000D1913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0D1913" w:rsidRPr="00105349">
        <w:rPr>
          <w:rFonts w:asciiTheme="majorBidi" w:hAnsiTheme="majorBidi" w:cstheme="majorBidi"/>
          <w:sz w:val="22"/>
          <w:szCs w:val="22"/>
          <w:cs/>
        </w:rPr>
        <w:t>หุ้น ทำให้จำนวนหุ้นทั้งหมดเปลี่ย</w:t>
      </w:r>
      <w:r w:rsidR="00F86D95" w:rsidRPr="00105349">
        <w:rPr>
          <w:rFonts w:asciiTheme="majorBidi" w:hAnsiTheme="majorBidi" w:cstheme="majorBidi"/>
          <w:sz w:val="22"/>
          <w:szCs w:val="22"/>
          <w:cs/>
        </w:rPr>
        <w:t xml:space="preserve">น </w:t>
      </w:r>
    </w:p>
    <w:p w14:paraId="6427DA10" w14:textId="47D04973" w:rsidR="000D1913" w:rsidRPr="00105349" w:rsidRDefault="00B34CF2" w:rsidP="00F86D95">
      <w:pPr>
        <w:ind w:left="540" w:right="277"/>
        <w:rPr>
          <w:rFonts w:asciiTheme="majorBidi" w:hAnsiTheme="majorBidi" w:cstheme="majorBidi"/>
          <w:sz w:val="22"/>
          <w:szCs w:val="22"/>
        </w:rPr>
      </w:pPr>
      <w:r w:rsidRPr="00105349">
        <w:rPr>
          <w:rFonts w:asciiTheme="majorBidi" w:hAnsiTheme="majorBidi" w:cstheme="majorBidi"/>
          <w:sz w:val="22"/>
          <w:szCs w:val="22"/>
        </w:rPr>
        <w:t xml:space="preserve">   </w:t>
      </w:r>
      <w:r w:rsidR="000D1913" w:rsidRPr="00105349">
        <w:rPr>
          <w:rFonts w:asciiTheme="majorBidi" w:hAnsiTheme="majorBidi" w:cstheme="majorBidi"/>
          <w:sz w:val="22"/>
          <w:szCs w:val="22"/>
          <w:cs/>
        </w:rPr>
        <w:t>จาก</w:t>
      </w:r>
      <w:r w:rsidR="000D1913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105349" w:rsidRPr="00105349">
        <w:rPr>
          <w:rFonts w:asciiTheme="majorBidi" w:hAnsiTheme="majorBidi" w:cstheme="majorBidi"/>
          <w:sz w:val="22"/>
          <w:szCs w:val="22"/>
        </w:rPr>
        <w:t>85</w:t>
      </w:r>
      <w:r w:rsidR="000D1913" w:rsidRPr="00105349">
        <w:rPr>
          <w:rFonts w:asciiTheme="majorBidi" w:hAnsiTheme="majorBidi" w:cstheme="majorBidi"/>
          <w:sz w:val="22"/>
          <w:szCs w:val="22"/>
        </w:rPr>
        <w:t>,</w:t>
      </w:r>
      <w:r w:rsidR="00105349" w:rsidRPr="00105349">
        <w:rPr>
          <w:rFonts w:asciiTheme="majorBidi" w:hAnsiTheme="majorBidi" w:cstheme="majorBidi"/>
          <w:sz w:val="22"/>
          <w:szCs w:val="22"/>
        </w:rPr>
        <w:t>000</w:t>
      </w:r>
      <w:r w:rsidR="000D1913" w:rsidRPr="00105349">
        <w:rPr>
          <w:rFonts w:asciiTheme="majorBidi" w:hAnsiTheme="majorBidi" w:cstheme="majorBidi"/>
          <w:sz w:val="22"/>
          <w:szCs w:val="22"/>
        </w:rPr>
        <w:t>,</w:t>
      </w:r>
      <w:r w:rsidR="00105349" w:rsidRPr="00105349">
        <w:rPr>
          <w:rFonts w:asciiTheme="majorBidi" w:hAnsiTheme="majorBidi" w:cstheme="majorBidi"/>
          <w:sz w:val="22"/>
          <w:szCs w:val="22"/>
        </w:rPr>
        <w:t>000</w:t>
      </w:r>
      <w:r w:rsidR="000D1913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0D1913" w:rsidRPr="00105349">
        <w:rPr>
          <w:rFonts w:asciiTheme="majorBidi" w:hAnsiTheme="majorBidi" w:cstheme="majorBidi"/>
          <w:sz w:val="22"/>
          <w:szCs w:val="22"/>
          <w:cs/>
        </w:rPr>
        <w:t xml:space="preserve">หุ้น เป็น </w:t>
      </w:r>
      <w:r w:rsidR="00105349" w:rsidRPr="00105349">
        <w:rPr>
          <w:rFonts w:asciiTheme="majorBidi" w:hAnsiTheme="majorBidi" w:cstheme="majorBidi"/>
          <w:sz w:val="22"/>
          <w:szCs w:val="22"/>
        </w:rPr>
        <w:t>100</w:t>
      </w:r>
      <w:r w:rsidR="000D1913" w:rsidRPr="00105349">
        <w:rPr>
          <w:rFonts w:asciiTheme="majorBidi" w:hAnsiTheme="majorBidi" w:cstheme="majorBidi"/>
          <w:sz w:val="22"/>
          <w:szCs w:val="22"/>
        </w:rPr>
        <w:t>,</w:t>
      </w:r>
      <w:r w:rsidR="00105349" w:rsidRPr="00105349">
        <w:rPr>
          <w:rFonts w:asciiTheme="majorBidi" w:hAnsiTheme="majorBidi" w:cstheme="majorBidi"/>
          <w:sz w:val="22"/>
          <w:szCs w:val="22"/>
        </w:rPr>
        <w:t>000</w:t>
      </w:r>
      <w:r w:rsidR="000D1913" w:rsidRPr="00105349">
        <w:rPr>
          <w:rFonts w:asciiTheme="majorBidi" w:hAnsiTheme="majorBidi" w:cstheme="majorBidi"/>
          <w:sz w:val="22"/>
          <w:szCs w:val="22"/>
        </w:rPr>
        <w:t>,</w:t>
      </w:r>
      <w:r w:rsidR="00105349" w:rsidRPr="00105349">
        <w:rPr>
          <w:rFonts w:asciiTheme="majorBidi" w:hAnsiTheme="majorBidi" w:cstheme="majorBidi"/>
          <w:sz w:val="22"/>
          <w:szCs w:val="22"/>
        </w:rPr>
        <w:t>000</w:t>
      </w:r>
      <w:r w:rsidR="000D1913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0D1913" w:rsidRPr="00105349">
        <w:rPr>
          <w:rFonts w:asciiTheme="majorBidi" w:hAnsiTheme="majorBidi" w:cstheme="majorBidi"/>
          <w:sz w:val="22"/>
          <w:szCs w:val="22"/>
          <w:cs/>
        </w:rPr>
        <w:t xml:space="preserve">หุ้น </w:t>
      </w:r>
      <w:r w:rsidR="000D1913" w:rsidRPr="00105349">
        <w:rPr>
          <w:rFonts w:asciiTheme="majorBidi" w:hAnsiTheme="majorBidi" w:cstheme="majorBidi"/>
          <w:sz w:val="22"/>
          <w:szCs w:val="22"/>
        </w:rPr>
        <w:t>(</w:t>
      </w:r>
      <w:r w:rsidR="000D1913" w:rsidRPr="00105349">
        <w:rPr>
          <w:rFonts w:asciiTheme="majorBidi" w:hAnsiTheme="majorBidi" w:cstheme="majorBidi"/>
          <w:sz w:val="22"/>
          <w:szCs w:val="22"/>
          <w:cs/>
        </w:rPr>
        <w:t>ดูหมายเหตุข้อ</w:t>
      </w:r>
      <w:r w:rsidR="000D1913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105349" w:rsidRPr="00105349">
        <w:rPr>
          <w:rFonts w:asciiTheme="majorBidi" w:hAnsiTheme="majorBidi" w:cstheme="majorBidi"/>
          <w:sz w:val="22"/>
          <w:szCs w:val="22"/>
        </w:rPr>
        <w:t>18</w:t>
      </w:r>
      <w:r w:rsidR="000D1913" w:rsidRPr="00105349">
        <w:rPr>
          <w:rFonts w:asciiTheme="majorBidi" w:hAnsiTheme="majorBidi" w:cstheme="majorBidi"/>
          <w:sz w:val="22"/>
          <w:szCs w:val="22"/>
        </w:rPr>
        <w:t>)</w:t>
      </w:r>
      <w:r w:rsidR="000D1913" w:rsidRPr="00105349">
        <w:rPr>
          <w:rFonts w:asciiTheme="majorBidi" w:hAnsiTheme="majorBidi" w:cstheme="majorBidi"/>
          <w:sz w:val="22"/>
          <w:szCs w:val="22"/>
          <w:cs/>
        </w:rPr>
        <w:t xml:space="preserve"> </w:t>
      </w:r>
      <w:bookmarkEnd w:id="28"/>
    </w:p>
    <w:p w14:paraId="00EEA011" w14:textId="1EE0B3E4" w:rsidR="00B34CF2" w:rsidRPr="00105349" w:rsidRDefault="003F3D69" w:rsidP="00385120">
      <w:pPr>
        <w:ind w:left="540" w:right="277"/>
        <w:rPr>
          <w:rFonts w:asciiTheme="majorBidi" w:hAnsiTheme="majorBidi" w:cstheme="majorBidi"/>
          <w:sz w:val="22"/>
          <w:szCs w:val="22"/>
        </w:rPr>
      </w:pPr>
      <w:r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Pr="00105349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105349">
        <w:rPr>
          <w:rFonts w:asciiTheme="majorBidi" w:hAnsiTheme="majorBidi" w:cstheme="majorBidi"/>
          <w:spacing w:val="-2"/>
          <w:sz w:val="22"/>
          <w:szCs w:val="22"/>
          <w:cs/>
        </w:rPr>
        <w:t>เมื่อวันที่</w:t>
      </w:r>
      <w:r w:rsidR="00262231" w:rsidRPr="00105349">
        <w:rPr>
          <w:rFonts w:asciiTheme="majorBidi" w:hAnsiTheme="majorBidi" w:cstheme="majorBidi"/>
          <w:spacing w:val="-2"/>
          <w:sz w:val="22"/>
          <w:szCs w:val="22"/>
        </w:rPr>
        <w:t xml:space="preserve"> </w:t>
      </w:r>
      <w:r w:rsidR="00105349" w:rsidRPr="00105349">
        <w:rPr>
          <w:rFonts w:asciiTheme="majorBidi" w:hAnsiTheme="majorBidi" w:cstheme="majorBidi"/>
          <w:sz w:val="22"/>
          <w:szCs w:val="22"/>
        </w:rPr>
        <w:t>23</w:t>
      </w:r>
      <w:r w:rsidRPr="00105349">
        <w:rPr>
          <w:rFonts w:asciiTheme="majorBidi" w:hAnsiTheme="majorBidi" w:cstheme="majorBidi"/>
          <w:spacing w:val="-2"/>
          <w:sz w:val="22"/>
          <w:szCs w:val="22"/>
          <w:cs/>
        </w:rPr>
        <w:t xml:space="preserve"> พฤษภาคม</w:t>
      </w:r>
      <w:r w:rsidR="00262231" w:rsidRPr="00105349">
        <w:rPr>
          <w:rFonts w:asciiTheme="majorBidi" w:hAnsiTheme="majorBidi" w:cstheme="majorBidi"/>
          <w:spacing w:val="-2"/>
          <w:sz w:val="22"/>
          <w:szCs w:val="22"/>
        </w:rPr>
        <w:t xml:space="preserve"> </w:t>
      </w:r>
      <w:r w:rsidR="00105349" w:rsidRPr="00105349">
        <w:rPr>
          <w:rFonts w:asciiTheme="majorBidi" w:hAnsiTheme="majorBidi" w:cstheme="majorBidi"/>
          <w:spacing w:val="-2"/>
          <w:sz w:val="22"/>
          <w:szCs w:val="22"/>
        </w:rPr>
        <w:t>2567</w:t>
      </w:r>
      <w:r w:rsidR="00262231" w:rsidRPr="00105349">
        <w:rPr>
          <w:rFonts w:asciiTheme="majorBidi" w:hAnsiTheme="majorBidi" w:cstheme="majorBidi"/>
          <w:spacing w:val="-2"/>
          <w:sz w:val="22"/>
          <w:szCs w:val="22"/>
        </w:rPr>
        <w:t xml:space="preserve"> </w:t>
      </w:r>
      <w:r w:rsidRPr="00105349">
        <w:rPr>
          <w:rFonts w:asciiTheme="majorBidi" w:hAnsiTheme="majorBidi" w:cstheme="majorBidi"/>
          <w:spacing w:val="-2"/>
          <w:sz w:val="22"/>
          <w:szCs w:val="22"/>
          <w:cs/>
        </w:rPr>
        <w:t xml:space="preserve">บริษัทได้ออกหุ้นสามัญเพิ่มทุน เพื่อรองรับการจ่ายหุ้นปันผลจำนวน </w:t>
      </w:r>
      <w:r w:rsidR="00105349" w:rsidRPr="00105349">
        <w:rPr>
          <w:rFonts w:asciiTheme="majorBidi" w:hAnsiTheme="majorBidi" w:cstheme="majorBidi"/>
          <w:spacing w:val="-2"/>
          <w:sz w:val="22"/>
          <w:szCs w:val="22"/>
        </w:rPr>
        <w:t>19</w:t>
      </w:r>
      <w:r w:rsidRPr="00105349">
        <w:rPr>
          <w:rFonts w:asciiTheme="majorBidi" w:hAnsiTheme="majorBidi" w:cstheme="majorBidi"/>
          <w:spacing w:val="-2"/>
          <w:sz w:val="22"/>
          <w:szCs w:val="22"/>
        </w:rPr>
        <w:t>,</w:t>
      </w:r>
      <w:r w:rsidR="00105349" w:rsidRPr="00105349">
        <w:rPr>
          <w:rFonts w:asciiTheme="majorBidi" w:hAnsiTheme="majorBidi" w:cstheme="majorBidi"/>
          <w:spacing w:val="-2"/>
          <w:sz w:val="22"/>
          <w:szCs w:val="22"/>
        </w:rPr>
        <w:t>999</w:t>
      </w:r>
      <w:r w:rsidRPr="00105349">
        <w:rPr>
          <w:rFonts w:asciiTheme="majorBidi" w:hAnsiTheme="majorBidi" w:cstheme="majorBidi"/>
          <w:spacing w:val="-2"/>
          <w:sz w:val="22"/>
          <w:szCs w:val="22"/>
        </w:rPr>
        <w:t>,</w:t>
      </w:r>
      <w:r w:rsidR="00105349" w:rsidRPr="00105349">
        <w:rPr>
          <w:rFonts w:asciiTheme="majorBidi" w:hAnsiTheme="majorBidi" w:cstheme="majorBidi"/>
          <w:spacing w:val="-2"/>
          <w:sz w:val="22"/>
          <w:szCs w:val="22"/>
        </w:rPr>
        <w:t>977</w:t>
      </w:r>
      <w:r w:rsidRPr="00105349">
        <w:rPr>
          <w:rFonts w:asciiTheme="majorBidi" w:hAnsiTheme="majorBidi" w:cstheme="majorBidi"/>
          <w:spacing w:val="-2"/>
          <w:sz w:val="22"/>
          <w:szCs w:val="22"/>
        </w:rPr>
        <w:t xml:space="preserve"> </w:t>
      </w:r>
      <w:r w:rsidRPr="00105349">
        <w:rPr>
          <w:rFonts w:asciiTheme="majorBidi" w:hAnsiTheme="majorBidi" w:cstheme="majorBidi"/>
          <w:spacing w:val="-2"/>
          <w:sz w:val="22"/>
          <w:szCs w:val="22"/>
          <w:cs/>
        </w:rPr>
        <w:t>หุ้น ทำให้จำนวนหุ้นทั้งหม</w:t>
      </w:r>
      <w:r w:rsidR="00F86D95" w:rsidRPr="00105349">
        <w:rPr>
          <w:rFonts w:asciiTheme="majorBidi" w:hAnsiTheme="majorBidi" w:cstheme="majorBidi"/>
          <w:spacing w:val="-2"/>
          <w:sz w:val="22"/>
          <w:szCs w:val="22"/>
          <w:cs/>
        </w:rPr>
        <w:t>ด</w:t>
      </w:r>
      <w:r w:rsidRPr="00105349">
        <w:rPr>
          <w:rFonts w:asciiTheme="majorBidi" w:hAnsiTheme="majorBidi" w:cstheme="majorBidi"/>
          <w:sz w:val="22"/>
          <w:szCs w:val="22"/>
          <w:cs/>
        </w:rPr>
        <w:t>เปลี่ยน</w:t>
      </w:r>
      <w:r w:rsidR="00B34CF2" w:rsidRPr="00105349">
        <w:rPr>
          <w:rFonts w:asciiTheme="majorBidi" w:hAnsiTheme="majorBidi" w:cstheme="majorBidi"/>
          <w:sz w:val="22"/>
          <w:szCs w:val="22"/>
        </w:rPr>
        <w:t xml:space="preserve">   </w:t>
      </w:r>
    </w:p>
    <w:p w14:paraId="53D6EE55" w14:textId="740DB675" w:rsidR="003F3D69" w:rsidRPr="00105349" w:rsidRDefault="00B34CF2" w:rsidP="00385120">
      <w:pPr>
        <w:ind w:left="540" w:right="277"/>
        <w:rPr>
          <w:rFonts w:asciiTheme="majorBidi" w:hAnsiTheme="majorBidi" w:cstheme="majorBidi"/>
          <w:sz w:val="22"/>
          <w:szCs w:val="22"/>
        </w:rPr>
      </w:pPr>
      <w:r w:rsidRPr="00105349">
        <w:rPr>
          <w:rFonts w:asciiTheme="majorBidi" w:hAnsiTheme="majorBidi" w:cstheme="majorBidi"/>
          <w:sz w:val="22"/>
          <w:szCs w:val="22"/>
        </w:rPr>
        <w:t xml:space="preserve">  </w:t>
      </w:r>
      <w:r w:rsidR="003F3D69" w:rsidRPr="00105349">
        <w:rPr>
          <w:rFonts w:asciiTheme="majorBidi" w:hAnsiTheme="majorBidi" w:cstheme="majorBidi"/>
          <w:sz w:val="22"/>
          <w:szCs w:val="22"/>
          <w:cs/>
        </w:rPr>
        <w:t xml:space="preserve">จาก </w:t>
      </w:r>
      <w:r w:rsidR="00105349" w:rsidRPr="00105349">
        <w:rPr>
          <w:rFonts w:asciiTheme="majorBidi" w:hAnsiTheme="majorBidi" w:cstheme="majorBidi"/>
          <w:sz w:val="22"/>
          <w:szCs w:val="22"/>
        </w:rPr>
        <w:t>100</w:t>
      </w:r>
      <w:r w:rsidR="003F3D69" w:rsidRPr="00105349">
        <w:rPr>
          <w:rFonts w:asciiTheme="majorBidi" w:hAnsiTheme="majorBidi" w:cstheme="majorBidi"/>
          <w:sz w:val="22"/>
          <w:szCs w:val="22"/>
        </w:rPr>
        <w:t>,</w:t>
      </w:r>
      <w:r w:rsidR="00105349" w:rsidRPr="00105349">
        <w:rPr>
          <w:rFonts w:asciiTheme="majorBidi" w:hAnsiTheme="majorBidi" w:cstheme="majorBidi"/>
          <w:sz w:val="22"/>
          <w:szCs w:val="22"/>
        </w:rPr>
        <w:t>000</w:t>
      </w:r>
      <w:r w:rsidR="003F3D69" w:rsidRPr="00105349">
        <w:rPr>
          <w:rFonts w:asciiTheme="majorBidi" w:hAnsiTheme="majorBidi" w:cstheme="majorBidi"/>
          <w:sz w:val="22"/>
          <w:szCs w:val="22"/>
        </w:rPr>
        <w:t>,</w:t>
      </w:r>
      <w:r w:rsidR="00105349" w:rsidRPr="00105349">
        <w:rPr>
          <w:rFonts w:asciiTheme="majorBidi" w:hAnsiTheme="majorBidi" w:cstheme="majorBidi"/>
          <w:sz w:val="22"/>
          <w:szCs w:val="22"/>
        </w:rPr>
        <w:t>000</w:t>
      </w:r>
      <w:r w:rsidR="003F3D69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3F3D69" w:rsidRPr="00105349">
        <w:rPr>
          <w:rFonts w:asciiTheme="majorBidi" w:hAnsiTheme="majorBidi" w:cstheme="majorBidi"/>
          <w:sz w:val="22"/>
          <w:szCs w:val="22"/>
          <w:cs/>
        </w:rPr>
        <w:t xml:space="preserve">หุ้น เป็น </w:t>
      </w:r>
      <w:r w:rsidR="00105349" w:rsidRPr="00105349">
        <w:rPr>
          <w:rFonts w:asciiTheme="majorBidi" w:hAnsiTheme="majorBidi" w:cstheme="majorBidi"/>
          <w:sz w:val="22"/>
          <w:szCs w:val="22"/>
        </w:rPr>
        <w:t>119</w:t>
      </w:r>
      <w:r w:rsidR="003F3D69" w:rsidRPr="00105349">
        <w:rPr>
          <w:rFonts w:asciiTheme="majorBidi" w:hAnsiTheme="majorBidi" w:cstheme="majorBidi"/>
          <w:sz w:val="22"/>
          <w:szCs w:val="22"/>
        </w:rPr>
        <w:t>,</w:t>
      </w:r>
      <w:r w:rsidR="00105349" w:rsidRPr="00105349">
        <w:rPr>
          <w:rFonts w:asciiTheme="majorBidi" w:hAnsiTheme="majorBidi" w:cstheme="majorBidi"/>
          <w:sz w:val="22"/>
          <w:szCs w:val="22"/>
        </w:rPr>
        <w:t>999</w:t>
      </w:r>
      <w:r w:rsidR="003F3D69" w:rsidRPr="00105349">
        <w:rPr>
          <w:rFonts w:asciiTheme="majorBidi" w:hAnsiTheme="majorBidi" w:cstheme="majorBidi"/>
          <w:sz w:val="22"/>
          <w:szCs w:val="22"/>
        </w:rPr>
        <w:t>,</w:t>
      </w:r>
      <w:r w:rsidR="00105349" w:rsidRPr="00105349">
        <w:rPr>
          <w:rFonts w:asciiTheme="majorBidi" w:hAnsiTheme="majorBidi" w:cstheme="majorBidi"/>
          <w:sz w:val="22"/>
          <w:szCs w:val="22"/>
        </w:rPr>
        <w:t>977</w:t>
      </w:r>
      <w:r w:rsidR="003F3D69" w:rsidRPr="00105349">
        <w:rPr>
          <w:rFonts w:asciiTheme="majorBidi" w:hAnsiTheme="majorBidi" w:cstheme="majorBidi"/>
          <w:sz w:val="22"/>
          <w:szCs w:val="22"/>
        </w:rPr>
        <w:t xml:space="preserve"> </w:t>
      </w:r>
      <w:r w:rsidR="003F3D69" w:rsidRPr="00105349">
        <w:rPr>
          <w:rFonts w:asciiTheme="majorBidi" w:hAnsiTheme="majorBidi" w:cstheme="majorBidi"/>
          <w:sz w:val="22"/>
          <w:szCs w:val="22"/>
          <w:cs/>
        </w:rPr>
        <w:t xml:space="preserve">หุ้น (ดูหมายเหตุข้อ </w:t>
      </w:r>
      <w:r w:rsidR="00105349" w:rsidRPr="00105349">
        <w:rPr>
          <w:rFonts w:asciiTheme="majorBidi" w:hAnsiTheme="majorBidi" w:cstheme="majorBidi"/>
          <w:sz w:val="22"/>
          <w:szCs w:val="22"/>
        </w:rPr>
        <w:t>18</w:t>
      </w:r>
      <w:r w:rsidR="003F3D69" w:rsidRPr="00105349">
        <w:rPr>
          <w:rFonts w:asciiTheme="majorBidi" w:hAnsiTheme="majorBidi" w:cstheme="majorBidi"/>
          <w:sz w:val="22"/>
          <w:szCs w:val="22"/>
        </w:rPr>
        <w:t>)</w:t>
      </w:r>
    </w:p>
    <w:p w14:paraId="67E5934B" w14:textId="77777777" w:rsidR="005F3BAF" w:rsidRPr="00105349" w:rsidRDefault="005F3BAF" w:rsidP="007F0F68">
      <w:pPr>
        <w:numPr>
          <w:ilvl w:val="0"/>
          <w:numId w:val="1"/>
        </w:numPr>
        <w:spacing w:before="360"/>
        <w:ind w:left="547" w:right="65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t>รายการบัญชีกับบุคคลและกิจการที่เกี่ยวข้องกัน</w:t>
      </w:r>
    </w:p>
    <w:p w14:paraId="6D508B45" w14:textId="77777777" w:rsidR="00997C05" w:rsidRPr="00105349" w:rsidRDefault="003F65DE" w:rsidP="007F0F68">
      <w:pPr>
        <w:adjustRightInd w:val="0"/>
        <w:spacing w:after="120"/>
        <w:ind w:left="547" w:right="65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>กลุ่มบริษัท</w:t>
      </w:r>
      <w:r w:rsidR="005F3BAF" w:rsidRPr="00105349">
        <w:rPr>
          <w:rFonts w:asciiTheme="majorBidi" w:hAnsiTheme="majorBidi" w:cstheme="majorBidi"/>
          <w:cs/>
        </w:rPr>
        <w:t xml:space="preserve">มีรายการบางส่วนกับบุคคลและกิจการที่เกี่ยวข้องกัน ซึ่งเกี่ยวข้องกันโดยการเป็นกรรมการบริษัทหรือโดยการถือหุ้นหรือโดยการมีผู้ถือหุ้นหรือมีกรรมการบางส่วนร่วมกัน </w:t>
      </w:r>
    </w:p>
    <w:p w14:paraId="45FBCCE7" w14:textId="77777777" w:rsidR="00C0315D" w:rsidRPr="00105349" w:rsidRDefault="00C0315D" w:rsidP="007F0F68">
      <w:pPr>
        <w:adjustRightInd w:val="0"/>
        <w:spacing w:after="120"/>
        <w:ind w:left="547" w:right="65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7F0970D" w14:textId="066EF1F4" w:rsidR="00C0315D" w:rsidRPr="00105349" w:rsidRDefault="00C0315D" w:rsidP="007F0F68">
      <w:pPr>
        <w:ind w:left="540" w:right="65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spacing w:val="-4"/>
          <w:cs/>
        </w:rPr>
        <w:t xml:space="preserve">ความสัมพันธ์ที่มีกับบุคคลหรือกิจการที่เกี่ยวข้องกัน </w:t>
      </w:r>
      <w:r w:rsidR="0030681E" w:rsidRPr="00105349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="00FC6622" w:rsidRPr="00105349">
        <w:rPr>
          <w:rFonts w:asciiTheme="majorBidi" w:hAnsiTheme="majorBidi" w:cstheme="majorBidi"/>
          <w:spacing w:val="-4"/>
        </w:rPr>
        <w:t xml:space="preserve"> </w:t>
      </w:r>
      <w:r w:rsidR="00FC6622"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="0030681E" w:rsidRPr="00105349">
        <w:rPr>
          <w:rFonts w:asciiTheme="majorBidi" w:hAnsiTheme="majorBidi" w:cstheme="majorBidi"/>
          <w:spacing w:val="-4"/>
        </w:rPr>
        <w:t xml:space="preserve"> </w:t>
      </w:r>
      <w:r w:rsidR="0030681E" w:rsidRPr="00105349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105349" w:rsidRPr="00105349">
        <w:rPr>
          <w:rFonts w:asciiTheme="majorBidi" w:hAnsiTheme="majorBidi" w:cstheme="majorBidi"/>
          <w:spacing w:val="-4"/>
        </w:rPr>
        <w:t>31</w:t>
      </w:r>
      <w:r w:rsidR="0030681E" w:rsidRPr="00105349">
        <w:rPr>
          <w:rFonts w:asciiTheme="majorBidi" w:hAnsiTheme="majorBidi" w:cstheme="majorBidi"/>
          <w:spacing w:val="-4"/>
        </w:rPr>
        <w:t xml:space="preserve"> </w:t>
      </w:r>
      <w:r w:rsidR="0030681E" w:rsidRPr="00105349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105349" w:rsidRPr="00105349">
        <w:rPr>
          <w:rFonts w:asciiTheme="majorBidi" w:hAnsiTheme="majorBidi" w:cstheme="majorBidi"/>
          <w:spacing w:val="-4"/>
        </w:rPr>
        <w:t>2566</w:t>
      </w:r>
      <w:r w:rsidR="0030681E"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มีดังนี้</w:t>
      </w:r>
    </w:p>
    <w:tbl>
      <w:tblPr>
        <w:tblW w:w="9238" w:type="dxa"/>
        <w:tblInd w:w="392" w:type="dxa"/>
        <w:tblLook w:val="04A0" w:firstRow="1" w:lastRow="0" w:firstColumn="1" w:lastColumn="0" w:noHBand="0" w:noVBand="1"/>
      </w:tblPr>
      <w:tblGrid>
        <w:gridCol w:w="4704"/>
        <w:gridCol w:w="283"/>
        <w:gridCol w:w="4251"/>
      </w:tblGrid>
      <w:tr w:rsidR="00BA1D8B" w:rsidRPr="00105349" w14:paraId="74150250" w14:textId="77777777" w:rsidTr="00BC1BC0">
        <w:trPr>
          <w:cantSplit/>
        </w:trPr>
        <w:tc>
          <w:tcPr>
            <w:tcW w:w="4704" w:type="dxa"/>
            <w:vAlign w:val="center"/>
          </w:tcPr>
          <w:p w14:paraId="13DFC576" w14:textId="77777777" w:rsidR="00BA1D8B" w:rsidRPr="00105349" w:rsidRDefault="00BA1D8B" w:rsidP="00511D13">
            <w:pPr>
              <w:spacing w:line="360" w:lineRule="exact"/>
              <w:ind w:right="-5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283" w:type="dxa"/>
          </w:tcPr>
          <w:p w14:paraId="0AA6FD63" w14:textId="77777777" w:rsidR="00BA1D8B" w:rsidRPr="00105349" w:rsidRDefault="00BA1D8B" w:rsidP="00511D13">
            <w:pPr>
              <w:spacing w:line="360" w:lineRule="exact"/>
              <w:ind w:right="-5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1" w:type="dxa"/>
            <w:vAlign w:val="center"/>
          </w:tcPr>
          <w:p w14:paraId="43537750" w14:textId="77777777" w:rsidR="00BA1D8B" w:rsidRPr="00105349" w:rsidRDefault="00BA1D8B" w:rsidP="00511D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A1D8B" w:rsidRPr="00105349" w14:paraId="31F9B452" w14:textId="77777777" w:rsidTr="00BC1BC0">
        <w:trPr>
          <w:cantSplit/>
        </w:trPr>
        <w:tc>
          <w:tcPr>
            <w:tcW w:w="4704" w:type="dxa"/>
          </w:tcPr>
          <w:p w14:paraId="6506B77D" w14:textId="1E5ED6A8" w:rsidR="00BA1D8B" w:rsidRPr="00105349" w:rsidRDefault="00105349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A1D8B"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A1D8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4DBA1D23" w14:textId="77777777" w:rsidR="00BA1D8B" w:rsidRPr="00105349" w:rsidRDefault="00BA1D8B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77FCA2AD" w14:textId="04498E3F" w:rsidR="00BA1D8B" w:rsidRPr="00105349" w:rsidRDefault="00BA1D8B" w:rsidP="00511D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105349" w:rsidRPr="0010534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A1D8B" w:rsidRPr="00105349" w14:paraId="16B00945" w14:textId="77777777" w:rsidTr="00BC1BC0">
        <w:trPr>
          <w:cantSplit/>
        </w:trPr>
        <w:tc>
          <w:tcPr>
            <w:tcW w:w="4704" w:type="dxa"/>
          </w:tcPr>
          <w:p w14:paraId="53876FCD" w14:textId="6A39D274" w:rsidR="00BA1D8B" w:rsidRPr="00105349" w:rsidRDefault="00105349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A1D8B"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A1D8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0DD8E64A" w14:textId="77777777" w:rsidR="00BA1D8B" w:rsidRPr="00105349" w:rsidRDefault="00BA1D8B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1" w:type="dxa"/>
          </w:tcPr>
          <w:p w14:paraId="55075E0D" w14:textId="77777777" w:rsidR="00BA1D8B" w:rsidRPr="00105349" w:rsidRDefault="00BA1D8B" w:rsidP="00511D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1D8B" w:rsidRPr="00105349" w14:paraId="62F02F10" w14:textId="77777777" w:rsidTr="00BC1BC0">
        <w:trPr>
          <w:cantSplit/>
        </w:trPr>
        <w:tc>
          <w:tcPr>
            <w:tcW w:w="4704" w:type="dxa"/>
          </w:tcPr>
          <w:p w14:paraId="7A6048CC" w14:textId="38B8B056" w:rsidR="00BA1D8B" w:rsidRPr="00105349" w:rsidRDefault="00105349" w:rsidP="00511D13">
            <w:pPr>
              <w:spacing w:line="360" w:lineRule="exact"/>
              <w:ind w:right="-536" w:firstLine="1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10534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4786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BA1D8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ฮิวแมนิก้า จำกัด (มหาชน)</w:t>
            </w:r>
          </w:p>
        </w:tc>
        <w:tc>
          <w:tcPr>
            <w:tcW w:w="283" w:type="dxa"/>
          </w:tcPr>
          <w:p w14:paraId="5AD5A4CE" w14:textId="77777777" w:rsidR="00BA1D8B" w:rsidRPr="00105349" w:rsidRDefault="00BA1D8B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512065DA" w14:textId="77777777" w:rsidR="00BA1D8B" w:rsidRPr="00105349" w:rsidRDefault="00BA1D8B" w:rsidP="00511D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BA1D8B" w:rsidRPr="00105349" w14:paraId="415FCDBB" w14:textId="77777777" w:rsidTr="00BC1BC0">
        <w:trPr>
          <w:cantSplit/>
        </w:trPr>
        <w:tc>
          <w:tcPr>
            <w:tcW w:w="4704" w:type="dxa"/>
          </w:tcPr>
          <w:p w14:paraId="334A74F8" w14:textId="1559429C" w:rsidR="00BA1D8B" w:rsidRPr="00105349" w:rsidRDefault="00105349" w:rsidP="00511D13">
            <w:pPr>
              <w:spacing w:line="360" w:lineRule="exact"/>
              <w:ind w:right="-386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10534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BA1D8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ไทเกอร์ซอฟท์ (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1998</w:t>
            </w:r>
            <w:r w:rsidR="00BA1D8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) จำกัด</w:t>
            </w:r>
          </w:p>
        </w:tc>
        <w:tc>
          <w:tcPr>
            <w:tcW w:w="283" w:type="dxa"/>
          </w:tcPr>
          <w:p w14:paraId="4A76271C" w14:textId="77777777" w:rsidR="00BA1D8B" w:rsidRPr="00105349" w:rsidRDefault="00BA1D8B" w:rsidP="00511D13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31C72EEB" w14:textId="77777777" w:rsidR="00BA1D8B" w:rsidRPr="00105349" w:rsidRDefault="00BA1D8B" w:rsidP="00511D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D46C4B" w:rsidRPr="00105349" w14:paraId="5B15DCE3" w14:textId="77777777" w:rsidTr="00BC1BC0">
        <w:trPr>
          <w:cantSplit/>
        </w:trPr>
        <w:tc>
          <w:tcPr>
            <w:tcW w:w="4704" w:type="dxa"/>
          </w:tcPr>
          <w:p w14:paraId="1364490A" w14:textId="3A58050F" w:rsidR="00D46C4B" w:rsidRPr="00105349" w:rsidRDefault="00105349" w:rsidP="00D46C4B">
            <w:pPr>
              <w:spacing w:line="360" w:lineRule="exact"/>
              <w:ind w:right="-386" w:firstLine="1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10534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04786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D46C4B"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6C4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โปรเฟสชั่นแนล เอ้าท์ซอสซิ่ง โซลูชั่นส์ จำกัด</w:t>
            </w:r>
          </w:p>
        </w:tc>
        <w:tc>
          <w:tcPr>
            <w:tcW w:w="283" w:type="dxa"/>
          </w:tcPr>
          <w:p w14:paraId="0952D0C3" w14:textId="77777777" w:rsidR="00D46C4B" w:rsidRPr="00105349" w:rsidRDefault="00D46C4B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491F914C" w14:textId="77777777" w:rsidR="00D46C4B" w:rsidRPr="00105349" w:rsidRDefault="00D46C4B" w:rsidP="00D46C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8D1E3F" w:rsidRPr="00105349" w14:paraId="6EB4B5CB" w14:textId="77777777" w:rsidTr="00BC1BC0">
        <w:trPr>
          <w:cantSplit/>
        </w:trPr>
        <w:tc>
          <w:tcPr>
            <w:tcW w:w="4704" w:type="dxa"/>
          </w:tcPr>
          <w:p w14:paraId="70C7C6DB" w14:textId="09FD40C4" w:rsidR="008D1E3F" w:rsidRPr="00105349" w:rsidRDefault="00105349" w:rsidP="00D46C4B">
            <w:pPr>
              <w:spacing w:line="360" w:lineRule="exact"/>
              <w:ind w:right="-386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D1E3F" w:rsidRPr="0010534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D1E3F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8D1E3F"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1E3F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มีไซส์ จำกัด</w:t>
            </w:r>
          </w:p>
        </w:tc>
        <w:tc>
          <w:tcPr>
            <w:tcW w:w="283" w:type="dxa"/>
          </w:tcPr>
          <w:p w14:paraId="3B24A9F5" w14:textId="77777777" w:rsidR="008D1E3F" w:rsidRPr="00105349" w:rsidRDefault="008D1E3F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0898F326" w14:textId="32B97784" w:rsidR="008D1E3F" w:rsidRPr="00105349" w:rsidRDefault="008D1E3F" w:rsidP="008D1E3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D1E3F" w:rsidRPr="00105349" w14:paraId="58372F3B" w14:textId="77777777" w:rsidTr="00BC1BC0">
        <w:trPr>
          <w:cantSplit/>
        </w:trPr>
        <w:tc>
          <w:tcPr>
            <w:tcW w:w="4704" w:type="dxa"/>
          </w:tcPr>
          <w:p w14:paraId="25AF2768" w14:textId="323F5441" w:rsidR="008D1E3F" w:rsidRPr="00105349" w:rsidRDefault="00105349" w:rsidP="008D1E3F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D1E3F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. บุคคลที่เกี่ยวข้องกัน</w:t>
            </w:r>
          </w:p>
        </w:tc>
        <w:tc>
          <w:tcPr>
            <w:tcW w:w="283" w:type="dxa"/>
          </w:tcPr>
          <w:p w14:paraId="4B878198" w14:textId="77777777" w:rsidR="008D1E3F" w:rsidRPr="00105349" w:rsidRDefault="008D1E3F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288382A1" w14:textId="1B7D64B3" w:rsidR="008D1E3F" w:rsidRPr="00105349" w:rsidRDefault="008D1E3F" w:rsidP="00D46C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 ผู้ถือหุ้น และกรรมการบริษัท</w:t>
            </w:r>
          </w:p>
        </w:tc>
      </w:tr>
      <w:tr w:rsidR="008D1E3F" w:rsidRPr="00105349" w14:paraId="2D3A9E30" w14:textId="77777777" w:rsidTr="00BC1BC0">
        <w:trPr>
          <w:cantSplit/>
        </w:trPr>
        <w:tc>
          <w:tcPr>
            <w:tcW w:w="4704" w:type="dxa"/>
          </w:tcPr>
          <w:p w14:paraId="581BD4FB" w14:textId="05324AED" w:rsidR="008D1E3F" w:rsidRPr="00105349" w:rsidRDefault="008D1E3F" w:rsidP="00D46C4B">
            <w:pPr>
              <w:spacing w:line="360" w:lineRule="exact"/>
              <w:ind w:left="150"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EC68643" w14:textId="77777777" w:rsidR="008D1E3F" w:rsidRPr="00105349" w:rsidRDefault="008D1E3F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61199373" w14:textId="27911DD5" w:rsidR="008D1E3F" w:rsidRPr="00105349" w:rsidRDefault="008D1E3F" w:rsidP="00D46C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D1E3F" w:rsidRPr="00105349" w14:paraId="61708300" w14:textId="77777777" w:rsidTr="00BC1BC0">
        <w:trPr>
          <w:cantSplit/>
          <w:trHeight w:val="351"/>
        </w:trPr>
        <w:tc>
          <w:tcPr>
            <w:tcW w:w="4704" w:type="dxa"/>
          </w:tcPr>
          <w:p w14:paraId="3CD35122" w14:textId="0DC11BA8" w:rsidR="008D1E3F" w:rsidRPr="00105349" w:rsidRDefault="008D1E3F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1DC59F3" w14:textId="77777777" w:rsidR="008D1E3F" w:rsidRPr="00105349" w:rsidRDefault="008D1E3F" w:rsidP="00D46C4B">
            <w:pPr>
              <w:spacing w:line="360" w:lineRule="exact"/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4D737586" w14:textId="757111B4" w:rsidR="008D1E3F" w:rsidRPr="00105349" w:rsidRDefault="008D1E3F" w:rsidP="00D46C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45E715D" w14:textId="77777777" w:rsidR="00146874" w:rsidRPr="00105349" w:rsidRDefault="00B17357" w:rsidP="00D53C91">
      <w:pPr>
        <w:ind w:left="547"/>
        <w:rPr>
          <w:rFonts w:asciiTheme="majorBidi" w:hAnsiTheme="majorBidi" w:cstheme="majorBidi"/>
          <w:cs/>
        </w:rPr>
      </w:pPr>
      <w:r w:rsidRPr="00105349">
        <w:rPr>
          <w:rFonts w:asciiTheme="majorBidi" w:hAnsiTheme="majorBidi" w:cstheme="majorBidi"/>
          <w:color w:val="60CAF3"/>
          <w:cs/>
        </w:rPr>
        <w:br w:type="page"/>
      </w:r>
      <w:r w:rsidR="00CE7590" w:rsidRPr="00105349">
        <w:rPr>
          <w:rFonts w:asciiTheme="majorBidi" w:hAnsiTheme="majorBidi" w:cstheme="majorBidi"/>
          <w:cs/>
        </w:rPr>
        <w:lastRenderedPageBreak/>
        <w:t>รายการระหว่างบุคคลและกิจการที่เกี่ยวข้องกันที่สำคัญ</w:t>
      </w:r>
      <w:r w:rsidR="00DF49F8" w:rsidRPr="00105349">
        <w:rPr>
          <w:rFonts w:asciiTheme="majorBidi" w:hAnsiTheme="majorBidi" w:cstheme="majorBidi"/>
          <w:cs/>
        </w:rPr>
        <w:t xml:space="preserve"> </w:t>
      </w:r>
      <w:r w:rsidR="00CE7590" w:rsidRPr="00105349">
        <w:rPr>
          <w:rFonts w:asciiTheme="majorBidi" w:hAnsiTheme="majorBidi" w:cstheme="majorBidi"/>
          <w:cs/>
        </w:rPr>
        <w:t>มีดังนี้</w:t>
      </w:r>
    </w:p>
    <w:tbl>
      <w:tblPr>
        <w:tblpPr w:leftFromText="180" w:rightFromText="180" w:vertAnchor="text" w:tblpY="22"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3"/>
        <w:gridCol w:w="777"/>
        <w:gridCol w:w="1167"/>
        <w:gridCol w:w="205"/>
        <w:gridCol w:w="1169"/>
        <w:gridCol w:w="205"/>
        <w:gridCol w:w="1167"/>
        <w:gridCol w:w="203"/>
        <w:gridCol w:w="1169"/>
      </w:tblGrid>
      <w:tr w:rsidR="00D53C91" w:rsidRPr="00105349" w14:paraId="55FEFE52" w14:textId="77777777" w:rsidTr="00C713CD">
        <w:trPr>
          <w:cantSplit/>
        </w:trPr>
        <w:tc>
          <w:tcPr>
            <w:tcW w:w="1721" w:type="pct"/>
          </w:tcPr>
          <w:p w14:paraId="262FD8E0" w14:textId="77777777" w:rsidR="00D53C91" w:rsidRPr="00105349" w:rsidRDefault="00D53C91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49FC5EC" w14:textId="77777777" w:rsidR="00D53C91" w:rsidRPr="00105349" w:rsidRDefault="00D53C91" w:rsidP="00A25E8F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4" w:type="pct"/>
            <w:gridSpan w:val="3"/>
          </w:tcPr>
          <w:p w14:paraId="50789938" w14:textId="77777777" w:rsidR="00D53C91" w:rsidRPr="00105349" w:rsidRDefault="00D53C91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" w:type="pct"/>
          </w:tcPr>
          <w:p w14:paraId="3D9AD2CF" w14:textId="77777777" w:rsidR="00D53C91" w:rsidRPr="00105349" w:rsidRDefault="00D53C91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77962464" w14:textId="77777777" w:rsidR="00D53C91" w:rsidRPr="00105349" w:rsidRDefault="00D53C91" w:rsidP="00D53C91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81028B" w:rsidRPr="00105349" w14:paraId="5F6629E2" w14:textId="77777777" w:rsidTr="00C713CD">
        <w:trPr>
          <w:cantSplit/>
        </w:trPr>
        <w:tc>
          <w:tcPr>
            <w:tcW w:w="1721" w:type="pct"/>
            <w:vMerge w:val="restart"/>
          </w:tcPr>
          <w:p w14:paraId="326F8281" w14:textId="411BC295" w:rsidR="0081028B" w:rsidRPr="00105349" w:rsidRDefault="0081028B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รายการในงบฐานะการเงิน</w:t>
            </w:r>
          </w:p>
        </w:tc>
        <w:tc>
          <w:tcPr>
            <w:tcW w:w="420" w:type="pct"/>
            <w:vMerge w:val="restart"/>
          </w:tcPr>
          <w:p w14:paraId="7AEE6C38" w14:textId="77777777" w:rsidR="0081028B" w:rsidRPr="00105349" w:rsidRDefault="00715CA2" w:rsidP="001A33A5">
            <w:pPr>
              <w:tabs>
                <w:tab w:val="left" w:pos="1440"/>
                <w:tab w:val="right" w:pos="9180"/>
              </w:tabs>
              <w:spacing w:line="320" w:lineRule="exact"/>
              <w:ind w:left="-30" w:right="-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74" w:type="pct"/>
            <w:gridSpan w:val="3"/>
          </w:tcPr>
          <w:p w14:paraId="27BAACFC" w14:textId="77777777" w:rsidR="0081028B" w:rsidRPr="00105349" w:rsidRDefault="0081028B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pct"/>
          </w:tcPr>
          <w:p w14:paraId="3F8B1723" w14:textId="77777777" w:rsidR="0081028B" w:rsidRPr="00105349" w:rsidRDefault="0081028B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56038084" w14:textId="77777777" w:rsidR="0081028B" w:rsidRPr="00105349" w:rsidRDefault="0081028B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D8B" w:rsidRPr="00105349" w14:paraId="7775C758" w14:textId="77777777" w:rsidTr="00C713CD">
        <w:trPr>
          <w:cantSplit/>
        </w:trPr>
        <w:tc>
          <w:tcPr>
            <w:tcW w:w="1721" w:type="pct"/>
            <w:vMerge/>
          </w:tcPr>
          <w:p w14:paraId="6D61AC73" w14:textId="77777777" w:rsidR="00BA1D8B" w:rsidRPr="00105349" w:rsidRDefault="00BA1D8B" w:rsidP="00BA1D8B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vMerge/>
          </w:tcPr>
          <w:p w14:paraId="5721A073" w14:textId="77777777" w:rsidR="00BA1D8B" w:rsidRPr="00105349" w:rsidRDefault="00BA1D8B" w:rsidP="00BA1D8B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0D0C4E27" w14:textId="0E398911" w:rsidR="00BA1D8B" w:rsidRPr="00105349" w:rsidRDefault="00105349" w:rsidP="00BA1D8B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E7D20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E7D20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1" w:type="pct"/>
          </w:tcPr>
          <w:p w14:paraId="2C1EF5BA" w14:textId="77777777" w:rsidR="00BA1D8B" w:rsidRPr="00105349" w:rsidRDefault="00BA1D8B" w:rsidP="00BA1D8B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3AC5A5F4" w14:textId="14E79988" w:rsidR="00BA1D8B" w:rsidRPr="00105349" w:rsidRDefault="00105349" w:rsidP="00BA1D8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A1D8B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A1D8B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B7C631F" w14:textId="35B421B0" w:rsidR="00BA1D8B" w:rsidRPr="00105349" w:rsidRDefault="00105349" w:rsidP="00BA1D8B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1" w:type="pct"/>
          </w:tcPr>
          <w:p w14:paraId="7DF38229" w14:textId="77777777" w:rsidR="00BA1D8B" w:rsidRPr="00105349" w:rsidRDefault="00BA1D8B" w:rsidP="00BA1D8B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71DC11C2" w14:textId="0F838A88" w:rsidR="00BA1D8B" w:rsidRPr="00105349" w:rsidRDefault="00105349" w:rsidP="00BA1D8B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E7D20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E7D20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0" w:type="pct"/>
          </w:tcPr>
          <w:p w14:paraId="22A22AA1" w14:textId="77777777" w:rsidR="00BA1D8B" w:rsidRPr="00105349" w:rsidRDefault="00BA1D8B" w:rsidP="00BA1D8B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24A234D" w14:textId="54A3C327" w:rsidR="00BA1D8B" w:rsidRPr="00105349" w:rsidRDefault="00105349" w:rsidP="00BA1D8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A1D8B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A1D8B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1391F62" w14:textId="03D94CBE" w:rsidR="00BA1D8B" w:rsidRPr="00105349" w:rsidRDefault="00105349" w:rsidP="00BA1D8B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14715" w:rsidRPr="00105349" w14:paraId="6946FC19" w14:textId="77777777" w:rsidTr="00723F2C">
        <w:trPr>
          <w:cantSplit/>
        </w:trPr>
        <w:tc>
          <w:tcPr>
            <w:tcW w:w="1721" w:type="pct"/>
            <w:vAlign w:val="center"/>
          </w:tcPr>
          <w:p w14:paraId="7C6D6583" w14:textId="77777777" w:rsidR="0081028B" w:rsidRPr="00105349" w:rsidRDefault="0081028B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420" w:type="pct"/>
          </w:tcPr>
          <w:p w14:paraId="0BDC5E2F" w14:textId="77777777" w:rsidR="0081028B" w:rsidRPr="00105349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015F3D6" w14:textId="77777777" w:rsidR="0081028B" w:rsidRPr="00105349" w:rsidRDefault="0081028B" w:rsidP="00A25E8F">
            <w:pPr>
              <w:tabs>
                <w:tab w:val="decimal" w:pos="945"/>
              </w:tabs>
              <w:spacing w:line="320" w:lineRule="exact"/>
              <w:ind w:left="-70" w:right="68" w:hanging="31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1" w:type="pct"/>
          </w:tcPr>
          <w:p w14:paraId="05382C84" w14:textId="77777777" w:rsidR="0081028B" w:rsidRPr="00105349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32" w:type="pct"/>
          </w:tcPr>
          <w:p w14:paraId="57107A46" w14:textId="77777777" w:rsidR="0081028B" w:rsidRPr="00105349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1" w:type="pct"/>
          </w:tcPr>
          <w:p w14:paraId="2E2FC3B8" w14:textId="77777777" w:rsidR="0081028B" w:rsidRPr="00105349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31" w:type="pct"/>
          </w:tcPr>
          <w:p w14:paraId="79744015" w14:textId="77777777" w:rsidR="0081028B" w:rsidRPr="00105349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CB6873" w14:textId="77777777" w:rsidR="0081028B" w:rsidRPr="00105349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32" w:type="pct"/>
          </w:tcPr>
          <w:p w14:paraId="457309AD" w14:textId="77777777" w:rsidR="0081028B" w:rsidRPr="00105349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</w:tr>
      <w:tr w:rsidR="00352012" w:rsidRPr="00105349" w14:paraId="0E57571A" w14:textId="77777777" w:rsidTr="00723F2C">
        <w:trPr>
          <w:cantSplit/>
        </w:trPr>
        <w:tc>
          <w:tcPr>
            <w:tcW w:w="1721" w:type="pct"/>
            <w:vAlign w:val="center"/>
          </w:tcPr>
          <w:p w14:paraId="63424B82" w14:textId="35F523ED" w:rsidR="00352012" w:rsidRPr="00105349" w:rsidRDefault="00352012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0" w:type="pct"/>
          </w:tcPr>
          <w:p w14:paraId="0157A0CF" w14:textId="5AA69A69" w:rsidR="00352012" w:rsidRPr="00105349" w:rsidRDefault="00105349" w:rsidP="00EA2CB3">
            <w:pPr>
              <w:tabs>
                <w:tab w:val="decimal" w:pos="420"/>
              </w:tabs>
              <w:spacing w:line="320" w:lineRule="exact"/>
              <w:ind w:left="-108" w:right="90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19C0CBDD" w14:textId="4B8AF3BD" w:rsidR="00352012" w:rsidRPr="00105349" w:rsidRDefault="000F2664" w:rsidP="00204786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1459ACA3" w14:textId="77777777" w:rsidR="00352012" w:rsidRPr="00105349" w:rsidRDefault="00352012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F40B5E7" w14:textId="77777777" w:rsidR="00352012" w:rsidRPr="00105349" w:rsidRDefault="00E65D18" w:rsidP="00204786">
            <w:pPr>
              <w:tabs>
                <w:tab w:val="decimal" w:pos="61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008F4875" w14:textId="77777777" w:rsidR="00352012" w:rsidRPr="00105349" w:rsidRDefault="00352012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3DB7118" w14:textId="5527AF34" w:rsidR="00352012" w:rsidRPr="00105349" w:rsidRDefault="00105349" w:rsidP="008F052A">
            <w:pPr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10" w:type="pct"/>
          </w:tcPr>
          <w:p w14:paraId="648E6F39" w14:textId="77777777" w:rsidR="00352012" w:rsidRPr="00105349" w:rsidRDefault="00352012" w:rsidP="00352012">
            <w:pPr>
              <w:spacing w:line="320" w:lineRule="exact"/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74DCA51" w14:textId="396A742D" w:rsidR="00352012" w:rsidRPr="00105349" w:rsidRDefault="00105349" w:rsidP="008F052A">
            <w:pPr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35201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E65D18" w:rsidRPr="00105349" w14:paraId="296A040F" w14:textId="77777777" w:rsidTr="00723F2C">
        <w:trPr>
          <w:cantSplit/>
        </w:trPr>
        <w:tc>
          <w:tcPr>
            <w:tcW w:w="1721" w:type="pct"/>
            <w:vAlign w:val="center"/>
          </w:tcPr>
          <w:p w14:paraId="47B53379" w14:textId="77777777" w:rsidR="00E65D18" w:rsidRPr="00105349" w:rsidRDefault="00E65D18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420" w:type="pct"/>
          </w:tcPr>
          <w:p w14:paraId="0D847730" w14:textId="77777777" w:rsidR="00E65D18" w:rsidRPr="00105349" w:rsidRDefault="00E65D18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DDD11D4" w14:textId="77777777" w:rsidR="00E65D18" w:rsidRPr="00105349" w:rsidRDefault="00E65D18" w:rsidP="00A25E8F">
            <w:pPr>
              <w:tabs>
                <w:tab w:val="decimal" w:pos="945"/>
              </w:tabs>
              <w:spacing w:line="320" w:lineRule="exact"/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1501BDFF" w14:textId="77777777" w:rsidR="00E65D18" w:rsidRPr="00105349" w:rsidRDefault="00E65D18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EE29A27" w14:textId="77777777" w:rsidR="00E65D18" w:rsidRPr="00105349" w:rsidRDefault="00E65D18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5640C50D" w14:textId="77777777" w:rsidR="00E65D18" w:rsidRPr="00105349" w:rsidRDefault="00E65D18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DD4595E" w14:textId="77777777" w:rsidR="00E65D18" w:rsidRPr="00105349" w:rsidRDefault="00E65D18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675363A" w14:textId="77777777" w:rsidR="00E65D18" w:rsidRPr="00105349" w:rsidRDefault="00E65D18" w:rsidP="00352012">
            <w:pPr>
              <w:spacing w:line="320" w:lineRule="exact"/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9AE290E" w14:textId="77777777" w:rsidR="00E65D18" w:rsidRPr="00105349" w:rsidRDefault="00E65D18" w:rsidP="00352012">
            <w:pPr>
              <w:spacing w:line="320" w:lineRule="exact"/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0A8F" w:rsidRPr="00105349" w14:paraId="1D0139EC" w14:textId="77777777" w:rsidTr="00E65D18">
        <w:trPr>
          <w:cantSplit/>
        </w:trPr>
        <w:tc>
          <w:tcPr>
            <w:tcW w:w="1721" w:type="pct"/>
            <w:vAlign w:val="center"/>
          </w:tcPr>
          <w:p w14:paraId="632A8498" w14:textId="18701683" w:rsidR="006B0A8F" w:rsidRPr="00105349" w:rsidRDefault="006B0A8F" w:rsidP="006B0A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35201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20" w:type="pct"/>
          </w:tcPr>
          <w:p w14:paraId="712DB08E" w14:textId="3EE2181D" w:rsidR="006B0A8F" w:rsidRPr="00105349" w:rsidRDefault="00105349" w:rsidP="006B0A8F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00DB22AA" w14:textId="3E6F6F2C" w:rsidR="006B0A8F" w:rsidRPr="00105349" w:rsidRDefault="00105349" w:rsidP="00353CCD">
            <w:pPr>
              <w:tabs>
                <w:tab w:val="left" w:pos="588"/>
              </w:tabs>
              <w:spacing w:line="320" w:lineRule="exact"/>
              <w:ind w:left="-288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F266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11" w:type="pct"/>
          </w:tcPr>
          <w:p w14:paraId="71CD7699" w14:textId="77777777" w:rsidR="006B0A8F" w:rsidRPr="00105349" w:rsidRDefault="006B0A8F" w:rsidP="00B4674B">
            <w:pPr>
              <w:tabs>
                <w:tab w:val="decimal" w:pos="617"/>
              </w:tabs>
              <w:spacing w:line="320" w:lineRule="exact"/>
              <w:ind w:left="-115" w:right="5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24BB72D" w14:textId="0F970AA9" w:rsidR="006B0A8F" w:rsidRPr="00105349" w:rsidRDefault="00105349" w:rsidP="00E65D18">
            <w:pPr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65D18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11" w:type="pct"/>
          </w:tcPr>
          <w:p w14:paraId="5DBF3ECB" w14:textId="77777777" w:rsidR="006B0A8F" w:rsidRPr="00105349" w:rsidRDefault="006B0A8F" w:rsidP="006B0A8F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CD8DEEC" w14:textId="6CE441CF" w:rsidR="006B0A8F" w:rsidRPr="00105349" w:rsidRDefault="00105349" w:rsidP="008F052A">
            <w:pPr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10" w:type="pct"/>
          </w:tcPr>
          <w:p w14:paraId="76ECA9CC" w14:textId="77777777" w:rsidR="006B0A8F" w:rsidRPr="00105349" w:rsidRDefault="006B0A8F" w:rsidP="006B0A8F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703ADB70" w14:textId="521AAD59" w:rsidR="006B0A8F" w:rsidRPr="00105349" w:rsidRDefault="00105349" w:rsidP="008F052A">
            <w:pPr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5201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  <w:tr w:rsidR="00352012" w:rsidRPr="00105349" w14:paraId="179E7D60" w14:textId="77777777" w:rsidTr="00C713CD">
        <w:trPr>
          <w:cantSplit/>
        </w:trPr>
        <w:tc>
          <w:tcPr>
            <w:tcW w:w="1721" w:type="pct"/>
            <w:vAlign w:val="center"/>
          </w:tcPr>
          <w:p w14:paraId="5317CB4E" w14:textId="77777777" w:rsidR="00352012" w:rsidRPr="00105349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420" w:type="pct"/>
          </w:tcPr>
          <w:p w14:paraId="52DF4E7E" w14:textId="77777777" w:rsidR="00352012" w:rsidRPr="00105349" w:rsidRDefault="00352012" w:rsidP="00352012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BD32BD6" w14:textId="77777777" w:rsidR="00352012" w:rsidRPr="00105349" w:rsidRDefault="00352012" w:rsidP="00352012">
            <w:pPr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1" w:type="pct"/>
          </w:tcPr>
          <w:p w14:paraId="4F459871" w14:textId="77777777" w:rsidR="00352012" w:rsidRPr="00105349" w:rsidRDefault="00352012" w:rsidP="00352012">
            <w:pPr>
              <w:spacing w:line="320" w:lineRule="exact"/>
              <w:ind w:left="-108" w:right="-62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32" w:type="pct"/>
          </w:tcPr>
          <w:p w14:paraId="3BF60FE0" w14:textId="77777777" w:rsidR="00352012" w:rsidRPr="00105349" w:rsidRDefault="00352012" w:rsidP="00352012">
            <w:pPr>
              <w:spacing w:line="320" w:lineRule="exact"/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9CBE2A2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31" w:type="pct"/>
          </w:tcPr>
          <w:p w14:paraId="4DC24E06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0" w:type="pct"/>
          </w:tcPr>
          <w:p w14:paraId="3238089C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32" w:type="pct"/>
          </w:tcPr>
          <w:p w14:paraId="2AAF06A4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2012" w:rsidRPr="00105349" w14:paraId="6BD5690C" w14:textId="77777777" w:rsidTr="00C713CD">
        <w:trPr>
          <w:cantSplit/>
        </w:trPr>
        <w:tc>
          <w:tcPr>
            <w:tcW w:w="1721" w:type="pct"/>
            <w:vAlign w:val="center"/>
          </w:tcPr>
          <w:p w14:paraId="363C7D67" w14:textId="1F1C6A25" w:rsidR="00352012" w:rsidRPr="00105349" w:rsidRDefault="00352012" w:rsidP="00352012">
            <w:pPr>
              <w:spacing w:line="320" w:lineRule="exact"/>
              <w:ind w:left="-142" w:right="-18" w:firstLine="322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0" w:type="pct"/>
          </w:tcPr>
          <w:p w14:paraId="49A3B4BB" w14:textId="77777777" w:rsidR="00352012" w:rsidRPr="00105349" w:rsidRDefault="00352012" w:rsidP="00352012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8593B62" w14:textId="4BF8F90A" w:rsidR="00352012" w:rsidRPr="00105349" w:rsidRDefault="000F2664" w:rsidP="00352012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247E317" w14:textId="77777777" w:rsidR="00352012" w:rsidRPr="00105349" w:rsidRDefault="00352012" w:rsidP="00352012">
            <w:pPr>
              <w:ind w:left="-115" w:right="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ADF9D95" w14:textId="77777777" w:rsidR="00352012" w:rsidRPr="00105349" w:rsidRDefault="00E65D18" w:rsidP="00352012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0FAD27C3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0DB2B07" w14:textId="1372C260" w:rsidR="00352012" w:rsidRPr="00105349" w:rsidRDefault="00105349" w:rsidP="00352012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10" w:type="pct"/>
          </w:tcPr>
          <w:p w14:paraId="730E4E15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06D671B9" w14:textId="344A8CB9" w:rsidR="00352012" w:rsidRPr="00105349" w:rsidRDefault="00105349" w:rsidP="008F052A">
            <w:pPr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35201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352012" w:rsidRPr="00105349" w14:paraId="5F23CE2C" w14:textId="77777777" w:rsidTr="00C713CD">
        <w:trPr>
          <w:cantSplit/>
        </w:trPr>
        <w:tc>
          <w:tcPr>
            <w:tcW w:w="1721" w:type="pct"/>
            <w:vAlign w:val="center"/>
          </w:tcPr>
          <w:p w14:paraId="752BDCF4" w14:textId="2020DD04" w:rsidR="00352012" w:rsidRPr="00105349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20" w:type="pct"/>
          </w:tcPr>
          <w:p w14:paraId="2EC8768D" w14:textId="77777777" w:rsidR="00352012" w:rsidRPr="00105349" w:rsidRDefault="00352012" w:rsidP="00352012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B78C714" w14:textId="0A0096DB" w:rsidR="00352012" w:rsidRPr="00105349" w:rsidRDefault="00105349" w:rsidP="00352012">
            <w:pPr>
              <w:tabs>
                <w:tab w:val="decimal" w:pos="1031"/>
              </w:tabs>
              <w:spacing w:line="320" w:lineRule="exact"/>
              <w:ind w:right="18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0F266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11" w:type="pct"/>
          </w:tcPr>
          <w:p w14:paraId="437A2B86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40E484AD" w14:textId="787929BC" w:rsidR="00352012" w:rsidRPr="00105349" w:rsidRDefault="00105349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E65D18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11" w:type="pct"/>
          </w:tcPr>
          <w:p w14:paraId="19C2C840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60890C33" w14:textId="6E83ADB5" w:rsidR="00352012" w:rsidRPr="00105349" w:rsidRDefault="00105349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10" w:type="pct"/>
          </w:tcPr>
          <w:p w14:paraId="04A5EF46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6CD915BC" w14:textId="34C16751" w:rsidR="00352012" w:rsidRPr="00105349" w:rsidRDefault="00105349" w:rsidP="008F052A">
            <w:pPr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35201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</w:tr>
      <w:tr w:rsidR="00352012" w:rsidRPr="00105349" w14:paraId="59508F3D" w14:textId="77777777" w:rsidTr="00C713CD">
        <w:trPr>
          <w:cantSplit/>
        </w:trPr>
        <w:tc>
          <w:tcPr>
            <w:tcW w:w="1721" w:type="pct"/>
            <w:vAlign w:val="center"/>
          </w:tcPr>
          <w:p w14:paraId="7BA95801" w14:textId="77777777" w:rsidR="00352012" w:rsidRPr="00105349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2AA21F64" w14:textId="541D1E67" w:rsidR="00352012" w:rsidRPr="00105349" w:rsidRDefault="00105349" w:rsidP="00352012">
            <w:pPr>
              <w:tabs>
                <w:tab w:val="decimal" w:pos="413"/>
              </w:tabs>
              <w:spacing w:line="320" w:lineRule="exact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1114" w14:textId="7B1ED079" w:rsidR="00352012" w:rsidRPr="00105349" w:rsidRDefault="00105349" w:rsidP="00352012">
            <w:pPr>
              <w:tabs>
                <w:tab w:val="decimal" w:pos="1031"/>
              </w:tabs>
              <w:spacing w:line="320" w:lineRule="exact"/>
              <w:ind w:left="-115" w:right="180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0F266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11" w:type="pct"/>
          </w:tcPr>
          <w:p w14:paraId="5FEAE642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51906271" w14:textId="364A6E20" w:rsidR="00352012" w:rsidRPr="00105349" w:rsidRDefault="00105349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E65D18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11" w:type="pct"/>
          </w:tcPr>
          <w:p w14:paraId="2B1D7B8B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4BF4" w14:textId="40643EA9" w:rsidR="00352012" w:rsidRPr="00105349" w:rsidRDefault="00105349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  <w:tc>
          <w:tcPr>
            <w:tcW w:w="110" w:type="pct"/>
          </w:tcPr>
          <w:p w14:paraId="56839BEB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5CC4" w14:textId="61733466" w:rsidR="00352012" w:rsidRPr="00105349" w:rsidRDefault="00105349" w:rsidP="008F052A">
            <w:pPr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="0035201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</w:tr>
      <w:tr w:rsidR="00625D58" w:rsidRPr="00105349" w14:paraId="501DA231" w14:textId="77777777" w:rsidTr="00C713CD">
        <w:trPr>
          <w:cantSplit/>
        </w:trPr>
        <w:tc>
          <w:tcPr>
            <w:tcW w:w="1721" w:type="pct"/>
            <w:vAlign w:val="center"/>
          </w:tcPr>
          <w:p w14:paraId="0293EE4E" w14:textId="77777777" w:rsidR="00EC4EBD" w:rsidRPr="00105349" w:rsidRDefault="00625D58" w:rsidP="00EC4EBD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สินทรัพย์ไม่มีตัวตน</w:t>
            </w:r>
            <w:r w:rsidR="00D33479"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อื่นนอกเหนือจาก</w:t>
            </w:r>
          </w:p>
          <w:p w14:paraId="0029E355" w14:textId="77777777" w:rsidR="00625D58" w:rsidRPr="00105349" w:rsidRDefault="00EC4EBD" w:rsidP="00EC4EBD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33479"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420" w:type="pct"/>
          </w:tcPr>
          <w:p w14:paraId="6202E1CF" w14:textId="77777777" w:rsidR="00625D58" w:rsidRPr="00105349" w:rsidRDefault="00625D58" w:rsidP="00352012">
            <w:pPr>
              <w:tabs>
                <w:tab w:val="decimal" w:pos="617"/>
              </w:tabs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239DC04D" w14:textId="77777777" w:rsidR="00625D58" w:rsidRPr="00105349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70816" w14:textId="77777777" w:rsidR="00625D58" w:rsidRPr="00105349" w:rsidRDefault="00625D5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color w:val="60CAF3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B2E2416" w14:textId="77777777" w:rsidR="00625D58" w:rsidRPr="00105349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42B2FA3" w14:textId="77777777" w:rsidR="00625D58" w:rsidRPr="00105349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CF83A4" w14:textId="77777777" w:rsidR="00625D58" w:rsidRPr="00105349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110" w:type="pct"/>
          </w:tcPr>
          <w:p w14:paraId="2EF9F522" w14:textId="77777777" w:rsidR="00625D58" w:rsidRPr="00105349" w:rsidRDefault="00625D5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63DE8ED" w14:textId="77777777" w:rsidR="00625D58" w:rsidRPr="00105349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D58" w:rsidRPr="00105349" w14:paraId="15E5D717" w14:textId="77777777" w:rsidTr="00C713CD">
        <w:trPr>
          <w:cantSplit/>
        </w:trPr>
        <w:tc>
          <w:tcPr>
            <w:tcW w:w="1721" w:type="pct"/>
            <w:vAlign w:val="center"/>
          </w:tcPr>
          <w:p w14:paraId="1BE40054" w14:textId="27CBB88C" w:rsidR="00625D58" w:rsidRPr="00105349" w:rsidRDefault="00625D58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20" w:type="pct"/>
          </w:tcPr>
          <w:p w14:paraId="14ED57C8" w14:textId="77777777" w:rsidR="00625D58" w:rsidRPr="00105349" w:rsidRDefault="00625D58" w:rsidP="004D2E76">
            <w:pPr>
              <w:tabs>
                <w:tab w:val="decimal" w:pos="150"/>
              </w:tabs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704D4F26" w14:textId="7661A7DA" w:rsidR="00625D58" w:rsidRPr="00105349" w:rsidRDefault="00105349" w:rsidP="00320488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0F266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1" w:type="pct"/>
          </w:tcPr>
          <w:p w14:paraId="60E2472F" w14:textId="77777777" w:rsidR="00625D58" w:rsidRPr="00105349" w:rsidRDefault="00625D5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63D1C2F1" w14:textId="77777777" w:rsidR="00625D58" w:rsidRPr="00105349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013094D6" w14:textId="77777777" w:rsidR="00625D58" w:rsidRPr="00105349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FCA7DD4" w14:textId="652F02D5" w:rsidR="00625D58" w:rsidRPr="00105349" w:rsidRDefault="00105349" w:rsidP="00625D58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0" w:type="pct"/>
          </w:tcPr>
          <w:p w14:paraId="564A0EAC" w14:textId="77777777" w:rsidR="00625D58" w:rsidRPr="00105349" w:rsidRDefault="00625D5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221CDEC" w14:textId="77777777" w:rsidR="00625D58" w:rsidRPr="00105349" w:rsidRDefault="00625D58" w:rsidP="00B619DC">
            <w:pPr>
              <w:tabs>
                <w:tab w:val="decimal" w:pos="56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52012" w:rsidRPr="00105349" w14:paraId="23B0C1C4" w14:textId="77777777" w:rsidTr="00C713CD">
        <w:trPr>
          <w:cantSplit/>
        </w:trPr>
        <w:tc>
          <w:tcPr>
            <w:tcW w:w="1721" w:type="pct"/>
            <w:vAlign w:val="center"/>
          </w:tcPr>
          <w:p w14:paraId="2D7946AD" w14:textId="77777777" w:rsidR="00352012" w:rsidRPr="00105349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20" w:type="pct"/>
          </w:tcPr>
          <w:p w14:paraId="209932F7" w14:textId="77777777" w:rsidR="00352012" w:rsidRPr="00105349" w:rsidRDefault="00352012" w:rsidP="00352012">
            <w:pPr>
              <w:tabs>
                <w:tab w:val="decimal" w:pos="617"/>
              </w:tabs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044F896" w14:textId="77777777" w:rsidR="00352012" w:rsidRPr="00105349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1015793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0B898E61" w14:textId="77777777" w:rsidR="00352012" w:rsidRPr="00105349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3727C8E6" w14:textId="77777777" w:rsidR="00352012" w:rsidRPr="00105349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C52F919" w14:textId="77777777" w:rsidR="00352012" w:rsidRPr="00105349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662AE9E1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75B469D" w14:textId="77777777" w:rsidR="00352012" w:rsidRPr="00105349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2012" w:rsidRPr="00105349" w14:paraId="7D6CECB5" w14:textId="77777777" w:rsidTr="00C713CD">
        <w:trPr>
          <w:cantSplit/>
        </w:trPr>
        <w:tc>
          <w:tcPr>
            <w:tcW w:w="1721" w:type="pct"/>
            <w:vAlign w:val="center"/>
          </w:tcPr>
          <w:p w14:paraId="4F062FAE" w14:textId="4D73A162" w:rsidR="00352012" w:rsidRPr="00105349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0" w:type="pct"/>
          </w:tcPr>
          <w:p w14:paraId="3B5FF7E2" w14:textId="1F143A94" w:rsidR="00352012" w:rsidRPr="00105349" w:rsidRDefault="00105349" w:rsidP="00352012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31" w:type="pct"/>
          </w:tcPr>
          <w:p w14:paraId="6BB5727D" w14:textId="53E62F3D" w:rsidR="00352012" w:rsidRPr="00105349" w:rsidRDefault="000F2664" w:rsidP="007A5FC2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2AF61A00" w14:textId="77777777" w:rsidR="00352012" w:rsidRPr="00105349" w:rsidRDefault="00352012" w:rsidP="00352012">
            <w:pPr>
              <w:tabs>
                <w:tab w:val="decimal" w:pos="1031"/>
              </w:tabs>
              <w:ind w:left="-115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E503DC1" w14:textId="77777777" w:rsidR="00352012" w:rsidRPr="00105349" w:rsidRDefault="00E65D18" w:rsidP="00352012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275DE118" w14:textId="77777777" w:rsidR="00352012" w:rsidRPr="00105349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5791103D" w14:textId="74AB4218" w:rsidR="00352012" w:rsidRPr="00105349" w:rsidRDefault="00141B19" w:rsidP="007A5FC2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" w:type="pct"/>
          </w:tcPr>
          <w:p w14:paraId="7328C8AD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EA790DA" w14:textId="435F1AB7" w:rsidR="00352012" w:rsidRPr="00105349" w:rsidRDefault="00105349" w:rsidP="00352012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E65D18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352012" w:rsidRPr="00105349" w14:paraId="04FD9A87" w14:textId="77777777" w:rsidTr="00D16125">
        <w:trPr>
          <w:cantSplit/>
        </w:trPr>
        <w:tc>
          <w:tcPr>
            <w:tcW w:w="1721" w:type="pct"/>
            <w:vAlign w:val="center"/>
          </w:tcPr>
          <w:p w14:paraId="56C1E326" w14:textId="77777777" w:rsidR="00352012" w:rsidRPr="00105349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420" w:type="pct"/>
          </w:tcPr>
          <w:p w14:paraId="67340B55" w14:textId="77777777" w:rsidR="00352012" w:rsidRPr="00105349" w:rsidRDefault="00352012" w:rsidP="00352012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2A3B69C" w14:textId="77777777" w:rsidR="00352012" w:rsidRPr="00105349" w:rsidRDefault="00352012" w:rsidP="000F2664">
            <w:pPr>
              <w:tabs>
                <w:tab w:val="decimal" w:pos="990"/>
              </w:tabs>
              <w:spacing w:line="320" w:lineRule="exact"/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DA16CBD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64D58857" w14:textId="77777777" w:rsidR="00352012" w:rsidRPr="00105349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EDC7135" w14:textId="77777777" w:rsidR="00352012" w:rsidRPr="00105349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9EFE4E9" w14:textId="77777777" w:rsidR="00352012" w:rsidRPr="00105349" w:rsidRDefault="00352012" w:rsidP="00352012">
            <w:pPr>
              <w:tabs>
                <w:tab w:val="decimal" w:pos="1035"/>
              </w:tabs>
              <w:spacing w:line="320" w:lineRule="exact"/>
              <w:ind w:left="-115" w:firstLine="4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32D6C6E" w14:textId="77777777" w:rsidR="00352012" w:rsidRPr="00105349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0A56AC4" w14:textId="77777777" w:rsidR="00352012" w:rsidRPr="00105349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1B19" w:rsidRPr="00105349" w14:paraId="3FDDB2F8" w14:textId="77777777" w:rsidTr="00D16125">
        <w:trPr>
          <w:cantSplit/>
        </w:trPr>
        <w:tc>
          <w:tcPr>
            <w:tcW w:w="1721" w:type="pct"/>
            <w:vAlign w:val="center"/>
          </w:tcPr>
          <w:p w14:paraId="2114B637" w14:textId="6221F753" w:rsidR="00141B19" w:rsidRPr="00105349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329F2C61" w14:textId="77157B46" w:rsidR="00141B19" w:rsidRPr="00105349" w:rsidRDefault="00105349" w:rsidP="00141B19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31" w:type="pct"/>
          </w:tcPr>
          <w:p w14:paraId="1F765B42" w14:textId="40AF2468" w:rsidR="00141B19" w:rsidRPr="00105349" w:rsidRDefault="000F2664" w:rsidP="007A5FC2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1A97BA89" w14:textId="77777777" w:rsidR="00141B19" w:rsidRPr="00105349" w:rsidRDefault="00141B19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49DBDF27" w14:textId="77420142" w:rsidR="00141B19" w:rsidRPr="00105349" w:rsidRDefault="00141B19" w:rsidP="000F2664">
            <w:pPr>
              <w:tabs>
                <w:tab w:val="decimal" w:pos="252"/>
              </w:tabs>
              <w:spacing w:line="320" w:lineRule="exact"/>
              <w:ind w:left="-115" w:right="5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130CBCA7" w14:textId="77777777" w:rsidR="00141B19" w:rsidRPr="00105349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AAE1234" w14:textId="3A3739FD" w:rsidR="00141B19" w:rsidRPr="00105349" w:rsidRDefault="00141B19" w:rsidP="007A5FC2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" w:type="pct"/>
          </w:tcPr>
          <w:p w14:paraId="32FD564B" w14:textId="77777777" w:rsidR="00141B19" w:rsidRPr="00105349" w:rsidRDefault="00141B19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BE44952" w14:textId="0F557B1F" w:rsidR="00141B19" w:rsidRPr="00105349" w:rsidRDefault="0010534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  <w:tr w:rsidR="00141B19" w:rsidRPr="00105349" w14:paraId="56F40CDC" w14:textId="77777777" w:rsidTr="003302D9">
        <w:trPr>
          <w:cantSplit/>
        </w:trPr>
        <w:tc>
          <w:tcPr>
            <w:tcW w:w="1721" w:type="pct"/>
            <w:vAlign w:val="center"/>
          </w:tcPr>
          <w:p w14:paraId="101DDECC" w14:textId="07609F52" w:rsidR="00141B19" w:rsidRPr="00105349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420" w:type="pct"/>
          </w:tcPr>
          <w:p w14:paraId="64F902F6" w14:textId="7121B06C" w:rsidR="00141B19" w:rsidRPr="00105349" w:rsidRDefault="00105349" w:rsidP="00141B19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31" w:type="pct"/>
          </w:tcPr>
          <w:p w14:paraId="3FF382D1" w14:textId="11923A01" w:rsidR="00141B19" w:rsidRPr="00105349" w:rsidRDefault="00105349" w:rsidP="000F2664">
            <w:pPr>
              <w:tabs>
                <w:tab w:val="left" w:pos="588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0F266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11" w:type="pct"/>
          </w:tcPr>
          <w:p w14:paraId="7BEE5188" w14:textId="77777777" w:rsidR="00141B19" w:rsidRPr="00105349" w:rsidRDefault="00141B19" w:rsidP="00141B19">
            <w:pPr>
              <w:tabs>
                <w:tab w:val="decimal" w:pos="617"/>
                <w:tab w:val="decimal" w:pos="1031"/>
              </w:tabs>
              <w:spacing w:line="320" w:lineRule="exact"/>
              <w:ind w:left="-115"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00BAC4CC" w14:textId="77777777" w:rsidR="00141B19" w:rsidRPr="00105349" w:rsidRDefault="00141B19" w:rsidP="00141B19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181C794A" w14:textId="77777777" w:rsidR="00141B19" w:rsidRPr="00105349" w:rsidRDefault="00141B19" w:rsidP="00141B19">
            <w:pPr>
              <w:tabs>
                <w:tab w:val="decimal" w:pos="617"/>
              </w:tabs>
              <w:spacing w:line="320" w:lineRule="exact"/>
              <w:ind w:left="-115" w:right="5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765C1AF" w14:textId="20DEE0AF" w:rsidR="00141B19" w:rsidRPr="00105349" w:rsidRDefault="00105349" w:rsidP="00141B19">
            <w:pPr>
              <w:spacing w:line="320" w:lineRule="exact"/>
              <w:ind w:right="-3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10" w:type="pct"/>
          </w:tcPr>
          <w:p w14:paraId="35C42596" w14:textId="77777777" w:rsidR="00141B19" w:rsidRPr="00105349" w:rsidRDefault="00141B19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0E2C6DE" w14:textId="4551F131" w:rsidR="00141B19" w:rsidRPr="00105349" w:rsidRDefault="000F2664" w:rsidP="00B619DC">
            <w:pPr>
              <w:tabs>
                <w:tab w:val="decimal" w:pos="569"/>
              </w:tabs>
              <w:spacing w:line="320" w:lineRule="exact"/>
              <w:ind w:left="-115" w:right="4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1B19" w:rsidRPr="00105349" w14:paraId="548FFF80" w14:textId="77777777" w:rsidTr="00C713CD">
        <w:trPr>
          <w:cantSplit/>
        </w:trPr>
        <w:tc>
          <w:tcPr>
            <w:tcW w:w="1721" w:type="pct"/>
            <w:vAlign w:val="center"/>
          </w:tcPr>
          <w:p w14:paraId="6B9E486F" w14:textId="77777777" w:rsidR="00141B19" w:rsidRPr="00105349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420" w:type="pct"/>
          </w:tcPr>
          <w:p w14:paraId="324DB579" w14:textId="77777777" w:rsidR="00141B19" w:rsidRPr="00105349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6A37B334" w14:textId="77777777" w:rsidR="00141B19" w:rsidRPr="00105349" w:rsidRDefault="00141B19" w:rsidP="00141B19">
            <w:pPr>
              <w:tabs>
                <w:tab w:val="decimal" w:pos="990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2C055" w14:textId="77777777" w:rsidR="00141B19" w:rsidRPr="00105349" w:rsidRDefault="00141B19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6F9730B" w14:textId="77777777" w:rsidR="00141B19" w:rsidRPr="00105349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ABF31B4" w14:textId="77777777" w:rsidR="00141B19" w:rsidRPr="00105349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13E2B5E3" w14:textId="77777777" w:rsidR="00141B19" w:rsidRPr="00105349" w:rsidRDefault="00141B19" w:rsidP="00141B19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6883BA" w14:textId="77777777" w:rsidR="00141B19" w:rsidRPr="00105349" w:rsidRDefault="00141B19" w:rsidP="00141B19">
            <w:pPr>
              <w:tabs>
                <w:tab w:val="decimal" w:pos="1031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3927499" w14:textId="77777777" w:rsidR="00141B19" w:rsidRPr="00105349" w:rsidRDefault="00141B19" w:rsidP="00141B19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1B19" w:rsidRPr="00105349" w14:paraId="51DF5841" w14:textId="77777777" w:rsidTr="006C0190">
        <w:trPr>
          <w:cantSplit/>
        </w:trPr>
        <w:tc>
          <w:tcPr>
            <w:tcW w:w="1721" w:type="pct"/>
            <w:vAlign w:val="center"/>
          </w:tcPr>
          <w:p w14:paraId="3349BD53" w14:textId="592BD6ED" w:rsidR="00141B19" w:rsidRPr="00105349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2EF0DB3E" w14:textId="77777777" w:rsidR="00141B19" w:rsidRPr="00105349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691794F0" w14:textId="3BC91C26" w:rsidR="00141B19" w:rsidRPr="00105349" w:rsidRDefault="000F2664" w:rsidP="007A5FC2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48B9BCF7" w14:textId="77777777" w:rsidR="00141B19" w:rsidRPr="00105349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8931A49" w14:textId="77777777" w:rsidR="00141B19" w:rsidRPr="00105349" w:rsidRDefault="00141B19" w:rsidP="00141B19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5E643218" w14:textId="77777777" w:rsidR="00141B19" w:rsidRPr="00105349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44E298D0" w14:textId="478E4FC3" w:rsidR="00141B19" w:rsidRPr="00105349" w:rsidRDefault="00105349" w:rsidP="00141B19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10" w:type="pct"/>
          </w:tcPr>
          <w:p w14:paraId="440D3216" w14:textId="77777777" w:rsidR="00141B19" w:rsidRPr="00105349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9475D9E" w14:textId="668F6860" w:rsidR="00141B19" w:rsidRPr="00105349" w:rsidRDefault="0010534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  <w:tr w:rsidR="00141B19" w:rsidRPr="00105349" w14:paraId="659093BD" w14:textId="77777777" w:rsidTr="006C0190">
        <w:trPr>
          <w:cantSplit/>
        </w:trPr>
        <w:tc>
          <w:tcPr>
            <w:tcW w:w="1721" w:type="pct"/>
            <w:vAlign w:val="center"/>
          </w:tcPr>
          <w:p w14:paraId="00499800" w14:textId="01E1247C" w:rsidR="00141B19" w:rsidRPr="00105349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420" w:type="pct"/>
          </w:tcPr>
          <w:p w14:paraId="2258D812" w14:textId="77777777" w:rsidR="00141B19" w:rsidRPr="00105349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565FA7D" w14:textId="1CAE0A21" w:rsidR="00141B19" w:rsidRPr="00105349" w:rsidRDefault="00105349" w:rsidP="00141B19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0F266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11" w:type="pct"/>
          </w:tcPr>
          <w:p w14:paraId="74476E5D" w14:textId="77777777" w:rsidR="00141B19" w:rsidRPr="00105349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7361E7A2" w14:textId="7F583B00" w:rsidR="00141B19" w:rsidRPr="00105349" w:rsidRDefault="00105349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111" w:type="pct"/>
          </w:tcPr>
          <w:p w14:paraId="0E0029D1" w14:textId="77777777" w:rsidR="00141B19" w:rsidRPr="00105349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50E30F" w14:textId="19913034" w:rsidR="00141B19" w:rsidRPr="00105349" w:rsidRDefault="00105349" w:rsidP="00141B19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10" w:type="pct"/>
          </w:tcPr>
          <w:p w14:paraId="35238FC4" w14:textId="77777777" w:rsidR="00141B19" w:rsidRPr="00105349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04F1976" w14:textId="00415F79" w:rsidR="00141B19" w:rsidRPr="00105349" w:rsidRDefault="0010534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</w:tr>
      <w:tr w:rsidR="00141B19" w:rsidRPr="00105349" w14:paraId="73718B41" w14:textId="77777777" w:rsidTr="006C0190">
        <w:trPr>
          <w:cantSplit/>
        </w:trPr>
        <w:tc>
          <w:tcPr>
            <w:tcW w:w="1721" w:type="pct"/>
            <w:vAlign w:val="center"/>
          </w:tcPr>
          <w:p w14:paraId="7680ABA0" w14:textId="3541491E" w:rsidR="00141B19" w:rsidRPr="00105349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420" w:type="pct"/>
          </w:tcPr>
          <w:p w14:paraId="4144FD87" w14:textId="77777777" w:rsidR="00141B19" w:rsidRPr="00105349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0EBF0D2C" w14:textId="61905E8C" w:rsidR="00141B19" w:rsidRPr="00105349" w:rsidRDefault="00105349" w:rsidP="00141B19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266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11" w:type="pct"/>
          </w:tcPr>
          <w:p w14:paraId="5268FE64" w14:textId="77777777" w:rsidR="00141B19" w:rsidRPr="00105349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0F41F04" w14:textId="0C024E22" w:rsidR="00141B19" w:rsidRPr="00105349" w:rsidRDefault="00105349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11" w:type="pct"/>
          </w:tcPr>
          <w:p w14:paraId="5056AA61" w14:textId="77777777" w:rsidR="00141B19" w:rsidRPr="00105349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7D3217C" w14:textId="4EC32A06" w:rsidR="00141B19" w:rsidRPr="00105349" w:rsidRDefault="00105349" w:rsidP="00141B19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10" w:type="pct"/>
          </w:tcPr>
          <w:p w14:paraId="69B84825" w14:textId="77777777" w:rsidR="00141B19" w:rsidRPr="00105349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DB492D3" w14:textId="42C1F563" w:rsidR="00141B19" w:rsidRPr="00105349" w:rsidRDefault="0010534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141B19" w:rsidRPr="00105349" w14:paraId="7E4FF6A3" w14:textId="77777777" w:rsidTr="006C0190">
        <w:trPr>
          <w:cantSplit/>
        </w:trPr>
        <w:tc>
          <w:tcPr>
            <w:tcW w:w="1721" w:type="pct"/>
            <w:vAlign w:val="center"/>
          </w:tcPr>
          <w:p w14:paraId="65F83E50" w14:textId="77777777" w:rsidR="00141B19" w:rsidRPr="00105349" w:rsidRDefault="00141B19" w:rsidP="00141B19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7F7B6D15" w14:textId="77777777" w:rsidR="00141B19" w:rsidRPr="00105349" w:rsidRDefault="00141B19" w:rsidP="00141B19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4BFA8" w14:textId="713C4CF2" w:rsidR="00141B19" w:rsidRPr="00105349" w:rsidRDefault="00105349" w:rsidP="00141B19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="000F266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111" w:type="pct"/>
          </w:tcPr>
          <w:p w14:paraId="600961C7" w14:textId="77777777" w:rsidR="00141B19" w:rsidRPr="00105349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62F8EFA6" w14:textId="152A3996" w:rsidR="00141B19" w:rsidRPr="00105349" w:rsidRDefault="00105349" w:rsidP="00141B19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11" w:type="pct"/>
          </w:tcPr>
          <w:p w14:paraId="030EA3C7" w14:textId="77777777" w:rsidR="00141B19" w:rsidRPr="00105349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DAF0E" w14:textId="57E957AE" w:rsidR="00141B19" w:rsidRPr="00105349" w:rsidRDefault="00105349" w:rsidP="00141B19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10" w:type="pct"/>
          </w:tcPr>
          <w:p w14:paraId="19219AE9" w14:textId="77777777" w:rsidR="00141B19" w:rsidRPr="00105349" w:rsidRDefault="00141B1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9990" w14:textId="392A1D8D" w:rsidR="00141B19" w:rsidRPr="00105349" w:rsidRDefault="00105349" w:rsidP="00141B19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141B1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</w:tr>
    </w:tbl>
    <w:p w14:paraId="5CB5B670" w14:textId="77777777" w:rsidR="00055D6E" w:rsidRPr="00105349" w:rsidRDefault="00055D6E" w:rsidP="00E057B1">
      <w:pPr>
        <w:ind w:right="65"/>
        <w:rPr>
          <w:rFonts w:asciiTheme="majorBidi" w:hAnsiTheme="majorBidi" w:cstheme="majorBidi"/>
          <w:b/>
          <w:bCs/>
          <w:color w:val="60CAF3"/>
        </w:rPr>
      </w:pPr>
    </w:p>
    <w:p w14:paraId="4224BDD4" w14:textId="77777777" w:rsidR="00130A27" w:rsidRPr="00105349" w:rsidRDefault="00C87745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05349">
        <w:rPr>
          <w:rFonts w:asciiTheme="majorBidi" w:hAnsiTheme="majorBidi" w:cstheme="majorBidi"/>
          <w:b/>
          <w:bCs/>
          <w:color w:val="60CAF3"/>
          <w:cs/>
        </w:rPr>
        <w:br w:type="page"/>
      </w:r>
      <w:r w:rsidR="00E67707" w:rsidRPr="0010534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="00E67707" w:rsidRPr="001053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E67707" w:rsidRPr="00105349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5105" w:type="pct"/>
        <w:tblInd w:w="90" w:type="dxa"/>
        <w:tblLayout w:type="fixed"/>
        <w:tblLook w:val="0000" w:firstRow="0" w:lastRow="0" w:firstColumn="0" w:lastColumn="0" w:noHBand="0" w:noVBand="0"/>
      </w:tblPr>
      <w:tblGrid>
        <w:gridCol w:w="3422"/>
        <w:gridCol w:w="687"/>
        <w:gridCol w:w="1157"/>
        <w:gridCol w:w="266"/>
        <w:gridCol w:w="1070"/>
        <w:gridCol w:w="266"/>
        <w:gridCol w:w="1157"/>
        <w:gridCol w:w="247"/>
        <w:gridCol w:w="1167"/>
      </w:tblGrid>
      <w:tr w:rsidR="00A25E8F" w:rsidRPr="00105349" w14:paraId="490F8005" w14:textId="77777777" w:rsidTr="00D551F0">
        <w:trPr>
          <w:trHeight w:hRule="exact" w:val="756"/>
        </w:trPr>
        <w:tc>
          <w:tcPr>
            <w:tcW w:w="1812" w:type="pct"/>
            <w:vAlign w:val="center"/>
          </w:tcPr>
          <w:p w14:paraId="16935160" w14:textId="77777777" w:rsidR="00A25E8F" w:rsidRPr="00105349" w:rsidRDefault="00A25E8F" w:rsidP="003A07CA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pacing w:val="2"/>
                <w:sz w:val="28"/>
                <w:szCs w:val="28"/>
              </w:rPr>
              <w:br w:type="page"/>
            </w:r>
            <w:r w:rsidRPr="00105349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u w:val="single"/>
                <w:cs/>
              </w:rPr>
              <w:br w:type="page"/>
            </w:r>
            <w:r w:rsidRPr="00105349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364" w:type="pct"/>
          </w:tcPr>
          <w:p w14:paraId="2CA57DCF" w14:textId="77777777" w:rsidR="00A25E8F" w:rsidRPr="00105349" w:rsidRDefault="00A25E8F" w:rsidP="003A07CA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</w:tcPr>
          <w:p w14:paraId="63D82EEF" w14:textId="77777777" w:rsidR="00A25E8F" w:rsidRPr="00105349" w:rsidRDefault="00A25E8F" w:rsidP="003A07CA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78D84A0" w14:textId="77777777" w:rsidR="00A25E8F" w:rsidRPr="00105349" w:rsidRDefault="00A25E8F" w:rsidP="003A07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2" w:type="pct"/>
            <w:gridSpan w:val="3"/>
          </w:tcPr>
          <w:p w14:paraId="0B25ED5B" w14:textId="77777777" w:rsidR="00A25E8F" w:rsidRPr="00105349" w:rsidRDefault="00A25E8F" w:rsidP="003A07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D8B" w:rsidRPr="00105349" w14:paraId="11418596" w14:textId="77777777" w:rsidTr="00D551F0">
        <w:trPr>
          <w:trHeight w:hRule="exact" w:val="414"/>
        </w:trPr>
        <w:tc>
          <w:tcPr>
            <w:tcW w:w="1812" w:type="pct"/>
            <w:vAlign w:val="center"/>
          </w:tcPr>
          <w:p w14:paraId="72AF0FFD" w14:textId="0AE96156" w:rsidR="00BA1D8B" w:rsidRPr="00105349" w:rsidRDefault="00BA1D8B" w:rsidP="00BA1D8B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="009A623A"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9A623A"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4" w:type="pct"/>
          </w:tcPr>
          <w:p w14:paraId="41054463" w14:textId="77777777" w:rsidR="00BA1D8B" w:rsidRPr="00105349" w:rsidRDefault="00BA1D8B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021D5DF7" w14:textId="77D07E5A" w:rsidR="00BA1D8B" w:rsidRPr="00105349" w:rsidRDefault="00105349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" w:type="pct"/>
          </w:tcPr>
          <w:p w14:paraId="3BAA7199" w14:textId="77777777" w:rsidR="00BA1D8B" w:rsidRPr="00105349" w:rsidRDefault="00BA1D8B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4D4BC26" w14:textId="22B52584" w:rsidR="00BA1D8B" w:rsidRPr="00105349" w:rsidRDefault="00105349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" w:type="pct"/>
          </w:tcPr>
          <w:p w14:paraId="4042C5D0" w14:textId="77777777" w:rsidR="00BA1D8B" w:rsidRPr="00105349" w:rsidRDefault="00BA1D8B" w:rsidP="00BA1D8B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CAB8564" w14:textId="6279941D" w:rsidR="00BA1D8B" w:rsidRPr="00105349" w:rsidRDefault="00105349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" w:type="pct"/>
          </w:tcPr>
          <w:p w14:paraId="3B293C73" w14:textId="77777777" w:rsidR="00BA1D8B" w:rsidRPr="00105349" w:rsidRDefault="00BA1D8B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</w:tcPr>
          <w:p w14:paraId="3800C991" w14:textId="493E03ED" w:rsidR="00BA1D8B" w:rsidRPr="00105349" w:rsidRDefault="00105349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C6922" w:rsidRPr="00105349" w14:paraId="7C491257" w14:textId="77777777" w:rsidTr="00D551F0">
        <w:trPr>
          <w:trHeight w:hRule="exact" w:val="336"/>
        </w:trPr>
        <w:tc>
          <w:tcPr>
            <w:tcW w:w="1812" w:type="pct"/>
            <w:vAlign w:val="center"/>
          </w:tcPr>
          <w:p w14:paraId="19AE9107" w14:textId="77777777" w:rsidR="00A25E8F" w:rsidRPr="00105349" w:rsidRDefault="00A25E8F" w:rsidP="003A07CA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364" w:type="pct"/>
          </w:tcPr>
          <w:p w14:paraId="58FE8299" w14:textId="77777777" w:rsidR="00A25E8F" w:rsidRPr="00105349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6E5053E" w14:textId="77777777" w:rsidR="00A25E8F" w:rsidRPr="00105349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B06F750" w14:textId="77777777" w:rsidR="00A25E8F" w:rsidRPr="00105349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54A7F19" w14:textId="77777777" w:rsidR="00A25E8F" w:rsidRPr="00105349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5FA9D0D" w14:textId="77777777" w:rsidR="00A25E8F" w:rsidRPr="00105349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A67D3B0" w14:textId="77777777" w:rsidR="00A25E8F" w:rsidRPr="00105349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C30EA38" w14:textId="77777777" w:rsidR="00A25E8F" w:rsidRPr="00105349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6B9633AB" w14:textId="77777777" w:rsidR="00A25E8F" w:rsidRPr="00105349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5345" w:rsidRPr="00105349" w14:paraId="530759A5" w14:textId="77777777" w:rsidTr="00D551F0">
        <w:trPr>
          <w:trHeight w:hRule="exact" w:val="308"/>
        </w:trPr>
        <w:tc>
          <w:tcPr>
            <w:tcW w:w="1812" w:type="pct"/>
            <w:vAlign w:val="center"/>
          </w:tcPr>
          <w:p w14:paraId="1A51911D" w14:textId="249ED3DA" w:rsidR="00C85345" w:rsidRPr="00105349" w:rsidRDefault="00C85345" w:rsidP="00C8534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4638C29A" w14:textId="77777777" w:rsidR="00C85345" w:rsidRPr="00105349" w:rsidRDefault="00C85345" w:rsidP="00C85345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0A8E6936" w14:textId="68E31D38" w:rsidR="00C85345" w:rsidRPr="00105349" w:rsidRDefault="00996B50" w:rsidP="00C85345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466F93D" w14:textId="77777777" w:rsidR="00C85345" w:rsidRPr="00105349" w:rsidRDefault="00C85345" w:rsidP="00C85345">
            <w:pPr>
              <w:ind w:right="30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4D744A9D" w14:textId="39C4D6FE" w:rsidR="00C85345" w:rsidRPr="00105349" w:rsidRDefault="00C85345" w:rsidP="00C85345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015F3E62" w14:textId="77777777" w:rsidR="00C85345" w:rsidRPr="00105349" w:rsidRDefault="00C85345" w:rsidP="00C8534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3DE8E4CF" w14:textId="2ECBA021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87C5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31" w:type="pct"/>
          </w:tcPr>
          <w:p w14:paraId="2A9E9D50" w14:textId="77777777" w:rsidR="00C85345" w:rsidRPr="00105349" w:rsidRDefault="00C85345" w:rsidP="00C85345">
            <w:pPr>
              <w:tabs>
                <w:tab w:val="decimal" w:pos="606"/>
              </w:tabs>
              <w:ind w:left="-108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2205C946" w14:textId="69AE513C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C853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</w:tr>
      <w:tr w:rsidR="00C85345" w:rsidRPr="00105349" w14:paraId="2DC91767" w14:textId="77777777" w:rsidTr="00D551F0">
        <w:trPr>
          <w:trHeight w:hRule="exact" w:val="326"/>
        </w:trPr>
        <w:tc>
          <w:tcPr>
            <w:tcW w:w="1812" w:type="pct"/>
            <w:vAlign w:val="center"/>
          </w:tcPr>
          <w:p w14:paraId="5C06F943" w14:textId="7C321567" w:rsidR="00C85345" w:rsidRPr="00105349" w:rsidRDefault="00C85345" w:rsidP="00C8534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364" w:type="pct"/>
          </w:tcPr>
          <w:p w14:paraId="129575E1" w14:textId="77777777" w:rsidR="00C85345" w:rsidRPr="00105349" w:rsidRDefault="00C85345" w:rsidP="00C85345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0AD7F9DB" w14:textId="4F84D656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41" w:type="pct"/>
          </w:tcPr>
          <w:p w14:paraId="1A98F41E" w14:textId="77777777" w:rsidR="00C85345" w:rsidRPr="00105349" w:rsidRDefault="00C85345" w:rsidP="00C8534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14:paraId="78D9E728" w14:textId="4C0A82FB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C853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141" w:type="pct"/>
          </w:tcPr>
          <w:p w14:paraId="5A85D594" w14:textId="77777777" w:rsidR="00C85345" w:rsidRPr="00105349" w:rsidRDefault="00C85345" w:rsidP="00C8534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B5F65E8" w14:textId="3BD5386E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D87C5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31" w:type="pct"/>
          </w:tcPr>
          <w:p w14:paraId="75D558A2" w14:textId="77777777" w:rsidR="00C85345" w:rsidRPr="00105349" w:rsidRDefault="00C85345" w:rsidP="00C85345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619" w:type="pct"/>
            <w:vAlign w:val="center"/>
          </w:tcPr>
          <w:p w14:paraId="14B63983" w14:textId="40B2598D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C853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</w:tr>
      <w:tr w:rsidR="00C85345" w:rsidRPr="00105349" w14:paraId="5B7271E7" w14:textId="77777777" w:rsidTr="00D551F0">
        <w:trPr>
          <w:trHeight w:hRule="exact" w:val="382"/>
        </w:trPr>
        <w:tc>
          <w:tcPr>
            <w:tcW w:w="1812" w:type="pct"/>
            <w:vAlign w:val="center"/>
          </w:tcPr>
          <w:p w14:paraId="1693A8D5" w14:textId="286C0E00" w:rsidR="00C85345" w:rsidRPr="00105349" w:rsidRDefault="00C85345" w:rsidP="00C8534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364" w:type="pct"/>
          </w:tcPr>
          <w:p w14:paraId="39C0A1C3" w14:textId="77777777" w:rsidR="00C85345" w:rsidRPr="00105349" w:rsidRDefault="00C85345" w:rsidP="00C85345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2E0A7A07" w14:textId="76025384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141" w:type="pct"/>
          </w:tcPr>
          <w:p w14:paraId="62F81D42" w14:textId="77777777" w:rsidR="00C85345" w:rsidRPr="00105349" w:rsidRDefault="00C85345" w:rsidP="00C8534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63874816" w14:textId="69C84E84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853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41" w:type="pct"/>
          </w:tcPr>
          <w:p w14:paraId="57E56F66" w14:textId="77777777" w:rsidR="00C85345" w:rsidRPr="00105349" w:rsidRDefault="00C85345" w:rsidP="00C8534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17EF7C1E" w14:textId="1C695D5E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7C5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131" w:type="pct"/>
          </w:tcPr>
          <w:p w14:paraId="59793921" w14:textId="77777777" w:rsidR="00C85345" w:rsidRPr="00105349" w:rsidRDefault="00C85345" w:rsidP="00C85345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1A91839A" w14:textId="727BB93F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853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</w:tr>
      <w:tr w:rsidR="00C85345" w:rsidRPr="00105349" w14:paraId="0272EEBC" w14:textId="77777777" w:rsidTr="00D551F0">
        <w:trPr>
          <w:trHeight w:hRule="exact" w:val="383"/>
        </w:trPr>
        <w:tc>
          <w:tcPr>
            <w:tcW w:w="1812" w:type="pct"/>
            <w:vAlign w:val="bottom"/>
          </w:tcPr>
          <w:p w14:paraId="50888548" w14:textId="77777777" w:rsidR="00C85345" w:rsidRPr="00105349" w:rsidRDefault="00C85345" w:rsidP="00C85345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64" w:type="pct"/>
          </w:tcPr>
          <w:p w14:paraId="206DF73F" w14:textId="77777777" w:rsidR="00C85345" w:rsidRPr="00105349" w:rsidRDefault="00C85345" w:rsidP="00C85345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2E86E" w14:textId="09492B96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41" w:type="pct"/>
          </w:tcPr>
          <w:p w14:paraId="2B8B94CF" w14:textId="77777777" w:rsidR="00C85345" w:rsidRPr="00105349" w:rsidRDefault="00C85345" w:rsidP="00C8534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A2AA" w14:textId="1DF52D8E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="00C853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41" w:type="pct"/>
          </w:tcPr>
          <w:p w14:paraId="25E528F4" w14:textId="77777777" w:rsidR="00C85345" w:rsidRPr="00105349" w:rsidRDefault="00C85345" w:rsidP="00C85345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0E045" w14:textId="1E0A11CB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D87C5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31" w:type="pct"/>
          </w:tcPr>
          <w:p w14:paraId="1688A9C9" w14:textId="77777777" w:rsidR="00C85345" w:rsidRPr="00105349" w:rsidRDefault="00C85345" w:rsidP="00C85345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63B05" w14:textId="385B7E6A" w:rsidR="00C85345" w:rsidRPr="00105349" w:rsidRDefault="00105349" w:rsidP="00C85345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="00C853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1C6922" w:rsidRPr="00105349" w14:paraId="532F6302" w14:textId="77777777" w:rsidTr="00D551F0">
        <w:trPr>
          <w:trHeight w:hRule="exact" w:val="373"/>
        </w:trPr>
        <w:tc>
          <w:tcPr>
            <w:tcW w:w="1812" w:type="pct"/>
            <w:vAlign w:val="center"/>
          </w:tcPr>
          <w:p w14:paraId="0E3D5374" w14:textId="77777777" w:rsidR="00E057B1" w:rsidRPr="00105349" w:rsidRDefault="00E057B1" w:rsidP="00E057B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64" w:type="pct"/>
          </w:tcPr>
          <w:p w14:paraId="61B7429C" w14:textId="77777777" w:rsidR="00E057B1" w:rsidRPr="00105349" w:rsidRDefault="00E057B1" w:rsidP="00E057B1">
            <w:pPr>
              <w:ind w:left="-108" w:right="-62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13" w:type="pct"/>
          </w:tcPr>
          <w:p w14:paraId="4E8357BA" w14:textId="77777777" w:rsidR="00E057B1" w:rsidRPr="00105349" w:rsidRDefault="00E057B1" w:rsidP="00E057B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FC95A7B" w14:textId="77777777" w:rsidR="00E057B1" w:rsidRPr="00105349" w:rsidRDefault="00E057B1" w:rsidP="00E057B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AA0E758" w14:textId="77777777" w:rsidR="00E057B1" w:rsidRPr="00105349" w:rsidRDefault="00E057B1" w:rsidP="00E057B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9D7D975" w14:textId="77777777" w:rsidR="00E057B1" w:rsidRPr="00105349" w:rsidRDefault="00E057B1" w:rsidP="00E057B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8BE4A13" w14:textId="77777777" w:rsidR="00E057B1" w:rsidRPr="00105349" w:rsidRDefault="00E057B1" w:rsidP="00E057B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72C9C4F" w14:textId="77777777" w:rsidR="00E057B1" w:rsidRPr="00105349" w:rsidRDefault="00E057B1" w:rsidP="00E057B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157561A3" w14:textId="77777777" w:rsidR="00E057B1" w:rsidRPr="00105349" w:rsidRDefault="00E057B1" w:rsidP="00E057B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9E0" w:rsidRPr="00105349" w14:paraId="78556AF1" w14:textId="77777777" w:rsidTr="00D551F0">
        <w:trPr>
          <w:trHeight w:hRule="exact" w:val="373"/>
        </w:trPr>
        <w:tc>
          <w:tcPr>
            <w:tcW w:w="1812" w:type="pct"/>
            <w:vAlign w:val="center"/>
          </w:tcPr>
          <w:p w14:paraId="5BF637CA" w14:textId="5461D9F6" w:rsidR="000819E0" w:rsidRPr="00105349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4" w:type="pct"/>
          </w:tcPr>
          <w:p w14:paraId="0FC72816" w14:textId="77777777" w:rsidR="000819E0" w:rsidRPr="00105349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13" w:type="pct"/>
          </w:tcPr>
          <w:p w14:paraId="66599674" w14:textId="1A1F9263" w:rsidR="000819E0" w:rsidRPr="00105349" w:rsidRDefault="00996B50" w:rsidP="001B1A2E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5EDBE67" w14:textId="77777777" w:rsidR="000819E0" w:rsidRPr="00105349" w:rsidRDefault="000819E0" w:rsidP="001B1A2E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5CAE3C39" w14:textId="77777777" w:rsidR="000819E0" w:rsidRPr="00105349" w:rsidRDefault="004A5D85" w:rsidP="001B1A2E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23494980" w14:textId="77777777" w:rsidR="000819E0" w:rsidRPr="00105349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4D957177" w14:textId="20734CAC" w:rsidR="000819E0" w:rsidRPr="00105349" w:rsidRDefault="00105349" w:rsidP="000819E0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D87C5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31" w:type="pct"/>
          </w:tcPr>
          <w:p w14:paraId="792EC462" w14:textId="77777777" w:rsidR="000819E0" w:rsidRPr="00105349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9" w:type="pct"/>
            <w:vAlign w:val="center"/>
          </w:tcPr>
          <w:p w14:paraId="1230E1DC" w14:textId="578F5FB2" w:rsidR="000819E0" w:rsidRPr="00105349" w:rsidRDefault="00105349" w:rsidP="000819E0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="004A5D8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CB3369" w:rsidRPr="00105349" w14:paraId="0D06AD39" w14:textId="77777777" w:rsidTr="00D551F0">
        <w:trPr>
          <w:trHeight w:hRule="exact" w:val="354"/>
        </w:trPr>
        <w:tc>
          <w:tcPr>
            <w:tcW w:w="1812" w:type="pct"/>
            <w:vAlign w:val="center"/>
          </w:tcPr>
          <w:p w14:paraId="6F371C7C" w14:textId="73B5466D" w:rsidR="00CB3369" w:rsidRPr="00105349" w:rsidRDefault="00CB3369" w:rsidP="00CB3369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364" w:type="pct"/>
          </w:tcPr>
          <w:p w14:paraId="304CB6FC" w14:textId="77777777" w:rsidR="00CB3369" w:rsidRPr="00105349" w:rsidRDefault="00CB3369" w:rsidP="00CB3369">
            <w:pPr>
              <w:ind w:left="-108" w:right="-62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0A14B7CB" w14:textId="77777777" w:rsidR="00CB3369" w:rsidRPr="00105349" w:rsidRDefault="00CB3369" w:rsidP="00CB3369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57DB9CD8" w14:textId="77777777" w:rsidR="00CB3369" w:rsidRPr="00105349" w:rsidRDefault="00CB3369" w:rsidP="00CB3369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F1CE9DB" w14:textId="77777777" w:rsidR="00CB3369" w:rsidRPr="00105349" w:rsidRDefault="00CB3369" w:rsidP="00CB3369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334432CD" w14:textId="77777777" w:rsidR="00CB3369" w:rsidRPr="00105349" w:rsidRDefault="00CB3369" w:rsidP="00CB3369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A5DBDCF" w14:textId="77777777" w:rsidR="00CB3369" w:rsidRPr="00105349" w:rsidRDefault="00CB3369" w:rsidP="00CB3369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59479826" w14:textId="77777777" w:rsidR="00CB3369" w:rsidRPr="00105349" w:rsidRDefault="00CB3369" w:rsidP="00CB3369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2AA4BD80" w14:textId="77777777" w:rsidR="00CB3369" w:rsidRPr="00105349" w:rsidRDefault="00CB3369" w:rsidP="00CB3369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3369" w:rsidRPr="00105349" w14:paraId="1F577D2F" w14:textId="77777777" w:rsidTr="00D551F0">
        <w:trPr>
          <w:trHeight w:hRule="exact" w:val="354"/>
        </w:trPr>
        <w:tc>
          <w:tcPr>
            <w:tcW w:w="1812" w:type="pct"/>
            <w:vAlign w:val="center"/>
          </w:tcPr>
          <w:p w14:paraId="54300F64" w14:textId="571B7379" w:rsidR="00CB3369" w:rsidRPr="00105349" w:rsidRDefault="00CB3369" w:rsidP="00CB3369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4" w:type="pct"/>
          </w:tcPr>
          <w:p w14:paraId="52CB4532" w14:textId="77777777" w:rsidR="00CB3369" w:rsidRPr="00105349" w:rsidRDefault="00CB3369" w:rsidP="00CB3369">
            <w:pPr>
              <w:ind w:left="-108" w:right="-62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B2A6F25" w14:textId="33F28992" w:rsidR="00CB3369" w:rsidRPr="00105349" w:rsidRDefault="00CB3369" w:rsidP="00B619DC">
            <w:pPr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5F6D26F" w14:textId="77777777" w:rsidR="00CB3369" w:rsidRPr="00105349" w:rsidRDefault="00CB3369" w:rsidP="00CB3369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8F3A6B1" w14:textId="7A9473D0" w:rsidR="00CB3369" w:rsidRPr="00105349" w:rsidRDefault="00CB3369" w:rsidP="00B619DC">
            <w:pPr>
              <w:tabs>
                <w:tab w:val="decimal" w:pos="484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664EC13F" w14:textId="77777777" w:rsidR="00CB3369" w:rsidRPr="00105349" w:rsidRDefault="00CB3369" w:rsidP="00CB3369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76586BC5" w14:textId="64F88550" w:rsidR="00CB3369" w:rsidRPr="00105349" w:rsidRDefault="00105349" w:rsidP="00B619DC">
            <w:pPr>
              <w:tabs>
                <w:tab w:val="decimal" w:pos="617"/>
              </w:tabs>
              <w:ind w:left="-115" w:right="-2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36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CB3369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31" w:type="pct"/>
          </w:tcPr>
          <w:p w14:paraId="392B5542" w14:textId="77777777" w:rsidR="00CB3369" w:rsidRPr="00105349" w:rsidRDefault="00CB3369" w:rsidP="00CB3369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4E72A602" w14:textId="2A6C7937" w:rsidR="00CB3369" w:rsidRPr="00105349" w:rsidRDefault="00CB3369" w:rsidP="00EB1CE6">
            <w:pPr>
              <w:tabs>
                <w:tab w:val="decimal" w:pos="484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819E0" w:rsidRPr="00105349" w14:paraId="36D6452D" w14:textId="77777777" w:rsidTr="00D551F0">
        <w:trPr>
          <w:trHeight w:hRule="exact" w:val="354"/>
        </w:trPr>
        <w:tc>
          <w:tcPr>
            <w:tcW w:w="1812" w:type="pct"/>
            <w:vAlign w:val="center"/>
          </w:tcPr>
          <w:p w14:paraId="7FF49E53" w14:textId="77777777" w:rsidR="000819E0" w:rsidRPr="00105349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364" w:type="pct"/>
          </w:tcPr>
          <w:p w14:paraId="666AE33E" w14:textId="77777777" w:rsidR="000819E0" w:rsidRPr="00105349" w:rsidRDefault="000819E0" w:rsidP="000819E0">
            <w:pPr>
              <w:ind w:left="-108" w:right="-62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2D9C9C90" w14:textId="77777777" w:rsidR="000819E0" w:rsidRPr="00105349" w:rsidRDefault="000819E0" w:rsidP="000819E0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6C2F0E63" w14:textId="77777777" w:rsidR="000819E0" w:rsidRPr="00105349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447D024" w14:textId="77777777" w:rsidR="000819E0" w:rsidRPr="00105349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3208EFBD" w14:textId="77777777" w:rsidR="000819E0" w:rsidRPr="00105349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1BE1E667" w14:textId="77777777" w:rsidR="000819E0" w:rsidRPr="00105349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450AE7F" w14:textId="77777777" w:rsidR="000819E0" w:rsidRPr="00105349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66431700" w14:textId="77777777" w:rsidR="000819E0" w:rsidRPr="00105349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9E0" w:rsidRPr="00105349" w14:paraId="2108D75C" w14:textId="77777777" w:rsidTr="00D551F0">
        <w:trPr>
          <w:trHeight w:hRule="exact" w:val="354"/>
        </w:trPr>
        <w:tc>
          <w:tcPr>
            <w:tcW w:w="1812" w:type="pct"/>
            <w:vAlign w:val="center"/>
          </w:tcPr>
          <w:p w14:paraId="55289195" w14:textId="48F3828A" w:rsidR="000819E0" w:rsidRPr="00105349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4" w:type="pct"/>
          </w:tcPr>
          <w:p w14:paraId="1065F0DA" w14:textId="77777777" w:rsidR="000819E0" w:rsidRPr="00105349" w:rsidRDefault="000819E0" w:rsidP="000819E0">
            <w:pPr>
              <w:ind w:left="-108" w:right="-62"/>
              <w:jc w:val="right"/>
              <w:rPr>
                <w:rFonts w:asciiTheme="majorBidi" w:hAnsiTheme="majorBidi" w:cstheme="majorBidi"/>
                <w:color w:val="60CAF3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31D58801" w14:textId="483F9AEF" w:rsidR="000819E0" w:rsidRPr="00105349" w:rsidRDefault="00996B50" w:rsidP="001B1A2E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7CF59AA" w14:textId="77777777" w:rsidR="000819E0" w:rsidRPr="00105349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8AFBDA8" w14:textId="77777777" w:rsidR="000819E0" w:rsidRPr="00105349" w:rsidRDefault="004A5D85" w:rsidP="001B1A2E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290B82EA" w14:textId="77777777" w:rsidR="000819E0" w:rsidRPr="00105349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39AA1D48" w14:textId="236F4ADF" w:rsidR="000819E0" w:rsidRPr="00105349" w:rsidRDefault="00105349" w:rsidP="00996B50">
            <w:pPr>
              <w:ind w:left="312" w:right="-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D87C5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131" w:type="pct"/>
          </w:tcPr>
          <w:p w14:paraId="4E321791" w14:textId="77777777" w:rsidR="000819E0" w:rsidRPr="00105349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72BEE94B" w14:textId="3FDA9897" w:rsidR="000819E0" w:rsidRPr="00105349" w:rsidRDefault="00105349" w:rsidP="00E4365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562B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0819E0" w:rsidRPr="00105349" w14:paraId="229B8C3B" w14:textId="77777777" w:rsidTr="00D551F0">
        <w:trPr>
          <w:trHeight w:hRule="exact" w:val="392"/>
        </w:trPr>
        <w:tc>
          <w:tcPr>
            <w:tcW w:w="1812" w:type="pct"/>
            <w:vAlign w:val="center"/>
          </w:tcPr>
          <w:p w14:paraId="6B3ABAA9" w14:textId="77777777" w:rsidR="000819E0" w:rsidRPr="00105349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364" w:type="pct"/>
          </w:tcPr>
          <w:p w14:paraId="4717E838" w14:textId="77777777" w:rsidR="000819E0" w:rsidRPr="00105349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B348BE0" w14:textId="77777777" w:rsidR="000819E0" w:rsidRPr="00105349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9E700EB" w14:textId="77777777" w:rsidR="000819E0" w:rsidRPr="00105349" w:rsidRDefault="000819E0" w:rsidP="000819E0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E1B0A9E" w14:textId="77777777" w:rsidR="000819E0" w:rsidRPr="00105349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E7321AC" w14:textId="77777777" w:rsidR="000819E0" w:rsidRPr="00105349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1DF87E4" w14:textId="77777777" w:rsidR="000819E0" w:rsidRPr="00105349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76D2FD0" w14:textId="77777777" w:rsidR="000819E0" w:rsidRPr="00105349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22D00D50" w14:textId="77777777" w:rsidR="000819E0" w:rsidRPr="00105349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9E0" w:rsidRPr="00105349" w14:paraId="495D8C48" w14:textId="77777777" w:rsidTr="00D551F0">
        <w:trPr>
          <w:trHeight w:hRule="exact" w:val="411"/>
        </w:trPr>
        <w:tc>
          <w:tcPr>
            <w:tcW w:w="1812" w:type="pct"/>
            <w:vAlign w:val="center"/>
          </w:tcPr>
          <w:p w14:paraId="445F88ED" w14:textId="40E3CF9C" w:rsidR="000819E0" w:rsidRPr="00105349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A62E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64" w:type="pct"/>
          </w:tcPr>
          <w:p w14:paraId="2014CF9B" w14:textId="77777777" w:rsidR="000819E0" w:rsidRPr="00105349" w:rsidRDefault="000819E0" w:rsidP="000819E0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96D292D" w14:textId="075A15F0" w:rsidR="000819E0" w:rsidRPr="00105349" w:rsidRDefault="00105349" w:rsidP="000819E0">
            <w:pPr>
              <w:tabs>
                <w:tab w:val="decimal" w:pos="895"/>
              </w:tabs>
              <w:ind w:left="-115" w:right="8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41" w:type="pct"/>
          </w:tcPr>
          <w:p w14:paraId="4BD18235" w14:textId="77777777" w:rsidR="000819E0" w:rsidRPr="00105349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F7D0372" w14:textId="52334D2F" w:rsidR="000819E0" w:rsidRPr="00105349" w:rsidRDefault="00105349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FC7582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41" w:type="pct"/>
          </w:tcPr>
          <w:p w14:paraId="39F9FE3D" w14:textId="77777777" w:rsidR="000819E0" w:rsidRPr="00105349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69B2B1F" w14:textId="416AF6CD" w:rsidR="000819E0" w:rsidRPr="00105349" w:rsidRDefault="00105349" w:rsidP="000819E0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D87C5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31" w:type="pct"/>
          </w:tcPr>
          <w:p w14:paraId="49D2309C" w14:textId="77777777" w:rsidR="000819E0" w:rsidRPr="00105349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1F9F9D2D" w14:textId="7026C4AE" w:rsidR="000819E0" w:rsidRPr="00105349" w:rsidRDefault="00105349" w:rsidP="000819E0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941E1B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</w:tbl>
    <w:p w14:paraId="24DB8431" w14:textId="77777777" w:rsidR="00257A55" w:rsidRPr="00105349" w:rsidRDefault="00257A55" w:rsidP="00A11F83">
      <w:pPr>
        <w:ind w:left="360" w:right="65" w:firstLine="676"/>
        <w:jc w:val="right"/>
        <w:rPr>
          <w:rFonts w:asciiTheme="majorBidi" w:hAnsiTheme="majorBidi" w:cstheme="majorBidi"/>
          <w:b/>
          <w:bCs/>
          <w:color w:val="60CAF3"/>
          <w:sz w:val="16"/>
          <w:szCs w:val="16"/>
        </w:rPr>
      </w:pPr>
    </w:p>
    <w:p w14:paraId="1DCB4C79" w14:textId="77777777" w:rsidR="00C74D11" w:rsidRPr="00105349" w:rsidRDefault="00C74D11" w:rsidP="00C74D11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0534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053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510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428"/>
        <w:gridCol w:w="626"/>
        <w:gridCol w:w="1170"/>
        <w:gridCol w:w="274"/>
        <w:gridCol w:w="1054"/>
        <w:gridCol w:w="274"/>
        <w:gridCol w:w="1153"/>
        <w:gridCol w:w="238"/>
        <w:gridCol w:w="1215"/>
      </w:tblGrid>
      <w:tr w:rsidR="003D4A08" w:rsidRPr="00105349" w14:paraId="6244FCA6" w14:textId="77777777" w:rsidTr="003D4A08">
        <w:trPr>
          <w:trHeight w:hRule="exact" w:val="756"/>
        </w:trPr>
        <w:tc>
          <w:tcPr>
            <w:tcW w:w="1817" w:type="pct"/>
            <w:vAlign w:val="center"/>
          </w:tcPr>
          <w:p w14:paraId="1B4174BB" w14:textId="7E2223A1" w:rsidR="00C74D11" w:rsidRPr="00105349" w:rsidRDefault="00C74D11" w:rsidP="00280CA7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105349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u w:val="single"/>
                <w:cs/>
              </w:rPr>
              <w:br w:type="page"/>
            </w:r>
            <w:r w:rsidR="003D4A08" w:rsidRPr="00105349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332" w:type="pct"/>
          </w:tcPr>
          <w:p w14:paraId="3927FB4E" w14:textId="77777777" w:rsidR="00C74D11" w:rsidRPr="00105349" w:rsidRDefault="00C74D11" w:rsidP="00280CA7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4" w:type="pct"/>
            <w:gridSpan w:val="3"/>
          </w:tcPr>
          <w:p w14:paraId="4DE0C337" w14:textId="77777777" w:rsidR="00C74D11" w:rsidRPr="00105349" w:rsidRDefault="00C74D11" w:rsidP="00280CA7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2ADF3B1" w14:textId="77777777" w:rsidR="00C74D11" w:rsidRPr="00105349" w:rsidRDefault="00C74D11" w:rsidP="00280CA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1" w:type="pct"/>
            <w:gridSpan w:val="3"/>
          </w:tcPr>
          <w:p w14:paraId="266A978E" w14:textId="77777777" w:rsidR="00C74D11" w:rsidRPr="00105349" w:rsidRDefault="00C74D11" w:rsidP="00280CA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4A08" w:rsidRPr="00105349" w14:paraId="67DC558F" w14:textId="77777777" w:rsidTr="00B619DC">
        <w:trPr>
          <w:trHeight w:hRule="exact" w:val="414"/>
        </w:trPr>
        <w:tc>
          <w:tcPr>
            <w:tcW w:w="1817" w:type="pct"/>
            <w:vAlign w:val="center"/>
          </w:tcPr>
          <w:p w14:paraId="0B9D52E3" w14:textId="3F8EEBF4" w:rsidR="00C74D11" w:rsidRPr="00105349" w:rsidRDefault="00C74D11" w:rsidP="00280CA7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32" w:type="pct"/>
          </w:tcPr>
          <w:p w14:paraId="2D817521" w14:textId="77777777" w:rsidR="00C74D11" w:rsidRPr="00105349" w:rsidRDefault="00C74D11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5A774256" w14:textId="6BD79F43" w:rsidR="00C74D11" w:rsidRPr="00105349" w:rsidRDefault="00105349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" w:type="pct"/>
          </w:tcPr>
          <w:p w14:paraId="2C38C4CB" w14:textId="77777777" w:rsidR="00C74D11" w:rsidRPr="00105349" w:rsidRDefault="00C74D11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18E27AA3" w14:textId="7A9D3839" w:rsidR="00C74D11" w:rsidRPr="00105349" w:rsidRDefault="00105349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" w:type="pct"/>
          </w:tcPr>
          <w:p w14:paraId="43877F5B" w14:textId="77777777" w:rsidR="00C74D11" w:rsidRPr="00105349" w:rsidRDefault="00C74D11" w:rsidP="00280CA7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1" w:type="pct"/>
          </w:tcPr>
          <w:p w14:paraId="402D8C1E" w14:textId="595DD9D4" w:rsidR="00C74D11" w:rsidRPr="00105349" w:rsidRDefault="00105349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" w:type="pct"/>
          </w:tcPr>
          <w:p w14:paraId="2E652E5F" w14:textId="77777777" w:rsidR="00C74D11" w:rsidRPr="00105349" w:rsidRDefault="00C74D11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" w:type="pct"/>
          </w:tcPr>
          <w:p w14:paraId="7AB0B352" w14:textId="35965B60" w:rsidR="00C74D11" w:rsidRPr="00105349" w:rsidRDefault="00105349" w:rsidP="00280CA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D4A08" w:rsidRPr="00105349" w14:paraId="16EDD265" w14:textId="77777777" w:rsidTr="00B619DC">
        <w:trPr>
          <w:trHeight w:hRule="exact" w:val="336"/>
        </w:trPr>
        <w:tc>
          <w:tcPr>
            <w:tcW w:w="1817" w:type="pct"/>
            <w:vAlign w:val="center"/>
          </w:tcPr>
          <w:p w14:paraId="0ACB4A0F" w14:textId="77777777" w:rsidR="00C74D11" w:rsidRPr="00105349" w:rsidRDefault="00C74D11" w:rsidP="00280CA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332" w:type="pct"/>
          </w:tcPr>
          <w:p w14:paraId="33E4E5A3" w14:textId="77777777" w:rsidR="00C74D11" w:rsidRPr="00105349" w:rsidRDefault="00C74D11" w:rsidP="00280CA7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F4A5CED" w14:textId="77777777" w:rsidR="00C74D11" w:rsidRPr="00105349" w:rsidRDefault="00C74D11" w:rsidP="00280CA7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2DBF194" w14:textId="77777777" w:rsidR="00C74D11" w:rsidRPr="00105349" w:rsidRDefault="00C74D11" w:rsidP="00280CA7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1ACF6973" w14:textId="77777777" w:rsidR="00C74D11" w:rsidRPr="00105349" w:rsidRDefault="00C74D11" w:rsidP="00280CA7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20D1A79" w14:textId="77777777" w:rsidR="00C74D11" w:rsidRPr="00105349" w:rsidRDefault="00C74D11" w:rsidP="00280CA7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6BBD688C" w14:textId="77777777" w:rsidR="00C74D11" w:rsidRPr="00105349" w:rsidRDefault="00C74D11" w:rsidP="00280CA7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5C60C5D5" w14:textId="77777777" w:rsidR="00C74D11" w:rsidRPr="00105349" w:rsidRDefault="00C74D11" w:rsidP="00280CA7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079269B4" w14:textId="77777777" w:rsidR="00C74D11" w:rsidRPr="00105349" w:rsidRDefault="00C74D11" w:rsidP="00280CA7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A08" w:rsidRPr="00105349" w14:paraId="50E1F1D3" w14:textId="77777777" w:rsidTr="00B619DC">
        <w:trPr>
          <w:trHeight w:hRule="exact" w:val="308"/>
        </w:trPr>
        <w:tc>
          <w:tcPr>
            <w:tcW w:w="1817" w:type="pct"/>
            <w:vAlign w:val="center"/>
          </w:tcPr>
          <w:p w14:paraId="3CAD226A" w14:textId="77777777" w:rsidR="00C74D11" w:rsidRPr="00105349" w:rsidRDefault="00C74D11" w:rsidP="00C74D1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2" w:type="pct"/>
          </w:tcPr>
          <w:p w14:paraId="590E1F69" w14:textId="77777777" w:rsidR="00C74D11" w:rsidRPr="00105349" w:rsidRDefault="00C74D11" w:rsidP="00C74D1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0DD7F65C" w14:textId="0938F43D" w:rsidR="00C74D11" w:rsidRPr="00105349" w:rsidRDefault="00B1464C" w:rsidP="00EB1CE6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112DA86" w14:textId="77777777" w:rsidR="00C74D11" w:rsidRPr="00105349" w:rsidRDefault="00C74D11" w:rsidP="00C74D11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3B561BE0" w14:textId="07B0CA8C" w:rsidR="00C74D11" w:rsidRPr="00105349" w:rsidRDefault="00C74D11" w:rsidP="00EB1CE6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71782801" w14:textId="77777777" w:rsidR="00C74D11" w:rsidRPr="00105349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29A3A115" w14:textId="2E2D804A" w:rsidR="00C74D11" w:rsidRPr="00105349" w:rsidRDefault="00105349" w:rsidP="00C74D11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E37EE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126" w:type="pct"/>
          </w:tcPr>
          <w:p w14:paraId="056759B5" w14:textId="77777777" w:rsidR="00C74D11" w:rsidRPr="00105349" w:rsidRDefault="00C74D11" w:rsidP="00C74D11">
            <w:pPr>
              <w:tabs>
                <w:tab w:val="decimal" w:pos="606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68E91545" w14:textId="6D4D9802" w:rsidR="00C74D11" w:rsidRPr="00105349" w:rsidRDefault="00105349" w:rsidP="00C74D1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C74D1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</w:tr>
      <w:tr w:rsidR="003D4A08" w:rsidRPr="00105349" w14:paraId="18B3B79D" w14:textId="77777777" w:rsidTr="00B619DC">
        <w:trPr>
          <w:trHeight w:hRule="exact" w:val="326"/>
        </w:trPr>
        <w:tc>
          <w:tcPr>
            <w:tcW w:w="1817" w:type="pct"/>
            <w:vAlign w:val="center"/>
          </w:tcPr>
          <w:p w14:paraId="07070BDD" w14:textId="77777777" w:rsidR="00C74D11" w:rsidRPr="00105349" w:rsidRDefault="00C74D11" w:rsidP="00C74D1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-บริษัทที่เกี่ยวข้องกัน</w:t>
            </w:r>
          </w:p>
        </w:tc>
        <w:tc>
          <w:tcPr>
            <w:tcW w:w="332" w:type="pct"/>
          </w:tcPr>
          <w:p w14:paraId="345ED974" w14:textId="77777777" w:rsidR="00C74D11" w:rsidRPr="00105349" w:rsidRDefault="00C74D11" w:rsidP="00C74D11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vAlign w:val="center"/>
          </w:tcPr>
          <w:p w14:paraId="35C90B83" w14:textId="62C50AE2" w:rsidR="00C74D11" w:rsidRPr="00105349" w:rsidRDefault="00105349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B1464C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45" w:type="pct"/>
          </w:tcPr>
          <w:p w14:paraId="7CCB684B" w14:textId="77777777" w:rsidR="00C74D11" w:rsidRPr="00105349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  <w:vAlign w:val="center"/>
          </w:tcPr>
          <w:p w14:paraId="226CFEEF" w14:textId="59DF58F0" w:rsidR="00C74D11" w:rsidRPr="00105349" w:rsidRDefault="00105349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="00C74D1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45" w:type="pct"/>
          </w:tcPr>
          <w:p w14:paraId="4A7CC9B3" w14:textId="77777777" w:rsidR="00C74D11" w:rsidRPr="00105349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3052BEAE" w14:textId="47771FC8" w:rsidR="00C74D11" w:rsidRPr="00105349" w:rsidRDefault="00105349" w:rsidP="00C74D11">
            <w:pPr>
              <w:tabs>
                <w:tab w:val="decimal" w:pos="617"/>
              </w:tabs>
              <w:ind w:left="144" w:right="-144" w:firstLine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A278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26" w:type="pct"/>
          </w:tcPr>
          <w:p w14:paraId="7169ED34" w14:textId="77777777" w:rsidR="00C74D11" w:rsidRPr="00105349" w:rsidRDefault="00C74D11" w:rsidP="00C74D1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vAlign w:val="center"/>
          </w:tcPr>
          <w:p w14:paraId="07BDD57C" w14:textId="04DCD3F5" w:rsidR="00C74D11" w:rsidRPr="00105349" w:rsidRDefault="00105349" w:rsidP="00C74D1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C74D1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2B70EC" w:rsidRPr="00105349" w14:paraId="50C510B0" w14:textId="77777777" w:rsidTr="002B70EC">
        <w:trPr>
          <w:trHeight w:hRule="exact" w:val="382"/>
        </w:trPr>
        <w:tc>
          <w:tcPr>
            <w:tcW w:w="1817" w:type="pct"/>
            <w:vAlign w:val="center"/>
          </w:tcPr>
          <w:p w14:paraId="4197B30A" w14:textId="77777777" w:rsidR="00C74D11" w:rsidRPr="00105349" w:rsidRDefault="00C74D11" w:rsidP="00B619DC">
            <w:pPr>
              <w:tabs>
                <w:tab w:val="left" w:pos="540"/>
                <w:tab w:val="left" w:pos="900"/>
                <w:tab w:val="left" w:pos="1170"/>
                <w:tab w:val="left" w:pos="2955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32" w:type="pct"/>
          </w:tcPr>
          <w:p w14:paraId="73BC5887" w14:textId="77777777" w:rsidR="00C74D11" w:rsidRPr="00105349" w:rsidRDefault="00C74D11" w:rsidP="00C74D11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1B9D2157" w14:textId="38E311AB" w:rsidR="00C74D11" w:rsidRPr="00105349" w:rsidRDefault="00105349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1464C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45" w:type="pct"/>
          </w:tcPr>
          <w:p w14:paraId="7614C877" w14:textId="77777777" w:rsidR="00C74D11" w:rsidRPr="00105349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165B7079" w14:textId="7BE69115" w:rsidR="00C74D11" w:rsidRPr="00105349" w:rsidRDefault="00105349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74D1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45" w:type="pct"/>
          </w:tcPr>
          <w:p w14:paraId="4CF69385" w14:textId="77777777" w:rsidR="00C74D11" w:rsidRPr="00105349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A862CAF" w14:textId="24882BEC" w:rsidR="00C74D11" w:rsidRPr="00105349" w:rsidRDefault="00105349" w:rsidP="00C74D1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278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26" w:type="pct"/>
          </w:tcPr>
          <w:p w14:paraId="786D0778" w14:textId="77777777" w:rsidR="00C74D11" w:rsidRPr="00105349" w:rsidRDefault="00C74D11" w:rsidP="00C74D1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09C474E4" w14:textId="076052C0" w:rsidR="00C74D11" w:rsidRPr="00105349" w:rsidRDefault="00105349" w:rsidP="00C74D11">
            <w:pPr>
              <w:tabs>
                <w:tab w:val="decimal" w:pos="114"/>
              </w:tabs>
              <w:ind w:left="-108" w:right="-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74D1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</w:tr>
      <w:tr w:rsidR="002B70EC" w:rsidRPr="00105349" w14:paraId="08C0584A" w14:textId="77777777" w:rsidTr="002B70EC">
        <w:trPr>
          <w:trHeight w:hRule="exact" w:val="383"/>
        </w:trPr>
        <w:tc>
          <w:tcPr>
            <w:tcW w:w="1817" w:type="pct"/>
            <w:vAlign w:val="bottom"/>
          </w:tcPr>
          <w:p w14:paraId="331E232E" w14:textId="77777777" w:rsidR="00C74D11" w:rsidRPr="00105349" w:rsidRDefault="00C74D11" w:rsidP="00C74D1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32" w:type="pct"/>
          </w:tcPr>
          <w:p w14:paraId="26385D20" w14:textId="77777777" w:rsidR="00C74D11" w:rsidRPr="00105349" w:rsidRDefault="00C74D11" w:rsidP="00C74D11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5B595E0E" w14:textId="76E07187" w:rsidR="00C74D11" w:rsidRPr="00105349" w:rsidRDefault="00105349" w:rsidP="00B619DC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="00B1464C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5" w:type="pct"/>
          </w:tcPr>
          <w:p w14:paraId="0E7A193A" w14:textId="77777777" w:rsidR="00C74D11" w:rsidRPr="00105349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14:paraId="7D268D40" w14:textId="19A979D4" w:rsidR="00C74D11" w:rsidRPr="00105349" w:rsidRDefault="00105349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C74D1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45" w:type="pct"/>
          </w:tcPr>
          <w:p w14:paraId="4B05BF85" w14:textId="77777777" w:rsidR="00C74D11" w:rsidRPr="00105349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211E" w14:textId="2739EEC0" w:rsidR="00C74D11" w:rsidRPr="00105349" w:rsidRDefault="00105349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78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088</w:t>
            </w:r>
            <w:r w:rsidR="00A278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26" w:type="pct"/>
          </w:tcPr>
          <w:p w14:paraId="78B04088" w14:textId="77777777" w:rsidR="00C74D11" w:rsidRPr="00105349" w:rsidRDefault="00C74D11" w:rsidP="00C74D1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889EF" w14:textId="594EAA41" w:rsidR="00C74D11" w:rsidRPr="00105349" w:rsidRDefault="00105349" w:rsidP="00C74D1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937</w:t>
            </w:r>
            <w:r w:rsidR="00C74D1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</w:tr>
      <w:tr w:rsidR="003D4A08" w:rsidRPr="00105349" w14:paraId="4D2A01E2" w14:textId="77777777" w:rsidTr="00B619DC">
        <w:trPr>
          <w:trHeight w:hRule="exact" w:val="373"/>
        </w:trPr>
        <w:tc>
          <w:tcPr>
            <w:tcW w:w="1817" w:type="pct"/>
            <w:vAlign w:val="center"/>
          </w:tcPr>
          <w:p w14:paraId="36C4D9EF" w14:textId="77777777" w:rsidR="00C74D11" w:rsidRPr="00105349" w:rsidRDefault="00C74D11" w:rsidP="00C74D1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32" w:type="pct"/>
          </w:tcPr>
          <w:p w14:paraId="38E97C5E" w14:textId="77777777" w:rsidR="00C74D11" w:rsidRPr="00105349" w:rsidRDefault="00C74D11" w:rsidP="00C74D1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000000" w:themeColor="text1"/>
            </w:tcBorders>
          </w:tcPr>
          <w:p w14:paraId="7054F41E" w14:textId="77777777" w:rsidR="00C74D11" w:rsidRPr="00105349" w:rsidRDefault="00C74D11" w:rsidP="00C74D1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626182A" w14:textId="77777777" w:rsidR="00C74D11" w:rsidRPr="00105349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000000" w:themeColor="text1"/>
            </w:tcBorders>
          </w:tcPr>
          <w:p w14:paraId="7E79C112" w14:textId="77777777" w:rsidR="00C74D11" w:rsidRPr="00105349" w:rsidRDefault="00C74D11" w:rsidP="00C74D1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FF0CA20" w14:textId="77777777" w:rsidR="00C74D11" w:rsidRPr="00105349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000000" w:themeColor="text1"/>
            </w:tcBorders>
          </w:tcPr>
          <w:p w14:paraId="7386E764" w14:textId="77777777" w:rsidR="00C74D11" w:rsidRPr="00105349" w:rsidRDefault="00C74D11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1967E942" w14:textId="77777777" w:rsidR="00C74D11" w:rsidRPr="00105349" w:rsidRDefault="00C74D11" w:rsidP="00C74D1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000000" w:themeColor="text1"/>
            </w:tcBorders>
          </w:tcPr>
          <w:p w14:paraId="426C3B41" w14:textId="77777777" w:rsidR="00C74D11" w:rsidRPr="00105349" w:rsidRDefault="00C74D11" w:rsidP="00C74D1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A08" w:rsidRPr="00105349" w14:paraId="29B1E1E5" w14:textId="77777777" w:rsidTr="00B619DC">
        <w:trPr>
          <w:trHeight w:hRule="exact" w:val="373"/>
        </w:trPr>
        <w:tc>
          <w:tcPr>
            <w:tcW w:w="1817" w:type="pct"/>
            <w:vAlign w:val="center"/>
          </w:tcPr>
          <w:p w14:paraId="3C51A552" w14:textId="3B57804E" w:rsidR="00E37EE1" w:rsidRPr="00105349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2" w:type="pct"/>
          </w:tcPr>
          <w:p w14:paraId="234005A5" w14:textId="77777777" w:rsidR="00E37EE1" w:rsidRPr="00105349" w:rsidRDefault="00E37EE1" w:rsidP="00E37EE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A255006" w14:textId="0818CF19" w:rsidR="00E37EE1" w:rsidRPr="00105349" w:rsidRDefault="00B1464C" w:rsidP="00B1464C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47BE227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0F9FC232" w14:textId="6CE2A179" w:rsidR="00E37EE1" w:rsidRPr="00105349" w:rsidRDefault="00E37EE1" w:rsidP="00EB1CE6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7EE9AB56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655F04C4" w14:textId="28856165" w:rsidR="00E37EE1" w:rsidRPr="00105349" w:rsidRDefault="00105349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="00E37EE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26" w:type="pct"/>
          </w:tcPr>
          <w:p w14:paraId="0946BD3B" w14:textId="77777777" w:rsidR="00E37EE1" w:rsidRPr="00105349" w:rsidRDefault="00E37EE1" w:rsidP="00E37EE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79D634BB" w14:textId="4060D23D" w:rsidR="00E37EE1" w:rsidRPr="00105349" w:rsidRDefault="00105349" w:rsidP="00CB3369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="00E37EE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3D4A08" w:rsidRPr="00105349" w14:paraId="4F66426D" w14:textId="77777777" w:rsidTr="00B619DC">
        <w:trPr>
          <w:trHeight w:hRule="exact" w:val="373"/>
        </w:trPr>
        <w:tc>
          <w:tcPr>
            <w:tcW w:w="1817" w:type="pct"/>
            <w:vAlign w:val="center"/>
          </w:tcPr>
          <w:p w14:paraId="370417B7" w14:textId="3154EBC9" w:rsidR="00E37EE1" w:rsidRPr="00105349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332" w:type="pct"/>
          </w:tcPr>
          <w:p w14:paraId="330E9961" w14:textId="77777777" w:rsidR="00E37EE1" w:rsidRPr="00105349" w:rsidRDefault="00E37EE1" w:rsidP="00E37EE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21EE62B" w14:textId="77777777" w:rsidR="00E37EE1" w:rsidRPr="00105349" w:rsidRDefault="00E37EE1" w:rsidP="00E37EE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670E7DA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347B3CB6" w14:textId="77777777" w:rsidR="00E37EE1" w:rsidRPr="00105349" w:rsidRDefault="00E37EE1" w:rsidP="00E37EE1">
            <w:pPr>
              <w:ind w:left="-108" w:right="1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76D4D387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5DC3D1D6" w14:textId="77777777" w:rsidR="00E37EE1" w:rsidRPr="00105349" w:rsidRDefault="00E37EE1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3C55D8E2" w14:textId="77777777" w:rsidR="00E37EE1" w:rsidRPr="00105349" w:rsidRDefault="00E37EE1" w:rsidP="00E37EE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446E1D49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A08" w:rsidRPr="00105349" w14:paraId="50A3D70A" w14:textId="77777777" w:rsidTr="00B619DC">
        <w:trPr>
          <w:trHeight w:hRule="exact" w:val="373"/>
        </w:trPr>
        <w:tc>
          <w:tcPr>
            <w:tcW w:w="1817" w:type="pct"/>
            <w:vAlign w:val="center"/>
          </w:tcPr>
          <w:p w14:paraId="5F9709B3" w14:textId="674FCB28" w:rsidR="00E37EE1" w:rsidRPr="00105349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2" w:type="pct"/>
          </w:tcPr>
          <w:p w14:paraId="405C069F" w14:textId="77777777" w:rsidR="00E37EE1" w:rsidRPr="00105349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576DF80" w14:textId="3ACDACC0" w:rsidR="00E37EE1" w:rsidRPr="00105349" w:rsidRDefault="00B1464C" w:rsidP="00EB1CE6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C68EDE4" w14:textId="77777777" w:rsidR="00E37EE1" w:rsidRPr="00105349" w:rsidRDefault="00E37EE1" w:rsidP="00E37EE1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407B2D1A" w14:textId="3BE0284E" w:rsidR="00E37EE1" w:rsidRPr="00105349" w:rsidRDefault="00E37EE1" w:rsidP="00EB1CE6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507E2027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11A44C9E" w14:textId="6E7A3223" w:rsidR="00E37EE1" w:rsidRPr="00105349" w:rsidRDefault="00105349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37EE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E37EE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26" w:type="pct"/>
          </w:tcPr>
          <w:p w14:paraId="671BF1B5" w14:textId="77777777" w:rsidR="00E37EE1" w:rsidRPr="00105349" w:rsidRDefault="00E37EE1" w:rsidP="00E37EE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vAlign w:val="center"/>
          </w:tcPr>
          <w:p w14:paraId="3614A251" w14:textId="7F7516D0" w:rsidR="00E37EE1" w:rsidRPr="00105349" w:rsidRDefault="00E37EE1" w:rsidP="00B619DC">
            <w:pPr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D4A08" w:rsidRPr="00105349" w14:paraId="3706DF8F" w14:textId="77777777" w:rsidTr="00B619DC">
        <w:trPr>
          <w:trHeight w:hRule="exact" w:val="354"/>
        </w:trPr>
        <w:tc>
          <w:tcPr>
            <w:tcW w:w="1817" w:type="pct"/>
            <w:vAlign w:val="center"/>
          </w:tcPr>
          <w:p w14:paraId="415E083A" w14:textId="77777777" w:rsidR="00E37EE1" w:rsidRPr="00105349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332" w:type="pct"/>
          </w:tcPr>
          <w:p w14:paraId="4F6E7741" w14:textId="77777777" w:rsidR="00E37EE1" w:rsidRPr="00105349" w:rsidRDefault="00E37EE1" w:rsidP="00E37EE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5BE1DED0" w14:textId="77777777" w:rsidR="00E37EE1" w:rsidRPr="00105349" w:rsidRDefault="00E37EE1" w:rsidP="00E37EE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032DC87A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0E70ADEA" w14:textId="77777777" w:rsidR="00E37EE1" w:rsidRPr="00105349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13CCA954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2D88B24A" w14:textId="77777777" w:rsidR="00E37EE1" w:rsidRPr="00105349" w:rsidRDefault="00E37EE1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702C9241" w14:textId="77777777" w:rsidR="00E37EE1" w:rsidRPr="00105349" w:rsidRDefault="00E37EE1" w:rsidP="00E37EE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78F3AB7D" w14:textId="77777777" w:rsidR="00E37EE1" w:rsidRPr="00105349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A08" w:rsidRPr="00105349" w14:paraId="3746BB1D" w14:textId="77777777" w:rsidTr="00B619DC">
        <w:trPr>
          <w:trHeight w:hRule="exact" w:val="354"/>
        </w:trPr>
        <w:tc>
          <w:tcPr>
            <w:tcW w:w="1817" w:type="pct"/>
            <w:vAlign w:val="center"/>
          </w:tcPr>
          <w:p w14:paraId="1DBB4240" w14:textId="77777777" w:rsidR="00E37EE1" w:rsidRPr="00105349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2" w:type="pct"/>
          </w:tcPr>
          <w:p w14:paraId="33E947CD" w14:textId="77777777" w:rsidR="00E37EE1" w:rsidRPr="00105349" w:rsidRDefault="00E37EE1" w:rsidP="00E37EE1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17743FF1" w14:textId="7F692434" w:rsidR="00E37EE1" w:rsidRPr="00105349" w:rsidRDefault="00B1464C" w:rsidP="00EB1CE6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1C5CA6E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7BF3BB8B" w14:textId="6EF8A5EA" w:rsidR="00E37EE1" w:rsidRPr="00105349" w:rsidRDefault="00E37EE1" w:rsidP="00EB1CE6">
            <w:pPr>
              <w:ind w:left="-108" w:right="4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506EBEAD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4395E45D" w14:textId="6675CCD9" w:rsidR="00E37EE1" w:rsidRPr="00105349" w:rsidRDefault="00105349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A278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26" w:type="pct"/>
          </w:tcPr>
          <w:p w14:paraId="6866A4BD" w14:textId="77777777" w:rsidR="00E37EE1" w:rsidRPr="00105349" w:rsidRDefault="00E37EE1" w:rsidP="00E37EE1">
            <w:pPr>
              <w:tabs>
                <w:tab w:val="decimal" w:pos="827"/>
              </w:tabs>
              <w:ind w:left="-144" w:right="-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44CAE883" w14:textId="20EDA120" w:rsidR="00E37EE1" w:rsidRPr="00105349" w:rsidRDefault="00105349" w:rsidP="00B619DC">
            <w:pPr>
              <w:tabs>
                <w:tab w:val="decimal" w:pos="926"/>
              </w:tabs>
              <w:ind w:lef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37EE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3D4A08" w:rsidRPr="00105349" w14:paraId="2416BAD8" w14:textId="77777777" w:rsidTr="00B619DC">
        <w:trPr>
          <w:trHeight w:hRule="exact" w:val="392"/>
        </w:trPr>
        <w:tc>
          <w:tcPr>
            <w:tcW w:w="1817" w:type="pct"/>
            <w:vAlign w:val="center"/>
          </w:tcPr>
          <w:p w14:paraId="08876239" w14:textId="77777777" w:rsidR="00E37EE1" w:rsidRPr="00105349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332" w:type="pct"/>
          </w:tcPr>
          <w:p w14:paraId="4CCFDD0D" w14:textId="77777777" w:rsidR="00E37EE1" w:rsidRPr="00105349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D602C57" w14:textId="77777777" w:rsidR="00E37EE1" w:rsidRPr="00105349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D91DFAB" w14:textId="77777777" w:rsidR="00E37EE1" w:rsidRPr="00105349" w:rsidRDefault="00E37EE1" w:rsidP="00E37EE1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703E89B2" w14:textId="77777777" w:rsidR="00E37EE1" w:rsidRPr="00105349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35650E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5D72996F" w14:textId="77777777" w:rsidR="00E37EE1" w:rsidRPr="00105349" w:rsidRDefault="00E37EE1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10751EE1" w14:textId="77777777" w:rsidR="00E37EE1" w:rsidRPr="00105349" w:rsidRDefault="00E37EE1" w:rsidP="00E37EE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782E5243" w14:textId="77777777" w:rsidR="00E37EE1" w:rsidRPr="00105349" w:rsidRDefault="00E37EE1" w:rsidP="00E37EE1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A08" w:rsidRPr="00105349" w14:paraId="5F7C27D1" w14:textId="77777777" w:rsidTr="00B619DC">
        <w:trPr>
          <w:trHeight w:hRule="exact" w:val="411"/>
        </w:trPr>
        <w:tc>
          <w:tcPr>
            <w:tcW w:w="1817" w:type="pct"/>
            <w:vAlign w:val="center"/>
          </w:tcPr>
          <w:p w14:paraId="170AB688" w14:textId="77777777" w:rsidR="00E37EE1" w:rsidRPr="00105349" w:rsidRDefault="00E37EE1" w:rsidP="00E37EE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32" w:type="pct"/>
          </w:tcPr>
          <w:p w14:paraId="11092C84" w14:textId="77777777" w:rsidR="00E37EE1" w:rsidRPr="00105349" w:rsidRDefault="00E37EE1" w:rsidP="00E37EE1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7FD84C5" w14:textId="59341285" w:rsidR="00E37EE1" w:rsidRPr="00105349" w:rsidRDefault="00105349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B1464C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45" w:type="pct"/>
          </w:tcPr>
          <w:p w14:paraId="43DB319D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4B0B28C7" w14:textId="6A3B6EBB" w:rsidR="00E37EE1" w:rsidRPr="00105349" w:rsidRDefault="00105349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E37EE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145" w:type="pct"/>
          </w:tcPr>
          <w:p w14:paraId="062844D8" w14:textId="77777777" w:rsidR="00E37EE1" w:rsidRPr="00105349" w:rsidRDefault="00E37EE1" w:rsidP="00E37EE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51E5D12F" w14:textId="67194649" w:rsidR="00E37EE1" w:rsidRPr="00105349" w:rsidRDefault="00105349" w:rsidP="00EB1CE6">
            <w:pPr>
              <w:tabs>
                <w:tab w:val="decimal" w:pos="384"/>
              </w:tabs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A27845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26" w:type="pct"/>
          </w:tcPr>
          <w:p w14:paraId="7896D32F" w14:textId="77777777" w:rsidR="00E37EE1" w:rsidRPr="00105349" w:rsidRDefault="00E37EE1" w:rsidP="00E37EE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4D30AD7B" w14:textId="5F6367B8" w:rsidR="00E37EE1" w:rsidRPr="00105349" w:rsidRDefault="00105349" w:rsidP="00E37EE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E37EE1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</w:tr>
    </w:tbl>
    <w:p w14:paraId="1C82743D" w14:textId="77777777" w:rsidR="00941E1B" w:rsidRPr="00105349" w:rsidRDefault="00941E1B" w:rsidP="00941E1B">
      <w:pPr>
        <w:ind w:right="385"/>
        <w:rPr>
          <w:rFonts w:asciiTheme="majorBidi" w:hAnsiTheme="majorBidi" w:cstheme="majorBidi"/>
          <w:b/>
          <w:bCs/>
          <w:color w:val="60CAF3"/>
          <w:sz w:val="16"/>
          <w:szCs w:val="16"/>
        </w:rPr>
      </w:pPr>
    </w:p>
    <w:p w14:paraId="70096E20" w14:textId="77777777" w:rsidR="00941E1B" w:rsidRPr="00105349" w:rsidRDefault="00941E1B" w:rsidP="00A11F83">
      <w:pPr>
        <w:ind w:left="360" w:right="65" w:firstLine="676"/>
        <w:jc w:val="right"/>
        <w:rPr>
          <w:rFonts w:asciiTheme="majorBidi" w:hAnsiTheme="majorBidi" w:cstheme="majorBidi"/>
          <w:b/>
          <w:bCs/>
          <w:color w:val="60CAF3"/>
          <w:sz w:val="16"/>
          <w:szCs w:val="16"/>
        </w:rPr>
      </w:pPr>
    </w:p>
    <w:p w14:paraId="137F9DE8" w14:textId="77777777" w:rsidR="00941E1B" w:rsidRPr="00105349" w:rsidRDefault="00941E1B" w:rsidP="00A11F83">
      <w:pPr>
        <w:ind w:left="360" w:right="65" w:firstLine="676"/>
        <w:jc w:val="right"/>
        <w:rPr>
          <w:rFonts w:asciiTheme="majorBidi" w:hAnsiTheme="majorBidi" w:cstheme="majorBidi"/>
          <w:b/>
          <w:bCs/>
          <w:color w:val="60CAF3"/>
          <w:sz w:val="16"/>
          <w:szCs w:val="16"/>
        </w:rPr>
      </w:pPr>
    </w:p>
    <w:p w14:paraId="32E7E4B9" w14:textId="77777777" w:rsidR="00941E1B" w:rsidRPr="00105349" w:rsidRDefault="00941E1B" w:rsidP="00A11F83">
      <w:pPr>
        <w:ind w:left="360" w:right="65" w:firstLine="676"/>
        <w:jc w:val="right"/>
        <w:rPr>
          <w:rFonts w:asciiTheme="majorBidi" w:hAnsiTheme="majorBidi" w:cstheme="majorBidi"/>
          <w:b/>
          <w:bCs/>
          <w:color w:val="60CAF3"/>
          <w:sz w:val="16"/>
          <w:szCs w:val="16"/>
        </w:rPr>
      </w:pPr>
    </w:p>
    <w:p w14:paraId="455A70A9" w14:textId="3B397751" w:rsidR="00941E1B" w:rsidRPr="00105349" w:rsidRDefault="00941E1B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color w:val="60CAF3"/>
          <w:sz w:val="16"/>
          <w:szCs w:val="16"/>
        </w:rPr>
      </w:pPr>
    </w:p>
    <w:p w14:paraId="2837AA7B" w14:textId="77777777" w:rsidR="00220FEF" w:rsidRPr="00105349" w:rsidRDefault="00220FEF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color w:val="60CAF3"/>
          <w:sz w:val="16"/>
          <w:szCs w:val="16"/>
        </w:rPr>
      </w:pPr>
    </w:p>
    <w:p w14:paraId="146B2412" w14:textId="77777777" w:rsidR="00C145E5" w:rsidRPr="00105349" w:rsidRDefault="00D5413A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0534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1053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9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255"/>
        <w:gridCol w:w="676"/>
        <w:gridCol w:w="1173"/>
        <w:gridCol w:w="307"/>
        <w:gridCol w:w="1060"/>
        <w:gridCol w:w="259"/>
        <w:gridCol w:w="1145"/>
        <w:gridCol w:w="242"/>
        <w:gridCol w:w="1117"/>
      </w:tblGrid>
      <w:tr w:rsidR="00D5413A" w:rsidRPr="00105349" w14:paraId="050EB07A" w14:textId="77777777" w:rsidTr="002F4EF9">
        <w:trPr>
          <w:trHeight w:hRule="exact" w:val="397"/>
        </w:trPr>
        <w:tc>
          <w:tcPr>
            <w:tcW w:w="1763" w:type="pct"/>
            <w:vMerge w:val="restart"/>
            <w:shd w:val="clear" w:color="auto" w:fill="auto"/>
          </w:tcPr>
          <w:p w14:paraId="6D5378F7" w14:textId="77777777" w:rsidR="008F4325" w:rsidRPr="00105349" w:rsidRDefault="00D5413A" w:rsidP="00D5413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  </w:t>
            </w:r>
          </w:p>
          <w:p w14:paraId="36547EF0" w14:textId="5E757283" w:rsidR="00D5413A" w:rsidRPr="00105349" w:rsidRDefault="00253EB0" w:rsidP="00D5413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สำหรับงวดสามเดือน</w:t>
            </w:r>
            <w:r w:rsidRPr="00105349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>30</w:t>
            </w:r>
            <w:r w:rsidR="00B468C9" w:rsidRPr="00105349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  <w:t xml:space="preserve"> </w:t>
            </w:r>
            <w:r w:rsidR="00B468C9" w:rsidRPr="00105349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6" w:type="pct"/>
            <w:shd w:val="clear" w:color="auto" w:fill="auto"/>
          </w:tcPr>
          <w:p w14:paraId="6296838B" w14:textId="77777777" w:rsidR="00D5413A" w:rsidRPr="00105349" w:rsidRDefault="00D5413A" w:rsidP="00D5413A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pct"/>
            <w:gridSpan w:val="3"/>
            <w:shd w:val="clear" w:color="auto" w:fill="auto"/>
          </w:tcPr>
          <w:p w14:paraId="43415AD7" w14:textId="77777777" w:rsidR="00D5413A" w:rsidRPr="00105349" w:rsidRDefault="00D5413A" w:rsidP="00FB676F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3D46C0CC" w14:textId="77777777" w:rsidR="00D5413A" w:rsidRPr="00105349" w:rsidRDefault="00D5413A" w:rsidP="00D5413A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5E5F3204" w14:textId="77777777" w:rsidR="00D5413A" w:rsidRPr="00105349" w:rsidRDefault="00D5413A" w:rsidP="00D5413A">
            <w:pPr>
              <w:tabs>
                <w:tab w:val="decimal" w:pos="793"/>
              </w:tabs>
              <w:ind w:left="-108" w:right="2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D8B" w:rsidRPr="00105349" w14:paraId="03D3E10C" w14:textId="77777777" w:rsidTr="002F4EF9">
        <w:trPr>
          <w:trHeight w:hRule="exact" w:val="397"/>
        </w:trPr>
        <w:tc>
          <w:tcPr>
            <w:tcW w:w="1763" w:type="pct"/>
            <w:vMerge/>
            <w:shd w:val="clear" w:color="auto" w:fill="auto"/>
            <w:vAlign w:val="center"/>
          </w:tcPr>
          <w:p w14:paraId="1F94F6D0" w14:textId="77777777" w:rsidR="00BA1D8B" w:rsidRPr="00105349" w:rsidRDefault="00BA1D8B" w:rsidP="00BA1D8B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pct"/>
            <w:shd w:val="clear" w:color="auto" w:fill="auto"/>
          </w:tcPr>
          <w:p w14:paraId="30CD4FC6" w14:textId="77777777" w:rsidR="00BA1D8B" w:rsidRPr="00105349" w:rsidRDefault="00BA1D8B" w:rsidP="00BA1D8B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4F7A19F9" w14:textId="6861E8FA" w:rsidR="00BA1D8B" w:rsidRPr="00105349" w:rsidRDefault="00105349" w:rsidP="00BA1D8B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6" w:type="pct"/>
            <w:shd w:val="clear" w:color="auto" w:fill="auto"/>
          </w:tcPr>
          <w:p w14:paraId="1A434465" w14:textId="77777777" w:rsidR="00BA1D8B" w:rsidRPr="00105349" w:rsidRDefault="00BA1D8B" w:rsidP="00BA1D8B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1A38F7D" w14:textId="14D89705" w:rsidR="00BA1D8B" w:rsidRPr="00105349" w:rsidRDefault="00105349" w:rsidP="00BA1D8B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" w:type="pct"/>
            <w:shd w:val="clear" w:color="auto" w:fill="auto"/>
          </w:tcPr>
          <w:p w14:paraId="1AC47C1D" w14:textId="77777777" w:rsidR="00BA1D8B" w:rsidRPr="00105349" w:rsidRDefault="00BA1D8B" w:rsidP="00BA1D8B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7EDA25DE" w14:textId="4F427A34" w:rsidR="00BA1D8B" w:rsidRPr="00105349" w:rsidRDefault="00105349" w:rsidP="00A5074C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" w:type="pct"/>
            <w:shd w:val="clear" w:color="auto" w:fill="auto"/>
          </w:tcPr>
          <w:p w14:paraId="11EBC4D7" w14:textId="77777777" w:rsidR="00BA1D8B" w:rsidRPr="00105349" w:rsidRDefault="00BA1D8B" w:rsidP="00BA1D8B">
            <w:pPr>
              <w:tabs>
                <w:tab w:val="decimal" w:pos="60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CEB2414" w14:textId="5508C9F5" w:rsidR="00BA1D8B" w:rsidRPr="00105349" w:rsidRDefault="00105349" w:rsidP="00A5074C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F78A4" w:rsidRPr="00105349" w14:paraId="065D31ED" w14:textId="77777777" w:rsidTr="002F4EF9">
        <w:trPr>
          <w:trHeight w:hRule="exact" w:val="423"/>
        </w:trPr>
        <w:tc>
          <w:tcPr>
            <w:tcW w:w="1763" w:type="pct"/>
            <w:shd w:val="clear" w:color="auto" w:fill="auto"/>
          </w:tcPr>
          <w:p w14:paraId="726D2B4D" w14:textId="77777777" w:rsidR="002F78A4" w:rsidRPr="00105349" w:rsidRDefault="002F78A4" w:rsidP="002F78A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366" w:type="pct"/>
            <w:shd w:val="clear" w:color="auto" w:fill="auto"/>
          </w:tcPr>
          <w:p w14:paraId="61230DAD" w14:textId="77777777" w:rsidR="002F78A4" w:rsidRPr="00105349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18D0847C" w14:textId="77777777" w:rsidR="002F78A4" w:rsidRPr="00105349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12774C56" w14:textId="77777777" w:rsidR="002F78A4" w:rsidRPr="00105349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5B83711" w14:textId="77777777" w:rsidR="002F78A4" w:rsidRPr="00105349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7254705" w14:textId="77777777" w:rsidR="002F78A4" w:rsidRPr="00105349" w:rsidRDefault="002F78A4" w:rsidP="002F78A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3C223500" w14:textId="77777777" w:rsidR="002F78A4" w:rsidRPr="00105349" w:rsidRDefault="002F78A4" w:rsidP="002F78A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075824F5" w14:textId="77777777" w:rsidR="002F78A4" w:rsidRPr="00105349" w:rsidRDefault="002F78A4" w:rsidP="002F78A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B8E8A51" w14:textId="77777777" w:rsidR="002F78A4" w:rsidRPr="00105349" w:rsidRDefault="002F78A4" w:rsidP="002F78A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C8E" w:rsidRPr="00105349" w14:paraId="25E8FC6A" w14:textId="77777777" w:rsidTr="002F4EF9">
        <w:trPr>
          <w:trHeight w:hRule="exact" w:val="397"/>
        </w:trPr>
        <w:tc>
          <w:tcPr>
            <w:tcW w:w="1763" w:type="pct"/>
            <w:shd w:val="clear" w:color="auto" w:fill="auto"/>
          </w:tcPr>
          <w:p w14:paraId="4051052C" w14:textId="77777777" w:rsidR="006C7C8E" w:rsidRPr="00105349" w:rsidRDefault="006C7C8E" w:rsidP="006C7C8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366" w:type="pct"/>
            <w:shd w:val="clear" w:color="auto" w:fill="auto"/>
          </w:tcPr>
          <w:p w14:paraId="7F404C09" w14:textId="77777777" w:rsidR="006C7C8E" w:rsidRPr="00105349" w:rsidRDefault="006C7C8E" w:rsidP="006C7C8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60B1FA6A" w14:textId="552A8498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66" w:type="pct"/>
            <w:shd w:val="clear" w:color="auto" w:fill="auto"/>
          </w:tcPr>
          <w:p w14:paraId="26E0AC2C" w14:textId="77777777" w:rsidR="006C7C8E" w:rsidRPr="00105349" w:rsidRDefault="006C7C8E" w:rsidP="006C7C8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439CA89" w14:textId="7BF18C8A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40" w:type="pct"/>
            <w:shd w:val="clear" w:color="auto" w:fill="auto"/>
          </w:tcPr>
          <w:p w14:paraId="081BA63E" w14:textId="77777777" w:rsidR="006C7C8E" w:rsidRPr="00105349" w:rsidRDefault="006C7C8E" w:rsidP="006C7C8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7C53C0B" w14:textId="00DB79AF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31" w:type="pct"/>
            <w:shd w:val="clear" w:color="auto" w:fill="auto"/>
          </w:tcPr>
          <w:p w14:paraId="549D2938" w14:textId="77777777" w:rsidR="006C7C8E" w:rsidRPr="00105349" w:rsidRDefault="006C7C8E" w:rsidP="006C7C8E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C431E2A" w14:textId="068F0635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6C7C8E" w:rsidRPr="00105349" w14:paraId="1FD9DDB0" w14:textId="77777777" w:rsidTr="002F4EF9">
        <w:trPr>
          <w:trHeight w:hRule="exact" w:val="397"/>
        </w:trPr>
        <w:tc>
          <w:tcPr>
            <w:tcW w:w="1763" w:type="pct"/>
            <w:shd w:val="clear" w:color="auto" w:fill="auto"/>
          </w:tcPr>
          <w:p w14:paraId="76282919" w14:textId="77777777" w:rsidR="006C7C8E" w:rsidRPr="00105349" w:rsidRDefault="006C7C8E" w:rsidP="006C7C8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366" w:type="pct"/>
            <w:shd w:val="clear" w:color="auto" w:fill="auto"/>
          </w:tcPr>
          <w:p w14:paraId="7DBDA5EE" w14:textId="77777777" w:rsidR="006C7C8E" w:rsidRPr="00105349" w:rsidRDefault="006C7C8E" w:rsidP="006C7C8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6F93936B" w14:textId="38B1AD81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66" w:type="pct"/>
            <w:shd w:val="clear" w:color="auto" w:fill="auto"/>
          </w:tcPr>
          <w:p w14:paraId="0B8B68BC" w14:textId="77777777" w:rsidR="006C7C8E" w:rsidRPr="00105349" w:rsidRDefault="006C7C8E" w:rsidP="006C7C8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7E3DA752" w14:textId="313CC29E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40" w:type="pct"/>
            <w:shd w:val="clear" w:color="auto" w:fill="auto"/>
          </w:tcPr>
          <w:p w14:paraId="1E48E961" w14:textId="77777777" w:rsidR="006C7C8E" w:rsidRPr="00105349" w:rsidRDefault="006C7C8E" w:rsidP="006C7C8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6E2DF9FD" w14:textId="7F289E98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1" w:type="pct"/>
            <w:shd w:val="clear" w:color="auto" w:fill="auto"/>
          </w:tcPr>
          <w:p w14:paraId="74DC513F" w14:textId="77777777" w:rsidR="006C7C8E" w:rsidRPr="00105349" w:rsidRDefault="006C7C8E" w:rsidP="006C7C8E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325E548" w14:textId="211A8376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</w:tbl>
    <w:p w14:paraId="4A1A71FF" w14:textId="77777777" w:rsidR="00A118AE" w:rsidRPr="00105349" w:rsidRDefault="00A118AE" w:rsidP="00B468C9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70A08565" w14:textId="7E7ADA6D" w:rsidR="00B468C9" w:rsidRPr="00105349" w:rsidRDefault="00B468C9" w:rsidP="00B468C9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0534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053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9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255"/>
        <w:gridCol w:w="676"/>
        <w:gridCol w:w="1173"/>
        <w:gridCol w:w="307"/>
        <w:gridCol w:w="1060"/>
        <w:gridCol w:w="259"/>
        <w:gridCol w:w="1145"/>
        <w:gridCol w:w="242"/>
        <w:gridCol w:w="1117"/>
      </w:tblGrid>
      <w:tr w:rsidR="00B468C9" w:rsidRPr="00105349" w14:paraId="6390D837" w14:textId="77777777" w:rsidTr="00280CA7">
        <w:trPr>
          <w:trHeight w:hRule="exact" w:val="397"/>
        </w:trPr>
        <w:tc>
          <w:tcPr>
            <w:tcW w:w="1763" w:type="pct"/>
            <w:vMerge w:val="restart"/>
            <w:shd w:val="clear" w:color="auto" w:fill="auto"/>
          </w:tcPr>
          <w:p w14:paraId="592A6715" w14:textId="77777777" w:rsidR="00B468C9" w:rsidRPr="00105349" w:rsidRDefault="00B468C9" w:rsidP="00280CA7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  </w:t>
            </w:r>
          </w:p>
          <w:p w14:paraId="4AC1770E" w14:textId="2ED30979" w:rsidR="00B468C9" w:rsidRPr="00105349" w:rsidRDefault="00B468C9" w:rsidP="002B70EC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6" w:type="pct"/>
            <w:shd w:val="clear" w:color="auto" w:fill="auto"/>
          </w:tcPr>
          <w:p w14:paraId="7B013989" w14:textId="77777777" w:rsidR="00B468C9" w:rsidRPr="00105349" w:rsidRDefault="00B468C9" w:rsidP="00280CA7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pct"/>
            <w:gridSpan w:val="3"/>
            <w:shd w:val="clear" w:color="auto" w:fill="auto"/>
          </w:tcPr>
          <w:p w14:paraId="79093AB9" w14:textId="77777777" w:rsidR="00B468C9" w:rsidRPr="00105349" w:rsidRDefault="00B468C9" w:rsidP="00280CA7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721EB215" w14:textId="77777777" w:rsidR="00B468C9" w:rsidRPr="00105349" w:rsidRDefault="00B468C9" w:rsidP="00280CA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1EA2B89B" w14:textId="77777777" w:rsidR="00B468C9" w:rsidRPr="00105349" w:rsidRDefault="00B468C9" w:rsidP="00280CA7">
            <w:pPr>
              <w:tabs>
                <w:tab w:val="decimal" w:pos="793"/>
              </w:tabs>
              <w:ind w:left="-108" w:right="2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8C9" w:rsidRPr="00105349" w14:paraId="3778D711" w14:textId="77777777" w:rsidTr="00280CA7">
        <w:trPr>
          <w:trHeight w:hRule="exact" w:val="397"/>
        </w:trPr>
        <w:tc>
          <w:tcPr>
            <w:tcW w:w="1763" w:type="pct"/>
            <w:vMerge/>
            <w:shd w:val="clear" w:color="auto" w:fill="auto"/>
            <w:vAlign w:val="center"/>
          </w:tcPr>
          <w:p w14:paraId="46C3A1E1" w14:textId="77777777" w:rsidR="00B468C9" w:rsidRPr="00105349" w:rsidRDefault="00B468C9" w:rsidP="00280CA7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pct"/>
            <w:shd w:val="clear" w:color="auto" w:fill="auto"/>
          </w:tcPr>
          <w:p w14:paraId="5A25FDCB" w14:textId="77777777" w:rsidR="00B468C9" w:rsidRPr="00105349" w:rsidRDefault="00B468C9" w:rsidP="00280CA7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7E863267" w14:textId="59DC37BB" w:rsidR="00B468C9" w:rsidRPr="00105349" w:rsidRDefault="00105349" w:rsidP="00280CA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6" w:type="pct"/>
            <w:shd w:val="clear" w:color="auto" w:fill="auto"/>
          </w:tcPr>
          <w:p w14:paraId="7D489B91" w14:textId="77777777" w:rsidR="00B468C9" w:rsidRPr="00105349" w:rsidRDefault="00B468C9" w:rsidP="00280CA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584F725" w14:textId="6FD67165" w:rsidR="00B468C9" w:rsidRPr="00105349" w:rsidRDefault="00105349" w:rsidP="00280CA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" w:type="pct"/>
            <w:shd w:val="clear" w:color="auto" w:fill="auto"/>
          </w:tcPr>
          <w:p w14:paraId="390A2ED1" w14:textId="77777777" w:rsidR="00B468C9" w:rsidRPr="00105349" w:rsidRDefault="00B468C9" w:rsidP="00280CA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6B2E2BD" w14:textId="369F8418" w:rsidR="00B468C9" w:rsidRPr="00105349" w:rsidRDefault="00105349" w:rsidP="00280CA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" w:type="pct"/>
            <w:shd w:val="clear" w:color="auto" w:fill="auto"/>
          </w:tcPr>
          <w:p w14:paraId="27B14C32" w14:textId="77777777" w:rsidR="00B468C9" w:rsidRPr="00105349" w:rsidRDefault="00B468C9" w:rsidP="00280CA7">
            <w:pPr>
              <w:tabs>
                <w:tab w:val="decimal" w:pos="60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7C4E458" w14:textId="02919BAF" w:rsidR="00B468C9" w:rsidRPr="00105349" w:rsidRDefault="00105349" w:rsidP="00280CA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B468C9" w:rsidRPr="00105349" w14:paraId="3B9C7730" w14:textId="77777777" w:rsidTr="00280CA7">
        <w:trPr>
          <w:trHeight w:hRule="exact" w:val="423"/>
        </w:trPr>
        <w:tc>
          <w:tcPr>
            <w:tcW w:w="1763" w:type="pct"/>
            <w:shd w:val="clear" w:color="auto" w:fill="auto"/>
          </w:tcPr>
          <w:p w14:paraId="31DF6B83" w14:textId="77777777" w:rsidR="00B468C9" w:rsidRPr="00105349" w:rsidRDefault="00B468C9" w:rsidP="00280CA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366" w:type="pct"/>
            <w:shd w:val="clear" w:color="auto" w:fill="auto"/>
          </w:tcPr>
          <w:p w14:paraId="632C4D3D" w14:textId="77777777" w:rsidR="00B468C9" w:rsidRPr="00105349" w:rsidRDefault="00B468C9" w:rsidP="00280CA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359C1665" w14:textId="77777777" w:rsidR="00B468C9" w:rsidRPr="00105349" w:rsidRDefault="00B468C9" w:rsidP="00280CA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4013F67C" w14:textId="77777777" w:rsidR="00B468C9" w:rsidRPr="00105349" w:rsidRDefault="00B468C9" w:rsidP="00280CA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8E3CC0F" w14:textId="77777777" w:rsidR="00B468C9" w:rsidRPr="00105349" w:rsidRDefault="00B468C9" w:rsidP="00280CA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618538F" w14:textId="77777777" w:rsidR="00B468C9" w:rsidRPr="00105349" w:rsidRDefault="00B468C9" w:rsidP="00280CA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E4A754E" w14:textId="77777777" w:rsidR="00B468C9" w:rsidRPr="00105349" w:rsidRDefault="00B468C9" w:rsidP="00280CA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698321CD" w14:textId="77777777" w:rsidR="00B468C9" w:rsidRPr="00105349" w:rsidRDefault="00B468C9" w:rsidP="00280CA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6B4A7F6" w14:textId="77777777" w:rsidR="00B468C9" w:rsidRPr="00105349" w:rsidRDefault="00B468C9" w:rsidP="00280CA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C8E" w:rsidRPr="00105349" w14:paraId="0CF7521D" w14:textId="77777777" w:rsidTr="00280CA7">
        <w:trPr>
          <w:trHeight w:hRule="exact" w:val="397"/>
        </w:trPr>
        <w:tc>
          <w:tcPr>
            <w:tcW w:w="1763" w:type="pct"/>
            <w:shd w:val="clear" w:color="auto" w:fill="auto"/>
          </w:tcPr>
          <w:p w14:paraId="7C9538B6" w14:textId="77777777" w:rsidR="006C7C8E" w:rsidRPr="00105349" w:rsidRDefault="006C7C8E" w:rsidP="006C7C8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366" w:type="pct"/>
            <w:shd w:val="clear" w:color="auto" w:fill="auto"/>
          </w:tcPr>
          <w:p w14:paraId="03AD9AE0" w14:textId="77777777" w:rsidR="006C7C8E" w:rsidRPr="00105349" w:rsidRDefault="006C7C8E" w:rsidP="006C7C8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361B477C" w14:textId="0172F363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66" w:type="pct"/>
            <w:shd w:val="clear" w:color="auto" w:fill="auto"/>
          </w:tcPr>
          <w:p w14:paraId="4F923E28" w14:textId="77777777" w:rsidR="006C7C8E" w:rsidRPr="00105349" w:rsidRDefault="006C7C8E" w:rsidP="006C7C8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86763C4" w14:textId="4765348E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40" w:type="pct"/>
            <w:shd w:val="clear" w:color="auto" w:fill="auto"/>
          </w:tcPr>
          <w:p w14:paraId="716B2ADF" w14:textId="77777777" w:rsidR="006C7C8E" w:rsidRPr="00105349" w:rsidRDefault="006C7C8E" w:rsidP="006C7C8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37589098" w14:textId="5A27792F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31" w:type="pct"/>
            <w:shd w:val="clear" w:color="auto" w:fill="auto"/>
          </w:tcPr>
          <w:p w14:paraId="5BAFDA21" w14:textId="77777777" w:rsidR="006C7C8E" w:rsidRPr="00105349" w:rsidRDefault="006C7C8E" w:rsidP="006C7C8E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45005B3" w14:textId="18C19E18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color w:val="60CAF3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6C7C8E" w:rsidRPr="00105349" w14:paraId="1B4C9975" w14:textId="77777777" w:rsidTr="00280CA7">
        <w:trPr>
          <w:trHeight w:hRule="exact" w:val="397"/>
        </w:trPr>
        <w:tc>
          <w:tcPr>
            <w:tcW w:w="1763" w:type="pct"/>
            <w:shd w:val="clear" w:color="auto" w:fill="auto"/>
          </w:tcPr>
          <w:p w14:paraId="0715CADA" w14:textId="77777777" w:rsidR="006C7C8E" w:rsidRPr="00105349" w:rsidRDefault="006C7C8E" w:rsidP="006C7C8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366" w:type="pct"/>
            <w:shd w:val="clear" w:color="auto" w:fill="auto"/>
          </w:tcPr>
          <w:p w14:paraId="6A13B607" w14:textId="77777777" w:rsidR="006C7C8E" w:rsidRPr="00105349" w:rsidRDefault="006C7C8E" w:rsidP="006C7C8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113B2A86" w14:textId="1DED659B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166" w:type="pct"/>
            <w:shd w:val="clear" w:color="auto" w:fill="auto"/>
          </w:tcPr>
          <w:p w14:paraId="25DB1373" w14:textId="77777777" w:rsidR="006C7C8E" w:rsidRPr="00105349" w:rsidRDefault="006C7C8E" w:rsidP="006C7C8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085E22A" w14:textId="7451DCCE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40" w:type="pct"/>
            <w:shd w:val="clear" w:color="auto" w:fill="auto"/>
          </w:tcPr>
          <w:p w14:paraId="0B4258BA" w14:textId="77777777" w:rsidR="006C7C8E" w:rsidRPr="00105349" w:rsidRDefault="006C7C8E" w:rsidP="006C7C8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0B528787" w14:textId="634BC1A7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131" w:type="pct"/>
            <w:shd w:val="clear" w:color="auto" w:fill="auto"/>
          </w:tcPr>
          <w:p w14:paraId="7826031B" w14:textId="77777777" w:rsidR="006C7C8E" w:rsidRPr="00105349" w:rsidRDefault="006C7C8E" w:rsidP="006C7C8E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552246F" w14:textId="7A731163" w:rsidR="006C7C8E" w:rsidRPr="00105349" w:rsidRDefault="00105349" w:rsidP="006C7C8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="006C7C8E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</w:tr>
    </w:tbl>
    <w:p w14:paraId="041A7D50" w14:textId="57274077" w:rsidR="00FE52B4" w:rsidRPr="00105349" w:rsidRDefault="00FE52B4" w:rsidP="00860DBF">
      <w:pPr>
        <w:spacing w:before="240"/>
        <w:ind w:left="360" w:right="-14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>ค่าตอบแทนผู้บริหารสำคัญ ประกอบด้วย ค่าตอบแทนที่จ่ายให้แก่</w:t>
      </w:r>
      <w:r w:rsidR="00250E3D" w:rsidRPr="00105349">
        <w:rPr>
          <w:rFonts w:asciiTheme="majorBidi" w:hAnsiTheme="majorBidi" w:cstheme="majorBidi"/>
          <w:cs/>
        </w:rPr>
        <w:t>ผู้บริหารสำคัญ</w:t>
      </w:r>
      <w:r w:rsidRPr="00105349">
        <w:rPr>
          <w:rFonts w:asciiTheme="majorBidi" w:hAnsiTheme="majorBidi" w:cstheme="majorBidi"/>
          <w:cs/>
        </w:rPr>
        <w:t>ของกลุ่มบริษัท ซึ่งได้แก่ เงินเดือน โบนัส เงินตอบแทนพิเศษและอื่นๆ รวมทั้งเงินสมทบกองทุนสำรองเลี้ยงชีพที่กลุ่มบริษัทจ่ายสมทบให้ผู้บริหารในฐานะพนักงานของบริษัท</w:t>
      </w:r>
    </w:p>
    <w:p w14:paraId="07460769" w14:textId="77777777" w:rsidR="005217CA" w:rsidRPr="00105349" w:rsidRDefault="005217CA" w:rsidP="00E92594">
      <w:pPr>
        <w:pStyle w:val="BodyText3"/>
        <w:tabs>
          <w:tab w:val="clear" w:pos="360"/>
          <w:tab w:val="left" w:pos="224"/>
        </w:tabs>
        <w:spacing w:before="240"/>
        <w:ind w:left="360" w:right="-706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t>สัญญาสำคัญที่ทำกับกิจการที่เกี่ยวข้องกัน</w:t>
      </w:r>
    </w:p>
    <w:p w14:paraId="2496F41A" w14:textId="77777777" w:rsidR="005217CA" w:rsidRPr="00105349" w:rsidRDefault="005217CA" w:rsidP="00E94D36">
      <w:pPr>
        <w:pStyle w:val="BodyText3"/>
        <w:tabs>
          <w:tab w:val="clear" w:pos="360"/>
          <w:tab w:val="left" w:pos="224"/>
        </w:tabs>
        <w:spacing w:before="240"/>
        <w:ind w:left="360" w:right="29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>สัญญาการบริหารจัดการ</w:t>
      </w:r>
    </w:p>
    <w:p w14:paraId="1C4A5C94" w14:textId="77777777" w:rsidR="00A2275D" w:rsidRPr="00105349" w:rsidRDefault="005217CA" w:rsidP="00A2275D">
      <w:pPr>
        <w:spacing w:after="240"/>
        <w:ind w:left="360" w:right="29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>บริษัทได้ทำสัญญากับ</w:t>
      </w:r>
      <w:r w:rsidR="00942136" w:rsidRPr="00105349">
        <w:rPr>
          <w:rFonts w:asciiTheme="majorBidi" w:hAnsiTheme="majorBidi" w:cstheme="majorBidi"/>
          <w:cs/>
        </w:rPr>
        <w:t>บริษัทย่อย</w:t>
      </w:r>
      <w:r w:rsidRPr="00105349">
        <w:rPr>
          <w:rFonts w:asciiTheme="majorBidi" w:hAnsiTheme="majorBidi" w:cstheme="majorBidi"/>
          <w:cs/>
        </w:rPr>
        <w:t>เพื่อให้บริการด้านการบริหารจัดการแก่</w:t>
      </w:r>
      <w:r w:rsidR="00942136" w:rsidRPr="00105349">
        <w:rPr>
          <w:rFonts w:asciiTheme="majorBidi" w:hAnsiTheme="majorBidi" w:cstheme="majorBidi"/>
          <w:cs/>
        </w:rPr>
        <w:t>บริษัทย่อย</w:t>
      </w:r>
      <w:r w:rsidRPr="00105349">
        <w:rPr>
          <w:rFonts w:asciiTheme="majorBidi" w:hAnsiTheme="majorBidi" w:cstheme="majorBidi"/>
          <w:cs/>
        </w:rPr>
        <w:t>โดยตกลงให้บริการในราคาและเงื่อนไขตามที่ระบุในสัญญา</w:t>
      </w:r>
    </w:p>
    <w:p w14:paraId="28371488" w14:textId="77777777" w:rsidR="00A2275D" w:rsidRPr="00105349" w:rsidRDefault="00A2275D">
      <w:pPr>
        <w:rPr>
          <w:rFonts w:asciiTheme="majorBidi" w:hAnsiTheme="majorBidi" w:cstheme="majorBidi"/>
          <w:b/>
          <w:bCs/>
          <w:cs/>
        </w:rPr>
      </w:pPr>
      <w:r w:rsidRPr="00105349">
        <w:rPr>
          <w:rFonts w:asciiTheme="majorBidi" w:hAnsiTheme="majorBidi" w:cstheme="majorBidi"/>
          <w:b/>
          <w:bCs/>
          <w:cs/>
        </w:rPr>
        <w:br w:type="page"/>
      </w:r>
    </w:p>
    <w:p w14:paraId="670A1710" w14:textId="68FF60F2" w:rsidR="008D7D2A" w:rsidRPr="00105349" w:rsidRDefault="00890631" w:rsidP="00860DBF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ภาระผูกพันและหนี้สินที่อาจเกิดขึ้น</w:t>
      </w:r>
    </w:p>
    <w:p w14:paraId="0923B268" w14:textId="57134BDF" w:rsidR="00970A3D" w:rsidRPr="00105349" w:rsidRDefault="00BA1D8B" w:rsidP="00A2275D">
      <w:pPr>
        <w:ind w:left="540" w:right="65"/>
        <w:jc w:val="thaiDistribute"/>
        <w:rPr>
          <w:rFonts w:asciiTheme="majorBidi" w:hAnsiTheme="majorBidi" w:cstheme="majorBidi"/>
          <w:spacing w:val="-6"/>
        </w:rPr>
      </w:pPr>
      <w:r w:rsidRPr="00105349">
        <w:rPr>
          <w:rFonts w:asciiTheme="majorBidi" w:hAnsiTheme="majorBidi" w:cstheme="majorBidi"/>
          <w:spacing w:val="-6"/>
          <w:cs/>
        </w:rPr>
        <w:t xml:space="preserve">วันที่ </w:t>
      </w:r>
      <w:r w:rsidR="00105349" w:rsidRPr="00105349">
        <w:rPr>
          <w:rFonts w:asciiTheme="majorBidi" w:hAnsiTheme="majorBidi" w:cstheme="majorBidi"/>
          <w:spacing w:val="-6"/>
        </w:rPr>
        <w:t>30</w:t>
      </w:r>
      <w:r w:rsidR="00A31744" w:rsidRPr="00105349">
        <w:rPr>
          <w:rFonts w:asciiTheme="majorBidi" w:hAnsiTheme="majorBidi" w:cstheme="majorBidi"/>
          <w:spacing w:val="-6"/>
        </w:rPr>
        <w:t xml:space="preserve"> </w:t>
      </w:r>
      <w:r w:rsidR="00A31744" w:rsidRPr="00105349">
        <w:rPr>
          <w:rFonts w:asciiTheme="majorBidi" w:hAnsiTheme="majorBidi" w:cstheme="majorBidi"/>
          <w:spacing w:val="-6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6"/>
        </w:rPr>
        <w:t>2567</w:t>
      </w:r>
      <w:r w:rsidRPr="00105349">
        <w:rPr>
          <w:rFonts w:asciiTheme="majorBidi" w:hAnsiTheme="majorBidi" w:cstheme="majorBidi"/>
          <w:spacing w:val="-6"/>
          <w:cs/>
        </w:rPr>
        <w:t xml:space="preserve"> และวันที่ </w:t>
      </w:r>
      <w:r w:rsidR="00105349" w:rsidRPr="00105349">
        <w:rPr>
          <w:rFonts w:asciiTheme="majorBidi" w:hAnsiTheme="majorBidi" w:cstheme="majorBidi"/>
          <w:spacing w:val="-6"/>
        </w:rPr>
        <w:t>31</w:t>
      </w:r>
      <w:r w:rsidRPr="00105349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105349" w:rsidRPr="00105349">
        <w:rPr>
          <w:rFonts w:asciiTheme="majorBidi" w:hAnsiTheme="majorBidi" w:cstheme="majorBidi"/>
          <w:spacing w:val="-6"/>
        </w:rPr>
        <w:t>2566</w:t>
      </w:r>
      <w:r w:rsidRPr="00105349">
        <w:rPr>
          <w:rFonts w:asciiTheme="majorBidi" w:hAnsiTheme="majorBidi" w:cstheme="majorBidi"/>
          <w:spacing w:val="-6"/>
          <w:cs/>
        </w:rPr>
        <w:t xml:space="preserve"> </w:t>
      </w:r>
      <w:r w:rsidR="00AB4522" w:rsidRPr="00105349">
        <w:rPr>
          <w:rFonts w:asciiTheme="majorBidi" w:hAnsiTheme="majorBidi" w:cstheme="majorBidi"/>
          <w:spacing w:val="-6"/>
          <w:cs/>
        </w:rPr>
        <w:t>กลุ่มบริษัท</w:t>
      </w:r>
      <w:r w:rsidR="00805F6F" w:rsidRPr="00105349">
        <w:rPr>
          <w:rFonts w:asciiTheme="majorBidi" w:hAnsiTheme="majorBidi" w:cstheme="majorBidi"/>
          <w:spacing w:val="-6"/>
          <w:cs/>
        </w:rPr>
        <w:t>มีภาระผูกพันตามสัญญาเช่า</w:t>
      </w:r>
      <w:r w:rsidR="00D64438" w:rsidRPr="00105349">
        <w:rPr>
          <w:rFonts w:asciiTheme="majorBidi" w:hAnsiTheme="majorBidi" w:cstheme="majorBidi"/>
          <w:spacing w:val="-6"/>
          <w:cs/>
        </w:rPr>
        <w:t>ระยะสั้นและ</w:t>
      </w:r>
      <w:r w:rsidR="00922C6D" w:rsidRPr="00105349">
        <w:rPr>
          <w:rFonts w:asciiTheme="majorBidi" w:hAnsiTheme="majorBidi" w:cstheme="majorBidi"/>
          <w:spacing w:val="-6"/>
        </w:rPr>
        <w:t>/</w:t>
      </w:r>
      <w:r w:rsidR="00922C6D" w:rsidRPr="00105349">
        <w:rPr>
          <w:rFonts w:asciiTheme="majorBidi" w:hAnsiTheme="majorBidi" w:cstheme="majorBidi"/>
          <w:spacing w:val="-6"/>
          <w:cs/>
        </w:rPr>
        <w:t>หรือ</w:t>
      </w:r>
      <w:r w:rsidR="00D64438" w:rsidRPr="00105349">
        <w:rPr>
          <w:rFonts w:asciiTheme="majorBidi" w:hAnsiTheme="majorBidi" w:cstheme="majorBidi"/>
          <w:spacing w:val="-6"/>
          <w:cs/>
        </w:rPr>
        <w:t>มูลค่าต่ำ</w:t>
      </w:r>
      <w:r w:rsidR="004C5D26" w:rsidRPr="00105349">
        <w:rPr>
          <w:rFonts w:asciiTheme="majorBidi" w:hAnsiTheme="majorBidi" w:cstheme="majorBidi"/>
          <w:spacing w:val="-6"/>
          <w:cs/>
        </w:rPr>
        <w:t>และ</w:t>
      </w:r>
      <w:r w:rsidR="00D64438" w:rsidRPr="00105349">
        <w:rPr>
          <w:rFonts w:asciiTheme="majorBidi" w:hAnsiTheme="majorBidi" w:cstheme="majorBidi"/>
          <w:spacing w:val="-6"/>
          <w:cs/>
        </w:rPr>
        <w:t>สัญญา</w:t>
      </w:r>
      <w:r w:rsidR="005773A8" w:rsidRPr="00105349">
        <w:rPr>
          <w:rFonts w:asciiTheme="majorBidi" w:hAnsiTheme="majorBidi" w:cstheme="majorBidi"/>
          <w:spacing w:val="-6"/>
          <w:cs/>
        </w:rPr>
        <w:t>ให้</w:t>
      </w:r>
      <w:r w:rsidR="004C5D26" w:rsidRPr="00105349">
        <w:rPr>
          <w:rFonts w:asciiTheme="majorBidi" w:hAnsiTheme="majorBidi" w:cstheme="majorBidi"/>
          <w:spacing w:val="-6"/>
          <w:cs/>
        </w:rPr>
        <w:t>บริการ</w:t>
      </w:r>
      <w:r w:rsidR="00B33DB8" w:rsidRPr="00105349">
        <w:rPr>
          <w:rFonts w:asciiTheme="majorBidi" w:hAnsiTheme="majorBidi" w:cstheme="majorBidi"/>
          <w:spacing w:val="-6"/>
          <w:cs/>
        </w:rPr>
        <w:t xml:space="preserve"> โดยมี</w:t>
      </w:r>
      <w:r w:rsidR="00805F6F" w:rsidRPr="00105349">
        <w:rPr>
          <w:rFonts w:asciiTheme="majorBidi" w:hAnsiTheme="majorBidi" w:cstheme="majorBidi"/>
          <w:spacing w:val="-6"/>
          <w:cs/>
        </w:rPr>
        <w:t>รายละเอียด ดังนี้</w:t>
      </w:r>
    </w:p>
    <w:p w14:paraId="39800158" w14:textId="77777777" w:rsidR="00805F6F" w:rsidRPr="00105349" w:rsidRDefault="00805F6F" w:rsidP="00B20056">
      <w:pPr>
        <w:tabs>
          <w:tab w:val="left" w:pos="1760"/>
        </w:tabs>
        <w:ind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0534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053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05349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34" w:type="dxa"/>
        <w:tblInd w:w="528" w:type="dxa"/>
        <w:tblLook w:val="04A0" w:firstRow="1" w:lastRow="0" w:firstColumn="1" w:lastColumn="0" w:noHBand="0" w:noVBand="1"/>
      </w:tblPr>
      <w:tblGrid>
        <w:gridCol w:w="4557"/>
        <w:gridCol w:w="1144"/>
        <w:gridCol w:w="1106"/>
        <w:gridCol w:w="1170"/>
        <w:gridCol w:w="1057"/>
      </w:tblGrid>
      <w:tr w:rsidR="004A1B95" w:rsidRPr="00105349" w14:paraId="240A7ED3" w14:textId="77777777" w:rsidTr="000A60A3">
        <w:trPr>
          <w:trHeight w:val="387"/>
        </w:trPr>
        <w:tc>
          <w:tcPr>
            <w:tcW w:w="4557" w:type="dxa"/>
            <w:vMerge w:val="restart"/>
            <w:vAlign w:val="center"/>
          </w:tcPr>
          <w:p w14:paraId="7EC06455" w14:textId="77777777" w:rsidR="004A1B95" w:rsidRPr="00105349" w:rsidRDefault="004A1B95" w:rsidP="00805F6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250" w:type="dxa"/>
            <w:gridSpan w:val="2"/>
          </w:tcPr>
          <w:p w14:paraId="35D60924" w14:textId="77777777" w:rsidR="004A1B95" w:rsidRPr="00105349" w:rsidRDefault="004A1B95" w:rsidP="00216A3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7" w:type="dxa"/>
            <w:gridSpan w:val="2"/>
            <w:vAlign w:val="center"/>
          </w:tcPr>
          <w:p w14:paraId="6F297215" w14:textId="77777777" w:rsidR="004A1B95" w:rsidRPr="00105349" w:rsidRDefault="004A1B95" w:rsidP="00216A3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D8B" w:rsidRPr="00105349" w14:paraId="33B82D46" w14:textId="77777777" w:rsidTr="000A60A3">
        <w:trPr>
          <w:trHeight w:val="630"/>
        </w:trPr>
        <w:tc>
          <w:tcPr>
            <w:tcW w:w="4557" w:type="dxa"/>
            <w:vMerge/>
            <w:vAlign w:val="center"/>
          </w:tcPr>
          <w:p w14:paraId="41B02D68" w14:textId="77777777" w:rsidR="00BA1D8B" w:rsidRPr="00105349" w:rsidRDefault="00BA1D8B" w:rsidP="00BA1D8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1ECAD6EF" w14:textId="6B8A8900" w:rsidR="00BA1D8B" w:rsidRPr="00105349" w:rsidRDefault="00105349" w:rsidP="00BA1D8B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31744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31744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06" w:type="dxa"/>
          </w:tcPr>
          <w:p w14:paraId="66A454BB" w14:textId="5A0009C4" w:rsidR="00BA1D8B" w:rsidRPr="00105349" w:rsidRDefault="00105349" w:rsidP="00BA1D8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A1D8B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A1D8B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95375D5" w14:textId="0C823320" w:rsidR="00BA1D8B" w:rsidRPr="00105349" w:rsidRDefault="00105349" w:rsidP="00DF54CD">
            <w:pPr>
              <w:ind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1DC3570" w14:textId="4A846FF7" w:rsidR="00BA1D8B" w:rsidRPr="00105349" w:rsidRDefault="00105349" w:rsidP="00BA1D8B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31744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31744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57" w:type="dxa"/>
          </w:tcPr>
          <w:p w14:paraId="17FAC0FD" w14:textId="549CC69B" w:rsidR="00BA1D8B" w:rsidRPr="00105349" w:rsidRDefault="00105349" w:rsidP="00BA1D8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A1D8B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A1D8B" w:rsidRPr="00105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9CA5F56" w14:textId="3ECCAEE4" w:rsidR="00BA1D8B" w:rsidRPr="00105349" w:rsidRDefault="00105349" w:rsidP="00DF54CD">
            <w:pPr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A1B95" w:rsidRPr="00105349" w14:paraId="4672F387" w14:textId="77777777" w:rsidTr="00A3123C">
        <w:trPr>
          <w:trHeight w:val="383"/>
        </w:trPr>
        <w:tc>
          <w:tcPr>
            <w:tcW w:w="4557" w:type="dxa"/>
            <w:vAlign w:val="bottom"/>
          </w:tcPr>
          <w:p w14:paraId="3BADB7C3" w14:textId="77777777" w:rsidR="004A1B95" w:rsidRPr="00105349" w:rsidRDefault="004A1B95" w:rsidP="00046BB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4" w:type="dxa"/>
          </w:tcPr>
          <w:p w14:paraId="126F8BCF" w14:textId="77777777" w:rsidR="004A1B95" w:rsidRPr="00105349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C53411D" w14:textId="77777777" w:rsidR="004A1B95" w:rsidRPr="00105349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F5E93B" w14:textId="77777777" w:rsidR="004A1B95" w:rsidRPr="00105349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5011AED" w14:textId="77777777" w:rsidR="004A1B95" w:rsidRPr="00105349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688F" w:rsidRPr="00105349" w14:paraId="0AB12B26" w14:textId="77777777" w:rsidTr="00700916">
        <w:tc>
          <w:tcPr>
            <w:tcW w:w="4557" w:type="dxa"/>
            <w:vAlign w:val="bottom"/>
          </w:tcPr>
          <w:p w14:paraId="42F569F8" w14:textId="77777777" w:rsidR="0023688F" w:rsidRPr="00105349" w:rsidRDefault="0023688F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5BEF2675" w14:textId="39391338" w:rsidR="0023688F" w:rsidRPr="00105349" w:rsidRDefault="00105349" w:rsidP="0023688F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1106" w:type="dxa"/>
          </w:tcPr>
          <w:p w14:paraId="00A34EC5" w14:textId="33735E7E" w:rsidR="0023688F" w:rsidRPr="00105349" w:rsidRDefault="00105349" w:rsidP="0023688F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2BC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912BC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170" w:type="dxa"/>
            <w:vAlign w:val="bottom"/>
          </w:tcPr>
          <w:p w14:paraId="14117D23" w14:textId="5474E92A" w:rsidR="0023688F" w:rsidRPr="00105349" w:rsidRDefault="00105349" w:rsidP="0023688F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5AF3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="00575AF3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1057" w:type="dxa"/>
          </w:tcPr>
          <w:p w14:paraId="7DFA6993" w14:textId="5D03D141" w:rsidR="0023688F" w:rsidRPr="00105349" w:rsidRDefault="00105349" w:rsidP="0023688F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2BC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912BC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</w:tr>
      <w:tr w:rsidR="00912BCC" w:rsidRPr="00105349" w14:paraId="0E4A3BB8" w14:textId="77777777" w:rsidTr="00700916">
        <w:tc>
          <w:tcPr>
            <w:tcW w:w="4557" w:type="dxa"/>
            <w:vAlign w:val="bottom"/>
          </w:tcPr>
          <w:p w14:paraId="49D0FA8A" w14:textId="54AFC611" w:rsidR="00912BCC" w:rsidRPr="00105349" w:rsidRDefault="00912BCC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5A5AD7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จ้างบริการให้ข้อมูลทางโทรศัพท์ ค่าทำความสะอาด และค่าจ้างพนักงานส่งเอกสาร</w:t>
            </w:r>
          </w:p>
        </w:tc>
        <w:tc>
          <w:tcPr>
            <w:tcW w:w="1144" w:type="dxa"/>
            <w:vAlign w:val="bottom"/>
          </w:tcPr>
          <w:p w14:paraId="712860A3" w14:textId="3DF44288" w:rsidR="00912BCC" w:rsidRPr="00105349" w:rsidRDefault="00105349" w:rsidP="0023688F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06" w:type="dxa"/>
          </w:tcPr>
          <w:p w14:paraId="02A82089" w14:textId="77777777" w:rsidR="005A5AD7" w:rsidRPr="00105349" w:rsidRDefault="005A5AD7" w:rsidP="008F052A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104B9F" w14:textId="5B2DAF3A" w:rsidR="00912BCC" w:rsidRPr="00105349" w:rsidRDefault="00912BCC" w:rsidP="008F052A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D31D6B9" w14:textId="1CF67D5A" w:rsidR="00912BCC" w:rsidRPr="00105349" w:rsidRDefault="00105349" w:rsidP="0023688F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="00575AF3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057" w:type="dxa"/>
          </w:tcPr>
          <w:p w14:paraId="7B6087FD" w14:textId="77777777" w:rsidR="005A5AD7" w:rsidRPr="00105349" w:rsidRDefault="005A5AD7" w:rsidP="008F052A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074762" w14:textId="06F4E0CB" w:rsidR="00912BCC" w:rsidRPr="00105349" w:rsidRDefault="00912BCC" w:rsidP="008F052A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3688F" w:rsidRPr="00105349" w14:paraId="14333818" w14:textId="77777777" w:rsidTr="00700916">
        <w:tc>
          <w:tcPr>
            <w:tcW w:w="4557" w:type="dxa"/>
            <w:vAlign w:val="bottom"/>
          </w:tcPr>
          <w:p w14:paraId="50E1AF66" w14:textId="1777E9CE" w:rsidR="0023688F" w:rsidRPr="00105349" w:rsidRDefault="0023688F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ค่าบริการระบบอินเตอร์เน็ต</w:t>
            </w:r>
          </w:p>
        </w:tc>
        <w:tc>
          <w:tcPr>
            <w:tcW w:w="1144" w:type="dxa"/>
            <w:vAlign w:val="bottom"/>
          </w:tcPr>
          <w:p w14:paraId="7D12C6AD" w14:textId="6AAC77DF" w:rsidR="0023688F" w:rsidRPr="00105349" w:rsidRDefault="00105349" w:rsidP="0023688F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06" w:type="dxa"/>
          </w:tcPr>
          <w:p w14:paraId="545CC6E5" w14:textId="144B705A" w:rsidR="0023688F" w:rsidRPr="00105349" w:rsidRDefault="00105349" w:rsidP="0023688F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912BC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06471656" w14:textId="3C5D860F" w:rsidR="0023688F" w:rsidRPr="00105349" w:rsidRDefault="00105349" w:rsidP="0023688F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E24C8F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57" w:type="dxa"/>
          </w:tcPr>
          <w:p w14:paraId="70309E3B" w14:textId="0814C47D" w:rsidR="0023688F" w:rsidRPr="00105349" w:rsidRDefault="00105349" w:rsidP="0023688F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912BC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23688F" w:rsidRPr="00105349" w14:paraId="64FE34A3" w14:textId="77777777" w:rsidTr="00700916">
        <w:tc>
          <w:tcPr>
            <w:tcW w:w="4557" w:type="dxa"/>
            <w:vAlign w:val="bottom"/>
          </w:tcPr>
          <w:p w14:paraId="0BFBB189" w14:textId="77777777" w:rsidR="0023688F" w:rsidRPr="00105349" w:rsidRDefault="0023688F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</w:tcPr>
          <w:p w14:paraId="51D68CD1" w14:textId="5B104EDB" w:rsidR="0023688F" w:rsidRPr="00105349" w:rsidRDefault="00105349" w:rsidP="0023688F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180404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106" w:type="dxa"/>
          </w:tcPr>
          <w:p w14:paraId="2EE502AC" w14:textId="7DDD1332" w:rsidR="0023688F" w:rsidRPr="00105349" w:rsidRDefault="00105349" w:rsidP="0023688F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12BC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170" w:type="dxa"/>
            <w:vAlign w:val="bottom"/>
          </w:tcPr>
          <w:p w14:paraId="22A444AC" w14:textId="56508790" w:rsidR="0023688F" w:rsidRPr="00105349" w:rsidRDefault="00105349" w:rsidP="0023688F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E24C8F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057" w:type="dxa"/>
          </w:tcPr>
          <w:p w14:paraId="12EB3934" w14:textId="5E5829F0" w:rsidR="0023688F" w:rsidRPr="00105349" w:rsidRDefault="00105349" w:rsidP="0023688F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12BC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BA1D8B" w:rsidRPr="00105349" w14:paraId="2118FC71" w14:textId="77777777" w:rsidTr="00941AD5">
        <w:tc>
          <w:tcPr>
            <w:tcW w:w="5701" w:type="dxa"/>
            <w:gridSpan w:val="2"/>
            <w:vAlign w:val="bottom"/>
          </w:tcPr>
          <w:p w14:paraId="07364CA0" w14:textId="77777777" w:rsidR="00BA1D8B" w:rsidRPr="00105349" w:rsidRDefault="00BA1D8B" w:rsidP="00D3347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106" w:type="dxa"/>
            <w:vAlign w:val="bottom"/>
          </w:tcPr>
          <w:p w14:paraId="49264FD2" w14:textId="77777777" w:rsidR="00BA1D8B" w:rsidRPr="00105349" w:rsidRDefault="00BA1D8B" w:rsidP="00BA1D8B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D0FFE2" w14:textId="77777777" w:rsidR="00BA1D8B" w:rsidRPr="00105349" w:rsidRDefault="00BA1D8B" w:rsidP="00BA1D8B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5F55DB7" w14:textId="77777777" w:rsidR="00BA1D8B" w:rsidRPr="00105349" w:rsidRDefault="00BA1D8B" w:rsidP="00BA1D8B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688F" w:rsidRPr="00105349" w14:paraId="68E5007A" w14:textId="77777777" w:rsidTr="00700916">
        <w:tc>
          <w:tcPr>
            <w:tcW w:w="4557" w:type="dxa"/>
            <w:vAlign w:val="bottom"/>
          </w:tcPr>
          <w:p w14:paraId="56992F0D" w14:textId="77777777" w:rsidR="0023688F" w:rsidRPr="00105349" w:rsidRDefault="0023688F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4DAEE1CF" w14:textId="342BE9B1" w:rsidR="0023688F" w:rsidRPr="00105349" w:rsidRDefault="00105349" w:rsidP="0023688F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1106" w:type="dxa"/>
          </w:tcPr>
          <w:p w14:paraId="4919A51B" w14:textId="63674035" w:rsidR="0023688F" w:rsidRPr="00105349" w:rsidRDefault="00105349" w:rsidP="0023688F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="00912BC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170" w:type="dxa"/>
            <w:vAlign w:val="bottom"/>
          </w:tcPr>
          <w:p w14:paraId="77DFCDA7" w14:textId="05C94E2A" w:rsidR="0023688F" w:rsidRPr="00105349" w:rsidRDefault="00105349" w:rsidP="0023688F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1057" w:type="dxa"/>
          </w:tcPr>
          <w:p w14:paraId="5FE17F7E" w14:textId="1044D00C" w:rsidR="0023688F" w:rsidRPr="00105349" w:rsidRDefault="00105349" w:rsidP="0023688F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="00912BCC"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  <w:tr w:rsidR="002E577A" w:rsidRPr="00105349" w14:paraId="1C468FE4" w14:textId="77777777" w:rsidTr="002E577A">
        <w:tc>
          <w:tcPr>
            <w:tcW w:w="4557" w:type="dxa"/>
            <w:vAlign w:val="bottom"/>
          </w:tcPr>
          <w:p w14:paraId="744E46D5" w14:textId="0EFC70CA" w:rsidR="002E577A" w:rsidRPr="00105349" w:rsidRDefault="002E577A" w:rsidP="002E577A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  <w:vAlign w:val="bottom"/>
          </w:tcPr>
          <w:p w14:paraId="7A004C17" w14:textId="367A6154" w:rsidR="002E577A" w:rsidRPr="00105349" w:rsidRDefault="00105349" w:rsidP="002E577A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06" w:type="dxa"/>
          </w:tcPr>
          <w:p w14:paraId="78741227" w14:textId="56ABD06F" w:rsidR="002E577A" w:rsidRPr="00105349" w:rsidRDefault="002E577A" w:rsidP="002E577A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E94F7E" w14:textId="1DC96916" w:rsidR="002E577A" w:rsidRPr="00105349" w:rsidRDefault="00105349" w:rsidP="002E577A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996B50" w:rsidRPr="001053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5349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057" w:type="dxa"/>
          </w:tcPr>
          <w:p w14:paraId="6C9B48D9" w14:textId="361F2F29" w:rsidR="002E577A" w:rsidRPr="00105349" w:rsidRDefault="002E577A" w:rsidP="002E577A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3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4504441" w14:textId="2C9FEC46" w:rsidR="00307166" w:rsidRPr="00105349" w:rsidRDefault="00FC6584" w:rsidP="005D52FF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105349" w:rsidRPr="00105349">
        <w:rPr>
          <w:rFonts w:asciiTheme="majorBidi" w:hAnsiTheme="majorBidi" w:cstheme="majorBidi"/>
          <w:spacing w:val="-6"/>
        </w:rPr>
        <w:t>30</w:t>
      </w:r>
      <w:r w:rsidR="001E4F0D" w:rsidRPr="00105349">
        <w:rPr>
          <w:rFonts w:asciiTheme="majorBidi" w:hAnsiTheme="majorBidi" w:cstheme="majorBidi"/>
          <w:spacing w:val="-6"/>
        </w:rPr>
        <w:t xml:space="preserve"> </w:t>
      </w:r>
      <w:r w:rsidR="001E4F0D" w:rsidRPr="00105349">
        <w:rPr>
          <w:rFonts w:asciiTheme="majorBidi" w:hAnsiTheme="majorBidi" w:cstheme="majorBidi"/>
          <w:spacing w:val="-6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6"/>
        </w:rPr>
        <w:t>2567</w:t>
      </w:r>
      <w:r w:rsidR="007658B4" w:rsidRPr="00105349">
        <w:rPr>
          <w:rFonts w:asciiTheme="majorBidi" w:hAnsiTheme="majorBidi" w:cstheme="majorBidi"/>
          <w:spacing w:val="-6"/>
        </w:rPr>
        <w:t xml:space="preserve"> </w:t>
      </w:r>
      <w:r w:rsidRPr="00105349">
        <w:rPr>
          <w:rFonts w:asciiTheme="majorBidi" w:hAnsiTheme="majorBidi" w:cstheme="majorBidi"/>
          <w:cs/>
        </w:rPr>
        <w:t xml:space="preserve">และ </w:t>
      </w:r>
      <w:r w:rsidR="00105349" w:rsidRPr="00105349">
        <w:rPr>
          <w:rFonts w:asciiTheme="majorBidi" w:hAnsiTheme="majorBidi" w:cstheme="majorBidi"/>
        </w:rPr>
        <w:t>2566</w:t>
      </w:r>
      <w:r w:rsidRPr="00105349">
        <w:rPr>
          <w:rFonts w:asciiTheme="majorBidi" w:hAnsiTheme="majorBidi" w:cstheme="majorBidi"/>
          <w:cs/>
        </w:rPr>
        <w:t xml:space="preserve"> กลุ่มบริษัทได้บันทึกค่าใช้จ่ายตามสัญญาเช่าระยะสั้นและ/หรือมูลค่าต่ำและสัญญาให้บริการ ในงบกำไรขาดทุนและกำไรขาดทุนเบ็ดเสร็จอื่นรวมจำนวน</w:t>
      </w:r>
      <w:r w:rsidR="002475D4"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1</w:t>
      </w:r>
      <w:r w:rsidR="00BA2851" w:rsidRPr="00105349">
        <w:rPr>
          <w:rFonts w:asciiTheme="majorBidi" w:hAnsiTheme="majorBidi" w:cstheme="majorBidi"/>
          <w:cs/>
        </w:rPr>
        <w:t>,</w:t>
      </w:r>
      <w:r w:rsidR="00105349" w:rsidRPr="00105349">
        <w:rPr>
          <w:rFonts w:asciiTheme="majorBidi" w:hAnsiTheme="majorBidi" w:cstheme="majorBidi"/>
        </w:rPr>
        <w:t>233</w:t>
      </w:r>
      <w:r w:rsidR="00BA2851" w:rsidRPr="00105349">
        <w:rPr>
          <w:rFonts w:asciiTheme="majorBidi" w:hAnsiTheme="majorBidi" w:cstheme="majorBidi"/>
          <w:cs/>
        </w:rPr>
        <w:t>,</w:t>
      </w:r>
      <w:r w:rsidR="00105349" w:rsidRPr="00105349">
        <w:rPr>
          <w:rFonts w:asciiTheme="majorBidi" w:hAnsiTheme="majorBidi" w:cstheme="majorBidi"/>
        </w:rPr>
        <w:t>297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บาท และ</w:t>
      </w:r>
      <w:r w:rsidR="002475D4"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603</w:t>
      </w:r>
      <w:r w:rsidR="005F4DE5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958</w:t>
      </w:r>
      <w:r w:rsidR="005F4DE5"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บาท ตามลำดับ และบริษัทได้บันทึกค่าใช้จ่ายตามสัญญาเช่าระยะสั้นและ/หรือมูลค่าต่ำและสัญญาให้บริการในงบกำไรขาดทุนและกำไรขาดทุนเบ็ดเสร็จอื่นเฉพาะกิจการจำนวน</w:t>
      </w:r>
      <w:r w:rsidR="008316DD"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1</w:t>
      </w:r>
      <w:r w:rsidR="003A72D5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225</w:t>
      </w:r>
      <w:r w:rsidR="003A72D5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737</w:t>
      </w:r>
      <w:r w:rsidR="00C06C9F" w:rsidRPr="00105349">
        <w:rPr>
          <w:rFonts w:asciiTheme="majorBidi" w:hAnsiTheme="majorBidi" w:cstheme="majorBidi"/>
          <w:cs/>
        </w:rPr>
        <w:t xml:space="preserve"> </w:t>
      </w:r>
      <w:r w:rsidRPr="00105349">
        <w:rPr>
          <w:rFonts w:asciiTheme="majorBidi" w:hAnsiTheme="majorBidi" w:cstheme="majorBidi"/>
          <w:cs/>
        </w:rPr>
        <w:t>บาท และ</w:t>
      </w:r>
      <w:r w:rsidR="00BA122D"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599</w:t>
      </w:r>
      <w:r w:rsidR="00C06C9F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398</w:t>
      </w:r>
      <w:r w:rsidR="00C06C9F"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บาท ตามลำดับ</w:t>
      </w:r>
    </w:p>
    <w:p w14:paraId="6267A931" w14:textId="1C66B688" w:rsidR="00C06C9F" w:rsidRPr="00105349" w:rsidRDefault="00C06C9F" w:rsidP="00C06C9F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สำหรับงวดหกเดือนสิ้นสุดวันที่ </w:t>
      </w:r>
      <w:r w:rsidR="00105349" w:rsidRPr="00105349">
        <w:rPr>
          <w:rFonts w:asciiTheme="majorBidi" w:hAnsiTheme="majorBidi" w:cstheme="majorBidi"/>
          <w:spacing w:val="-6"/>
        </w:rPr>
        <w:t>30</w:t>
      </w:r>
      <w:r w:rsidRPr="00105349">
        <w:rPr>
          <w:rFonts w:asciiTheme="majorBidi" w:hAnsiTheme="majorBidi" w:cstheme="majorBidi"/>
          <w:spacing w:val="-6"/>
        </w:rPr>
        <w:t xml:space="preserve"> </w:t>
      </w:r>
      <w:r w:rsidRPr="00105349">
        <w:rPr>
          <w:rFonts w:asciiTheme="majorBidi" w:hAnsiTheme="majorBidi" w:cstheme="majorBidi"/>
          <w:spacing w:val="-6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6"/>
        </w:rPr>
        <w:t>2567</w:t>
      </w:r>
      <w:r w:rsidRPr="00105349">
        <w:rPr>
          <w:rFonts w:asciiTheme="majorBidi" w:hAnsiTheme="majorBidi" w:cstheme="majorBidi"/>
          <w:spacing w:val="-6"/>
        </w:rPr>
        <w:t xml:space="preserve"> </w:t>
      </w:r>
      <w:r w:rsidRPr="00105349">
        <w:rPr>
          <w:rFonts w:asciiTheme="majorBidi" w:hAnsiTheme="majorBidi" w:cstheme="majorBidi"/>
          <w:cs/>
        </w:rPr>
        <w:t xml:space="preserve">และ </w:t>
      </w:r>
      <w:r w:rsidR="00105349" w:rsidRPr="00105349">
        <w:rPr>
          <w:rFonts w:asciiTheme="majorBidi" w:hAnsiTheme="majorBidi" w:cstheme="majorBidi"/>
        </w:rPr>
        <w:t>2566</w:t>
      </w:r>
      <w:r w:rsidRPr="00105349">
        <w:rPr>
          <w:rFonts w:asciiTheme="majorBidi" w:hAnsiTheme="majorBidi" w:cstheme="majorBidi"/>
          <w:cs/>
        </w:rPr>
        <w:t xml:space="preserve"> กลุ่มบริษัทได้บันทึกค่าใช้จ่ายตามสัญญาเช่าระยะสั้นและ/หรือมูลค่าต่ำและสัญญาให้บริการ ในงบกำไรขาดทุนและกำไรขาดทุนเบ็ดเสร็จอื่นรวมจำนวน</w:t>
      </w:r>
      <w:r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2</w:t>
      </w:r>
      <w:r w:rsidR="00BA2851" w:rsidRPr="00105349">
        <w:rPr>
          <w:rFonts w:asciiTheme="majorBidi" w:hAnsiTheme="majorBidi" w:cstheme="majorBidi"/>
          <w:cs/>
        </w:rPr>
        <w:t>,</w:t>
      </w:r>
      <w:r w:rsidR="00105349" w:rsidRPr="00105349">
        <w:rPr>
          <w:rFonts w:asciiTheme="majorBidi" w:hAnsiTheme="majorBidi" w:cstheme="majorBidi"/>
        </w:rPr>
        <w:t>401</w:t>
      </w:r>
      <w:r w:rsidR="00BA2851" w:rsidRPr="00105349">
        <w:rPr>
          <w:rFonts w:asciiTheme="majorBidi" w:hAnsiTheme="majorBidi" w:cstheme="majorBidi"/>
          <w:cs/>
        </w:rPr>
        <w:t>,</w:t>
      </w:r>
      <w:r w:rsidR="00105349" w:rsidRPr="00105349">
        <w:rPr>
          <w:rFonts w:asciiTheme="majorBidi" w:hAnsiTheme="majorBidi" w:cstheme="majorBidi"/>
        </w:rPr>
        <w:t>825</w:t>
      </w:r>
      <w:r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บาท และ</w:t>
      </w:r>
      <w:r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1</w:t>
      </w:r>
      <w:r w:rsidR="00AF16A8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210</w:t>
      </w:r>
      <w:r w:rsidR="00AF16A8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636</w:t>
      </w:r>
      <w:r w:rsidR="00AF16A8"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บาท ตามลำดับ และบริษัทได้บันทึกค่าใช้จ่ายตามสัญญาเช่าระยะสั้นและ/หรือมูลค่าต่ำและสัญญาให้บริการในงบกำไรขาดทุนและกำไรขาดทุนเบ็ดเสร็จอื่นเฉพาะกิจการจำนวน</w:t>
      </w:r>
      <w:r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2</w:t>
      </w:r>
      <w:r w:rsidR="003A72D5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386</w:t>
      </w:r>
      <w:r w:rsidR="003A72D5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705</w:t>
      </w:r>
      <w:r w:rsidR="003D4A08"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บาท และ</w:t>
      </w:r>
      <w:r w:rsidRPr="00105349">
        <w:rPr>
          <w:rFonts w:asciiTheme="majorBidi" w:hAnsiTheme="majorBidi" w:cstheme="majorBidi"/>
        </w:rPr>
        <w:t xml:space="preserve"> </w:t>
      </w:r>
      <w:r w:rsidR="00105349" w:rsidRPr="00105349">
        <w:rPr>
          <w:rFonts w:asciiTheme="majorBidi" w:hAnsiTheme="majorBidi" w:cstheme="majorBidi"/>
        </w:rPr>
        <w:t>1</w:t>
      </w:r>
      <w:r w:rsidR="006E5365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201</w:t>
      </w:r>
      <w:r w:rsidR="006E5365" w:rsidRPr="00105349">
        <w:rPr>
          <w:rFonts w:asciiTheme="majorBidi" w:hAnsiTheme="majorBidi" w:cstheme="majorBidi"/>
        </w:rPr>
        <w:t>,</w:t>
      </w:r>
      <w:r w:rsidR="00105349" w:rsidRPr="00105349">
        <w:rPr>
          <w:rFonts w:asciiTheme="majorBidi" w:hAnsiTheme="majorBidi" w:cstheme="majorBidi"/>
        </w:rPr>
        <w:t>516</w:t>
      </w:r>
      <w:r w:rsidR="006E5365" w:rsidRPr="00105349">
        <w:rPr>
          <w:rFonts w:asciiTheme="majorBidi" w:hAnsiTheme="majorBidi" w:cstheme="majorBidi"/>
        </w:rPr>
        <w:t xml:space="preserve"> </w:t>
      </w:r>
      <w:r w:rsidRPr="00105349">
        <w:rPr>
          <w:rFonts w:asciiTheme="majorBidi" w:hAnsiTheme="majorBidi" w:cstheme="majorBidi"/>
          <w:cs/>
        </w:rPr>
        <w:t>บาท ตามลำดับ</w:t>
      </w:r>
    </w:p>
    <w:p w14:paraId="3FB0B149" w14:textId="77777777" w:rsidR="00C06C9F" w:rsidRPr="00105349" w:rsidRDefault="00C06C9F" w:rsidP="005D52FF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</w:p>
    <w:p w14:paraId="065735BA" w14:textId="77777777" w:rsidR="009D4708" w:rsidRPr="00105349" w:rsidRDefault="00253EB0" w:rsidP="002D3121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olor w:val="60CAF3"/>
          <w:cs/>
        </w:rPr>
        <w:br w:type="page"/>
      </w:r>
      <w:r w:rsidR="009D4708" w:rsidRPr="00105349">
        <w:rPr>
          <w:rFonts w:asciiTheme="majorBidi" w:hAnsiTheme="majorBidi" w:cstheme="majorBidi"/>
          <w:b/>
          <w:bCs/>
          <w:cs/>
        </w:rPr>
        <w:lastRenderedPageBreak/>
        <w:t>การเสนอข้อมูลทางการเงินจำแนกตามส่วนงาน</w:t>
      </w:r>
    </w:p>
    <w:p w14:paraId="5AB4D851" w14:textId="77777777" w:rsidR="009D4708" w:rsidRPr="00105349" w:rsidRDefault="009D4708" w:rsidP="00B51FEB">
      <w:pPr>
        <w:spacing w:after="120"/>
        <w:ind w:left="547" w:right="-29"/>
        <w:jc w:val="thaiDistribute"/>
        <w:rPr>
          <w:rFonts w:asciiTheme="majorBidi" w:hAnsiTheme="majorBidi" w:cstheme="majorBidi"/>
          <w:spacing w:val="-2"/>
        </w:rPr>
      </w:pPr>
      <w:r w:rsidRPr="00105349">
        <w:rPr>
          <w:rFonts w:asciiTheme="majorBidi" w:hAnsiTheme="majorBidi" w:cstheme="majorBidi"/>
          <w:spacing w:val="-2"/>
          <w:cs/>
        </w:rPr>
        <w:t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กลุ่มบริษัทเป็นเกณฑ์ในการกำหนดส่วนงาน</w:t>
      </w:r>
      <w:r w:rsidR="00CD7EE7" w:rsidRPr="00105349">
        <w:rPr>
          <w:rFonts w:asciiTheme="majorBidi" w:hAnsiTheme="majorBidi" w:cstheme="majorBidi"/>
          <w:spacing w:val="-2"/>
        </w:rPr>
        <w:t xml:space="preserve"> </w:t>
      </w:r>
      <w:r w:rsidR="00CD7EE7" w:rsidRPr="00105349">
        <w:rPr>
          <w:rFonts w:asciiTheme="majorBidi" w:hAnsiTheme="majorBidi" w:cstheme="majorBidi"/>
          <w:spacing w:val="-2"/>
          <w:cs/>
        </w:rPr>
        <w:t>ซึ่งการรายงานดังกล่าว ผู้มีอำนาจตัดสินใจสูงสุดด้าน</w:t>
      </w:r>
      <w:r w:rsidR="00C6065B" w:rsidRPr="00105349">
        <w:rPr>
          <w:rFonts w:asciiTheme="majorBidi" w:hAnsiTheme="majorBidi" w:cstheme="majorBidi"/>
          <w:spacing w:val="-2"/>
        </w:rPr>
        <w:t xml:space="preserve"> </w:t>
      </w:r>
      <w:r w:rsidR="00C6065B" w:rsidRPr="00105349">
        <w:rPr>
          <w:rFonts w:asciiTheme="majorBidi" w:hAnsiTheme="majorBidi" w:cstheme="majorBidi"/>
          <w:spacing w:val="-2"/>
        </w:rPr>
        <w:br/>
      </w:r>
      <w:r w:rsidR="00CD7EE7" w:rsidRPr="00105349">
        <w:rPr>
          <w:rFonts w:asciiTheme="majorBidi" w:hAnsiTheme="majorBidi" w:cstheme="majorBidi"/>
          <w:spacing w:val="-2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ทั้งนี้ผู้มีอำนาจตัดสินใจสูงสุดด้านการดำเนินงานของกลุ่มบริษัทและบริษัท คือ คณะกรรมการบริษัท</w:t>
      </w:r>
    </w:p>
    <w:p w14:paraId="66DB7AA8" w14:textId="77777777" w:rsidR="009D4708" w:rsidRPr="00105349" w:rsidRDefault="009D4708" w:rsidP="007D15C7">
      <w:pPr>
        <w:ind w:left="547" w:right="-29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กลุ่มบริษัทเสนอส่วนงานธุรกิจที่สำคัญ ดังนี้ </w:t>
      </w:r>
    </w:p>
    <w:p w14:paraId="0CFD7A11" w14:textId="6A47F740" w:rsidR="009D4708" w:rsidRPr="00105349" w:rsidRDefault="009D4708" w:rsidP="00695DA6">
      <w:pPr>
        <w:tabs>
          <w:tab w:val="left" w:pos="1890"/>
        </w:tabs>
        <w:ind w:left="547" w:right="-29"/>
        <w:jc w:val="thaiDistribute"/>
        <w:rPr>
          <w:rFonts w:asciiTheme="majorBidi" w:hAnsiTheme="majorBidi" w:cstheme="majorBidi"/>
          <w:cs/>
        </w:rPr>
      </w:pPr>
      <w:r w:rsidRPr="00105349">
        <w:rPr>
          <w:rFonts w:asciiTheme="majorBidi" w:hAnsiTheme="majorBidi" w:cstheme="majorBidi"/>
          <w:cs/>
        </w:rPr>
        <w:t xml:space="preserve">ส่วนงาน </w:t>
      </w:r>
      <w:r w:rsidR="00105349" w:rsidRPr="00105349">
        <w:rPr>
          <w:rFonts w:asciiTheme="majorBidi" w:hAnsiTheme="majorBidi" w:cstheme="majorBidi"/>
        </w:rPr>
        <w:t>1</w:t>
      </w:r>
      <w:r w:rsidR="00695DA6" w:rsidRPr="00105349">
        <w:rPr>
          <w:rFonts w:asciiTheme="majorBidi" w:hAnsiTheme="majorBidi" w:cstheme="majorBidi"/>
        </w:rPr>
        <w:tab/>
      </w:r>
      <w:r w:rsidR="00941AD5" w:rsidRPr="00105349">
        <w:rPr>
          <w:rFonts w:asciiTheme="majorBidi" w:hAnsiTheme="majorBidi" w:cstheme="majorBidi"/>
          <w:cs/>
        </w:rPr>
        <w:t>แพลตฟอร์มการขายและการตลาดดิจิทัล</w:t>
      </w:r>
    </w:p>
    <w:p w14:paraId="73409B64" w14:textId="5DD0E9B4" w:rsidR="007F5248" w:rsidRPr="00105349" w:rsidRDefault="009D4708" w:rsidP="00695DA6">
      <w:pPr>
        <w:tabs>
          <w:tab w:val="left" w:pos="1890"/>
        </w:tabs>
        <w:spacing w:after="240"/>
        <w:ind w:left="547" w:right="-29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ส่วนงาน </w:t>
      </w:r>
      <w:r w:rsidR="00105349" w:rsidRPr="00105349">
        <w:rPr>
          <w:rFonts w:asciiTheme="majorBidi" w:hAnsiTheme="majorBidi" w:cstheme="majorBidi"/>
        </w:rPr>
        <w:t>2</w:t>
      </w:r>
      <w:r w:rsidR="00695DA6" w:rsidRPr="00105349">
        <w:rPr>
          <w:rFonts w:asciiTheme="majorBidi" w:hAnsiTheme="majorBidi" w:cstheme="majorBidi"/>
        </w:rPr>
        <w:tab/>
      </w:r>
      <w:r w:rsidR="00941AD5" w:rsidRPr="00105349">
        <w:rPr>
          <w:rFonts w:asciiTheme="majorBidi" w:hAnsiTheme="majorBidi" w:cstheme="majorBidi"/>
          <w:cs/>
        </w:rPr>
        <w:t>แพลตฟอร์มการจองโรงแรม</w:t>
      </w:r>
    </w:p>
    <w:p w14:paraId="10963488" w14:textId="547D57DC" w:rsidR="00821C70" w:rsidRPr="00105349" w:rsidRDefault="009D4708" w:rsidP="00B51FEB">
      <w:pPr>
        <w:spacing w:before="240"/>
        <w:ind w:left="547" w:right="-29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spacing w:val="-4"/>
          <w:cs/>
        </w:rPr>
        <w:t>ในระหว่าง</w:t>
      </w:r>
      <w:r w:rsidR="00E057B1" w:rsidRPr="00105349">
        <w:rPr>
          <w:rFonts w:asciiTheme="majorBidi" w:hAnsiTheme="majorBidi" w:cstheme="majorBidi"/>
          <w:spacing w:val="-4"/>
          <w:cs/>
        </w:rPr>
        <w:t>งวด</w:t>
      </w:r>
      <w:r w:rsidR="00253EB0" w:rsidRPr="00105349">
        <w:rPr>
          <w:rFonts w:asciiTheme="majorBidi" w:hAnsiTheme="majorBidi" w:cstheme="majorBidi"/>
          <w:spacing w:val="-4"/>
          <w:cs/>
        </w:rPr>
        <w:t>สาม</w:t>
      </w:r>
      <w:r w:rsidR="001F19F1" w:rsidRPr="00105349">
        <w:rPr>
          <w:rFonts w:asciiTheme="majorBidi" w:hAnsiTheme="majorBidi" w:cstheme="majorBidi"/>
          <w:spacing w:val="-4"/>
          <w:cs/>
        </w:rPr>
        <w:t>และหกเดือน</w:t>
      </w:r>
      <w:r w:rsidR="00E057B1" w:rsidRPr="00105349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="008149B9" w:rsidRPr="00105349">
        <w:rPr>
          <w:rFonts w:asciiTheme="majorBidi" w:hAnsiTheme="majorBidi" w:cstheme="majorBidi"/>
          <w:spacing w:val="-4"/>
        </w:rPr>
        <w:t xml:space="preserve"> </w:t>
      </w:r>
      <w:r w:rsidR="008149B9"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="007658B4" w:rsidRPr="00105349">
        <w:rPr>
          <w:rFonts w:asciiTheme="majorBidi" w:hAnsiTheme="majorBidi" w:cstheme="majorBidi"/>
          <w:spacing w:val="-4"/>
        </w:rPr>
        <w:t xml:space="preserve"> </w:t>
      </w:r>
      <w:r w:rsidR="00BA1D8B" w:rsidRPr="00105349">
        <w:rPr>
          <w:rFonts w:asciiTheme="majorBidi" w:hAnsiTheme="majorBidi" w:cstheme="majorBidi"/>
          <w:cs/>
        </w:rPr>
        <w:t xml:space="preserve">และ </w:t>
      </w:r>
      <w:r w:rsidR="00105349" w:rsidRPr="00105349">
        <w:rPr>
          <w:rFonts w:asciiTheme="majorBidi" w:hAnsiTheme="majorBidi" w:cstheme="majorBidi"/>
        </w:rPr>
        <w:t>2566</w:t>
      </w:r>
      <w:r w:rsidR="00BA1D8B" w:rsidRPr="00105349">
        <w:rPr>
          <w:rFonts w:asciiTheme="majorBidi" w:hAnsiTheme="majorBidi" w:cstheme="majorBidi"/>
          <w:cs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กลุ่มบริษัทไม่มีรายได้จาก</w:t>
      </w:r>
      <w:r w:rsidR="005B334A" w:rsidRPr="00105349">
        <w:rPr>
          <w:rFonts w:asciiTheme="majorBidi" w:hAnsiTheme="majorBidi" w:cstheme="majorBidi"/>
          <w:spacing w:val="-4"/>
          <w:cs/>
        </w:rPr>
        <w:t>การ</w:t>
      </w:r>
      <w:r w:rsidRPr="00105349">
        <w:rPr>
          <w:rFonts w:asciiTheme="majorBidi" w:hAnsiTheme="majorBidi" w:cstheme="majorBidi"/>
          <w:spacing w:val="-4"/>
          <w:cs/>
        </w:rPr>
        <w:t xml:space="preserve">ให้บริการกับลูกค้าบุคคลภายนอกรายใดรายหนึ่งที่มีจำนวนเงินตั้งแต่ร้อยละ </w:t>
      </w:r>
      <w:r w:rsidR="00105349" w:rsidRPr="00105349">
        <w:rPr>
          <w:rFonts w:asciiTheme="majorBidi" w:hAnsiTheme="majorBidi" w:cstheme="majorBidi"/>
          <w:spacing w:val="-4"/>
        </w:rPr>
        <w:t>10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ขึ้นไป ของรายได้รวม</w:t>
      </w:r>
    </w:p>
    <w:p w14:paraId="6D69F9C7" w14:textId="77777777" w:rsidR="005575F2" w:rsidRPr="00105349" w:rsidRDefault="005575F2" w:rsidP="00B51FEB">
      <w:pPr>
        <w:ind w:left="547" w:right="-29"/>
        <w:jc w:val="thaiDistribute"/>
        <w:rPr>
          <w:rFonts w:asciiTheme="majorBidi" w:hAnsiTheme="majorBidi" w:cstheme="majorBidi"/>
          <w:color w:val="60CAF3"/>
          <w:sz w:val="16"/>
          <w:szCs w:val="16"/>
        </w:rPr>
      </w:pPr>
    </w:p>
    <w:p w14:paraId="15A04639" w14:textId="77777777" w:rsidR="005575F2" w:rsidRPr="00105349" w:rsidRDefault="005575F2" w:rsidP="00B51FEB">
      <w:pPr>
        <w:ind w:left="547" w:right="-29"/>
        <w:jc w:val="thaiDistribute"/>
        <w:rPr>
          <w:rFonts w:asciiTheme="majorBidi" w:hAnsiTheme="majorBidi" w:cstheme="majorBidi"/>
          <w:color w:val="60CAF3"/>
        </w:rPr>
        <w:sectPr w:rsidR="005575F2" w:rsidRPr="00105349" w:rsidSect="00E10CDE">
          <w:headerReference w:type="default" r:id="rId12"/>
          <w:pgSz w:w="11909" w:h="16834" w:code="9"/>
          <w:pgMar w:top="1440" w:right="1224" w:bottom="720" w:left="1440" w:header="619" w:footer="259" w:gutter="0"/>
          <w:cols w:space="720"/>
          <w:noEndnote/>
          <w:docGrid w:linePitch="435"/>
        </w:sectPr>
      </w:pPr>
    </w:p>
    <w:p w14:paraId="40B2C728" w14:textId="116ABBA7" w:rsidR="00627284" w:rsidRPr="00105349" w:rsidRDefault="00335284" w:rsidP="00D53C91">
      <w:pPr>
        <w:ind w:left="720" w:right="40"/>
        <w:jc w:val="thaiDistribute"/>
        <w:rPr>
          <w:rFonts w:asciiTheme="majorBidi" w:hAnsiTheme="majorBidi" w:cstheme="majorBidi"/>
          <w:spacing w:val="2"/>
        </w:rPr>
      </w:pPr>
      <w:r w:rsidRPr="00105349">
        <w:rPr>
          <w:rFonts w:asciiTheme="majorBidi" w:hAnsiTheme="majorBidi" w:cstheme="majorBidi"/>
          <w:cs/>
        </w:rPr>
        <w:lastRenderedPageBreak/>
        <w:t>ข้อมูลทางการเงินจำแนกตามส่วนงานทางธุรกิจของ</w:t>
      </w:r>
      <w:r w:rsidR="002D6188" w:rsidRPr="00105349">
        <w:rPr>
          <w:rFonts w:asciiTheme="majorBidi" w:hAnsiTheme="majorBidi" w:cstheme="majorBidi"/>
          <w:cs/>
        </w:rPr>
        <w:t>กลุ่ม</w:t>
      </w:r>
      <w:r w:rsidRPr="00105349">
        <w:rPr>
          <w:rFonts w:asciiTheme="majorBidi" w:hAnsiTheme="majorBidi" w:cstheme="majorBidi"/>
          <w:cs/>
        </w:rPr>
        <w:t>บริษัท ในงบการเงินรวม</w:t>
      </w:r>
      <w:r w:rsidR="00BA1D8B" w:rsidRPr="00105349">
        <w:rPr>
          <w:rFonts w:asciiTheme="majorBidi" w:hAnsiTheme="majorBidi" w:cstheme="majorBidi"/>
          <w:cs/>
        </w:rPr>
        <w:t>สำหรับ</w:t>
      </w:r>
      <w:r w:rsidR="00253EB0" w:rsidRPr="00105349">
        <w:rPr>
          <w:rFonts w:asciiTheme="majorBidi" w:hAnsiTheme="majorBidi" w:cstheme="majorBidi"/>
          <w:cs/>
        </w:rPr>
        <w:t>งวดสามเดือน</w:t>
      </w:r>
      <w:r w:rsidR="00C47354" w:rsidRPr="00105349">
        <w:rPr>
          <w:rFonts w:asciiTheme="majorBidi" w:hAnsiTheme="majorBidi" w:cstheme="majorBidi"/>
        </w:rPr>
        <w:t xml:space="preserve"> </w:t>
      </w:r>
      <w:r w:rsidR="00C47354" w:rsidRPr="00105349">
        <w:rPr>
          <w:rFonts w:asciiTheme="majorBidi" w:hAnsiTheme="majorBidi" w:cstheme="majorBidi"/>
          <w:cs/>
        </w:rPr>
        <w:t>และหกเดือน</w:t>
      </w:r>
      <w:r w:rsidR="00BA1D8B" w:rsidRPr="00105349">
        <w:rPr>
          <w:rFonts w:asciiTheme="majorBidi" w:hAnsiTheme="majorBidi" w:cstheme="majorBidi"/>
          <w:cs/>
        </w:rPr>
        <w:t xml:space="preserve">สิ้นสุดวันที่ </w:t>
      </w:r>
      <w:r w:rsidR="00105349" w:rsidRPr="00105349">
        <w:rPr>
          <w:rFonts w:asciiTheme="majorBidi" w:hAnsiTheme="majorBidi" w:cstheme="majorBidi"/>
        </w:rPr>
        <w:t>30</w:t>
      </w:r>
      <w:r w:rsidR="00F66A57" w:rsidRPr="00105349">
        <w:rPr>
          <w:rFonts w:asciiTheme="majorBidi" w:hAnsiTheme="majorBidi" w:cstheme="majorBidi"/>
        </w:rPr>
        <w:t xml:space="preserve"> </w:t>
      </w:r>
      <w:r w:rsidR="00F66A57" w:rsidRPr="00105349">
        <w:rPr>
          <w:rFonts w:asciiTheme="majorBidi" w:hAnsiTheme="majorBidi" w:cstheme="majorBidi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6"/>
        </w:rPr>
        <w:t>2567</w:t>
      </w:r>
      <w:r w:rsidR="00BA1D8B" w:rsidRPr="00105349">
        <w:rPr>
          <w:rFonts w:asciiTheme="majorBidi" w:hAnsiTheme="majorBidi" w:cstheme="majorBidi"/>
          <w:spacing w:val="-6"/>
        </w:rPr>
        <w:t xml:space="preserve"> </w:t>
      </w:r>
      <w:r w:rsidR="00BA1D8B" w:rsidRPr="00105349">
        <w:rPr>
          <w:rFonts w:asciiTheme="majorBidi" w:hAnsiTheme="majorBidi" w:cstheme="majorBidi"/>
          <w:cs/>
        </w:rPr>
        <w:t xml:space="preserve">และ </w:t>
      </w:r>
      <w:r w:rsidR="00105349" w:rsidRPr="00105349">
        <w:rPr>
          <w:rFonts w:asciiTheme="majorBidi" w:hAnsiTheme="majorBidi" w:cstheme="majorBidi"/>
        </w:rPr>
        <w:t>2566</w:t>
      </w:r>
      <w:r w:rsidR="0045423F" w:rsidRPr="00105349">
        <w:rPr>
          <w:rFonts w:asciiTheme="majorBidi" w:hAnsiTheme="majorBidi" w:cstheme="majorBidi"/>
          <w:cs/>
        </w:rPr>
        <w:br/>
      </w:r>
      <w:r w:rsidRPr="00105349">
        <w:rPr>
          <w:rFonts w:asciiTheme="majorBidi" w:hAnsiTheme="majorBidi" w:cstheme="majorBidi"/>
          <w:cs/>
        </w:rPr>
        <w:t>มี</w:t>
      </w:r>
      <w:r w:rsidR="005E7413" w:rsidRPr="00105349">
        <w:rPr>
          <w:rFonts w:asciiTheme="majorBidi" w:hAnsiTheme="majorBidi" w:cstheme="majorBidi"/>
          <w:spacing w:val="2"/>
          <w:cs/>
        </w:rPr>
        <w:t>ดัง</w:t>
      </w:r>
      <w:r w:rsidRPr="00105349">
        <w:rPr>
          <w:rFonts w:asciiTheme="majorBidi" w:hAnsiTheme="majorBidi" w:cstheme="majorBidi"/>
          <w:spacing w:val="2"/>
          <w:cs/>
        </w:rPr>
        <w:t>ต่อไป</w:t>
      </w:r>
      <w:r w:rsidR="005E7413" w:rsidRPr="00105349">
        <w:rPr>
          <w:rFonts w:asciiTheme="majorBidi" w:hAnsiTheme="majorBidi" w:cstheme="majorBidi"/>
          <w:spacing w:val="2"/>
          <w:cs/>
        </w:rPr>
        <w:t>นี้</w:t>
      </w:r>
    </w:p>
    <w:tbl>
      <w:tblPr>
        <w:tblW w:w="4767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347"/>
        <w:gridCol w:w="1234"/>
        <w:gridCol w:w="364"/>
        <w:gridCol w:w="1365"/>
        <w:gridCol w:w="364"/>
        <w:gridCol w:w="1147"/>
        <w:gridCol w:w="364"/>
        <w:gridCol w:w="1293"/>
        <w:gridCol w:w="364"/>
        <w:gridCol w:w="1312"/>
        <w:gridCol w:w="364"/>
        <w:gridCol w:w="1472"/>
      </w:tblGrid>
      <w:tr w:rsidR="00D53C91" w:rsidRPr="00105349" w14:paraId="3FF8054C" w14:textId="77777777" w:rsidTr="0045423F">
        <w:trPr>
          <w:trHeight w:val="144"/>
        </w:trPr>
        <w:tc>
          <w:tcPr>
            <w:tcW w:w="1554" w:type="pct"/>
            <w:shd w:val="clear" w:color="auto" w:fill="auto"/>
            <w:vAlign w:val="center"/>
          </w:tcPr>
          <w:p w14:paraId="258F2A31" w14:textId="77777777" w:rsidR="00D53C91" w:rsidRPr="00105349" w:rsidRDefault="00D53C91" w:rsidP="0045423F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pct"/>
            <w:gridSpan w:val="3"/>
            <w:vAlign w:val="center"/>
          </w:tcPr>
          <w:p w14:paraId="0052596B" w14:textId="77777777" w:rsidR="00D53C91" w:rsidRPr="00105349" w:rsidRDefault="00D53C91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1" w:type="pct"/>
            <w:gridSpan w:val="4"/>
          </w:tcPr>
          <w:p w14:paraId="723D1983" w14:textId="77777777" w:rsidR="00D53C91" w:rsidRPr="00105349" w:rsidRDefault="00D53C91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6" w:type="pct"/>
            <w:gridSpan w:val="4"/>
          </w:tcPr>
          <w:p w14:paraId="2D08A6E9" w14:textId="77777777" w:rsidR="00D53C91" w:rsidRPr="00105349" w:rsidRDefault="00D53C91" w:rsidP="007D15C7">
            <w:pPr>
              <w:ind w:lef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8A658A" w:rsidRPr="00105349" w14:paraId="09922246" w14:textId="77777777" w:rsidTr="0045423F">
        <w:trPr>
          <w:trHeight w:val="144"/>
        </w:trPr>
        <w:tc>
          <w:tcPr>
            <w:tcW w:w="1554" w:type="pct"/>
            <w:vMerge w:val="restart"/>
            <w:shd w:val="clear" w:color="auto" w:fill="auto"/>
            <w:vAlign w:val="center"/>
          </w:tcPr>
          <w:p w14:paraId="28F0077B" w14:textId="77777777" w:rsidR="00627284" w:rsidRPr="00105349" w:rsidRDefault="00627284" w:rsidP="0045423F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pct"/>
            <w:gridSpan w:val="3"/>
            <w:vAlign w:val="center"/>
          </w:tcPr>
          <w:p w14:paraId="1B5BCF7B" w14:textId="77777777" w:rsidR="00627284" w:rsidRPr="00105349" w:rsidRDefault="003D376F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31" w:type="pct"/>
            <w:gridSpan w:val="4"/>
          </w:tcPr>
          <w:p w14:paraId="2C335456" w14:textId="77777777" w:rsidR="00627284" w:rsidRPr="00105349" w:rsidRDefault="003D376F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256" w:type="pct"/>
            <w:gridSpan w:val="4"/>
          </w:tcPr>
          <w:p w14:paraId="483738FD" w14:textId="77777777" w:rsidR="00627284" w:rsidRPr="00105349" w:rsidRDefault="00627284" w:rsidP="007D15C7">
            <w:pPr>
              <w:ind w:lef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1D8B" w:rsidRPr="00105349" w14:paraId="2D2829F0" w14:textId="77777777" w:rsidTr="0045423F">
        <w:trPr>
          <w:trHeight w:val="144"/>
        </w:trPr>
        <w:tc>
          <w:tcPr>
            <w:tcW w:w="1554" w:type="pct"/>
            <w:vMerge/>
            <w:shd w:val="clear" w:color="auto" w:fill="auto"/>
            <w:vAlign w:val="center"/>
          </w:tcPr>
          <w:p w14:paraId="46397B2C" w14:textId="77777777" w:rsidR="00BA1D8B" w:rsidRPr="00105349" w:rsidRDefault="00BA1D8B" w:rsidP="0045423F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637131D" w14:textId="0F0B0472" w:rsidR="00BA1D8B" w:rsidRPr="00105349" w:rsidRDefault="00105349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0" w:type="pct"/>
          </w:tcPr>
          <w:p w14:paraId="29E507FE" w14:textId="77777777" w:rsidR="00BA1D8B" w:rsidRPr="00105349" w:rsidRDefault="00BA1D8B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5270678D" w14:textId="5E676C40" w:rsidR="00BA1D8B" w:rsidRPr="00105349" w:rsidRDefault="00105349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0" w:type="pct"/>
          </w:tcPr>
          <w:p w14:paraId="3D41629E" w14:textId="77777777" w:rsidR="00BA1D8B" w:rsidRPr="00105349" w:rsidRDefault="00BA1D8B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10710B70" w14:textId="4DD7CDAC" w:rsidR="00BA1D8B" w:rsidRPr="00105349" w:rsidRDefault="00105349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0" w:type="pct"/>
          </w:tcPr>
          <w:p w14:paraId="5BD07877" w14:textId="77777777" w:rsidR="00BA1D8B" w:rsidRPr="00105349" w:rsidRDefault="00BA1D8B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67AA5095" w14:textId="221BEDCB" w:rsidR="00BA1D8B" w:rsidRPr="00105349" w:rsidRDefault="00105349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0" w:type="pct"/>
          </w:tcPr>
          <w:p w14:paraId="0BE25ECA" w14:textId="77777777" w:rsidR="00BA1D8B" w:rsidRPr="00105349" w:rsidRDefault="00BA1D8B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065B2C20" w14:textId="194E03F2" w:rsidR="00BA1D8B" w:rsidRPr="00105349" w:rsidRDefault="00105349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0" w:type="pct"/>
          </w:tcPr>
          <w:p w14:paraId="72B878B3" w14:textId="77777777" w:rsidR="00BA1D8B" w:rsidRPr="00105349" w:rsidRDefault="00BA1D8B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9FB6A42" w14:textId="157DFFF4" w:rsidR="00BA1D8B" w:rsidRPr="00105349" w:rsidRDefault="00105349" w:rsidP="00BA1D8B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53EB0" w:rsidRPr="00105349" w14:paraId="3A1F5600" w14:textId="77777777" w:rsidTr="0045423F">
        <w:trPr>
          <w:trHeight w:val="144"/>
        </w:trPr>
        <w:tc>
          <w:tcPr>
            <w:tcW w:w="1554" w:type="pct"/>
            <w:shd w:val="clear" w:color="auto" w:fill="auto"/>
            <w:vAlign w:val="bottom"/>
          </w:tcPr>
          <w:p w14:paraId="78DDAC5C" w14:textId="5ABE3D19" w:rsidR="00253EB0" w:rsidRPr="00105349" w:rsidRDefault="00253EB0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="00E50BD0" w:rsidRPr="001053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50BD0" w:rsidRPr="001053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6B2A2CE5" w14:textId="77777777" w:rsidR="00253EB0" w:rsidRPr="00105349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4C09478D" w14:textId="77777777" w:rsidR="00253EB0" w:rsidRPr="00105349" w:rsidRDefault="00253EB0" w:rsidP="00253EB0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1B0AB787" w14:textId="77777777" w:rsidR="00253EB0" w:rsidRPr="00105349" w:rsidRDefault="00253EB0" w:rsidP="00253EB0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052F7E94" w14:textId="77777777" w:rsidR="00253EB0" w:rsidRPr="00105349" w:rsidRDefault="00253EB0" w:rsidP="00253EB0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0A17A0A7" w14:textId="77777777" w:rsidR="00253EB0" w:rsidRPr="00105349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477AD293" w14:textId="77777777" w:rsidR="00253EB0" w:rsidRPr="00105349" w:rsidRDefault="00253EB0" w:rsidP="00253EB0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4DED3C2D" w14:textId="77777777" w:rsidR="00253EB0" w:rsidRPr="00105349" w:rsidRDefault="00253EB0" w:rsidP="00253EB0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212A5DF8" w14:textId="77777777" w:rsidR="00253EB0" w:rsidRPr="00105349" w:rsidRDefault="00253EB0" w:rsidP="00253EB0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7163C1D7" w14:textId="77777777" w:rsidR="00253EB0" w:rsidRPr="00105349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1B1051A4" w14:textId="77777777" w:rsidR="00253EB0" w:rsidRPr="00105349" w:rsidRDefault="00253EB0" w:rsidP="00253EB0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5C18AFDB" w14:textId="77777777" w:rsidR="00253EB0" w:rsidRPr="00105349" w:rsidRDefault="00253EB0" w:rsidP="00253EB0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</w:tr>
      <w:tr w:rsidR="008E27B7" w:rsidRPr="00105349" w14:paraId="3944E0B3" w14:textId="77777777" w:rsidTr="0045423F">
        <w:trPr>
          <w:trHeight w:val="144"/>
        </w:trPr>
        <w:tc>
          <w:tcPr>
            <w:tcW w:w="1554" w:type="pct"/>
            <w:shd w:val="clear" w:color="auto" w:fill="auto"/>
            <w:vAlign w:val="bottom"/>
          </w:tcPr>
          <w:p w14:paraId="5F3317FD" w14:textId="77777777" w:rsidR="008E27B7" w:rsidRPr="00105349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462C2485" w14:textId="1609299B" w:rsidR="008E27B7" w:rsidRPr="00105349" w:rsidRDefault="00105349" w:rsidP="00204D5F">
            <w:pPr>
              <w:ind w:lef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130" w:type="pct"/>
          </w:tcPr>
          <w:p w14:paraId="2681D377" w14:textId="77777777" w:rsidR="008E27B7" w:rsidRPr="00105349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D9A4B34" w14:textId="4C035E56" w:rsidR="008E27B7" w:rsidRPr="00105349" w:rsidRDefault="00105349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130" w:type="pct"/>
          </w:tcPr>
          <w:p w14:paraId="0343F4F8" w14:textId="77777777" w:rsidR="008E27B7" w:rsidRPr="00105349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611970DC" w14:textId="39C3A291" w:rsidR="008E27B7" w:rsidRPr="00105349" w:rsidRDefault="00105349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  <w:tc>
          <w:tcPr>
            <w:tcW w:w="130" w:type="pct"/>
          </w:tcPr>
          <w:p w14:paraId="280B8C8E" w14:textId="77777777" w:rsidR="008E27B7" w:rsidRPr="00105349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5E1BEBE4" w14:textId="0B10F43B" w:rsidR="008E27B7" w:rsidRPr="00105349" w:rsidRDefault="00105349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629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30" w:type="pct"/>
          </w:tcPr>
          <w:p w14:paraId="70356E87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4CDE360A" w14:textId="656B2CE2" w:rsidR="008E27B7" w:rsidRPr="00105349" w:rsidRDefault="00105349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130" w:type="pct"/>
          </w:tcPr>
          <w:p w14:paraId="03CC075C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45431336" w14:textId="01B256AC" w:rsidR="008E27B7" w:rsidRPr="00105349" w:rsidRDefault="00105349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609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</w:tr>
      <w:tr w:rsidR="008E27B7" w:rsidRPr="00105349" w14:paraId="52704C9B" w14:textId="77777777" w:rsidTr="0045423F">
        <w:trPr>
          <w:trHeight w:val="144"/>
        </w:trPr>
        <w:tc>
          <w:tcPr>
            <w:tcW w:w="1554" w:type="pct"/>
            <w:shd w:val="clear" w:color="auto" w:fill="auto"/>
            <w:vAlign w:val="bottom"/>
          </w:tcPr>
          <w:p w14:paraId="226D03F4" w14:textId="77777777" w:rsidR="008E27B7" w:rsidRPr="00105349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3D61B6" w14:textId="555D78C9" w:rsidR="008E27B7" w:rsidRPr="00105349" w:rsidRDefault="00105349" w:rsidP="00204D5F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130" w:type="pct"/>
          </w:tcPr>
          <w:p w14:paraId="0CDA5431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DCA3CF" w14:textId="3DF6C57B" w:rsidR="008E27B7" w:rsidRPr="00105349" w:rsidRDefault="00105349" w:rsidP="008E27B7">
            <w:pPr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003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130" w:type="pct"/>
          </w:tcPr>
          <w:p w14:paraId="61850507" w14:textId="77777777" w:rsidR="008E27B7" w:rsidRPr="00105349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1ECCA9" w14:textId="286B1DB8" w:rsidR="008E27B7" w:rsidRPr="00105349" w:rsidRDefault="00105349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130" w:type="pct"/>
          </w:tcPr>
          <w:p w14:paraId="039E578D" w14:textId="77777777" w:rsidR="008E27B7" w:rsidRPr="00105349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915BC4" w14:textId="42233F58" w:rsidR="008E27B7" w:rsidRPr="00105349" w:rsidRDefault="00105349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540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30" w:type="pct"/>
          </w:tcPr>
          <w:p w14:paraId="1F7A5A1A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DF6080" w14:textId="6C97A9C9" w:rsidR="008E27B7" w:rsidRPr="00105349" w:rsidRDefault="00105349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130" w:type="pct"/>
          </w:tcPr>
          <w:p w14:paraId="1B85EC2A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C1BCAE" w14:textId="573F8F12" w:rsidR="008E27B7" w:rsidRPr="00105349" w:rsidRDefault="00105349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544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</w:tr>
      <w:tr w:rsidR="008E27B7" w:rsidRPr="00105349" w14:paraId="487DFB31" w14:textId="77777777" w:rsidTr="0045423F">
        <w:trPr>
          <w:trHeight w:val="144"/>
        </w:trPr>
        <w:tc>
          <w:tcPr>
            <w:tcW w:w="1554" w:type="pct"/>
            <w:shd w:val="clear" w:color="auto" w:fill="auto"/>
            <w:vAlign w:val="bottom"/>
          </w:tcPr>
          <w:p w14:paraId="3937B7A4" w14:textId="77777777" w:rsidR="008E27B7" w:rsidRPr="00105349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8CE68C" w14:textId="69A0C496" w:rsidR="008E27B7" w:rsidRPr="00105349" w:rsidRDefault="00105349" w:rsidP="00204D5F">
            <w:pPr>
              <w:ind w:right="1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588</w:t>
            </w:r>
          </w:p>
        </w:tc>
        <w:tc>
          <w:tcPr>
            <w:tcW w:w="130" w:type="pct"/>
          </w:tcPr>
          <w:p w14:paraId="1D7545C7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02B09F" w14:textId="12072E89" w:rsidR="008E27B7" w:rsidRPr="00105349" w:rsidRDefault="00105349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30" w:type="pct"/>
          </w:tcPr>
          <w:p w14:paraId="7D3E889E" w14:textId="77777777" w:rsidR="008E27B7" w:rsidRPr="00105349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0C12D4" w14:textId="5F4A2B4C" w:rsidR="008E27B7" w:rsidRPr="00105349" w:rsidRDefault="00105349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  <w:tc>
          <w:tcPr>
            <w:tcW w:w="130" w:type="pct"/>
          </w:tcPr>
          <w:p w14:paraId="613B2B8D" w14:textId="77777777" w:rsidR="008E27B7" w:rsidRPr="00105349" w:rsidRDefault="008E27B7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000000"/>
            </w:tcBorders>
            <w:vAlign w:val="bottom"/>
          </w:tcPr>
          <w:p w14:paraId="3602A693" w14:textId="683B4705" w:rsidR="008E27B7" w:rsidRPr="00105349" w:rsidRDefault="00105349" w:rsidP="008E27B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130" w:type="pct"/>
          </w:tcPr>
          <w:p w14:paraId="1EBD33E4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7C672D" w14:textId="0B70FCC7" w:rsidR="008E27B7" w:rsidRPr="00105349" w:rsidRDefault="00105349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  <w:tc>
          <w:tcPr>
            <w:tcW w:w="130" w:type="pct"/>
          </w:tcPr>
          <w:p w14:paraId="4E8F0FC6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5D0462" w14:textId="2D66B9D5" w:rsidR="008E27B7" w:rsidRPr="00105349" w:rsidRDefault="00105349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064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</w:tr>
      <w:tr w:rsidR="008E27B7" w:rsidRPr="00105349" w14:paraId="2BB1DD77" w14:textId="77777777" w:rsidTr="0045423F">
        <w:trPr>
          <w:trHeight w:val="144"/>
        </w:trPr>
        <w:tc>
          <w:tcPr>
            <w:tcW w:w="1554" w:type="pct"/>
            <w:shd w:val="clear" w:color="auto" w:fill="auto"/>
            <w:vAlign w:val="bottom"/>
          </w:tcPr>
          <w:p w14:paraId="241A6D9B" w14:textId="77777777" w:rsidR="008E27B7" w:rsidRPr="00105349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24EB8EE1" w14:textId="77777777" w:rsidR="008E27B7" w:rsidRPr="00105349" w:rsidRDefault="008E27B7" w:rsidP="008E27B7">
            <w:pPr>
              <w:ind w:right="5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</w:tcPr>
          <w:p w14:paraId="7BD510B9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37EF71E2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77F0BB7F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6955F384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216BFCE0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vAlign w:val="bottom"/>
          </w:tcPr>
          <w:p w14:paraId="46D0E2C2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56980DF5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5C55E9" w14:textId="227CCBE6" w:rsidR="008E27B7" w:rsidRPr="00105349" w:rsidRDefault="00105349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130" w:type="pct"/>
          </w:tcPr>
          <w:p w14:paraId="4B588052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3F97DE" w14:textId="269CF1F7" w:rsidR="008E27B7" w:rsidRPr="00105349" w:rsidRDefault="00105349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730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</w:tr>
      <w:tr w:rsidR="008E27B7" w:rsidRPr="00105349" w14:paraId="2AA67EF4" w14:textId="77777777" w:rsidTr="0045423F">
        <w:trPr>
          <w:trHeight w:val="170"/>
        </w:trPr>
        <w:tc>
          <w:tcPr>
            <w:tcW w:w="1554" w:type="pct"/>
            <w:shd w:val="clear" w:color="auto" w:fill="auto"/>
            <w:vAlign w:val="bottom"/>
          </w:tcPr>
          <w:p w14:paraId="6189F273" w14:textId="77777777" w:rsidR="008E27B7" w:rsidRPr="00105349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042705EA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681A9734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F27A4BE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0EE7FAB9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748A3BAF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7620966B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5B376BCC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782F64B8" w14:textId="77777777" w:rsidR="008E27B7" w:rsidRPr="00105349" w:rsidRDefault="008E27B7" w:rsidP="008E27B7">
            <w:pPr>
              <w:ind w:right="-58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37F176" w14:textId="34391770" w:rsidR="008E27B7" w:rsidRPr="00105349" w:rsidRDefault="00105349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130" w:type="pct"/>
          </w:tcPr>
          <w:p w14:paraId="76371734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820FD7" w14:textId="27A3789D" w:rsidR="008E27B7" w:rsidRPr="00105349" w:rsidRDefault="00105349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</w:tr>
      <w:tr w:rsidR="008E27B7" w:rsidRPr="00105349" w14:paraId="27E3936D" w14:textId="77777777" w:rsidTr="0045423F">
        <w:trPr>
          <w:trHeight w:val="144"/>
        </w:trPr>
        <w:tc>
          <w:tcPr>
            <w:tcW w:w="1554" w:type="pct"/>
            <w:shd w:val="clear" w:color="auto" w:fill="auto"/>
            <w:vAlign w:val="bottom"/>
          </w:tcPr>
          <w:p w14:paraId="506113EE" w14:textId="77777777" w:rsidR="008E27B7" w:rsidRPr="00105349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374681A1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26E7D41B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26C0E8C0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51ADD887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15589786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02B9B96A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2A0AC0CC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799308CE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18C5CE9C" w14:textId="0DBD50B8" w:rsidR="008E27B7" w:rsidRPr="00105349" w:rsidRDefault="00105349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  <w:tc>
          <w:tcPr>
            <w:tcW w:w="130" w:type="pct"/>
          </w:tcPr>
          <w:p w14:paraId="7793EF3D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14DFCB0" w14:textId="08092524" w:rsidR="008E27B7" w:rsidRPr="00105349" w:rsidRDefault="00105349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240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8E27B7" w:rsidRPr="00105349" w14:paraId="6485151D" w14:textId="77777777" w:rsidTr="0045423F">
        <w:trPr>
          <w:trHeight w:val="144"/>
        </w:trPr>
        <w:tc>
          <w:tcPr>
            <w:tcW w:w="1554" w:type="pct"/>
            <w:shd w:val="clear" w:color="auto" w:fill="auto"/>
            <w:vAlign w:val="bottom"/>
          </w:tcPr>
          <w:p w14:paraId="609B8BDF" w14:textId="77777777" w:rsidR="008E27B7" w:rsidRPr="00105349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4A51D618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408F446A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3406D59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69AFDD2D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1AC4EC21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0FA36D3B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0BA22F9A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6808DF24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37654AC2" w14:textId="310FE3A8" w:rsidR="008E27B7" w:rsidRPr="00105349" w:rsidRDefault="00105349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926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130" w:type="pct"/>
          </w:tcPr>
          <w:p w14:paraId="43F1D6C8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2FC99C7C" w14:textId="3854B84F" w:rsidR="008E27B7" w:rsidRPr="00105349" w:rsidRDefault="00105349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473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</w:tr>
      <w:tr w:rsidR="008E27B7" w:rsidRPr="00105349" w14:paraId="10E24388" w14:textId="77777777" w:rsidTr="0045423F">
        <w:trPr>
          <w:trHeight w:val="144"/>
        </w:trPr>
        <w:tc>
          <w:tcPr>
            <w:tcW w:w="1554" w:type="pct"/>
            <w:shd w:val="clear" w:color="auto" w:fill="auto"/>
            <w:vAlign w:val="bottom"/>
          </w:tcPr>
          <w:p w14:paraId="6087F218" w14:textId="77777777" w:rsidR="008E27B7" w:rsidRPr="00105349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5A5F6686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18ECFA6C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64FCF9C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4EDC6D5C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795C4C84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64F06BF2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766A16D3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5EFA9CC7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4F5D6F82" w14:textId="2876CBC2" w:rsidR="008E27B7" w:rsidRPr="00105349" w:rsidRDefault="00105349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130" w:type="pct"/>
          </w:tcPr>
          <w:p w14:paraId="4E8BB9AC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615EE774" w14:textId="1FA59DEE" w:rsidR="008E27B7" w:rsidRPr="00105349" w:rsidRDefault="00105349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</w:tr>
      <w:tr w:rsidR="008E27B7" w:rsidRPr="00105349" w14:paraId="3FB93408" w14:textId="77777777" w:rsidTr="0045423F">
        <w:trPr>
          <w:trHeight w:val="144"/>
        </w:trPr>
        <w:tc>
          <w:tcPr>
            <w:tcW w:w="1554" w:type="pct"/>
            <w:shd w:val="clear" w:color="auto" w:fill="auto"/>
            <w:vAlign w:val="bottom"/>
          </w:tcPr>
          <w:p w14:paraId="53456B95" w14:textId="77777777" w:rsidR="008E27B7" w:rsidRPr="00105349" w:rsidRDefault="008E27B7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293D0F4B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268073C2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28E5A634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0D25F2BC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03DDC19C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6D5930B2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11AE1141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0" w:type="pct"/>
          </w:tcPr>
          <w:p w14:paraId="5DD8B65D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D90020" w14:textId="748BCE95" w:rsidR="008E27B7" w:rsidRPr="00105349" w:rsidRDefault="00105349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130" w:type="pct"/>
          </w:tcPr>
          <w:p w14:paraId="68E6AC81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74CBBE" w14:textId="10110CF0" w:rsidR="008E27B7" w:rsidRPr="00105349" w:rsidRDefault="00105349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</w:tr>
      <w:tr w:rsidR="008E27B7" w:rsidRPr="00105349" w14:paraId="12694478" w14:textId="77777777" w:rsidTr="0045423F">
        <w:trPr>
          <w:trHeight w:val="144"/>
        </w:trPr>
        <w:tc>
          <w:tcPr>
            <w:tcW w:w="1554" w:type="pct"/>
          </w:tcPr>
          <w:p w14:paraId="3F0DE20F" w14:textId="77777777" w:rsidR="008E27B7" w:rsidRPr="00105349" w:rsidRDefault="008E27B7" w:rsidP="0045423F">
            <w:pPr>
              <w:ind w:left="320" w:right="-108" w:hanging="320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441" w:type="pct"/>
          </w:tcPr>
          <w:p w14:paraId="12A63A69" w14:textId="77777777" w:rsidR="008E27B7" w:rsidRPr="00105349" w:rsidRDefault="008E27B7" w:rsidP="008E27B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0" w:type="pct"/>
          </w:tcPr>
          <w:p w14:paraId="0E1B8346" w14:textId="77777777" w:rsidR="008E27B7" w:rsidRPr="00105349" w:rsidRDefault="008E27B7" w:rsidP="008E27B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488" w:type="pct"/>
          </w:tcPr>
          <w:p w14:paraId="5087BF96" w14:textId="77777777" w:rsidR="008E27B7" w:rsidRPr="00105349" w:rsidRDefault="008E27B7" w:rsidP="008E27B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0" w:type="pct"/>
          </w:tcPr>
          <w:p w14:paraId="02CDCF50" w14:textId="77777777" w:rsidR="008E27B7" w:rsidRPr="00105349" w:rsidRDefault="008E27B7" w:rsidP="008E27B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410" w:type="pct"/>
          </w:tcPr>
          <w:p w14:paraId="2C96E02B" w14:textId="77777777" w:rsidR="008E27B7" w:rsidRPr="00105349" w:rsidRDefault="008E27B7" w:rsidP="008E27B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0" w:type="pct"/>
          </w:tcPr>
          <w:p w14:paraId="33229CA1" w14:textId="77777777" w:rsidR="008E27B7" w:rsidRPr="00105349" w:rsidRDefault="008E27B7" w:rsidP="008E27B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462" w:type="pct"/>
          </w:tcPr>
          <w:p w14:paraId="51DF9026" w14:textId="77777777" w:rsidR="008E27B7" w:rsidRPr="00105349" w:rsidRDefault="008E27B7" w:rsidP="008E27B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0" w:type="pct"/>
          </w:tcPr>
          <w:p w14:paraId="08A9DC79" w14:textId="77777777" w:rsidR="008E27B7" w:rsidRPr="00105349" w:rsidRDefault="008E27B7" w:rsidP="008E27B7">
            <w:pPr>
              <w:ind w:right="-58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BB930" w14:textId="1D36D39A" w:rsidR="008E27B7" w:rsidRPr="00105349" w:rsidRDefault="00105349" w:rsidP="008E2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="00204D5F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130" w:type="pct"/>
          </w:tcPr>
          <w:p w14:paraId="607C5F38" w14:textId="77777777" w:rsidR="008E27B7" w:rsidRPr="00105349" w:rsidRDefault="008E27B7" w:rsidP="008E27B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DE00E" w14:textId="1E0B9050" w:rsidR="008E27B7" w:rsidRPr="00105349" w:rsidRDefault="00105349" w:rsidP="008E27B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914</w:t>
            </w:r>
            <w:r w:rsidR="007B6EB0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</w:tr>
      <w:tr w:rsidR="003D376F" w:rsidRPr="00105349" w14:paraId="71AEF431" w14:textId="77777777" w:rsidTr="0045423F">
        <w:trPr>
          <w:trHeight w:val="144"/>
        </w:trPr>
        <w:tc>
          <w:tcPr>
            <w:tcW w:w="1554" w:type="pct"/>
          </w:tcPr>
          <w:p w14:paraId="6B7458BA" w14:textId="77777777" w:rsidR="003D376F" w:rsidRPr="00105349" w:rsidRDefault="003D376F" w:rsidP="0045423F">
            <w:pPr>
              <w:ind w:left="320" w:right="-108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697CCD0E" w14:textId="77777777" w:rsidR="003D376F" w:rsidRPr="00105349" w:rsidRDefault="003D376F" w:rsidP="000819E0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0" w:type="pct"/>
          </w:tcPr>
          <w:p w14:paraId="73D38B18" w14:textId="77777777" w:rsidR="003D376F" w:rsidRPr="00105349" w:rsidRDefault="003D376F" w:rsidP="000819E0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488" w:type="pct"/>
          </w:tcPr>
          <w:p w14:paraId="158BFEF9" w14:textId="77777777" w:rsidR="003D376F" w:rsidRPr="00105349" w:rsidRDefault="003D376F" w:rsidP="000819E0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0" w:type="pct"/>
          </w:tcPr>
          <w:p w14:paraId="36C1559F" w14:textId="77777777" w:rsidR="003D376F" w:rsidRPr="00105349" w:rsidRDefault="003D376F" w:rsidP="000819E0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410" w:type="pct"/>
          </w:tcPr>
          <w:p w14:paraId="31FE9353" w14:textId="77777777" w:rsidR="003D376F" w:rsidRPr="00105349" w:rsidRDefault="003D376F" w:rsidP="000819E0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0" w:type="pct"/>
          </w:tcPr>
          <w:p w14:paraId="0E669379" w14:textId="77777777" w:rsidR="003D376F" w:rsidRPr="00105349" w:rsidRDefault="003D376F" w:rsidP="000819E0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462" w:type="pct"/>
          </w:tcPr>
          <w:p w14:paraId="103444E7" w14:textId="77777777" w:rsidR="003D376F" w:rsidRPr="00105349" w:rsidRDefault="003D376F" w:rsidP="000819E0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0" w:type="pct"/>
          </w:tcPr>
          <w:p w14:paraId="40441162" w14:textId="77777777" w:rsidR="003D376F" w:rsidRPr="00105349" w:rsidRDefault="003D376F" w:rsidP="000819E0">
            <w:pPr>
              <w:ind w:right="-58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BB0AD" w14:textId="77777777" w:rsidR="003D376F" w:rsidRPr="00105349" w:rsidRDefault="003D376F" w:rsidP="000819E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0" w:type="pct"/>
          </w:tcPr>
          <w:p w14:paraId="6E9588AE" w14:textId="77777777" w:rsidR="003D376F" w:rsidRPr="00105349" w:rsidRDefault="003D376F" w:rsidP="000819E0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5F03" w14:textId="77777777" w:rsidR="003D376F" w:rsidRPr="00105349" w:rsidRDefault="003D376F" w:rsidP="000819E0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</w:tbl>
    <w:p w14:paraId="7C36D48D" w14:textId="0E558A03" w:rsidR="00636CF0" w:rsidRPr="00105349" w:rsidRDefault="00636CF0" w:rsidP="00636CF0">
      <w:pPr>
        <w:tabs>
          <w:tab w:val="left" w:pos="2032"/>
        </w:tabs>
        <w:rPr>
          <w:rFonts w:asciiTheme="majorBidi" w:hAnsiTheme="majorBidi" w:cstheme="majorBidi"/>
          <w:color w:val="60CAF3"/>
          <w:sz w:val="8"/>
          <w:szCs w:val="8"/>
          <w:cs/>
        </w:rPr>
      </w:pPr>
      <w:r w:rsidRPr="00105349">
        <w:rPr>
          <w:rFonts w:asciiTheme="majorBidi" w:hAnsiTheme="majorBidi" w:cstheme="majorBidi"/>
          <w:color w:val="60CAF3"/>
          <w:sz w:val="8"/>
          <w:szCs w:val="8"/>
          <w:cs/>
        </w:rPr>
        <w:tab/>
      </w:r>
    </w:p>
    <w:p w14:paraId="029C3E3B" w14:textId="77777777" w:rsidR="00636CF0" w:rsidRPr="00105349" w:rsidRDefault="00636CF0">
      <w:pPr>
        <w:rPr>
          <w:rFonts w:asciiTheme="majorBidi" w:hAnsiTheme="majorBidi" w:cstheme="majorBidi"/>
          <w:color w:val="60CAF3"/>
          <w:sz w:val="8"/>
          <w:szCs w:val="8"/>
          <w:cs/>
        </w:rPr>
      </w:pPr>
      <w:r w:rsidRPr="00105349">
        <w:rPr>
          <w:rFonts w:asciiTheme="majorBidi" w:hAnsiTheme="majorBidi" w:cstheme="majorBidi"/>
          <w:color w:val="60CAF3"/>
          <w:sz w:val="8"/>
          <w:szCs w:val="8"/>
          <w:cs/>
        </w:rPr>
        <w:br w:type="page"/>
      </w:r>
    </w:p>
    <w:p w14:paraId="5FB06D14" w14:textId="77777777" w:rsidR="00636CF0" w:rsidRPr="00105349" w:rsidRDefault="00636CF0" w:rsidP="00636CF0">
      <w:pPr>
        <w:tabs>
          <w:tab w:val="left" w:pos="2032"/>
        </w:tabs>
        <w:rPr>
          <w:rFonts w:asciiTheme="majorBidi" w:hAnsiTheme="majorBidi" w:cstheme="majorBidi"/>
          <w:color w:val="60CAF3"/>
          <w:sz w:val="8"/>
          <w:szCs w:val="8"/>
        </w:rPr>
      </w:pPr>
    </w:p>
    <w:p w14:paraId="7D823412" w14:textId="77777777" w:rsidR="00636CF0" w:rsidRPr="00105349" w:rsidRDefault="00636CF0" w:rsidP="00636CF0">
      <w:pPr>
        <w:tabs>
          <w:tab w:val="left" w:pos="2032"/>
        </w:tabs>
        <w:rPr>
          <w:rFonts w:asciiTheme="majorBidi" w:hAnsiTheme="majorBidi" w:cstheme="majorBidi"/>
          <w:sz w:val="8"/>
          <w:szCs w:val="8"/>
          <w:cs/>
        </w:rPr>
      </w:pPr>
      <w:r w:rsidRPr="00105349">
        <w:rPr>
          <w:rFonts w:asciiTheme="majorBidi" w:hAnsiTheme="majorBidi" w:cstheme="majorBidi"/>
          <w:sz w:val="8"/>
          <w:szCs w:val="8"/>
          <w:cs/>
        </w:rPr>
        <w:tab/>
      </w:r>
    </w:p>
    <w:tbl>
      <w:tblPr>
        <w:tblW w:w="4649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004"/>
        <w:gridCol w:w="1233"/>
        <w:gridCol w:w="363"/>
        <w:gridCol w:w="1364"/>
        <w:gridCol w:w="363"/>
        <w:gridCol w:w="1146"/>
        <w:gridCol w:w="363"/>
        <w:gridCol w:w="1293"/>
        <w:gridCol w:w="363"/>
        <w:gridCol w:w="1313"/>
        <w:gridCol w:w="363"/>
        <w:gridCol w:w="1476"/>
      </w:tblGrid>
      <w:tr w:rsidR="00636CF0" w:rsidRPr="00105349" w14:paraId="7A8FDD5C" w14:textId="77777777" w:rsidTr="00280CA7">
        <w:trPr>
          <w:trHeight w:val="144"/>
        </w:trPr>
        <w:tc>
          <w:tcPr>
            <w:tcW w:w="1467" w:type="pct"/>
            <w:shd w:val="clear" w:color="auto" w:fill="auto"/>
            <w:vAlign w:val="center"/>
          </w:tcPr>
          <w:p w14:paraId="07148909" w14:textId="77777777" w:rsidR="00636CF0" w:rsidRPr="00105349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pct"/>
            <w:gridSpan w:val="3"/>
            <w:vAlign w:val="center"/>
          </w:tcPr>
          <w:p w14:paraId="39D9C05D" w14:textId="77777777" w:rsidR="00636CF0" w:rsidRPr="00105349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0" w:type="pct"/>
            <w:gridSpan w:val="4"/>
          </w:tcPr>
          <w:p w14:paraId="71B57C0F" w14:textId="77777777" w:rsidR="00636CF0" w:rsidRPr="00105349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8" w:type="pct"/>
            <w:gridSpan w:val="4"/>
          </w:tcPr>
          <w:p w14:paraId="5A654834" w14:textId="77777777" w:rsidR="00636CF0" w:rsidRPr="00105349" w:rsidRDefault="00636CF0" w:rsidP="00280CA7">
            <w:pPr>
              <w:ind w:lef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636CF0" w:rsidRPr="00105349" w14:paraId="47E44165" w14:textId="77777777" w:rsidTr="00280CA7">
        <w:trPr>
          <w:trHeight w:val="144"/>
        </w:trPr>
        <w:tc>
          <w:tcPr>
            <w:tcW w:w="1467" w:type="pct"/>
            <w:vMerge w:val="restart"/>
            <w:shd w:val="clear" w:color="auto" w:fill="auto"/>
            <w:vAlign w:val="center"/>
          </w:tcPr>
          <w:p w14:paraId="7C2C16E4" w14:textId="77777777" w:rsidR="00636CF0" w:rsidRPr="00105349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pct"/>
            <w:gridSpan w:val="3"/>
            <w:vAlign w:val="center"/>
          </w:tcPr>
          <w:p w14:paraId="42772E6D" w14:textId="77777777" w:rsidR="00636CF0" w:rsidRPr="00105349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60" w:type="pct"/>
            <w:gridSpan w:val="4"/>
          </w:tcPr>
          <w:p w14:paraId="713CE057" w14:textId="77777777" w:rsidR="00636CF0" w:rsidRPr="00105349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288" w:type="pct"/>
            <w:gridSpan w:val="4"/>
          </w:tcPr>
          <w:p w14:paraId="47775427" w14:textId="77777777" w:rsidR="00636CF0" w:rsidRPr="00105349" w:rsidRDefault="00636CF0" w:rsidP="00280CA7">
            <w:pPr>
              <w:ind w:lef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6CF0" w:rsidRPr="00105349" w14:paraId="7074C716" w14:textId="77777777" w:rsidTr="00280CA7">
        <w:trPr>
          <w:trHeight w:val="144"/>
        </w:trPr>
        <w:tc>
          <w:tcPr>
            <w:tcW w:w="1467" w:type="pct"/>
            <w:vMerge/>
            <w:shd w:val="clear" w:color="auto" w:fill="auto"/>
            <w:vAlign w:val="center"/>
          </w:tcPr>
          <w:p w14:paraId="1AADA8BE" w14:textId="77777777" w:rsidR="00636CF0" w:rsidRPr="00105349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132F4DD4" w14:textId="77FAEE51" w:rsidR="00636CF0" w:rsidRPr="00105349" w:rsidRDefault="00105349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" w:type="pct"/>
          </w:tcPr>
          <w:p w14:paraId="18C97876" w14:textId="77777777" w:rsidR="00636CF0" w:rsidRPr="00105349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41F146C" w14:textId="27E7B170" w:rsidR="00636CF0" w:rsidRPr="00105349" w:rsidRDefault="00105349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3" w:type="pct"/>
          </w:tcPr>
          <w:p w14:paraId="375F26A3" w14:textId="77777777" w:rsidR="00636CF0" w:rsidRPr="00105349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585A05EB" w14:textId="3408C045" w:rsidR="00636CF0" w:rsidRPr="00105349" w:rsidRDefault="00105349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" w:type="pct"/>
          </w:tcPr>
          <w:p w14:paraId="10A1E5E3" w14:textId="77777777" w:rsidR="00636CF0" w:rsidRPr="00105349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2DFCDCF4" w14:textId="26C981E9" w:rsidR="00636CF0" w:rsidRPr="00105349" w:rsidRDefault="00105349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3" w:type="pct"/>
          </w:tcPr>
          <w:p w14:paraId="58B54BEA" w14:textId="77777777" w:rsidR="00636CF0" w:rsidRPr="00105349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E2E3097" w14:textId="74D94043" w:rsidR="00636CF0" w:rsidRPr="00105349" w:rsidRDefault="00105349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" w:type="pct"/>
          </w:tcPr>
          <w:p w14:paraId="0D0AEFDE" w14:textId="77777777" w:rsidR="00636CF0" w:rsidRPr="00105349" w:rsidRDefault="00636CF0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  <w:vAlign w:val="center"/>
          </w:tcPr>
          <w:p w14:paraId="77A0D769" w14:textId="74C40575" w:rsidR="00636CF0" w:rsidRPr="00105349" w:rsidRDefault="00105349" w:rsidP="00280CA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36CF0" w:rsidRPr="00105349" w14:paraId="4E6889BA" w14:textId="77777777" w:rsidTr="00280CA7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4B067F38" w14:textId="29404407" w:rsidR="00636CF0" w:rsidRPr="00105349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3B6FB8" w:rsidRPr="001053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105349" w:rsidRPr="001053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053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534B544B" w14:textId="77777777" w:rsidR="00636CF0" w:rsidRPr="00105349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0BEDAFFE" w14:textId="77777777" w:rsidR="00636CF0" w:rsidRPr="00105349" w:rsidRDefault="00636CF0" w:rsidP="00280CA7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8856895" w14:textId="77777777" w:rsidR="00636CF0" w:rsidRPr="00105349" w:rsidRDefault="00636CF0" w:rsidP="00280CA7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7109F6A4" w14:textId="77777777" w:rsidR="00636CF0" w:rsidRPr="00105349" w:rsidRDefault="00636CF0" w:rsidP="00280CA7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2647DB9B" w14:textId="77777777" w:rsidR="00636CF0" w:rsidRPr="00105349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2DC07DAF" w14:textId="77777777" w:rsidR="00636CF0" w:rsidRPr="00105349" w:rsidRDefault="00636CF0" w:rsidP="00280CA7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4CA27B24" w14:textId="77777777" w:rsidR="00636CF0" w:rsidRPr="00105349" w:rsidRDefault="00636CF0" w:rsidP="00280CA7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105AE262" w14:textId="77777777" w:rsidR="00636CF0" w:rsidRPr="00105349" w:rsidRDefault="00636CF0" w:rsidP="00280CA7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09AB75F6" w14:textId="77777777" w:rsidR="00636CF0" w:rsidRPr="00105349" w:rsidRDefault="00636CF0" w:rsidP="00280CA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11D9263A" w14:textId="77777777" w:rsidR="00636CF0" w:rsidRPr="00105349" w:rsidRDefault="00636CF0" w:rsidP="00280CA7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29C39F7" w14:textId="77777777" w:rsidR="00636CF0" w:rsidRPr="00105349" w:rsidRDefault="00636CF0" w:rsidP="00280CA7">
            <w:pPr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</w:tr>
      <w:tr w:rsidR="00D806D5" w:rsidRPr="00105349" w14:paraId="0C367FA4" w14:textId="77777777" w:rsidTr="00280CA7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1B788BF9" w14:textId="77777777" w:rsidR="00D806D5" w:rsidRPr="00105349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7A9E9C68" w14:textId="308BBE0D" w:rsidR="00D806D5" w:rsidRPr="00105349" w:rsidRDefault="00105349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  <w:tc>
          <w:tcPr>
            <w:tcW w:w="133" w:type="pct"/>
          </w:tcPr>
          <w:p w14:paraId="31E33087" w14:textId="77777777" w:rsidR="00D806D5" w:rsidRPr="00105349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73C97080" w14:textId="110EE338" w:rsidR="00D806D5" w:rsidRPr="00105349" w:rsidRDefault="00105349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133" w:type="pct"/>
          </w:tcPr>
          <w:p w14:paraId="11EDC6F4" w14:textId="77777777" w:rsidR="00D806D5" w:rsidRPr="00105349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9F63A35" w14:textId="517E6BDC" w:rsidR="00D806D5" w:rsidRPr="00105349" w:rsidRDefault="00105349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133" w:type="pct"/>
          </w:tcPr>
          <w:p w14:paraId="2623EC9B" w14:textId="77777777" w:rsidR="00D806D5" w:rsidRPr="00105349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4B38B89F" w14:textId="45881FD2" w:rsidR="00D806D5" w:rsidRPr="00105349" w:rsidRDefault="00105349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133" w:type="pct"/>
          </w:tcPr>
          <w:p w14:paraId="5A0F7C15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1F18270B" w14:textId="5BB53667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33" w:type="pct"/>
          </w:tcPr>
          <w:p w14:paraId="7C9E9CAC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BED5DDB" w14:textId="04E21F61" w:rsidR="00D806D5" w:rsidRPr="00105349" w:rsidRDefault="00105349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404</w:t>
            </w:r>
          </w:p>
        </w:tc>
      </w:tr>
      <w:tr w:rsidR="00D806D5" w:rsidRPr="00105349" w14:paraId="5E37314B" w14:textId="77777777" w:rsidTr="00280CA7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21CB6B68" w14:textId="77777777" w:rsidR="00D806D5" w:rsidRPr="00105349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E42A6F" w14:textId="496B0D6B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133" w:type="pct"/>
          </w:tcPr>
          <w:p w14:paraId="333C99E6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E8E186" w14:textId="1E822AAC" w:rsidR="00D806D5" w:rsidRPr="00105349" w:rsidRDefault="00105349" w:rsidP="00D806D5">
            <w:pPr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769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33" w:type="pct"/>
          </w:tcPr>
          <w:p w14:paraId="1F20AAC6" w14:textId="77777777" w:rsidR="00D806D5" w:rsidRPr="00105349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442048" w14:textId="0593081E" w:rsidR="00D806D5" w:rsidRPr="00105349" w:rsidRDefault="00105349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881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133" w:type="pct"/>
          </w:tcPr>
          <w:p w14:paraId="27974665" w14:textId="77777777" w:rsidR="00D806D5" w:rsidRPr="00105349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745B2B" w14:textId="128D1013" w:rsidR="00D806D5" w:rsidRPr="00105349" w:rsidRDefault="00105349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019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33" w:type="pct"/>
          </w:tcPr>
          <w:p w14:paraId="17DA6F98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F7CE25" w14:textId="2EFAB637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133" w:type="pct"/>
          </w:tcPr>
          <w:p w14:paraId="0AAC3690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B5F2FB" w14:textId="14F33AFA" w:rsidR="00D806D5" w:rsidRPr="00105349" w:rsidRDefault="00105349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788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</w:tr>
      <w:tr w:rsidR="00D806D5" w:rsidRPr="00105349" w14:paraId="6FD1CF83" w14:textId="77777777" w:rsidTr="00280CA7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066AE73C" w14:textId="77777777" w:rsidR="00D806D5" w:rsidRPr="00105349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5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35AC3B" w14:textId="3B352BD0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133" w:type="pct"/>
          </w:tcPr>
          <w:p w14:paraId="7C1D3F8D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1C088D" w14:textId="5C9DB14F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286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  <w:tc>
          <w:tcPr>
            <w:tcW w:w="133" w:type="pct"/>
          </w:tcPr>
          <w:p w14:paraId="1380B44F" w14:textId="77777777" w:rsidR="00D806D5" w:rsidRPr="00105349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91FF2F" w14:textId="6654044E" w:rsidR="00D806D5" w:rsidRPr="00105349" w:rsidRDefault="00105349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133" w:type="pct"/>
          </w:tcPr>
          <w:p w14:paraId="3AF788AA" w14:textId="77777777" w:rsidR="00D806D5" w:rsidRPr="00105349" w:rsidRDefault="00D806D5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tcBorders>
              <w:top w:val="single" w:sz="4" w:space="0" w:color="000000"/>
            </w:tcBorders>
            <w:vAlign w:val="bottom"/>
          </w:tcPr>
          <w:p w14:paraId="4542AC63" w14:textId="752AD613" w:rsidR="00D806D5" w:rsidRPr="00105349" w:rsidRDefault="00105349" w:rsidP="00D806D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133" w:type="pct"/>
          </w:tcPr>
          <w:p w14:paraId="29DC2882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0AD532" w14:textId="4CCB07B5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33" w:type="pct"/>
          </w:tcPr>
          <w:p w14:paraId="00A1D46E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5F3DC7" w14:textId="0F86BC91" w:rsidR="00D806D5" w:rsidRPr="00105349" w:rsidRDefault="00105349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186</w:t>
            </w:r>
          </w:p>
        </w:tc>
      </w:tr>
      <w:tr w:rsidR="00D806D5" w:rsidRPr="00105349" w14:paraId="6AAAF3E9" w14:textId="77777777" w:rsidTr="00280CA7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5F12C02F" w14:textId="77777777" w:rsidR="00D806D5" w:rsidRPr="00105349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6D63C4FB" w14:textId="77777777" w:rsidR="00D806D5" w:rsidRPr="00105349" w:rsidRDefault="00D806D5" w:rsidP="00D806D5">
            <w:pPr>
              <w:ind w:right="5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2788BF54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420D3F4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3A701AB2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9BCFD72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6253F5FF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vAlign w:val="bottom"/>
          </w:tcPr>
          <w:p w14:paraId="4A1133F1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11028B81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AE9D5F" w14:textId="0041DE8F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133" w:type="pct"/>
          </w:tcPr>
          <w:p w14:paraId="2AD80042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8EA70A" w14:textId="42F50C0D" w:rsidR="00D806D5" w:rsidRPr="00105349" w:rsidRDefault="00105349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</w:tr>
      <w:tr w:rsidR="00D806D5" w:rsidRPr="00105349" w14:paraId="4DFA823D" w14:textId="77777777" w:rsidTr="00280CA7">
        <w:trPr>
          <w:trHeight w:val="170"/>
        </w:trPr>
        <w:tc>
          <w:tcPr>
            <w:tcW w:w="1467" w:type="pct"/>
            <w:shd w:val="clear" w:color="auto" w:fill="auto"/>
            <w:vAlign w:val="bottom"/>
          </w:tcPr>
          <w:p w14:paraId="3B5C2436" w14:textId="77777777" w:rsidR="00D806D5" w:rsidRPr="00105349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58E5FB0A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09DC9D28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6F85B7EF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77EE32B3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81BE601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31537A46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6A8694F6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80D90C9" w14:textId="77777777" w:rsidR="00D806D5" w:rsidRPr="00105349" w:rsidRDefault="00D806D5" w:rsidP="00D806D5">
            <w:pPr>
              <w:ind w:right="-58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784CAE" w14:textId="3929468D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503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133" w:type="pct"/>
          </w:tcPr>
          <w:p w14:paraId="61228AFF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3B4609" w14:textId="7F6DC21A" w:rsidR="00D806D5" w:rsidRPr="00105349" w:rsidRDefault="00105349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912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</w:tr>
      <w:tr w:rsidR="00D806D5" w:rsidRPr="00105349" w14:paraId="40176453" w14:textId="77777777" w:rsidTr="00280CA7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1E633621" w14:textId="77777777" w:rsidR="00D806D5" w:rsidRPr="00105349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5F204CE7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75332D9B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7697E88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3527FE8D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5A5D2437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2432646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25203288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5F3F62D9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1DBFF7B3" w14:textId="5CEE9363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  <w:tc>
          <w:tcPr>
            <w:tcW w:w="133" w:type="pct"/>
          </w:tcPr>
          <w:p w14:paraId="688E51D6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6E66758" w14:textId="5B67FC54" w:rsidR="00D806D5" w:rsidRPr="00105349" w:rsidRDefault="00105349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586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235</w:t>
            </w:r>
          </w:p>
        </w:tc>
      </w:tr>
      <w:tr w:rsidR="00D806D5" w:rsidRPr="00105349" w14:paraId="17F50697" w14:textId="77777777" w:rsidTr="00280CA7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5C709752" w14:textId="77777777" w:rsidR="00D806D5" w:rsidRPr="00105349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666A1674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0EEC4F0A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1AA0DF84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28AB9D3A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5ABB7E7B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65F0084D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447B6716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D2E8D29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0DEA3364" w14:textId="496F2C4C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133" w:type="pct"/>
          </w:tcPr>
          <w:p w14:paraId="6CC24078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3301DD2" w14:textId="26C4CB6C" w:rsidR="00D806D5" w:rsidRPr="00105349" w:rsidRDefault="00105349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</w:tr>
      <w:tr w:rsidR="00D806D5" w:rsidRPr="00105349" w14:paraId="09E746A3" w14:textId="77777777" w:rsidTr="00280CA7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2E0A87BA" w14:textId="77777777" w:rsidR="00D806D5" w:rsidRPr="00105349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6505BF3D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28866ABE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7B9BDDC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3BB57BA9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3C55DAF6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4BDDDAB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42EDBBD8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354C1553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42DAF269" w14:textId="4A569DB8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607</w:t>
            </w:r>
          </w:p>
        </w:tc>
        <w:tc>
          <w:tcPr>
            <w:tcW w:w="133" w:type="pct"/>
          </w:tcPr>
          <w:p w14:paraId="64927724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1F1877A" w14:textId="17232D3F" w:rsidR="00D806D5" w:rsidRPr="00105349" w:rsidRDefault="00105349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</w:tr>
      <w:tr w:rsidR="00D806D5" w:rsidRPr="00105349" w14:paraId="309A5408" w14:textId="77777777" w:rsidTr="00280CA7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088DA399" w14:textId="77777777" w:rsidR="00D806D5" w:rsidRPr="00105349" w:rsidRDefault="00D806D5" w:rsidP="00D806D5">
            <w:pPr>
              <w:ind w:right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3CC9E9E4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291EAA58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1879B5A2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1039BC28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11F3F5C5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572832A0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3C2AF679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573E4B55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DCF1BF" w14:textId="74ADC3EA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133" w:type="pct"/>
          </w:tcPr>
          <w:p w14:paraId="3632D526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27E573" w14:textId="0053B2EC" w:rsidR="00D806D5" w:rsidRPr="00105349" w:rsidRDefault="00105349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839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</w:tr>
      <w:tr w:rsidR="00D806D5" w:rsidRPr="00105349" w14:paraId="5E5E147F" w14:textId="77777777" w:rsidTr="00280CA7">
        <w:trPr>
          <w:trHeight w:val="144"/>
        </w:trPr>
        <w:tc>
          <w:tcPr>
            <w:tcW w:w="1467" w:type="pct"/>
          </w:tcPr>
          <w:p w14:paraId="2B9675EC" w14:textId="77777777" w:rsidR="00D806D5" w:rsidRPr="00105349" w:rsidRDefault="00D806D5" w:rsidP="00D806D5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452" w:type="pct"/>
          </w:tcPr>
          <w:p w14:paraId="4636AF5B" w14:textId="77777777" w:rsidR="00D806D5" w:rsidRPr="00105349" w:rsidRDefault="00D806D5" w:rsidP="00D806D5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3AF220FB" w14:textId="77777777" w:rsidR="00D806D5" w:rsidRPr="00105349" w:rsidRDefault="00D806D5" w:rsidP="00D806D5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500" w:type="pct"/>
          </w:tcPr>
          <w:p w14:paraId="75E81EBD" w14:textId="77777777" w:rsidR="00D806D5" w:rsidRPr="00105349" w:rsidRDefault="00D806D5" w:rsidP="00D806D5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64F02587" w14:textId="77777777" w:rsidR="00D806D5" w:rsidRPr="00105349" w:rsidRDefault="00D806D5" w:rsidP="00D806D5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420" w:type="pct"/>
          </w:tcPr>
          <w:p w14:paraId="6BDCA965" w14:textId="77777777" w:rsidR="00D806D5" w:rsidRPr="00105349" w:rsidRDefault="00D806D5" w:rsidP="00D806D5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0B5B837A" w14:textId="77777777" w:rsidR="00D806D5" w:rsidRPr="00105349" w:rsidRDefault="00D806D5" w:rsidP="00D806D5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474" w:type="pct"/>
          </w:tcPr>
          <w:p w14:paraId="50CF957E" w14:textId="77777777" w:rsidR="00D806D5" w:rsidRPr="00105349" w:rsidRDefault="00D806D5" w:rsidP="00D806D5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46A6E920" w14:textId="77777777" w:rsidR="00D806D5" w:rsidRPr="00105349" w:rsidRDefault="00D806D5" w:rsidP="00D806D5">
            <w:pPr>
              <w:ind w:right="-58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4A4F1D" w14:textId="449932A8" w:rsidR="00D806D5" w:rsidRPr="00105349" w:rsidRDefault="00105349" w:rsidP="00D806D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  <w:tc>
          <w:tcPr>
            <w:tcW w:w="133" w:type="pct"/>
          </w:tcPr>
          <w:p w14:paraId="19C9C0E3" w14:textId="77777777" w:rsidR="00D806D5" w:rsidRPr="00105349" w:rsidRDefault="00D806D5" w:rsidP="00D806D5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98487" w14:textId="6395AFD8" w:rsidR="00D806D5" w:rsidRPr="00105349" w:rsidRDefault="00105349" w:rsidP="00D806D5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="00D806D5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</w:tr>
    </w:tbl>
    <w:p w14:paraId="5B8849D0" w14:textId="77777777" w:rsidR="00636CF0" w:rsidRPr="00105349" w:rsidRDefault="00636CF0" w:rsidP="00636CF0">
      <w:pPr>
        <w:tabs>
          <w:tab w:val="left" w:pos="2032"/>
        </w:tabs>
        <w:rPr>
          <w:rFonts w:asciiTheme="majorBidi" w:hAnsiTheme="majorBidi" w:cstheme="majorBidi"/>
          <w:sz w:val="8"/>
          <w:szCs w:val="8"/>
        </w:rPr>
      </w:pPr>
    </w:p>
    <w:p w14:paraId="78E8FE9E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5BD9C0DE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3A1D7DD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01EAA48B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08E40F32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tbl>
      <w:tblPr>
        <w:tblW w:w="4649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004"/>
        <w:gridCol w:w="1233"/>
        <w:gridCol w:w="363"/>
        <w:gridCol w:w="1364"/>
        <w:gridCol w:w="363"/>
        <w:gridCol w:w="1146"/>
        <w:gridCol w:w="363"/>
        <w:gridCol w:w="1293"/>
        <w:gridCol w:w="363"/>
        <w:gridCol w:w="1313"/>
        <w:gridCol w:w="363"/>
        <w:gridCol w:w="1476"/>
      </w:tblGrid>
      <w:tr w:rsidR="00587587" w:rsidRPr="00105349" w14:paraId="1D9A75F3" w14:textId="77777777" w:rsidTr="00280CA7">
        <w:trPr>
          <w:trHeight w:val="144"/>
        </w:trPr>
        <w:tc>
          <w:tcPr>
            <w:tcW w:w="1467" w:type="pct"/>
          </w:tcPr>
          <w:p w14:paraId="1A23B5FF" w14:textId="77777777" w:rsidR="00587587" w:rsidRPr="00105349" w:rsidRDefault="00587587" w:rsidP="00280CA7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6709B6A6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7AB0F54A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  <w:cs/>
              </w:rPr>
            </w:pPr>
          </w:p>
        </w:tc>
        <w:tc>
          <w:tcPr>
            <w:tcW w:w="500" w:type="pct"/>
          </w:tcPr>
          <w:p w14:paraId="71BF02CE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47DB7A78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  <w:cs/>
              </w:rPr>
            </w:pPr>
          </w:p>
        </w:tc>
        <w:tc>
          <w:tcPr>
            <w:tcW w:w="420" w:type="pct"/>
          </w:tcPr>
          <w:p w14:paraId="49F61B25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017C3436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14EB9FF6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2E645784" w14:textId="77777777" w:rsidR="00587587" w:rsidRPr="00105349" w:rsidRDefault="00587587" w:rsidP="00280CA7">
            <w:pPr>
              <w:ind w:right="-58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5A7E3C4E" w14:textId="77777777" w:rsidR="00587587" w:rsidRPr="00105349" w:rsidRDefault="00587587" w:rsidP="00280CA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37DC5A42" w14:textId="7F30346A" w:rsidR="00587587" w:rsidRPr="00105349" w:rsidRDefault="00105349" w:rsidP="00280CA7">
            <w:pPr>
              <w:ind w:right="-8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87587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87587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" w:type="pct"/>
          </w:tcPr>
          <w:p w14:paraId="1B7F76F0" w14:textId="77777777" w:rsidR="00587587" w:rsidRPr="00105349" w:rsidRDefault="00587587" w:rsidP="00280CA7">
            <w:pPr>
              <w:jc w:val="center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4028A51" w14:textId="77777777" w:rsidR="00587587" w:rsidRPr="00105349" w:rsidRDefault="00587587" w:rsidP="00280CA7">
            <w:pPr>
              <w:ind w:right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7080F095" w14:textId="03835B06" w:rsidR="00587587" w:rsidRPr="00105349" w:rsidRDefault="00105349" w:rsidP="00280CA7">
            <w:pPr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87587" w:rsidRPr="001053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053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587587" w:rsidRPr="00105349" w14:paraId="569611CD" w14:textId="77777777" w:rsidTr="00280CA7">
        <w:trPr>
          <w:trHeight w:val="144"/>
        </w:trPr>
        <w:tc>
          <w:tcPr>
            <w:tcW w:w="1467" w:type="pct"/>
          </w:tcPr>
          <w:p w14:paraId="49AB9B75" w14:textId="77777777" w:rsidR="00587587" w:rsidRPr="00105349" w:rsidRDefault="00587587" w:rsidP="00280CA7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452" w:type="pct"/>
          </w:tcPr>
          <w:p w14:paraId="5777A979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24AD7C39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500" w:type="pct"/>
          </w:tcPr>
          <w:p w14:paraId="2E835473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7F4B8D06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420" w:type="pct"/>
          </w:tcPr>
          <w:p w14:paraId="106E29CD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6D465272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474" w:type="pct"/>
          </w:tcPr>
          <w:p w14:paraId="3DD5C95D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4D9AC8A1" w14:textId="77777777" w:rsidR="00587587" w:rsidRPr="00105349" w:rsidRDefault="00587587" w:rsidP="00280CA7">
            <w:pPr>
              <w:ind w:right="-58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460FAC25" w14:textId="74C0452B" w:rsidR="00587587" w:rsidRPr="00105349" w:rsidRDefault="00105349" w:rsidP="00280CA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DE7ED8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545774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636</w:t>
            </w:r>
          </w:p>
        </w:tc>
        <w:tc>
          <w:tcPr>
            <w:tcW w:w="133" w:type="pct"/>
          </w:tcPr>
          <w:p w14:paraId="624BD13E" w14:textId="77777777" w:rsidR="00587587" w:rsidRPr="00105349" w:rsidRDefault="00587587" w:rsidP="00280CA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11A73482" w14:textId="524D8A52" w:rsidR="00587587" w:rsidRPr="00105349" w:rsidRDefault="00105349" w:rsidP="00280CA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587587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587587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</w:tr>
      <w:tr w:rsidR="00587587" w:rsidRPr="00105349" w14:paraId="76EE9D62" w14:textId="77777777" w:rsidTr="00280CA7">
        <w:trPr>
          <w:trHeight w:val="144"/>
        </w:trPr>
        <w:tc>
          <w:tcPr>
            <w:tcW w:w="1467" w:type="pct"/>
          </w:tcPr>
          <w:p w14:paraId="5635D69D" w14:textId="77777777" w:rsidR="00587587" w:rsidRPr="00105349" w:rsidRDefault="00587587" w:rsidP="00280CA7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452" w:type="pct"/>
          </w:tcPr>
          <w:p w14:paraId="6A772983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788076AE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500" w:type="pct"/>
          </w:tcPr>
          <w:p w14:paraId="7355E738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419452D8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420" w:type="pct"/>
          </w:tcPr>
          <w:p w14:paraId="723AF9EA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5B9270DB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474" w:type="pct"/>
          </w:tcPr>
          <w:p w14:paraId="1C005C4D" w14:textId="77777777" w:rsidR="00587587" w:rsidRPr="00105349" w:rsidRDefault="00587587" w:rsidP="00280CA7">
            <w:pPr>
              <w:ind w:right="744"/>
              <w:rPr>
                <w:rFonts w:asciiTheme="majorBidi" w:hAnsiTheme="majorBidi" w:cstheme="majorBidi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54E1A82C" w14:textId="77777777" w:rsidR="00587587" w:rsidRPr="00105349" w:rsidRDefault="00587587" w:rsidP="00280CA7">
            <w:pPr>
              <w:ind w:right="-58"/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6FFD94A5" w14:textId="6DD84B20" w:rsidR="00587587" w:rsidRPr="00105349" w:rsidRDefault="00105349" w:rsidP="00280CA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545774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044</w:t>
            </w:r>
            <w:r w:rsidR="00545774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133" w:type="pct"/>
          </w:tcPr>
          <w:p w14:paraId="6E3C7706" w14:textId="77777777" w:rsidR="00587587" w:rsidRPr="00105349" w:rsidRDefault="00587587" w:rsidP="00280CA7">
            <w:pPr>
              <w:jc w:val="right"/>
              <w:rPr>
                <w:rFonts w:asciiTheme="majorBidi" w:hAnsiTheme="majorBidi" w:cstheme="majorBidi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0AF0F67" w14:textId="70AA1A55" w:rsidR="00587587" w:rsidRPr="00105349" w:rsidRDefault="00105349" w:rsidP="00280CA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5349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="00587587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018</w:t>
            </w:r>
            <w:r w:rsidR="00587587" w:rsidRPr="001053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05349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</w:tr>
    </w:tbl>
    <w:p w14:paraId="7BC17ACC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B2BD071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3EB17D9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0E40727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1A0E4335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C25A10B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8D2B6F8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48D9241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0A66838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00EA4E2B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F7D4F55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7B62C10D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6CEA675D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42542C07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0CAD91F7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617C61E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DC152FF" w14:textId="77777777" w:rsidR="00587587" w:rsidRPr="00105349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63AA5FA6" w14:textId="7D21F0E7" w:rsidR="00587587" w:rsidRPr="00105349" w:rsidRDefault="00587587" w:rsidP="00587587">
      <w:pPr>
        <w:tabs>
          <w:tab w:val="left" w:pos="1417"/>
        </w:tabs>
        <w:rPr>
          <w:rFonts w:asciiTheme="majorBidi" w:hAnsiTheme="majorBidi" w:cstheme="majorBidi"/>
          <w:sz w:val="8"/>
          <w:szCs w:val="8"/>
        </w:rPr>
      </w:pPr>
      <w:r w:rsidRPr="00105349">
        <w:rPr>
          <w:rFonts w:asciiTheme="majorBidi" w:hAnsiTheme="majorBidi" w:cstheme="majorBidi"/>
          <w:sz w:val="8"/>
          <w:szCs w:val="8"/>
          <w:cs/>
        </w:rPr>
        <w:tab/>
      </w:r>
    </w:p>
    <w:p w14:paraId="2F75EACA" w14:textId="1A24496F" w:rsidR="00587587" w:rsidRPr="00105349" w:rsidRDefault="00587587" w:rsidP="00587587">
      <w:pPr>
        <w:tabs>
          <w:tab w:val="left" w:pos="1417"/>
        </w:tabs>
        <w:rPr>
          <w:rFonts w:asciiTheme="majorBidi" w:hAnsiTheme="majorBidi" w:cstheme="majorBidi"/>
          <w:sz w:val="8"/>
          <w:szCs w:val="8"/>
          <w:cs/>
        </w:rPr>
        <w:sectPr w:rsidR="00587587" w:rsidRPr="00105349" w:rsidSect="008F0EF2">
          <w:pgSz w:w="16834" w:h="11909" w:orient="landscape" w:code="9"/>
          <w:pgMar w:top="1440" w:right="1440" w:bottom="1224" w:left="720" w:header="619" w:footer="259" w:gutter="0"/>
          <w:cols w:space="720"/>
          <w:noEndnote/>
          <w:docGrid w:linePitch="435"/>
        </w:sectPr>
      </w:pPr>
      <w:r w:rsidRPr="00105349">
        <w:rPr>
          <w:rFonts w:asciiTheme="majorBidi" w:hAnsiTheme="majorBidi" w:cstheme="majorBidi"/>
          <w:sz w:val="8"/>
          <w:szCs w:val="8"/>
          <w:cs/>
        </w:rPr>
        <w:tab/>
      </w:r>
    </w:p>
    <w:p w14:paraId="59BD1F0C" w14:textId="7CF64B4B" w:rsidR="00997C05" w:rsidRPr="00105349" w:rsidRDefault="00050803" w:rsidP="00997C05">
      <w:pPr>
        <w:ind w:left="540" w:right="-25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lastRenderedPageBreak/>
        <w:t>ในระหว่างงวดสามเดือนสิ้นสุดวันที่</w:t>
      </w:r>
      <w:r w:rsidR="00F90873"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="008F33B2" w:rsidRPr="00105349">
        <w:rPr>
          <w:rFonts w:asciiTheme="majorBidi" w:hAnsiTheme="majorBidi" w:cstheme="majorBidi"/>
          <w:spacing w:val="-4"/>
        </w:rPr>
        <w:t xml:space="preserve"> </w:t>
      </w:r>
      <w:r w:rsidR="008F33B2"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Pr="00105349">
        <w:rPr>
          <w:rFonts w:asciiTheme="majorBidi" w:hAnsiTheme="majorBidi" w:cstheme="majorBidi"/>
          <w:spacing w:val="-4"/>
          <w:cs/>
        </w:rPr>
        <w:t xml:space="preserve"> กลุ่มบริษัทมีการเปลี่ยนแปลงโครงสร้างภายในกลุ่มบริษัท ซึ่งทำให้ส่วนงานที่รายงานเปลี่ยนแปลงไป โดยมีการเปลี่ยนส่วนงานบริการด้วยตนเองและบริการโดยผู้เชี่ยวชาญ เป็นส่วนงานแพลตฟอร์มการขายและการตลาดดิจิทัล และแพลตฟอร์มการจองโรงแรม โดยกลุ่มบริษัทได้มีการปรับข้อมูลย้อนหลังในงวดสามเ</w:t>
      </w:r>
      <w:r w:rsidR="002618DF" w:rsidRPr="00105349">
        <w:rPr>
          <w:rFonts w:asciiTheme="majorBidi" w:hAnsiTheme="majorBidi" w:cstheme="majorBidi"/>
          <w:spacing w:val="-4"/>
          <w:cs/>
        </w:rPr>
        <w:t>ดือน</w:t>
      </w:r>
      <w:r w:rsidRPr="00105349">
        <w:rPr>
          <w:rFonts w:asciiTheme="majorBidi" w:hAnsiTheme="majorBidi" w:cstheme="majorBidi"/>
          <w:spacing w:val="-4"/>
          <w:cs/>
        </w:rPr>
        <w:t>สิ้นสุดวันที่</w:t>
      </w:r>
      <w:r w:rsidR="00F90873"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="008F33B2" w:rsidRPr="00105349">
        <w:rPr>
          <w:rFonts w:asciiTheme="majorBidi" w:hAnsiTheme="majorBidi" w:cstheme="majorBidi"/>
          <w:spacing w:val="-4"/>
        </w:rPr>
        <w:t xml:space="preserve"> </w:t>
      </w:r>
      <w:r w:rsidR="008F33B2"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4"/>
        </w:rPr>
        <w:t>2566</w:t>
      </w:r>
      <w:r w:rsidRPr="00105349">
        <w:rPr>
          <w:rFonts w:asciiTheme="majorBidi" w:hAnsiTheme="majorBidi" w:cstheme="majorBidi"/>
          <w:spacing w:val="-4"/>
          <w:cs/>
        </w:rPr>
        <w:t xml:space="preserve"> เพื่อให้สอดคล้องกับการแสดงรายการในงบการเงินรวมงวดปัจจุบัน  การเปลี่ยนแปลงดังกล่าวส่งผลต่อรายได้จากการให้บริการและต้นทุนการให้บริการของส่วนงานดังต่อไปนี้</w:t>
      </w:r>
    </w:p>
    <w:p w14:paraId="475CFD21" w14:textId="35AB30CA" w:rsidR="00050803" w:rsidRPr="00105349" w:rsidRDefault="00050803" w:rsidP="00997C05">
      <w:pPr>
        <w:spacing w:before="12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 xml:space="preserve">รายได้จากการให้บริการของส่วนงานบริการด้วยตนเองเปลี่ยนไปเป็นรายได้จากการให้บริการของส่วนงานแพลตฟอร์มการขายและการตลาดดิจิทัล และส่วนงานแพลตฟอร์มการจองโรงแรม จำนวน </w:t>
      </w:r>
      <w:r w:rsidR="00105349" w:rsidRPr="00105349">
        <w:rPr>
          <w:rFonts w:asciiTheme="majorBidi" w:hAnsiTheme="majorBidi" w:cstheme="majorBidi"/>
          <w:spacing w:val="-4"/>
        </w:rPr>
        <w:t>12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859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487</w:t>
      </w:r>
      <w:r w:rsidR="007A5FC2" w:rsidRPr="00105349">
        <w:rPr>
          <w:rFonts w:asciiTheme="majorBidi" w:hAnsiTheme="majorBidi" w:cstheme="majorBidi"/>
          <w:spacing w:val="-4"/>
          <w:cs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 xml:space="preserve">บาท และ </w:t>
      </w:r>
      <w:r w:rsidR="00105349" w:rsidRPr="00105349">
        <w:rPr>
          <w:rFonts w:asciiTheme="majorBidi" w:hAnsiTheme="majorBidi" w:cstheme="majorBidi"/>
          <w:spacing w:val="-4"/>
        </w:rPr>
        <w:t>5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162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827</w:t>
      </w:r>
      <w:r w:rsidRPr="00105349">
        <w:rPr>
          <w:rFonts w:asciiTheme="majorBidi" w:hAnsiTheme="majorBidi" w:cstheme="majorBidi"/>
          <w:spacing w:val="-4"/>
          <w:cs/>
        </w:rPr>
        <w:t xml:space="preserve"> บาท ตามลำดับ</w:t>
      </w:r>
    </w:p>
    <w:p w14:paraId="5567B8CC" w14:textId="2F5B944F" w:rsidR="00050803" w:rsidRPr="00105349" w:rsidRDefault="00050803" w:rsidP="00997C05">
      <w:pPr>
        <w:spacing w:before="12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>รายได้จากการให้บริการของส่วนงานบริการโดยผู้เชี่ยวชาญเปลี่ยนไปเป็นรายได้จาก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="00F90873"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27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120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386</w:t>
      </w:r>
      <w:r w:rsidR="00F90873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บาท และ</w:t>
      </w:r>
      <w:r w:rsidR="00F90873"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466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565</w:t>
      </w:r>
      <w:r w:rsidR="00F90873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บาท ตามลำดับ</w:t>
      </w:r>
    </w:p>
    <w:p w14:paraId="072953D6" w14:textId="52D235E9" w:rsidR="00050803" w:rsidRPr="00105349" w:rsidRDefault="00050803" w:rsidP="00997C05">
      <w:pPr>
        <w:spacing w:before="12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>ต้นทุนการให้บริการของส่วนงานบริการด้วยตนเองเปลี่ยนไปเป็นต้นทุน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="00F90873"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5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552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612</w:t>
      </w:r>
      <w:r w:rsidR="000139BE" w:rsidRPr="00105349">
        <w:rPr>
          <w:rFonts w:asciiTheme="majorBidi" w:hAnsiTheme="majorBidi" w:cstheme="majorBidi"/>
          <w:spacing w:val="-4"/>
          <w:cs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บาท และ</w:t>
      </w:r>
      <w:r w:rsidR="00F90873"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1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446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048</w:t>
      </w:r>
      <w:r w:rsidR="000139BE" w:rsidRPr="00105349">
        <w:rPr>
          <w:rFonts w:asciiTheme="majorBidi" w:hAnsiTheme="majorBidi" w:cstheme="majorBidi"/>
          <w:spacing w:val="-4"/>
          <w:cs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บาท ตามลำดับ</w:t>
      </w:r>
    </w:p>
    <w:p w14:paraId="5781F788" w14:textId="33FC08DB" w:rsidR="00050803" w:rsidRPr="00105349" w:rsidRDefault="00050803" w:rsidP="00997C05">
      <w:pPr>
        <w:spacing w:before="12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>ต้นทุนการให้บริการของส่วนงานบริการโดยผู้เชี่ยวชาญเปลี่ยนไปเป็นต้นทุน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="00F90873"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8</w:t>
      </w:r>
      <w:r w:rsidR="005F67ED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451</w:t>
      </w:r>
      <w:r w:rsidR="005F67ED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151</w:t>
      </w:r>
      <w:r w:rsidR="000139BE" w:rsidRPr="00105349">
        <w:rPr>
          <w:rFonts w:asciiTheme="majorBidi" w:hAnsiTheme="majorBidi" w:cstheme="majorBidi"/>
          <w:spacing w:val="-4"/>
          <w:cs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บาท และ</w:t>
      </w:r>
      <w:r w:rsidR="00F90873"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94</w:t>
      </w:r>
      <w:r w:rsidR="005F67ED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503</w:t>
      </w:r>
      <w:r w:rsidR="000139BE" w:rsidRPr="00105349">
        <w:rPr>
          <w:rFonts w:asciiTheme="majorBidi" w:hAnsiTheme="majorBidi" w:cstheme="majorBidi"/>
          <w:spacing w:val="-4"/>
          <w:cs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บาท ตามลำดับที่ได้รายงานไว้</w:t>
      </w:r>
    </w:p>
    <w:p w14:paraId="339DB7B1" w14:textId="2A0682A8" w:rsidR="008F33B2" w:rsidRPr="00105349" w:rsidRDefault="008F33B2" w:rsidP="00BC1BC0">
      <w:pPr>
        <w:spacing w:before="24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>ในระหว่างงวดหกเดือนสิ้นสุดวันที่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4"/>
        </w:rPr>
        <w:t>2567</w:t>
      </w:r>
      <w:r w:rsidRPr="00105349">
        <w:rPr>
          <w:rFonts w:asciiTheme="majorBidi" w:hAnsiTheme="majorBidi" w:cstheme="majorBidi"/>
          <w:spacing w:val="-4"/>
          <w:cs/>
        </w:rPr>
        <w:t xml:space="preserve"> กลุ่มบริษัทมีการเปลี่ยนแปลงโครงสร้างภายในกลุ่มบริษัท ซึ่งทำให้ส่วนงานที่รายงานเปลี่ยนแปลงไป โดยมีการเปลี่ยนส่วนงานบริการด้วยตนเองและบริการโดยผู้เชี่ยวชาญ เป็นส่วนงานแพลตฟอร์มการขายและการตลาดดิจิทัล และแพลตฟอร์มการจองโรงแรม โดยกลุ่มบริษัทได้มีการปรับข้อมูลย้อนหลังในงวดหกเดือนสิ้นสุดวันที่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30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105349" w:rsidRPr="00105349">
        <w:rPr>
          <w:rFonts w:asciiTheme="majorBidi" w:hAnsiTheme="majorBidi" w:cstheme="majorBidi"/>
          <w:spacing w:val="-4"/>
        </w:rPr>
        <w:t>2566</w:t>
      </w:r>
      <w:r w:rsidRPr="00105349">
        <w:rPr>
          <w:rFonts w:asciiTheme="majorBidi" w:hAnsiTheme="majorBidi" w:cstheme="majorBidi"/>
          <w:spacing w:val="-4"/>
          <w:cs/>
        </w:rPr>
        <w:t xml:space="preserve"> เพื่อให้สอดคล้องกับการแสดงรายการในงบการเงินรวมงวดปัจจุบัน  การเปลี่ยนแปลงดังกล่าวส่งผลต่อรายได้จากการให้บริการและต้นทุนการให้บริการของส่วนงานดังต่อไปนี้</w:t>
      </w:r>
    </w:p>
    <w:p w14:paraId="449CBDEB" w14:textId="1DBCD7C5" w:rsidR="008F33B2" w:rsidRPr="00105349" w:rsidRDefault="008F33B2" w:rsidP="00BC1BC0">
      <w:pPr>
        <w:spacing w:before="24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 xml:space="preserve">รายได้จากการให้บริการของส่วนงานบริการด้วยตนเองเปลี่ยนไปเป็นรายได้จากการให้บริการของส่วนงานแพลตฟอร์มการขายและการตลาดดิจิทัล และส่วนงานแพลตฟอร์มการจองโรงแรม จำนวน </w:t>
      </w:r>
      <w:r w:rsidR="00105349" w:rsidRPr="00105349">
        <w:rPr>
          <w:rFonts w:asciiTheme="majorBidi" w:hAnsiTheme="majorBidi" w:cstheme="majorBidi"/>
          <w:spacing w:val="-4"/>
        </w:rPr>
        <w:t>25</w:t>
      </w:r>
      <w:r w:rsidR="004329D5" w:rsidRPr="00105349">
        <w:rPr>
          <w:rFonts w:asciiTheme="majorBidi" w:hAnsiTheme="majorBidi" w:cstheme="majorBidi"/>
          <w:spacing w:val="-4"/>
          <w:cs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150</w:t>
      </w:r>
      <w:r w:rsidR="004329D5" w:rsidRPr="00105349">
        <w:rPr>
          <w:rFonts w:asciiTheme="majorBidi" w:hAnsiTheme="majorBidi" w:cstheme="majorBidi"/>
          <w:spacing w:val="-4"/>
          <w:cs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159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 xml:space="preserve">บาท และ </w:t>
      </w:r>
      <w:r w:rsidR="00105349" w:rsidRPr="00105349">
        <w:rPr>
          <w:rFonts w:asciiTheme="majorBidi" w:hAnsiTheme="majorBidi" w:cstheme="majorBidi"/>
          <w:spacing w:val="-4"/>
        </w:rPr>
        <w:t>10</w:t>
      </w:r>
      <w:r w:rsidR="004329D5" w:rsidRPr="00105349">
        <w:rPr>
          <w:rFonts w:asciiTheme="majorBidi" w:hAnsiTheme="majorBidi" w:cstheme="majorBidi"/>
          <w:spacing w:val="-4"/>
          <w:cs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816</w:t>
      </w:r>
      <w:r w:rsidR="004329D5" w:rsidRPr="00105349">
        <w:rPr>
          <w:rFonts w:asciiTheme="majorBidi" w:hAnsiTheme="majorBidi" w:cstheme="majorBidi"/>
          <w:spacing w:val="-4"/>
          <w:cs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772</w:t>
      </w:r>
      <w:r w:rsidRPr="00105349">
        <w:rPr>
          <w:rFonts w:asciiTheme="majorBidi" w:hAnsiTheme="majorBidi" w:cstheme="majorBidi"/>
          <w:spacing w:val="-4"/>
          <w:cs/>
        </w:rPr>
        <w:t xml:space="preserve"> บาท ตามลำดับ</w:t>
      </w:r>
    </w:p>
    <w:p w14:paraId="5BD3220E" w14:textId="3EB8522D" w:rsidR="00BC1BC0" w:rsidRPr="00105349" w:rsidRDefault="008F33B2" w:rsidP="00BC1BC0">
      <w:pPr>
        <w:spacing w:before="240"/>
        <w:ind w:left="547" w:right="-29"/>
        <w:jc w:val="thaiDistribute"/>
        <w:rPr>
          <w:rFonts w:asciiTheme="majorBidi" w:hAnsiTheme="majorBidi" w:cstheme="majorBidi"/>
          <w:spacing w:val="-4"/>
          <w:cs/>
        </w:rPr>
      </w:pPr>
      <w:r w:rsidRPr="00105349">
        <w:rPr>
          <w:rFonts w:asciiTheme="majorBidi" w:hAnsiTheme="majorBidi" w:cstheme="majorBidi"/>
          <w:spacing w:val="-4"/>
          <w:cs/>
        </w:rPr>
        <w:t>รายได้จากการให้บริการของส่วนงานบริการโดยผู้เชี่ยวชาญเปลี่ยนไปเป็นรายได้จาก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="004329D5"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53</w:t>
      </w:r>
      <w:r w:rsidR="004329D5" w:rsidRPr="00105349">
        <w:rPr>
          <w:rFonts w:asciiTheme="majorBidi" w:hAnsiTheme="majorBidi" w:cstheme="majorBidi"/>
          <w:spacing w:val="-4"/>
          <w:cs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905</w:t>
      </w:r>
      <w:r w:rsidR="004329D5" w:rsidRPr="00105349">
        <w:rPr>
          <w:rFonts w:asciiTheme="majorBidi" w:hAnsiTheme="majorBidi" w:cstheme="majorBidi"/>
          <w:spacing w:val="-4"/>
          <w:cs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821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บาท และ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596</w:t>
      </w:r>
      <w:r w:rsidR="004329D5" w:rsidRPr="00105349">
        <w:rPr>
          <w:rFonts w:asciiTheme="majorBidi" w:hAnsiTheme="majorBidi" w:cstheme="majorBidi"/>
          <w:spacing w:val="-4"/>
          <w:cs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652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>บาท ตามลำดับ</w:t>
      </w:r>
      <w:r w:rsidR="00BC1BC0" w:rsidRPr="00105349">
        <w:rPr>
          <w:rFonts w:asciiTheme="majorBidi" w:hAnsiTheme="majorBidi" w:cstheme="majorBidi"/>
          <w:spacing w:val="-4"/>
          <w:cs/>
        </w:rPr>
        <w:br w:type="page"/>
      </w:r>
    </w:p>
    <w:p w14:paraId="375CDEC8" w14:textId="172C785E" w:rsidR="008F33B2" w:rsidRPr="00105349" w:rsidRDefault="008F33B2" w:rsidP="008F33B2">
      <w:pPr>
        <w:spacing w:before="12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lastRenderedPageBreak/>
        <w:t>ต้นทุนการให้บริการของส่วนงานบริการด้วยตนเองเปลี่ยนไปเป็นต้นทุน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11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190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640</w:t>
      </w:r>
      <w:r w:rsidRPr="00105349">
        <w:rPr>
          <w:rFonts w:asciiTheme="majorBidi" w:hAnsiTheme="majorBidi" w:cstheme="majorBidi"/>
          <w:spacing w:val="-4"/>
          <w:cs/>
        </w:rPr>
        <w:t xml:space="preserve"> บาท และ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2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829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858</w:t>
      </w:r>
      <w:r w:rsidRPr="00105349">
        <w:rPr>
          <w:rFonts w:asciiTheme="majorBidi" w:hAnsiTheme="majorBidi" w:cstheme="majorBidi"/>
          <w:spacing w:val="-4"/>
          <w:cs/>
        </w:rPr>
        <w:t xml:space="preserve"> บาท ตามลำดับ</w:t>
      </w:r>
    </w:p>
    <w:p w14:paraId="23BA0D52" w14:textId="7B1B7599" w:rsidR="008F33B2" w:rsidRPr="00105349" w:rsidRDefault="008F33B2" w:rsidP="008F33B2">
      <w:pPr>
        <w:spacing w:before="120"/>
        <w:ind w:left="547" w:right="-29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>ต้นทุนการให้บริการของส่วนงานบริการโดยผู้เชี่ยวชาญเปลี่ยนไปเป็นต้นทุน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16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578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460</w:t>
      </w:r>
      <w:r w:rsidRPr="00105349">
        <w:rPr>
          <w:rFonts w:asciiTheme="majorBidi" w:hAnsiTheme="majorBidi" w:cstheme="majorBidi"/>
          <w:spacing w:val="-4"/>
          <w:cs/>
        </w:rPr>
        <w:t xml:space="preserve"> บาท และ</w:t>
      </w:r>
      <w:r w:rsidRPr="00105349">
        <w:rPr>
          <w:rFonts w:asciiTheme="majorBidi" w:hAnsiTheme="majorBidi" w:cstheme="majorBidi"/>
          <w:spacing w:val="-4"/>
        </w:rPr>
        <w:t xml:space="preserve"> </w:t>
      </w:r>
      <w:r w:rsidR="00105349" w:rsidRPr="00105349">
        <w:rPr>
          <w:rFonts w:asciiTheme="majorBidi" w:hAnsiTheme="majorBidi" w:cstheme="majorBidi"/>
          <w:spacing w:val="-4"/>
        </w:rPr>
        <w:t>189</w:t>
      </w:r>
      <w:r w:rsidR="00892314" w:rsidRPr="00105349">
        <w:rPr>
          <w:rFonts w:asciiTheme="majorBidi" w:hAnsiTheme="majorBidi" w:cstheme="majorBidi"/>
          <w:spacing w:val="-4"/>
        </w:rPr>
        <w:t>,</w:t>
      </w:r>
      <w:r w:rsidR="00105349" w:rsidRPr="00105349">
        <w:rPr>
          <w:rFonts w:asciiTheme="majorBidi" w:hAnsiTheme="majorBidi" w:cstheme="majorBidi"/>
          <w:spacing w:val="-4"/>
        </w:rPr>
        <w:t>260</w:t>
      </w:r>
      <w:r w:rsidRPr="00105349">
        <w:rPr>
          <w:rFonts w:asciiTheme="majorBidi" w:hAnsiTheme="majorBidi" w:cstheme="majorBidi"/>
          <w:spacing w:val="-4"/>
          <w:cs/>
        </w:rPr>
        <w:t xml:space="preserve"> บาท ตามลำดับที่ได้รายงานไว้</w:t>
      </w:r>
    </w:p>
    <w:p w14:paraId="3001FE7D" w14:textId="77777777" w:rsidR="00CD7EE7" w:rsidRPr="00105349" w:rsidRDefault="00CD7EE7" w:rsidP="00997C05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t>การกำหนดมูลค่ายุติธรรม</w:t>
      </w:r>
    </w:p>
    <w:p w14:paraId="578CD255" w14:textId="77777777" w:rsidR="00CD7EE7" w:rsidRPr="00105349" w:rsidRDefault="00CD7EE7" w:rsidP="00E92594">
      <w:pPr>
        <w:tabs>
          <w:tab w:val="left" w:pos="360"/>
          <w:tab w:val="left" w:pos="990"/>
        </w:tabs>
        <w:ind w:left="547"/>
        <w:jc w:val="thaiDistribute"/>
        <w:rPr>
          <w:rFonts w:asciiTheme="majorBidi" w:hAnsiTheme="majorBidi" w:cstheme="majorBidi"/>
          <w:spacing w:val="-4"/>
        </w:rPr>
      </w:pPr>
      <w:r w:rsidRPr="00105349">
        <w:rPr>
          <w:rFonts w:asciiTheme="majorBidi" w:hAnsiTheme="majorBidi" w:cstheme="majorBidi"/>
          <w:spacing w:val="-4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105349">
        <w:rPr>
          <w:rFonts w:asciiTheme="majorBidi" w:hAnsiTheme="majorBidi" w:cstheme="majorBidi"/>
          <w:spacing w:val="-6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105349">
        <w:rPr>
          <w:rFonts w:asciiTheme="majorBidi" w:hAnsiTheme="majorBidi" w:cstheme="majorBidi"/>
          <w:spacing w:val="-4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506DE750" w14:textId="77777777" w:rsidR="00A8142F" w:rsidRPr="00105349" w:rsidRDefault="00CD7EE7" w:rsidP="000900F7">
      <w:pPr>
        <w:tabs>
          <w:tab w:val="left" w:pos="360"/>
          <w:tab w:val="left" w:pos="990"/>
        </w:tabs>
        <w:spacing w:before="120"/>
        <w:ind w:left="547"/>
        <w:jc w:val="thaiDistribute"/>
        <w:rPr>
          <w:rFonts w:asciiTheme="majorBidi" w:hAnsiTheme="majorBidi" w:cstheme="majorBidi"/>
        </w:rPr>
      </w:pPr>
      <w:r w:rsidRPr="00105349">
        <w:rPr>
          <w:rFonts w:asciiTheme="majorBidi" w:hAnsiTheme="majorBidi" w:cstheme="majorBidi"/>
          <w:cs/>
        </w:rPr>
        <w:t xml:space="preserve">วิธีการที่กลุ่มบริษัทใช้ในการประมาณมูลค่าของสินทรัพย์และหนี้สินทางการเงิน </w:t>
      </w:r>
    </w:p>
    <w:p w14:paraId="6E3C103C" w14:textId="4D22EFA0" w:rsidR="00A2275D" w:rsidRPr="00105349" w:rsidRDefault="004E2C17" w:rsidP="008F33B2">
      <w:pPr>
        <w:tabs>
          <w:tab w:val="left" w:pos="360"/>
          <w:tab w:val="left" w:pos="990"/>
        </w:tabs>
        <w:spacing w:before="120"/>
        <w:ind w:left="540"/>
        <w:jc w:val="thaiDistribute"/>
        <w:rPr>
          <w:rFonts w:asciiTheme="majorBidi" w:hAnsiTheme="majorBidi" w:cstheme="majorBidi"/>
          <w:spacing w:val="-4"/>
          <w:cs/>
        </w:rPr>
      </w:pPr>
      <w:r w:rsidRPr="00105349">
        <w:rPr>
          <w:rFonts w:asciiTheme="majorBidi" w:hAnsiTheme="majorBidi" w:cstheme="majorBidi"/>
          <w:spacing w:val="-4"/>
          <w:cs/>
        </w:rPr>
        <w:t>สินทรัพย์</w:t>
      </w:r>
      <w:r w:rsidR="001C7440" w:rsidRPr="00105349">
        <w:rPr>
          <w:rFonts w:asciiTheme="majorBidi" w:hAnsiTheme="majorBidi" w:cstheme="majorBidi"/>
          <w:spacing w:val="-4"/>
          <w:cs/>
        </w:rPr>
        <w:t>และหนี้สิน</w:t>
      </w:r>
      <w:r w:rsidRPr="00105349">
        <w:rPr>
          <w:rFonts w:asciiTheme="majorBidi" w:hAnsiTheme="majorBidi" w:cstheme="majorBidi"/>
          <w:spacing w:val="-4"/>
          <w:cs/>
        </w:rPr>
        <w:t>ทางการเงินของกลุ่มบริษัท ประกอบด้วย เงินสดและรายการเทียบเท่าเงินสด</w:t>
      </w:r>
      <w:r w:rsidR="00770735" w:rsidRPr="00105349">
        <w:rPr>
          <w:rFonts w:asciiTheme="majorBidi" w:hAnsiTheme="majorBidi" w:cstheme="majorBidi"/>
          <w:spacing w:val="-4"/>
        </w:rPr>
        <w:br/>
      </w:r>
      <w:r w:rsidRPr="00105349">
        <w:rPr>
          <w:rFonts w:asciiTheme="majorBidi" w:hAnsiTheme="majorBidi" w:cstheme="majorBidi"/>
          <w:spacing w:val="-4"/>
          <w:cs/>
        </w:rPr>
        <w:t>ลูกหนี้การค้าและลูกหนี้หมุนเวียนอื่น สินทรัพย์ทางการเงินหมุนเวียนอื่น สินทรัพย์ทางการเงิน</w:t>
      </w:r>
      <w:r w:rsidR="0045423F" w:rsidRPr="00105349">
        <w:rPr>
          <w:rFonts w:asciiTheme="majorBidi" w:hAnsiTheme="majorBidi" w:cstheme="majorBidi"/>
          <w:spacing w:val="-4"/>
          <w:cs/>
        </w:rPr>
        <w:br/>
      </w:r>
      <w:r w:rsidRPr="00105349">
        <w:rPr>
          <w:rFonts w:asciiTheme="majorBidi" w:hAnsiTheme="majorBidi" w:cstheme="majorBidi"/>
          <w:spacing w:val="-4"/>
          <w:cs/>
        </w:rPr>
        <w:t>ไม</w:t>
      </w:r>
      <w:r w:rsidR="007C55D9" w:rsidRPr="00105349">
        <w:rPr>
          <w:rFonts w:asciiTheme="majorBidi" w:hAnsiTheme="majorBidi" w:cstheme="majorBidi"/>
          <w:spacing w:val="-4"/>
          <w:cs/>
        </w:rPr>
        <w:t>่</w:t>
      </w:r>
      <w:r w:rsidRPr="00105349">
        <w:rPr>
          <w:rFonts w:asciiTheme="majorBidi" w:hAnsiTheme="majorBidi" w:cstheme="majorBidi"/>
          <w:spacing w:val="-4"/>
          <w:cs/>
        </w:rPr>
        <w:t>หมุนเวียนอื่น</w:t>
      </w:r>
      <w:r w:rsidR="0023573D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 xml:space="preserve">เจ้าหนี้การค้าและเจ้าหนี้หมุนเวียนอื่น </w:t>
      </w:r>
      <w:r w:rsidR="00AC5B5B" w:rsidRPr="00105349">
        <w:rPr>
          <w:rFonts w:asciiTheme="majorBidi" w:hAnsiTheme="majorBidi" w:cstheme="majorBidi"/>
          <w:spacing w:val="-4"/>
          <w:cs/>
        </w:rPr>
        <w:t>ส่วนของหนี้สินตามสัญญาเช่าที่ถึงกำหนดชำระภายในหนึ่งปี</w:t>
      </w:r>
      <w:r w:rsidR="00C36428" w:rsidRPr="00105349">
        <w:rPr>
          <w:rFonts w:asciiTheme="majorBidi" w:hAnsiTheme="majorBidi" w:cstheme="majorBidi"/>
          <w:spacing w:val="-4"/>
        </w:rPr>
        <w:t xml:space="preserve"> </w:t>
      </w:r>
      <w:r w:rsidRPr="00105349">
        <w:rPr>
          <w:rFonts w:asciiTheme="majorBidi" w:hAnsiTheme="majorBidi" w:cstheme="majorBidi"/>
          <w:spacing w:val="-4"/>
          <w:cs/>
        </w:rPr>
        <w:t xml:space="preserve">ภาษีเงินได้นิติบุคคลค้างจ่าย </w:t>
      </w:r>
      <w:r w:rsidR="006A277F" w:rsidRPr="00105349">
        <w:rPr>
          <w:rFonts w:asciiTheme="majorBidi" w:hAnsiTheme="majorBidi" w:cstheme="majorBidi"/>
          <w:spacing w:val="-4"/>
          <w:cs/>
        </w:rPr>
        <w:t>และหนี้สินตามสัญญาเช่า</w:t>
      </w:r>
    </w:p>
    <w:p w14:paraId="39C5F10A" w14:textId="05D267B2" w:rsidR="00232477" w:rsidRPr="00105349" w:rsidRDefault="0084203A" w:rsidP="00987C36">
      <w:pPr>
        <w:spacing w:before="240"/>
        <w:ind w:left="547" w:right="29"/>
        <w:jc w:val="thaiDistribute"/>
        <w:rPr>
          <w:rFonts w:asciiTheme="majorBidi" w:hAnsiTheme="majorBidi" w:cstheme="majorBidi"/>
          <w:cs/>
        </w:rPr>
      </w:pPr>
      <w:r w:rsidRPr="00105349">
        <w:rPr>
          <w:rFonts w:asciiTheme="majorBidi" w:hAnsiTheme="majorBidi" w:cstheme="majorBidi"/>
          <w:cs/>
        </w:rPr>
        <w:t>เนื่องจากสินทรัพย์และหนี้สินทางการเงินดังกล่าวของกลุ่มบริษัทจัดอยู่ในประเภทระยะสั้นหรือ</w:t>
      </w:r>
      <w:r w:rsidR="00770735" w:rsidRPr="00105349">
        <w:rPr>
          <w:rFonts w:asciiTheme="majorBidi" w:hAnsiTheme="majorBidi" w:cstheme="majorBidi"/>
        </w:rPr>
        <w:br/>
      </w:r>
      <w:r w:rsidRPr="00105349">
        <w:rPr>
          <w:rFonts w:asciiTheme="majorBidi" w:hAnsiTheme="majorBidi" w:cstheme="majorBidi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ด้วยวิธีคิดลดกระแสเงินสดซึ่งมีมูลค่าใกล้เคียงกับมูลค่าตามบัญชีที่</w:t>
      </w:r>
      <w:r w:rsidR="00770735" w:rsidRPr="00105349">
        <w:rPr>
          <w:rFonts w:asciiTheme="majorBidi" w:hAnsiTheme="majorBidi" w:cstheme="majorBidi"/>
        </w:rPr>
        <w:br/>
      </w:r>
      <w:r w:rsidRPr="00105349">
        <w:rPr>
          <w:rFonts w:asciiTheme="majorBidi" w:hAnsiTheme="majorBidi" w:cstheme="majorBidi"/>
          <w:cs/>
        </w:rPr>
        <w:t>แสดงในงบแสดงฐานะการเงิน</w:t>
      </w:r>
      <w:r w:rsidR="0063055C" w:rsidRPr="00105349">
        <w:rPr>
          <w:rFonts w:asciiTheme="majorBidi" w:hAnsiTheme="majorBidi" w:cstheme="majorBidi"/>
          <w:cs/>
        </w:rPr>
        <w:t xml:space="preserve">โดยการวัดมูลค่ายุติธรรมได้จัดลำดับชั้นเป็นระดับที่ </w:t>
      </w:r>
      <w:r w:rsidR="00105349" w:rsidRPr="00105349">
        <w:rPr>
          <w:rFonts w:asciiTheme="majorBidi" w:hAnsiTheme="majorBidi" w:cstheme="majorBidi"/>
        </w:rPr>
        <w:t>3</w:t>
      </w:r>
      <w:r w:rsidR="0063055C" w:rsidRPr="00105349">
        <w:rPr>
          <w:rFonts w:asciiTheme="majorBidi" w:hAnsiTheme="majorBidi" w:cstheme="majorBidi"/>
          <w:cs/>
        </w:rPr>
        <w:t xml:space="preserve"> ซึ่งเป็นข้อมูลที่ไม่สามารถสังเกตได้สำหรับสินทรัพย์นั้นหรือหนี้สินนั้น</w:t>
      </w:r>
    </w:p>
    <w:p w14:paraId="79BCD563" w14:textId="77777777" w:rsidR="004F693A" w:rsidRPr="00105349" w:rsidRDefault="004E4A28" w:rsidP="00E73326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105349">
        <w:rPr>
          <w:rFonts w:asciiTheme="majorBidi" w:hAnsiTheme="majorBidi" w:cstheme="majorBidi"/>
          <w:b/>
          <w:bCs/>
          <w:cs/>
        </w:rPr>
        <w:t>การอนุมัติข้อมูลทางการเงินระหว่างกาล</w:t>
      </w:r>
    </w:p>
    <w:p w14:paraId="5C531F1D" w14:textId="13386724" w:rsidR="00E615C2" w:rsidRPr="00105349" w:rsidRDefault="004E4A28" w:rsidP="00E92594">
      <w:pPr>
        <w:tabs>
          <w:tab w:val="left" w:pos="360"/>
          <w:tab w:val="left" w:pos="990"/>
        </w:tabs>
        <w:ind w:left="547" w:right="-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5349">
        <w:rPr>
          <w:rFonts w:asciiTheme="majorBidi" w:hAnsiTheme="majorBidi" w:cstheme="majorBidi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ข้อมูลทางการเงินระหว่างกาลนี้ได้รับการอนุมัติให้ออกโดยคณะกรรมการของบริษัทเมื่อวันที่ </w:t>
      </w:r>
      <w:r w:rsidR="000732B9" w:rsidRPr="00105349">
        <w:rPr>
          <w:rFonts w:asciiTheme="majorBidi" w:hAnsiTheme="majorBidi" w:cstheme="majorBidi"/>
        </w:rPr>
        <w:br/>
      </w:r>
      <w:r w:rsidR="00105349" w:rsidRPr="00105349">
        <w:rPr>
          <w:rFonts w:asciiTheme="majorBidi" w:hAnsiTheme="majorBidi" w:cstheme="majorBidi"/>
          <w:spacing w:val="-10"/>
        </w:rPr>
        <w:t>7</w:t>
      </w:r>
      <w:r w:rsidR="00AA0A2F" w:rsidRPr="00105349">
        <w:rPr>
          <w:rFonts w:asciiTheme="majorBidi" w:hAnsiTheme="majorBidi" w:cstheme="majorBidi"/>
          <w:spacing w:val="-10"/>
        </w:rPr>
        <w:t xml:space="preserve"> </w:t>
      </w:r>
      <w:r w:rsidR="008F33B2" w:rsidRPr="00105349">
        <w:rPr>
          <w:rFonts w:asciiTheme="majorBidi" w:hAnsiTheme="majorBidi" w:cstheme="majorBidi"/>
          <w:spacing w:val="-10"/>
          <w:cs/>
        </w:rPr>
        <w:t xml:space="preserve">สิงหาคม </w:t>
      </w:r>
      <w:r w:rsidR="00105349" w:rsidRPr="00105349">
        <w:rPr>
          <w:rFonts w:asciiTheme="majorBidi" w:hAnsiTheme="majorBidi" w:cstheme="majorBidi"/>
          <w:spacing w:val="-10"/>
        </w:rPr>
        <w:t>2567</w:t>
      </w:r>
    </w:p>
    <w:sectPr w:rsidR="00E615C2" w:rsidRPr="00105349" w:rsidSect="008F0EF2">
      <w:pgSz w:w="11909" w:h="16834" w:code="9"/>
      <w:pgMar w:top="1440" w:right="1224" w:bottom="720" w:left="1440" w:header="619" w:footer="259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47121" w14:textId="77777777" w:rsidR="00432A30" w:rsidRDefault="00432A30" w:rsidP="003A646B">
      <w:r>
        <w:separator/>
      </w:r>
    </w:p>
  </w:endnote>
  <w:endnote w:type="continuationSeparator" w:id="0">
    <w:p w14:paraId="66A180E8" w14:textId="77777777" w:rsidR="00432A30" w:rsidRDefault="00432A30" w:rsidP="003A646B">
      <w:r>
        <w:continuationSeparator/>
      </w:r>
    </w:p>
  </w:endnote>
  <w:endnote w:type="continuationNotice" w:id="1">
    <w:p w14:paraId="60021BB2" w14:textId="77777777" w:rsidR="00432A30" w:rsidRDefault="00432A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5B98" w14:textId="2ADB4BF7" w:rsidR="00297A77" w:rsidRPr="00CB3B93" w:rsidRDefault="00297A77" w:rsidP="00CB3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10E6E" w14:textId="77777777" w:rsidR="00432A30" w:rsidRDefault="00432A30" w:rsidP="003A646B">
      <w:r>
        <w:separator/>
      </w:r>
    </w:p>
  </w:footnote>
  <w:footnote w:type="continuationSeparator" w:id="0">
    <w:p w14:paraId="10A3FE5B" w14:textId="77777777" w:rsidR="00432A30" w:rsidRDefault="00432A30" w:rsidP="003A646B">
      <w:r>
        <w:continuationSeparator/>
      </w:r>
    </w:p>
  </w:footnote>
  <w:footnote w:type="continuationNotice" w:id="1">
    <w:p w14:paraId="053A1D5B" w14:textId="77777777" w:rsidR="00432A30" w:rsidRDefault="00432A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6ACF" w14:textId="5B82AE8F" w:rsidR="00BC1BC0" w:rsidRPr="00BC1BC0" w:rsidRDefault="00BC1BC0" w:rsidP="00BC1BC0">
    <w:pPr>
      <w:pStyle w:val="Header"/>
      <w:jc w:val="center"/>
      <w:rPr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964C" w14:textId="553B967F" w:rsidR="00297A77" w:rsidRPr="00737430" w:rsidRDefault="00297A77" w:rsidP="002952AB">
    <w:pPr>
      <w:tabs>
        <w:tab w:val="center" w:pos="4680"/>
        <w:tab w:val="right" w:pos="9360"/>
      </w:tabs>
      <w:jc w:val="center"/>
      <w:rPr>
        <w:rFonts w:ascii="Angsana New" w:hAnsi="Angsana New" w:cs="Angsana New"/>
        <w:b/>
        <w:bCs/>
        <w:lang w:eastAsia="x-none"/>
      </w:rPr>
    </w:pPr>
  </w:p>
  <w:p w14:paraId="63E2AF29" w14:textId="77777777" w:rsidR="00297A77" w:rsidRPr="005575F2" w:rsidRDefault="00297A77" w:rsidP="005575F2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5575F2">
      <w:rPr>
        <w:rFonts w:ascii="Times New Roman" w:hAnsi="Times New Roman" w:cs="Times New Roman"/>
        <w:sz w:val="24"/>
        <w:szCs w:val="24"/>
        <w:cs/>
      </w:rPr>
      <w:t xml:space="preserve">- </w:t>
    </w:r>
    <w:r w:rsidRPr="005575F2">
      <w:rPr>
        <w:rFonts w:ascii="Times New Roman" w:hAnsi="Times New Roman" w:cs="Times New Roman"/>
        <w:sz w:val="24"/>
        <w:szCs w:val="24"/>
      </w:rPr>
      <w:fldChar w:fldCharType="begin"/>
    </w:r>
    <w:r w:rsidRPr="005575F2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</w:rPr>
      <w:fldChar w:fldCharType="separate"/>
    </w:r>
    <w:r w:rsidRPr="005575F2">
      <w:rPr>
        <w:rFonts w:ascii="Times New Roman" w:hAnsi="Times New Roman" w:cs="Times New Roman"/>
        <w:noProof/>
        <w:sz w:val="24"/>
        <w:szCs w:val="24"/>
      </w:rPr>
      <w:t>2</w:t>
    </w:r>
    <w:r w:rsidRPr="005575F2">
      <w:rPr>
        <w:rFonts w:ascii="Times New Roman" w:hAnsi="Times New Roman" w:cs="Times New Roman"/>
        <w:noProof/>
        <w:sz w:val="24"/>
        <w:szCs w:val="24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</w:rPr>
      <w:t xml:space="preserve"> -</w:t>
    </w:r>
  </w:p>
  <w:p w14:paraId="0A6691AA" w14:textId="77777777" w:rsidR="00297A77" w:rsidRPr="003A00D8" w:rsidRDefault="00297A77" w:rsidP="005575F2">
    <w:pPr>
      <w:pStyle w:val="Header"/>
      <w:jc w:val="center"/>
      <w:rPr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15D1" w14:textId="7F8539EE" w:rsidR="00297A77" w:rsidRPr="00737430" w:rsidRDefault="00297A77" w:rsidP="00306659">
    <w:pPr>
      <w:tabs>
        <w:tab w:val="right" w:pos="9360"/>
      </w:tabs>
      <w:jc w:val="center"/>
      <w:rPr>
        <w:rFonts w:ascii="Angsana New" w:hAnsi="Angsana New" w:cs="Angsana New"/>
        <w:b/>
        <w:bCs/>
        <w:lang w:eastAsia="x-none"/>
      </w:rPr>
    </w:pPr>
  </w:p>
  <w:p w14:paraId="52B8AD25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4"/>
        <w:szCs w:val="24"/>
        <w:lang w:val="x-none" w:eastAsia="x-none"/>
      </w:rPr>
    </w:pPr>
    <w:r w:rsidRPr="005575F2">
      <w:rPr>
        <w:rFonts w:ascii="Times New Roman" w:hAnsi="Times New Roman" w:cs="Times New Roman"/>
        <w:sz w:val="24"/>
        <w:szCs w:val="24"/>
        <w:cs/>
        <w:lang w:val="x-none" w:eastAsia="x-none"/>
      </w:rPr>
      <w:t xml:space="preserve">- </w: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begin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separate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t>7</w:t>
    </w:r>
    <w:r w:rsidRPr="005575F2">
      <w:rPr>
        <w:rFonts w:ascii="Times New Roman" w:hAnsi="Times New Roman" w:cs="Times New Roman"/>
        <w:noProof/>
        <w:sz w:val="24"/>
        <w:szCs w:val="24"/>
        <w:lang w:val="x-none" w:eastAsia="x-none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  <w:lang w:val="x-none" w:eastAsia="x-none"/>
      </w:rPr>
      <w:t xml:space="preserve"> -</w:t>
    </w:r>
  </w:p>
  <w:p w14:paraId="11D74374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25DC" w14:textId="5A501AFF" w:rsidR="00297A77" w:rsidRPr="00737430" w:rsidRDefault="00297A77" w:rsidP="00BC1BC0">
    <w:pPr>
      <w:tabs>
        <w:tab w:val="right" w:pos="9360"/>
      </w:tabs>
      <w:jc w:val="center"/>
      <w:rPr>
        <w:rFonts w:ascii="Angsana New" w:hAnsi="Angsana New" w:cs="Angsana New"/>
        <w:b/>
        <w:bCs/>
        <w:lang w:eastAsia="x-none"/>
      </w:rPr>
    </w:pPr>
  </w:p>
  <w:p w14:paraId="70F350FF" w14:textId="77777777" w:rsidR="00297A77" w:rsidRPr="00A43D25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1"/>
        <w:szCs w:val="21"/>
        <w:lang w:val="x-none" w:eastAsia="x-none"/>
      </w:rPr>
    </w:pPr>
    <w:r w:rsidRPr="00A43D25">
      <w:rPr>
        <w:rFonts w:ascii="Times New Roman" w:hAnsi="Times New Roman" w:cs="Times New Roman"/>
        <w:sz w:val="21"/>
        <w:szCs w:val="21"/>
        <w:cs/>
        <w:lang w:val="x-none" w:eastAsia="x-none"/>
      </w:rPr>
      <w:t xml:space="preserve">- </w: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begin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instrText xml:space="preserve"> PAGE   \* MERGEFORMAT </w:instrTex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separate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t>7</w:t>
    </w:r>
    <w:r w:rsidRPr="00A43D25">
      <w:rPr>
        <w:rFonts w:ascii="Times New Roman" w:hAnsi="Times New Roman" w:cs="Times New Roman"/>
        <w:noProof/>
        <w:sz w:val="21"/>
        <w:szCs w:val="21"/>
        <w:lang w:val="x-none" w:eastAsia="x-none"/>
      </w:rPr>
      <w:fldChar w:fldCharType="end"/>
    </w:r>
    <w:r w:rsidRPr="00A43D25">
      <w:rPr>
        <w:rFonts w:ascii="Times New Roman" w:hAnsi="Times New Roman" w:cs="Times New Roman"/>
        <w:noProof/>
        <w:sz w:val="21"/>
        <w:szCs w:val="21"/>
        <w:cs/>
        <w:lang w:val="x-none" w:eastAsia="x-none"/>
      </w:rPr>
      <w:t xml:space="preserve"> -</w:t>
    </w:r>
  </w:p>
  <w:p w14:paraId="41772BF1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E53BD"/>
    <w:multiLevelType w:val="multilevel"/>
    <w:tmpl w:val="CBF4D6B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97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740C68"/>
    <w:multiLevelType w:val="hybridMultilevel"/>
    <w:tmpl w:val="A718E16C"/>
    <w:lvl w:ilvl="0" w:tplc="6E10E71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180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F4AA4"/>
    <w:multiLevelType w:val="hybridMultilevel"/>
    <w:tmpl w:val="9D3EFE02"/>
    <w:lvl w:ilvl="0" w:tplc="E438CADA">
      <w:start w:val="2"/>
      <w:numFmt w:val="bullet"/>
      <w:lvlText w:val="-"/>
      <w:lvlJc w:val="left"/>
      <w:pPr>
        <w:ind w:left="1404" w:hanging="1044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64DC0"/>
    <w:multiLevelType w:val="hybridMultilevel"/>
    <w:tmpl w:val="05B09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F8E6F1F"/>
    <w:multiLevelType w:val="hybridMultilevel"/>
    <w:tmpl w:val="5BFE915A"/>
    <w:lvl w:ilvl="0" w:tplc="407A0B00">
      <w:numFmt w:val="bullet"/>
      <w:lvlText w:val="-"/>
      <w:lvlJc w:val="left"/>
      <w:pPr>
        <w:ind w:left="54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48E3654C"/>
    <w:multiLevelType w:val="hybridMultilevel"/>
    <w:tmpl w:val="1144BF6E"/>
    <w:lvl w:ilvl="0" w:tplc="C79AFA12">
      <w:start w:val="18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CAB6E2E"/>
    <w:multiLevelType w:val="hybridMultilevel"/>
    <w:tmpl w:val="694E5578"/>
    <w:lvl w:ilvl="0" w:tplc="587C178A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9" w15:restartNumberingAfterBreak="0">
    <w:nsid w:val="5D1C339B"/>
    <w:multiLevelType w:val="hybridMultilevel"/>
    <w:tmpl w:val="30545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806FB"/>
    <w:multiLevelType w:val="hybridMultilevel"/>
    <w:tmpl w:val="A718E16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B44BA"/>
    <w:multiLevelType w:val="hybridMultilevel"/>
    <w:tmpl w:val="1982D9F0"/>
    <w:lvl w:ilvl="0" w:tplc="715C32A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C000C1C"/>
    <w:multiLevelType w:val="hybridMultilevel"/>
    <w:tmpl w:val="8EA01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B7632"/>
    <w:multiLevelType w:val="hybridMultilevel"/>
    <w:tmpl w:val="3B72E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97420"/>
    <w:multiLevelType w:val="hybridMultilevel"/>
    <w:tmpl w:val="DAFEE6CC"/>
    <w:lvl w:ilvl="0" w:tplc="2384F956"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823832">
    <w:abstractNumId w:val="0"/>
  </w:num>
  <w:num w:numId="2" w16cid:durableId="428434694">
    <w:abstractNumId w:val="7"/>
  </w:num>
  <w:num w:numId="3" w16cid:durableId="1942300847">
    <w:abstractNumId w:val="2"/>
  </w:num>
  <w:num w:numId="4" w16cid:durableId="2075853368">
    <w:abstractNumId w:val="11"/>
  </w:num>
  <w:num w:numId="5" w16cid:durableId="14468487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6101996">
    <w:abstractNumId w:val="1"/>
  </w:num>
  <w:num w:numId="7" w16cid:durableId="842429251">
    <w:abstractNumId w:val="3"/>
  </w:num>
  <w:num w:numId="8" w16cid:durableId="569265640">
    <w:abstractNumId w:val="9"/>
  </w:num>
  <w:num w:numId="9" w16cid:durableId="289090543">
    <w:abstractNumId w:val="14"/>
  </w:num>
  <w:num w:numId="10" w16cid:durableId="716515892">
    <w:abstractNumId w:val="8"/>
  </w:num>
  <w:num w:numId="11" w16cid:durableId="1190994158">
    <w:abstractNumId w:val="6"/>
  </w:num>
  <w:num w:numId="12" w16cid:durableId="1998341117">
    <w:abstractNumId w:val="10"/>
  </w:num>
  <w:num w:numId="13" w16cid:durableId="161167933">
    <w:abstractNumId w:val="12"/>
  </w:num>
  <w:num w:numId="14" w16cid:durableId="130946439">
    <w:abstractNumId w:val="4"/>
  </w:num>
  <w:num w:numId="15" w16cid:durableId="239025413">
    <w:abstractNumId w:val="13"/>
  </w:num>
  <w:num w:numId="16" w16cid:durableId="978798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DC3"/>
    <w:rsid w:val="0000138E"/>
    <w:rsid w:val="00001439"/>
    <w:rsid w:val="00001C46"/>
    <w:rsid w:val="00001DA4"/>
    <w:rsid w:val="00002201"/>
    <w:rsid w:val="00002343"/>
    <w:rsid w:val="00002456"/>
    <w:rsid w:val="000026DE"/>
    <w:rsid w:val="000030F4"/>
    <w:rsid w:val="000031DD"/>
    <w:rsid w:val="000038B0"/>
    <w:rsid w:val="000047C1"/>
    <w:rsid w:val="00004AFC"/>
    <w:rsid w:val="00005135"/>
    <w:rsid w:val="000054A1"/>
    <w:rsid w:val="0000561F"/>
    <w:rsid w:val="00005758"/>
    <w:rsid w:val="00005E28"/>
    <w:rsid w:val="00006315"/>
    <w:rsid w:val="000064C4"/>
    <w:rsid w:val="00006636"/>
    <w:rsid w:val="00006838"/>
    <w:rsid w:val="000069DC"/>
    <w:rsid w:val="00006A62"/>
    <w:rsid w:val="00007A1B"/>
    <w:rsid w:val="00007B55"/>
    <w:rsid w:val="00007BD3"/>
    <w:rsid w:val="00010398"/>
    <w:rsid w:val="000106C1"/>
    <w:rsid w:val="000107AA"/>
    <w:rsid w:val="0001087E"/>
    <w:rsid w:val="00010B95"/>
    <w:rsid w:val="00010CE9"/>
    <w:rsid w:val="00010FCE"/>
    <w:rsid w:val="0001109A"/>
    <w:rsid w:val="000115B2"/>
    <w:rsid w:val="000116C0"/>
    <w:rsid w:val="00011876"/>
    <w:rsid w:val="00011B0C"/>
    <w:rsid w:val="00011E49"/>
    <w:rsid w:val="00011FA0"/>
    <w:rsid w:val="0001237D"/>
    <w:rsid w:val="0001263B"/>
    <w:rsid w:val="00012BD0"/>
    <w:rsid w:val="0001347F"/>
    <w:rsid w:val="000135E3"/>
    <w:rsid w:val="000139BE"/>
    <w:rsid w:val="00013F25"/>
    <w:rsid w:val="000141A3"/>
    <w:rsid w:val="000144AE"/>
    <w:rsid w:val="0001498C"/>
    <w:rsid w:val="00014B01"/>
    <w:rsid w:val="00014B85"/>
    <w:rsid w:val="00014E0E"/>
    <w:rsid w:val="00014FE7"/>
    <w:rsid w:val="00015021"/>
    <w:rsid w:val="0001512E"/>
    <w:rsid w:val="000151CE"/>
    <w:rsid w:val="000154DD"/>
    <w:rsid w:val="00015570"/>
    <w:rsid w:val="00015FDB"/>
    <w:rsid w:val="000163CA"/>
    <w:rsid w:val="0001642A"/>
    <w:rsid w:val="0001652F"/>
    <w:rsid w:val="00016591"/>
    <w:rsid w:val="00016F0C"/>
    <w:rsid w:val="000175D3"/>
    <w:rsid w:val="000176EC"/>
    <w:rsid w:val="00017741"/>
    <w:rsid w:val="000177EA"/>
    <w:rsid w:val="00020683"/>
    <w:rsid w:val="000206E2"/>
    <w:rsid w:val="000208AD"/>
    <w:rsid w:val="00020E1C"/>
    <w:rsid w:val="00021415"/>
    <w:rsid w:val="000219C6"/>
    <w:rsid w:val="00021CD0"/>
    <w:rsid w:val="0002254F"/>
    <w:rsid w:val="00022733"/>
    <w:rsid w:val="00022A42"/>
    <w:rsid w:val="00022AB3"/>
    <w:rsid w:val="00022B8D"/>
    <w:rsid w:val="00022E0A"/>
    <w:rsid w:val="00023523"/>
    <w:rsid w:val="00023570"/>
    <w:rsid w:val="000238BB"/>
    <w:rsid w:val="00023A6F"/>
    <w:rsid w:val="00023E21"/>
    <w:rsid w:val="00023E4B"/>
    <w:rsid w:val="000244D3"/>
    <w:rsid w:val="000247F2"/>
    <w:rsid w:val="00024863"/>
    <w:rsid w:val="00024918"/>
    <w:rsid w:val="00024A73"/>
    <w:rsid w:val="00024AE2"/>
    <w:rsid w:val="00024E4B"/>
    <w:rsid w:val="00025127"/>
    <w:rsid w:val="00025173"/>
    <w:rsid w:val="00025765"/>
    <w:rsid w:val="00025858"/>
    <w:rsid w:val="00025BC1"/>
    <w:rsid w:val="00025E57"/>
    <w:rsid w:val="00025ED0"/>
    <w:rsid w:val="00025F1B"/>
    <w:rsid w:val="00026108"/>
    <w:rsid w:val="00026274"/>
    <w:rsid w:val="000263B9"/>
    <w:rsid w:val="00026F23"/>
    <w:rsid w:val="00026FFF"/>
    <w:rsid w:val="0002716F"/>
    <w:rsid w:val="0002786C"/>
    <w:rsid w:val="000278CC"/>
    <w:rsid w:val="00027A50"/>
    <w:rsid w:val="00027ED1"/>
    <w:rsid w:val="00027F9D"/>
    <w:rsid w:val="000308FA"/>
    <w:rsid w:val="00031AD8"/>
    <w:rsid w:val="00031CA9"/>
    <w:rsid w:val="000322C1"/>
    <w:rsid w:val="00032B2D"/>
    <w:rsid w:val="00032F6A"/>
    <w:rsid w:val="00033090"/>
    <w:rsid w:val="0003372D"/>
    <w:rsid w:val="0003442E"/>
    <w:rsid w:val="000346DA"/>
    <w:rsid w:val="00034A7C"/>
    <w:rsid w:val="00034B22"/>
    <w:rsid w:val="00034C73"/>
    <w:rsid w:val="00035BA0"/>
    <w:rsid w:val="00035D2B"/>
    <w:rsid w:val="00036123"/>
    <w:rsid w:val="00036281"/>
    <w:rsid w:val="000364CB"/>
    <w:rsid w:val="00036708"/>
    <w:rsid w:val="00036781"/>
    <w:rsid w:val="000367C3"/>
    <w:rsid w:val="00036822"/>
    <w:rsid w:val="00036883"/>
    <w:rsid w:val="00036A19"/>
    <w:rsid w:val="00036CAC"/>
    <w:rsid w:val="00036DF7"/>
    <w:rsid w:val="00037146"/>
    <w:rsid w:val="000371B3"/>
    <w:rsid w:val="000401C1"/>
    <w:rsid w:val="00040772"/>
    <w:rsid w:val="0004106F"/>
    <w:rsid w:val="0004121B"/>
    <w:rsid w:val="00041755"/>
    <w:rsid w:val="000417B1"/>
    <w:rsid w:val="000417F6"/>
    <w:rsid w:val="0004205D"/>
    <w:rsid w:val="0004208D"/>
    <w:rsid w:val="00042156"/>
    <w:rsid w:val="000421E7"/>
    <w:rsid w:val="00042D7D"/>
    <w:rsid w:val="00042DA0"/>
    <w:rsid w:val="00042FCD"/>
    <w:rsid w:val="000430BD"/>
    <w:rsid w:val="000430EE"/>
    <w:rsid w:val="00043339"/>
    <w:rsid w:val="000434FC"/>
    <w:rsid w:val="000437AD"/>
    <w:rsid w:val="00044343"/>
    <w:rsid w:val="000449DE"/>
    <w:rsid w:val="00044B40"/>
    <w:rsid w:val="00044D1F"/>
    <w:rsid w:val="00044D4D"/>
    <w:rsid w:val="00044DB6"/>
    <w:rsid w:val="00044EC2"/>
    <w:rsid w:val="00044F85"/>
    <w:rsid w:val="0004518C"/>
    <w:rsid w:val="000453C6"/>
    <w:rsid w:val="00045785"/>
    <w:rsid w:val="000458D8"/>
    <w:rsid w:val="0004686C"/>
    <w:rsid w:val="00046A79"/>
    <w:rsid w:val="00046B89"/>
    <w:rsid w:val="00046BBE"/>
    <w:rsid w:val="00046F6F"/>
    <w:rsid w:val="0004700F"/>
    <w:rsid w:val="00047E80"/>
    <w:rsid w:val="0005051A"/>
    <w:rsid w:val="000506E3"/>
    <w:rsid w:val="00050741"/>
    <w:rsid w:val="000507F7"/>
    <w:rsid w:val="00050803"/>
    <w:rsid w:val="00050A20"/>
    <w:rsid w:val="000510E8"/>
    <w:rsid w:val="000515F9"/>
    <w:rsid w:val="00051834"/>
    <w:rsid w:val="0005183C"/>
    <w:rsid w:val="00051969"/>
    <w:rsid w:val="000520C6"/>
    <w:rsid w:val="00052C79"/>
    <w:rsid w:val="00053584"/>
    <w:rsid w:val="000536E5"/>
    <w:rsid w:val="00053C0A"/>
    <w:rsid w:val="00053C6A"/>
    <w:rsid w:val="00053DBA"/>
    <w:rsid w:val="000544DB"/>
    <w:rsid w:val="00054664"/>
    <w:rsid w:val="00054865"/>
    <w:rsid w:val="00054C52"/>
    <w:rsid w:val="00054C9F"/>
    <w:rsid w:val="00054D07"/>
    <w:rsid w:val="00054FFD"/>
    <w:rsid w:val="00055361"/>
    <w:rsid w:val="00055D6E"/>
    <w:rsid w:val="00055D76"/>
    <w:rsid w:val="00055E66"/>
    <w:rsid w:val="00056148"/>
    <w:rsid w:val="0005644C"/>
    <w:rsid w:val="00056750"/>
    <w:rsid w:val="000569C1"/>
    <w:rsid w:val="00056BF1"/>
    <w:rsid w:val="00056C4A"/>
    <w:rsid w:val="00056EF1"/>
    <w:rsid w:val="000572BB"/>
    <w:rsid w:val="000572CE"/>
    <w:rsid w:val="000573FC"/>
    <w:rsid w:val="00057694"/>
    <w:rsid w:val="00057D4B"/>
    <w:rsid w:val="00057E0B"/>
    <w:rsid w:val="000600B5"/>
    <w:rsid w:val="00060127"/>
    <w:rsid w:val="000603CB"/>
    <w:rsid w:val="00060803"/>
    <w:rsid w:val="00060BFA"/>
    <w:rsid w:val="00061C6F"/>
    <w:rsid w:val="00061C99"/>
    <w:rsid w:val="00061D19"/>
    <w:rsid w:val="00062306"/>
    <w:rsid w:val="00062708"/>
    <w:rsid w:val="00062F62"/>
    <w:rsid w:val="00063376"/>
    <w:rsid w:val="000639FF"/>
    <w:rsid w:val="00063DFE"/>
    <w:rsid w:val="00063F8F"/>
    <w:rsid w:val="0006415F"/>
    <w:rsid w:val="00064609"/>
    <w:rsid w:val="000646B3"/>
    <w:rsid w:val="00064AFA"/>
    <w:rsid w:val="00064E66"/>
    <w:rsid w:val="0006555B"/>
    <w:rsid w:val="00065EAC"/>
    <w:rsid w:val="00066849"/>
    <w:rsid w:val="00066B08"/>
    <w:rsid w:val="00067417"/>
    <w:rsid w:val="00067E26"/>
    <w:rsid w:val="000702ED"/>
    <w:rsid w:val="0007083B"/>
    <w:rsid w:val="00070883"/>
    <w:rsid w:val="00070B02"/>
    <w:rsid w:val="00070B39"/>
    <w:rsid w:val="00070BA6"/>
    <w:rsid w:val="00070BEE"/>
    <w:rsid w:val="00070D7F"/>
    <w:rsid w:val="00070E5E"/>
    <w:rsid w:val="00070F12"/>
    <w:rsid w:val="0007101F"/>
    <w:rsid w:val="000719CF"/>
    <w:rsid w:val="000719D1"/>
    <w:rsid w:val="00071C8B"/>
    <w:rsid w:val="00071C8C"/>
    <w:rsid w:val="00071D9D"/>
    <w:rsid w:val="000722E6"/>
    <w:rsid w:val="0007273F"/>
    <w:rsid w:val="000727EC"/>
    <w:rsid w:val="0007294E"/>
    <w:rsid w:val="000729B8"/>
    <w:rsid w:val="000732B9"/>
    <w:rsid w:val="00073874"/>
    <w:rsid w:val="00073A2B"/>
    <w:rsid w:val="00073CAE"/>
    <w:rsid w:val="000741CA"/>
    <w:rsid w:val="00074325"/>
    <w:rsid w:val="0007486B"/>
    <w:rsid w:val="00074A62"/>
    <w:rsid w:val="00074B1E"/>
    <w:rsid w:val="00074B50"/>
    <w:rsid w:val="00075E67"/>
    <w:rsid w:val="00076055"/>
    <w:rsid w:val="000764C6"/>
    <w:rsid w:val="00076B5D"/>
    <w:rsid w:val="00076CC8"/>
    <w:rsid w:val="00076F90"/>
    <w:rsid w:val="00076FBB"/>
    <w:rsid w:val="00077F38"/>
    <w:rsid w:val="00080138"/>
    <w:rsid w:val="000801DE"/>
    <w:rsid w:val="000803E5"/>
    <w:rsid w:val="000806EF"/>
    <w:rsid w:val="000808E7"/>
    <w:rsid w:val="00080F81"/>
    <w:rsid w:val="00081595"/>
    <w:rsid w:val="00081607"/>
    <w:rsid w:val="0008165F"/>
    <w:rsid w:val="000816E4"/>
    <w:rsid w:val="000819E0"/>
    <w:rsid w:val="00081B1E"/>
    <w:rsid w:val="00081CA2"/>
    <w:rsid w:val="0008221F"/>
    <w:rsid w:val="00082D6A"/>
    <w:rsid w:val="000831DF"/>
    <w:rsid w:val="000832E5"/>
    <w:rsid w:val="00083CB7"/>
    <w:rsid w:val="00084D71"/>
    <w:rsid w:val="000851A4"/>
    <w:rsid w:val="00085604"/>
    <w:rsid w:val="000859FA"/>
    <w:rsid w:val="00085C5E"/>
    <w:rsid w:val="00086220"/>
    <w:rsid w:val="00086AEF"/>
    <w:rsid w:val="00086AFA"/>
    <w:rsid w:val="0008706B"/>
    <w:rsid w:val="0008744B"/>
    <w:rsid w:val="000876BC"/>
    <w:rsid w:val="00087804"/>
    <w:rsid w:val="000879F5"/>
    <w:rsid w:val="00087B87"/>
    <w:rsid w:val="00087CD4"/>
    <w:rsid w:val="000900F7"/>
    <w:rsid w:val="000902FB"/>
    <w:rsid w:val="00090327"/>
    <w:rsid w:val="00090CC6"/>
    <w:rsid w:val="00090EDF"/>
    <w:rsid w:val="000911C8"/>
    <w:rsid w:val="000922DB"/>
    <w:rsid w:val="00092312"/>
    <w:rsid w:val="000923B1"/>
    <w:rsid w:val="00092515"/>
    <w:rsid w:val="00092921"/>
    <w:rsid w:val="00092D32"/>
    <w:rsid w:val="00092D8C"/>
    <w:rsid w:val="00092DCD"/>
    <w:rsid w:val="00093A6E"/>
    <w:rsid w:val="00093AAD"/>
    <w:rsid w:val="00093AE8"/>
    <w:rsid w:val="00093FB2"/>
    <w:rsid w:val="00093FD2"/>
    <w:rsid w:val="00094122"/>
    <w:rsid w:val="000941F5"/>
    <w:rsid w:val="00094B3F"/>
    <w:rsid w:val="00094F1C"/>
    <w:rsid w:val="00095573"/>
    <w:rsid w:val="0009581D"/>
    <w:rsid w:val="000958C9"/>
    <w:rsid w:val="00096725"/>
    <w:rsid w:val="00096E13"/>
    <w:rsid w:val="0009768A"/>
    <w:rsid w:val="00097EFF"/>
    <w:rsid w:val="00097F5D"/>
    <w:rsid w:val="000A0201"/>
    <w:rsid w:val="000A073D"/>
    <w:rsid w:val="000A1037"/>
    <w:rsid w:val="000A128B"/>
    <w:rsid w:val="000A21B3"/>
    <w:rsid w:val="000A22CE"/>
    <w:rsid w:val="000A24F9"/>
    <w:rsid w:val="000A2919"/>
    <w:rsid w:val="000A2F20"/>
    <w:rsid w:val="000A2F66"/>
    <w:rsid w:val="000A31A3"/>
    <w:rsid w:val="000A3444"/>
    <w:rsid w:val="000A351C"/>
    <w:rsid w:val="000A3765"/>
    <w:rsid w:val="000A3C27"/>
    <w:rsid w:val="000A3C5C"/>
    <w:rsid w:val="000A3CA7"/>
    <w:rsid w:val="000A3FA4"/>
    <w:rsid w:val="000A45EB"/>
    <w:rsid w:val="000A59A8"/>
    <w:rsid w:val="000A5F04"/>
    <w:rsid w:val="000A60A3"/>
    <w:rsid w:val="000A60AB"/>
    <w:rsid w:val="000A62C2"/>
    <w:rsid w:val="000A6C12"/>
    <w:rsid w:val="000A6D1F"/>
    <w:rsid w:val="000A6E10"/>
    <w:rsid w:val="000A6EDA"/>
    <w:rsid w:val="000A7029"/>
    <w:rsid w:val="000A723E"/>
    <w:rsid w:val="000A7F25"/>
    <w:rsid w:val="000B0019"/>
    <w:rsid w:val="000B05F1"/>
    <w:rsid w:val="000B0B1B"/>
    <w:rsid w:val="000B13C6"/>
    <w:rsid w:val="000B14D7"/>
    <w:rsid w:val="000B161E"/>
    <w:rsid w:val="000B16A5"/>
    <w:rsid w:val="000B18FC"/>
    <w:rsid w:val="000B2147"/>
    <w:rsid w:val="000B2157"/>
    <w:rsid w:val="000B2215"/>
    <w:rsid w:val="000B22E0"/>
    <w:rsid w:val="000B2C35"/>
    <w:rsid w:val="000B35AF"/>
    <w:rsid w:val="000B39B8"/>
    <w:rsid w:val="000B3EE4"/>
    <w:rsid w:val="000B4185"/>
    <w:rsid w:val="000B4524"/>
    <w:rsid w:val="000B4D1A"/>
    <w:rsid w:val="000B5141"/>
    <w:rsid w:val="000B5ACD"/>
    <w:rsid w:val="000B5D66"/>
    <w:rsid w:val="000B5F67"/>
    <w:rsid w:val="000B6166"/>
    <w:rsid w:val="000B6347"/>
    <w:rsid w:val="000B6E5B"/>
    <w:rsid w:val="000B6EF7"/>
    <w:rsid w:val="000B7075"/>
    <w:rsid w:val="000B772D"/>
    <w:rsid w:val="000B7F4D"/>
    <w:rsid w:val="000C002C"/>
    <w:rsid w:val="000C0179"/>
    <w:rsid w:val="000C06BE"/>
    <w:rsid w:val="000C144C"/>
    <w:rsid w:val="000C1617"/>
    <w:rsid w:val="000C1AED"/>
    <w:rsid w:val="000C1CF7"/>
    <w:rsid w:val="000C20C1"/>
    <w:rsid w:val="000C2530"/>
    <w:rsid w:val="000C28ED"/>
    <w:rsid w:val="000C2976"/>
    <w:rsid w:val="000C306A"/>
    <w:rsid w:val="000C37A2"/>
    <w:rsid w:val="000C38AB"/>
    <w:rsid w:val="000C3B75"/>
    <w:rsid w:val="000C3BF4"/>
    <w:rsid w:val="000C3C3F"/>
    <w:rsid w:val="000C3C9B"/>
    <w:rsid w:val="000C42AB"/>
    <w:rsid w:val="000C4ED6"/>
    <w:rsid w:val="000C5032"/>
    <w:rsid w:val="000C5912"/>
    <w:rsid w:val="000C5D0A"/>
    <w:rsid w:val="000C5F92"/>
    <w:rsid w:val="000C6129"/>
    <w:rsid w:val="000C66F5"/>
    <w:rsid w:val="000C675A"/>
    <w:rsid w:val="000C78D7"/>
    <w:rsid w:val="000C7BE4"/>
    <w:rsid w:val="000D002B"/>
    <w:rsid w:val="000D12F7"/>
    <w:rsid w:val="000D13FD"/>
    <w:rsid w:val="000D182E"/>
    <w:rsid w:val="000D18BD"/>
    <w:rsid w:val="000D1913"/>
    <w:rsid w:val="000D1C61"/>
    <w:rsid w:val="000D1C6B"/>
    <w:rsid w:val="000D1C84"/>
    <w:rsid w:val="000D295E"/>
    <w:rsid w:val="000D2B48"/>
    <w:rsid w:val="000D317F"/>
    <w:rsid w:val="000D31DD"/>
    <w:rsid w:val="000D35E2"/>
    <w:rsid w:val="000D3CF5"/>
    <w:rsid w:val="000D3E19"/>
    <w:rsid w:val="000D3FE2"/>
    <w:rsid w:val="000D41C5"/>
    <w:rsid w:val="000D4275"/>
    <w:rsid w:val="000D4281"/>
    <w:rsid w:val="000D42BB"/>
    <w:rsid w:val="000D4A12"/>
    <w:rsid w:val="000D56FB"/>
    <w:rsid w:val="000D5BE8"/>
    <w:rsid w:val="000D6244"/>
    <w:rsid w:val="000D63E4"/>
    <w:rsid w:val="000D68DB"/>
    <w:rsid w:val="000D6E38"/>
    <w:rsid w:val="000D720E"/>
    <w:rsid w:val="000D742C"/>
    <w:rsid w:val="000D7970"/>
    <w:rsid w:val="000D7DAA"/>
    <w:rsid w:val="000D7F22"/>
    <w:rsid w:val="000E00F7"/>
    <w:rsid w:val="000E0A0F"/>
    <w:rsid w:val="000E0D14"/>
    <w:rsid w:val="000E0FD1"/>
    <w:rsid w:val="000E1159"/>
    <w:rsid w:val="000E1613"/>
    <w:rsid w:val="000E1689"/>
    <w:rsid w:val="000E1708"/>
    <w:rsid w:val="000E2681"/>
    <w:rsid w:val="000E27E3"/>
    <w:rsid w:val="000E2EE7"/>
    <w:rsid w:val="000E31A2"/>
    <w:rsid w:val="000E34E7"/>
    <w:rsid w:val="000E34E8"/>
    <w:rsid w:val="000E398D"/>
    <w:rsid w:val="000E3C80"/>
    <w:rsid w:val="000E436A"/>
    <w:rsid w:val="000E439A"/>
    <w:rsid w:val="000E4412"/>
    <w:rsid w:val="000E4716"/>
    <w:rsid w:val="000E4777"/>
    <w:rsid w:val="000E4937"/>
    <w:rsid w:val="000E4AE0"/>
    <w:rsid w:val="000E4DFA"/>
    <w:rsid w:val="000E52E1"/>
    <w:rsid w:val="000E53E2"/>
    <w:rsid w:val="000E588B"/>
    <w:rsid w:val="000E5AC8"/>
    <w:rsid w:val="000E5DF0"/>
    <w:rsid w:val="000E5E93"/>
    <w:rsid w:val="000E612A"/>
    <w:rsid w:val="000E62E1"/>
    <w:rsid w:val="000E6A3C"/>
    <w:rsid w:val="000E6D50"/>
    <w:rsid w:val="000E70B1"/>
    <w:rsid w:val="000E732A"/>
    <w:rsid w:val="000E753B"/>
    <w:rsid w:val="000E75D6"/>
    <w:rsid w:val="000F0EC6"/>
    <w:rsid w:val="000F19AC"/>
    <w:rsid w:val="000F19DD"/>
    <w:rsid w:val="000F1E2E"/>
    <w:rsid w:val="000F226F"/>
    <w:rsid w:val="000F2664"/>
    <w:rsid w:val="000F2C0D"/>
    <w:rsid w:val="000F2C7D"/>
    <w:rsid w:val="000F368E"/>
    <w:rsid w:val="000F37E4"/>
    <w:rsid w:val="000F3A2E"/>
    <w:rsid w:val="000F3AD3"/>
    <w:rsid w:val="000F3F68"/>
    <w:rsid w:val="000F406D"/>
    <w:rsid w:val="000F44F0"/>
    <w:rsid w:val="000F52E7"/>
    <w:rsid w:val="000F531F"/>
    <w:rsid w:val="000F54E0"/>
    <w:rsid w:val="000F55A3"/>
    <w:rsid w:val="000F5C7F"/>
    <w:rsid w:val="000F613F"/>
    <w:rsid w:val="000F61A3"/>
    <w:rsid w:val="000F61E8"/>
    <w:rsid w:val="000F627B"/>
    <w:rsid w:val="000F65F0"/>
    <w:rsid w:val="000F68BB"/>
    <w:rsid w:val="000F6E23"/>
    <w:rsid w:val="000F7273"/>
    <w:rsid w:val="000F7616"/>
    <w:rsid w:val="000F76ED"/>
    <w:rsid w:val="000F76F4"/>
    <w:rsid w:val="000F789C"/>
    <w:rsid w:val="000F79D8"/>
    <w:rsid w:val="000F7B88"/>
    <w:rsid w:val="000F7E1E"/>
    <w:rsid w:val="001007DA"/>
    <w:rsid w:val="0010080F"/>
    <w:rsid w:val="00100A26"/>
    <w:rsid w:val="00100DEB"/>
    <w:rsid w:val="00101067"/>
    <w:rsid w:val="00101750"/>
    <w:rsid w:val="001019FC"/>
    <w:rsid w:val="00101A07"/>
    <w:rsid w:val="00101CCE"/>
    <w:rsid w:val="00101E28"/>
    <w:rsid w:val="00102089"/>
    <w:rsid w:val="001020E6"/>
    <w:rsid w:val="001022BB"/>
    <w:rsid w:val="00102400"/>
    <w:rsid w:val="0010255D"/>
    <w:rsid w:val="00102B30"/>
    <w:rsid w:val="00102B5B"/>
    <w:rsid w:val="00102EA0"/>
    <w:rsid w:val="00102F9C"/>
    <w:rsid w:val="00103011"/>
    <w:rsid w:val="00103647"/>
    <w:rsid w:val="00103C29"/>
    <w:rsid w:val="00103F4D"/>
    <w:rsid w:val="00103FBF"/>
    <w:rsid w:val="00104143"/>
    <w:rsid w:val="0010477D"/>
    <w:rsid w:val="00104CF1"/>
    <w:rsid w:val="00104E85"/>
    <w:rsid w:val="001050A9"/>
    <w:rsid w:val="00105349"/>
    <w:rsid w:val="00105414"/>
    <w:rsid w:val="00105422"/>
    <w:rsid w:val="00105741"/>
    <w:rsid w:val="00105A8A"/>
    <w:rsid w:val="00105BEE"/>
    <w:rsid w:val="00105D52"/>
    <w:rsid w:val="00106333"/>
    <w:rsid w:val="00106B16"/>
    <w:rsid w:val="0010741E"/>
    <w:rsid w:val="0010777A"/>
    <w:rsid w:val="001078A4"/>
    <w:rsid w:val="00107B6C"/>
    <w:rsid w:val="00110256"/>
    <w:rsid w:val="0011029E"/>
    <w:rsid w:val="001107CC"/>
    <w:rsid w:val="00110924"/>
    <w:rsid w:val="00111069"/>
    <w:rsid w:val="001111D8"/>
    <w:rsid w:val="001111FD"/>
    <w:rsid w:val="00111351"/>
    <w:rsid w:val="00111486"/>
    <w:rsid w:val="001124FB"/>
    <w:rsid w:val="0011273B"/>
    <w:rsid w:val="001128D4"/>
    <w:rsid w:val="001128EC"/>
    <w:rsid w:val="00112945"/>
    <w:rsid w:val="00112F82"/>
    <w:rsid w:val="00113008"/>
    <w:rsid w:val="00113022"/>
    <w:rsid w:val="001135B4"/>
    <w:rsid w:val="001136C0"/>
    <w:rsid w:val="00113CC9"/>
    <w:rsid w:val="00113FE2"/>
    <w:rsid w:val="00114145"/>
    <w:rsid w:val="00114AB2"/>
    <w:rsid w:val="00114DA6"/>
    <w:rsid w:val="00114F8F"/>
    <w:rsid w:val="00115536"/>
    <w:rsid w:val="0011584D"/>
    <w:rsid w:val="001159FD"/>
    <w:rsid w:val="00115B85"/>
    <w:rsid w:val="00115E28"/>
    <w:rsid w:val="00116158"/>
    <w:rsid w:val="00116A91"/>
    <w:rsid w:val="00116C27"/>
    <w:rsid w:val="00117171"/>
    <w:rsid w:val="001178F5"/>
    <w:rsid w:val="00120B00"/>
    <w:rsid w:val="00121293"/>
    <w:rsid w:val="00121650"/>
    <w:rsid w:val="00122802"/>
    <w:rsid w:val="00122DA0"/>
    <w:rsid w:val="00122FDD"/>
    <w:rsid w:val="001230F8"/>
    <w:rsid w:val="00123627"/>
    <w:rsid w:val="00124346"/>
    <w:rsid w:val="00124364"/>
    <w:rsid w:val="001246A0"/>
    <w:rsid w:val="00125BA1"/>
    <w:rsid w:val="0012636F"/>
    <w:rsid w:val="001266BC"/>
    <w:rsid w:val="001269CD"/>
    <w:rsid w:val="00126E0D"/>
    <w:rsid w:val="0012742E"/>
    <w:rsid w:val="00127C17"/>
    <w:rsid w:val="00130040"/>
    <w:rsid w:val="001301B5"/>
    <w:rsid w:val="00130A27"/>
    <w:rsid w:val="00130D47"/>
    <w:rsid w:val="00130F1E"/>
    <w:rsid w:val="00131044"/>
    <w:rsid w:val="00131B37"/>
    <w:rsid w:val="00132017"/>
    <w:rsid w:val="0013204D"/>
    <w:rsid w:val="00132453"/>
    <w:rsid w:val="00132547"/>
    <w:rsid w:val="00132558"/>
    <w:rsid w:val="0013328A"/>
    <w:rsid w:val="001333F9"/>
    <w:rsid w:val="001334D7"/>
    <w:rsid w:val="00133637"/>
    <w:rsid w:val="001337EF"/>
    <w:rsid w:val="00133AAE"/>
    <w:rsid w:val="00134042"/>
    <w:rsid w:val="00134061"/>
    <w:rsid w:val="001340F1"/>
    <w:rsid w:val="0013410D"/>
    <w:rsid w:val="001343EA"/>
    <w:rsid w:val="0013465B"/>
    <w:rsid w:val="001348E9"/>
    <w:rsid w:val="00134BB7"/>
    <w:rsid w:val="00135355"/>
    <w:rsid w:val="001355F2"/>
    <w:rsid w:val="001356BC"/>
    <w:rsid w:val="00135A89"/>
    <w:rsid w:val="00135CBC"/>
    <w:rsid w:val="001369BA"/>
    <w:rsid w:val="00136A4D"/>
    <w:rsid w:val="00136A52"/>
    <w:rsid w:val="00136E5C"/>
    <w:rsid w:val="0013755C"/>
    <w:rsid w:val="00137AA7"/>
    <w:rsid w:val="00137C37"/>
    <w:rsid w:val="00137D22"/>
    <w:rsid w:val="00140933"/>
    <w:rsid w:val="00140A34"/>
    <w:rsid w:val="00140A48"/>
    <w:rsid w:val="0014112E"/>
    <w:rsid w:val="00141201"/>
    <w:rsid w:val="001412D2"/>
    <w:rsid w:val="001415B8"/>
    <w:rsid w:val="001418C2"/>
    <w:rsid w:val="00141B19"/>
    <w:rsid w:val="00141F08"/>
    <w:rsid w:val="0014296B"/>
    <w:rsid w:val="00142C20"/>
    <w:rsid w:val="00142E01"/>
    <w:rsid w:val="001438E8"/>
    <w:rsid w:val="00143E38"/>
    <w:rsid w:val="00145032"/>
    <w:rsid w:val="001450B6"/>
    <w:rsid w:val="00145190"/>
    <w:rsid w:val="00145444"/>
    <w:rsid w:val="00145690"/>
    <w:rsid w:val="001458B9"/>
    <w:rsid w:val="00145CEC"/>
    <w:rsid w:val="00145D13"/>
    <w:rsid w:val="00145DAB"/>
    <w:rsid w:val="001467F5"/>
    <w:rsid w:val="00146874"/>
    <w:rsid w:val="00146960"/>
    <w:rsid w:val="0014727A"/>
    <w:rsid w:val="001477FE"/>
    <w:rsid w:val="00147D47"/>
    <w:rsid w:val="00147F0B"/>
    <w:rsid w:val="00150262"/>
    <w:rsid w:val="00150870"/>
    <w:rsid w:val="00150AD5"/>
    <w:rsid w:val="00150C86"/>
    <w:rsid w:val="001512E6"/>
    <w:rsid w:val="00151730"/>
    <w:rsid w:val="00151A53"/>
    <w:rsid w:val="00151B96"/>
    <w:rsid w:val="00151DF9"/>
    <w:rsid w:val="001521D0"/>
    <w:rsid w:val="001525DA"/>
    <w:rsid w:val="00152A11"/>
    <w:rsid w:val="00152E58"/>
    <w:rsid w:val="00153A21"/>
    <w:rsid w:val="00153A63"/>
    <w:rsid w:val="00153A90"/>
    <w:rsid w:val="00153C5C"/>
    <w:rsid w:val="00153F53"/>
    <w:rsid w:val="0015443B"/>
    <w:rsid w:val="001548E7"/>
    <w:rsid w:val="00154BE4"/>
    <w:rsid w:val="001550DA"/>
    <w:rsid w:val="0015515D"/>
    <w:rsid w:val="0015567F"/>
    <w:rsid w:val="001556F4"/>
    <w:rsid w:val="001558A6"/>
    <w:rsid w:val="00155B23"/>
    <w:rsid w:val="00156034"/>
    <w:rsid w:val="001566B0"/>
    <w:rsid w:val="0015688F"/>
    <w:rsid w:val="00156C62"/>
    <w:rsid w:val="00156F2C"/>
    <w:rsid w:val="00157370"/>
    <w:rsid w:val="00157840"/>
    <w:rsid w:val="00157C7B"/>
    <w:rsid w:val="00157D17"/>
    <w:rsid w:val="00157F1F"/>
    <w:rsid w:val="00157F6C"/>
    <w:rsid w:val="001601F4"/>
    <w:rsid w:val="00160319"/>
    <w:rsid w:val="001607CD"/>
    <w:rsid w:val="00160AB5"/>
    <w:rsid w:val="00160E7D"/>
    <w:rsid w:val="00160FBB"/>
    <w:rsid w:val="00161220"/>
    <w:rsid w:val="0016158F"/>
    <w:rsid w:val="00161B32"/>
    <w:rsid w:val="00161BFB"/>
    <w:rsid w:val="00162219"/>
    <w:rsid w:val="0016228B"/>
    <w:rsid w:val="001625B7"/>
    <w:rsid w:val="00163610"/>
    <w:rsid w:val="001637DE"/>
    <w:rsid w:val="00164403"/>
    <w:rsid w:val="001645DE"/>
    <w:rsid w:val="001646CE"/>
    <w:rsid w:val="00164804"/>
    <w:rsid w:val="00164CC7"/>
    <w:rsid w:val="00165A95"/>
    <w:rsid w:val="00165C2A"/>
    <w:rsid w:val="00165FA5"/>
    <w:rsid w:val="00166391"/>
    <w:rsid w:val="001668BA"/>
    <w:rsid w:val="00166A67"/>
    <w:rsid w:val="00166E68"/>
    <w:rsid w:val="00166EA6"/>
    <w:rsid w:val="00167040"/>
    <w:rsid w:val="00167176"/>
    <w:rsid w:val="00167298"/>
    <w:rsid w:val="00167318"/>
    <w:rsid w:val="00167592"/>
    <w:rsid w:val="0016785D"/>
    <w:rsid w:val="001678DF"/>
    <w:rsid w:val="00167D33"/>
    <w:rsid w:val="00167DF3"/>
    <w:rsid w:val="00170094"/>
    <w:rsid w:val="001711C6"/>
    <w:rsid w:val="001712D1"/>
    <w:rsid w:val="00171A08"/>
    <w:rsid w:val="00171B7D"/>
    <w:rsid w:val="00171F50"/>
    <w:rsid w:val="0017204F"/>
    <w:rsid w:val="00172644"/>
    <w:rsid w:val="0017272E"/>
    <w:rsid w:val="00172B36"/>
    <w:rsid w:val="001734CF"/>
    <w:rsid w:val="00173587"/>
    <w:rsid w:val="00173C74"/>
    <w:rsid w:val="00173F02"/>
    <w:rsid w:val="001743C0"/>
    <w:rsid w:val="00174517"/>
    <w:rsid w:val="001749D6"/>
    <w:rsid w:val="001750CE"/>
    <w:rsid w:val="00175466"/>
    <w:rsid w:val="0017552D"/>
    <w:rsid w:val="00175904"/>
    <w:rsid w:val="00175F80"/>
    <w:rsid w:val="00175FA1"/>
    <w:rsid w:val="00176057"/>
    <w:rsid w:val="00176308"/>
    <w:rsid w:val="00176B72"/>
    <w:rsid w:val="00176CFC"/>
    <w:rsid w:val="00176D7E"/>
    <w:rsid w:val="00177137"/>
    <w:rsid w:val="001773F6"/>
    <w:rsid w:val="0017747B"/>
    <w:rsid w:val="001774D4"/>
    <w:rsid w:val="00180404"/>
    <w:rsid w:val="00180492"/>
    <w:rsid w:val="001807A2"/>
    <w:rsid w:val="00180C8E"/>
    <w:rsid w:val="00180DFA"/>
    <w:rsid w:val="00181124"/>
    <w:rsid w:val="00181299"/>
    <w:rsid w:val="0018142A"/>
    <w:rsid w:val="001817F9"/>
    <w:rsid w:val="00181966"/>
    <w:rsid w:val="00181B72"/>
    <w:rsid w:val="00181C68"/>
    <w:rsid w:val="00182BB6"/>
    <w:rsid w:val="00182C42"/>
    <w:rsid w:val="00182EBE"/>
    <w:rsid w:val="00183275"/>
    <w:rsid w:val="00183D05"/>
    <w:rsid w:val="00183D69"/>
    <w:rsid w:val="00183E95"/>
    <w:rsid w:val="0018432F"/>
    <w:rsid w:val="00184347"/>
    <w:rsid w:val="00184505"/>
    <w:rsid w:val="00184B48"/>
    <w:rsid w:val="00184C1B"/>
    <w:rsid w:val="00184EE0"/>
    <w:rsid w:val="001850F9"/>
    <w:rsid w:val="00185394"/>
    <w:rsid w:val="0018540C"/>
    <w:rsid w:val="00185BB1"/>
    <w:rsid w:val="00185EC6"/>
    <w:rsid w:val="0018606B"/>
    <w:rsid w:val="0018666F"/>
    <w:rsid w:val="00186F1A"/>
    <w:rsid w:val="0018701C"/>
    <w:rsid w:val="00187199"/>
    <w:rsid w:val="00187476"/>
    <w:rsid w:val="00187B56"/>
    <w:rsid w:val="00187B76"/>
    <w:rsid w:val="00187BAE"/>
    <w:rsid w:val="00187C00"/>
    <w:rsid w:val="00187C91"/>
    <w:rsid w:val="00190BFE"/>
    <w:rsid w:val="00191A82"/>
    <w:rsid w:val="00192026"/>
    <w:rsid w:val="00192335"/>
    <w:rsid w:val="0019275D"/>
    <w:rsid w:val="00192F9C"/>
    <w:rsid w:val="0019318E"/>
    <w:rsid w:val="001936FB"/>
    <w:rsid w:val="00193966"/>
    <w:rsid w:val="00193A1F"/>
    <w:rsid w:val="00193AC8"/>
    <w:rsid w:val="00194251"/>
    <w:rsid w:val="001943C2"/>
    <w:rsid w:val="0019543E"/>
    <w:rsid w:val="0019588E"/>
    <w:rsid w:val="001959BB"/>
    <w:rsid w:val="00196236"/>
    <w:rsid w:val="001966C8"/>
    <w:rsid w:val="00196F5E"/>
    <w:rsid w:val="00197163"/>
    <w:rsid w:val="00197287"/>
    <w:rsid w:val="0019760C"/>
    <w:rsid w:val="001976DC"/>
    <w:rsid w:val="00197797"/>
    <w:rsid w:val="00197B1A"/>
    <w:rsid w:val="001A00DD"/>
    <w:rsid w:val="001A0C85"/>
    <w:rsid w:val="001A0D6A"/>
    <w:rsid w:val="001A0E0C"/>
    <w:rsid w:val="001A1C74"/>
    <w:rsid w:val="001A1E20"/>
    <w:rsid w:val="001A1F81"/>
    <w:rsid w:val="001A237D"/>
    <w:rsid w:val="001A2821"/>
    <w:rsid w:val="001A283A"/>
    <w:rsid w:val="001A2A28"/>
    <w:rsid w:val="001A3174"/>
    <w:rsid w:val="001A33A5"/>
    <w:rsid w:val="001A38EE"/>
    <w:rsid w:val="001A3CCE"/>
    <w:rsid w:val="001A42C7"/>
    <w:rsid w:val="001A43E1"/>
    <w:rsid w:val="001A46F1"/>
    <w:rsid w:val="001A49E4"/>
    <w:rsid w:val="001A5189"/>
    <w:rsid w:val="001A51A6"/>
    <w:rsid w:val="001A5841"/>
    <w:rsid w:val="001A5E2F"/>
    <w:rsid w:val="001A5E5E"/>
    <w:rsid w:val="001A5F0A"/>
    <w:rsid w:val="001A680F"/>
    <w:rsid w:val="001A6AD5"/>
    <w:rsid w:val="001A6AED"/>
    <w:rsid w:val="001A6F0B"/>
    <w:rsid w:val="001A716C"/>
    <w:rsid w:val="001A71CF"/>
    <w:rsid w:val="001A76A3"/>
    <w:rsid w:val="001A77BC"/>
    <w:rsid w:val="001A7820"/>
    <w:rsid w:val="001A7D05"/>
    <w:rsid w:val="001B035B"/>
    <w:rsid w:val="001B0BB1"/>
    <w:rsid w:val="001B0BDE"/>
    <w:rsid w:val="001B0C43"/>
    <w:rsid w:val="001B1A2E"/>
    <w:rsid w:val="001B1A4F"/>
    <w:rsid w:val="001B1CE3"/>
    <w:rsid w:val="001B1D77"/>
    <w:rsid w:val="001B22EB"/>
    <w:rsid w:val="001B2B04"/>
    <w:rsid w:val="001B2BF5"/>
    <w:rsid w:val="001B2E46"/>
    <w:rsid w:val="001B3066"/>
    <w:rsid w:val="001B31C5"/>
    <w:rsid w:val="001B3256"/>
    <w:rsid w:val="001B32A3"/>
    <w:rsid w:val="001B375B"/>
    <w:rsid w:val="001B390D"/>
    <w:rsid w:val="001B3DE5"/>
    <w:rsid w:val="001B3E72"/>
    <w:rsid w:val="001B3FAE"/>
    <w:rsid w:val="001B4160"/>
    <w:rsid w:val="001B4828"/>
    <w:rsid w:val="001B4871"/>
    <w:rsid w:val="001B4C15"/>
    <w:rsid w:val="001B4F62"/>
    <w:rsid w:val="001B562D"/>
    <w:rsid w:val="001B5BE0"/>
    <w:rsid w:val="001B6405"/>
    <w:rsid w:val="001B6CCD"/>
    <w:rsid w:val="001B785E"/>
    <w:rsid w:val="001B7EA1"/>
    <w:rsid w:val="001C0698"/>
    <w:rsid w:val="001C0741"/>
    <w:rsid w:val="001C0A3A"/>
    <w:rsid w:val="001C0C33"/>
    <w:rsid w:val="001C0DE0"/>
    <w:rsid w:val="001C1793"/>
    <w:rsid w:val="001C1CEB"/>
    <w:rsid w:val="001C1DF7"/>
    <w:rsid w:val="001C201A"/>
    <w:rsid w:val="001C2586"/>
    <w:rsid w:val="001C2D2E"/>
    <w:rsid w:val="001C311A"/>
    <w:rsid w:val="001C35AE"/>
    <w:rsid w:val="001C393D"/>
    <w:rsid w:val="001C42D4"/>
    <w:rsid w:val="001C4520"/>
    <w:rsid w:val="001C4AB5"/>
    <w:rsid w:val="001C4E2B"/>
    <w:rsid w:val="001C50F5"/>
    <w:rsid w:val="001C5968"/>
    <w:rsid w:val="001C5D64"/>
    <w:rsid w:val="001C622A"/>
    <w:rsid w:val="001C6922"/>
    <w:rsid w:val="001C6A89"/>
    <w:rsid w:val="001C6BAC"/>
    <w:rsid w:val="001C6CDA"/>
    <w:rsid w:val="001C6E1B"/>
    <w:rsid w:val="001C6F12"/>
    <w:rsid w:val="001C709E"/>
    <w:rsid w:val="001C727D"/>
    <w:rsid w:val="001C7386"/>
    <w:rsid w:val="001C7440"/>
    <w:rsid w:val="001C76B6"/>
    <w:rsid w:val="001C7C51"/>
    <w:rsid w:val="001C7F79"/>
    <w:rsid w:val="001D00A4"/>
    <w:rsid w:val="001D051E"/>
    <w:rsid w:val="001D062F"/>
    <w:rsid w:val="001D0885"/>
    <w:rsid w:val="001D0B4B"/>
    <w:rsid w:val="001D0F18"/>
    <w:rsid w:val="001D13C5"/>
    <w:rsid w:val="001D14E8"/>
    <w:rsid w:val="001D17E7"/>
    <w:rsid w:val="001D1888"/>
    <w:rsid w:val="001D1A71"/>
    <w:rsid w:val="001D1E03"/>
    <w:rsid w:val="001D1E58"/>
    <w:rsid w:val="001D1E78"/>
    <w:rsid w:val="001D2136"/>
    <w:rsid w:val="001D26CB"/>
    <w:rsid w:val="001D2A7F"/>
    <w:rsid w:val="001D2F5F"/>
    <w:rsid w:val="001D3213"/>
    <w:rsid w:val="001D32C7"/>
    <w:rsid w:val="001D3FDB"/>
    <w:rsid w:val="001D4584"/>
    <w:rsid w:val="001D4A8F"/>
    <w:rsid w:val="001D4B19"/>
    <w:rsid w:val="001D5582"/>
    <w:rsid w:val="001D5DE3"/>
    <w:rsid w:val="001D5EF5"/>
    <w:rsid w:val="001D6104"/>
    <w:rsid w:val="001D6DFB"/>
    <w:rsid w:val="001D6E0A"/>
    <w:rsid w:val="001D7254"/>
    <w:rsid w:val="001D738C"/>
    <w:rsid w:val="001D7928"/>
    <w:rsid w:val="001D7A31"/>
    <w:rsid w:val="001D7ABA"/>
    <w:rsid w:val="001D7D1B"/>
    <w:rsid w:val="001D7D3B"/>
    <w:rsid w:val="001E00E0"/>
    <w:rsid w:val="001E014B"/>
    <w:rsid w:val="001E0C3C"/>
    <w:rsid w:val="001E0D66"/>
    <w:rsid w:val="001E1327"/>
    <w:rsid w:val="001E1B1D"/>
    <w:rsid w:val="001E1B92"/>
    <w:rsid w:val="001E1D55"/>
    <w:rsid w:val="001E1DAE"/>
    <w:rsid w:val="001E1FA1"/>
    <w:rsid w:val="001E2885"/>
    <w:rsid w:val="001E292A"/>
    <w:rsid w:val="001E2966"/>
    <w:rsid w:val="001E2C0F"/>
    <w:rsid w:val="001E2FA2"/>
    <w:rsid w:val="001E35FE"/>
    <w:rsid w:val="001E3985"/>
    <w:rsid w:val="001E3A89"/>
    <w:rsid w:val="001E40F8"/>
    <w:rsid w:val="001E44C9"/>
    <w:rsid w:val="001E455C"/>
    <w:rsid w:val="001E45BB"/>
    <w:rsid w:val="001E45E2"/>
    <w:rsid w:val="001E4EAD"/>
    <w:rsid w:val="001E4F0D"/>
    <w:rsid w:val="001E4FF4"/>
    <w:rsid w:val="001E56B6"/>
    <w:rsid w:val="001E628B"/>
    <w:rsid w:val="001E6A25"/>
    <w:rsid w:val="001E6DDC"/>
    <w:rsid w:val="001E6F9F"/>
    <w:rsid w:val="001E701A"/>
    <w:rsid w:val="001E7D20"/>
    <w:rsid w:val="001E7D4D"/>
    <w:rsid w:val="001F0DBF"/>
    <w:rsid w:val="001F0E57"/>
    <w:rsid w:val="001F1241"/>
    <w:rsid w:val="001F1559"/>
    <w:rsid w:val="001F16BD"/>
    <w:rsid w:val="001F19F1"/>
    <w:rsid w:val="001F1CD6"/>
    <w:rsid w:val="001F1D0E"/>
    <w:rsid w:val="001F1F21"/>
    <w:rsid w:val="001F1FC9"/>
    <w:rsid w:val="001F216E"/>
    <w:rsid w:val="001F222F"/>
    <w:rsid w:val="001F2593"/>
    <w:rsid w:val="001F25D1"/>
    <w:rsid w:val="001F28A9"/>
    <w:rsid w:val="001F2C9B"/>
    <w:rsid w:val="001F2DC6"/>
    <w:rsid w:val="001F2EC0"/>
    <w:rsid w:val="001F2F56"/>
    <w:rsid w:val="001F3125"/>
    <w:rsid w:val="001F32E8"/>
    <w:rsid w:val="001F3A8B"/>
    <w:rsid w:val="001F3F06"/>
    <w:rsid w:val="001F4338"/>
    <w:rsid w:val="001F46C3"/>
    <w:rsid w:val="001F48D2"/>
    <w:rsid w:val="001F4E9C"/>
    <w:rsid w:val="001F51AC"/>
    <w:rsid w:val="001F532B"/>
    <w:rsid w:val="001F5447"/>
    <w:rsid w:val="001F5BCC"/>
    <w:rsid w:val="001F64F6"/>
    <w:rsid w:val="001F6550"/>
    <w:rsid w:val="001F68AA"/>
    <w:rsid w:val="001F6A39"/>
    <w:rsid w:val="001F7336"/>
    <w:rsid w:val="001F73DA"/>
    <w:rsid w:val="001F7724"/>
    <w:rsid w:val="001F7BA3"/>
    <w:rsid w:val="002002EE"/>
    <w:rsid w:val="002003CA"/>
    <w:rsid w:val="002005A4"/>
    <w:rsid w:val="00200A80"/>
    <w:rsid w:val="00200FA5"/>
    <w:rsid w:val="002017B8"/>
    <w:rsid w:val="00201EFF"/>
    <w:rsid w:val="0020207C"/>
    <w:rsid w:val="002023D1"/>
    <w:rsid w:val="002024F2"/>
    <w:rsid w:val="00202628"/>
    <w:rsid w:val="002028C4"/>
    <w:rsid w:val="00202985"/>
    <w:rsid w:val="00202C85"/>
    <w:rsid w:val="00203B19"/>
    <w:rsid w:val="00203CE9"/>
    <w:rsid w:val="00204786"/>
    <w:rsid w:val="0020486D"/>
    <w:rsid w:val="00204987"/>
    <w:rsid w:val="002049F2"/>
    <w:rsid w:val="002049F5"/>
    <w:rsid w:val="00204D5F"/>
    <w:rsid w:val="00205B20"/>
    <w:rsid w:val="0020601A"/>
    <w:rsid w:val="0020603A"/>
    <w:rsid w:val="002064BB"/>
    <w:rsid w:val="0020651E"/>
    <w:rsid w:val="002067CF"/>
    <w:rsid w:val="00207447"/>
    <w:rsid w:val="0020769D"/>
    <w:rsid w:val="002076B2"/>
    <w:rsid w:val="00207A47"/>
    <w:rsid w:val="00207DDD"/>
    <w:rsid w:val="002103DD"/>
    <w:rsid w:val="00210848"/>
    <w:rsid w:val="00211FFC"/>
    <w:rsid w:val="0021233A"/>
    <w:rsid w:val="002125F2"/>
    <w:rsid w:val="00212BFF"/>
    <w:rsid w:val="0021304A"/>
    <w:rsid w:val="002130D6"/>
    <w:rsid w:val="00213301"/>
    <w:rsid w:val="002133AE"/>
    <w:rsid w:val="0021361C"/>
    <w:rsid w:val="0021387C"/>
    <w:rsid w:val="00213B58"/>
    <w:rsid w:val="00213F9D"/>
    <w:rsid w:val="002140BE"/>
    <w:rsid w:val="0021485C"/>
    <w:rsid w:val="002149A0"/>
    <w:rsid w:val="00214AC8"/>
    <w:rsid w:val="00214BE8"/>
    <w:rsid w:val="00214CCF"/>
    <w:rsid w:val="00215223"/>
    <w:rsid w:val="002156BC"/>
    <w:rsid w:val="002157CB"/>
    <w:rsid w:val="00215D7F"/>
    <w:rsid w:val="00215F13"/>
    <w:rsid w:val="00216020"/>
    <w:rsid w:val="00216176"/>
    <w:rsid w:val="0021632B"/>
    <w:rsid w:val="0021684A"/>
    <w:rsid w:val="00216A38"/>
    <w:rsid w:val="00216C5D"/>
    <w:rsid w:val="00216E8E"/>
    <w:rsid w:val="002172C1"/>
    <w:rsid w:val="0021761A"/>
    <w:rsid w:val="00217676"/>
    <w:rsid w:val="00217D50"/>
    <w:rsid w:val="00217DC8"/>
    <w:rsid w:val="00217FF7"/>
    <w:rsid w:val="002204EE"/>
    <w:rsid w:val="00220FEF"/>
    <w:rsid w:val="002210E6"/>
    <w:rsid w:val="002212A6"/>
    <w:rsid w:val="002224BD"/>
    <w:rsid w:val="0022280B"/>
    <w:rsid w:val="00222A02"/>
    <w:rsid w:val="00222C5E"/>
    <w:rsid w:val="00222E93"/>
    <w:rsid w:val="002230C2"/>
    <w:rsid w:val="0022324D"/>
    <w:rsid w:val="002239C6"/>
    <w:rsid w:val="002245CD"/>
    <w:rsid w:val="0022471B"/>
    <w:rsid w:val="0022573C"/>
    <w:rsid w:val="0022576D"/>
    <w:rsid w:val="00225B35"/>
    <w:rsid w:val="00225B45"/>
    <w:rsid w:val="00225B53"/>
    <w:rsid w:val="00225C8B"/>
    <w:rsid w:val="002261E2"/>
    <w:rsid w:val="00226450"/>
    <w:rsid w:val="00226C10"/>
    <w:rsid w:val="00226D41"/>
    <w:rsid w:val="00226DD5"/>
    <w:rsid w:val="0022749C"/>
    <w:rsid w:val="00227542"/>
    <w:rsid w:val="0022770C"/>
    <w:rsid w:val="0022796D"/>
    <w:rsid w:val="00227B75"/>
    <w:rsid w:val="0023036D"/>
    <w:rsid w:val="00230624"/>
    <w:rsid w:val="00230AEA"/>
    <w:rsid w:val="00230DAA"/>
    <w:rsid w:val="00231D39"/>
    <w:rsid w:val="00231D5E"/>
    <w:rsid w:val="00231E36"/>
    <w:rsid w:val="0023201E"/>
    <w:rsid w:val="00232477"/>
    <w:rsid w:val="002326B6"/>
    <w:rsid w:val="00232766"/>
    <w:rsid w:val="00232AB6"/>
    <w:rsid w:val="0023322E"/>
    <w:rsid w:val="00233252"/>
    <w:rsid w:val="002337F9"/>
    <w:rsid w:val="002340A5"/>
    <w:rsid w:val="002341E9"/>
    <w:rsid w:val="002348E8"/>
    <w:rsid w:val="00234973"/>
    <w:rsid w:val="00234A34"/>
    <w:rsid w:val="00234F1D"/>
    <w:rsid w:val="002352FB"/>
    <w:rsid w:val="0023573D"/>
    <w:rsid w:val="00235849"/>
    <w:rsid w:val="00235F45"/>
    <w:rsid w:val="002362BE"/>
    <w:rsid w:val="0023688F"/>
    <w:rsid w:val="00236B98"/>
    <w:rsid w:val="00236C10"/>
    <w:rsid w:val="00237029"/>
    <w:rsid w:val="002373CD"/>
    <w:rsid w:val="00237704"/>
    <w:rsid w:val="00237809"/>
    <w:rsid w:val="002400C2"/>
    <w:rsid w:val="00240514"/>
    <w:rsid w:val="00240529"/>
    <w:rsid w:val="002409BC"/>
    <w:rsid w:val="00240C3F"/>
    <w:rsid w:val="0024100B"/>
    <w:rsid w:val="002416D8"/>
    <w:rsid w:val="00241CE0"/>
    <w:rsid w:val="0024220C"/>
    <w:rsid w:val="00242534"/>
    <w:rsid w:val="002427D1"/>
    <w:rsid w:val="00242866"/>
    <w:rsid w:val="00242BE5"/>
    <w:rsid w:val="0024301A"/>
    <w:rsid w:val="00243260"/>
    <w:rsid w:val="002436B5"/>
    <w:rsid w:val="002439E7"/>
    <w:rsid w:val="00243E5B"/>
    <w:rsid w:val="0024427C"/>
    <w:rsid w:val="00244722"/>
    <w:rsid w:val="00244906"/>
    <w:rsid w:val="00244B15"/>
    <w:rsid w:val="00244D56"/>
    <w:rsid w:val="00244FF1"/>
    <w:rsid w:val="00245242"/>
    <w:rsid w:val="0024525E"/>
    <w:rsid w:val="002454AB"/>
    <w:rsid w:val="002455DF"/>
    <w:rsid w:val="00245D83"/>
    <w:rsid w:val="00245FBE"/>
    <w:rsid w:val="00246702"/>
    <w:rsid w:val="0024721D"/>
    <w:rsid w:val="0024754B"/>
    <w:rsid w:val="002475D4"/>
    <w:rsid w:val="002476B4"/>
    <w:rsid w:val="00247F9C"/>
    <w:rsid w:val="002501AA"/>
    <w:rsid w:val="00250456"/>
    <w:rsid w:val="00250701"/>
    <w:rsid w:val="00250DA6"/>
    <w:rsid w:val="00250E3D"/>
    <w:rsid w:val="0025139D"/>
    <w:rsid w:val="00251D3B"/>
    <w:rsid w:val="00251E25"/>
    <w:rsid w:val="0025234D"/>
    <w:rsid w:val="00253087"/>
    <w:rsid w:val="002539A0"/>
    <w:rsid w:val="00253C11"/>
    <w:rsid w:val="00253EB0"/>
    <w:rsid w:val="00254245"/>
    <w:rsid w:val="002545AD"/>
    <w:rsid w:val="00254CF3"/>
    <w:rsid w:val="00255339"/>
    <w:rsid w:val="002553D0"/>
    <w:rsid w:val="002556F0"/>
    <w:rsid w:val="00255B47"/>
    <w:rsid w:val="00255CEE"/>
    <w:rsid w:val="0025637F"/>
    <w:rsid w:val="002566FA"/>
    <w:rsid w:val="00256A11"/>
    <w:rsid w:val="00256ADD"/>
    <w:rsid w:val="00256DC1"/>
    <w:rsid w:val="00257A55"/>
    <w:rsid w:val="00257BC1"/>
    <w:rsid w:val="0026005C"/>
    <w:rsid w:val="00260278"/>
    <w:rsid w:val="002606B3"/>
    <w:rsid w:val="00260BCC"/>
    <w:rsid w:val="00260FE4"/>
    <w:rsid w:val="002611B2"/>
    <w:rsid w:val="002618DF"/>
    <w:rsid w:val="00261909"/>
    <w:rsid w:val="00261BE5"/>
    <w:rsid w:val="00262231"/>
    <w:rsid w:val="00262403"/>
    <w:rsid w:val="00262B7D"/>
    <w:rsid w:val="00263BD6"/>
    <w:rsid w:val="00264066"/>
    <w:rsid w:val="0026448B"/>
    <w:rsid w:val="00264679"/>
    <w:rsid w:val="00264AA4"/>
    <w:rsid w:val="00264BAC"/>
    <w:rsid w:val="00264EA6"/>
    <w:rsid w:val="00265069"/>
    <w:rsid w:val="002651DE"/>
    <w:rsid w:val="0026558C"/>
    <w:rsid w:val="0026571A"/>
    <w:rsid w:val="00266120"/>
    <w:rsid w:val="0026654C"/>
    <w:rsid w:val="002666C0"/>
    <w:rsid w:val="00266EA0"/>
    <w:rsid w:val="0026704D"/>
    <w:rsid w:val="00267208"/>
    <w:rsid w:val="0026722A"/>
    <w:rsid w:val="00267A57"/>
    <w:rsid w:val="00267BD5"/>
    <w:rsid w:val="00267E9D"/>
    <w:rsid w:val="002708ED"/>
    <w:rsid w:val="002709F2"/>
    <w:rsid w:val="00271323"/>
    <w:rsid w:val="0027136C"/>
    <w:rsid w:val="00272893"/>
    <w:rsid w:val="00272CC0"/>
    <w:rsid w:val="0027359D"/>
    <w:rsid w:val="002735AC"/>
    <w:rsid w:val="002738FA"/>
    <w:rsid w:val="00273BCC"/>
    <w:rsid w:val="00273DE1"/>
    <w:rsid w:val="00273F75"/>
    <w:rsid w:val="002741E7"/>
    <w:rsid w:val="002751F4"/>
    <w:rsid w:val="00275508"/>
    <w:rsid w:val="0027550A"/>
    <w:rsid w:val="00275576"/>
    <w:rsid w:val="002756C9"/>
    <w:rsid w:val="00275A01"/>
    <w:rsid w:val="002763D1"/>
    <w:rsid w:val="00276824"/>
    <w:rsid w:val="0027686D"/>
    <w:rsid w:val="00276920"/>
    <w:rsid w:val="00276BAC"/>
    <w:rsid w:val="00277343"/>
    <w:rsid w:val="002776E6"/>
    <w:rsid w:val="00280863"/>
    <w:rsid w:val="00280ABA"/>
    <w:rsid w:val="00280FF2"/>
    <w:rsid w:val="002810B1"/>
    <w:rsid w:val="0028129D"/>
    <w:rsid w:val="00281391"/>
    <w:rsid w:val="00281402"/>
    <w:rsid w:val="00281405"/>
    <w:rsid w:val="002817A2"/>
    <w:rsid w:val="00281BE0"/>
    <w:rsid w:val="00282089"/>
    <w:rsid w:val="0028218E"/>
    <w:rsid w:val="00282D97"/>
    <w:rsid w:val="00282E1A"/>
    <w:rsid w:val="002831F4"/>
    <w:rsid w:val="0028370E"/>
    <w:rsid w:val="0028373B"/>
    <w:rsid w:val="00283758"/>
    <w:rsid w:val="002838B1"/>
    <w:rsid w:val="00283D32"/>
    <w:rsid w:val="00284B50"/>
    <w:rsid w:val="00284E67"/>
    <w:rsid w:val="0028512B"/>
    <w:rsid w:val="00285862"/>
    <w:rsid w:val="00285F50"/>
    <w:rsid w:val="0028615C"/>
    <w:rsid w:val="00286655"/>
    <w:rsid w:val="00286728"/>
    <w:rsid w:val="00286981"/>
    <w:rsid w:val="002871F5"/>
    <w:rsid w:val="0028796E"/>
    <w:rsid w:val="00287B69"/>
    <w:rsid w:val="00290A49"/>
    <w:rsid w:val="00290C29"/>
    <w:rsid w:val="00291883"/>
    <w:rsid w:val="002918B8"/>
    <w:rsid w:val="00291978"/>
    <w:rsid w:val="00291E78"/>
    <w:rsid w:val="002920D4"/>
    <w:rsid w:val="0029247C"/>
    <w:rsid w:val="002925CB"/>
    <w:rsid w:val="00292E87"/>
    <w:rsid w:val="00292F15"/>
    <w:rsid w:val="0029390F"/>
    <w:rsid w:val="00293A7F"/>
    <w:rsid w:val="0029415F"/>
    <w:rsid w:val="00294184"/>
    <w:rsid w:val="00294186"/>
    <w:rsid w:val="002941EA"/>
    <w:rsid w:val="002944AE"/>
    <w:rsid w:val="00294A90"/>
    <w:rsid w:val="002952AB"/>
    <w:rsid w:val="00295338"/>
    <w:rsid w:val="00296F80"/>
    <w:rsid w:val="002970C6"/>
    <w:rsid w:val="0029739D"/>
    <w:rsid w:val="002977A7"/>
    <w:rsid w:val="00297A77"/>
    <w:rsid w:val="00297B22"/>
    <w:rsid w:val="002A17AB"/>
    <w:rsid w:val="002A1BF5"/>
    <w:rsid w:val="002A1EA1"/>
    <w:rsid w:val="002A1F0A"/>
    <w:rsid w:val="002A1FCD"/>
    <w:rsid w:val="002A22CE"/>
    <w:rsid w:val="002A2300"/>
    <w:rsid w:val="002A2706"/>
    <w:rsid w:val="002A2B1E"/>
    <w:rsid w:val="002A4092"/>
    <w:rsid w:val="002A40BC"/>
    <w:rsid w:val="002A457A"/>
    <w:rsid w:val="002A4598"/>
    <w:rsid w:val="002A45B4"/>
    <w:rsid w:val="002A463F"/>
    <w:rsid w:val="002A489C"/>
    <w:rsid w:val="002A49D7"/>
    <w:rsid w:val="002A4EFE"/>
    <w:rsid w:val="002A53E0"/>
    <w:rsid w:val="002A5B8F"/>
    <w:rsid w:val="002A5E1A"/>
    <w:rsid w:val="002A5EA1"/>
    <w:rsid w:val="002A6349"/>
    <w:rsid w:val="002A684C"/>
    <w:rsid w:val="002A70BE"/>
    <w:rsid w:val="002A73C6"/>
    <w:rsid w:val="002B045E"/>
    <w:rsid w:val="002B07D9"/>
    <w:rsid w:val="002B09DB"/>
    <w:rsid w:val="002B0A84"/>
    <w:rsid w:val="002B0D7C"/>
    <w:rsid w:val="002B1336"/>
    <w:rsid w:val="002B14FC"/>
    <w:rsid w:val="002B17B6"/>
    <w:rsid w:val="002B18EA"/>
    <w:rsid w:val="002B1A1A"/>
    <w:rsid w:val="002B1ACE"/>
    <w:rsid w:val="002B1E4E"/>
    <w:rsid w:val="002B214E"/>
    <w:rsid w:val="002B2A25"/>
    <w:rsid w:val="002B2FA2"/>
    <w:rsid w:val="002B3036"/>
    <w:rsid w:val="002B316F"/>
    <w:rsid w:val="002B324C"/>
    <w:rsid w:val="002B3393"/>
    <w:rsid w:val="002B3419"/>
    <w:rsid w:val="002B3468"/>
    <w:rsid w:val="002B3509"/>
    <w:rsid w:val="002B3B2D"/>
    <w:rsid w:val="002B3B52"/>
    <w:rsid w:val="002B42DC"/>
    <w:rsid w:val="002B4B02"/>
    <w:rsid w:val="002B4B8B"/>
    <w:rsid w:val="002B4BCE"/>
    <w:rsid w:val="002B52F4"/>
    <w:rsid w:val="002B547A"/>
    <w:rsid w:val="002B5C8F"/>
    <w:rsid w:val="002B5D8B"/>
    <w:rsid w:val="002B6762"/>
    <w:rsid w:val="002B685C"/>
    <w:rsid w:val="002B69F2"/>
    <w:rsid w:val="002B6A21"/>
    <w:rsid w:val="002B70EC"/>
    <w:rsid w:val="002B715D"/>
    <w:rsid w:val="002B75FB"/>
    <w:rsid w:val="002B7AE1"/>
    <w:rsid w:val="002B7B9B"/>
    <w:rsid w:val="002B7C7A"/>
    <w:rsid w:val="002C07A3"/>
    <w:rsid w:val="002C1090"/>
    <w:rsid w:val="002C1DBD"/>
    <w:rsid w:val="002C1F58"/>
    <w:rsid w:val="002C24AF"/>
    <w:rsid w:val="002C24D3"/>
    <w:rsid w:val="002C28FC"/>
    <w:rsid w:val="002C2977"/>
    <w:rsid w:val="002C2B33"/>
    <w:rsid w:val="002C2D45"/>
    <w:rsid w:val="002C349C"/>
    <w:rsid w:val="002C3A4D"/>
    <w:rsid w:val="002C3F3E"/>
    <w:rsid w:val="002C42F2"/>
    <w:rsid w:val="002C460B"/>
    <w:rsid w:val="002C4A38"/>
    <w:rsid w:val="002C4B56"/>
    <w:rsid w:val="002C4C93"/>
    <w:rsid w:val="002C4D89"/>
    <w:rsid w:val="002C4F1D"/>
    <w:rsid w:val="002C504B"/>
    <w:rsid w:val="002C56AB"/>
    <w:rsid w:val="002C58C4"/>
    <w:rsid w:val="002C596E"/>
    <w:rsid w:val="002C6927"/>
    <w:rsid w:val="002C6B96"/>
    <w:rsid w:val="002C6CDD"/>
    <w:rsid w:val="002C6F01"/>
    <w:rsid w:val="002C6F7D"/>
    <w:rsid w:val="002C75D4"/>
    <w:rsid w:val="002C795D"/>
    <w:rsid w:val="002C7D7C"/>
    <w:rsid w:val="002C7E06"/>
    <w:rsid w:val="002C7F4E"/>
    <w:rsid w:val="002D000C"/>
    <w:rsid w:val="002D01F3"/>
    <w:rsid w:val="002D03F8"/>
    <w:rsid w:val="002D04BA"/>
    <w:rsid w:val="002D0706"/>
    <w:rsid w:val="002D0931"/>
    <w:rsid w:val="002D0947"/>
    <w:rsid w:val="002D0F0D"/>
    <w:rsid w:val="002D1178"/>
    <w:rsid w:val="002D12FC"/>
    <w:rsid w:val="002D1FA7"/>
    <w:rsid w:val="002D2298"/>
    <w:rsid w:val="002D23E6"/>
    <w:rsid w:val="002D2EC5"/>
    <w:rsid w:val="002D2F1B"/>
    <w:rsid w:val="002D3121"/>
    <w:rsid w:val="002D3D21"/>
    <w:rsid w:val="002D4045"/>
    <w:rsid w:val="002D42AE"/>
    <w:rsid w:val="002D4398"/>
    <w:rsid w:val="002D44DE"/>
    <w:rsid w:val="002D4915"/>
    <w:rsid w:val="002D4A4F"/>
    <w:rsid w:val="002D4B51"/>
    <w:rsid w:val="002D52CA"/>
    <w:rsid w:val="002D5E0F"/>
    <w:rsid w:val="002D60AD"/>
    <w:rsid w:val="002D6188"/>
    <w:rsid w:val="002D687B"/>
    <w:rsid w:val="002D6A03"/>
    <w:rsid w:val="002D706E"/>
    <w:rsid w:val="002D7111"/>
    <w:rsid w:val="002D7209"/>
    <w:rsid w:val="002D7452"/>
    <w:rsid w:val="002D76D6"/>
    <w:rsid w:val="002D7727"/>
    <w:rsid w:val="002D79CF"/>
    <w:rsid w:val="002D7D4A"/>
    <w:rsid w:val="002E0226"/>
    <w:rsid w:val="002E05F4"/>
    <w:rsid w:val="002E100F"/>
    <w:rsid w:val="002E102C"/>
    <w:rsid w:val="002E10CE"/>
    <w:rsid w:val="002E1854"/>
    <w:rsid w:val="002E18DD"/>
    <w:rsid w:val="002E1AA4"/>
    <w:rsid w:val="002E2166"/>
    <w:rsid w:val="002E30E7"/>
    <w:rsid w:val="002E3791"/>
    <w:rsid w:val="002E4062"/>
    <w:rsid w:val="002E413A"/>
    <w:rsid w:val="002E4BC0"/>
    <w:rsid w:val="002E4C47"/>
    <w:rsid w:val="002E4FB1"/>
    <w:rsid w:val="002E5000"/>
    <w:rsid w:val="002E5556"/>
    <w:rsid w:val="002E577A"/>
    <w:rsid w:val="002E5EFE"/>
    <w:rsid w:val="002E6127"/>
    <w:rsid w:val="002E644A"/>
    <w:rsid w:val="002E6AEE"/>
    <w:rsid w:val="002E6CB8"/>
    <w:rsid w:val="002E6DE0"/>
    <w:rsid w:val="002E72F6"/>
    <w:rsid w:val="002E7464"/>
    <w:rsid w:val="002E7513"/>
    <w:rsid w:val="002E7CE6"/>
    <w:rsid w:val="002F0202"/>
    <w:rsid w:val="002F0804"/>
    <w:rsid w:val="002F0FE1"/>
    <w:rsid w:val="002F1174"/>
    <w:rsid w:val="002F13C6"/>
    <w:rsid w:val="002F1893"/>
    <w:rsid w:val="002F1895"/>
    <w:rsid w:val="002F1A38"/>
    <w:rsid w:val="002F1F62"/>
    <w:rsid w:val="002F2106"/>
    <w:rsid w:val="002F2119"/>
    <w:rsid w:val="002F2305"/>
    <w:rsid w:val="002F26D4"/>
    <w:rsid w:val="002F2784"/>
    <w:rsid w:val="002F2852"/>
    <w:rsid w:val="002F2A21"/>
    <w:rsid w:val="002F2E82"/>
    <w:rsid w:val="002F2FE8"/>
    <w:rsid w:val="002F3DDB"/>
    <w:rsid w:val="002F4540"/>
    <w:rsid w:val="002F4EF9"/>
    <w:rsid w:val="002F510F"/>
    <w:rsid w:val="002F535D"/>
    <w:rsid w:val="002F5672"/>
    <w:rsid w:val="002F57C8"/>
    <w:rsid w:val="002F57FD"/>
    <w:rsid w:val="002F5C77"/>
    <w:rsid w:val="002F5D73"/>
    <w:rsid w:val="002F5DB8"/>
    <w:rsid w:val="002F6409"/>
    <w:rsid w:val="002F694D"/>
    <w:rsid w:val="002F69F6"/>
    <w:rsid w:val="002F6B33"/>
    <w:rsid w:val="002F6B97"/>
    <w:rsid w:val="002F6C12"/>
    <w:rsid w:val="002F7085"/>
    <w:rsid w:val="002F7263"/>
    <w:rsid w:val="002F77B8"/>
    <w:rsid w:val="002F7868"/>
    <w:rsid w:val="002F78A4"/>
    <w:rsid w:val="003005C5"/>
    <w:rsid w:val="00300AE0"/>
    <w:rsid w:val="00301377"/>
    <w:rsid w:val="003016DF"/>
    <w:rsid w:val="00301AB0"/>
    <w:rsid w:val="00301D04"/>
    <w:rsid w:val="00301E13"/>
    <w:rsid w:val="00302411"/>
    <w:rsid w:val="00302448"/>
    <w:rsid w:val="00302716"/>
    <w:rsid w:val="00302A50"/>
    <w:rsid w:val="00302DB7"/>
    <w:rsid w:val="00302E50"/>
    <w:rsid w:val="003031FA"/>
    <w:rsid w:val="00304166"/>
    <w:rsid w:val="00304F1C"/>
    <w:rsid w:val="0030543D"/>
    <w:rsid w:val="0030547C"/>
    <w:rsid w:val="00305BB4"/>
    <w:rsid w:val="00305C12"/>
    <w:rsid w:val="00305CB6"/>
    <w:rsid w:val="00305F39"/>
    <w:rsid w:val="003064C2"/>
    <w:rsid w:val="00306659"/>
    <w:rsid w:val="0030681E"/>
    <w:rsid w:val="00306883"/>
    <w:rsid w:val="003069E0"/>
    <w:rsid w:val="00307166"/>
    <w:rsid w:val="00307542"/>
    <w:rsid w:val="0030756A"/>
    <w:rsid w:val="00307C7A"/>
    <w:rsid w:val="00307DEF"/>
    <w:rsid w:val="00307F63"/>
    <w:rsid w:val="00310196"/>
    <w:rsid w:val="00310B0D"/>
    <w:rsid w:val="00310D32"/>
    <w:rsid w:val="00310E7A"/>
    <w:rsid w:val="003111C6"/>
    <w:rsid w:val="003117CA"/>
    <w:rsid w:val="00311A2F"/>
    <w:rsid w:val="00311CDE"/>
    <w:rsid w:val="00311F1F"/>
    <w:rsid w:val="00311F80"/>
    <w:rsid w:val="003126AF"/>
    <w:rsid w:val="003128F3"/>
    <w:rsid w:val="00312B84"/>
    <w:rsid w:val="00312F9F"/>
    <w:rsid w:val="003131AA"/>
    <w:rsid w:val="00313CC0"/>
    <w:rsid w:val="00313D10"/>
    <w:rsid w:val="00313F12"/>
    <w:rsid w:val="00313F54"/>
    <w:rsid w:val="00314152"/>
    <w:rsid w:val="003144AB"/>
    <w:rsid w:val="003145C4"/>
    <w:rsid w:val="003146DF"/>
    <w:rsid w:val="00314715"/>
    <w:rsid w:val="0031479E"/>
    <w:rsid w:val="00314A13"/>
    <w:rsid w:val="00314E9A"/>
    <w:rsid w:val="00314F3A"/>
    <w:rsid w:val="00314F67"/>
    <w:rsid w:val="003150CA"/>
    <w:rsid w:val="00315188"/>
    <w:rsid w:val="003152F2"/>
    <w:rsid w:val="003160F2"/>
    <w:rsid w:val="0031644E"/>
    <w:rsid w:val="00317218"/>
    <w:rsid w:val="00317283"/>
    <w:rsid w:val="003172E8"/>
    <w:rsid w:val="00317455"/>
    <w:rsid w:val="00317A30"/>
    <w:rsid w:val="00317C16"/>
    <w:rsid w:val="00317E5C"/>
    <w:rsid w:val="00320319"/>
    <w:rsid w:val="00320488"/>
    <w:rsid w:val="003204FE"/>
    <w:rsid w:val="0032077A"/>
    <w:rsid w:val="00320C56"/>
    <w:rsid w:val="00320FC5"/>
    <w:rsid w:val="003214B1"/>
    <w:rsid w:val="003216BC"/>
    <w:rsid w:val="00321F7C"/>
    <w:rsid w:val="00321FEF"/>
    <w:rsid w:val="003220C9"/>
    <w:rsid w:val="0032223F"/>
    <w:rsid w:val="003225E8"/>
    <w:rsid w:val="00322861"/>
    <w:rsid w:val="00323424"/>
    <w:rsid w:val="00323BC0"/>
    <w:rsid w:val="00323EF2"/>
    <w:rsid w:val="00324542"/>
    <w:rsid w:val="00324856"/>
    <w:rsid w:val="00324930"/>
    <w:rsid w:val="00324AD8"/>
    <w:rsid w:val="00324BB1"/>
    <w:rsid w:val="00324E85"/>
    <w:rsid w:val="00325194"/>
    <w:rsid w:val="003255B8"/>
    <w:rsid w:val="0032577B"/>
    <w:rsid w:val="00325C6C"/>
    <w:rsid w:val="00325D99"/>
    <w:rsid w:val="00325F3F"/>
    <w:rsid w:val="0032624D"/>
    <w:rsid w:val="003264BE"/>
    <w:rsid w:val="003268D1"/>
    <w:rsid w:val="00326C95"/>
    <w:rsid w:val="00326F85"/>
    <w:rsid w:val="0032717F"/>
    <w:rsid w:val="003272CB"/>
    <w:rsid w:val="00327770"/>
    <w:rsid w:val="003302D9"/>
    <w:rsid w:val="003305E6"/>
    <w:rsid w:val="0033068E"/>
    <w:rsid w:val="00330BD1"/>
    <w:rsid w:val="00331265"/>
    <w:rsid w:val="003315FF"/>
    <w:rsid w:val="00331726"/>
    <w:rsid w:val="00331B89"/>
    <w:rsid w:val="00331D54"/>
    <w:rsid w:val="00332936"/>
    <w:rsid w:val="00332CDF"/>
    <w:rsid w:val="00332F98"/>
    <w:rsid w:val="00332FD7"/>
    <w:rsid w:val="00333015"/>
    <w:rsid w:val="0033331F"/>
    <w:rsid w:val="00333DA7"/>
    <w:rsid w:val="00333E73"/>
    <w:rsid w:val="00334342"/>
    <w:rsid w:val="003345C3"/>
    <w:rsid w:val="00334757"/>
    <w:rsid w:val="00334DD8"/>
    <w:rsid w:val="00335284"/>
    <w:rsid w:val="003352B1"/>
    <w:rsid w:val="003353B2"/>
    <w:rsid w:val="003355F5"/>
    <w:rsid w:val="00335753"/>
    <w:rsid w:val="00336819"/>
    <w:rsid w:val="00336A7D"/>
    <w:rsid w:val="00336EEE"/>
    <w:rsid w:val="003370CE"/>
    <w:rsid w:val="00337377"/>
    <w:rsid w:val="0033750F"/>
    <w:rsid w:val="00337858"/>
    <w:rsid w:val="00337CE3"/>
    <w:rsid w:val="00337E3D"/>
    <w:rsid w:val="00340627"/>
    <w:rsid w:val="003408AF"/>
    <w:rsid w:val="003408CE"/>
    <w:rsid w:val="00340B53"/>
    <w:rsid w:val="00340B61"/>
    <w:rsid w:val="00341059"/>
    <w:rsid w:val="003411A3"/>
    <w:rsid w:val="003412FF"/>
    <w:rsid w:val="0034153A"/>
    <w:rsid w:val="003417AC"/>
    <w:rsid w:val="003417F1"/>
    <w:rsid w:val="00341870"/>
    <w:rsid w:val="00341AFE"/>
    <w:rsid w:val="00341C42"/>
    <w:rsid w:val="00342268"/>
    <w:rsid w:val="00342343"/>
    <w:rsid w:val="00342344"/>
    <w:rsid w:val="00342763"/>
    <w:rsid w:val="00342DEF"/>
    <w:rsid w:val="00342E25"/>
    <w:rsid w:val="00342EF2"/>
    <w:rsid w:val="003434A8"/>
    <w:rsid w:val="00343691"/>
    <w:rsid w:val="00343A1E"/>
    <w:rsid w:val="00344F80"/>
    <w:rsid w:val="003452C8"/>
    <w:rsid w:val="0034556C"/>
    <w:rsid w:val="00345602"/>
    <w:rsid w:val="00345C4B"/>
    <w:rsid w:val="00345D83"/>
    <w:rsid w:val="00346ADC"/>
    <w:rsid w:val="00346DA0"/>
    <w:rsid w:val="00346FFC"/>
    <w:rsid w:val="00347187"/>
    <w:rsid w:val="00347371"/>
    <w:rsid w:val="00347404"/>
    <w:rsid w:val="003474C0"/>
    <w:rsid w:val="0035029B"/>
    <w:rsid w:val="003504C1"/>
    <w:rsid w:val="0035078D"/>
    <w:rsid w:val="00350BD8"/>
    <w:rsid w:val="00350D12"/>
    <w:rsid w:val="00351129"/>
    <w:rsid w:val="00351C60"/>
    <w:rsid w:val="00352012"/>
    <w:rsid w:val="00352020"/>
    <w:rsid w:val="0035289E"/>
    <w:rsid w:val="00352FF8"/>
    <w:rsid w:val="003532DB"/>
    <w:rsid w:val="00353A1F"/>
    <w:rsid w:val="00353CCD"/>
    <w:rsid w:val="00353CDB"/>
    <w:rsid w:val="00354076"/>
    <w:rsid w:val="00354945"/>
    <w:rsid w:val="00354998"/>
    <w:rsid w:val="00354A63"/>
    <w:rsid w:val="00354B4F"/>
    <w:rsid w:val="0035524A"/>
    <w:rsid w:val="00355BEC"/>
    <w:rsid w:val="00355C53"/>
    <w:rsid w:val="00355C80"/>
    <w:rsid w:val="00355FDF"/>
    <w:rsid w:val="0035602A"/>
    <w:rsid w:val="0035619F"/>
    <w:rsid w:val="0035695F"/>
    <w:rsid w:val="00356B2B"/>
    <w:rsid w:val="003575C7"/>
    <w:rsid w:val="00357760"/>
    <w:rsid w:val="003578EE"/>
    <w:rsid w:val="00357C65"/>
    <w:rsid w:val="00357E7C"/>
    <w:rsid w:val="0036022A"/>
    <w:rsid w:val="003607D6"/>
    <w:rsid w:val="00360D9A"/>
    <w:rsid w:val="0036109B"/>
    <w:rsid w:val="003611A5"/>
    <w:rsid w:val="00361283"/>
    <w:rsid w:val="003613BB"/>
    <w:rsid w:val="003613E5"/>
    <w:rsid w:val="00361442"/>
    <w:rsid w:val="003614A1"/>
    <w:rsid w:val="003614A9"/>
    <w:rsid w:val="00361C36"/>
    <w:rsid w:val="00361D06"/>
    <w:rsid w:val="00361EB1"/>
    <w:rsid w:val="003626C5"/>
    <w:rsid w:val="003627DF"/>
    <w:rsid w:val="003628FE"/>
    <w:rsid w:val="00362B01"/>
    <w:rsid w:val="00362DBD"/>
    <w:rsid w:val="0036305F"/>
    <w:rsid w:val="0036374F"/>
    <w:rsid w:val="0036391F"/>
    <w:rsid w:val="00363BAF"/>
    <w:rsid w:val="00363E3B"/>
    <w:rsid w:val="0036447D"/>
    <w:rsid w:val="003644E4"/>
    <w:rsid w:val="0036459C"/>
    <w:rsid w:val="003647A4"/>
    <w:rsid w:val="00364A77"/>
    <w:rsid w:val="003657B0"/>
    <w:rsid w:val="00365A0C"/>
    <w:rsid w:val="00365A68"/>
    <w:rsid w:val="00365BEF"/>
    <w:rsid w:val="003660E0"/>
    <w:rsid w:val="0036632F"/>
    <w:rsid w:val="003664F6"/>
    <w:rsid w:val="003665EB"/>
    <w:rsid w:val="00366798"/>
    <w:rsid w:val="003667EB"/>
    <w:rsid w:val="00366988"/>
    <w:rsid w:val="00366CE9"/>
    <w:rsid w:val="00366DD1"/>
    <w:rsid w:val="00367848"/>
    <w:rsid w:val="00367B45"/>
    <w:rsid w:val="00367C77"/>
    <w:rsid w:val="00370247"/>
    <w:rsid w:val="00370304"/>
    <w:rsid w:val="0037030B"/>
    <w:rsid w:val="003703E0"/>
    <w:rsid w:val="0037050C"/>
    <w:rsid w:val="00370626"/>
    <w:rsid w:val="00370E35"/>
    <w:rsid w:val="00370F1C"/>
    <w:rsid w:val="00370FC2"/>
    <w:rsid w:val="003710A5"/>
    <w:rsid w:val="00371490"/>
    <w:rsid w:val="00372433"/>
    <w:rsid w:val="003727FB"/>
    <w:rsid w:val="0037313A"/>
    <w:rsid w:val="003735FE"/>
    <w:rsid w:val="0037383B"/>
    <w:rsid w:val="0037400D"/>
    <w:rsid w:val="0037404A"/>
    <w:rsid w:val="003749FE"/>
    <w:rsid w:val="00374A4F"/>
    <w:rsid w:val="00374F38"/>
    <w:rsid w:val="00375624"/>
    <w:rsid w:val="0037574D"/>
    <w:rsid w:val="00376195"/>
    <w:rsid w:val="00376588"/>
    <w:rsid w:val="00376A1E"/>
    <w:rsid w:val="00376C0D"/>
    <w:rsid w:val="003770DE"/>
    <w:rsid w:val="003772ED"/>
    <w:rsid w:val="00377912"/>
    <w:rsid w:val="00377CC1"/>
    <w:rsid w:val="00377D09"/>
    <w:rsid w:val="00380407"/>
    <w:rsid w:val="00380951"/>
    <w:rsid w:val="003814AD"/>
    <w:rsid w:val="003814C1"/>
    <w:rsid w:val="00381862"/>
    <w:rsid w:val="00382331"/>
    <w:rsid w:val="00382795"/>
    <w:rsid w:val="00382B70"/>
    <w:rsid w:val="00382F4A"/>
    <w:rsid w:val="0038307B"/>
    <w:rsid w:val="0038333D"/>
    <w:rsid w:val="0038358C"/>
    <w:rsid w:val="00383954"/>
    <w:rsid w:val="0038446C"/>
    <w:rsid w:val="00384B15"/>
    <w:rsid w:val="00384B9F"/>
    <w:rsid w:val="00384C18"/>
    <w:rsid w:val="00385120"/>
    <w:rsid w:val="00385F63"/>
    <w:rsid w:val="0038611C"/>
    <w:rsid w:val="003866F9"/>
    <w:rsid w:val="00387088"/>
    <w:rsid w:val="003872BA"/>
    <w:rsid w:val="00387711"/>
    <w:rsid w:val="00387789"/>
    <w:rsid w:val="00387AE3"/>
    <w:rsid w:val="00387BE8"/>
    <w:rsid w:val="00387ED3"/>
    <w:rsid w:val="00390985"/>
    <w:rsid w:val="003910C9"/>
    <w:rsid w:val="00391437"/>
    <w:rsid w:val="00391539"/>
    <w:rsid w:val="003918A1"/>
    <w:rsid w:val="00392860"/>
    <w:rsid w:val="00393C24"/>
    <w:rsid w:val="00393D91"/>
    <w:rsid w:val="00393EDE"/>
    <w:rsid w:val="00394005"/>
    <w:rsid w:val="00394114"/>
    <w:rsid w:val="00394200"/>
    <w:rsid w:val="00394282"/>
    <w:rsid w:val="003945F8"/>
    <w:rsid w:val="003946E9"/>
    <w:rsid w:val="003947EB"/>
    <w:rsid w:val="00394D4D"/>
    <w:rsid w:val="00394D56"/>
    <w:rsid w:val="00394E2E"/>
    <w:rsid w:val="0039525C"/>
    <w:rsid w:val="00395F3C"/>
    <w:rsid w:val="00395FCF"/>
    <w:rsid w:val="00396032"/>
    <w:rsid w:val="00396090"/>
    <w:rsid w:val="0039651C"/>
    <w:rsid w:val="00396597"/>
    <w:rsid w:val="00396B70"/>
    <w:rsid w:val="0039714B"/>
    <w:rsid w:val="00397429"/>
    <w:rsid w:val="00397BAE"/>
    <w:rsid w:val="00397EC7"/>
    <w:rsid w:val="00397F07"/>
    <w:rsid w:val="003A00D8"/>
    <w:rsid w:val="003A07CA"/>
    <w:rsid w:val="003A0B59"/>
    <w:rsid w:val="003A0BA3"/>
    <w:rsid w:val="003A0BA5"/>
    <w:rsid w:val="003A0CAA"/>
    <w:rsid w:val="003A11E3"/>
    <w:rsid w:val="003A194D"/>
    <w:rsid w:val="003A2094"/>
    <w:rsid w:val="003A282F"/>
    <w:rsid w:val="003A2E8F"/>
    <w:rsid w:val="003A3DB6"/>
    <w:rsid w:val="003A3E5E"/>
    <w:rsid w:val="003A4033"/>
    <w:rsid w:val="003A426D"/>
    <w:rsid w:val="003A4CFB"/>
    <w:rsid w:val="003A503A"/>
    <w:rsid w:val="003A5120"/>
    <w:rsid w:val="003A59DA"/>
    <w:rsid w:val="003A5DD5"/>
    <w:rsid w:val="003A6078"/>
    <w:rsid w:val="003A646B"/>
    <w:rsid w:val="003A666E"/>
    <w:rsid w:val="003A6DC5"/>
    <w:rsid w:val="003A6DE6"/>
    <w:rsid w:val="003A6F14"/>
    <w:rsid w:val="003A6F6A"/>
    <w:rsid w:val="003A72D5"/>
    <w:rsid w:val="003A7557"/>
    <w:rsid w:val="003A7838"/>
    <w:rsid w:val="003A7D20"/>
    <w:rsid w:val="003B0720"/>
    <w:rsid w:val="003B0895"/>
    <w:rsid w:val="003B09E6"/>
    <w:rsid w:val="003B09F6"/>
    <w:rsid w:val="003B135B"/>
    <w:rsid w:val="003B1404"/>
    <w:rsid w:val="003B1844"/>
    <w:rsid w:val="003B1AD9"/>
    <w:rsid w:val="003B1AE0"/>
    <w:rsid w:val="003B1DAA"/>
    <w:rsid w:val="003B220B"/>
    <w:rsid w:val="003B2227"/>
    <w:rsid w:val="003B2479"/>
    <w:rsid w:val="003B267E"/>
    <w:rsid w:val="003B3142"/>
    <w:rsid w:val="003B32D8"/>
    <w:rsid w:val="003B3699"/>
    <w:rsid w:val="003B3877"/>
    <w:rsid w:val="003B3BD4"/>
    <w:rsid w:val="003B3C7F"/>
    <w:rsid w:val="003B438A"/>
    <w:rsid w:val="003B43EC"/>
    <w:rsid w:val="003B4724"/>
    <w:rsid w:val="003B483F"/>
    <w:rsid w:val="003B4A7E"/>
    <w:rsid w:val="003B4E97"/>
    <w:rsid w:val="003B50F9"/>
    <w:rsid w:val="003B56BE"/>
    <w:rsid w:val="003B5A4B"/>
    <w:rsid w:val="003B5AC4"/>
    <w:rsid w:val="003B5FE7"/>
    <w:rsid w:val="003B6315"/>
    <w:rsid w:val="003B6661"/>
    <w:rsid w:val="003B6722"/>
    <w:rsid w:val="003B6FB8"/>
    <w:rsid w:val="003B73CD"/>
    <w:rsid w:val="003B7999"/>
    <w:rsid w:val="003B7CD1"/>
    <w:rsid w:val="003C02D4"/>
    <w:rsid w:val="003C0D57"/>
    <w:rsid w:val="003C152F"/>
    <w:rsid w:val="003C1551"/>
    <w:rsid w:val="003C156F"/>
    <w:rsid w:val="003C1A07"/>
    <w:rsid w:val="003C1AE7"/>
    <w:rsid w:val="003C1C23"/>
    <w:rsid w:val="003C1D43"/>
    <w:rsid w:val="003C23DC"/>
    <w:rsid w:val="003C24BE"/>
    <w:rsid w:val="003C2540"/>
    <w:rsid w:val="003C2F13"/>
    <w:rsid w:val="003C373E"/>
    <w:rsid w:val="003C3B8B"/>
    <w:rsid w:val="003C40E9"/>
    <w:rsid w:val="003C55A5"/>
    <w:rsid w:val="003C5664"/>
    <w:rsid w:val="003C5C64"/>
    <w:rsid w:val="003C5E2E"/>
    <w:rsid w:val="003C5FA1"/>
    <w:rsid w:val="003C6224"/>
    <w:rsid w:val="003C6561"/>
    <w:rsid w:val="003C6BC1"/>
    <w:rsid w:val="003C6E0B"/>
    <w:rsid w:val="003C7912"/>
    <w:rsid w:val="003C7AF2"/>
    <w:rsid w:val="003C7C65"/>
    <w:rsid w:val="003C7D62"/>
    <w:rsid w:val="003D0210"/>
    <w:rsid w:val="003D0505"/>
    <w:rsid w:val="003D0724"/>
    <w:rsid w:val="003D077E"/>
    <w:rsid w:val="003D0D7F"/>
    <w:rsid w:val="003D0E00"/>
    <w:rsid w:val="003D11F8"/>
    <w:rsid w:val="003D1331"/>
    <w:rsid w:val="003D17FA"/>
    <w:rsid w:val="003D1BE6"/>
    <w:rsid w:val="003D1F6B"/>
    <w:rsid w:val="003D1F93"/>
    <w:rsid w:val="003D2147"/>
    <w:rsid w:val="003D2258"/>
    <w:rsid w:val="003D233A"/>
    <w:rsid w:val="003D2501"/>
    <w:rsid w:val="003D2A74"/>
    <w:rsid w:val="003D2DBF"/>
    <w:rsid w:val="003D376F"/>
    <w:rsid w:val="003D3ABD"/>
    <w:rsid w:val="003D4122"/>
    <w:rsid w:val="003D42E3"/>
    <w:rsid w:val="003D4991"/>
    <w:rsid w:val="003D4A08"/>
    <w:rsid w:val="003D4AE7"/>
    <w:rsid w:val="003D4EDE"/>
    <w:rsid w:val="003D555C"/>
    <w:rsid w:val="003D5CF5"/>
    <w:rsid w:val="003D66A8"/>
    <w:rsid w:val="003D6998"/>
    <w:rsid w:val="003D6A4F"/>
    <w:rsid w:val="003D6C26"/>
    <w:rsid w:val="003D70AA"/>
    <w:rsid w:val="003D7729"/>
    <w:rsid w:val="003D7BA1"/>
    <w:rsid w:val="003D7BC4"/>
    <w:rsid w:val="003E088C"/>
    <w:rsid w:val="003E0935"/>
    <w:rsid w:val="003E150F"/>
    <w:rsid w:val="003E1805"/>
    <w:rsid w:val="003E1887"/>
    <w:rsid w:val="003E1FA6"/>
    <w:rsid w:val="003E224B"/>
    <w:rsid w:val="003E25D1"/>
    <w:rsid w:val="003E2950"/>
    <w:rsid w:val="003E35A4"/>
    <w:rsid w:val="003E36B8"/>
    <w:rsid w:val="003E3869"/>
    <w:rsid w:val="003E399E"/>
    <w:rsid w:val="003E3ECB"/>
    <w:rsid w:val="003E439F"/>
    <w:rsid w:val="003E4AE8"/>
    <w:rsid w:val="003E4B38"/>
    <w:rsid w:val="003E4F2C"/>
    <w:rsid w:val="003E5268"/>
    <w:rsid w:val="003E54DE"/>
    <w:rsid w:val="003E553C"/>
    <w:rsid w:val="003E559C"/>
    <w:rsid w:val="003E5793"/>
    <w:rsid w:val="003E5B1C"/>
    <w:rsid w:val="003E5B46"/>
    <w:rsid w:val="003E5BFA"/>
    <w:rsid w:val="003E5CB7"/>
    <w:rsid w:val="003E6200"/>
    <w:rsid w:val="003E7002"/>
    <w:rsid w:val="003E7172"/>
    <w:rsid w:val="003E71F9"/>
    <w:rsid w:val="003E7715"/>
    <w:rsid w:val="003E7A89"/>
    <w:rsid w:val="003E7B10"/>
    <w:rsid w:val="003F02B2"/>
    <w:rsid w:val="003F0437"/>
    <w:rsid w:val="003F0EA1"/>
    <w:rsid w:val="003F1557"/>
    <w:rsid w:val="003F1A8B"/>
    <w:rsid w:val="003F1FBB"/>
    <w:rsid w:val="003F2215"/>
    <w:rsid w:val="003F23FC"/>
    <w:rsid w:val="003F25D7"/>
    <w:rsid w:val="003F2695"/>
    <w:rsid w:val="003F274B"/>
    <w:rsid w:val="003F3AA0"/>
    <w:rsid w:val="003F3AB9"/>
    <w:rsid w:val="003F3BBA"/>
    <w:rsid w:val="003F3BFE"/>
    <w:rsid w:val="003F3D01"/>
    <w:rsid w:val="003F3D69"/>
    <w:rsid w:val="003F3DE0"/>
    <w:rsid w:val="003F4811"/>
    <w:rsid w:val="003F4AF2"/>
    <w:rsid w:val="003F4C27"/>
    <w:rsid w:val="003F4D41"/>
    <w:rsid w:val="003F4D85"/>
    <w:rsid w:val="003F525A"/>
    <w:rsid w:val="003F540B"/>
    <w:rsid w:val="003F55E2"/>
    <w:rsid w:val="003F5936"/>
    <w:rsid w:val="003F65DE"/>
    <w:rsid w:val="003F759A"/>
    <w:rsid w:val="003F7646"/>
    <w:rsid w:val="003F7659"/>
    <w:rsid w:val="003F7AA6"/>
    <w:rsid w:val="003F7CAF"/>
    <w:rsid w:val="004000DD"/>
    <w:rsid w:val="004006E8"/>
    <w:rsid w:val="00400838"/>
    <w:rsid w:val="00400CAE"/>
    <w:rsid w:val="00400EF4"/>
    <w:rsid w:val="004010EC"/>
    <w:rsid w:val="0040166E"/>
    <w:rsid w:val="00401753"/>
    <w:rsid w:val="00401D4A"/>
    <w:rsid w:val="00402242"/>
    <w:rsid w:val="0040260A"/>
    <w:rsid w:val="0040271A"/>
    <w:rsid w:val="0040272B"/>
    <w:rsid w:val="00402B56"/>
    <w:rsid w:val="00402D7A"/>
    <w:rsid w:val="00402E7A"/>
    <w:rsid w:val="004030B9"/>
    <w:rsid w:val="004035C1"/>
    <w:rsid w:val="00403803"/>
    <w:rsid w:val="00403B2F"/>
    <w:rsid w:val="00404920"/>
    <w:rsid w:val="00404F2E"/>
    <w:rsid w:val="004052F4"/>
    <w:rsid w:val="0040550D"/>
    <w:rsid w:val="00405715"/>
    <w:rsid w:val="004058F8"/>
    <w:rsid w:val="00405A3E"/>
    <w:rsid w:val="00406140"/>
    <w:rsid w:val="004062E3"/>
    <w:rsid w:val="00406542"/>
    <w:rsid w:val="004068C7"/>
    <w:rsid w:val="004068E6"/>
    <w:rsid w:val="00406AB4"/>
    <w:rsid w:val="00406FAC"/>
    <w:rsid w:val="004076DD"/>
    <w:rsid w:val="004078B2"/>
    <w:rsid w:val="00407B52"/>
    <w:rsid w:val="00407BC1"/>
    <w:rsid w:val="00410560"/>
    <w:rsid w:val="00410A03"/>
    <w:rsid w:val="00410C3A"/>
    <w:rsid w:val="00410CA3"/>
    <w:rsid w:val="00410D2C"/>
    <w:rsid w:val="00411027"/>
    <w:rsid w:val="004115A1"/>
    <w:rsid w:val="00411CB9"/>
    <w:rsid w:val="00411CD1"/>
    <w:rsid w:val="00411D90"/>
    <w:rsid w:val="00412DAE"/>
    <w:rsid w:val="00413BCE"/>
    <w:rsid w:val="004145C5"/>
    <w:rsid w:val="00414C5B"/>
    <w:rsid w:val="004159DE"/>
    <w:rsid w:val="00415BD5"/>
    <w:rsid w:val="004162B3"/>
    <w:rsid w:val="004170D6"/>
    <w:rsid w:val="0041739F"/>
    <w:rsid w:val="004173D5"/>
    <w:rsid w:val="00417A38"/>
    <w:rsid w:val="00417FB2"/>
    <w:rsid w:val="00420266"/>
    <w:rsid w:val="0042039A"/>
    <w:rsid w:val="00420DFD"/>
    <w:rsid w:val="004210ED"/>
    <w:rsid w:val="00421223"/>
    <w:rsid w:val="00422461"/>
    <w:rsid w:val="0042284E"/>
    <w:rsid w:val="00422997"/>
    <w:rsid w:val="004231B6"/>
    <w:rsid w:val="004237D8"/>
    <w:rsid w:val="00423C3B"/>
    <w:rsid w:val="00425297"/>
    <w:rsid w:val="0042542D"/>
    <w:rsid w:val="0042546C"/>
    <w:rsid w:val="0042562D"/>
    <w:rsid w:val="00425A0B"/>
    <w:rsid w:val="00425C7E"/>
    <w:rsid w:val="0042663D"/>
    <w:rsid w:val="0042694C"/>
    <w:rsid w:val="00426A22"/>
    <w:rsid w:val="00427610"/>
    <w:rsid w:val="00427746"/>
    <w:rsid w:val="00427841"/>
    <w:rsid w:val="004279A6"/>
    <w:rsid w:val="00427BE6"/>
    <w:rsid w:val="00430506"/>
    <w:rsid w:val="00430741"/>
    <w:rsid w:val="0043117B"/>
    <w:rsid w:val="004311EC"/>
    <w:rsid w:val="004314E1"/>
    <w:rsid w:val="00431685"/>
    <w:rsid w:val="004318DA"/>
    <w:rsid w:val="00432401"/>
    <w:rsid w:val="004329D5"/>
    <w:rsid w:val="004329E2"/>
    <w:rsid w:val="00432A30"/>
    <w:rsid w:val="00432B7D"/>
    <w:rsid w:val="00432C2B"/>
    <w:rsid w:val="00432C5E"/>
    <w:rsid w:val="00432F45"/>
    <w:rsid w:val="00433238"/>
    <w:rsid w:val="0043361A"/>
    <w:rsid w:val="00433D49"/>
    <w:rsid w:val="00434594"/>
    <w:rsid w:val="00434E7B"/>
    <w:rsid w:val="0043519F"/>
    <w:rsid w:val="004351EC"/>
    <w:rsid w:val="0043570B"/>
    <w:rsid w:val="0043607A"/>
    <w:rsid w:val="00436509"/>
    <w:rsid w:val="00437155"/>
    <w:rsid w:val="00437AED"/>
    <w:rsid w:val="004402DB"/>
    <w:rsid w:val="00440579"/>
    <w:rsid w:val="0044070E"/>
    <w:rsid w:val="004415A6"/>
    <w:rsid w:val="00441821"/>
    <w:rsid w:val="0044191D"/>
    <w:rsid w:val="00441DA9"/>
    <w:rsid w:val="00441DF2"/>
    <w:rsid w:val="004432FB"/>
    <w:rsid w:val="004434E2"/>
    <w:rsid w:val="0044355B"/>
    <w:rsid w:val="0044378A"/>
    <w:rsid w:val="00443F7B"/>
    <w:rsid w:val="00444179"/>
    <w:rsid w:val="00444659"/>
    <w:rsid w:val="00445088"/>
    <w:rsid w:val="00445200"/>
    <w:rsid w:val="00445865"/>
    <w:rsid w:val="00445C2D"/>
    <w:rsid w:val="00445CF5"/>
    <w:rsid w:val="00446915"/>
    <w:rsid w:val="00446F34"/>
    <w:rsid w:val="0044731D"/>
    <w:rsid w:val="00447600"/>
    <w:rsid w:val="00447F35"/>
    <w:rsid w:val="00450698"/>
    <w:rsid w:val="00450842"/>
    <w:rsid w:val="00450861"/>
    <w:rsid w:val="00450AD7"/>
    <w:rsid w:val="00450F30"/>
    <w:rsid w:val="00451558"/>
    <w:rsid w:val="00451694"/>
    <w:rsid w:val="00451CBB"/>
    <w:rsid w:val="0045229A"/>
    <w:rsid w:val="00452704"/>
    <w:rsid w:val="004527CB"/>
    <w:rsid w:val="0045280D"/>
    <w:rsid w:val="0045297A"/>
    <w:rsid w:val="004529B3"/>
    <w:rsid w:val="00452AA1"/>
    <w:rsid w:val="00452BE4"/>
    <w:rsid w:val="00452D79"/>
    <w:rsid w:val="0045302D"/>
    <w:rsid w:val="00453101"/>
    <w:rsid w:val="004536C8"/>
    <w:rsid w:val="00453BE3"/>
    <w:rsid w:val="00453D42"/>
    <w:rsid w:val="004540FE"/>
    <w:rsid w:val="004541F3"/>
    <w:rsid w:val="0045423F"/>
    <w:rsid w:val="00454590"/>
    <w:rsid w:val="00454931"/>
    <w:rsid w:val="00455049"/>
    <w:rsid w:val="00455050"/>
    <w:rsid w:val="0045558D"/>
    <w:rsid w:val="004555FA"/>
    <w:rsid w:val="004566EC"/>
    <w:rsid w:val="00456904"/>
    <w:rsid w:val="00456D28"/>
    <w:rsid w:val="00456E71"/>
    <w:rsid w:val="00456FAF"/>
    <w:rsid w:val="00457867"/>
    <w:rsid w:val="00457C92"/>
    <w:rsid w:val="00457E74"/>
    <w:rsid w:val="004611A1"/>
    <w:rsid w:val="00461240"/>
    <w:rsid w:val="0046192B"/>
    <w:rsid w:val="00461B45"/>
    <w:rsid w:val="00461C60"/>
    <w:rsid w:val="00461DCF"/>
    <w:rsid w:val="00461F65"/>
    <w:rsid w:val="00462214"/>
    <w:rsid w:val="00462910"/>
    <w:rsid w:val="00462929"/>
    <w:rsid w:val="00462A67"/>
    <w:rsid w:val="00462FEF"/>
    <w:rsid w:val="00463084"/>
    <w:rsid w:val="004632D3"/>
    <w:rsid w:val="0046381B"/>
    <w:rsid w:val="00463A21"/>
    <w:rsid w:val="00463A86"/>
    <w:rsid w:val="0046410E"/>
    <w:rsid w:val="0046433B"/>
    <w:rsid w:val="004646C3"/>
    <w:rsid w:val="004646EF"/>
    <w:rsid w:val="00464CB4"/>
    <w:rsid w:val="00465290"/>
    <w:rsid w:val="00465E99"/>
    <w:rsid w:val="00466749"/>
    <w:rsid w:val="0046678F"/>
    <w:rsid w:val="0046682F"/>
    <w:rsid w:val="00466832"/>
    <w:rsid w:val="00466873"/>
    <w:rsid w:val="00466BB6"/>
    <w:rsid w:val="00466D2C"/>
    <w:rsid w:val="00467499"/>
    <w:rsid w:val="004678DD"/>
    <w:rsid w:val="00467DBE"/>
    <w:rsid w:val="00467E5A"/>
    <w:rsid w:val="004701FD"/>
    <w:rsid w:val="00470280"/>
    <w:rsid w:val="00470487"/>
    <w:rsid w:val="0047072D"/>
    <w:rsid w:val="004707BF"/>
    <w:rsid w:val="00470B43"/>
    <w:rsid w:val="00470CD6"/>
    <w:rsid w:val="00471185"/>
    <w:rsid w:val="004712D1"/>
    <w:rsid w:val="00471FE6"/>
    <w:rsid w:val="00471FEF"/>
    <w:rsid w:val="004721B5"/>
    <w:rsid w:val="004728BE"/>
    <w:rsid w:val="004728D2"/>
    <w:rsid w:val="004728FF"/>
    <w:rsid w:val="00473217"/>
    <w:rsid w:val="00473D67"/>
    <w:rsid w:val="00474990"/>
    <w:rsid w:val="0047587E"/>
    <w:rsid w:val="00475CF0"/>
    <w:rsid w:val="00475E0D"/>
    <w:rsid w:val="0047652C"/>
    <w:rsid w:val="00476639"/>
    <w:rsid w:val="004769C4"/>
    <w:rsid w:val="00476AC6"/>
    <w:rsid w:val="00477255"/>
    <w:rsid w:val="00477482"/>
    <w:rsid w:val="0048028B"/>
    <w:rsid w:val="004802DA"/>
    <w:rsid w:val="0048062D"/>
    <w:rsid w:val="00480803"/>
    <w:rsid w:val="00480A14"/>
    <w:rsid w:val="00480D29"/>
    <w:rsid w:val="004812D5"/>
    <w:rsid w:val="00481525"/>
    <w:rsid w:val="00481635"/>
    <w:rsid w:val="0048169F"/>
    <w:rsid w:val="004817B8"/>
    <w:rsid w:val="00481B1D"/>
    <w:rsid w:val="00481B20"/>
    <w:rsid w:val="00482295"/>
    <w:rsid w:val="004826BE"/>
    <w:rsid w:val="004828B7"/>
    <w:rsid w:val="00482B22"/>
    <w:rsid w:val="00482DBD"/>
    <w:rsid w:val="00483647"/>
    <w:rsid w:val="00483808"/>
    <w:rsid w:val="00483C5C"/>
    <w:rsid w:val="00483D41"/>
    <w:rsid w:val="0048465C"/>
    <w:rsid w:val="00484ADA"/>
    <w:rsid w:val="00484F1E"/>
    <w:rsid w:val="00484F82"/>
    <w:rsid w:val="00484FAA"/>
    <w:rsid w:val="004856BF"/>
    <w:rsid w:val="00485738"/>
    <w:rsid w:val="00485CA9"/>
    <w:rsid w:val="00486501"/>
    <w:rsid w:val="0048666F"/>
    <w:rsid w:val="004866CB"/>
    <w:rsid w:val="00486906"/>
    <w:rsid w:val="004869A5"/>
    <w:rsid w:val="00486FC5"/>
    <w:rsid w:val="0048726A"/>
    <w:rsid w:val="00487A25"/>
    <w:rsid w:val="00487EA5"/>
    <w:rsid w:val="00487EF0"/>
    <w:rsid w:val="00490015"/>
    <w:rsid w:val="0049024D"/>
    <w:rsid w:val="004903AD"/>
    <w:rsid w:val="004908D2"/>
    <w:rsid w:val="004908E9"/>
    <w:rsid w:val="0049097C"/>
    <w:rsid w:val="004909BF"/>
    <w:rsid w:val="00490E74"/>
    <w:rsid w:val="004910F1"/>
    <w:rsid w:val="0049119E"/>
    <w:rsid w:val="004925CA"/>
    <w:rsid w:val="004929E1"/>
    <w:rsid w:val="004929F9"/>
    <w:rsid w:val="00492A4F"/>
    <w:rsid w:val="00492C87"/>
    <w:rsid w:val="00492D16"/>
    <w:rsid w:val="00492F08"/>
    <w:rsid w:val="00492FC4"/>
    <w:rsid w:val="0049314E"/>
    <w:rsid w:val="004933F3"/>
    <w:rsid w:val="00493953"/>
    <w:rsid w:val="00493A68"/>
    <w:rsid w:val="00493AF9"/>
    <w:rsid w:val="00493B9F"/>
    <w:rsid w:val="00493D11"/>
    <w:rsid w:val="00494014"/>
    <w:rsid w:val="00494613"/>
    <w:rsid w:val="00494923"/>
    <w:rsid w:val="00494947"/>
    <w:rsid w:val="00494BA5"/>
    <w:rsid w:val="00494CBE"/>
    <w:rsid w:val="00494D31"/>
    <w:rsid w:val="00494FFC"/>
    <w:rsid w:val="004950B3"/>
    <w:rsid w:val="0049511B"/>
    <w:rsid w:val="00495164"/>
    <w:rsid w:val="004951CE"/>
    <w:rsid w:val="004954D2"/>
    <w:rsid w:val="0049589D"/>
    <w:rsid w:val="00495AC8"/>
    <w:rsid w:val="00495F1C"/>
    <w:rsid w:val="00495F94"/>
    <w:rsid w:val="00496891"/>
    <w:rsid w:val="00496BB1"/>
    <w:rsid w:val="00497066"/>
    <w:rsid w:val="004978C0"/>
    <w:rsid w:val="00497E0B"/>
    <w:rsid w:val="00497EEB"/>
    <w:rsid w:val="00497EFA"/>
    <w:rsid w:val="004A00BE"/>
    <w:rsid w:val="004A0AAB"/>
    <w:rsid w:val="004A1747"/>
    <w:rsid w:val="004A1862"/>
    <w:rsid w:val="004A18D7"/>
    <w:rsid w:val="004A1942"/>
    <w:rsid w:val="004A197B"/>
    <w:rsid w:val="004A1B95"/>
    <w:rsid w:val="004A1C4A"/>
    <w:rsid w:val="004A1C54"/>
    <w:rsid w:val="004A2322"/>
    <w:rsid w:val="004A2E23"/>
    <w:rsid w:val="004A2E91"/>
    <w:rsid w:val="004A2EDD"/>
    <w:rsid w:val="004A3C9E"/>
    <w:rsid w:val="004A3E14"/>
    <w:rsid w:val="004A4013"/>
    <w:rsid w:val="004A41CC"/>
    <w:rsid w:val="004A486E"/>
    <w:rsid w:val="004A4DC9"/>
    <w:rsid w:val="004A4EDF"/>
    <w:rsid w:val="004A4F86"/>
    <w:rsid w:val="004A50E7"/>
    <w:rsid w:val="004A50FC"/>
    <w:rsid w:val="004A53A4"/>
    <w:rsid w:val="004A57F5"/>
    <w:rsid w:val="004A5B8A"/>
    <w:rsid w:val="004A5D85"/>
    <w:rsid w:val="004A5FF0"/>
    <w:rsid w:val="004A610A"/>
    <w:rsid w:val="004A629A"/>
    <w:rsid w:val="004A640D"/>
    <w:rsid w:val="004A6462"/>
    <w:rsid w:val="004A6518"/>
    <w:rsid w:val="004A6ADA"/>
    <w:rsid w:val="004A6C51"/>
    <w:rsid w:val="004A6FD9"/>
    <w:rsid w:val="004A711D"/>
    <w:rsid w:val="004A737F"/>
    <w:rsid w:val="004A7883"/>
    <w:rsid w:val="004A7E23"/>
    <w:rsid w:val="004A7F11"/>
    <w:rsid w:val="004B02CB"/>
    <w:rsid w:val="004B092F"/>
    <w:rsid w:val="004B0A20"/>
    <w:rsid w:val="004B0A4B"/>
    <w:rsid w:val="004B0A61"/>
    <w:rsid w:val="004B0E8F"/>
    <w:rsid w:val="004B1A79"/>
    <w:rsid w:val="004B1F26"/>
    <w:rsid w:val="004B1F79"/>
    <w:rsid w:val="004B2157"/>
    <w:rsid w:val="004B22D5"/>
    <w:rsid w:val="004B2BCD"/>
    <w:rsid w:val="004B2DA0"/>
    <w:rsid w:val="004B2F3E"/>
    <w:rsid w:val="004B2FD9"/>
    <w:rsid w:val="004B3369"/>
    <w:rsid w:val="004B363E"/>
    <w:rsid w:val="004B36B0"/>
    <w:rsid w:val="004B3EC9"/>
    <w:rsid w:val="004B3F9B"/>
    <w:rsid w:val="004B4276"/>
    <w:rsid w:val="004B4745"/>
    <w:rsid w:val="004B4A32"/>
    <w:rsid w:val="004B57EE"/>
    <w:rsid w:val="004B5AA5"/>
    <w:rsid w:val="004B5BA3"/>
    <w:rsid w:val="004B5BBA"/>
    <w:rsid w:val="004B6008"/>
    <w:rsid w:val="004B60A6"/>
    <w:rsid w:val="004B63A2"/>
    <w:rsid w:val="004B650A"/>
    <w:rsid w:val="004B66CE"/>
    <w:rsid w:val="004B6832"/>
    <w:rsid w:val="004B6CC2"/>
    <w:rsid w:val="004B7616"/>
    <w:rsid w:val="004B78B0"/>
    <w:rsid w:val="004B7A1D"/>
    <w:rsid w:val="004B7A1F"/>
    <w:rsid w:val="004C00C6"/>
    <w:rsid w:val="004C06A4"/>
    <w:rsid w:val="004C098B"/>
    <w:rsid w:val="004C119C"/>
    <w:rsid w:val="004C1E5A"/>
    <w:rsid w:val="004C1F3C"/>
    <w:rsid w:val="004C251E"/>
    <w:rsid w:val="004C2E9E"/>
    <w:rsid w:val="004C2FCD"/>
    <w:rsid w:val="004C3090"/>
    <w:rsid w:val="004C3865"/>
    <w:rsid w:val="004C4132"/>
    <w:rsid w:val="004C4878"/>
    <w:rsid w:val="004C4B93"/>
    <w:rsid w:val="004C52DC"/>
    <w:rsid w:val="004C58BD"/>
    <w:rsid w:val="004C5D26"/>
    <w:rsid w:val="004C5ECD"/>
    <w:rsid w:val="004C601B"/>
    <w:rsid w:val="004C6225"/>
    <w:rsid w:val="004C708E"/>
    <w:rsid w:val="004C71FD"/>
    <w:rsid w:val="004C73E9"/>
    <w:rsid w:val="004C756F"/>
    <w:rsid w:val="004C7726"/>
    <w:rsid w:val="004C78CA"/>
    <w:rsid w:val="004C7A6B"/>
    <w:rsid w:val="004C7BCE"/>
    <w:rsid w:val="004C7BDF"/>
    <w:rsid w:val="004C7BE2"/>
    <w:rsid w:val="004D0367"/>
    <w:rsid w:val="004D0E8F"/>
    <w:rsid w:val="004D0FAF"/>
    <w:rsid w:val="004D1111"/>
    <w:rsid w:val="004D1887"/>
    <w:rsid w:val="004D24BF"/>
    <w:rsid w:val="004D267B"/>
    <w:rsid w:val="004D26FA"/>
    <w:rsid w:val="004D2AAF"/>
    <w:rsid w:val="004D2B23"/>
    <w:rsid w:val="004D2C2B"/>
    <w:rsid w:val="004D2C32"/>
    <w:rsid w:val="004D2E76"/>
    <w:rsid w:val="004D3653"/>
    <w:rsid w:val="004D3922"/>
    <w:rsid w:val="004D397B"/>
    <w:rsid w:val="004D426E"/>
    <w:rsid w:val="004D4E01"/>
    <w:rsid w:val="004D53A4"/>
    <w:rsid w:val="004D54D2"/>
    <w:rsid w:val="004D5CE2"/>
    <w:rsid w:val="004D64B7"/>
    <w:rsid w:val="004D6F1B"/>
    <w:rsid w:val="004D7078"/>
    <w:rsid w:val="004D7552"/>
    <w:rsid w:val="004D793A"/>
    <w:rsid w:val="004D7B94"/>
    <w:rsid w:val="004D7E59"/>
    <w:rsid w:val="004D7EE8"/>
    <w:rsid w:val="004E02F0"/>
    <w:rsid w:val="004E0603"/>
    <w:rsid w:val="004E071E"/>
    <w:rsid w:val="004E101A"/>
    <w:rsid w:val="004E1088"/>
    <w:rsid w:val="004E1918"/>
    <w:rsid w:val="004E1A50"/>
    <w:rsid w:val="004E1C1B"/>
    <w:rsid w:val="004E1C3C"/>
    <w:rsid w:val="004E1C57"/>
    <w:rsid w:val="004E2ADF"/>
    <w:rsid w:val="004E2C17"/>
    <w:rsid w:val="004E2E15"/>
    <w:rsid w:val="004E2FA1"/>
    <w:rsid w:val="004E312A"/>
    <w:rsid w:val="004E317A"/>
    <w:rsid w:val="004E3D3D"/>
    <w:rsid w:val="004E471E"/>
    <w:rsid w:val="004E4802"/>
    <w:rsid w:val="004E4A28"/>
    <w:rsid w:val="004E4F0B"/>
    <w:rsid w:val="004E4F7D"/>
    <w:rsid w:val="004E5207"/>
    <w:rsid w:val="004E52CE"/>
    <w:rsid w:val="004E53B2"/>
    <w:rsid w:val="004E596F"/>
    <w:rsid w:val="004E5FC6"/>
    <w:rsid w:val="004E6177"/>
    <w:rsid w:val="004E683F"/>
    <w:rsid w:val="004E6FF9"/>
    <w:rsid w:val="004E75A7"/>
    <w:rsid w:val="004E77C3"/>
    <w:rsid w:val="004E7D4C"/>
    <w:rsid w:val="004F037A"/>
    <w:rsid w:val="004F04F6"/>
    <w:rsid w:val="004F0AB1"/>
    <w:rsid w:val="004F0FFA"/>
    <w:rsid w:val="004F1120"/>
    <w:rsid w:val="004F1962"/>
    <w:rsid w:val="004F1E8B"/>
    <w:rsid w:val="004F1EC4"/>
    <w:rsid w:val="004F26F5"/>
    <w:rsid w:val="004F2955"/>
    <w:rsid w:val="004F2A54"/>
    <w:rsid w:val="004F2D4F"/>
    <w:rsid w:val="004F362B"/>
    <w:rsid w:val="004F3839"/>
    <w:rsid w:val="004F3CF0"/>
    <w:rsid w:val="004F478D"/>
    <w:rsid w:val="004F4905"/>
    <w:rsid w:val="004F4E36"/>
    <w:rsid w:val="004F54CA"/>
    <w:rsid w:val="004F5D5E"/>
    <w:rsid w:val="004F61B3"/>
    <w:rsid w:val="004F61E7"/>
    <w:rsid w:val="004F6339"/>
    <w:rsid w:val="004F655C"/>
    <w:rsid w:val="004F693A"/>
    <w:rsid w:val="004F6A4D"/>
    <w:rsid w:val="004F6BD0"/>
    <w:rsid w:val="004F718C"/>
    <w:rsid w:val="004F7363"/>
    <w:rsid w:val="004F736F"/>
    <w:rsid w:val="004F77A4"/>
    <w:rsid w:val="004F7B70"/>
    <w:rsid w:val="0050008D"/>
    <w:rsid w:val="0050015F"/>
    <w:rsid w:val="00500472"/>
    <w:rsid w:val="005009E6"/>
    <w:rsid w:val="005009FF"/>
    <w:rsid w:val="00500B5E"/>
    <w:rsid w:val="00500D7D"/>
    <w:rsid w:val="00501292"/>
    <w:rsid w:val="0050129F"/>
    <w:rsid w:val="0050182C"/>
    <w:rsid w:val="00501F87"/>
    <w:rsid w:val="00502931"/>
    <w:rsid w:val="00502990"/>
    <w:rsid w:val="00502AB6"/>
    <w:rsid w:val="0050318D"/>
    <w:rsid w:val="005034C9"/>
    <w:rsid w:val="00503890"/>
    <w:rsid w:val="00503B77"/>
    <w:rsid w:val="00503E03"/>
    <w:rsid w:val="0050402C"/>
    <w:rsid w:val="005046C0"/>
    <w:rsid w:val="0050488B"/>
    <w:rsid w:val="0050492D"/>
    <w:rsid w:val="00504AE1"/>
    <w:rsid w:val="0050544E"/>
    <w:rsid w:val="0050592D"/>
    <w:rsid w:val="005061C9"/>
    <w:rsid w:val="00506299"/>
    <w:rsid w:val="0050647D"/>
    <w:rsid w:val="00506A69"/>
    <w:rsid w:val="00506FAF"/>
    <w:rsid w:val="0050725E"/>
    <w:rsid w:val="00507509"/>
    <w:rsid w:val="00510C3E"/>
    <w:rsid w:val="00510CC3"/>
    <w:rsid w:val="005110A2"/>
    <w:rsid w:val="005118E8"/>
    <w:rsid w:val="00511B00"/>
    <w:rsid w:val="00511D13"/>
    <w:rsid w:val="00512F46"/>
    <w:rsid w:val="0051401D"/>
    <w:rsid w:val="0051446F"/>
    <w:rsid w:val="005147EF"/>
    <w:rsid w:val="00514804"/>
    <w:rsid w:val="00514C75"/>
    <w:rsid w:val="0051506D"/>
    <w:rsid w:val="005150AB"/>
    <w:rsid w:val="005157DE"/>
    <w:rsid w:val="00515C38"/>
    <w:rsid w:val="00515D8F"/>
    <w:rsid w:val="00516056"/>
    <w:rsid w:val="00516238"/>
    <w:rsid w:val="005168F7"/>
    <w:rsid w:val="00516922"/>
    <w:rsid w:val="00516C14"/>
    <w:rsid w:val="00516D3F"/>
    <w:rsid w:val="00516E17"/>
    <w:rsid w:val="005171BE"/>
    <w:rsid w:val="005172A9"/>
    <w:rsid w:val="0051744E"/>
    <w:rsid w:val="0051745C"/>
    <w:rsid w:val="005174A1"/>
    <w:rsid w:val="005174DC"/>
    <w:rsid w:val="00517F36"/>
    <w:rsid w:val="00517FBC"/>
    <w:rsid w:val="005205A4"/>
    <w:rsid w:val="005207C1"/>
    <w:rsid w:val="005208F6"/>
    <w:rsid w:val="005217CA"/>
    <w:rsid w:val="00521977"/>
    <w:rsid w:val="00521B31"/>
    <w:rsid w:val="00521DD5"/>
    <w:rsid w:val="00521FF4"/>
    <w:rsid w:val="00522976"/>
    <w:rsid w:val="00522C85"/>
    <w:rsid w:val="005234B4"/>
    <w:rsid w:val="00523B86"/>
    <w:rsid w:val="00523DD7"/>
    <w:rsid w:val="00523FC9"/>
    <w:rsid w:val="00524643"/>
    <w:rsid w:val="0052489A"/>
    <w:rsid w:val="00525044"/>
    <w:rsid w:val="005254A8"/>
    <w:rsid w:val="00525B95"/>
    <w:rsid w:val="00525C17"/>
    <w:rsid w:val="00525CF7"/>
    <w:rsid w:val="00526113"/>
    <w:rsid w:val="00526382"/>
    <w:rsid w:val="00526436"/>
    <w:rsid w:val="005264DD"/>
    <w:rsid w:val="0052682A"/>
    <w:rsid w:val="00526DEE"/>
    <w:rsid w:val="00527414"/>
    <w:rsid w:val="005275B1"/>
    <w:rsid w:val="0052770E"/>
    <w:rsid w:val="00527B4B"/>
    <w:rsid w:val="00527D73"/>
    <w:rsid w:val="0053001D"/>
    <w:rsid w:val="00530108"/>
    <w:rsid w:val="00530249"/>
    <w:rsid w:val="005303B6"/>
    <w:rsid w:val="00530684"/>
    <w:rsid w:val="00530909"/>
    <w:rsid w:val="00530A92"/>
    <w:rsid w:val="005310EA"/>
    <w:rsid w:val="0053148D"/>
    <w:rsid w:val="0053168C"/>
    <w:rsid w:val="00531B02"/>
    <w:rsid w:val="0053237D"/>
    <w:rsid w:val="00532A39"/>
    <w:rsid w:val="00532B51"/>
    <w:rsid w:val="00532FCE"/>
    <w:rsid w:val="00533293"/>
    <w:rsid w:val="005337E7"/>
    <w:rsid w:val="00533D49"/>
    <w:rsid w:val="0053406D"/>
    <w:rsid w:val="00534412"/>
    <w:rsid w:val="0053448B"/>
    <w:rsid w:val="00534AE3"/>
    <w:rsid w:val="00534B4C"/>
    <w:rsid w:val="00534F00"/>
    <w:rsid w:val="00534F4B"/>
    <w:rsid w:val="00534F6A"/>
    <w:rsid w:val="005350B7"/>
    <w:rsid w:val="00535626"/>
    <w:rsid w:val="005360DF"/>
    <w:rsid w:val="00536922"/>
    <w:rsid w:val="0053693B"/>
    <w:rsid w:val="00536B04"/>
    <w:rsid w:val="00536CCA"/>
    <w:rsid w:val="00537929"/>
    <w:rsid w:val="005379FA"/>
    <w:rsid w:val="00537B1C"/>
    <w:rsid w:val="0054011C"/>
    <w:rsid w:val="00540523"/>
    <w:rsid w:val="00540614"/>
    <w:rsid w:val="005408E8"/>
    <w:rsid w:val="0054090C"/>
    <w:rsid w:val="00540A78"/>
    <w:rsid w:val="00540CC5"/>
    <w:rsid w:val="00541360"/>
    <w:rsid w:val="00541F6B"/>
    <w:rsid w:val="00542C32"/>
    <w:rsid w:val="0054310F"/>
    <w:rsid w:val="005431CF"/>
    <w:rsid w:val="005431F7"/>
    <w:rsid w:val="005434A3"/>
    <w:rsid w:val="005435F1"/>
    <w:rsid w:val="00543D71"/>
    <w:rsid w:val="00543E63"/>
    <w:rsid w:val="00544C0A"/>
    <w:rsid w:val="00544C0C"/>
    <w:rsid w:val="00545279"/>
    <w:rsid w:val="005452DD"/>
    <w:rsid w:val="00545321"/>
    <w:rsid w:val="00545774"/>
    <w:rsid w:val="00545864"/>
    <w:rsid w:val="00545DE8"/>
    <w:rsid w:val="00546459"/>
    <w:rsid w:val="00546486"/>
    <w:rsid w:val="005468E8"/>
    <w:rsid w:val="00546AA7"/>
    <w:rsid w:val="00546CDB"/>
    <w:rsid w:val="005474DB"/>
    <w:rsid w:val="0054777A"/>
    <w:rsid w:val="00547ADD"/>
    <w:rsid w:val="00547C51"/>
    <w:rsid w:val="00547CF0"/>
    <w:rsid w:val="0055016F"/>
    <w:rsid w:val="00550388"/>
    <w:rsid w:val="0055051A"/>
    <w:rsid w:val="005509B6"/>
    <w:rsid w:val="00550CC2"/>
    <w:rsid w:val="005519F9"/>
    <w:rsid w:val="00551FD4"/>
    <w:rsid w:val="00552585"/>
    <w:rsid w:val="00553466"/>
    <w:rsid w:val="00553641"/>
    <w:rsid w:val="005538F5"/>
    <w:rsid w:val="0055413F"/>
    <w:rsid w:val="005548C8"/>
    <w:rsid w:val="00554912"/>
    <w:rsid w:val="0055496D"/>
    <w:rsid w:val="00554AC9"/>
    <w:rsid w:val="00555BBC"/>
    <w:rsid w:val="00556341"/>
    <w:rsid w:val="0055679D"/>
    <w:rsid w:val="005573BB"/>
    <w:rsid w:val="005575F2"/>
    <w:rsid w:val="0055769A"/>
    <w:rsid w:val="005576BD"/>
    <w:rsid w:val="00557B99"/>
    <w:rsid w:val="00557E0B"/>
    <w:rsid w:val="00560010"/>
    <w:rsid w:val="005605F6"/>
    <w:rsid w:val="005606DC"/>
    <w:rsid w:val="005607AB"/>
    <w:rsid w:val="00560D09"/>
    <w:rsid w:val="00560F23"/>
    <w:rsid w:val="0056136E"/>
    <w:rsid w:val="00561907"/>
    <w:rsid w:val="00561B1E"/>
    <w:rsid w:val="00562136"/>
    <w:rsid w:val="00562672"/>
    <w:rsid w:val="00562B1D"/>
    <w:rsid w:val="00562B40"/>
    <w:rsid w:val="00562BD5"/>
    <w:rsid w:val="00562F6A"/>
    <w:rsid w:val="00563400"/>
    <w:rsid w:val="00563ECC"/>
    <w:rsid w:val="00564102"/>
    <w:rsid w:val="005641B7"/>
    <w:rsid w:val="0056468A"/>
    <w:rsid w:val="0056474C"/>
    <w:rsid w:val="005647D6"/>
    <w:rsid w:val="00564AF0"/>
    <w:rsid w:val="00564BF8"/>
    <w:rsid w:val="005652AB"/>
    <w:rsid w:val="00565468"/>
    <w:rsid w:val="00565719"/>
    <w:rsid w:val="00565BE1"/>
    <w:rsid w:val="00565FB9"/>
    <w:rsid w:val="0056611B"/>
    <w:rsid w:val="00566320"/>
    <w:rsid w:val="00566555"/>
    <w:rsid w:val="00566599"/>
    <w:rsid w:val="00566679"/>
    <w:rsid w:val="005666A8"/>
    <w:rsid w:val="00566812"/>
    <w:rsid w:val="005668D8"/>
    <w:rsid w:val="00566B9F"/>
    <w:rsid w:val="00566DBB"/>
    <w:rsid w:val="00566DFE"/>
    <w:rsid w:val="0056741C"/>
    <w:rsid w:val="005674E2"/>
    <w:rsid w:val="00567950"/>
    <w:rsid w:val="00567CDA"/>
    <w:rsid w:val="005700F6"/>
    <w:rsid w:val="0057076B"/>
    <w:rsid w:val="00570E1E"/>
    <w:rsid w:val="00570E64"/>
    <w:rsid w:val="00570FA7"/>
    <w:rsid w:val="005711BC"/>
    <w:rsid w:val="005714FB"/>
    <w:rsid w:val="00571612"/>
    <w:rsid w:val="0057173B"/>
    <w:rsid w:val="00571A96"/>
    <w:rsid w:val="00571E15"/>
    <w:rsid w:val="00572240"/>
    <w:rsid w:val="00572253"/>
    <w:rsid w:val="005724CE"/>
    <w:rsid w:val="0057281E"/>
    <w:rsid w:val="00572AB1"/>
    <w:rsid w:val="0057314F"/>
    <w:rsid w:val="00573356"/>
    <w:rsid w:val="0057337C"/>
    <w:rsid w:val="0057349F"/>
    <w:rsid w:val="005734FD"/>
    <w:rsid w:val="0057368D"/>
    <w:rsid w:val="00573B9C"/>
    <w:rsid w:val="00573E16"/>
    <w:rsid w:val="00573E5C"/>
    <w:rsid w:val="00574235"/>
    <w:rsid w:val="00574EA6"/>
    <w:rsid w:val="0057539C"/>
    <w:rsid w:val="00575AF3"/>
    <w:rsid w:val="00575B4A"/>
    <w:rsid w:val="00575DE3"/>
    <w:rsid w:val="00575DE9"/>
    <w:rsid w:val="00575F81"/>
    <w:rsid w:val="005763B2"/>
    <w:rsid w:val="00576C8F"/>
    <w:rsid w:val="00577127"/>
    <w:rsid w:val="005773A8"/>
    <w:rsid w:val="00577703"/>
    <w:rsid w:val="00577829"/>
    <w:rsid w:val="0057788B"/>
    <w:rsid w:val="0057794B"/>
    <w:rsid w:val="00580488"/>
    <w:rsid w:val="005805B2"/>
    <w:rsid w:val="005806E1"/>
    <w:rsid w:val="0058089C"/>
    <w:rsid w:val="00580BC3"/>
    <w:rsid w:val="00580DAD"/>
    <w:rsid w:val="005811C9"/>
    <w:rsid w:val="00581530"/>
    <w:rsid w:val="00581842"/>
    <w:rsid w:val="005818BE"/>
    <w:rsid w:val="00582061"/>
    <w:rsid w:val="005828D5"/>
    <w:rsid w:val="005829DA"/>
    <w:rsid w:val="00583113"/>
    <w:rsid w:val="0058382F"/>
    <w:rsid w:val="0058388F"/>
    <w:rsid w:val="00583A91"/>
    <w:rsid w:val="00583C4C"/>
    <w:rsid w:val="00583FB7"/>
    <w:rsid w:val="00583FBF"/>
    <w:rsid w:val="005841A1"/>
    <w:rsid w:val="0058447B"/>
    <w:rsid w:val="005845E5"/>
    <w:rsid w:val="005846E8"/>
    <w:rsid w:val="00584DDE"/>
    <w:rsid w:val="005854AE"/>
    <w:rsid w:val="0058576E"/>
    <w:rsid w:val="005859E9"/>
    <w:rsid w:val="00585C28"/>
    <w:rsid w:val="00585D28"/>
    <w:rsid w:val="00585E63"/>
    <w:rsid w:val="00586B68"/>
    <w:rsid w:val="00586B7F"/>
    <w:rsid w:val="00586E67"/>
    <w:rsid w:val="00587323"/>
    <w:rsid w:val="00587587"/>
    <w:rsid w:val="00587B57"/>
    <w:rsid w:val="0059036B"/>
    <w:rsid w:val="00590588"/>
    <w:rsid w:val="00590814"/>
    <w:rsid w:val="00590974"/>
    <w:rsid w:val="00590A16"/>
    <w:rsid w:val="00590A34"/>
    <w:rsid w:val="00591077"/>
    <w:rsid w:val="00591489"/>
    <w:rsid w:val="005919E7"/>
    <w:rsid w:val="005920E7"/>
    <w:rsid w:val="005921F7"/>
    <w:rsid w:val="005923A0"/>
    <w:rsid w:val="005926EE"/>
    <w:rsid w:val="00592AD0"/>
    <w:rsid w:val="00592B31"/>
    <w:rsid w:val="00593447"/>
    <w:rsid w:val="005934B5"/>
    <w:rsid w:val="00593AE5"/>
    <w:rsid w:val="00593E01"/>
    <w:rsid w:val="005941C7"/>
    <w:rsid w:val="00594212"/>
    <w:rsid w:val="00594377"/>
    <w:rsid w:val="0059438F"/>
    <w:rsid w:val="00595CFD"/>
    <w:rsid w:val="0059638D"/>
    <w:rsid w:val="00596FB6"/>
    <w:rsid w:val="0059727B"/>
    <w:rsid w:val="005975D0"/>
    <w:rsid w:val="005978B8"/>
    <w:rsid w:val="00597D2A"/>
    <w:rsid w:val="00597E5E"/>
    <w:rsid w:val="005A00E2"/>
    <w:rsid w:val="005A05EE"/>
    <w:rsid w:val="005A08DF"/>
    <w:rsid w:val="005A0C43"/>
    <w:rsid w:val="005A0DCA"/>
    <w:rsid w:val="005A1689"/>
    <w:rsid w:val="005A170D"/>
    <w:rsid w:val="005A19E3"/>
    <w:rsid w:val="005A1DC5"/>
    <w:rsid w:val="005A22D3"/>
    <w:rsid w:val="005A2500"/>
    <w:rsid w:val="005A2917"/>
    <w:rsid w:val="005A2AAE"/>
    <w:rsid w:val="005A2EC8"/>
    <w:rsid w:val="005A2FD3"/>
    <w:rsid w:val="005A4964"/>
    <w:rsid w:val="005A49C4"/>
    <w:rsid w:val="005A4FE3"/>
    <w:rsid w:val="005A5115"/>
    <w:rsid w:val="005A5238"/>
    <w:rsid w:val="005A59F6"/>
    <w:rsid w:val="005A5AD7"/>
    <w:rsid w:val="005A629E"/>
    <w:rsid w:val="005A62A1"/>
    <w:rsid w:val="005A6817"/>
    <w:rsid w:val="005A688D"/>
    <w:rsid w:val="005A6B8C"/>
    <w:rsid w:val="005A6EDF"/>
    <w:rsid w:val="005A6F26"/>
    <w:rsid w:val="005A704A"/>
    <w:rsid w:val="005A7AD9"/>
    <w:rsid w:val="005A7DF2"/>
    <w:rsid w:val="005A7E5C"/>
    <w:rsid w:val="005B0DD7"/>
    <w:rsid w:val="005B12C6"/>
    <w:rsid w:val="005B1311"/>
    <w:rsid w:val="005B15F3"/>
    <w:rsid w:val="005B277A"/>
    <w:rsid w:val="005B29B1"/>
    <w:rsid w:val="005B29BC"/>
    <w:rsid w:val="005B2CF3"/>
    <w:rsid w:val="005B334A"/>
    <w:rsid w:val="005B3542"/>
    <w:rsid w:val="005B367A"/>
    <w:rsid w:val="005B39EE"/>
    <w:rsid w:val="005B53A7"/>
    <w:rsid w:val="005B5C39"/>
    <w:rsid w:val="005B5C61"/>
    <w:rsid w:val="005B66D0"/>
    <w:rsid w:val="005B67FB"/>
    <w:rsid w:val="005B6D13"/>
    <w:rsid w:val="005B70D8"/>
    <w:rsid w:val="005B73AC"/>
    <w:rsid w:val="005B74C4"/>
    <w:rsid w:val="005B7658"/>
    <w:rsid w:val="005B778A"/>
    <w:rsid w:val="005B7C6A"/>
    <w:rsid w:val="005C0431"/>
    <w:rsid w:val="005C0458"/>
    <w:rsid w:val="005C082C"/>
    <w:rsid w:val="005C10DE"/>
    <w:rsid w:val="005C116A"/>
    <w:rsid w:val="005C1187"/>
    <w:rsid w:val="005C1572"/>
    <w:rsid w:val="005C15F1"/>
    <w:rsid w:val="005C1780"/>
    <w:rsid w:val="005C1943"/>
    <w:rsid w:val="005C19D8"/>
    <w:rsid w:val="005C20B1"/>
    <w:rsid w:val="005C2248"/>
    <w:rsid w:val="005C2862"/>
    <w:rsid w:val="005C34C7"/>
    <w:rsid w:val="005C39A7"/>
    <w:rsid w:val="005C3F16"/>
    <w:rsid w:val="005C3FB1"/>
    <w:rsid w:val="005C437F"/>
    <w:rsid w:val="005C4D5E"/>
    <w:rsid w:val="005C5A05"/>
    <w:rsid w:val="005C5AB3"/>
    <w:rsid w:val="005C5E33"/>
    <w:rsid w:val="005C6312"/>
    <w:rsid w:val="005C635E"/>
    <w:rsid w:val="005C6653"/>
    <w:rsid w:val="005C668B"/>
    <w:rsid w:val="005C6867"/>
    <w:rsid w:val="005C71D6"/>
    <w:rsid w:val="005C7790"/>
    <w:rsid w:val="005C785B"/>
    <w:rsid w:val="005C7988"/>
    <w:rsid w:val="005C7B56"/>
    <w:rsid w:val="005C7C0C"/>
    <w:rsid w:val="005D00D4"/>
    <w:rsid w:val="005D083F"/>
    <w:rsid w:val="005D0851"/>
    <w:rsid w:val="005D0D03"/>
    <w:rsid w:val="005D0D22"/>
    <w:rsid w:val="005D0F03"/>
    <w:rsid w:val="005D10A3"/>
    <w:rsid w:val="005D182B"/>
    <w:rsid w:val="005D21BE"/>
    <w:rsid w:val="005D26E2"/>
    <w:rsid w:val="005D29E0"/>
    <w:rsid w:val="005D2B43"/>
    <w:rsid w:val="005D360E"/>
    <w:rsid w:val="005D3A83"/>
    <w:rsid w:val="005D3CC3"/>
    <w:rsid w:val="005D3CE1"/>
    <w:rsid w:val="005D3E83"/>
    <w:rsid w:val="005D419C"/>
    <w:rsid w:val="005D4262"/>
    <w:rsid w:val="005D4683"/>
    <w:rsid w:val="005D4758"/>
    <w:rsid w:val="005D4C5B"/>
    <w:rsid w:val="005D4FFE"/>
    <w:rsid w:val="005D52FF"/>
    <w:rsid w:val="005D5313"/>
    <w:rsid w:val="005D5817"/>
    <w:rsid w:val="005D5A71"/>
    <w:rsid w:val="005D5A84"/>
    <w:rsid w:val="005D5B59"/>
    <w:rsid w:val="005D5BC0"/>
    <w:rsid w:val="005D5D65"/>
    <w:rsid w:val="005D5F7D"/>
    <w:rsid w:val="005D63E2"/>
    <w:rsid w:val="005D67E6"/>
    <w:rsid w:val="005D6830"/>
    <w:rsid w:val="005D684A"/>
    <w:rsid w:val="005D6924"/>
    <w:rsid w:val="005D6A38"/>
    <w:rsid w:val="005D6B1F"/>
    <w:rsid w:val="005D6B20"/>
    <w:rsid w:val="005D6D9E"/>
    <w:rsid w:val="005D6F5A"/>
    <w:rsid w:val="005D7622"/>
    <w:rsid w:val="005E0165"/>
    <w:rsid w:val="005E01D5"/>
    <w:rsid w:val="005E03FF"/>
    <w:rsid w:val="005E0621"/>
    <w:rsid w:val="005E06F6"/>
    <w:rsid w:val="005E0B67"/>
    <w:rsid w:val="005E0C96"/>
    <w:rsid w:val="005E0D01"/>
    <w:rsid w:val="005E1AFB"/>
    <w:rsid w:val="005E1C1B"/>
    <w:rsid w:val="005E1EC4"/>
    <w:rsid w:val="005E218C"/>
    <w:rsid w:val="005E2333"/>
    <w:rsid w:val="005E23E5"/>
    <w:rsid w:val="005E2770"/>
    <w:rsid w:val="005E2E82"/>
    <w:rsid w:val="005E31FA"/>
    <w:rsid w:val="005E35A4"/>
    <w:rsid w:val="005E37A5"/>
    <w:rsid w:val="005E4065"/>
    <w:rsid w:val="005E4099"/>
    <w:rsid w:val="005E430B"/>
    <w:rsid w:val="005E4336"/>
    <w:rsid w:val="005E466E"/>
    <w:rsid w:val="005E4D3E"/>
    <w:rsid w:val="005E5249"/>
    <w:rsid w:val="005E53A8"/>
    <w:rsid w:val="005E5F52"/>
    <w:rsid w:val="005E6021"/>
    <w:rsid w:val="005E6357"/>
    <w:rsid w:val="005E640D"/>
    <w:rsid w:val="005E727C"/>
    <w:rsid w:val="005E73C0"/>
    <w:rsid w:val="005E7413"/>
    <w:rsid w:val="005E74B6"/>
    <w:rsid w:val="005E75BF"/>
    <w:rsid w:val="005E7731"/>
    <w:rsid w:val="005E773B"/>
    <w:rsid w:val="005E7B52"/>
    <w:rsid w:val="005E7CF4"/>
    <w:rsid w:val="005F0003"/>
    <w:rsid w:val="005F000F"/>
    <w:rsid w:val="005F0E43"/>
    <w:rsid w:val="005F1270"/>
    <w:rsid w:val="005F14F9"/>
    <w:rsid w:val="005F19A9"/>
    <w:rsid w:val="005F2137"/>
    <w:rsid w:val="005F2277"/>
    <w:rsid w:val="005F22F0"/>
    <w:rsid w:val="005F2678"/>
    <w:rsid w:val="005F29A6"/>
    <w:rsid w:val="005F2BFF"/>
    <w:rsid w:val="005F2C2A"/>
    <w:rsid w:val="005F2D74"/>
    <w:rsid w:val="005F38BA"/>
    <w:rsid w:val="005F3BAF"/>
    <w:rsid w:val="005F3DD7"/>
    <w:rsid w:val="005F3EE1"/>
    <w:rsid w:val="005F3F3D"/>
    <w:rsid w:val="005F4014"/>
    <w:rsid w:val="005F41A2"/>
    <w:rsid w:val="005F4619"/>
    <w:rsid w:val="005F4830"/>
    <w:rsid w:val="005F4836"/>
    <w:rsid w:val="005F4BB2"/>
    <w:rsid w:val="005F4DE5"/>
    <w:rsid w:val="005F4F96"/>
    <w:rsid w:val="005F5038"/>
    <w:rsid w:val="005F5112"/>
    <w:rsid w:val="005F520A"/>
    <w:rsid w:val="005F57B9"/>
    <w:rsid w:val="005F62BA"/>
    <w:rsid w:val="005F67ED"/>
    <w:rsid w:val="005F6A67"/>
    <w:rsid w:val="005F72C8"/>
    <w:rsid w:val="005F790C"/>
    <w:rsid w:val="005F7E8F"/>
    <w:rsid w:val="0060008A"/>
    <w:rsid w:val="006001D3"/>
    <w:rsid w:val="00600591"/>
    <w:rsid w:val="00600B90"/>
    <w:rsid w:val="00600CC6"/>
    <w:rsid w:val="00600D6C"/>
    <w:rsid w:val="00600F47"/>
    <w:rsid w:val="00601046"/>
    <w:rsid w:val="006011C7"/>
    <w:rsid w:val="00601306"/>
    <w:rsid w:val="006015FB"/>
    <w:rsid w:val="00601A08"/>
    <w:rsid w:val="00602240"/>
    <w:rsid w:val="006023B5"/>
    <w:rsid w:val="0060259E"/>
    <w:rsid w:val="0060286C"/>
    <w:rsid w:val="006028BF"/>
    <w:rsid w:val="006028C1"/>
    <w:rsid w:val="00602AFA"/>
    <w:rsid w:val="00602E1A"/>
    <w:rsid w:val="00602E88"/>
    <w:rsid w:val="00602F45"/>
    <w:rsid w:val="006032EE"/>
    <w:rsid w:val="006033AE"/>
    <w:rsid w:val="0060364D"/>
    <w:rsid w:val="006036E8"/>
    <w:rsid w:val="00603C5C"/>
    <w:rsid w:val="00604013"/>
    <w:rsid w:val="00604826"/>
    <w:rsid w:val="00604878"/>
    <w:rsid w:val="00604AA9"/>
    <w:rsid w:val="00604D1A"/>
    <w:rsid w:val="00604DF8"/>
    <w:rsid w:val="0060500B"/>
    <w:rsid w:val="00605544"/>
    <w:rsid w:val="006059B3"/>
    <w:rsid w:val="00605A65"/>
    <w:rsid w:val="00606033"/>
    <w:rsid w:val="0060666B"/>
    <w:rsid w:val="006068BF"/>
    <w:rsid w:val="00606981"/>
    <w:rsid w:val="00606E30"/>
    <w:rsid w:val="00606F43"/>
    <w:rsid w:val="00606F9E"/>
    <w:rsid w:val="0060707D"/>
    <w:rsid w:val="006074C7"/>
    <w:rsid w:val="0060775C"/>
    <w:rsid w:val="0060799A"/>
    <w:rsid w:val="006103F5"/>
    <w:rsid w:val="00610A13"/>
    <w:rsid w:val="00610B4F"/>
    <w:rsid w:val="00610E9D"/>
    <w:rsid w:val="00611B37"/>
    <w:rsid w:val="00611D1C"/>
    <w:rsid w:val="00611D39"/>
    <w:rsid w:val="00611F63"/>
    <w:rsid w:val="00612238"/>
    <w:rsid w:val="0061228B"/>
    <w:rsid w:val="00612F50"/>
    <w:rsid w:val="00612FCC"/>
    <w:rsid w:val="00613095"/>
    <w:rsid w:val="00613C83"/>
    <w:rsid w:val="00613C90"/>
    <w:rsid w:val="00613D76"/>
    <w:rsid w:val="00613FAC"/>
    <w:rsid w:val="00613FEB"/>
    <w:rsid w:val="006140C4"/>
    <w:rsid w:val="0061462A"/>
    <w:rsid w:val="0061490D"/>
    <w:rsid w:val="00614938"/>
    <w:rsid w:val="00615049"/>
    <w:rsid w:val="006155FA"/>
    <w:rsid w:val="006157E2"/>
    <w:rsid w:val="00615925"/>
    <w:rsid w:val="00615986"/>
    <w:rsid w:val="006159A8"/>
    <w:rsid w:val="00615BD8"/>
    <w:rsid w:val="00615E80"/>
    <w:rsid w:val="006162C0"/>
    <w:rsid w:val="0061718F"/>
    <w:rsid w:val="006176F7"/>
    <w:rsid w:val="00617A6E"/>
    <w:rsid w:val="00617C14"/>
    <w:rsid w:val="00617F92"/>
    <w:rsid w:val="00620965"/>
    <w:rsid w:val="00620ECE"/>
    <w:rsid w:val="0062169D"/>
    <w:rsid w:val="00621CD4"/>
    <w:rsid w:val="00621E3C"/>
    <w:rsid w:val="00621F6B"/>
    <w:rsid w:val="006224B4"/>
    <w:rsid w:val="0062289A"/>
    <w:rsid w:val="00622AC3"/>
    <w:rsid w:val="00622ACF"/>
    <w:rsid w:val="00623826"/>
    <w:rsid w:val="00623E4E"/>
    <w:rsid w:val="006249F8"/>
    <w:rsid w:val="006252BF"/>
    <w:rsid w:val="00625496"/>
    <w:rsid w:val="0062558D"/>
    <w:rsid w:val="006257C0"/>
    <w:rsid w:val="006258EC"/>
    <w:rsid w:val="006259E3"/>
    <w:rsid w:val="00625A64"/>
    <w:rsid w:val="00625D58"/>
    <w:rsid w:val="0062623A"/>
    <w:rsid w:val="006266BC"/>
    <w:rsid w:val="00626B64"/>
    <w:rsid w:val="00627284"/>
    <w:rsid w:val="006278F4"/>
    <w:rsid w:val="00627B0B"/>
    <w:rsid w:val="00627BA8"/>
    <w:rsid w:val="00630072"/>
    <w:rsid w:val="0063045B"/>
    <w:rsid w:val="0063055C"/>
    <w:rsid w:val="006306D4"/>
    <w:rsid w:val="00630785"/>
    <w:rsid w:val="00630CA6"/>
    <w:rsid w:val="00630D19"/>
    <w:rsid w:val="00630FD5"/>
    <w:rsid w:val="00631696"/>
    <w:rsid w:val="0063195E"/>
    <w:rsid w:val="00631E88"/>
    <w:rsid w:val="00632847"/>
    <w:rsid w:val="00632D83"/>
    <w:rsid w:val="006332B1"/>
    <w:rsid w:val="0063348B"/>
    <w:rsid w:val="006335C8"/>
    <w:rsid w:val="00633E18"/>
    <w:rsid w:val="006340EA"/>
    <w:rsid w:val="0063415F"/>
    <w:rsid w:val="00634BA0"/>
    <w:rsid w:val="00634C7B"/>
    <w:rsid w:val="006350B4"/>
    <w:rsid w:val="00635174"/>
    <w:rsid w:val="0063577F"/>
    <w:rsid w:val="00636165"/>
    <w:rsid w:val="006363DF"/>
    <w:rsid w:val="0063685F"/>
    <w:rsid w:val="00636B59"/>
    <w:rsid w:val="00636CF0"/>
    <w:rsid w:val="00636E85"/>
    <w:rsid w:val="00637612"/>
    <w:rsid w:val="006376D2"/>
    <w:rsid w:val="00637966"/>
    <w:rsid w:val="00637AAE"/>
    <w:rsid w:val="00637EDE"/>
    <w:rsid w:val="00637FF9"/>
    <w:rsid w:val="006416E7"/>
    <w:rsid w:val="0064171A"/>
    <w:rsid w:val="00641BC4"/>
    <w:rsid w:val="00641CD5"/>
    <w:rsid w:val="00641E6A"/>
    <w:rsid w:val="006425E5"/>
    <w:rsid w:val="00642675"/>
    <w:rsid w:val="00642989"/>
    <w:rsid w:val="00642A65"/>
    <w:rsid w:val="00642AD2"/>
    <w:rsid w:val="00642BD3"/>
    <w:rsid w:val="00642EEB"/>
    <w:rsid w:val="00643565"/>
    <w:rsid w:val="0064404C"/>
    <w:rsid w:val="00644223"/>
    <w:rsid w:val="00644672"/>
    <w:rsid w:val="006449C1"/>
    <w:rsid w:val="00644C9C"/>
    <w:rsid w:val="00644F1E"/>
    <w:rsid w:val="00644F8A"/>
    <w:rsid w:val="006455D4"/>
    <w:rsid w:val="006458D1"/>
    <w:rsid w:val="00645914"/>
    <w:rsid w:val="0064637E"/>
    <w:rsid w:val="006463BD"/>
    <w:rsid w:val="0064681C"/>
    <w:rsid w:val="00646CC7"/>
    <w:rsid w:val="0064725F"/>
    <w:rsid w:val="00647585"/>
    <w:rsid w:val="006475B8"/>
    <w:rsid w:val="006501A9"/>
    <w:rsid w:val="006501C1"/>
    <w:rsid w:val="0065020B"/>
    <w:rsid w:val="0065068E"/>
    <w:rsid w:val="006509EC"/>
    <w:rsid w:val="006511DB"/>
    <w:rsid w:val="006513B6"/>
    <w:rsid w:val="0065186A"/>
    <w:rsid w:val="00651E16"/>
    <w:rsid w:val="00652181"/>
    <w:rsid w:val="006524C0"/>
    <w:rsid w:val="00652830"/>
    <w:rsid w:val="00652900"/>
    <w:rsid w:val="006529FE"/>
    <w:rsid w:val="00652C02"/>
    <w:rsid w:val="00652DF6"/>
    <w:rsid w:val="00652E17"/>
    <w:rsid w:val="006531D0"/>
    <w:rsid w:val="00653ACB"/>
    <w:rsid w:val="00654A6F"/>
    <w:rsid w:val="00654BC2"/>
    <w:rsid w:val="006562F0"/>
    <w:rsid w:val="00656335"/>
    <w:rsid w:val="0065657E"/>
    <w:rsid w:val="006574B9"/>
    <w:rsid w:val="0065790B"/>
    <w:rsid w:val="00657C98"/>
    <w:rsid w:val="00657FE1"/>
    <w:rsid w:val="00660895"/>
    <w:rsid w:val="00660E3C"/>
    <w:rsid w:val="00660E7D"/>
    <w:rsid w:val="00660F42"/>
    <w:rsid w:val="00661261"/>
    <w:rsid w:val="0066158D"/>
    <w:rsid w:val="00661778"/>
    <w:rsid w:val="00661848"/>
    <w:rsid w:val="006618EF"/>
    <w:rsid w:val="006619F4"/>
    <w:rsid w:val="00661DEA"/>
    <w:rsid w:val="00661E7B"/>
    <w:rsid w:val="006628A1"/>
    <w:rsid w:val="00662D29"/>
    <w:rsid w:val="006630EA"/>
    <w:rsid w:val="0066310D"/>
    <w:rsid w:val="0066334B"/>
    <w:rsid w:val="0066358A"/>
    <w:rsid w:val="006636B4"/>
    <w:rsid w:val="006639D1"/>
    <w:rsid w:val="00663B5C"/>
    <w:rsid w:val="00663CAD"/>
    <w:rsid w:val="00663DE6"/>
    <w:rsid w:val="00663EE2"/>
    <w:rsid w:val="00663F46"/>
    <w:rsid w:val="00663FCF"/>
    <w:rsid w:val="00664046"/>
    <w:rsid w:val="0066435D"/>
    <w:rsid w:val="006643E4"/>
    <w:rsid w:val="006645A6"/>
    <w:rsid w:val="006649B4"/>
    <w:rsid w:val="006649E1"/>
    <w:rsid w:val="00665222"/>
    <w:rsid w:val="00665A5A"/>
    <w:rsid w:val="00665D6D"/>
    <w:rsid w:val="0066608F"/>
    <w:rsid w:val="00666092"/>
    <w:rsid w:val="00666761"/>
    <w:rsid w:val="006669C1"/>
    <w:rsid w:val="00666C1F"/>
    <w:rsid w:val="00667126"/>
    <w:rsid w:val="00667A05"/>
    <w:rsid w:val="00670272"/>
    <w:rsid w:val="0067056F"/>
    <w:rsid w:val="00670579"/>
    <w:rsid w:val="006706F0"/>
    <w:rsid w:val="00670726"/>
    <w:rsid w:val="00670845"/>
    <w:rsid w:val="0067086C"/>
    <w:rsid w:val="00670DD4"/>
    <w:rsid w:val="00670E3B"/>
    <w:rsid w:val="00671179"/>
    <w:rsid w:val="00671242"/>
    <w:rsid w:val="006712F4"/>
    <w:rsid w:val="0067137A"/>
    <w:rsid w:val="00671572"/>
    <w:rsid w:val="00671BB9"/>
    <w:rsid w:val="00671D6F"/>
    <w:rsid w:val="00672198"/>
    <w:rsid w:val="0067236F"/>
    <w:rsid w:val="006725A6"/>
    <w:rsid w:val="00672A95"/>
    <w:rsid w:val="00672E02"/>
    <w:rsid w:val="006735CE"/>
    <w:rsid w:val="00673734"/>
    <w:rsid w:val="006737B9"/>
    <w:rsid w:val="006737D0"/>
    <w:rsid w:val="00673C37"/>
    <w:rsid w:val="006740A4"/>
    <w:rsid w:val="00674BD0"/>
    <w:rsid w:val="00674D76"/>
    <w:rsid w:val="00674EB7"/>
    <w:rsid w:val="00675866"/>
    <w:rsid w:val="00675E5A"/>
    <w:rsid w:val="0067651C"/>
    <w:rsid w:val="00676796"/>
    <w:rsid w:val="00676978"/>
    <w:rsid w:val="0067729B"/>
    <w:rsid w:val="006772F1"/>
    <w:rsid w:val="0067784D"/>
    <w:rsid w:val="00677A61"/>
    <w:rsid w:val="00677B77"/>
    <w:rsid w:val="00677C5E"/>
    <w:rsid w:val="00677D18"/>
    <w:rsid w:val="00680311"/>
    <w:rsid w:val="00680384"/>
    <w:rsid w:val="006804E3"/>
    <w:rsid w:val="006807D0"/>
    <w:rsid w:val="006807E4"/>
    <w:rsid w:val="00680AF0"/>
    <w:rsid w:val="00680DCC"/>
    <w:rsid w:val="00680EFD"/>
    <w:rsid w:val="0068153C"/>
    <w:rsid w:val="00681F54"/>
    <w:rsid w:val="006823DE"/>
    <w:rsid w:val="00682419"/>
    <w:rsid w:val="006825B3"/>
    <w:rsid w:val="00682815"/>
    <w:rsid w:val="0068363E"/>
    <w:rsid w:val="00683A19"/>
    <w:rsid w:val="00683E27"/>
    <w:rsid w:val="00684089"/>
    <w:rsid w:val="00684150"/>
    <w:rsid w:val="00684361"/>
    <w:rsid w:val="00684522"/>
    <w:rsid w:val="00685138"/>
    <w:rsid w:val="00685246"/>
    <w:rsid w:val="006856EB"/>
    <w:rsid w:val="00685E42"/>
    <w:rsid w:val="00686332"/>
    <w:rsid w:val="006864B1"/>
    <w:rsid w:val="00686593"/>
    <w:rsid w:val="006867D6"/>
    <w:rsid w:val="00686EB4"/>
    <w:rsid w:val="0068719E"/>
    <w:rsid w:val="0068772F"/>
    <w:rsid w:val="00690237"/>
    <w:rsid w:val="00690976"/>
    <w:rsid w:val="00690D2E"/>
    <w:rsid w:val="00690E00"/>
    <w:rsid w:val="00691058"/>
    <w:rsid w:val="00691061"/>
    <w:rsid w:val="0069117F"/>
    <w:rsid w:val="00691718"/>
    <w:rsid w:val="00691BCF"/>
    <w:rsid w:val="0069253E"/>
    <w:rsid w:val="00692BDA"/>
    <w:rsid w:val="00692D0F"/>
    <w:rsid w:val="0069378B"/>
    <w:rsid w:val="00693BFB"/>
    <w:rsid w:val="00694032"/>
    <w:rsid w:val="006943E9"/>
    <w:rsid w:val="00694B81"/>
    <w:rsid w:val="00694EA7"/>
    <w:rsid w:val="00695A50"/>
    <w:rsid w:val="00695DA6"/>
    <w:rsid w:val="00695F25"/>
    <w:rsid w:val="00695F50"/>
    <w:rsid w:val="0069647C"/>
    <w:rsid w:val="006968D7"/>
    <w:rsid w:val="006969CC"/>
    <w:rsid w:val="00696A9B"/>
    <w:rsid w:val="00696CF7"/>
    <w:rsid w:val="00696D56"/>
    <w:rsid w:val="006972AF"/>
    <w:rsid w:val="006979A2"/>
    <w:rsid w:val="00697B2A"/>
    <w:rsid w:val="006A024E"/>
    <w:rsid w:val="006A02F2"/>
    <w:rsid w:val="006A078B"/>
    <w:rsid w:val="006A083B"/>
    <w:rsid w:val="006A0847"/>
    <w:rsid w:val="006A0D10"/>
    <w:rsid w:val="006A0EBD"/>
    <w:rsid w:val="006A1018"/>
    <w:rsid w:val="006A15F5"/>
    <w:rsid w:val="006A1798"/>
    <w:rsid w:val="006A18E3"/>
    <w:rsid w:val="006A19A5"/>
    <w:rsid w:val="006A1DFD"/>
    <w:rsid w:val="006A1E04"/>
    <w:rsid w:val="006A255B"/>
    <w:rsid w:val="006A25BD"/>
    <w:rsid w:val="006A277F"/>
    <w:rsid w:val="006A2914"/>
    <w:rsid w:val="006A2CB7"/>
    <w:rsid w:val="006A2D18"/>
    <w:rsid w:val="006A30B1"/>
    <w:rsid w:val="006A31C8"/>
    <w:rsid w:val="006A3351"/>
    <w:rsid w:val="006A3CDA"/>
    <w:rsid w:val="006A3FDF"/>
    <w:rsid w:val="006A4130"/>
    <w:rsid w:val="006A4443"/>
    <w:rsid w:val="006A45A1"/>
    <w:rsid w:val="006A5A48"/>
    <w:rsid w:val="006A5B2F"/>
    <w:rsid w:val="006A5DE7"/>
    <w:rsid w:val="006A5E57"/>
    <w:rsid w:val="006A5FF7"/>
    <w:rsid w:val="006A62E5"/>
    <w:rsid w:val="006A6CC4"/>
    <w:rsid w:val="006A73C4"/>
    <w:rsid w:val="006A73EE"/>
    <w:rsid w:val="006A7FDA"/>
    <w:rsid w:val="006B01A9"/>
    <w:rsid w:val="006B0369"/>
    <w:rsid w:val="006B04CC"/>
    <w:rsid w:val="006B054D"/>
    <w:rsid w:val="006B0A8F"/>
    <w:rsid w:val="006B0EC3"/>
    <w:rsid w:val="006B19F1"/>
    <w:rsid w:val="006B1CAD"/>
    <w:rsid w:val="006B1D4B"/>
    <w:rsid w:val="006B1F62"/>
    <w:rsid w:val="006B2060"/>
    <w:rsid w:val="006B23BA"/>
    <w:rsid w:val="006B26F3"/>
    <w:rsid w:val="006B2B55"/>
    <w:rsid w:val="006B2C40"/>
    <w:rsid w:val="006B2EA0"/>
    <w:rsid w:val="006B313F"/>
    <w:rsid w:val="006B3266"/>
    <w:rsid w:val="006B39B8"/>
    <w:rsid w:val="006B3AA6"/>
    <w:rsid w:val="006B3ADA"/>
    <w:rsid w:val="006B3DC4"/>
    <w:rsid w:val="006B45F3"/>
    <w:rsid w:val="006B4D08"/>
    <w:rsid w:val="006B4ECA"/>
    <w:rsid w:val="006B519D"/>
    <w:rsid w:val="006B55E6"/>
    <w:rsid w:val="006B5A91"/>
    <w:rsid w:val="006B5BCD"/>
    <w:rsid w:val="006B5EA4"/>
    <w:rsid w:val="006B5ED6"/>
    <w:rsid w:val="006B6215"/>
    <w:rsid w:val="006B6CC5"/>
    <w:rsid w:val="006B6CDB"/>
    <w:rsid w:val="006B6DAA"/>
    <w:rsid w:val="006B7352"/>
    <w:rsid w:val="006B74E6"/>
    <w:rsid w:val="006B7639"/>
    <w:rsid w:val="006B78C9"/>
    <w:rsid w:val="006B7B3D"/>
    <w:rsid w:val="006B7BB9"/>
    <w:rsid w:val="006B7D91"/>
    <w:rsid w:val="006B7DB8"/>
    <w:rsid w:val="006C0190"/>
    <w:rsid w:val="006C084E"/>
    <w:rsid w:val="006C0AE8"/>
    <w:rsid w:val="006C0B94"/>
    <w:rsid w:val="006C0D75"/>
    <w:rsid w:val="006C1001"/>
    <w:rsid w:val="006C11C1"/>
    <w:rsid w:val="006C12BA"/>
    <w:rsid w:val="006C13EA"/>
    <w:rsid w:val="006C1B42"/>
    <w:rsid w:val="006C1DE8"/>
    <w:rsid w:val="006C1EE6"/>
    <w:rsid w:val="006C2256"/>
    <w:rsid w:val="006C22CA"/>
    <w:rsid w:val="006C25ED"/>
    <w:rsid w:val="006C27C1"/>
    <w:rsid w:val="006C3271"/>
    <w:rsid w:val="006C3462"/>
    <w:rsid w:val="006C3546"/>
    <w:rsid w:val="006C3A04"/>
    <w:rsid w:val="006C3A81"/>
    <w:rsid w:val="006C3C2A"/>
    <w:rsid w:val="006C4555"/>
    <w:rsid w:val="006C48B4"/>
    <w:rsid w:val="006C4942"/>
    <w:rsid w:val="006C49D2"/>
    <w:rsid w:val="006C4AFD"/>
    <w:rsid w:val="006C4EAD"/>
    <w:rsid w:val="006C4F35"/>
    <w:rsid w:val="006C54B1"/>
    <w:rsid w:val="006C564A"/>
    <w:rsid w:val="006C56A8"/>
    <w:rsid w:val="006C5900"/>
    <w:rsid w:val="006C5C0D"/>
    <w:rsid w:val="006C5F08"/>
    <w:rsid w:val="006C6035"/>
    <w:rsid w:val="006C6403"/>
    <w:rsid w:val="006C64A3"/>
    <w:rsid w:val="006C66C3"/>
    <w:rsid w:val="006C6A65"/>
    <w:rsid w:val="006C7423"/>
    <w:rsid w:val="006C7C8E"/>
    <w:rsid w:val="006D02D3"/>
    <w:rsid w:val="006D0840"/>
    <w:rsid w:val="006D093C"/>
    <w:rsid w:val="006D0EB7"/>
    <w:rsid w:val="006D11DF"/>
    <w:rsid w:val="006D184D"/>
    <w:rsid w:val="006D1BD0"/>
    <w:rsid w:val="006D1DD6"/>
    <w:rsid w:val="006D21F7"/>
    <w:rsid w:val="006D2426"/>
    <w:rsid w:val="006D294C"/>
    <w:rsid w:val="006D2A1E"/>
    <w:rsid w:val="006D315C"/>
    <w:rsid w:val="006D32B8"/>
    <w:rsid w:val="006D344B"/>
    <w:rsid w:val="006D3CFE"/>
    <w:rsid w:val="006D45C2"/>
    <w:rsid w:val="006D48A5"/>
    <w:rsid w:val="006D4C52"/>
    <w:rsid w:val="006D5581"/>
    <w:rsid w:val="006D583A"/>
    <w:rsid w:val="006D58EA"/>
    <w:rsid w:val="006D5BD0"/>
    <w:rsid w:val="006D5C27"/>
    <w:rsid w:val="006D5F3E"/>
    <w:rsid w:val="006D60A9"/>
    <w:rsid w:val="006D61AF"/>
    <w:rsid w:val="006D62E5"/>
    <w:rsid w:val="006D6855"/>
    <w:rsid w:val="006D6884"/>
    <w:rsid w:val="006D6BF0"/>
    <w:rsid w:val="006D6D24"/>
    <w:rsid w:val="006D75A4"/>
    <w:rsid w:val="006D7B12"/>
    <w:rsid w:val="006D7D0A"/>
    <w:rsid w:val="006D7D33"/>
    <w:rsid w:val="006D7F08"/>
    <w:rsid w:val="006E05E1"/>
    <w:rsid w:val="006E094C"/>
    <w:rsid w:val="006E0980"/>
    <w:rsid w:val="006E0E8A"/>
    <w:rsid w:val="006E1360"/>
    <w:rsid w:val="006E14AE"/>
    <w:rsid w:val="006E1710"/>
    <w:rsid w:val="006E1A56"/>
    <w:rsid w:val="006E1D0B"/>
    <w:rsid w:val="006E254C"/>
    <w:rsid w:val="006E298C"/>
    <w:rsid w:val="006E2ACC"/>
    <w:rsid w:val="006E2C6E"/>
    <w:rsid w:val="006E361B"/>
    <w:rsid w:val="006E3C54"/>
    <w:rsid w:val="006E3DA7"/>
    <w:rsid w:val="006E413C"/>
    <w:rsid w:val="006E415D"/>
    <w:rsid w:val="006E4CC8"/>
    <w:rsid w:val="006E4CEF"/>
    <w:rsid w:val="006E525F"/>
    <w:rsid w:val="006E5365"/>
    <w:rsid w:val="006E53CD"/>
    <w:rsid w:val="006E570C"/>
    <w:rsid w:val="006E592A"/>
    <w:rsid w:val="006E5AEB"/>
    <w:rsid w:val="006E5D87"/>
    <w:rsid w:val="006E608C"/>
    <w:rsid w:val="006E61A4"/>
    <w:rsid w:val="006E69F7"/>
    <w:rsid w:val="006E6E1C"/>
    <w:rsid w:val="006E722C"/>
    <w:rsid w:val="006E728E"/>
    <w:rsid w:val="006E731A"/>
    <w:rsid w:val="006E740F"/>
    <w:rsid w:val="006E77B0"/>
    <w:rsid w:val="006E7885"/>
    <w:rsid w:val="006F000F"/>
    <w:rsid w:val="006F00A4"/>
    <w:rsid w:val="006F00F4"/>
    <w:rsid w:val="006F0177"/>
    <w:rsid w:val="006F0241"/>
    <w:rsid w:val="006F0A0B"/>
    <w:rsid w:val="006F0B5E"/>
    <w:rsid w:val="006F0C44"/>
    <w:rsid w:val="006F103D"/>
    <w:rsid w:val="006F1141"/>
    <w:rsid w:val="006F1439"/>
    <w:rsid w:val="006F15A6"/>
    <w:rsid w:val="006F19D9"/>
    <w:rsid w:val="006F1B77"/>
    <w:rsid w:val="006F215B"/>
    <w:rsid w:val="006F24E4"/>
    <w:rsid w:val="006F25F0"/>
    <w:rsid w:val="006F2861"/>
    <w:rsid w:val="006F2E0E"/>
    <w:rsid w:val="006F2F27"/>
    <w:rsid w:val="006F33A6"/>
    <w:rsid w:val="006F368D"/>
    <w:rsid w:val="006F3E2F"/>
    <w:rsid w:val="006F3E5A"/>
    <w:rsid w:val="006F414E"/>
    <w:rsid w:val="006F4172"/>
    <w:rsid w:val="006F4563"/>
    <w:rsid w:val="006F4745"/>
    <w:rsid w:val="006F4C8E"/>
    <w:rsid w:val="006F4DE6"/>
    <w:rsid w:val="006F5415"/>
    <w:rsid w:val="006F5907"/>
    <w:rsid w:val="006F59EE"/>
    <w:rsid w:val="006F5A57"/>
    <w:rsid w:val="006F5BB5"/>
    <w:rsid w:val="006F64D1"/>
    <w:rsid w:val="006F663A"/>
    <w:rsid w:val="006F6942"/>
    <w:rsid w:val="006F6A9F"/>
    <w:rsid w:val="006F7116"/>
    <w:rsid w:val="006F7164"/>
    <w:rsid w:val="006F7450"/>
    <w:rsid w:val="006F7710"/>
    <w:rsid w:val="007000EF"/>
    <w:rsid w:val="00700368"/>
    <w:rsid w:val="0070084D"/>
    <w:rsid w:val="00700916"/>
    <w:rsid w:val="007009DC"/>
    <w:rsid w:val="00701F8C"/>
    <w:rsid w:val="00702745"/>
    <w:rsid w:val="00702E04"/>
    <w:rsid w:val="00703043"/>
    <w:rsid w:val="0070321C"/>
    <w:rsid w:val="0070339E"/>
    <w:rsid w:val="00703568"/>
    <w:rsid w:val="007036C6"/>
    <w:rsid w:val="00703945"/>
    <w:rsid w:val="00704050"/>
    <w:rsid w:val="00704110"/>
    <w:rsid w:val="00704402"/>
    <w:rsid w:val="007046F6"/>
    <w:rsid w:val="00704AB7"/>
    <w:rsid w:val="00704B27"/>
    <w:rsid w:val="00704C85"/>
    <w:rsid w:val="00704F6A"/>
    <w:rsid w:val="00705274"/>
    <w:rsid w:val="00705287"/>
    <w:rsid w:val="007053AD"/>
    <w:rsid w:val="00705873"/>
    <w:rsid w:val="0070594B"/>
    <w:rsid w:val="00705EAE"/>
    <w:rsid w:val="007064D6"/>
    <w:rsid w:val="007066B8"/>
    <w:rsid w:val="00706F84"/>
    <w:rsid w:val="00707896"/>
    <w:rsid w:val="00707F7A"/>
    <w:rsid w:val="0071001C"/>
    <w:rsid w:val="00710143"/>
    <w:rsid w:val="0071022D"/>
    <w:rsid w:val="00710C3A"/>
    <w:rsid w:val="0071169D"/>
    <w:rsid w:val="00711F28"/>
    <w:rsid w:val="00711F8E"/>
    <w:rsid w:val="0071232E"/>
    <w:rsid w:val="007126C6"/>
    <w:rsid w:val="00712D1B"/>
    <w:rsid w:val="00712EE8"/>
    <w:rsid w:val="007134F7"/>
    <w:rsid w:val="007135D5"/>
    <w:rsid w:val="00713A3F"/>
    <w:rsid w:val="00713B69"/>
    <w:rsid w:val="00713FB6"/>
    <w:rsid w:val="00713FDA"/>
    <w:rsid w:val="007140ED"/>
    <w:rsid w:val="0071494A"/>
    <w:rsid w:val="0071525F"/>
    <w:rsid w:val="00715284"/>
    <w:rsid w:val="007153D4"/>
    <w:rsid w:val="007155AB"/>
    <w:rsid w:val="007156D3"/>
    <w:rsid w:val="00715981"/>
    <w:rsid w:val="00715C7F"/>
    <w:rsid w:val="00715CA2"/>
    <w:rsid w:val="00716470"/>
    <w:rsid w:val="00716619"/>
    <w:rsid w:val="00717249"/>
    <w:rsid w:val="00717250"/>
    <w:rsid w:val="007174BD"/>
    <w:rsid w:val="007179E3"/>
    <w:rsid w:val="0072034F"/>
    <w:rsid w:val="00720493"/>
    <w:rsid w:val="00720984"/>
    <w:rsid w:val="00720F64"/>
    <w:rsid w:val="00721313"/>
    <w:rsid w:val="007219FD"/>
    <w:rsid w:val="007220DB"/>
    <w:rsid w:val="00723071"/>
    <w:rsid w:val="0072351E"/>
    <w:rsid w:val="00723BB8"/>
    <w:rsid w:val="00723CEA"/>
    <w:rsid w:val="00723F2C"/>
    <w:rsid w:val="007241A7"/>
    <w:rsid w:val="00724205"/>
    <w:rsid w:val="007245AC"/>
    <w:rsid w:val="00724ABF"/>
    <w:rsid w:val="0072539C"/>
    <w:rsid w:val="00725BF1"/>
    <w:rsid w:val="00725D5A"/>
    <w:rsid w:val="00726111"/>
    <w:rsid w:val="0072723D"/>
    <w:rsid w:val="0072755D"/>
    <w:rsid w:val="00727DB5"/>
    <w:rsid w:val="0073076D"/>
    <w:rsid w:val="0073078E"/>
    <w:rsid w:val="007307A8"/>
    <w:rsid w:val="007307B5"/>
    <w:rsid w:val="00730DCF"/>
    <w:rsid w:val="00730F97"/>
    <w:rsid w:val="007312E2"/>
    <w:rsid w:val="007313E1"/>
    <w:rsid w:val="007314B1"/>
    <w:rsid w:val="0073152C"/>
    <w:rsid w:val="00731530"/>
    <w:rsid w:val="00731777"/>
    <w:rsid w:val="007318BB"/>
    <w:rsid w:val="00732364"/>
    <w:rsid w:val="00732BCC"/>
    <w:rsid w:val="00732D69"/>
    <w:rsid w:val="00732D7A"/>
    <w:rsid w:val="00732F79"/>
    <w:rsid w:val="007332EF"/>
    <w:rsid w:val="0073344C"/>
    <w:rsid w:val="007335A8"/>
    <w:rsid w:val="007337A9"/>
    <w:rsid w:val="0073381D"/>
    <w:rsid w:val="00733980"/>
    <w:rsid w:val="00733FD9"/>
    <w:rsid w:val="0073425E"/>
    <w:rsid w:val="0073476E"/>
    <w:rsid w:val="0073484E"/>
    <w:rsid w:val="00734BBA"/>
    <w:rsid w:val="00734BC4"/>
    <w:rsid w:val="00734F1A"/>
    <w:rsid w:val="007350A1"/>
    <w:rsid w:val="00735244"/>
    <w:rsid w:val="007358D2"/>
    <w:rsid w:val="00735B8B"/>
    <w:rsid w:val="00735FD9"/>
    <w:rsid w:val="00736572"/>
    <w:rsid w:val="00736B81"/>
    <w:rsid w:val="00736B82"/>
    <w:rsid w:val="00736E51"/>
    <w:rsid w:val="00736EF3"/>
    <w:rsid w:val="0073708C"/>
    <w:rsid w:val="00737430"/>
    <w:rsid w:val="007378BF"/>
    <w:rsid w:val="00737CA6"/>
    <w:rsid w:val="00737F94"/>
    <w:rsid w:val="00740202"/>
    <w:rsid w:val="007405ED"/>
    <w:rsid w:val="007408B5"/>
    <w:rsid w:val="00740E07"/>
    <w:rsid w:val="007419E3"/>
    <w:rsid w:val="00741D72"/>
    <w:rsid w:val="0074232D"/>
    <w:rsid w:val="00742CDC"/>
    <w:rsid w:val="00742E27"/>
    <w:rsid w:val="00742E6E"/>
    <w:rsid w:val="00742FEA"/>
    <w:rsid w:val="0074356B"/>
    <w:rsid w:val="00743CC5"/>
    <w:rsid w:val="00744118"/>
    <w:rsid w:val="007442ED"/>
    <w:rsid w:val="0074432A"/>
    <w:rsid w:val="007448CC"/>
    <w:rsid w:val="007448D8"/>
    <w:rsid w:val="00744AA9"/>
    <w:rsid w:val="00744C07"/>
    <w:rsid w:val="00744CCF"/>
    <w:rsid w:val="007452F4"/>
    <w:rsid w:val="007454E5"/>
    <w:rsid w:val="0074551B"/>
    <w:rsid w:val="0074562B"/>
    <w:rsid w:val="007456BA"/>
    <w:rsid w:val="00745786"/>
    <w:rsid w:val="00745B9F"/>
    <w:rsid w:val="00745BA4"/>
    <w:rsid w:val="0074603E"/>
    <w:rsid w:val="00746158"/>
    <w:rsid w:val="00746277"/>
    <w:rsid w:val="0074629E"/>
    <w:rsid w:val="00746D99"/>
    <w:rsid w:val="007474D4"/>
    <w:rsid w:val="00747F99"/>
    <w:rsid w:val="00747FCC"/>
    <w:rsid w:val="00750318"/>
    <w:rsid w:val="007504AF"/>
    <w:rsid w:val="0075059D"/>
    <w:rsid w:val="00750803"/>
    <w:rsid w:val="007509C5"/>
    <w:rsid w:val="0075131D"/>
    <w:rsid w:val="00751461"/>
    <w:rsid w:val="007515EF"/>
    <w:rsid w:val="007516D4"/>
    <w:rsid w:val="00751A7A"/>
    <w:rsid w:val="00751BF1"/>
    <w:rsid w:val="00751F36"/>
    <w:rsid w:val="0075218C"/>
    <w:rsid w:val="0075253B"/>
    <w:rsid w:val="007525BF"/>
    <w:rsid w:val="0075263D"/>
    <w:rsid w:val="0075292D"/>
    <w:rsid w:val="007537E7"/>
    <w:rsid w:val="00753802"/>
    <w:rsid w:val="0075391A"/>
    <w:rsid w:val="0075394C"/>
    <w:rsid w:val="007539DB"/>
    <w:rsid w:val="00753A9D"/>
    <w:rsid w:val="0075464B"/>
    <w:rsid w:val="00754957"/>
    <w:rsid w:val="007552D2"/>
    <w:rsid w:val="0075563B"/>
    <w:rsid w:val="00755689"/>
    <w:rsid w:val="007559BB"/>
    <w:rsid w:val="00756162"/>
    <w:rsid w:val="0075677B"/>
    <w:rsid w:val="0075681A"/>
    <w:rsid w:val="00756914"/>
    <w:rsid w:val="00756B9F"/>
    <w:rsid w:val="00756EE8"/>
    <w:rsid w:val="0075784E"/>
    <w:rsid w:val="00757B42"/>
    <w:rsid w:val="00760190"/>
    <w:rsid w:val="007601A5"/>
    <w:rsid w:val="00760540"/>
    <w:rsid w:val="00760667"/>
    <w:rsid w:val="0076088A"/>
    <w:rsid w:val="00761272"/>
    <w:rsid w:val="007616AB"/>
    <w:rsid w:val="0076176C"/>
    <w:rsid w:val="00761EB0"/>
    <w:rsid w:val="00762ADF"/>
    <w:rsid w:val="00762B12"/>
    <w:rsid w:val="007631A6"/>
    <w:rsid w:val="007639D9"/>
    <w:rsid w:val="00763A28"/>
    <w:rsid w:val="00763B95"/>
    <w:rsid w:val="00763F7E"/>
    <w:rsid w:val="00764A57"/>
    <w:rsid w:val="00764BB5"/>
    <w:rsid w:val="00764C50"/>
    <w:rsid w:val="007651F1"/>
    <w:rsid w:val="00765413"/>
    <w:rsid w:val="00765667"/>
    <w:rsid w:val="007658B4"/>
    <w:rsid w:val="007661DF"/>
    <w:rsid w:val="00766735"/>
    <w:rsid w:val="00766773"/>
    <w:rsid w:val="007668C0"/>
    <w:rsid w:val="00766E54"/>
    <w:rsid w:val="00766FE5"/>
    <w:rsid w:val="007670C5"/>
    <w:rsid w:val="00767203"/>
    <w:rsid w:val="0076730F"/>
    <w:rsid w:val="007675DE"/>
    <w:rsid w:val="007679CC"/>
    <w:rsid w:val="00767D6F"/>
    <w:rsid w:val="00767ECF"/>
    <w:rsid w:val="0077013C"/>
    <w:rsid w:val="00770714"/>
    <w:rsid w:val="00770735"/>
    <w:rsid w:val="007708E2"/>
    <w:rsid w:val="0077097C"/>
    <w:rsid w:val="00770D37"/>
    <w:rsid w:val="00770F72"/>
    <w:rsid w:val="0077135B"/>
    <w:rsid w:val="0077166A"/>
    <w:rsid w:val="007717DA"/>
    <w:rsid w:val="00771846"/>
    <w:rsid w:val="00771CF2"/>
    <w:rsid w:val="00771ED7"/>
    <w:rsid w:val="00772449"/>
    <w:rsid w:val="00772772"/>
    <w:rsid w:val="007729ED"/>
    <w:rsid w:val="00773178"/>
    <w:rsid w:val="00773340"/>
    <w:rsid w:val="007737BA"/>
    <w:rsid w:val="00773815"/>
    <w:rsid w:val="00773B0C"/>
    <w:rsid w:val="00773BA2"/>
    <w:rsid w:val="00773C97"/>
    <w:rsid w:val="00773F8E"/>
    <w:rsid w:val="00774288"/>
    <w:rsid w:val="00774B1B"/>
    <w:rsid w:val="00775899"/>
    <w:rsid w:val="007759DC"/>
    <w:rsid w:val="00775C7F"/>
    <w:rsid w:val="007769E7"/>
    <w:rsid w:val="00776D10"/>
    <w:rsid w:val="007776BF"/>
    <w:rsid w:val="00777756"/>
    <w:rsid w:val="007778AE"/>
    <w:rsid w:val="00777926"/>
    <w:rsid w:val="0077793E"/>
    <w:rsid w:val="0077797D"/>
    <w:rsid w:val="00777985"/>
    <w:rsid w:val="00780113"/>
    <w:rsid w:val="007806D2"/>
    <w:rsid w:val="00780983"/>
    <w:rsid w:val="00780F0F"/>
    <w:rsid w:val="0078103F"/>
    <w:rsid w:val="00781666"/>
    <w:rsid w:val="0078180B"/>
    <w:rsid w:val="00782178"/>
    <w:rsid w:val="00782420"/>
    <w:rsid w:val="00782942"/>
    <w:rsid w:val="00782C6F"/>
    <w:rsid w:val="00782E18"/>
    <w:rsid w:val="00782FCF"/>
    <w:rsid w:val="007833AC"/>
    <w:rsid w:val="0078343E"/>
    <w:rsid w:val="0078379A"/>
    <w:rsid w:val="007838F3"/>
    <w:rsid w:val="00783930"/>
    <w:rsid w:val="00783DDC"/>
    <w:rsid w:val="00784023"/>
    <w:rsid w:val="007841DC"/>
    <w:rsid w:val="0078448B"/>
    <w:rsid w:val="00784A65"/>
    <w:rsid w:val="00785180"/>
    <w:rsid w:val="00785182"/>
    <w:rsid w:val="0078589B"/>
    <w:rsid w:val="00785F04"/>
    <w:rsid w:val="00786919"/>
    <w:rsid w:val="00786B38"/>
    <w:rsid w:val="007877A3"/>
    <w:rsid w:val="00787A22"/>
    <w:rsid w:val="00787A70"/>
    <w:rsid w:val="00787AC6"/>
    <w:rsid w:val="00787C2F"/>
    <w:rsid w:val="00787D1E"/>
    <w:rsid w:val="00787F9D"/>
    <w:rsid w:val="007903AC"/>
    <w:rsid w:val="00791039"/>
    <w:rsid w:val="00791219"/>
    <w:rsid w:val="007913C3"/>
    <w:rsid w:val="007913FC"/>
    <w:rsid w:val="00791785"/>
    <w:rsid w:val="007919B2"/>
    <w:rsid w:val="00791A4B"/>
    <w:rsid w:val="007923A0"/>
    <w:rsid w:val="007925B9"/>
    <w:rsid w:val="007926DC"/>
    <w:rsid w:val="0079285C"/>
    <w:rsid w:val="00792A71"/>
    <w:rsid w:val="00792B63"/>
    <w:rsid w:val="00793260"/>
    <w:rsid w:val="007939D9"/>
    <w:rsid w:val="00793CE5"/>
    <w:rsid w:val="00794208"/>
    <w:rsid w:val="0079433A"/>
    <w:rsid w:val="007945CB"/>
    <w:rsid w:val="0079464D"/>
    <w:rsid w:val="0079478F"/>
    <w:rsid w:val="007949CF"/>
    <w:rsid w:val="00794A6A"/>
    <w:rsid w:val="00794C47"/>
    <w:rsid w:val="00794D3D"/>
    <w:rsid w:val="00794E33"/>
    <w:rsid w:val="00794F55"/>
    <w:rsid w:val="00794F9C"/>
    <w:rsid w:val="0079504F"/>
    <w:rsid w:val="00795AF7"/>
    <w:rsid w:val="007961A8"/>
    <w:rsid w:val="007963A6"/>
    <w:rsid w:val="007969B8"/>
    <w:rsid w:val="007971D7"/>
    <w:rsid w:val="0079751A"/>
    <w:rsid w:val="0079762E"/>
    <w:rsid w:val="00797C4F"/>
    <w:rsid w:val="007A014C"/>
    <w:rsid w:val="007A038B"/>
    <w:rsid w:val="007A07A6"/>
    <w:rsid w:val="007A0DAA"/>
    <w:rsid w:val="007A1211"/>
    <w:rsid w:val="007A1C43"/>
    <w:rsid w:val="007A2127"/>
    <w:rsid w:val="007A2508"/>
    <w:rsid w:val="007A26FF"/>
    <w:rsid w:val="007A2B45"/>
    <w:rsid w:val="007A3041"/>
    <w:rsid w:val="007A3125"/>
    <w:rsid w:val="007A3406"/>
    <w:rsid w:val="007A388D"/>
    <w:rsid w:val="007A3EB4"/>
    <w:rsid w:val="007A3F4C"/>
    <w:rsid w:val="007A4A62"/>
    <w:rsid w:val="007A4B93"/>
    <w:rsid w:val="007A5024"/>
    <w:rsid w:val="007A5BD6"/>
    <w:rsid w:val="007A5EAA"/>
    <w:rsid w:val="007A5FC2"/>
    <w:rsid w:val="007A6291"/>
    <w:rsid w:val="007A6F90"/>
    <w:rsid w:val="007A752F"/>
    <w:rsid w:val="007A7881"/>
    <w:rsid w:val="007A788D"/>
    <w:rsid w:val="007A7C19"/>
    <w:rsid w:val="007A7DA0"/>
    <w:rsid w:val="007B0988"/>
    <w:rsid w:val="007B0F07"/>
    <w:rsid w:val="007B107A"/>
    <w:rsid w:val="007B120D"/>
    <w:rsid w:val="007B15BD"/>
    <w:rsid w:val="007B1826"/>
    <w:rsid w:val="007B1922"/>
    <w:rsid w:val="007B195B"/>
    <w:rsid w:val="007B1AC4"/>
    <w:rsid w:val="007B1AEC"/>
    <w:rsid w:val="007B221B"/>
    <w:rsid w:val="007B3188"/>
    <w:rsid w:val="007B3372"/>
    <w:rsid w:val="007B3613"/>
    <w:rsid w:val="007B384F"/>
    <w:rsid w:val="007B436A"/>
    <w:rsid w:val="007B43E2"/>
    <w:rsid w:val="007B44CB"/>
    <w:rsid w:val="007B4562"/>
    <w:rsid w:val="007B4828"/>
    <w:rsid w:val="007B5142"/>
    <w:rsid w:val="007B5195"/>
    <w:rsid w:val="007B531A"/>
    <w:rsid w:val="007B5C7F"/>
    <w:rsid w:val="007B5CBB"/>
    <w:rsid w:val="007B6043"/>
    <w:rsid w:val="007B635F"/>
    <w:rsid w:val="007B6449"/>
    <w:rsid w:val="007B66CD"/>
    <w:rsid w:val="007B67F7"/>
    <w:rsid w:val="007B6EB0"/>
    <w:rsid w:val="007B706A"/>
    <w:rsid w:val="007C0009"/>
    <w:rsid w:val="007C02F1"/>
    <w:rsid w:val="007C0413"/>
    <w:rsid w:val="007C04EA"/>
    <w:rsid w:val="007C06DB"/>
    <w:rsid w:val="007C06FF"/>
    <w:rsid w:val="007C0763"/>
    <w:rsid w:val="007C0ABC"/>
    <w:rsid w:val="007C0C80"/>
    <w:rsid w:val="007C0F57"/>
    <w:rsid w:val="007C0FD5"/>
    <w:rsid w:val="007C1278"/>
    <w:rsid w:val="007C127C"/>
    <w:rsid w:val="007C1422"/>
    <w:rsid w:val="007C151B"/>
    <w:rsid w:val="007C1634"/>
    <w:rsid w:val="007C2268"/>
    <w:rsid w:val="007C22F2"/>
    <w:rsid w:val="007C23FB"/>
    <w:rsid w:val="007C26D0"/>
    <w:rsid w:val="007C2A1F"/>
    <w:rsid w:val="007C2ABA"/>
    <w:rsid w:val="007C30CA"/>
    <w:rsid w:val="007C331B"/>
    <w:rsid w:val="007C363B"/>
    <w:rsid w:val="007C382B"/>
    <w:rsid w:val="007C3B73"/>
    <w:rsid w:val="007C3DF5"/>
    <w:rsid w:val="007C3E40"/>
    <w:rsid w:val="007C3FE5"/>
    <w:rsid w:val="007C400E"/>
    <w:rsid w:val="007C434B"/>
    <w:rsid w:val="007C44DA"/>
    <w:rsid w:val="007C49BE"/>
    <w:rsid w:val="007C4E05"/>
    <w:rsid w:val="007C5093"/>
    <w:rsid w:val="007C55D9"/>
    <w:rsid w:val="007C5A48"/>
    <w:rsid w:val="007C5B6C"/>
    <w:rsid w:val="007C5D73"/>
    <w:rsid w:val="007C5D89"/>
    <w:rsid w:val="007C68E1"/>
    <w:rsid w:val="007C6989"/>
    <w:rsid w:val="007C6B5F"/>
    <w:rsid w:val="007C6BC7"/>
    <w:rsid w:val="007C73B0"/>
    <w:rsid w:val="007C7A02"/>
    <w:rsid w:val="007D0237"/>
    <w:rsid w:val="007D0291"/>
    <w:rsid w:val="007D0473"/>
    <w:rsid w:val="007D054B"/>
    <w:rsid w:val="007D06DE"/>
    <w:rsid w:val="007D089A"/>
    <w:rsid w:val="007D0A66"/>
    <w:rsid w:val="007D0C10"/>
    <w:rsid w:val="007D15C7"/>
    <w:rsid w:val="007D1EB8"/>
    <w:rsid w:val="007D28B4"/>
    <w:rsid w:val="007D2B28"/>
    <w:rsid w:val="007D2F94"/>
    <w:rsid w:val="007D3542"/>
    <w:rsid w:val="007D37D1"/>
    <w:rsid w:val="007D3A74"/>
    <w:rsid w:val="007D3B5E"/>
    <w:rsid w:val="007D3CBC"/>
    <w:rsid w:val="007D3D1C"/>
    <w:rsid w:val="007D3D6E"/>
    <w:rsid w:val="007D453E"/>
    <w:rsid w:val="007D46C9"/>
    <w:rsid w:val="007D4B66"/>
    <w:rsid w:val="007D4C7A"/>
    <w:rsid w:val="007D5545"/>
    <w:rsid w:val="007D69B1"/>
    <w:rsid w:val="007D71FC"/>
    <w:rsid w:val="007D74E5"/>
    <w:rsid w:val="007D7584"/>
    <w:rsid w:val="007D7B89"/>
    <w:rsid w:val="007D7BE9"/>
    <w:rsid w:val="007D7F12"/>
    <w:rsid w:val="007E02AD"/>
    <w:rsid w:val="007E082F"/>
    <w:rsid w:val="007E0838"/>
    <w:rsid w:val="007E09F0"/>
    <w:rsid w:val="007E0B89"/>
    <w:rsid w:val="007E0D04"/>
    <w:rsid w:val="007E0E7A"/>
    <w:rsid w:val="007E132C"/>
    <w:rsid w:val="007E167C"/>
    <w:rsid w:val="007E16AC"/>
    <w:rsid w:val="007E16F3"/>
    <w:rsid w:val="007E198C"/>
    <w:rsid w:val="007E1C4A"/>
    <w:rsid w:val="007E1C50"/>
    <w:rsid w:val="007E1F0B"/>
    <w:rsid w:val="007E2498"/>
    <w:rsid w:val="007E33FC"/>
    <w:rsid w:val="007E3898"/>
    <w:rsid w:val="007E3CD8"/>
    <w:rsid w:val="007E4428"/>
    <w:rsid w:val="007E4767"/>
    <w:rsid w:val="007E4B3E"/>
    <w:rsid w:val="007E4C35"/>
    <w:rsid w:val="007E543B"/>
    <w:rsid w:val="007E5490"/>
    <w:rsid w:val="007E54A2"/>
    <w:rsid w:val="007E54B7"/>
    <w:rsid w:val="007E5767"/>
    <w:rsid w:val="007E5881"/>
    <w:rsid w:val="007E5A8B"/>
    <w:rsid w:val="007E5B17"/>
    <w:rsid w:val="007E5DF9"/>
    <w:rsid w:val="007E618E"/>
    <w:rsid w:val="007E62B7"/>
    <w:rsid w:val="007E6446"/>
    <w:rsid w:val="007E6B44"/>
    <w:rsid w:val="007E7972"/>
    <w:rsid w:val="007E7AE3"/>
    <w:rsid w:val="007E7B6F"/>
    <w:rsid w:val="007E7C7B"/>
    <w:rsid w:val="007E7D3B"/>
    <w:rsid w:val="007F00C5"/>
    <w:rsid w:val="007F0178"/>
    <w:rsid w:val="007F0442"/>
    <w:rsid w:val="007F0490"/>
    <w:rsid w:val="007F0643"/>
    <w:rsid w:val="007F0F68"/>
    <w:rsid w:val="007F1292"/>
    <w:rsid w:val="007F13B1"/>
    <w:rsid w:val="007F1499"/>
    <w:rsid w:val="007F162B"/>
    <w:rsid w:val="007F1E0C"/>
    <w:rsid w:val="007F1F57"/>
    <w:rsid w:val="007F20AC"/>
    <w:rsid w:val="007F2286"/>
    <w:rsid w:val="007F2359"/>
    <w:rsid w:val="007F27F0"/>
    <w:rsid w:val="007F2F33"/>
    <w:rsid w:val="007F30E7"/>
    <w:rsid w:val="007F312C"/>
    <w:rsid w:val="007F31F4"/>
    <w:rsid w:val="007F37CF"/>
    <w:rsid w:val="007F37D2"/>
    <w:rsid w:val="007F390E"/>
    <w:rsid w:val="007F3AF4"/>
    <w:rsid w:val="007F400C"/>
    <w:rsid w:val="007F40C4"/>
    <w:rsid w:val="007F4AC8"/>
    <w:rsid w:val="007F4C67"/>
    <w:rsid w:val="007F4D0B"/>
    <w:rsid w:val="007F51E8"/>
    <w:rsid w:val="007F5248"/>
    <w:rsid w:val="007F5296"/>
    <w:rsid w:val="007F57C7"/>
    <w:rsid w:val="007F707C"/>
    <w:rsid w:val="007F75F6"/>
    <w:rsid w:val="007F79FA"/>
    <w:rsid w:val="0080024F"/>
    <w:rsid w:val="008002C0"/>
    <w:rsid w:val="0080033F"/>
    <w:rsid w:val="0080114A"/>
    <w:rsid w:val="008014EE"/>
    <w:rsid w:val="00801577"/>
    <w:rsid w:val="00801A61"/>
    <w:rsid w:val="00801D52"/>
    <w:rsid w:val="00801E1A"/>
    <w:rsid w:val="00801E48"/>
    <w:rsid w:val="00802158"/>
    <w:rsid w:val="0080234C"/>
    <w:rsid w:val="008024A9"/>
    <w:rsid w:val="00802C97"/>
    <w:rsid w:val="00802D05"/>
    <w:rsid w:val="00802F54"/>
    <w:rsid w:val="008030E7"/>
    <w:rsid w:val="0080332A"/>
    <w:rsid w:val="008035CE"/>
    <w:rsid w:val="008037DD"/>
    <w:rsid w:val="00803FC5"/>
    <w:rsid w:val="008043A8"/>
    <w:rsid w:val="00804567"/>
    <w:rsid w:val="008048D8"/>
    <w:rsid w:val="00804E37"/>
    <w:rsid w:val="008051B3"/>
    <w:rsid w:val="00805446"/>
    <w:rsid w:val="00805602"/>
    <w:rsid w:val="0080563A"/>
    <w:rsid w:val="00805CA4"/>
    <w:rsid w:val="00805F6F"/>
    <w:rsid w:val="008063CD"/>
    <w:rsid w:val="008069C3"/>
    <w:rsid w:val="00806A93"/>
    <w:rsid w:val="008071DB"/>
    <w:rsid w:val="0080753C"/>
    <w:rsid w:val="008079A0"/>
    <w:rsid w:val="00807B94"/>
    <w:rsid w:val="00807F99"/>
    <w:rsid w:val="0081028B"/>
    <w:rsid w:val="008104BB"/>
    <w:rsid w:val="008105A5"/>
    <w:rsid w:val="00811488"/>
    <w:rsid w:val="008119E0"/>
    <w:rsid w:val="00811A47"/>
    <w:rsid w:val="00811BB0"/>
    <w:rsid w:val="008121BF"/>
    <w:rsid w:val="008127AE"/>
    <w:rsid w:val="0081335C"/>
    <w:rsid w:val="00813DA6"/>
    <w:rsid w:val="00813E48"/>
    <w:rsid w:val="00813F54"/>
    <w:rsid w:val="008149B9"/>
    <w:rsid w:val="00814F5D"/>
    <w:rsid w:val="00814F9B"/>
    <w:rsid w:val="0081508A"/>
    <w:rsid w:val="00815652"/>
    <w:rsid w:val="008159EF"/>
    <w:rsid w:val="00815DCE"/>
    <w:rsid w:val="008166F8"/>
    <w:rsid w:val="0081738C"/>
    <w:rsid w:val="0081775C"/>
    <w:rsid w:val="00817A77"/>
    <w:rsid w:val="00820066"/>
    <w:rsid w:val="00820572"/>
    <w:rsid w:val="00820CA8"/>
    <w:rsid w:val="00820F6E"/>
    <w:rsid w:val="00821A36"/>
    <w:rsid w:val="00821C70"/>
    <w:rsid w:val="00821CA7"/>
    <w:rsid w:val="008220E0"/>
    <w:rsid w:val="00822197"/>
    <w:rsid w:val="0082261C"/>
    <w:rsid w:val="008229AA"/>
    <w:rsid w:val="00822C74"/>
    <w:rsid w:val="008234A4"/>
    <w:rsid w:val="00823B49"/>
    <w:rsid w:val="00823C61"/>
    <w:rsid w:val="00823C7F"/>
    <w:rsid w:val="00823D76"/>
    <w:rsid w:val="00823F99"/>
    <w:rsid w:val="008243A4"/>
    <w:rsid w:val="0082475D"/>
    <w:rsid w:val="00824E51"/>
    <w:rsid w:val="00825142"/>
    <w:rsid w:val="008253A0"/>
    <w:rsid w:val="00825826"/>
    <w:rsid w:val="00825A0D"/>
    <w:rsid w:val="00825B76"/>
    <w:rsid w:val="00825C25"/>
    <w:rsid w:val="00825FDD"/>
    <w:rsid w:val="00825FF7"/>
    <w:rsid w:val="00826263"/>
    <w:rsid w:val="0082630E"/>
    <w:rsid w:val="008263D7"/>
    <w:rsid w:val="00826650"/>
    <w:rsid w:val="00827A8C"/>
    <w:rsid w:val="00827AD9"/>
    <w:rsid w:val="00827F05"/>
    <w:rsid w:val="0083018F"/>
    <w:rsid w:val="0083046A"/>
    <w:rsid w:val="00830959"/>
    <w:rsid w:val="00830972"/>
    <w:rsid w:val="00830A02"/>
    <w:rsid w:val="0083108A"/>
    <w:rsid w:val="008311B5"/>
    <w:rsid w:val="008316DD"/>
    <w:rsid w:val="00831CAF"/>
    <w:rsid w:val="00831CC9"/>
    <w:rsid w:val="00831CDF"/>
    <w:rsid w:val="00832076"/>
    <w:rsid w:val="008320B7"/>
    <w:rsid w:val="008322A9"/>
    <w:rsid w:val="008326B4"/>
    <w:rsid w:val="008327EC"/>
    <w:rsid w:val="008329BB"/>
    <w:rsid w:val="00832F48"/>
    <w:rsid w:val="00833318"/>
    <w:rsid w:val="008334C7"/>
    <w:rsid w:val="00833612"/>
    <w:rsid w:val="00833AE8"/>
    <w:rsid w:val="00833DDC"/>
    <w:rsid w:val="00834225"/>
    <w:rsid w:val="0083440A"/>
    <w:rsid w:val="00835420"/>
    <w:rsid w:val="00835444"/>
    <w:rsid w:val="0083582D"/>
    <w:rsid w:val="00835916"/>
    <w:rsid w:val="008359FD"/>
    <w:rsid w:val="00835A5A"/>
    <w:rsid w:val="00835C17"/>
    <w:rsid w:val="008361A8"/>
    <w:rsid w:val="0083661C"/>
    <w:rsid w:val="00836883"/>
    <w:rsid w:val="008368AA"/>
    <w:rsid w:val="00836B23"/>
    <w:rsid w:val="00836B87"/>
    <w:rsid w:val="00836FF4"/>
    <w:rsid w:val="00837079"/>
    <w:rsid w:val="0083733C"/>
    <w:rsid w:val="008373EE"/>
    <w:rsid w:val="0083752A"/>
    <w:rsid w:val="00837665"/>
    <w:rsid w:val="00837777"/>
    <w:rsid w:val="0084020D"/>
    <w:rsid w:val="00840736"/>
    <w:rsid w:val="00840904"/>
    <w:rsid w:val="00841544"/>
    <w:rsid w:val="00841953"/>
    <w:rsid w:val="00841A12"/>
    <w:rsid w:val="00841CD4"/>
    <w:rsid w:val="00841D63"/>
    <w:rsid w:val="0084203A"/>
    <w:rsid w:val="008425B1"/>
    <w:rsid w:val="008425EE"/>
    <w:rsid w:val="008427D8"/>
    <w:rsid w:val="00842945"/>
    <w:rsid w:val="00843325"/>
    <w:rsid w:val="0084384B"/>
    <w:rsid w:val="0084384E"/>
    <w:rsid w:val="00843BEA"/>
    <w:rsid w:val="00844674"/>
    <w:rsid w:val="00844675"/>
    <w:rsid w:val="00844E0B"/>
    <w:rsid w:val="00845290"/>
    <w:rsid w:val="0084558D"/>
    <w:rsid w:val="00845E41"/>
    <w:rsid w:val="008460B4"/>
    <w:rsid w:val="00846B57"/>
    <w:rsid w:val="00846C4E"/>
    <w:rsid w:val="00847BCB"/>
    <w:rsid w:val="008500D1"/>
    <w:rsid w:val="0085013C"/>
    <w:rsid w:val="00850572"/>
    <w:rsid w:val="008508D1"/>
    <w:rsid w:val="00851600"/>
    <w:rsid w:val="008516FC"/>
    <w:rsid w:val="0085182D"/>
    <w:rsid w:val="008519D7"/>
    <w:rsid w:val="00851F82"/>
    <w:rsid w:val="00851FA2"/>
    <w:rsid w:val="008520D1"/>
    <w:rsid w:val="0085223B"/>
    <w:rsid w:val="008524D3"/>
    <w:rsid w:val="008527F0"/>
    <w:rsid w:val="00852899"/>
    <w:rsid w:val="008528A5"/>
    <w:rsid w:val="00852A20"/>
    <w:rsid w:val="00852CE0"/>
    <w:rsid w:val="00852EA2"/>
    <w:rsid w:val="008539C7"/>
    <w:rsid w:val="00853D7A"/>
    <w:rsid w:val="008540CE"/>
    <w:rsid w:val="0085410F"/>
    <w:rsid w:val="00854222"/>
    <w:rsid w:val="00854705"/>
    <w:rsid w:val="00854EBF"/>
    <w:rsid w:val="008552B5"/>
    <w:rsid w:val="00855E20"/>
    <w:rsid w:val="00855ECB"/>
    <w:rsid w:val="008565A6"/>
    <w:rsid w:val="00856A30"/>
    <w:rsid w:val="00856A9B"/>
    <w:rsid w:val="008574EC"/>
    <w:rsid w:val="00857B51"/>
    <w:rsid w:val="0086048E"/>
    <w:rsid w:val="008604CD"/>
    <w:rsid w:val="008606CA"/>
    <w:rsid w:val="00860C85"/>
    <w:rsid w:val="00860D1B"/>
    <w:rsid w:val="00860DBF"/>
    <w:rsid w:val="00861197"/>
    <w:rsid w:val="008611E5"/>
    <w:rsid w:val="00861572"/>
    <w:rsid w:val="00861C0A"/>
    <w:rsid w:val="00861D73"/>
    <w:rsid w:val="00861E75"/>
    <w:rsid w:val="008621B8"/>
    <w:rsid w:val="00862DC3"/>
    <w:rsid w:val="008635D0"/>
    <w:rsid w:val="008636B3"/>
    <w:rsid w:val="008637AA"/>
    <w:rsid w:val="00863B24"/>
    <w:rsid w:val="00863B46"/>
    <w:rsid w:val="00864398"/>
    <w:rsid w:val="00864A9C"/>
    <w:rsid w:val="00864E4D"/>
    <w:rsid w:val="00865199"/>
    <w:rsid w:val="00865381"/>
    <w:rsid w:val="0086544D"/>
    <w:rsid w:val="008657BC"/>
    <w:rsid w:val="0086582C"/>
    <w:rsid w:val="0086593C"/>
    <w:rsid w:val="0086596A"/>
    <w:rsid w:val="00865AAD"/>
    <w:rsid w:val="00865B21"/>
    <w:rsid w:val="00865BAE"/>
    <w:rsid w:val="00865BF4"/>
    <w:rsid w:val="0086707D"/>
    <w:rsid w:val="008673F4"/>
    <w:rsid w:val="00867C9C"/>
    <w:rsid w:val="00867E05"/>
    <w:rsid w:val="0087035A"/>
    <w:rsid w:val="00870383"/>
    <w:rsid w:val="00870CA4"/>
    <w:rsid w:val="00870FF4"/>
    <w:rsid w:val="0087112D"/>
    <w:rsid w:val="0087164E"/>
    <w:rsid w:val="00871928"/>
    <w:rsid w:val="00871D1C"/>
    <w:rsid w:val="00871D3C"/>
    <w:rsid w:val="00871DC9"/>
    <w:rsid w:val="00871F4F"/>
    <w:rsid w:val="00872512"/>
    <w:rsid w:val="008729C5"/>
    <w:rsid w:val="0087350A"/>
    <w:rsid w:val="008736D4"/>
    <w:rsid w:val="0087392F"/>
    <w:rsid w:val="00873B33"/>
    <w:rsid w:val="00873C7B"/>
    <w:rsid w:val="00873DA0"/>
    <w:rsid w:val="00873EC0"/>
    <w:rsid w:val="00873F68"/>
    <w:rsid w:val="00874076"/>
    <w:rsid w:val="008751F4"/>
    <w:rsid w:val="008752C8"/>
    <w:rsid w:val="0087579B"/>
    <w:rsid w:val="00875B4E"/>
    <w:rsid w:val="00875E62"/>
    <w:rsid w:val="0087673D"/>
    <w:rsid w:val="00876CB6"/>
    <w:rsid w:val="00876CFF"/>
    <w:rsid w:val="00876D2E"/>
    <w:rsid w:val="00876DA6"/>
    <w:rsid w:val="00876E8A"/>
    <w:rsid w:val="00877065"/>
    <w:rsid w:val="008773C5"/>
    <w:rsid w:val="00877F72"/>
    <w:rsid w:val="00877F92"/>
    <w:rsid w:val="0088086D"/>
    <w:rsid w:val="00880DAE"/>
    <w:rsid w:val="0088108F"/>
    <w:rsid w:val="008810EC"/>
    <w:rsid w:val="00881183"/>
    <w:rsid w:val="008812DA"/>
    <w:rsid w:val="0088158A"/>
    <w:rsid w:val="00881923"/>
    <w:rsid w:val="00881EF3"/>
    <w:rsid w:val="00882310"/>
    <w:rsid w:val="008826B9"/>
    <w:rsid w:val="00882C71"/>
    <w:rsid w:val="008834D4"/>
    <w:rsid w:val="0088360B"/>
    <w:rsid w:val="00883636"/>
    <w:rsid w:val="008838D8"/>
    <w:rsid w:val="00883969"/>
    <w:rsid w:val="0088397B"/>
    <w:rsid w:val="008839A8"/>
    <w:rsid w:val="00883B89"/>
    <w:rsid w:val="00883C85"/>
    <w:rsid w:val="00884773"/>
    <w:rsid w:val="00884872"/>
    <w:rsid w:val="00884B38"/>
    <w:rsid w:val="00885358"/>
    <w:rsid w:val="00885603"/>
    <w:rsid w:val="00885BA3"/>
    <w:rsid w:val="00885DD6"/>
    <w:rsid w:val="00885DE5"/>
    <w:rsid w:val="00886195"/>
    <w:rsid w:val="008863E2"/>
    <w:rsid w:val="00886539"/>
    <w:rsid w:val="00886585"/>
    <w:rsid w:val="00886A6D"/>
    <w:rsid w:val="00886D70"/>
    <w:rsid w:val="00886E23"/>
    <w:rsid w:val="0088740B"/>
    <w:rsid w:val="00887447"/>
    <w:rsid w:val="00887808"/>
    <w:rsid w:val="00887A43"/>
    <w:rsid w:val="00887B27"/>
    <w:rsid w:val="00887D09"/>
    <w:rsid w:val="0089008D"/>
    <w:rsid w:val="008902DA"/>
    <w:rsid w:val="008903D2"/>
    <w:rsid w:val="008903D8"/>
    <w:rsid w:val="008905AD"/>
    <w:rsid w:val="00890631"/>
    <w:rsid w:val="00890729"/>
    <w:rsid w:val="00890B21"/>
    <w:rsid w:val="00890DDE"/>
    <w:rsid w:val="00891607"/>
    <w:rsid w:val="00891A53"/>
    <w:rsid w:val="00891ACE"/>
    <w:rsid w:val="00891C11"/>
    <w:rsid w:val="00891D99"/>
    <w:rsid w:val="00892119"/>
    <w:rsid w:val="00892314"/>
    <w:rsid w:val="00892677"/>
    <w:rsid w:val="00893060"/>
    <w:rsid w:val="00893333"/>
    <w:rsid w:val="008936E9"/>
    <w:rsid w:val="00893BE1"/>
    <w:rsid w:val="00893C51"/>
    <w:rsid w:val="00893E52"/>
    <w:rsid w:val="00894A4F"/>
    <w:rsid w:val="00894EBD"/>
    <w:rsid w:val="00896122"/>
    <w:rsid w:val="008961A7"/>
    <w:rsid w:val="00896E2D"/>
    <w:rsid w:val="00896E34"/>
    <w:rsid w:val="0089713B"/>
    <w:rsid w:val="008975A4"/>
    <w:rsid w:val="00897687"/>
    <w:rsid w:val="008976D8"/>
    <w:rsid w:val="00897A82"/>
    <w:rsid w:val="008A094E"/>
    <w:rsid w:val="008A0C69"/>
    <w:rsid w:val="008A1E00"/>
    <w:rsid w:val="008A2395"/>
    <w:rsid w:val="008A273D"/>
    <w:rsid w:val="008A29FC"/>
    <w:rsid w:val="008A2B35"/>
    <w:rsid w:val="008A2D90"/>
    <w:rsid w:val="008A2EA0"/>
    <w:rsid w:val="008A3202"/>
    <w:rsid w:val="008A3275"/>
    <w:rsid w:val="008A3324"/>
    <w:rsid w:val="008A3424"/>
    <w:rsid w:val="008A3690"/>
    <w:rsid w:val="008A40AA"/>
    <w:rsid w:val="008A46F7"/>
    <w:rsid w:val="008A51B8"/>
    <w:rsid w:val="008A56C5"/>
    <w:rsid w:val="008A581D"/>
    <w:rsid w:val="008A58FB"/>
    <w:rsid w:val="008A5F37"/>
    <w:rsid w:val="008A6081"/>
    <w:rsid w:val="008A6141"/>
    <w:rsid w:val="008A63FC"/>
    <w:rsid w:val="008A658A"/>
    <w:rsid w:val="008A6636"/>
    <w:rsid w:val="008A6829"/>
    <w:rsid w:val="008A70B1"/>
    <w:rsid w:val="008A7280"/>
    <w:rsid w:val="008A7311"/>
    <w:rsid w:val="008A73DD"/>
    <w:rsid w:val="008A7815"/>
    <w:rsid w:val="008A7A9F"/>
    <w:rsid w:val="008A7AA6"/>
    <w:rsid w:val="008B00B6"/>
    <w:rsid w:val="008B0126"/>
    <w:rsid w:val="008B03B0"/>
    <w:rsid w:val="008B078F"/>
    <w:rsid w:val="008B08FB"/>
    <w:rsid w:val="008B0AB4"/>
    <w:rsid w:val="008B0AC2"/>
    <w:rsid w:val="008B0C9B"/>
    <w:rsid w:val="008B10B7"/>
    <w:rsid w:val="008B1D83"/>
    <w:rsid w:val="008B2428"/>
    <w:rsid w:val="008B2699"/>
    <w:rsid w:val="008B2B8F"/>
    <w:rsid w:val="008B2BFD"/>
    <w:rsid w:val="008B3034"/>
    <w:rsid w:val="008B3420"/>
    <w:rsid w:val="008B35AD"/>
    <w:rsid w:val="008B468A"/>
    <w:rsid w:val="008B487E"/>
    <w:rsid w:val="008B4A6E"/>
    <w:rsid w:val="008B4A9C"/>
    <w:rsid w:val="008B515C"/>
    <w:rsid w:val="008B53C5"/>
    <w:rsid w:val="008B5450"/>
    <w:rsid w:val="008B556F"/>
    <w:rsid w:val="008B5BB6"/>
    <w:rsid w:val="008B5D5C"/>
    <w:rsid w:val="008B616E"/>
    <w:rsid w:val="008B63F9"/>
    <w:rsid w:val="008B680B"/>
    <w:rsid w:val="008B6BC4"/>
    <w:rsid w:val="008B6F66"/>
    <w:rsid w:val="008B7250"/>
    <w:rsid w:val="008B7338"/>
    <w:rsid w:val="008B7373"/>
    <w:rsid w:val="008B748E"/>
    <w:rsid w:val="008B74FA"/>
    <w:rsid w:val="008B7500"/>
    <w:rsid w:val="008B764D"/>
    <w:rsid w:val="008B7D9D"/>
    <w:rsid w:val="008B7F32"/>
    <w:rsid w:val="008C02D6"/>
    <w:rsid w:val="008C05AC"/>
    <w:rsid w:val="008C060C"/>
    <w:rsid w:val="008C062D"/>
    <w:rsid w:val="008C0E00"/>
    <w:rsid w:val="008C116D"/>
    <w:rsid w:val="008C16D1"/>
    <w:rsid w:val="008C246A"/>
    <w:rsid w:val="008C24A6"/>
    <w:rsid w:val="008C2661"/>
    <w:rsid w:val="008C28AC"/>
    <w:rsid w:val="008C3082"/>
    <w:rsid w:val="008C3384"/>
    <w:rsid w:val="008C3952"/>
    <w:rsid w:val="008C3A2F"/>
    <w:rsid w:val="008C3A66"/>
    <w:rsid w:val="008C3ABC"/>
    <w:rsid w:val="008C3CCE"/>
    <w:rsid w:val="008C3DAA"/>
    <w:rsid w:val="008C43AE"/>
    <w:rsid w:val="008C4440"/>
    <w:rsid w:val="008C462B"/>
    <w:rsid w:val="008C4B1F"/>
    <w:rsid w:val="008C4DD2"/>
    <w:rsid w:val="008C528A"/>
    <w:rsid w:val="008C5648"/>
    <w:rsid w:val="008C5C9A"/>
    <w:rsid w:val="008C5D03"/>
    <w:rsid w:val="008C5E19"/>
    <w:rsid w:val="008C5E30"/>
    <w:rsid w:val="008C60EB"/>
    <w:rsid w:val="008C633E"/>
    <w:rsid w:val="008C655F"/>
    <w:rsid w:val="008C681A"/>
    <w:rsid w:val="008C6D8D"/>
    <w:rsid w:val="008C6E1D"/>
    <w:rsid w:val="008C6E78"/>
    <w:rsid w:val="008C7027"/>
    <w:rsid w:val="008C740C"/>
    <w:rsid w:val="008C75A3"/>
    <w:rsid w:val="008C7645"/>
    <w:rsid w:val="008C76CC"/>
    <w:rsid w:val="008C77A6"/>
    <w:rsid w:val="008C7F71"/>
    <w:rsid w:val="008D00F3"/>
    <w:rsid w:val="008D04E1"/>
    <w:rsid w:val="008D0881"/>
    <w:rsid w:val="008D08E6"/>
    <w:rsid w:val="008D0B4F"/>
    <w:rsid w:val="008D0E33"/>
    <w:rsid w:val="008D0E52"/>
    <w:rsid w:val="008D12B2"/>
    <w:rsid w:val="008D165C"/>
    <w:rsid w:val="008D1AFD"/>
    <w:rsid w:val="008D1D93"/>
    <w:rsid w:val="008D1E3F"/>
    <w:rsid w:val="008D228E"/>
    <w:rsid w:val="008D25A3"/>
    <w:rsid w:val="008D29E5"/>
    <w:rsid w:val="008D2EA0"/>
    <w:rsid w:val="008D319C"/>
    <w:rsid w:val="008D360D"/>
    <w:rsid w:val="008D3807"/>
    <w:rsid w:val="008D3A21"/>
    <w:rsid w:val="008D3A44"/>
    <w:rsid w:val="008D42FA"/>
    <w:rsid w:val="008D44F4"/>
    <w:rsid w:val="008D4541"/>
    <w:rsid w:val="008D4559"/>
    <w:rsid w:val="008D4576"/>
    <w:rsid w:val="008D4672"/>
    <w:rsid w:val="008D4803"/>
    <w:rsid w:val="008D4B7A"/>
    <w:rsid w:val="008D4D49"/>
    <w:rsid w:val="008D4FFB"/>
    <w:rsid w:val="008D5023"/>
    <w:rsid w:val="008D524C"/>
    <w:rsid w:val="008D6143"/>
    <w:rsid w:val="008D6E45"/>
    <w:rsid w:val="008D7472"/>
    <w:rsid w:val="008D7CB4"/>
    <w:rsid w:val="008D7D2A"/>
    <w:rsid w:val="008D7E29"/>
    <w:rsid w:val="008E009B"/>
    <w:rsid w:val="008E018D"/>
    <w:rsid w:val="008E06D7"/>
    <w:rsid w:val="008E0A66"/>
    <w:rsid w:val="008E0AC0"/>
    <w:rsid w:val="008E10BA"/>
    <w:rsid w:val="008E13CA"/>
    <w:rsid w:val="008E1787"/>
    <w:rsid w:val="008E1B3D"/>
    <w:rsid w:val="008E1C56"/>
    <w:rsid w:val="008E23A8"/>
    <w:rsid w:val="008E27B7"/>
    <w:rsid w:val="008E32AD"/>
    <w:rsid w:val="008E3318"/>
    <w:rsid w:val="008E3C45"/>
    <w:rsid w:val="008E3D2A"/>
    <w:rsid w:val="008E45A6"/>
    <w:rsid w:val="008E465C"/>
    <w:rsid w:val="008E4C37"/>
    <w:rsid w:val="008E537B"/>
    <w:rsid w:val="008E5941"/>
    <w:rsid w:val="008E5E42"/>
    <w:rsid w:val="008E6253"/>
    <w:rsid w:val="008E65DD"/>
    <w:rsid w:val="008E69FF"/>
    <w:rsid w:val="008E6F33"/>
    <w:rsid w:val="008E7106"/>
    <w:rsid w:val="008E75E6"/>
    <w:rsid w:val="008E76B5"/>
    <w:rsid w:val="008E79ED"/>
    <w:rsid w:val="008E7BBF"/>
    <w:rsid w:val="008F052A"/>
    <w:rsid w:val="008F059E"/>
    <w:rsid w:val="008F0965"/>
    <w:rsid w:val="008F0A66"/>
    <w:rsid w:val="008F0EF2"/>
    <w:rsid w:val="008F133A"/>
    <w:rsid w:val="008F17B0"/>
    <w:rsid w:val="008F17E5"/>
    <w:rsid w:val="008F181C"/>
    <w:rsid w:val="008F1C18"/>
    <w:rsid w:val="008F204B"/>
    <w:rsid w:val="008F20BE"/>
    <w:rsid w:val="008F2256"/>
    <w:rsid w:val="008F22C4"/>
    <w:rsid w:val="008F2E1B"/>
    <w:rsid w:val="008F3335"/>
    <w:rsid w:val="008F33B2"/>
    <w:rsid w:val="008F349E"/>
    <w:rsid w:val="008F34EA"/>
    <w:rsid w:val="008F3B1D"/>
    <w:rsid w:val="008F3D97"/>
    <w:rsid w:val="008F40C7"/>
    <w:rsid w:val="008F4100"/>
    <w:rsid w:val="008F42CF"/>
    <w:rsid w:val="008F4325"/>
    <w:rsid w:val="008F4844"/>
    <w:rsid w:val="008F4A89"/>
    <w:rsid w:val="008F4BA3"/>
    <w:rsid w:val="008F4D60"/>
    <w:rsid w:val="008F4FC1"/>
    <w:rsid w:val="008F52DF"/>
    <w:rsid w:val="008F56A2"/>
    <w:rsid w:val="008F5924"/>
    <w:rsid w:val="008F5C4B"/>
    <w:rsid w:val="008F5E20"/>
    <w:rsid w:val="008F5FBF"/>
    <w:rsid w:val="008F646D"/>
    <w:rsid w:val="008F6488"/>
    <w:rsid w:val="008F65D3"/>
    <w:rsid w:val="008F67EA"/>
    <w:rsid w:val="008F69FB"/>
    <w:rsid w:val="008F6ACA"/>
    <w:rsid w:val="008F7332"/>
    <w:rsid w:val="008F7E9D"/>
    <w:rsid w:val="009002C6"/>
    <w:rsid w:val="009007ED"/>
    <w:rsid w:val="0090086E"/>
    <w:rsid w:val="00900D27"/>
    <w:rsid w:val="00900D5D"/>
    <w:rsid w:val="00900E1F"/>
    <w:rsid w:val="00900E6D"/>
    <w:rsid w:val="00900F74"/>
    <w:rsid w:val="0090157E"/>
    <w:rsid w:val="009016B0"/>
    <w:rsid w:val="009017AF"/>
    <w:rsid w:val="00901877"/>
    <w:rsid w:val="00901976"/>
    <w:rsid w:val="00901B99"/>
    <w:rsid w:val="00902128"/>
    <w:rsid w:val="009026DC"/>
    <w:rsid w:val="00902F0C"/>
    <w:rsid w:val="00903513"/>
    <w:rsid w:val="009038EE"/>
    <w:rsid w:val="00903B37"/>
    <w:rsid w:val="00904EC1"/>
    <w:rsid w:val="00905395"/>
    <w:rsid w:val="009055A8"/>
    <w:rsid w:val="009057EB"/>
    <w:rsid w:val="00905E4A"/>
    <w:rsid w:val="00907596"/>
    <w:rsid w:val="009077DC"/>
    <w:rsid w:val="00907BC5"/>
    <w:rsid w:val="00907F68"/>
    <w:rsid w:val="00910240"/>
    <w:rsid w:val="0091050C"/>
    <w:rsid w:val="00910E9B"/>
    <w:rsid w:val="00911312"/>
    <w:rsid w:val="0091212D"/>
    <w:rsid w:val="009124A3"/>
    <w:rsid w:val="009125F8"/>
    <w:rsid w:val="009128E7"/>
    <w:rsid w:val="00912BCC"/>
    <w:rsid w:val="00912C7C"/>
    <w:rsid w:val="00912D0B"/>
    <w:rsid w:val="00913345"/>
    <w:rsid w:val="009146E5"/>
    <w:rsid w:val="00914A21"/>
    <w:rsid w:val="00914CE5"/>
    <w:rsid w:val="00914F14"/>
    <w:rsid w:val="0091537C"/>
    <w:rsid w:val="00915B36"/>
    <w:rsid w:val="00915DBD"/>
    <w:rsid w:val="00915E24"/>
    <w:rsid w:val="00915EFB"/>
    <w:rsid w:val="00916139"/>
    <w:rsid w:val="009162CD"/>
    <w:rsid w:val="00916484"/>
    <w:rsid w:val="009165A0"/>
    <w:rsid w:val="00916714"/>
    <w:rsid w:val="0091694A"/>
    <w:rsid w:val="00916BBB"/>
    <w:rsid w:val="00916F88"/>
    <w:rsid w:val="00917304"/>
    <w:rsid w:val="00917A78"/>
    <w:rsid w:val="00917E2F"/>
    <w:rsid w:val="0092005F"/>
    <w:rsid w:val="009204D3"/>
    <w:rsid w:val="00920530"/>
    <w:rsid w:val="0092067D"/>
    <w:rsid w:val="00920E97"/>
    <w:rsid w:val="00921353"/>
    <w:rsid w:val="00921674"/>
    <w:rsid w:val="00921714"/>
    <w:rsid w:val="00922C6D"/>
    <w:rsid w:val="00922DB8"/>
    <w:rsid w:val="00922E47"/>
    <w:rsid w:val="00922E8D"/>
    <w:rsid w:val="00923054"/>
    <w:rsid w:val="00923570"/>
    <w:rsid w:val="009235F8"/>
    <w:rsid w:val="0092389B"/>
    <w:rsid w:val="009238CF"/>
    <w:rsid w:val="00923A5A"/>
    <w:rsid w:val="00924A34"/>
    <w:rsid w:val="009257BD"/>
    <w:rsid w:val="00925B90"/>
    <w:rsid w:val="00925D9E"/>
    <w:rsid w:val="00925E33"/>
    <w:rsid w:val="00925F26"/>
    <w:rsid w:val="00925FE0"/>
    <w:rsid w:val="009269BD"/>
    <w:rsid w:val="00926C49"/>
    <w:rsid w:val="00927132"/>
    <w:rsid w:val="009271DA"/>
    <w:rsid w:val="0092748F"/>
    <w:rsid w:val="00927A33"/>
    <w:rsid w:val="00927A7A"/>
    <w:rsid w:val="00927AA6"/>
    <w:rsid w:val="00927BF4"/>
    <w:rsid w:val="00927DE7"/>
    <w:rsid w:val="009303D4"/>
    <w:rsid w:val="00930412"/>
    <w:rsid w:val="0093098A"/>
    <w:rsid w:val="00930DF5"/>
    <w:rsid w:val="00930F78"/>
    <w:rsid w:val="0093120B"/>
    <w:rsid w:val="0093131A"/>
    <w:rsid w:val="00931678"/>
    <w:rsid w:val="0093191C"/>
    <w:rsid w:val="00931E07"/>
    <w:rsid w:val="009332D2"/>
    <w:rsid w:val="00933E30"/>
    <w:rsid w:val="00934116"/>
    <w:rsid w:val="009358EA"/>
    <w:rsid w:val="009359CD"/>
    <w:rsid w:val="0093631C"/>
    <w:rsid w:val="00936ABE"/>
    <w:rsid w:val="009379D8"/>
    <w:rsid w:val="00937CAB"/>
    <w:rsid w:val="00937EE9"/>
    <w:rsid w:val="009400B9"/>
    <w:rsid w:val="00940178"/>
    <w:rsid w:val="00940A54"/>
    <w:rsid w:val="00940FF8"/>
    <w:rsid w:val="00941654"/>
    <w:rsid w:val="0094166A"/>
    <w:rsid w:val="00941965"/>
    <w:rsid w:val="00941AD5"/>
    <w:rsid w:val="00941C05"/>
    <w:rsid w:val="00941D5B"/>
    <w:rsid w:val="00941E1B"/>
    <w:rsid w:val="00942115"/>
    <w:rsid w:val="00942136"/>
    <w:rsid w:val="0094235C"/>
    <w:rsid w:val="00942466"/>
    <w:rsid w:val="00942BBB"/>
    <w:rsid w:val="00942CAC"/>
    <w:rsid w:val="00942E5D"/>
    <w:rsid w:val="0094352F"/>
    <w:rsid w:val="009437E6"/>
    <w:rsid w:val="009438F8"/>
    <w:rsid w:val="00943CC9"/>
    <w:rsid w:val="00943D54"/>
    <w:rsid w:val="00943EE2"/>
    <w:rsid w:val="00944146"/>
    <w:rsid w:val="00944E42"/>
    <w:rsid w:val="00944FE6"/>
    <w:rsid w:val="00945012"/>
    <w:rsid w:val="009451E1"/>
    <w:rsid w:val="00945343"/>
    <w:rsid w:val="009456BA"/>
    <w:rsid w:val="00945838"/>
    <w:rsid w:val="00945DB6"/>
    <w:rsid w:val="00945E48"/>
    <w:rsid w:val="009467B4"/>
    <w:rsid w:val="009469BD"/>
    <w:rsid w:val="00946E2B"/>
    <w:rsid w:val="00947146"/>
    <w:rsid w:val="0094730D"/>
    <w:rsid w:val="009478E6"/>
    <w:rsid w:val="0094790B"/>
    <w:rsid w:val="00947D19"/>
    <w:rsid w:val="00947F90"/>
    <w:rsid w:val="009501EC"/>
    <w:rsid w:val="009503B4"/>
    <w:rsid w:val="009505B4"/>
    <w:rsid w:val="00950F25"/>
    <w:rsid w:val="00951A3B"/>
    <w:rsid w:val="00951EF9"/>
    <w:rsid w:val="00951FD1"/>
    <w:rsid w:val="00952481"/>
    <w:rsid w:val="009525AA"/>
    <w:rsid w:val="00952ACA"/>
    <w:rsid w:val="00953022"/>
    <w:rsid w:val="00953B98"/>
    <w:rsid w:val="00953EB2"/>
    <w:rsid w:val="009541CB"/>
    <w:rsid w:val="009546FB"/>
    <w:rsid w:val="0095495C"/>
    <w:rsid w:val="00954BB2"/>
    <w:rsid w:val="00954FEB"/>
    <w:rsid w:val="00955187"/>
    <w:rsid w:val="009560D7"/>
    <w:rsid w:val="0095642D"/>
    <w:rsid w:val="009566CB"/>
    <w:rsid w:val="00956A02"/>
    <w:rsid w:val="0095723E"/>
    <w:rsid w:val="0095729B"/>
    <w:rsid w:val="009572E9"/>
    <w:rsid w:val="0095770E"/>
    <w:rsid w:val="00957AD2"/>
    <w:rsid w:val="00957AF8"/>
    <w:rsid w:val="0096036B"/>
    <w:rsid w:val="00960539"/>
    <w:rsid w:val="00960967"/>
    <w:rsid w:val="00960CF3"/>
    <w:rsid w:val="00961393"/>
    <w:rsid w:val="00961C9D"/>
    <w:rsid w:val="00961F26"/>
    <w:rsid w:val="0096229A"/>
    <w:rsid w:val="009624F6"/>
    <w:rsid w:val="00962519"/>
    <w:rsid w:val="00962C63"/>
    <w:rsid w:val="00962D34"/>
    <w:rsid w:val="00962DD8"/>
    <w:rsid w:val="0096371B"/>
    <w:rsid w:val="00963EFE"/>
    <w:rsid w:val="009643C8"/>
    <w:rsid w:val="009646B3"/>
    <w:rsid w:val="009648C8"/>
    <w:rsid w:val="0096495D"/>
    <w:rsid w:val="00964D49"/>
    <w:rsid w:val="00964DD8"/>
    <w:rsid w:val="009653C9"/>
    <w:rsid w:val="00965E90"/>
    <w:rsid w:val="00966292"/>
    <w:rsid w:val="0096657F"/>
    <w:rsid w:val="00966746"/>
    <w:rsid w:val="00966A25"/>
    <w:rsid w:val="00966A6D"/>
    <w:rsid w:val="00966C72"/>
    <w:rsid w:val="00966E6C"/>
    <w:rsid w:val="009674CC"/>
    <w:rsid w:val="00967550"/>
    <w:rsid w:val="0096759F"/>
    <w:rsid w:val="009679E7"/>
    <w:rsid w:val="00967AB9"/>
    <w:rsid w:val="009701B6"/>
    <w:rsid w:val="00970256"/>
    <w:rsid w:val="00970997"/>
    <w:rsid w:val="00970A3D"/>
    <w:rsid w:val="00970EA2"/>
    <w:rsid w:val="0097137B"/>
    <w:rsid w:val="009719A9"/>
    <w:rsid w:val="00971CFD"/>
    <w:rsid w:val="009722E5"/>
    <w:rsid w:val="009722FF"/>
    <w:rsid w:val="00972602"/>
    <w:rsid w:val="00972BD8"/>
    <w:rsid w:val="00972FA3"/>
    <w:rsid w:val="00972FFB"/>
    <w:rsid w:val="00973DDA"/>
    <w:rsid w:val="00974126"/>
    <w:rsid w:val="00974566"/>
    <w:rsid w:val="00974A6F"/>
    <w:rsid w:val="00974CCC"/>
    <w:rsid w:val="009751D9"/>
    <w:rsid w:val="00975418"/>
    <w:rsid w:val="00975514"/>
    <w:rsid w:val="009757E3"/>
    <w:rsid w:val="00975B2C"/>
    <w:rsid w:val="009760A9"/>
    <w:rsid w:val="00976439"/>
    <w:rsid w:val="0097667C"/>
    <w:rsid w:val="00976EFB"/>
    <w:rsid w:val="00977058"/>
    <w:rsid w:val="00977D89"/>
    <w:rsid w:val="009800FE"/>
    <w:rsid w:val="0098061B"/>
    <w:rsid w:val="00980634"/>
    <w:rsid w:val="00980876"/>
    <w:rsid w:val="00981366"/>
    <w:rsid w:val="0098179A"/>
    <w:rsid w:val="009817C3"/>
    <w:rsid w:val="009817F6"/>
    <w:rsid w:val="00981808"/>
    <w:rsid w:val="00981AC8"/>
    <w:rsid w:val="00981D3A"/>
    <w:rsid w:val="00981E23"/>
    <w:rsid w:val="00981ED3"/>
    <w:rsid w:val="0098265C"/>
    <w:rsid w:val="00982A53"/>
    <w:rsid w:val="00982D3B"/>
    <w:rsid w:val="009836B6"/>
    <w:rsid w:val="00983968"/>
    <w:rsid w:val="00983F0E"/>
    <w:rsid w:val="00984084"/>
    <w:rsid w:val="00984621"/>
    <w:rsid w:val="00984ACE"/>
    <w:rsid w:val="00984E92"/>
    <w:rsid w:val="00985326"/>
    <w:rsid w:val="0098556C"/>
    <w:rsid w:val="009855A9"/>
    <w:rsid w:val="00985907"/>
    <w:rsid w:val="00985CE0"/>
    <w:rsid w:val="0098623F"/>
    <w:rsid w:val="00986287"/>
    <w:rsid w:val="00986318"/>
    <w:rsid w:val="009865F9"/>
    <w:rsid w:val="00986F6E"/>
    <w:rsid w:val="00987524"/>
    <w:rsid w:val="00987C36"/>
    <w:rsid w:val="00987CF2"/>
    <w:rsid w:val="00987FC7"/>
    <w:rsid w:val="009909ED"/>
    <w:rsid w:val="00990CAA"/>
    <w:rsid w:val="00990D68"/>
    <w:rsid w:val="00990E00"/>
    <w:rsid w:val="00991053"/>
    <w:rsid w:val="009912F9"/>
    <w:rsid w:val="009914A9"/>
    <w:rsid w:val="009919BD"/>
    <w:rsid w:val="00991BC7"/>
    <w:rsid w:val="009922D0"/>
    <w:rsid w:val="00992439"/>
    <w:rsid w:val="00992496"/>
    <w:rsid w:val="009924D9"/>
    <w:rsid w:val="009928AC"/>
    <w:rsid w:val="009930E5"/>
    <w:rsid w:val="00993124"/>
    <w:rsid w:val="009934E4"/>
    <w:rsid w:val="00993E51"/>
    <w:rsid w:val="0099425A"/>
    <w:rsid w:val="00994502"/>
    <w:rsid w:val="00994677"/>
    <w:rsid w:val="009947CD"/>
    <w:rsid w:val="00994B49"/>
    <w:rsid w:val="00994CB3"/>
    <w:rsid w:val="0099544E"/>
    <w:rsid w:val="009955EF"/>
    <w:rsid w:val="00995769"/>
    <w:rsid w:val="00995877"/>
    <w:rsid w:val="009959D8"/>
    <w:rsid w:val="00995B51"/>
    <w:rsid w:val="00995D79"/>
    <w:rsid w:val="00995DA8"/>
    <w:rsid w:val="009964EF"/>
    <w:rsid w:val="00996751"/>
    <w:rsid w:val="009969E4"/>
    <w:rsid w:val="00996B50"/>
    <w:rsid w:val="00996C18"/>
    <w:rsid w:val="00996CA4"/>
    <w:rsid w:val="00996D15"/>
    <w:rsid w:val="00997558"/>
    <w:rsid w:val="00997C05"/>
    <w:rsid w:val="00997C46"/>
    <w:rsid w:val="009A04F8"/>
    <w:rsid w:val="009A05D7"/>
    <w:rsid w:val="009A0967"/>
    <w:rsid w:val="009A0B1F"/>
    <w:rsid w:val="009A1EF7"/>
    <w:rsid w:val="009A2449"/>
    <w:rsid w:val="009A25B6"/>
    <w:rsid w:val="009A2AC0"/>
    <w:rsid w:val="009A2BC9"/>
    <w:rsid w:val="009A30EA"/>
    <w:rsid w:val="009A3292"/>
    <w:rsid w:val="009A3E5C"/>
    <w:rsid w:val="009A3F26"/>
    <w:rsid w:val="009A4535"/>
    <w:rsid w:val="009A4656"/>
    <w:rsid w:val="009A490A"/>
    <w:rsid w:val="009A4D82"/>
    <w:rsid w:val="009A4E07"/>
    <w:rsid w:val="009A5233"/>
    <w:rsid w:val="009A5294"/>
    <w:rsid w:val="009A594A"/>
    <w:rsid w:val="009A59D1"/>
    <w:rsid w:val="009A5C0B"/>
    <w:rsid w:val="009A5C80"/>
    <w:rsid w:val="009A5E65"/>
    <w:rsid w:val="009A5FB8"/>
    <w:rsid w:val="009A60FB"/>
    <w:rsid w:val="009A623A"/>
    <w:rsid w:val="009A62EC"/>
    <w:rsid w:val="009A63FB"/>
    <w:rsid w:val="009A645E"/>
    <w:rsid w:val="009A6B57"/>
    <w:rsid w:val="009A6E1B"/>
    <w:rsid w:val="009A722B"/>
    <w:rsid w:val="009A7F5E"/>
    <w:rsid w:val="009A7F69"/>
    <w:rsid w:val="009B00FA"/>
    <w:rsid w:val="009B0408"/>
    <w:rsid w:val="009B04A2"/>
    <w:rsid w:val="009B0A30"/>
    <w:rsid w:val="009B0AC7"/>
    <w:rsid w:val="009B0B6C"/>
    <w:rsid w:val="009B1156"/>
    <w:rsid w:val="009B1685"/>
    <w:rsid w:val="009B2262"/>
    <w:rsid w:val="009B24D5"/>
    <w:rsid w:val="009B27E0"/>
    <w:rsid w:val="009B2D67"/>
    <w:rsid w:val="009B2E10"/>
    <w:rsid w:val="009B3DC0"/>
    <w:rsid w:val="009B3E58"/>
    <w:rsid w:val="009B3E91"/>
    <w:rsid w:val="009B40F5"/>
    <w:rsid w:val="009B45D8"/>
    <w:rsid w:val="009B45D9"/>
    <w:rsid w:val="009B4A8D"/>
    <w:rsid w:val="009B5505"/>
    <w:rsid w:val="009B5E46"/>
    <w:rsid w:val="009B5F0B"/>
    <w:rsid w:val="009B6134"/>
    <w:rsid w:val="009B639E"/>
    <w:rsid w:val="009B6852"/>
    <w:rsid w:val="009B709E"/>
    <w:rsid w:val="009B75F0"/>
    <w:rsid w:val="009B7740"/>
    <w:rsid w:val="009B7F5E"/>
    <w:rsid w:val="009C01E3"/>
    <w:rsid w:val="009C01F8"/>
    <w:rsid w:val="009C0287"/>
    <w:rsid w:val="009C05A8"/>
    <w:rsid w:val="009C074F"/>
    <w:rsid w:val="009C0A88"/>
    <w:rsid w:val="009C0DE3"/>
    <w:rsid w:val="009C0F94"/>
    <w:rsid w:val="009C128D"/>
    <w:rsid w:val="009C1294"/>
    <w:rsid w:val="009C163E"/>
    <w:rsid w:val="009C1B0A"/>
    <w:rsid w:val="009C1B5B"/>
    <w:rsid w:val="009C1F80"/>
    <w:rsid w:val="009C2015"/>
    <w:rsid w:val="009C2054"/>
    <w:rsid w:val="009C28C8"/>
    <w:rsid w:val="009C2AFA"/>
    <w:rsid w:val="009C2E80"/>
    <w:rsid w:val="009C2EDF"/>
    <w:rsid w:val="009C31FB"/>
    <w:rsid w:val="009C338C"/>
    <w:rsid w:val="009C3C21"/>
    <w:rsid w:val="009C3E6C"/>
    <w:rsid w:val="009C40FC"/>
    <w:rsid w:val="009C41AC"/>
    <w:rsid w:val="009C4555"/>
    <w:rsid w:val="009C491B"/>
    <w:rsid w:val="009C4E40"/>
    <w:rsid w:val="009C4F85"/>
    <w:rsid w:val="009C50AD"/>
    <w:rsid w:val="009C565D"/>
    <w:rsid w:val="009C631D"/>
    <w:rsid w:val="009C6381"/>
    <w:rsid w:val="009C647D"/>
    <w:rsid w:val="009C65B8"/>
    <w:rsid w:val="009C68B8"/>
    <w:rsid w:val="009C6AEA"/>
    <w:rsid w:val="009C6E4D"/>
    <w:rsid w:val="009C6E56"/>
    <w:rsid w:val="009C6EF8"/>
    <w:rsid w:val="009C7016"/>
    <w:rsid w:val="009C7B7D"/>
    <w:rsid w:val="009C7D95"/>
    <w:rsid w:val="009D00DF"/>
    <w:rsid w:val="009D0530"/>
    <w:rsid w:val="009D05AD"/>
    <w:rsid w:val="009D07B3"/>
    <w:rsid w:val="009D0B24"/>
    <w:rsid w:val="009D0CF6"/>
    <w:rsid w:val="009D10B9"/>
    <w:rsid w:val="009D182A"/>
    <w:rsid w:val="009D1A7C"/>
    <w:rsid w:val="009D28E6"/>
    <w:rsid w:val="009D2F46"/>
    <w:rsid w:val="009D3287"/>
    <w:rsid w:val="009D3357"/>
    <w:rsid w:val="009D33DE"/>
    <w:rsid w:val="009D3C5F"/>
    <w:rsid w:val="009D3F47"/>
    <w:rsid w:val="009D40A5"/>
    <w:rsid w:val="009D40BB"/>
    <w:rsid w:val="009D463B"/>
    <w:rsid w:val="009D4708"/>
    <w:rsid w:val="009D47C0"/>
    <w:rsid w:val="009D4853"/>
    <w:rsid w:val="009D4867"/>
    <w:rsid w:val="009D48B4"/>
    <w:rsid w:val="009D4B1D"/>
    <w:rsid w:val="009D4DEE"/>
    <w:rsid w:val="009D5503"/>
    <w:rsid w:val="009D5977"/>
    <w:rsid w:val="009D5B23"/>
    <w:rsid w:val="009D5C20"/>
    <w:rsid w:val="009D622C"/>
    <w:rsid w:val="009D6694"/>
    <w:rsid w:val="009D67B4"/>
    <w:rsid w:val="009D6842"/>
    <w:rsid w:val="009D6C5C"/>
    <w:rsid w:val="009D7F16"/>
    <w:rsid w:val="009E01D7"/>
    <w:rsid w:val="009E0754"/>
    <w:rsid w:val="009E11A7"/>
    <w:rsid w:val="009E190A"/>
    <w:rsid w:val="009E1B16"/>
    <w:rsid w:val="009E1C06"/>
    <w:rsid w:val="009E206C"/>
    <w:rsid w:val="009E26F4"/>
    <w:rsid w:val="009E27BE"/>
    <w:rsid w:val="009E2A63"/>
    <w:rsid w:val="009E2BDD"/>
    <w:rsid w:val="009E3531"/>
    <w:rsid w:val="009E389C"/>
    <w:rsid w:val="009E393B"/>
    <w:rsid w:val="009E3B7C"/>
    <w:rsid w:val="009E3F6B"/>
    <w:rsid w:val="009E439D"/>
    <w:rsid w:val="009E4EF9"/>
    <w:rsid w:val="009E5398"/>
    <w:rsid w:val="009E582B"/>
    <w:rsid w:val="009E5AB1"/>
    <w:rsid w:val="009E5BBE"/>
    <w:rsid w:val="009E5E6D"/>
    <w:rsid w:val="009E5EC9"/>
    <w:rsid w:val="009E6462"/>
    <w:rsid w:val="009E672E"/>
    <w:rsid w:val="009E67BF"/>
    <w:rsid w:val="009E6AFE"/>
    <w:rsid w:val="009E6FAB"/>
    <w:rsid w:val="009F0A20"/>
    <w:rsid w:val="009F11F2"/>
    <w:rsid w:val="009F121D"/>
    <w:rsid w:val="009F1641"/>
    <w:rsid w:val="009F177A"/>
    <w:rsid w:val="009F1BE4"/>
    <w:rsid w:val="009F245A"/>
    <w:rsid w:val="009F2651"/>
    <w:rsid w:val="009F28EF"/>
    <w:rsid w:val="009F2B3E"/>
    <w:rsid w:val="009F2D55"/>
    <w:rsid w:val="009F2E50"/>
    <w:rsid w:val="009F360E"/>
    <w:rsid w:val="009F3840"/>
    <w:rsid w:val="009F3B2C"/>
    <w:rsid w:val="009F478E"/>
    <w:rsid w:val="009F4984"/>
    <w:rsid w:val="009F4E3B"/>
    <w:rsid w:val="009F5680"/>
    <w:rsid w:val="009F5845"/>
    <w:rsid w:val="009F5A37"/>
    <w:rsid w:val="009F5E68"/>
    <w:rsid w:val="009F606D"/>
    <w:rsid w:val="009F60BA"/>
    <w:rsid w:val="009F65F5"/>
    <w:rsid w:val="009F66FA"/>
    <w:rsid w:val="009F7281"/>
    <w:rsid w:val="009F7A34"/>
    <w:rsid w:val="009F7B08"/>
    <w:rsid w:val="009F7C1A"/>
    <w:rsid w:val="009F7D1E"/>
    <w:rsid w:val="009F7DBE"/>
    <w:rsid w:val="00A00041"/>
    <w:rsid w:val="00A0034F"/>
    <w:rsid w:val="00A0082A"/>
    <w:rsid w:val="00A00A06"/>
    <w:rsid w:val="00A00A8E"/>
    <w:rsid w:val="00A01432"/>
    <w:rsid w:val="00A019E0"/>
    <w:rsid w:val="00A01B9E"/>
    <w:rsid w:val="00A025F6"/>
    <w:rsid w:val="00A02D80"/>
    <w:rsid w:val="00A02E6D"/>
    <w:rsid w:val="00A03418"/>
    <w:rsid w:val="00A03477"/>
    <w:rsid w:val="00A03678"/>
    <w:rsid w:val="00A036A7"/>
    <w:rsid w:val="00A0378D"/>
    <w:rsid w:val="00A037DF"/>
    <w:rsid w:val="00A03D62"/>
    <w:rsid w:val="00A03F94"/>
    <w:rsid w:val="00A04266"/>
    <w:rsid w:val="00A046AF"/>
    <w:rsid w:val="00A048CE"/>
    <w:rsid w:val="00A0553B"/>
    <w:rsid w:val="00A05CA6"/>
    <w:rsid w:val="00A05F52"/>
    <w:rsid w:val="00A066A6"/>
    <w:rsid w:val="00A0685A"/>
    <w:rsid w:val="00A068A1"/>
    <w:rsid w:val="00A06B0C"/>
    <w:rsid w:val="00A06C71"/>
    <w:rsid w:val="00A06CDE"/>
    <w:rsid w:val="00A06EC7"/>
    <w:rsid w:val="00A07653"/>
    <w:rsid w:val="00A07BF1"/>
    <w:rsid w:val="00A106A7"/>
    <w:rsid w:val="00A1078B"/>
    <w:rsid w:val="00A10850"/>
    <w:rsid w:val="00A1099B"/>
    <w:rsid w:val="00A10DD0"/>
    <w:rsid w:val="00A11230"/>
    <w:rsid w:val="00A11273"/>
    <w:rsid w:val="00A113EF"/>
    <w:rsid w:val="00A1185E"/>
    <w:rsid w:val="00A118AE"/>
    <w:rsid w:val="00A118D2"/>
    <w:rsid w:val="00A11B3C"/>
    <w:rsid w:val="00A11F83"/>
    <w:rsid w:val="00A12573"/>
    <w:rsid w:val="00A128D6"/>
    <w:rsid w:val="00A12C04"/>
    <w:rsid w:val="00A1304D"/>
    <w:rsid w:val="00A13182"/>
    <w:rsid w:val="00A13B2B"/>
    <w:rsid w:val="00A1435E"/>
    <w:rsid w:val="00A14594"/>
    <w:rsid w:val="00A145CE"/>
    <w:rsid w:val="00A14875"/>
    <w:rsid w:val="00A14991"/>
    <w:rsid w:val="00A14AE0"/>
    <w:rsid w:val="00A14AE2"/>
    <w:rsid w:val="00A14D43"/>
    <w:rsid w:val="00A14D52"/>
    <w:rsid w:val="00A15599"/>
    <w:rsid w:val="00A1573D"/>
    <w:rsid w:val="00A160EC"/>
    <w:rsid w:val="00A16345"/>
    <w:rsid w:val="00A1642C"/>
    <w:rsid w:val="00A16C11"/>
    <w:rsid w:val="00A17078"/>
    <w:rsid w:val="00A20528"/>
    <w:rsid w:val="00A2060D"/>
    <w:rsid w:val="00A20E5F"/>
    <w:rsid w:val="00A21090"/>
    <w:rsid w:val="00A215E3"/>
    <w:rsid w:val="00A2160A"/>
    <w:rsid w:val="00A2166A"/>
    <w:rsid w:val="00A220FB"/>
    <w:rsid w:val="00A221EB"/>
    <w:rsid w:val="00A223B1"/>
    <w:rsid w:val="00A225CC"/>
    <w:rsid w:val="00A2275D"/>
    <w:rsid w:val="00A2334C"/>
    <w:rsid w:val="00A237CD"/>
    <w:rsid w:val="00A23A96"/>
    <w:rsid w:val="00A23D8C"/>
    <w:rsid w:val="00A23F2E"/>
    <w:rsid w:val="00A246AA"/>
    <w:rsid w:val="00A24746"/>
    <w:rsid w:val="00A24D4A"/>
    <w:rsid w:val="00A24F21"/>
    <w:rsid w:val="00A25057"/>
    <w:rsid w:val="00A25225"/>
    <w:rsid w:val="00A25479"/>
    <w:rsid w:val="00A25B82"/>
    <w:rsid w:val="00A25E8F"/>
    <w:rsid w:val="00A26140"/>
    <w:rsid w:val="00A262FC"/>
    <w:rsid w:val="00A26985"/>
    <w:rsid w:val="00A269BB"/>
    <w:rsid w:val="00A26AB1"/>
    <w:rsid w:val="00A26D34"/>
    <w:rsid w:val="00A26DBB"/>
    <w:rsid w:val="00A26EAC"/>
    <w:rsid w:val="00A27079"/>
    <w:rsid w:val="00A275AE"/>
    <w:rsid w:val="00A27845"/>
    <w:rsid w:val="00A2791C"/>
    <w:rsid w:val="00A279F3"/>
    <w:rsid w:val="00A27D30"/>
    <w:rsid w:val="00A27D33"/>
    <w:rsid w:val="00A27E07"/>
    <w:rsid w:val="00A27E0F"/>
    <w:rsid w:val="00A302E9"/>
    <w:rsid w:val="00A30636"/>
    <w:rsid w:val="00A306A2"/>
    <w:rsid w:val="00A30EB7"/>
    <w:rsid w:val="00A30F08"/>
    <w:rsid w:val="00A30FD1"/>
    <w:rsid w:val="00A3112E"/>
    <w:rsid w:val="00A31167"/>
    <w:rsid w:val="00A3123C"/>
    <w:rsid w:val="00A31495"/>
    <w:rsid w:val="00A31744"/>
    <w:rsid w:val="00A3198D"/>
    <w:rsid w:val="00A31CEB"/>
    <w:rsid w:val="00A32033"/>
    <w:rsid w:val="00A321F4"/>
    <w:rsid w:val="00A323C2"/>
    <w:rsid w:val="00A328D8"/>
    <w:rsid w:val="00A32940"/>
    <w:rsid w:val="00A3294F"/>
    <w:rsid w:val="00A33083"/>
    <w:rsid w:val="00A333E8"/>
    <w:rsid w:val="00A3433C"/>
    <w:rsid w:val="00A353C8"/>
    <w:rsid w:val="00A3542B"/>
    <w:rsid w:val="00A35791"/>
    <w:rsid w:val="00A35C8A"/>
    <w:rsid w:val="00A35D48"/>
    <w:rsid w:val="00A35DB3"/>
    <w:rsid w:val="00A360EA"/>
    <w:rsid w:val="00A3615A"/>
    <w:rsid w:val="00A36616"/>
    <w:rsid w:val="00A3677B"/>
    <w:rsid w:val="00A3690A"/>
    <w:rsid w:val="00A36BA5"/>
    <w:rsid w:val="00A371EC"/>
    <w:rsid w:val="00A37220"/>
    <w:rsid w:val="00A37363"/>
    <w:rsid w:val="00A37BEF"/>
    <w:rsid w:val="00A37CD5"/>
    <w:rsid w:val="00A37F76"/>
    <w:rsid w:val="00A400D6"/>
    <w:rsid w:val="00A403D7"/>
    <w:rsid w:val="00A40A07"/>
    <w:rsid w:val="00A411CA"/>
    <w:rsid w:val="00A4126D"/>
    <w:rsid w:val="00A41A2A"/>
    <w:rsid w:val="00A41A2E"/>
    <w:rsid w:val="00A42374"/>
    <w:rsid w:val="00A42396"/>
    <w:rsid w:val="00A429B3"/>
    <w:rsid w:val="00A42B27"/>
    <w:rsid w:val="00A42B57"/>
    <w:rsid w:val="00A42BF9"/>
    <w:rsid w:val="00A433A3"/>
    <w:rsid w:val="00A43519"/>
    <w:rsid w:val="00A4377C"/>
    <w:rsid w:val="00A43B18"/>
    <w:rsid w:val="00A43D25"/>
    <w:rsid w:val="00A43DFB"/>
    <w:rsid w:val="00A43F33"/>
    <w:rsid w:val="00A446BA"/>
    <w:rsid w:val="00A44C19"/>
    <w:rsid w:val="00A44E63"/>
    <w:rsid w:val="00A45081"/>
    <w:rsid w:val="00A451F3"/>
    <w:rsid w:val="00A45502"/>
    <w:rsid w:val="00A45A3D"/>
    <w:rsid w:val="00A465E4"/>
    <w:rsid w:val="00A469DB"/>
    <w:rsid w:val="00A475F3"/>
    <w:rsid w:val="00A476CC"/>
    <w:rsid w:val="00A477E9"/>
    <w:rsid w:val="00A478A4"/>
    <w:rsid w:val="00A4790C"/>
    <w:rsid w:val="00A50323"/>
    <w:rsid w:val="00A5039C"/>
    <w:rsid w:val="00A5074C"/>
    <w:rsid w:val="00A50948"/>
    <w:rsid w:val="00A51365"/>
    <w:rsid w:val="00A513C2"/>
    <w:rsid w:val="00A51940"/>
    <w:rsid w:val="00A51AF6"/>
    <w:rsid w:val="00A521F9"/>
    <w:rsid w:val="00A5264A"/>
    <w:rsid w:val="00A52B55"/>
    <w:rsid w:val="00A5352F"/>
    <w:rsid w:val="00A53DD0"/>
    <w:rsid w:val="00A5475C"/>
    <w:rsid w:val="00A54931"/>
    <w:rsid w:val="00A54BD2"/>
    <w:rsid w:val="00A54D3D"/>
    <w:rsid w:val="00A54F09"/>
    <w:rsid w:val="00A5529F"/>
    <w:rsid w:val="00A55670"/>
    <w:rsid w:val="00A556DD"/>
    <w:rsid w:val="00A556E9"/>
    <w:rsid w:val="00A55951"/>
    <w:rsid w:val="00A565F7"/>
    <w:rsid w:val="00A56B06"/>
    <w:rsid w:val="00A56D30"/>
    <w:rsid w:val="00A60434"/>
    <w:rsid w:val="00A60AD4"/>
    <w:rsid w:val="00A610DF"/>
    <w:rsid w:val="00A6126A"/>
    <w:rsid w:val="00A61550"/>
    <w:rsid w:val="00A616A5"/>
    <w:rsid w:val="00A617AE"/>
    <w:rsid w:val="00A61921"/>
    <w:rsid w:val="00A61DAA"/>
    <w:rsid w:val="00A62144"/>
    <w:rsid w:val="00A62978"/>
    <w:rsid w:val="00A62F52"/>
    <w:rsid w:val="00A6327B"/>
    <w:rsid w:val="00A63506"/>
    <w:rsid w:val="00A637A4"/>
    <w:rsid w:val="00A63A55"/>
    <w:rsid w:val="00A63C1D"/>
    <w:rsid w:val="00A63E17"/>
    <w:rsid w:val="00A63E58"/>
    <w:rsid w:val="00A642ED"/>
    <w:rsid w:val="00A645AF"/>
    <w:rsid w:val="00A64602"/>
    <w:rsid w:val="00A65128"/>
    <w:rsid w:val="00A652C3"/>
    <w:rsid w:val="00A65474"/>
    <w:rsid w:val="00A662C6"/>
    <w:rsid w:val="00A66457"/>
    <w:rsid w:val="00A66906"/>
    <w:rsid w:val="00A669C4"/>
    <w:rsid w:val="00A66B87"/>
    <w:rsid w:val="00A66ECD"/>
    <w:rsid w:val="00A67729"/>
    <w:rsid w:val="00A67A55"/>
    <w:rsid w:val="00A67CC3"/>
    <w:rsid w:val="00A67D0E"/>
    <w:rsid w:val="00A70050"/>
    <w:rsid w:val="00A70135"/>
    <w:rsid w:val="00A70AF3"/>
    <w:rsid w:val="00A7147F"/>
    <w:rsid w:val="00A7160F"/>
    <w:rsid w:val="00A71BB3"/>
    <w:rsid w:val="00A71CD4"/>
    <w:rsid w:val="00A71DC4"/>
    <w:rsid w:val="00A72DC6"/>
    <w:rsid w:val="00A72FA3"/>
    <w:rsid w:val="00A72FF8"/>
    <w:rsid w:val="00A73EB0"/>
    <w:rsid w:val="00A740CA"/>
    <w:rsid w:val="00A740E4"/>
    <w:rsid w:val="00A75602"/>
    <w:rsid w:val="00A75A52"/>
    <w:rsid w:val="00A76083"/>
    <w:rsid w:val="00A763F9"/>
    <w:rsid w:val="00A769F9"/>
    <w:rsid w:val="00A76C36"/>
    <w:rsid w:val="00A76D53"/>
    <w:rsid w:val="00A77887"/>
    <w:rsid w:val="00A77B9D"/>
    <w:rsid w:val="00A801D9"/>
    <w:rsid w:val="00A80479"/>
    <w:rsid w:val="00A80960"/>
    <w:rsid w:val="00A809E4"/>
    <w:rsid w:val="00A80C1E"/>
    <w:rsid w:val="00A80E49"/>
    <w:rsid w:val="00A80EB3"/>
    <w:rsid w:val="00A8142F"/>
    <w:rsid w:val="00A8153C"/>
    <w:rsid w:val="00A815B7"/>
    <w:rsid w:val="00A81742"/>
    <w:rsid w:val="00A82087"/>
    <w:rsid w:val="00A82477"/>
    <w:rsid w:val="00A825B5"/>
    <w:rsid w:val="00A8310A"/>
    <w:rsid w:val="00A83227"/>
    <w:rsid w:val="00A832EE"/>
    <w:rsid w:val="00A835C6"/>
    <w:rsid w:val="00A8360F"/>
    <w:rsid w:val="00A83994"/>
    <w:rsid w:val="00A84516"/>
    <w:rsid w:val="00A847E7"/>
    <w:rsid w:val="00A84AFF"/>
    <w:rsid w:val="00A84BC4"/>
    <w:rsid w:val="00A85403"/>
    <w:rsid w:val="00A857D5"/>
    <w:rsid w:val="00A85994"/>
    <w:rsid w:val="00A85AFE"/>
    <w:rsid w:val="00A8609C"/>
    <w:rsid w:val="00A86A25"/>
    <w:rsid w:val="00A86AE6"/>
    <w:rsid w:val="00A86B18"/>
    <w:rsid w:val="00A86C80"/>
    <w:rsid w:val="00A87549"/>
    <w:rsid w:val="00A87744"/>
    <w:rsid w:val="00A87EBE"/>
    <w:rsid w:val="00A90284"/>
    <w:rsid w:val="00A90565"/>
    <w:rsid w:val="00A90828"/>
    <w:rsid w:val="00A90957"/>
    <w:rsid w:val="00A9102E"/>
    <w:rsid w:val="00A912EF"/>
    <w:rsid w:val="00A9160F"/>
    <w:rsid w:val="00A91A0D"/>
    <w:rsid w:val="00A91BB7"/>
    <w:rsid w:val="00A91D0B"/>
    <w:rsid w:val="00A91E4C"/>
    <w:rsid w:val="00A9212F"/>
    <w:rsid w:val="00A93548"/>
    <w:rsid w:val="00A935A3"/>
    <w:rsid w:val="00A9365D"/>
    <w:rsid w:val="00A937EB"/>
    <w:rsid w:val="00A93DC6"/>
    <w:rsid w:val="00A93ECE"/>
    <w:rsid w:val="00A949F3"/>
    <w:rsid w:val="00A94CB2"/>
    <w:rsid w:val="00A94CEE"/>
    <w:rsid w:val="00A954CD"/>
    <w:rsid w:val="00A9561A"/>
    <w:rsid w:val="00A9569D"/>
    <w:rsid w:val="00A95B68"/>
    <w:rsid w:val="00A9605A"/>
    <w:rsid w:val="00A9612D"/>
    <w:rsid w:val="00A965B2"/>
    <w:rsid w:val="00A967F3"/>
    <w:rsid w:val="00A96C15"/>
    <w:rsid w:val="00A97008"/>
    <w:rsid w:val="00A97356"/>
    <w:rsid w:val="00A978B7"/>
    <w:rsid w:val="00A97BB4"/>
    <w:rsid w:val="00A97E54"/>
    <w:rsid w:val="00AA0803"/>
    <w:rsid w:val="00AA0A2F"/>
    <w:rsid w:val="00AA131A"/>
    <w:rsid w:val="00AA13B3"/>
    <w:rsid w:val="00AA1714"/>
    <w:rsid w:val="00AA1D50"/>
    <w:rsid w:val="00AA2557"/>
    <w:rsid w:val="00AA2740"/>
    <w:rsid w:val="00AA2AD3"/>
    <w:rsid w:val="00AA3061"/>
    <w:rsid w:val="00AA30A4"/>
    <w:rsid w:val="00AA31EE"/>
    <w:rsid w:val="00AA3B0D"/>
    <w:rsid w:val="00AA3E23"/>
    <w:rsid w:val="00AA4196"/>
    <w:rsid w:val="00AA4358"/>
    <w:rsid w:val="00AA4758"/>
    <w:rsid w:val="00AA47A3"/>
    <w:rsid w:val="00AA4830"/>
    <w:rsid w:val="00AA5540"/>
    <w:rsid w:val="00AA5BE3"/>
    <w:rsid w:val="00AA5F24"/>
    <w:rsid w:val="00AA602C"/>
    <w:rsid w:val="00AA627D"/>
    <w:rsid w:val="00AA6922"/>
    <w:rsid w:val="00AA6E28"/>
    <w:rsid w:val="00AA7226"/>
    <w:rsid w:val="00AA754F"/>
    <w:rsid w:val="00AA7955"/>
    <w:rsid w:val="00AA7A96"/>
    <w:rsid w:val="00AB00BD"/>
    <w:rsid w:val="00AB0483"/>
    <w:rsid w:val="00AB0AED"/>
    <w:rsid w:val="00AB0F89"/>
    <w:rsid w:val="00AB0F90"/>
    <w:rsid w:val="00AB147E"/>
    <w:rsid w:val="00AB14B1"/>
    <w:rsid w:val="00AB1A76"/>
    <w:rsid w:val="00AB1E2A"/>
    <w:rsid w:val="00AB24C4"/>
    <w:rsid w:val="00AB2BEE"/>
    <w:rsid w:val="00AB2D3E"/>
    <w:rsid w:val="00AB31E7"/>
    <w:rsid w:val="00AB3A18"/>
    <w:rsid w:val="00AB3F28"/>
    <w:rsid w:val="00AB40AE"/>
    <w:rsid w:val="00AB427F"/>
    <w:rsid w:val="00AB4522"/>
    <w:rsid w:val="00AB4DBB"/>
    <w:rsid w:val="00AB4F61"/>
    <w:rsid w:val="00AB523F"/>
    <w:rsid w:val="00AB573E"/>
    <w:rsid w:val="00AB574D"/>
    <w:rsid w:val="00AB607A"/>
    <w:rsid w:val="00AB67D5"/>
    <w:rsid w:val="00AB68B7"/>
    <w:rsid w:val="00AB6B9D"/>
    <w:rsid w:val="00AB6C04"/>
    <w:rsid w:val="00AB6D63"/>
    <w:rsid w:val="00AB6D9C"/>
    <w:rsid w:val="00AB71A9"/>
    <w:rsid w:val="00AB7235"/>
    <w:rsid w:val="00AB7DEB"/>
    <w:rsid w:val="00AC0575"/>
    <w:rsid w:val="00AC0617"/>
    <w:rsid w:val="00AC0A0E"/>
    <w:rsid w:val="00AC10AE"/>
    <w:rsid w:val="00AC1422"/>
    <w:rsid w:val="00AC1570"/>
    <w:rsid w:val="00AC1A52"/>
    <w:rsid w:val="00AC1B15"/>
    <w:rsid w:val="00AC1EDB"/>
    <w:rsid w:val="00AC2107"/>
    <w:rsid w:val="00AC2672"/>
    <w:rsid w:val="00AC2D97"/>
    <w:rsid w:val="00AC3398"/>
    <w:rsid w:val="00AC33AF"/>
    <w:rsid w:val="00AC33DA"/>
    <w:rsid w:val="00AC342D"/>
    <w:rsid w:val="00AC374B"/>
    <w:rsid w:val="00AC40E1"/>
    <w:rsid w:val="00AC410E"/>
    <w:rsid w:val="00AC4C48"/>
    <w:rsid w:val="00AC579A"/>
    <w:rsid w:val="00AC579E"/>
    <w:rsid w:val="00AC5B5B"/>
    <w:rsid w:val="00AC5FF4"/>
    <w:rsid w:val="00AC6976"/>
    <w:rsid w:val="00AC6B49"/>
    <w:rsid w:val="00AC703C"/>
    <w:rsid w:val="00AC73D7"/>
    <w:rsid w:val="00AC79A5"/>
    <w:rsid w:val="00AC7E56"/>
    <w:rsid w:val="00AC7EB1"/>
    <w:rsid w:val="00AD01B8"/>
    <w:rsid w:val="00AD062E"/>
    <w:rsid w:val="00AD0E77"/>
    <w:rsid w:val="00AD0F72"/>
    <w:rsid w:val="00AD1712"/>
    <w:rsid w:val="00AD1833"/>
    <w:rsid w:val="00AD1AB6"/>
    <w:rsid w:val="00AD1B4C"/>
    <w:rsid w:val="00AD1D14"/>
    <w:rsid w:val="00AD20AE"/>
    <w:rsid w:val="00AD25A0"/>
    <w:rsid w:val="00AD2C5E"/>
    <w:rsid w:val="00AD2EE7"/>
    <w:rsid w:val="00AD2FCC"/>
    <w:rsid w:val="00AD337A"/>
    <w:rsid w:val="00AD34A8"/>
    <w:rsid w:val="00AD3681"/>
    <w:rsid w:val="00AD3AEF"/>
    <w:rsid w:val="00AD3DDC"/>
    <w:rsid w:val="00AD41C7"/>
    <w:rsid w:val="00AD42B3"/>
    <w:rsid w:val="00AD469D"/>
    <w:rsid w:val="00AD4880"/>
    <w:rsid w:val="00AD52A9"/>
    <w:rsid w:val="00AD572D"/>
    <w:rsid w:val="00AD5D74"/>
    <w:rsid w:val="00AD5DCA"/>
    <w:rsid w:val="00AD6938"/>
    <w:rsid w:val="00AD6DB6"/>
    <w:rsid w:val="00AD72F0"/>
    <w:rsid w:val="00AD755A"/>
    <w:rsid w:val="00AD75AD"/>
    <w:rsid w:val="00AD76BA"/>
    <w:rsid w:val="00AD77D1"/>
    <w:rsid w:val="00AD7E2B"/>
    <w:rsid w:val="00AE03BF"/>
    <w:rsid w:val="00AE04DF"/>
    <w:rsid w:val="00AE0A10"/>
    <w:rsid w:val="00AE11FC"/>
    <w:rsid w:val="00AE122D"/>
    <w:rsid w:val="00AE1735"/>
    <w:rsid w:val="00AE17AA"/>
    <w:rsid w:val="00AE257A"/>
    <w:rsid w:val="00AE27B1"/>
    <w:rsid w:val="00AE27BF"/>
    <w:rsid w:val="00AE2E81"/>
    <w:rsid w:val="00AE3667"/>
    <w:rsid w:val="00AE40CD"/>
    <w:rsid w:val="00AE44B9"/>
    <w:rsid w:val="00AE474E"/>
    <w:rsid w:val="00AE488C"/>
    <w:rsid w:val="00AE4C20"/>
    <w:rsid w:val="00AE50D4"/>
    <w:rsid w:val="00AE53A3"/>
    <w:rsid w:val="00AE5957"/>
    <w:rsid w:val="00AE5CCD"/>
    <w:rsid w:val="00AE5CE0"/>
    <w:rsid w:val="00AE66D4"/>
    <w:rsid w:val="00AE679A"/>
    <w:rsid w:val="00AE6A73"/>
    <w:rsid w:val="00AE6EB9"/>
    <w:rsid w:val="00AE6FED"/>
    <w:rsid w:val="00AE7263"/>
    <w:rsid w:val="00AE72A2"/>
    <w:rsid w:val="00AE7BDE"/>
    <w:rsid w:val="00AE7FD8"/>
    <w:rsid w:val="00AF0503"/>
    <w:rsid w:val="00AF080B"/>
    <w:rsid w:val="00AF0B65"/>
    <w:rsid w:val="00AF1624"/>
    <w:rsid w:val="00AF16A8"/>
    <w:rsid w:val="00AF1AA2"/>
    <w:rsid w:val="00AF1C70"/>
    <w:rsid w:val="00AF1F8E"/>
    <w:rsid w:val="00AF2243"/>
    <w:rsid w:val="00AF23D6"/>
    <w:rsid w:val="00AF242B"/>
    <w:rsid w:val="00AF246B"/>
    <w:rsid w:val="00AF27C3"/>
    <w:rsid w:val="00AF2850"/>
    <w:rsid w:val="00AF2C6F"/>
    <w:rsid w:val="00AF36FA"/>
    <w:rsid w:val="00AF3EBA"/>
    <w:rsid w:val="00AF40FD"/>
    <w:rsid w:val="00AF450E"/>
    <w:rsid w:val="00AF489F"/>
    <w:rsid w:val="00AF528F"/>
    <w:rsid w:val="00AF5297"/>
    <w:rsid w:val="00AF5BF6"/>
    <w:rsid w:val="00AF5D1E"/>
    <w:rsid w:val="00AF5F0C"/>
    <w:rsid w:val="00AF614F"/>
    <w:rsid w:val="00AF631D"/>
    <w:rsid w:val="00AF63B2"/>
    <w:rsid w:val="00AF6625"/>
    <w:rsid w:val="00AF665C"/>
    <w:rsid w:val="00AF67CE"/>
    <w:rsid w:val="00AF691D"/>
    <w:rsid w:val="00AF6AD4"/>
    <w:rsid w:val="00AF73E3"/>
    <w:rsid w:val="00AF74D6"/>
    <w:rsid w:val="00AF7866"/>
    <w:rsid w:val="00AF7FB5"/>
    <w:rsid w:val="00B000CE"/>
    <w:rsid w:val="00B00256"/>
    <w:rsid w:val="00B00A47"/>
    <w:rsid w:val="00B00B36"/>
    <w:rsid w:val="00B00BEF"/>
    <w:rsid w:val="00B00EDA"/>
    <w:rsid w:val="00B01A12"/>
    <w:rsid w:val="00B01C8A"/>
    <w:rsid w:val="00B028A2"/>
    <w:rsid w:val="00B02992"/>
    <w:rsid w:val="00B03057"/>
    <w:rsid w:val="00B038C4"/>
    <w:rsid w:val="00B039B2"/>
    <w:rsid w:val="00B03B53"/>
    <w:rsid w:val="00B047C9"/>
    <w:rsid w:val="00B048F1"/>
    <w:rsid w:val="00B04D54"/>
    <w:rsid w:val="00B052EF"/>
    <w:rsid w:val="00B05438"/>
    <w:rsid w:val="00B05531"/>
    <w:rsid w:val="00B05912"/>
    <w:rsid w:val="00B0655B"/>
    <w:rsid w:val="00B06B21"/>
    <w:rsid w:val="00B06CC9"/>
    <w:rsid w:val="00B06DB1"/>
    <w:rsid w:val="00B06DFA"/>
    <w:rsid w:val="00B07558"/>
    <w:rsid w:val="00B07D60"/>
    <w:rsid w:val="00B10007"/>
    <w:rsid w:val="00B101C4"/>
    <w:rsid w:val="00B10CB7"/>
    <w:rsid w:val="00B10DC9"/>
    <w:rsid w:val="00B113D6"/>
    <w:rsid w:val="00B12048"/>
    <w:rsid w:val="00B12457"/>
    <w:rsid w:val="00B12A43"/>
    <w:rsid w:val="00B12F09"/>
    <w:rsid w:val="00B1304C"/>
    <w:rsid w:val="00B13332"/>
    <w:rsid w:val="00B1338B"/>
    <w:rsid w:val="00B136A7"/>
    <w:rsid w:val="00B13823"/>
    <w:rsid w:val="00B13E61"/>
    <w:rsid w:val="00B14169"/>
    <w:rsid w:val="00B14403"/>
    <w:rsid w:val="00B14454"/>
    <w:rsid w:val="00B144AB"/>
    <w:rsid w:val="00B144F0"/>
    <w:rsid w:val="00B1464C"/>
    <w:rsid w:val="00B149E3"/>
    <w:rsid w:val="00B15088"/>
    <w:rsid w:val="00B16326"/>
    <w:rsid w:val="00B163ED"/>
    <w:rsid w:val="00B16441"/>
    <w:rsid w:val="00B167C4"/>
    <w:rsid w:val="00B16A6C"/>
    <w:rsid w:val="00B16C51"/>
    <w:rsid w:val="00B16CE9"/>
    <w:rsid w:val="00B16FA6"/>
    <w:rsid w:val="00B17063"/>
    <w:rsid w:val="00B17357"/>
    <w:rsid w:val="00B17718"/>
    <w:rsid w:val="00B1776A"/>
    <w:rsid w:val="00B17BBA"/>
    <w:rsid w:val="00B17D97"/>
    <w:rsid w:val="00B17FCE"/>
    <w:rsid w:val="00B20056"/>
    <w:rsid w:val="00B202C3"/>
    <w:rsid w:val="00B21185"/>
    <w:rsid w:val="00B2137E"/>
    <w:rsid w:val="00B2192A"/>
    <w:rsid w:val="00B21B77"/>
    <w:rsid w:val="00B220B4"/>
    <w:rsid w:val="00B2291D"/>
    <w:rsid w:val="00B22925"/>
    <w:rsid w:val="00B22981"/>
    <w:rsid w:val="00B22A58"/>
    <w:rsid w:val="00B22C8E"/>
    <w:rsid w:val="00B22FF8"/>
    <w:rsid w:val="00B233A4"/>
    <w:rsid w:val="00B233C7"/>
    <w:rsid w:val="00B2342A"/>
    <w:rsid w:val="00B2379C"/>
    <w:rsid w:val="00B2381B"/>
    <w:rsid w:val="00B24678"/>
    <w:rsid w:val="00B24F28"/>
    <w:rsid w:val="00B25295"/>
    <w:rsid w:val="00B25570"/>
    <w:rsid w:val="00B257B1"/>
    <w:rsid w:val="00B25889"/>
    <w:rsid w:val="00B25A28"/>
    <w:rsid w:val="00B25A55"/>
    <w:rsid w:val="00B25CD3"/>
    <w:rsid w:val="00B25D7F"/>
    <w:rsid w:val="00B25FC2"/>
    <w:rsid w:val="00B264E3"/>
    <w:rsid w:val="00B26562"/>
    <w:rsid w:val="00B269ED"/>
    <w:rsid w:val="00B26B57"/>
    <w:rsid w:val="00B26B6C"/>
    <w:rsid w:val="00B26C2A"/>
    <w:rsid w:val="00B26C4A"/>
    <w:rsid w:val="00B26E08"/>
    <w:rsid w:val="00B27C71"/>
    <w:rsid w:val="00B27D6D"/>
    <w:rsid w:val="00B27DA8"/>
    <w:rsid w:val="00B27EC5"/>
    <w:rsid w:val="00B300D1"/>
    <w:rsid w:val="00B30418"/>
    <w:rsid w:val="00B31655"/>
    <w:rsid w:val="00B3189A"/>
    <w:rsid w:val="00B31A0C"/>
    <w:rsid w:val="00B31ACB"/>
    <w:rsid w:val="00B323FC"/>
    <w:rsid w:val="00B329FD"/>
    <w:rsid w:val="00B3338C"/>
    <w:rsid w:val="00B33945"/>
    <w:rsid w:val="00B33BC6"/>
    <w:rsid w:val="00B33CDC"/>
    <w:rsid w:val="00B33DB8"/>
    <w:rsid w:val="00B33E2E"/>
    <w:rsid w:val="00B34529"/>
    <w:rsid w:val="00B3490C"/>
    <w:rsid w:val="00B34CC4"/>
    <w:rsid w:val="00B34CF2"/>
    <w:rsid w:val="00B35097"/>
    <w:rsid w:val="00B35664"/>
    <w:rsid w:val="00B35A01"/>
    <w:rsid w:val="00B35ABF"/>
    <w:rsid w:val="00B36219"/>
    <w:rsid w:val="00B36458"/>
    <w:rsid w:val="00B36679"/>
    <w:rsid w:val="00B36F42"/>
    <w:rsid w:val="00B36F99"/>
    <w:rsid w:val="00B3732F"/>
    <w:rsid w:val="00B374ED"/>
    <w:rsid w:val="00B3755E"/>
    <w:rsid w:val="00B376B1"/>
    <w:rsid w:val="00B37D58"/>
    <w:rsid w:val="00B37DC8"/>
    <w:rsid w:val="00B401B0"/>
    <w:rsid w:val="00B403AB"/>
    <w:rsid w:val="00B40817"/>
    <w:rsid w:val="00B40835"/>
    <w:rsid w:val="00B40C45"/>
    <w:rsid w:val="00B40C82"/>
    <w:rsid w:val="00B40E2D"/>
    <w:rsid w:val="00B414B3"/>
    <w:rsid w:val="00B414F9"/>
    <w:rsid w:val="00B41608"/>
    <w:rsid w:val="00B416FB"/>
    <w:rsid w:val="00B41801"/>
    <w:rsid w:val="00B41A65"/>
    <w:rsid w:val="00B427BD"/>
    <w:rsid w:val="00B42A93"/>
    <w:rsid w:val="00B42E4B"/>
    <w:rsid w:val="00B42F9A"/>
    <w:rsid w:val="00B430B5"/>
    <w:rsid w:val="00B437D7"/>
    <w:rsid w:val="00B4395E"/>
    <w:rsid w:val="00B44094"/>
    <w:rsid w:val="00B44219"/>
    <w:rsid w:val="00B443E6"/>
    <w:rsid w:val="00B444A8"/>
    <w:rsid w:val="00B44742"/>
    <w:rsid w:val="00B44BF8"/>
    <w:rsid w:val="00B45037"/>
    <w:rsid w:val="00B45311"/>
    <w:rsid w:val="00B458DD"/>
    <w:rsid w:val="00B459FD"/>
    <w:rsid w:val="00B45A08"/>
    <w:rsid w:val="00B45D22"/>
    <w:rsid w:val="00B45EC4"/>
    <w:rsid w:val="00B4674B"/>
    <w:rsid w:val="00B467AF"/>
    <w:rsid w:val="00B468C9"/>
    <w:rsid w:val="00B46B22"/>
    <w:rsid w:val="00B476D0"/>
    <w:rsid w:val="00B47778"/>
    <w:rsid w:val="00B479C4"/>
    <w:rsid w:val="00B5021C"/>
    <w:rsid w:val="00B50912"/>
    <w:rsid w:val="00B50BD8"/>
    <w:rsid w:val="00B50E4A"/>
    <w:rsid w:val="00B5138C"/>
    <w:rsid w:val="00B5157D"/>
    <w:rsid w:val="00B51FEB"/>
    <w:rsid w:val="00B520ED"/>
    <w:rsid w:val="00B523CD"/>
    <w:rsid w:val="00B5275A"/>
    <w:rsid w:val="00B52C7B"/>
    <w:rsid w:val="00B52FAA"/>
    <w:rsid w:val="00B537CC"/>
    <w:rsid w:val="00B53B9B"/>
    <w:rsid w:val="00B53CBC"/>
    <w:rsid w:val="00B53DDB"/>
    <w:rsid w:val="00B54238"/>
    <w:rsid w:val="00B5471F"/>
    <w:rsid w:val="00B54791"/>
    <w:rsid w:val="00B55384"/>
    <w:rsid w:val="00B55570"/>
    <w:rsid w:val="00B557CE"/>
    <w:rsid w:val="00B55EFA"/>
    <w:rsid w:val="00B561A9"/>
    <w:rsid w:val="00B56BB2"/>
    <w:rsid w:val="00B56F77"/>
    <w:rsid w:val="00B572B6"/>
    <w:rsid w:val="00B57D4D"/>
    <w:rsid w:val="00B600C4"/>
    <w:rsid w:val="00B60515"/>
    <w:rsid w:val="00B60903"/>
    <w:rsid w:val="00B60B1D"/>
    <w:rsid w:val="00B60C95"/>
    <w:rsid w:val="00B60E77"/>
    <w:rsid w:val="00B619DC"/>
    <w:rsid w:val="00B61B9B"/>
    <w:rsid w:val="00B61E14"/>
    <w:rsid w:val="00B623BC"/>
    <w:rsid w:val="00B624AD"/>
    <w:rsid w:val="00B62632"/>
    <w:rsid w:val="00B62672"/>
    <w:rsid w:val="00B63155"/>
    <w:rsid w:val="00B633D8"/>
    <w:rsid w:val="00B63695"/>
    <w:rsid w:val="00B6373D"/>
    <w:rsid w:val="00B63928"/>
    <w:rsid w:val="00B63F28"/>
    <w:rsid w:val="00B643B9"/>
    <w:rsid w:val="00B644FC"/>
    <w:rsid w:val="00B64819"/>
    <w:rsid w:val="00B649F2"/>
    <w:rsid w:val="00B64BCB"/>
    <w:rsid w:val="00B64BD2"/>
    <w:rsid w:val="00B64E58"/>
    <w:rsid w:val="00B64EF9"/>
    <w:rsid w:val="00B6530A"/>
    <w:rsid w:val="00B65550"/>
    <w:rsid w:val="00B6566E"/>
    <w:rsid w:val="00B6583C"/>
    <w:rsid w:val="00B662B3"/>
    <w:rsid w:val="00B666A7"/>
    <w:rsid w:val="00B66769"/>
    <w:rsid w:val="00B66930"/>
    <w:rsid w:val="00B66AAA"/>
    <w:rsid w:val="00B66DFE"/>
    <w:rsid w:val="00B67D8E"/>
    <w:rsid w:val="00B67F99"/>
    <w:rsid w:val="00B70252"/>
    <w:rsid w:val="00B70378"/>
    <w:rsid w:val="00B70609"/>
    <w:rsid w:val="00B70A14"/>
    <w:rsid w:val="00B70A20"/>
    <w:rsid w:val="00B70AA4"/>
    <w:rsid w:val="00B71190"/>
    <w:rsid w:val="00B71541"/>
    <w:rsid w:val="00B717CB"/>
    <w:rsid w:val="00B718F8"/>
    <w:rsid w:val="00B71DAB"/>
    <w:rsid w:val="00B7239E"/>
    <w:rsid w:val="00B7241D"/>
    <w:rsid w:val="00B726DD"/>
    <w:rsid w:val="00B7297A"/>
    <w:rsid w:val="00B72BE4"/>
    <w:rsid w:val="00B72CC9"/>
    <w:rsid w:val="00B73503"/>
    <w:rsid w:val="00B73976"/>
    <w:rsid w:val="00B73B12"/>
    <w:rsid w:val="00B74379"/>
    <w:rsid w:val="00B748D1"/>
    <w:rsid w:val="00B74ECB"/>
    <w:rsid w:val="00B7566F"/>
    <w:rsid w:val="00B756D1"/>
    <w:rsid w:val="00B75863"/>
    <w:rsid w:val="00B759EE"/>
    <w:rsid w:val="00B75BE2"/>
    <w:rsid w:val="00B75EB9"/>
    <w:rsid w:val="00B76021"/>
    <w:rsid w:val="00B7630F"/>
    <w:rsid w:val="00B76696"/>
    <w:rsid w:val="00B76C41"/>
    <w:rsid w:val="00B770FC"/>
    <w:rsid w:val="00B77B1D"/>
    <w:rsid w:val="00B77E95"/>
    <w:rsid w:val="00B802EF"/>
    <w:rsid w:val="00B80961"/>
    <w:rsid w:val="00B80C97"/>
    <w:rsid w:val="00B81463"/>
    <w:rsid w:val="00B81532"/>
    <w:rsid w:val="00B816BE"/>
    <w:rsid w:val="00B81E68"/>
    <w:rsid w:val="00B820A0"/>
    <w:rsid w:val="00B821A4"/>
    <w:rsid w:val="00B829E9"/>
    <w:rsid w:val="00B82C4E"/>
    <w:rsid w:val="00B82D7B"/>
    <w:rsid w:val="00B8345F"/>
    <w:rsid w:val="00B8398E"/>
    <w:rsid w:val="00B83AB6"/>
    <w:rsid w:val="00B83C50"/>
    <w:rsid w:val="00B83FA0"/>
    <w:rsid w:val="00B84162"/>
    <w:rsid w:val="00B8428F"/>
    <w:rsid w:val="00B842EA"/>
    <w:rsid w:val="00B84892"/>
    <w:rsid w:val="00B84B17"/>
    <w:rsid w:val="00B84D16"/>
    <w:rsid w:val="00B84D37"/>
    <w:rsid w:val="00B85209"/>
    <w:rsid w:val="00B85413"/>
    <w:rsid w:val="00B854B2"/>
    <w:rsid w:val="00B85562"/>
    <w:rsid w:val="00B8561A"/>
    <w:rsid w:val="00B85785"/>
    <w:rsid w:val="00B85A54"/>
    <w:rsid w:val="00B85D93"/>
    <w:rsid w:val="00B86148"/>
    <w:rsid w:val="00B86318"/>
    <w:rsid w:val="00B8658D"/>
    <w:rsid w:val="00B8713C"/>
    <w:rsid w:val="00B87A84"/>
    <w:rsid w:val="00B9083E"/>
    <w:rsid w:val="00B90A8F"/>
    <w:rsid w:val="00B90D6A"/>
    <w:rsid w:val="00B90E8A"/>
    <w:rsid w:val="00B90FD3"/>
    <w:rsid w:val="00B9103A"/>
    <w:rsid w:val="00B91F6E"/>
    <w:rsid w:val="00B9262D"/>
    <w:rsid w:val="00B92D72"/>
    <w:rsid w:val="00B92DC8"/>
    <w:rsid w:val="00B93501"/>
    <w:rsid w:val="00B93EC3"/>
    <w:rsid w:val="00B93ECC"/>
    <w:rsid w:val="00B9437D"/>
    <w:rsid w:val="00B948A3"/>
    <w:rsid w:val="00B94A77"/>
    <w:rsid w:val="00B94AB5"/>
    <w:rsid w:val="00B94FD7"/>
    <w:rsid w:val="00B953B0"/>
    <w:rsid w:val="00B9593F"/>
    <w:rsid w:val="00B9625E"/>
    <w:rsid w:val="00B96F19"/>
    <w:rsid w:val="00B9701A"/>
    <w:rsid w:val="00B974B7"/>
    <w:rsid w:val="00B97ADE"/>
    <w:rsid w:val="00BA0847"/>
    <w:rsid w:val="00BA08F3"/>
    <w:rsid w:val="00BA0AB4"/>
    <w:rsid w:val="00BA122D"/>
    <w:rsid w:val="00BA129D"/>
    <w:rsid w:val="00BA13FC"/>
    <w:rsid w:val="00BA16BA"/>
    <w:rsid w:val="00BA1948"/>
    <w:rsid w:val="00BA1990"/>
    <w:rsid w:val="00BA1C96"/>
    <w:rsid w:val="00BA1D8B"/>
    <w:rsid w:val="00BA1EAA"/>
    <w:rsid w:val="00BA1EF9"/>
    <w:rsid w:val="00BA214D"/>
    <w:rsid w:val="00BA2851"/>
    <w:rsid w:val="00BA35B9"/>
    <w:rsid w:val="00BA3633"/>
    <w:rsid w:val="00BA3D0D"/>
    <w:rsid w:val="00BA412D"/>
    <w:rsid w:val="00BA41D8"/>
    <w:rsid w:val="00BA4595"/>
    <w:rsid w:val="00BA4EA2"/>
    <w:rsid w:val="00BA531D"/>
    <w:rsid w:val="00BA5D95"/>
    <w:rsid w:val="00BA6ADF"/>
    <w:rsid w:val="00BA7088"/>
    <w:rsid w:val="00BA74B1"/>
    <w:rsid w:val="00BA78DB"/>
    <w:rsid w:val="00BA7C9D"/>
    <w:rsid w:val="00BA7CAB"/>
    <w:rsid w:val="00BA7D5C"/>
    <w:rsid w:val="00BB002A"/>
    <w:rsid w:val="00BB09F4"/>
    <w:rsid w:val="00BB151B"/>
    <w:rsid w:val="00BB2162"/>
    <w:rsid w:val="00BB22FE"/>
    <w:rsid w:val="00BB2637"/>
    <w:rsid w:val="00BB2A9B"/>
    <w:rsid w:val="00BB2F43"/>
    <w:rsid w:val="00BB2FE0"/>
    <w:rsid w:val="00BB316A"/>
    <w:rsid w:val="00BB31DF"/>
    <w:rsid w:val="00BB36AF"/>
    <w:rsid w:val="00BB39F6"/>
    <w:rsid w:val="00BB3A4C"/>
    <w:rsid w:val="00BB3AE0"/>
    <w:rsid w:val="00BB3BC3"/>
    <w:rsid w:val="00BB3C17"/>
    <w:rsid w:val="00BB3C9D"/>
    <w:rsid w:val="00BB3E6A"/>
    <w:rsid w:val="00BB41CB"/>
    <w:rsid w:val="00BB42DD"/>
    <w:rsid w:val="00BB46B2"/>
    <w:rsid w:val="00BB4D5B"/>
    <w:rsid w:val="00BB4E4A"/>
    <w:rsid w:val="00BB50B1"/>
    <w:rsid w:val="00BB52FC"/>
    <w:rsid w:val="00BB5881"/>
    <w:rsid w:val="00BB5EC7"/>
    <w:rsid w:val="00BB6952"/>
    <w:rsid w:val="00BB6BC2"/>
    <w:rsid w:val="00BB6FEE"/>
    <w:rsid w:val="00BB71B2"/>
    <w:rsid w:val="00BB78A4"/>
    <w:rsid w:val="00BB7988"/>
    <w:rsid w:val="00BB7EB1"/>
    <w:rsid w:val="00BC008E"/>
    <w:rsid w:val="00BC03CF"/>
    <w:rsid w:val="00BC0585"/>
    <w:rsid w:val="00BC060F"/>
    <w:rsid w:val="00BC078A"/>
    <w:rsid w:val="00BC08CD"/>
    <w:rsid w:val="00BC1089"/>
    <w:rsid w:val="00BC10DF"/>
    <w:rsid w:val="00BC12DB"/>
    <w:rsid w:val="00BC1378"/>
    <w:rsid w:val="00BC1620"/>
    <w:rsid w:val="00BC1B23"/>
    <w:rsid w:val="00BC1BC0"/>
    <w:rsid w:val="00BC1D1A"/>
    <w:rsid w:val="00BC1FB5"/>
    <w:rsid w:val="00BC223C"/>
    <w:rsid w:val="00BC2DCF"/>
    <w:rsid w:val="00BC349B"/>
    <w:rsid w:val="00BC369A"/>
    <w:rsid w:val="00BC45C9"/>
    <w:rsid w:val="00BC4D84"/>
    <w:rsid w:val="00BC51D2"/>
    <w:rsid w:val="00BC5451"/>
    <w:rsid w:val="00BC550F"/>
    <w:rsid w:val="00BC64A4"/>
    <w:rsid w:val="00BC656F"/>
    <w:rsid w:val="00BC6A62"/>
    <w:rsid w:val="00BC6AD6"/>
    <w:rsid w:val="00BC6B13"/>
    <w:rsid w:val="00BC6C40"/>
    <w:rsid w:val="00BC6D13"/>
    <w:rsid w:val="00BC70E1"/>
    <w:rsid w:val="00BC7274"/>
    <w:rsid w:val="00BC7374"/>
    <w:rsid w:val="00BC73C0"/>
    <w:rsid w:val="00BC74EC"/>
    <w:rsid w:val="00BC76B9"/>
    <w:rsid w:val="00BC7764"/>
    <w:rsid w:val="00BC7777"/>
    <w:rsid w:val="00BC7E7E"/>
    <w:rsid w:val="00BC7F7D"/>
    <w:rsid w:val="00BD009E"/>
    <w:rsid w:val="00BD03BC"/>
    <w:rsid w:val="00BD07CD"/>
    <w:rsid w:val="00BD07FC"/>
    <w:rsid w:val="00BD0889"/>
    <w:rsid w:val="00BD0C21"/>
    <w:rsid w:val="00BD1C47"/>
    <w:rsid w:val="00BD1EB5"/>
    <w:rsid w:val="00BD2055"/>
    <w:rsid w:val="00BD219E"/>
    <w:rsid w:val="00BD2296"/>
    <w:rsid w:val="00BD26B9"/>
    <w:rsid w:val="00BD2721"/>
    <w:rsid w:val="00BD295F"/>
    <w:rsid w:val="00BD2BED"/>
    <w:rsid w:val="00BD2E25"/>
    <w:rsid w:val="00BD2FA1"/>
    <w:rsid w:val="00BD3925"/>
    <w:rsid w:val="00BD3B71"/>
    <w:rsid w:val="00BD3BD4"/>
    <w:rsid w:val="00BD3C23"/>
    <w:rsid w:val="00BD4019"/>
    <w:rsid w:val="00BD4535"/>
    <w:rsid w:val="00BD4703"/>
    <w:rsid w:val="00BD4FE3"/>
    <w:rsid w:val="00BD522C"/>
    <w:rsid w:val="00BD52A1"/>
    <w:rsid w:val="00BD556D"/>
    <w:rsid w:val="00BD58D4"/>
    <w:rsid w:val="00BD58DD"/>
    <w:rsid w:val="00BD5A8D"/>
    <w:rsid w:val="00BD5F02"/>
    <w:rsid w:val="00BD6001"/>
    <w:rsid w:val="00BD62AA"/>
    <w:rsid w:val="00BD6409"/>
    <w:rsid w:val="00BD6823"/>
    <w:rsid w:val="00BD686A"/>
    <w:rsid w:val="00BD6D20"/>
    <w:rsid w:val="00BD79B3"/>
    <w:rsid w:val="00BD7CB1"/>
    <w:rsid w:val="00BD7F76"/>
    <w:rsid w:val="00BE01C5"/>
    <w:rsid w:val="00BE0649"/>
    <w:rsid w:val="00BE066E"/>
    <w:rsid w:val="00BE08B8"/>
    <w:rsid w:val="00BE09E5"/>
    <w:rsid w:val="00BE0ED7"/>
    <w:rsid w:val="00BE0EE7"/>
    <w:rsid w:val="00BE1702"/>
    <w:rsid w:val="00BE1882"/>
    <w:rsid w:val="00BE1968"/>
    <w:rsid w:val="00BE199E"/>
    <w:rsid w:val="00BE1B7A"/>
    <w:rsid w:val="00BE2261"/>
    <w:rsid w:val="00BE231A"/>
    <w:rsid w:val="00BE2629"/>
    <w:rsid w:val="00BE277C"/>
    <w:rsid w:val="00BE2D81"/>
    <w:rsid w:val="00BE30F8"/>
    <w:rsid w:val="00BE319C"/>
    <w:rsid w:val="00BE340F"/>
    <w:rsid w:val="00BE3BD3"/>
    <w:rsid w:val="00BE3CD1"/>
    <w:rsid w:val="00BE418F"/>
    <w:rsid w:val="00BE4569"/>
    <w:rsid w:val="00BE4966"/>
    <w:rsid w:val="00BE4BFD"/>
    <w:rsid w:val="00BE541D"/>
    <w:rsid w:val="00BE5AED"/>
    <w:rsid w:val="00BE5E83"/>
    <w:rsid w:val="00BE66B7"/>
    <w:rsid w:val="00BE680E"/>
    <w:rsid w:val="00BE72B7"/>
    <w:rsid w:val="00BE74A0"/>
    <w:rsid w:val="00BE7808"/>
    <w:rsid w:val="00BE7B6E"/>
    <w:rsid w:val="00BE7DFE"/>
    <w:rsid w:val="00BF0B34"/>
    <w:rsid w:val="00BF0DA6"/>
    <w:rsid w:val="00BF0F9B"/>
    <w:rsid w:val="00BF1720"/>
    <w:rsid w:val="00BF1E48"/>
    <w:rsid w:val="00BF2EED"/>
    <w:rsid w:val="00BF318F"/>
    <w:rsid w:val="00BF3460"/>
    <w:rsid w:val="00BF3A03"/>
    <w:rsid w:val="00BF3CA8"/>
    <w:rsid w:val="00BF3E87"/>
    <w:rsid w:val="00BF40E6"/>
    <w:rsid w:val="00BF4770"/>
    <w:rsid w:val="00BF4A34"/>
    <w:rsid w:val="00BF4FA0"/>
    <w:rsid w:val="00BF582A"/>
    <w:rsid w:val="00BF58E7"/>
    <w:rsid w:val="00BF5F37"/>
    <w:rsid w:val="00BF6180"/>
    <w:rsid w:val="00BF6818"/>
    <w:rsid w:val="00BF6936"/>
    <w:rsid w:val="00BF69BC"/>
    <w:rsid w:val="00BF69D1"/>
    <w:rsid w:val="00BF7264"/>
    <w:rsid w:val="00BF76A6"/>
    <w:rsid w:val="00BF7A9B"/>
    <w:rsid w:val="00BF7C13"/>
    <w:rsid w:val="00BF7E16"/>
    <w:rsid w:val="00BF7EEE"/>
    <w:rsid w:val="00C00465"/>
    <w:rsid w:val="00C004E0"/>
    <w:rsid w:val="00C00925"/>
    <w:rsid w:val="00C00CC0"/>
    <w:rsid w:val="00C01803"/>
    <w:rsid w:val="00C01D39"/>
    <w:rsid w:val="00C01F69"/>
    <w:rsid w:val="00C0236E"/>
    <w:rsid w:val="00C02DDC"/>
    <w:rsid w:val="00C02E35"/>
    <w:rsid w:val="00C030D2"/>
    <w:rsid w:val="00C0315D"/>
    <w:rsid w:val="00C03625"/>
    <w:rsid w:val="00C03BA5"/>
    <w:rsid w:val="00C03D39"/>
    <w:rsid w:val="00C03D9C"/>
    <w:rsid w:val="00C03F5B"/>
    <w:rsid w:val="00C03FE8"/>
    <w:rsid w:val="00C04975"/>
    <w:rsid w:val="00C04AF3"/>
    <w:rsid w:val="00C0502E"/>
    <w:rsid w:val="00C05EF0"/>
    <w:rsid w:val="00C05F63"/>
    <w:rsid w:val="00C06041"/>
    <w:rsid w:val="00C06668"/>
    <w:rsid w:val="00C06C9F"/>
    <w:rsid w:val="00C06E74"/>
    <w:rsid w:val="00C07138"/>
    <w:rsid w:val="00C0723B"/>
    <w:rsid w:val="00C0764E"/>
    <w:rsid w:val="00C07962"/>
    <w:rsid w:val="00C10041"/>
    <w:rsid w:val="00C10DEC"/>
    <w:rsid w:val="00C10DEE"/>
    <w:rsid w:val="00C1157F"/>
    <w:rsid w:val="00C11D96"/>
    <w:rsid w:val="00C11F5E"/>
    <w:rsid w:val="00C12310"/>
    <w:rsid w:val="00C12F49"/>
    <w:rsid w:val="00C131B1"/>
    <w:rsid w:val="00C137E7"/>
    <w:rsid w:val="00C14026"/>
    <w:rsid w:val="00C141BB"/>
    <w:rsid w:val="00C14219"/>
    <w:rsid w:val="00C142E4"/>
    <w:rsid w:val="00C14489"/>
    <w:rsid w:val="00C14535"/>
    <w:rsid w:val="00C145E5"/>
    <w:rsid w:val="00C1477A"/>
    <w:rsid w:val="00C14812"/>
    <w:rsid w:val="00C14BA9"/>
    <w:rsid w:val="00C14FEA"/>
    <w:rsid w:val="00C150FE"/>
    <w:rsid w:val="00C15656"/>
    <w:rsid w:val="00C15780"/>
    <w:rsid w:val="00C15869"/>
    <w:rsid w:val="00C167B9"/>
    <w:rsid w:val="00C16898"/>
    <w:rsid w:val="00C16C43"/>
    <w:rsid w:val="00C16CC6"/>
    <w:rsid w:val="00C173A4"/>
    <w:rsid w:val="00C17CA6"/>
    <w:rsid w:val="00C200B5"/>
    <w:rsid w:val="00C2048D"/>
    <w:rsid w:val="00C20492"/>
    <w:rsid w:val="00C205E3"/>
    <w:rsid w:val="00C20EF1"/>
    <w:rsid w:val="00C2119D"/>
    <w:rsid w:val="00C211D8"/>
    <w:rsid w:val="00C21640"/>
    <w:rsid w:val="00C21869"/>
    <w:rsid w:val="00C21C94"/>
    <w:rsid w:val="00C21D8C"/>
    <w:rsid w:val="00C21E49"/>
    <w:rsid w:val="00C21F98"/>
    <w:rsid w:val="00C22002"/>
    <w:rsid w:val="00C221AC"/>
    <w:rsid w:val="00C22713"/>
    <w:rsid w:val="00C22A96"/>
    <w:rsid w:val="00C231CB"/>
    <w:rsid w:val="00C23339"/>
    <w:rsid w:val="00C23567"/>
    <w:rsid w:val="00C2381E"/>
    <w:rsid w:val="00C23BDB"/>
    <w:rsid w:val="00C242D7"/>
    <w:rsid w:val="00C245F8"/>
    <w:rsid w:val="00C246DC"/>
    <w:rsid w:val="00C24DC6"/>
    <w:rsid w:val="00C250F5"/>
    <w:rsid w:val="00C25C20"/>
    <w:rsid w:val="00C25DD3"/>
    <w:rsid w:val="00C25FA6"/>
    <w:rsid w:val="00C26026"/>
    <w:rsid w:val="00C261E9"/>
    <w:rsid w:val="00C2638F"/>
    <w:rsid w:val="00C264E3"/>
    <w:rsid w:val="00C269BB"/>
    <w:rsid w:val="00C27525"/>
    <w:rsid w:val="00C27991"/>
    <w:rsid w:val="00C27B57"/>
    <w:rsid w:val="00C27D9D"/>
    <w:rsid w:val="00C30157"/>
    <w:rsid w:val="00C303B0"/>
    <w:rsid w:val="00C30638"/>
    <w:rsid w:val="00C3105B"/>
    <w:rsid w:val="00C31B39"/>
    <w:rsid w:val="00C32611"/>
    <w:rsid w:val="00C32C8F"/>
    <w:rsid w:val="00C33245"/>
    <w:rsid w:val="00C33AE7"/>
    <w:rsid w:val="00C33CA0"/>
    <w:rsid w:val="00C33D3B"/>
    <w:rsid w:val="00C33E65"/>
    <w:rsid w:val="00C34494"/>
    <w:rsid w:val="00C348DF"/>
    <w:rsid w:val="00C35937"/>
    <w:rsid w:val="00C36428"/>
    <w:rsid w:val="00C3650C"/>
    <w:rsid w:val="00C372D5"/>
    <w:rsid w:val="00C40070"/>
    <w:rsid w:val="00C4076E"/>
    <w:rsid w:val="00C408D2"/>
    <w:rsid w:val="00C4119B"/>
    <w:rsid w:val="00C412B8"/>
    <w:rsid w:val="00C415D4"/>
    <w:rsid w:val="00C41C9E"/>
    <w:rsid w:val="00C41F07"/>
    <w:rsid w:val="00C42314"/>
    <w:rsid w:val="00C4237F"/>
    <w:rsid w:val="00C43228"/>
    <w:rsid w:val="00C43349"/>
    <w:rsid w:val="00C43906"/>
    <w:rsid w:val="00C43C4E"/>
    <w:rsid w:val="00C4462A"/>
    <w:rsid w:val="00C44A37"/>
    <w:rsid w:val="00C44B07"/>
    <w:rsid w:val="00C44DEE"/>
    <w:rsid w:val="00C45A40"/>
    <w:rsid w:val="00C45E22"/>
    <w:rsid w:val="00C4676F"/>
    <w:rsid w:val="00C46EB6"/>
    <w:rsid w:val="00C47354"/>
    <w:rsid w:val="00C47495"/>
    <w:rsid w:val="00C4771B"/>
    <w:rsid w:val="00C47883"/>
    <w:rsid w:val="00C507E0"/>
    <w:rsid w:val="00C50A0E"/>
    <w:rsid w:val="00C50A1C"/>
    <w:rsid w:val="00C50B21"/>
    <w:rsid w:val="00C50F6C"/>
    <w:rsid w:val="00C517E8"/>
    <w:rsid w:val="00C51BEB"/>
    <w:rsid w:val="00C51F9E"/>
    <w:rsid w:val="00C52914"/>
    <w:rsid w:val="00C52972"/>
    <w:rsid w:val="00C52ABB"/>
    <w:rsid w:val="00C52F1F"/>
    <w:rsid w:val="00C52F28"/>
    <w:rsid w:val="00C53112"/>
    <w:rsid w:val="00C5326C"/>
    <w:rsid w:val="00C53767"/>
    <w:rsid w:val="00C53806"/>
    <w:rsid w:val="00C53A28"/>
    <w:rsid w:val="00C53E70"/>
    <w:rsid w:val="00C53EA0"/>
    <w:rsid w:val="00C5400F"/>
    <w:rsid w:val="00C54062"/>
    <w:rsid w:val="00C5411E"/>
    <w:rsid w:val="00C54DAE"/>
    <w:rsid w:val="00C54FA9"/>
    <w:rsid w:val="00C54FCC"/>
    <w:rsid w:val="00C55058"/>
    <w:rsid w:val="00C55267"/>
    <w:rsid w:val="00C558CC"/>
    <w:rsid w:val="00C55DAB"/>
    <w:rsid w:val="00C5659B"/>
    <w:rsid w:val="00C56DD6"/>
    <w:rsid w:val="00C5770B"/>
    <w:rsid w:val="00C57E17"/>
    <w:rsid w:val="00C57E77"/>
    <w:rsid w:val="00C6035D"/>
    <w:rsid w:val="00C603F7"/>
    <w:rsid w:val="00C6065B"/>
    <w:rsid w:val="00C60929"/>
    <w:rsid w:val="00C60C39"/>
    <w:rsid w:val="00C60CD3"/>
    <w:rsid w:val="00C61241"/>
    <w:rsid w:val="00C6125D"/>
    <w:rsid w:val="00C61307"/>
    <w:rsid w:val="00C619E4"/>
    <w:rsid w:val="00C62621"/>
    <w:rsid w:val="00C62C26"/>
    <w:rsid w:val="00C62C27"/>
    <w:rsid w:val="00C63B58"/>
    <w:rsid w:val="00C6442E"/>
    <w:rsid w:val="00C6469F"/>
    <w:rsid w:val="00C6474F"/>
    <w:rsid w:val="00C6490E"/>
    <w:rsid w:val="00C64EF8"/>
    <w:rsid w:val="00C6515E"/>
    <w:rsid w:val="00C65411"/>
    <w:rsid w:val="00C65BCE"/>
    <w:rsid w:val="00C65C6C"/>
    <w:rsid w:val="00C65E63"/>
    <w:rsid w:val="00C66129"/>
    <w:rsid w:val="00C6735C"/>
    <w:rsid w:val="00C6739F"/>
    <w:rsid w:val="00C673E8"/>
    <w:rsid w:val="00C675AD"/>
    <w:rsid w:val="00C67B57"/>
    <w:rsid w:val="00C70936"/>
    <w:rsid w:val="00C70B36"/>
    <w:rsid w:val="00C70E21"/>
    <w:rsid w:val="00C71122"/>
    <w:rsid w:val="00C713CD"/>
    <w:rsid w:val="00C71E94"/>
    <w:rsid w:val="00C723CA"/>
    <w:rsid w:val="00C7253F"/>
    <w:rsid w:val="00C7265E"/>
    <w:rsid w:val="00C72773"/>
    <w:rsid w:val="00C72CA3"/>
    <w:rsid w:val="00C72D8C"/>
    <w:rsid w:val="00C7302F"/>
    <w:rsid w:val="00C73AB0"/>
    <w:rsid w:val="00C73E60"/>
    <w:rsid w:val="00C74166"/>
    <w:rsid w:val="00C74228"/>
    <w:rsid w:val="00C74405"/>
    <w:rsid w:val="00C747B0"/>
    <w:rsid w:val="00C74848"/>
    <w:rsid w:val="00C74A9E"/>
    <w:rsid w:val="00C74D11"/>
    <w:rsid w:val="00C75167"/>
    <w:rsid w:val="00C755C2"/>
    <w:rsid w:val="00C756FF"/>
    <w:rsid w:val="00C75781"/>
    <w:rsid w:val="00C75CAB"/>
    <w:rsid w:val="00C76070"/>
    <w:rsid w:val="00C766F7"/>
    <w:rsid w:val="00C76737"/>
    <w:rsid w:val="00C76A9C"/>
    <w:rsid w:val="00C771B3"/>
    <w:rsid w:val="00C77324"/>
    <w:rsid w:val="00C77569"/>
    <w:rsid w:val="00C775EA"/>
    <w:rsid w:val="00C77976"/>
    <w:rsid w:val="00C77D0E"/>
    <w:rsid w:val="00C77EDD"/>
    <w:rsid w:val="00C80055"/>
    <w:rsid w:val="00C802D6"/>
    <w:rsid w:val="00C8042D"/>
    <w:rsid w:val="00C805C6"/>
    <w:rsid w:val="00C8061C"/>
    <w:rsid w:val="00C80A80"/>
    <w:rsid w:val="00C80C92"/>
    <w:rsid w:val="00C81195"/>
    <w:rsid w:val="00C8152B"/>
    <w:rsid w:val="00C816A4"/>
    <w:rsid w:val="00C81921"/>
    <w:rsid w:val="00C81ACE"/>
    <w:rsid w:val="00C823BB"/>
    <w:rsid w:val="00C8241B"/>
    <w:rsid w:val="00C8250F"/>
    <w:rsid w:val="00C82A1A"/>
    <w:rsid w:val="00C82A78"/>
    <w:rsid w:val="00C82D1B"/>
    <w:rsid w:val="00C83670"/>
    <w:rsid w:val="00C83A0E"/>
    <w:rsid w:val="00C83D81"/>
    <w:rsid w:val="00C83FD9"/>
    <w:rsid w:val="00C842C4"/>
    <w:rsid w:val="00C845C1"/>
    <w:rsid w:val="00C84A8E"/>
    <w:rsid w:val="00C8512D"/>
    <w:rsid w:val="00C85277"/>
    <w:rsid w:val="00C85345"/>
    <w:rsid w:val="00C85D2E"/>
    <w:rsid w:val="00C85D47"/>
    <w:rsid w:val="00C86517"/>
    <w:rsid w:val="00C86543"/>
    <w:rsid w:val="00C865DB"/>
    <w:rsid w:val="00C86667"/>
    <w:rsid w:val="00C869CE"/>
    <w:rsid w:val="00C86B95"/>
    <w:rsid w:val="00C86C05"/>
    <w:rsid w:val="00C86E83"/>
    <w:rsid w:val="00C87687"/>
    <w:rsid w:val="00C87745"/>
    <w:rsid w:val="00C87774"/>
    <w:rsid w:val="00C879F7"/>
    <w:rsid w:val="00C87FB5"/>
    <w:rsid w:val="00C9001A"/>
    <w:rsid w:val="00C90C46"/>
    <w:rsid w:val="00C911B8"/>
    <w:rsid w:val="00C917C5"/>
    <w:rsid w:val="00C91A28"/>
    <w:rsid w:val="00C91B5B"/>
    <w:rsid w:val="00C91C16"/>
    <w:rsid w:val="00C91DD3"/>
    <w:rsid w:val="00C91FDB"/>
    <w:rsid w:val="00C92103"/>
    <w:rsid w:val="00C92245"/>
    <w:rsid w:val="00C92670"/>
    <w:rsid w:val="00C926CA"/>
    <w:rsid w:val="00C9287E"/>
    <w:rsid w:val="00C92C75"/>
    <w:rsid w:val="00C92D52"/>
    <w:rsid w:val="00C931EE"/>
    <w:rsid w:val="00C93360"/>
    <w:rsid w:val="00C93455"/>
    <w:rsid w:val="00C93AC2"/>
    <w:rsid w:val="00C93B53"/>
    <w:rsid w:val="00C94013"/>
    <w:rsid w:val="00C94972"/>
    <w:rsid w:val="00C94AC6"/>
    <w:rsid w:val="00C94B77"/>
    <w:rsid w:val="00C94D42"/>
    <w:rsid w:val="00C95374"/>
    <w:rsid w:val="00C9544B"/>
    <w:rsid w:val="00C95573"/>
    <w:rsid w:val="00C96303"/>
    <w:rsid w:val="00C963BF"/>
    <w:rsid w:val="00C969D5"/>
    <w:rsid w:val="00C9726C"/>
    <w:rsid w:val="00C97A4E"/>
    <w:rsid w:val="00C97A74"/>
    <w:rsid w:val="00CA1982"/>
    <w:rsid w:val="00CA20D3"/>
    <w:rsid w:val="00CA2463"/>
    <w:rsid w:val="00CA2590"/>
    <w:rsid w:val="00CA2B0D"/>
    <w:rsid w:val="00CA2F25"/>
    <w:rsid w:val="00CA3075"/>
    <w:rsid w:val="00CA32DB"/>
    <w:rsid w:val="00CA3576"/>
    <w:rsid w:val="00CA38C5"/>
    <w:rsid w:val="00CA3BC0"/>
    <w:rsid w:val="00CA3F8F"/>
    <w:rsid w:val="00CA43D7"/>
    <w:rsid w:val="00CA448C"/>
    <w:rsid w:val="00CA44A6"/>
    <w:rsid w:val="00CA454C"/>
    <w:rsid w:val="00CA4576"/>
    <w:rsid w:val="00CA471C"/>
    <w:rsid w:val="00CA4BD8"/>
    <w:rsid w:val="00CA4CCA"/>
    <w:rsid w:val="00CA4EB6"/>
    <w:rsid w:val="00CA55A1"/>
    <w:rsid w:val="00CA5DEE"/>
    <w:rsid w:val="00CA66BD"/>
    <w:rsid w:val="00CA6B46"/>
    <w:rsid w:val="00CA7D6F"/>
    <w:rsid w:val="00CA7FE9"/>
    <w:rsid w:val="00CB037B"/>
    <w:rsid w:val="00CB07E5"/>
    <w:rsid w:val="00CB09AF"/>
    <w:rsid w:val="00CB0C0A"/>
    <w:rsid w:val="00CB1657"/>
    <w:rsid w:val="00CB1777"/>
    <w:rsid w:val="00CB1CA0"/>
    <w:rsid w:val="00CB1E14"/>
    <w:rsid w:val="00CB1FA5"/>
    <w:rsid w:val="00CB2180"/>
    <w:rsid w:val="00CB22FF"/>
    <w:rsid w:val="00CB2A39"/>
    <w:rsid w:val="00CB2B9A"/>
    <w:rsid w:val="00CB3369"/>
    <w:rsid w:val="00CB35EA"/>
    <w:rsid w:val="00CB3B93"/>
    <w:rsid w:val="00CB448D"/>
    <w:rsid w:val="00CB4956"/>
    <w:rsid w:val="00CB4F39"/>
    <w:rsid w:val="00CB512D"/>
    <w:rsid w:val="00CB544C"/>
    <w:rsid w:val="00CB5829"/>
    <w:rsid w:val="00CB5967"/>
    <w:rsid w:val="00CB633A"/>
    <w:rsid w:val="00CB6468"/>
    <w:rsid w:val="00CB6551"/>
    <w:rsid w:val="00CB6A7A"/>
    <w:rsid w:val="00CB748C"/>
    <w:rsid w:val="00CB772B"/>
    <w:rsid w:val="00CC0771"/>
    <w:rsid w:val="00CC0964"/>
    <w:rsid w:val="00CC09A2"/>
    <w:rsid w:val="00CC0A8D"/>
    <w:rsid w:val="00CC0B4A"/>
    <w:rsid w:val="00CC0CFA"/>
    <w:rsid w:val="00CC12BE"/>
    <w:rsid w:val="00CC1465"/>
    <w:rsid w:val="00CC15BB"/>
    <w:rsid w:val="00CC16FC"/>
    <w:rsid w:val="00CC1B41"/>
    <w:rsid w:val="00CC1E95"/>
    <w:rsid w:val="00CC2F72"/>
    <w:rsid w:val="00CC2F7A"/>
    <w:rsid w:val="00CC311E"/>
    <w:rsid w:val="00CC36D4"/>
    <w:rsid w:val="00CC378D"/>
    <w:rsid w:val="00CC3F0C"/>
    <w:rsid w:val="00CC421C"/>
    <w:rsid w:val="00CC4616"/>
    <w:rsid w:val="00CC472A"/>
    <w:rsid w:val="00CC483F"/>
    <w:rsid w:val="00CC4A00"/>
    <w:rsid w:val="00CC4F51"/>
    <w:rsid w:val="00CC5076"/>
    <w:rsid w:val="00CC5A55"/>
    <w:rsid w:val="00CC5CB3"/>
    <w:rsid w:val="00CC5D4D"/>
    <w:rsid w:val="00CC60EE"/>
    <w:rsid w:val="00CC6570"/>
    <w:rsid w:val="00CC682E"/>
    <w:rsid w:val="00CC69F3"/>
    <w:rsid w:val="00CC6AE5"/>
    <w:rsid w:val="00CC6CF9"/>
    <w:rsid w:val="00CC6F02"/>
    <w:rsid w:val="00CC7019"/>
    <w:rsid w:val="00CC7CB3"/>
    <w:rsid w:val="00CD00F4"/>
    <w:rsid w:val="00CD0335"/>
    <w:rsid w:val="00CD04AC"/>
    <w:rsid w:val="00CD06AD"/>
    <w:rsid w:val="00CD07C2"/>
    <w:rsid w:val="00CD0810"/>
    <w:rsid w:val="00CD0B59"/>
    <w:rsid w:val="00CD0BC9"/>
    <w:rsid w:val="00CD0E5C"/>
    <w:rsid w:val="00CD1619"/>
    <w:rsid w:val="00CD16CD"/>
    <w:rsid w:val="00CD1CBF"/>
    <w:rsid w:val="00CD250E"/>
    <w:rsid w:val="00CD280F"/>
    <w:rsid w:val="00CD2860"/>
    <w:rsid w:val="00CD32FC"/>
    <w:rsid w:val="00CD3423"/>
    <w:rsid w:val="00CD39A8"/>
    <w:rsid w:val="00CD39B1"/>
    <w:rsid w:val="00CD3ECE"/>
    <w:rsid w:val="00CD4304"/>
    <w:rsid w:val="00CD45B1"/>
    <w:rsid w:val="00CD45FF"/>
    <w:rsid w:val="00CD47D7"/>
    <w:rsid w:val="00CD4D3F"/>
    <w:rsid w:val="00CD5622"/>
    <w:rsid w:val="00CD56FC"/>
    <w:rsid w:val="00CD5923"/>
    <w:rsid w:val="00CD5968"/>
    <w:rsid w:val="00CD59D2"/>
    <w:rsid w:val="00CD59FA"/>
    <w:rsid w:val="00CD5A2F"/>
    <w:rsid w:val="00CD5C46"/>
    <w:rsid w:val="00CD5C8B"/>
    <w:rsid w:val="00CD5F6D"/>
    <w:rsid w:val="00CD61FF"/>
    <w:rsid w:val="00CD63EB"/>
    <w:rsid w:val="00CD65BE"/>
    <w:rsid w:val="00CD692B"/>
    <w:rsid w:val="00CD6A26"/>
    <w:rsid w:val="00CD6FBA"/>
    <w:rsid w:val="00CD7BDE"/>
    <w:rsid w:val="00CD7EE7"/>
    <w:rsid w:val="00CE0326"/>
    <w:rsid w:val="00CE0656"/>
    <w:rsid w:val="00CE07DD"/>
    <w:rsid w:val="00CE0B78"/>
    <w:rsid w:val="00CE0EFE"/>
    <w:rsid w:val="00CE15C1"/>
    <w:rsid w:val="00CE16B8"/>
    <w:rsid w:val="00CE1823"/>
    <w:rsid w:val="00CE1952"/>
    <w:rsid w:val="00CE1A87"/>
    <w:rsid w:val="00CE1E45"/>
    <w:rsid w:val="00CE224C"/>
    <w:rsid w:val="00CE2389"/>
    <w:rsid w:val="00CE248F"/>
    <w:rsid w:val="00CE253C"/>
    <w:rsid w:val="00CE2974"/>
    <w:rsid w:val="00CE316F"/>
    <w:rsid w:val="00CE43FD"/>
    <w:rsid w:val="00CE45D2"/>
    <w:rsid w:val="00CE46F5"/>
    <w:rsid w:val="00CE48D8"/>
    <w:rsid w:val="00CE4FFE"/>
    <w:rsid w:val="00CE5AD6"/>
    <w:rsid w:val="00CE5BDF"/>
    <w:rsid w:val="00CE5DBB"/>
    <w:rsid w:val="00CE6663"/>
    <w:rsid w:val="00CE6D98"/>
    <w:rsid w:val="00CE72F4"/>
    <w:rsid w:val="00CE7590"/>
    <w:rsid w:val="00CF007C"/>
    <w:rsid w:val="00CF0623"/>
    <w:rsid w:val="00CF0912"/>
    <w:rsid w:val="00CF0C79"/>
    <w:rsid w:val="00CF10E8"/>
    <w:rsid w:val="00CF128A"/>
    <w:rsid w:val="00CF163A"/>
    <w:rsid w:val="00CF1AB3"/>
    <w:rsid w:val="00CF1B8D"/>
    <w:rsid w:val="00CF1C92"/>
    <w:rsid w:val="00CF1DD7"/>
    <w:rsid w:val="00CF24E0"/>
    <w:rsid w:val="00CF278B"/>
    <w:rsid w:val="00CF2E3C"/>
    <w:rsid w:val="00CF2F31"/>
    <w:rsid w:val="00CF3042"/>
    <w:rsid w:val="00CF3091"/>
    <w:rsid w:val="00CF30E9"/>
    <w:rsid w:val="00CF356D"/>
    <w:rsid w:val="00CF3FD2"/>
    <w:rsid w:val="00CF425A"/>
    <w:rsid w:val="00CF43B4"/>
    <w:rsid w:val="00CF4482"/>
    <w:rsid w:val="00CF4DB1"/>
    <w:rsid w:val="00CF4F3D"/>
    <w:rsid w:val="00CF5069"/>
    <w:rsid w:val="00CF5109"/>
    <w:rsid w:val="00CF5F80"/>
    <w:rsid w:val="00CF5FAA"/>
    <w:rsid w:val="00CF668E"/>
    <w:rsid w:val="00CF673A"/>
    <w:rsid w:val="00CF684B"/>
    <w:rsid w:val="00CF6DAD"/>
    <w:rsid w:val="00CF73CA"/>
    <w:rsid w:val="00CF750E"/>
    <w:rsid w:val="00CF78F6"/>
    <w:rsid w:val="00CF7B6D"/>
    <w:rsid w:val="00D00542"/>
    <w:rsid w:val="00D00C36"/>
    <w:rsid w:val="00D00DB4"/>
    <w:rsid w:val="00D00E88"/>
    <w:rsid w:val="00D010A6"/>
    <w:rsid w:val="00D01798"/>
    <w:rsid w:val="00D01841"/>
    <w:rsid w:val="00D022F4"/>
    <w:rsid w:val="00D0282D"/>
    <w:rsid w:val="00D028C6"/>
    <w:rsid w:val="00D03056"/>
    <w:rsid w:val="00D03E13"/>
    <w:rsid w:val="00D0423A"/>
    <w:rsid w:val="00D043CA"/>
    <w:rsid w:val="00D045F2"/>
    <w:rsid w:val="00D04971"/>
    <w:rsid w:val="00D04B1A"/>
    <w:rsid w:val="00D04BBA"/>
    <w:rsid w:val="00D057F6"/>
    <w:rsid w:val="00D059CD"/>
    <w:rsid w:val="00D05AB2"/>
    <w:rsid w:val="00D05D64"/>
    <w:rsid w:val="00D06049"/>
    <w:rsid w:val="00D06A60"/>
    <w:rsid w:val="00D07415"/>
    <w:rsid w:val="00D076B5"/>
    <w:rsid w:val="00D0795B"/>
    <w:rsid w:val="00D1000A"/>
    <w:rsid w:val="00D100C9"/>
    <w:rsid w:val="00D101FF"/>
    <w:rsid w:val="00D10527"/>
    <w:rsid w:val="00D1059E"/>
    <w:rsid w:val="00D107A3"/>
    <w:rsid w:val="00D10E29"/>
    <w:rsid w:val="00D11167"/>
    <w:rsid w:val="00D119C0"/>
    <w:rsid w:val="00D11F1A"/>
    <w:rsid w:val="00D11F79"/>
    <w:rsid w:val="00D120A5"/>
    <w:rsid w:val="00D121FA"/>
    <w:rsid w:val="00D129E4"/>
    <w:rsid w:val="00D12C56"/>
    <w:rsid w:val="00D12DC7"/>
    <w:rsid w:val="00D131FB"/>
    <w:rsid w:val="00D1343D"/>
    <w:rsid w:val="00D13792"/>
    <w:rsid w:val="00D13BE5"/>
    <w:rsid w:val="00D13E7D"/>
    <w:rsid w:val="00D13F4C"/>
    <w:rsid w:val="00D1502E"/>
    <w:rsid w:val="00D15C03"/>
    <w:rsid w:val="00D15C56"/>
    <w:rsid w:val="00D16125"/>
    <w:rsid w:val="00D16A01"/>
    <w:rsid w:val="00D16C8E"/>
    <w:rsid w:val="00D171FA"/>
    <w:rsid w:val="00D17538"/>
    <w:rsid w:val="00D176A3"/>
    <w:rsid w:val="00D17D90"/>
    <w:rsid w:val="00D17E25"/>
    <w:rsid w:val="00D20001"/>
    <w:rsid w:val="00D20431"/>
    <w:rsid w:val="00D20626"/>
    <w:rsid w:val="00D20714"/>
    <w:rsid w:val="00D211E9"/>
    <w:rsid w:val="00D21240"/>
    <w:rsid w:val="00D215E8"/>
    <w:rsid w:val="00D2176B"/>
    <w:rsid w:val="00D218C4"/>
    <w:rsid w:val="00D21C9D"/>
    <w:rsid w:val="00D22444"/>
    <w:rsid w:val="00D22826"/>
    <w:rsid w:val="00D22C2D"/>
    <w:rsid w:val="00D22D2E"/>
    <w:rsid w:val="00D22E06"/>
    <w:rsid w:val="00D2361D"/>
    <w:rsid w:val="00D237A0"/>
    <w:rsid w:val="00D23ACA"/>
    <w:rsid w:val="00D23C40"/>
    <w:rsid w:val="00D242ED"/>
    <w:rsid w:val="00D244AF"/>
    <w:rsid w:val="00D2475A"/>
    <w:rsid w:val="00D24B51"/>
    <w:rsid w:val="00D24F5B"/>
    <w:rsid w:val="00D25158"/>
    <w:rsid w:val="00D262B1"/>
    <w:rsid w:val="00D26CB7"/>
    <w:rsid w:val="00D26D73"/>
    <w:rsid w:val="00D27209"/>
    <w:rsid w:val="00D276B6"/>
    <w:rsid w:val="00D277D8"/>
    <w:rsid w:val="00D3045A"/>
    <w:rsid w:val="00D306AC"/>
    <w:rsid w:val="00D30BFB"/>
    <w:rsid w:val="00D30D96"/>
    <w:rsid w:val="00D312F6"/>
    <w:rsid w:val="00D31AD6"/>
    <w:rsid w:val="00D31C91"/>
    <w:rsid w:val="00D31E7B"/>
    <w:rsid w:val="00D31F01"/>
    <w:rsid w:val="00D3282A"/>
    <w:rsid w:val="00D32D7E"/>
    <w:rsid w:val="00D32E29"/>
    <w:rsid w:val="00D33006"/>
    <w:rsid w:val="00D33479"/>
    <w:rsid w:val="00D33522"/>
    <w:rsid w:val="00D3393B"/>
    <w:rsid w:val="00D33A80"/>
    <w:rsid w:val="00D33CBB"/>
    <w:rsid w:val="00D33E88"/>
    <w:rsid w:val="00D34295"/>
    <w:rsid w:val="00D346D0"/>
    <w:rsid w:val="00D34E4D"/>
    <w:rsid w:val="00D356E2"/>
    <w:rsid w:val="00D35C8D"/>
    <w:rsid w:val="00D35F1C"/>
    <w:rsid w:val="00D35F6C"/>
    <w:rsid w:val="00D36269"/>
    <w:rsid w:val="00D36380"/>
    <w:rsid w:val="00D3662C"/>
    <w:rsid w:val="00D366CB"/>
    <w:rsid w:val="00D36AB8"/>
    <w:rsid w:val="00D36D52"/>
    <w:rsid w:val="00D37242"/>
    <w:rsid w:val="00D3773B"/>
    <w:rsid w:val="00D37910"/>
    <w:rsid w:val="00D400C3"/>
    <w:rsid w:val="00D403E1"/>
    <w:rsid w:val="00D4053D"/>
    <w:rsid w:val="00D405D2"/>
    <w:rsid w:val="00D40A2F"/>
    <w:rsid w:val="00D40D88"/>
    <w:rsid w:val="00D41390"/>
    <w:rsid w:val="00D41394"/>
    <w:rsid w:val="00D418F4"/>
    <w:rsid w:val="00D41AEC"/>
    <w:rsid w:val="00D41E5F"/>
    <w:rsid w:val="00D420A8"/>
    <w:rsid w:val="00D4237D"/>
    <w:rsid w:val="00D425F8"/>
    <w:rsid w:val="00D4281B"/>
    <w:rsid w:val="00D42AE6"/>
    <w:rsid w:val="00D42E05"/>
    <w:rsid w:val="00D42ED9"/>
    <w:rsid w:val="00D42F5E"/>
    <w:rsid w:val="00D42FBE"/>
    <w:rsid w:val="00D43A6E"/>
    <w:rsid w:val="00D441B3"/>
    <w:rsid w:val="00D44A66"/>
    <w:rsid w:val="00D44BC3"/>
    <w:rsid w:val="00D45BDA"/>
    <w:rsid w:val="00D45DC3"/>
    <w:rsid w:val="00D460EC"/>
    <w:rsid w:val="00D468BB"/>
    <w:rsid w:val="00D46A0C"/>
    <w:rsid w:val="00D46C4B"/>
    <w:rsid w:val="00D47314"/>
    <w:rsid w:val="00D4736F"/>
    <w:rsid w:val="00D477D6"/>
    <w:rsid w:val="00D47A33"/>
    <w:rsid w:val="00D503C5"/>
    <w:rsid w:val="00D5045A"/>
    <w:rsid w:val="00D50A98"/>
    <w:rsid w:val="00D50AAB"/>
    <w:rsid w:val="00D51520"/>
    <w:rsid w:val="00D519D1"/>
    <w:rsid w:val="00D51D68"/>
    <w:rsid w:val="00D51EC9"/>
    <w:rsid w:val="00D52012"/>
    <w:rsid w:val="00D5231D"/>
    <w:rsid w:val="00D52574"/>
    <w:rsid w:val="00D52625"/>
    <w:rsid w:val="00D533D9"/>
    <w:rsid w:val="00D53636"/>
    <w:rsid w:val="00D53C91"/>
    <w:rsid w:val="00D53F45"/>
    <w:rsid w:val="00D53FE3"/>
    <w:rsid w:val="00D5413A"/>
    <w:rsid w:val="00D54154"/>
    <w:rsid w:val="00D551F0"/>
    <w:rsid w:val="00D55235"/>
    <w:rsid w:val="00D5545A"/>
    <w:rsid w:val="00D55500"/>
    <w:rsid w:val="00D557D6"/>
    <w:rsid w:val="00D55805"/>
    <w:rsid w:val="00D5586E"/>
    <w:rsid w:val="00D55ACF"/>
    <w:rsid w:val="00D55C67"/>
    <w:rsid w:val="00D55F5B"/>
    <w:rsid w:val="00D56098"/>
    <w:rsid w:val="00D560C6"/>
    <w:rsid w:val="00D564EF"/>
    <w:rsid w:val="00D564F5"/>
    <w:rsid w:val="00D567F1"/>
    <w:rsid w:val="00D56A7D"/>
    <w:rsid w:val="00D56BA4"/>
    <w:rsid w:val="00D57290"/>
    <w:rsid w:val="00D57AE4"/>
    <w:rsid w:val="00D57BD0"/>
    <w:rsid w:val="00D601D4"/>
    <w:rsid w:val="00D6023C"/>
    <w:rsid w:val="00D60390"/>
    <w:rsid w:val="00D60587"/>
    <w:rsid w:val="00D605D4"/>
    <w:rsid w:val="00D6072E"/>
    <w:rsid w:val="00D60DBE"/>
    <w:rsid w:val="00D60DCE"/>
    <w:rsid w:val="00D61493"/>
    <w:rsid w:val="00D6204A"/>
    <w:rsid w:val="00D6205D"/>
    <w:rsid w:val="00D6243A"/>
    <w:rsid w:val="00D62485"/>
    <w:rsid w:val="00D6253B"/>
    <w:rsid w:val="00D628DF"/>
    <w:rsid w:val="00D6332A"/>
    <w:rsid w:val="00D63520"/>
    <w:rsid w:val="00D6375F"/>
    <w:rsid w:val="00D63902"/>
    <w:rsid w:val="00D6433D"/>
    <w:rsid w:val="00D64438"/>
    <w:rsid w:val="00D64C42"/>
    <w:rsid w:val="00D64F61"/>
    <w:rsid w:val="00D65274"/>
    <w:rsid w:val="00D654DC"/>
    <w:rsid w:val="00D65DD1"/>
    <w:rsid w:val="00D6642D"/>
    <w:rsid w:val="00D6648F"/>
    <w:rsid w:val="00D668D8"/>
    <w:rsid w:val="00D6690B"/>
    <w:rsid w:val="00D66B82"/>
    <w:rsid w:val="00D670B4"/>
    <w:rsid w:val="00D673CD"/>
    <w:rsid w:val="00D677B3"/>
    <w:rsid w:val="00D677B9"/>
    <w:rsid w:val="00D6790D"/>
    <w:rsid w:val="00D67BF7"/>
    <w:rsid w:val="00D67CB7"/>
    <w:rsid w:val="00D67DB9"/>
    <w:rsid w:val="00D67E45"/>
    <w:rsid w:val="00D706AF"/>
    <w:rsid w:val="00D709CA"/>
    <w:rsid w:val="00D70AAD"/>
    <w:rsid w:val="00D70D48"/>
    <w:rsid w:val="00D71435"/>
    <w:rsid w:val="00D71490"/>
    <w:rsid w:val="00D717E5"/>
    <w:rsid w:val="00D719FD"/>
    <w:rsid w:val="00D71A18"/>
    <w:rsid w:val="00D71C6F"/>
    <w:rsid w:val="00D72168"/>
    <w:rsid w:val="00D72697"/>
    <w:rsid w:val="00D727FB"/>
    <w:rsid w:val="00D7335D"/>
    <w:rsid w:val="00D73411"/>
    <w:rsid w:val="00D739B4"/>
    <w:rsid w:val="00D73EDD"/>
    <w:rsid w:val="00D74059"/>
    <w:rsid w:val="00D74957"/>
    <w:rsid w:val="00D752C7"/>
    <w:rsid w:val="00D75341"/>
    <w:rsid w:val="00D7549B"/>
    <w:rsid w:val="00D75560"/>
    <w:rsid w:val="00D761ED"/>
    <w:rsid w:val="00D763B7"/>
    <w:rsid w:val="00D764A5"/>
    <w:rsid w:val="00D76DB4"/>
    <w:rsid w:val="00D76F6D"/>
    <w:rsid w:val="00D779DD"/>
    <w:rsid w:val="00D779F5"/>
    <w:rsid w:val="00D77B58"/>
    <w:rsid w:val="00D80046"/>
    <w:rsid w:val="00D806D5"/>
    <w:rsid w:val="00D810BD"/>
    <w:rsid w:val="00D81252"/>
    <w:rsid w:val="00D81C02"/>
    <w:rsid w:val="00D8221C"/>
    <w:rsid w:val="00D822BF"/>
    <w:rsid w:val="00D82517"/>
    <w:rsid w:val="00D826CE"/>
    <w:rsid w:val="00D8277D"/>
    <w:rsid w:val="00D82A39"/>
    <w:rsid w:val="00D83678"/>
    <w:rsid w:val="00D8372C"/>
    <w:rsid w:val="00D83F60"/>
    <w:rsid w:val="00D84138"/>
    <w:rsid w:val="00D84A75"/>
    <w:rsid w:val="00D84E09"/>
    <w:rsid w:val="00D852BD"/>
    <w:rsid w:val="00D85E13"/>
    <w:rsid w:val="00D85E76"/>
    <w:rsid w:val="00D861CF"/>
    <w:rsid w:val="00D8626D"/>
    <w:rsid w:val="00D865BD"/>
    <w:rsid w:val="00D865BE"/>
    <w:rsid w:val="00D869F9"/>
    <w:rsid w:val="00D86C0F"/>
    <w:rsid w:val="00D86D7D"/>
    <w:rsid w:val="00D86DA1"/>
    <w:rsid w:val="00D870CC"/>
    <w:rsid w:val="00D87408"/>
    <w:rsid w:val="00D87B2D"/>
    <w:rsid w:val="00D87C54"/>
    <w:rsid w:val="00D87CAC"/>
    <w:rsid w:val="00D87F80"/>
    <w:rsid w:val="00D87FF4"/>
    <w:rsid w:val="00D90119"/>
    <w:rsid w:val="00D903B7"/>
    <w:rsid w:val="00D90A0E"/>
    <w:rsid w:val="00D91337"/>
    <w:rsid w:val="00D92062"/>
    <w:rsid w:val="00D920D3"/>
    <w:rsid w:val="00D9231D"/>
    <w:rsid w:val="00D9247D"/>
    <w:rsid w:val="00D92D65"/>
    <w:rsid w:val="00D93019"/>
    <w:rsid w:val="00D933E5"/>
    <w:rsid w:val="00D93A69"/>
    <w:rsid w:val="00D93AD8"/>
    <w:rsid w:val="00D94AF3"/>
    <w:rsid w:val="00D94B6E"/>
    <w:rsid w:val="00D94E2D"/>
    <w:rsid w:val="00D957A9"/>
    <w:rsid w:val="00D95C0A"/>
    <w:rsid w:val="00D95FEC"/>
    <w:rsid w:val="00D96120"/>
    <w:rsid w:val="00D968D6"/>
    <w:rsid w:val="00D96C3E"/>
    <w:rsid w:val="00D96FAF"/>
    <w:rsid w:val="00D972DD"/>
    <w:rsid w:val="00D97583"/>
    <w:rsid w:val="00D97D3E"/>
    <w:rsid w:val="00D97D96"/>
    <w:rsid w:val="00DA0028"/>
    <w:rsid w:val="00DA166C"/>
    <w:rsid w:val="00DA1F91"/>
    <w:rsid w:val="00DA2035"/>
    <w:rsid w:val="00DA2141"/>
    <w:rsid w:val="00DA225D"/>
    <w:rsid w:val="00DA2352"/>
    <w:rsid w:val="00DA2512"/>
    <w:rsid w:val="00DA27DF"/>
    <w:rsid w:val="00DA2BB0"/>
    <w:rsid w:val="00DA2E78"/>
    <w:rsid w:val="00DA3260"/>
    <w:rsid w:val="00DA3A18"/>
    <w:rsid w:val="00DA411A"/>
    <w:rsid w:val="00DA46AC"/>
    <w:rsid w:val="00DA48C8"/>
    <w:rsid w:val="00DA4A0D"/>
    <w:rsid w:val="00DA4A3A"/>
    <w:rsid w:val="00DA4CD8"/>
    <w:rsid w:val="00DA4EDD"/>
    <w:rsid w:val="00DA4F4F"/>
    <w:rsid w:val="00DA56F9"/>
    <w:rsid w:val="00DA5801"/>
    <w:rsid w:val="00DA5951"/>
    <w:rsid w:val="00DA64A8"/>
    <w:rsid w:val="00DA67CF"/>
    <w:rsid w:val="00DA69BE"/>
    <w:rsid w:val="00DA6B10"/>
    <w:rsid w:val="00DA6FF1"/>
    <w:rsid w:val="00DA7348"/>
    <w:rsid w:val="00DA745C"/>
    <w:rsid w:val="00DA7A41"/>
    <w:rsid w:val="00DA7A55"/>
    <w:rsid w:val="00DA7CF8"/>
    <w:rsid w:val="00DB01FB"/>
    <w:rsid w:val="00DB0255"/>
    <w:rsid w:val="00DB1362"/>
    <w:rsid w:val="00DB13F1"/>
    <w:rsid w:val="00DB15C7"/>
    <w:rsid w:val="00DB17DE"/>
    <w:rsid w:val="00DB17E2"/>
    <w:rsid w:val="00DB18EE"/>
    <w:rsid w:val="00DB1CC8"/>
    <w:rsid w:val="00DB200C"/>
    <w:rsid w:val="00DB23CB"/>
    <w:rsid w:val="00DB282B"/>
    <w:rsid w:val="00DB2A4F"/>
    <w:rsid w:val="00DB2AB9"/>
    <w:rsid w:val="00DB322F"/>
    <w:rsid w:val="00DB37D1"/>
    <w:rsid w:val="00DB4156"/>
    <w:rsid w:val="00DB4296"/>
    <w:rsid w:val="00DB443B"/>
    <w:rsid w:val="00DB44A9"/>
    <w:rsid w:val="00DB44F3"/>
    <w:rsid w:val="00DB49EE"/>
    <w:rsid w:val="00DB4D21"/>
    <w:rsid w:val="00DB4F09"/>
    <w:rsid w:val="00DB4F40"/>
    <w:rsid w:val="00DB5346"/>
    <w:rsid w:val="00DB534A"/>
    <w:rsid w:val="00DB53DF"/>
    <w:rsid w:val="00DB542A"/>
    <w:rsid w:val="00DB5437"/>
    <w:rsid w:val="00DB5520"/>
    <w:rsid w:val="00DB5CF0"/>
    <w:rsid w:val="00DB5F65"/>
    <w:rsid w:val="00DB6634"/>
    <w:rsid w:val="00DB693A"/>
    <w:rsid w:val="00DB7682"/>
    <w:rsid w:val="00DB78E3"/>
    <w:rsid w:val="00DB7986"/>
    <w:rsid w:val="00DC0632"/>
    <w:rsid w:val="00DC0D1D"/>
    <w:rsid w:val="00DC11FC"/>
    <w:rsid w:val="00DC1393"/>
    <w:rsid w:val="00DC142D"/>
    <w:rsid w:val="00DC1A4B"/>
    <w:rsid w:val="00DC1DE4"/>
    <w:rsid w:val="00DC1F0A"/>
    <w:rsid w:val="00DC2206"/>
    <w:rsid w:val="00DC2363"/>
    <w:rsid w:val="00DC26A0"/>
    <w:rsid w:val="00DC26B5"/>
    <w:rsid w:val="00DC2B38"/>
    <w:rsid w:val="00DC366B"/>
    <w:rsid w:val="00DC38D1"/>
    <w:rsid w:val="00DC4BBE"/>
    <w:rsid w:val="00DC5DC5"/>
    <w:rsid w:val="00DC664F"/>
    <w:rsid w:val="00DC72EE"/>
    <w:rsid w:val="00DC7A7D"/>
    <w:rsid w:val="00DC7C93"/>
    <w:rsid w:val="00DC7EAF"/>
    <w:rsid w:val="00DD01B6"/>
    <w:rsid w:val="00DD01E4"/>
    <w:rsid w:val="00DD03D1"/>
    <w:rsid w:val="00DD0836"/>
    <w:rsid w:val="00DD153D"/>
    <w:rsid w:val="00DD15B1"/>
    <w:rsid w:val="00DD179A"/>
    <w:rsid w:val="00DD1813"/>
    <w:rsid w:val="00DD1D17"/>
    <w:rsid w:val="00DD1DF3"/>
    <w:rsid w:val="00DD2083"/>
    <w:rsid w:val="00DD2229"/>
    <w:rsid w:val="00DD238B"/>
    <w:rsid w:val="00DD2771"/>
    <w:rsid w:val="00DD2804"/>
    <w:rsid w:val="00DD31EC"/>
    <w:rsid w:val="00DD3361"/>
    <w:rsid w:val="00DD436D"/>
    <w:rsid w:val="00DD46AE"/>
    <w:rsid w:val="00DD480F"/>
    <w:rsid w:val="00DD484E"/>
    <w:rsid w:val="00DD5206"/>
    <w:rsid w:val="00DD5526"/>
    <w:rsid w:val="00DD5612"/>
    <w:rsid w:val="00DD6C04"/>
    <w:rsid w:val="00DD6D91"/>
    <w:rsid w:val="00DD7186"/>
    <w:rsid w:val="00DD71DD"/>
    <w:rsid w:val="00DD797F"/>
    <w:rsid w:val="00DD7C9F"/>
    <w:rsid w:val="00DD7F19"/>
    <w:rsid w:val="00DE017A"/>
    <w:rsid w:val="00DE01E8"/>
    <w:rsid w:val="00DE04F0"/>
    <w:rsid w:val="00DE075F"/>
    <w:rsid w:val="00DE0B34"/>
    <w:rsid w:val="00DE10AA"/>
    <w:rsid w:val="00DE1529"/>
    <w:rsid w:val="00DE1838"/>
    <w:rsid w:val="00DE183B"/>
    <w:rsid w:val="00DE1E61"/>
    <w:rsid w:val="00DE21C8"/>
    <w:rsid w:val="00DE23DA"/>
    <w:rsid w:val="00DE23EB"/>
    <w:rsid w:val="00DE34F6"/>
    <w:rsid w:val="00DE3766"/>
    <w:rsid w:val="00DE3D04"/>
    <w:rsid w:val="00DE409B"/>
    <w:rsid w:val="00DE4125"/>
    <w:rsid w:val="00DE46F6"/>
    <w:rsid w:val="00DE471E"/>
    <w:rsid w:val="00DE4B75"/>
    <w:rsid w:val="00DE4BFE"/>
    <w:rsid w:val="00DE511D"/>
    <w:rsid w:val="00DE526D"/>
    <w:rsid w:val="00DE5290"/>
    <w:rsid w:val="00DE58FC"/>
    <w:rsid w:val="00DE5A88"/>
    <w:rsid w:val="00DE5F68"/>
    <w:rsid w:val="00DE65C0"/>
    <w:rsid w:val="00DE6894"/>
    <w:rsid w:val="00DE695E"/>
    <w:rsid w:val="00DE6966"/>
    <w:rsid w:val="00DE6FB9"/>
    <w:rsid w:val="00DE71CD"/>
    <w:rsid w:val="00DE7213"/>
    <w:rsid w:val="00DE7349"/>
    <w:rsid w:val="00DE746E"/>
    <w:rsid w:val="00DE7E8E"/>
    <w:rsid w:val="00DE7ED8"/>
    <w:rsid w:val="00DE7F1B"/>
    <w:rsid w:val="00DF00C9"/>
    <w:rsid w:val="00DF01C4"/>
    <w:rsid w:val="00DF024A"/>
    <w:rsid w:val="00DF0783"/>
    <w:rsid w:val="00DF08D1"/>
    <w:rsid w:val="00DF09ED"/>
    <w:rsid w:val="00DF0CA5"/>
    <w:rsid w:val="00DF0DEE"/>
    <w:rsid w:val="00DF10FE"/>
    <w:rsid w:val="00DF13E6"/>
    <w:rsid w:val="00DF1500"/>
    <w:rsid w:val="00DF1747"/>
    <w:rsid w:val="00DF1CBB"/>
    <w:rsid w:val="00DF1E21"/>
    <w:rsid w:val="00DF1ED8"/>
    <w:rsid w:val="00DF246D"/>
    <w:rsid w:val="00DF2504"/>
    <w:rsid w:val="00DF27C1"/>
    <w:rsid w:val="00DF2F78"/>
    <w:rsid w:val="00DF30A5"/>
    <w:rsid w:val="00DF30BA"/>
    <w:rsid w:val="00DF33E0"/>
    <w:rsid w:val="00DF3DFC"/>
    <w:rsid w:val="00DF3E66"/>
    <w:rsid w:val="00DF49F8"/>
    <w:rsid w:val="00DF4AF7"/>
    <w:rsid w:val="00DF4BC8"/>
    <w:rsid w:val="00DF4C3D"/>
    <w:rsid w:val="00DF4D71"/>
    <w:rsid w:val="00DF5327"/>
    <w:rsid w:val="00DF54CD"/>
    <w:rsid w:val="00DF5D69"/>
    <w:rsid w:val="00DF5F80"/>
    <w:rsid w:val="00DF6240"/>
    <w:rsid w:val="00DF6342"/>
    <w:rsid w:val="00DF64C6"/>
    <w:rsid w:val="00DF65EA"/>
    <w:rsid w:val="00DF75EA"/>
    <w:rsid w:val="00DF79A9"/>
    <w:rsid w:val="00DF7D5E"/>
    <w:rsid w:val="00E0020B"/>
    <w:rsid w:val="00E003A3"/>
    <w:rsid w:val="00E004B3"/>
    <w:rsid w:val="00E008BC"/>
    <w:rsid w:val="00E009E5"/>
    <w:rsid w:val="00E00A78"/>
    <w:rsid w:val="00E00DC8"/>
    <w:rsid w:val="00E00E3A"/>
    <w:rsid w:val="00E0166B"/>
    <w:rsid w:val="00E01769"/>
    <w:rsid w:val="00E022FD"/>
    <w:rsid w:val="00E02346"/>
    <w:rsid w:val="00E025AC"/>
    <w:rsid w:val="00E02FC6"/>
    <w:rsid w:val="00E03259"/>
    <w:rsid w:val="00E0362C"/>
    <w:rsid w:val="00E03648"/>
    <w:rsid w:val="00E03AB9"/>
    <w:rsid w:val="00E04620"/>
    <w:rsid w:val="00E048F2"/>
    <w:rsid w:val="00E0494A"/>
    <w:rsid w:val="00E04E2D"/>
    <w:rsid w:val="00E052BF"/>
    <w:rsid w:val="00E05740"/>
    <w:rsid w:val="00E057B1"/>
    <w:rsid w:val="00E059F4"/>
    <w:rsid w:val="00E05EB0"/>
    <w:rsid w:val="00E063D3"/>
    <w:rsid w:val="00E066E1"/>
    <w:rsid w:val="00E06E25"/>
    <w:rsid w:val="00E071FF"/>
    <w:rsid w:val="00E07543"/>
    <w:rsid w:val="00E0784C"/>
    <w:rsid w:val="00E0792D"/>
    <w:rsid w:val="00E07A0A"/>
    <w:rsid w:val="00E07FB7"/>
    <w:rsid w:val="00E102B9"/>
    <w:rsid w:val="00E102E4"/>
    <w:rsid w:val="00E10415"/>
    <w:rsid w:val="00E107B2"/>
    <w:rsid w:val="00E108EB"/>
    <w:rsid w:val="00E10CDE"/>
    <w:rsid w:val="00E1186A"/>
    <w:rsid w:val="00E121D8"/>
    <w:rsid w:val="00E12383"/>
    <w:rsid w:val="00E13168"/>
    <w:rsid w:val="00E132C0"/>
    <w:rsid w:val="00E13475"/>
    <w:rsid w:val="00E13C30"/>
    <w:rsid w:val="00E14154"/>
    <w:rsid w:val="00E1440F"/>
    <w:rsid w:val="00E14B81"/>
    <w:rsid w:val="00E14C79"/>
    <w:rsid w:val="00E14E16"/>
    <w:rsid w:val="00E1563E"/>
    <w:rsid w:val="00E159B7"/>
    <w:rsid w:val="00E15CC4"/>
    <w:rsid w:val="00E15FFC"/>
    <w:rsid w:val="00E16309"/>
    <w:rsid w:val="00E169A2"/>
    <w:rsid w:val="00E1747C"/>
    <w:rsid w:val="00E174EF"/>
    <w:rsid w:val="00E176BA"/>
    <w:rsid w:val="00E178BB"/>
    <w:rsid w:val="00E17C49"/>
    <w:rsid w:val="00E20A8A"/>
    <w:rsid w:val="00E20ABE"/>
    <w:rsid w:val="00E20EDC"/>
    <w:rsid w:val="00E21AD1"/>
    <w:rsid w:val="00E21D25"/>
    <w:rsid w:val="00E21EBF"/>
    <w:rsid w:val="00E22247"/>
    <w:rsid w:val="00E22A7A"/>
    <w:rsid w:val="00E22AA8"/>
    <w:rsid w:val="00E22DF8"/>
    <w:rsid w:val="00E23459"/>
    <w:rsid w:val="00E2382B"/>
    <w:rsid w:val="00E2391E"/>
    <w:rsid w:val="00E23B94"/>
    <w:rsid w:val="00E23D78"/>
    <w:rsid w:val="00E241E0"/>
    <w:rsid w:val="00E24325"/>
    <w:rsid w:val="00E243DD"/>
    <w:rsid w:val="00E2489A"/>
    <w:rsid w:val="00E24B0E"/>
    <w:rsid w:val="00E24B2B"/>
    <w:rsid w:val="00E24B70"/>
    <w:rsid w:val="00E24C8F"/>
    <w:rsid w:val="00E25147"/>
    <w:rsid w:val="00E259BC"/>
    <w:rsid w:val="00E25CE1"/>
    <w:rsid w:val="00E25F78"/>
    <w:rsid w:val="00E261B4"/>
    <w:rsid w:val="00E2668D"/>
    <w:rsid w:val="00E2706C"/>
    <w:rsid w:val="00E271DC"/>
    <w:rsid w:val="00E272EC"/>
    <w:rsid w:val="00E273CC"/>
    <w:rsid w:val="00E2748D"/>
    <w:rsid w:val="00E274B6"/>
    <w:rsid w:val="00E2761D"/>
    <w:rsid w:val="00E27AE6"/>
    <w:rsid w:val="00E27D5E"/>
    <w:rsid w:val="00E27EF1"/>
    <w:rsid w:val="00E3109D"/>
    <w:rsid w:val="00E312FF"/>
    <w:rsid w:val="00E316D1"/>
    <w:rsid w:val="00E317CE"/>
    <w:rsid w:val="00E31B59"/>
    <w:rsid w:val="00E31BBF"/>
    <w:rsid w:val="00E31EE4"/>
    <w:rsid w:val="00E3204E"/>
    <w:rsid w:val="00E320A6"/>
    <w:rsid w:val="00E32188"/>
    <w:rsid w:val="00E3286F"/>
    <w:rsid w:val="00E32F8C"/>
    <w:rsid w:val="00E32FAF"/>
    <w:rsid w:val="00E330A8"/>
    <w:rsid w:val="00E333FC"/>
    <w:rsid w:val="00E340DF"/>
    <w:rsid w:val="00E34126"/>
    <w:rsid w:val="00E341AE"/>
    <w:rsid w:val="00E34214"/>
    <w:rsid w:val="00E346B4"/>
    <w:rsid w:val="00E349A5"/>
    <w:rsid w:val="00E35559"/>
    <w:rsid w:val="00E355F4"/>
    <w:rsid w:val="00E35734"/>
    <w:rsid w:val="00E35F48"/>
    <w:rsid w:val="00E36108"/>
    <w:rsid w:val="00E363C7"/>
    <w:rsid w:val="00E363CF"/>
    <w:rsid w:val="00E36630"/>
    <w:rsid w:val="00E36ABC"/>
    <w:rsid w:val="00E36E07"/>
    <w:rsid w:val="00E36F4F"/>
    <w:rsid w:val="00E374DA"/>
    <w:rsid w:val="00E37512"/>
    <w:rsid w:val="00E37763"/>
    <w:rsid w:val="00E37D01"/>
    <w:rsid w:val="00E37EE1"/>
    <w:rsid w:val="00E4024B"/>
    <w:rsid w:val="00E4035A"/>
    <w:rsid w:val="00E40469"/>
    <w:rsid w:val="00E4051A"/>
    <w:rsid w:val="00E40B3E"/>
    <w:rsid w:val="00E40B77"/>
    <w:rsid w:val="00E419C5"/>
    <w:rsid w:val="00E420AE"/>
    <w:rsid w:val="00E42745"/>
    <w:rsid w:val="00E42E8E"/>
    <w:rsid w:val="00E42F48"/>
    <w:rsid w:val="00E43310"/>
    <w:rsid w:val="00E43654"/>
    <w:rsid w:val="00E436DB"/>
    <w:rsid w:val="00E439B8"/>
    <w:rsid w:val="00E43E17"/>
    <w:rsid w:val="00E44138"/>
    <w:rsid w:val="00E4429A"/>
    <w:rsid w:val="00E44417"/>
    <w:rsid w:val="00E4467F"/>
    <w:rsid w:val="00E44ACF"/>
    <w:rsid w:val="00E44B6B"/>
    <w:rsid w:val="00E44C27"/>
    <w:rsid w:val="00E44F8B"/>
    <w:rsid w:val="00E44FCF"/>
    <w:rsid w:val="00E450BF"/>
    <w:rsid w:val="00E451E4"/>
    <w:rsid w:val="00E456CD"/>
    <w:rsid w:val="00E4587C"/>
    <w:rsid w:val="00E45A69"/>
    <w:rsid w:val="00E45DB5"/>
    <w:rsid w:val="00E45DFA"/>
    <w:rsid w:val="00E461A5"/>
    <w:rsid w:val="00E46368"/>
    <w:rsid w:val="00E465BB"/>
    <w:rsid w:val="00E46766"/>
    <w:rsid w:val="00E467C6"/>
    <w:rsid w:val="00E46ACB"/>
    <w:rsid w:val="00E46E19"/>
    <w:rsid w:val="00E47319"/>
    <w:rsid w:val="00E47813"/>
    <w:rsid w:val="00E47E20"/>
    <w:rsid w:val="00E47F31"/>
    <w:rsid w:val="00E5006D"/>
    <w:rsid w:val="00E502E1"/>
    <w:rsid w:val="00E5047C"/>
    <w:rsid w:val="00E50635"/>
    <w:rsid w:val="00E50769"/>
    <w:rsid w:val="00E50963"/>
    <w:rsid w:val="00E50A27"/>
    <w:rsid w:val="00E50BD0"/>
    <w:rsid w:val="00E5105A"/>
    <w:rsid w:val="00E51773"/>
    <w:rsid w:val="00E51DC7"/>
    <w:rsid w:val="00E52313"/>
    <w:rsid w:val="00E52490"/>
    <w:rsid w:val="00E527D6"/>
    <w:rsid w:val="00E52E20"/>
    <w:rsid w:val="00E52F70"/>
    <w:rsid w:val="00E52FA9"/>
    <w:rsid w:val="00E53839"/>
    <w:rsid w:val="00E53A35"/>
    <w:rsid w:val="00E53FBB"/>
    <w:rsid w:val="00E5451A"/>
    <w:rsid w:val="00E5458B"/>
    <w:rsid w:val="00E54A04"/>
    <w:rsid w:val="00E552EA"/>
    <w:rsid w:val="00E55368"/>
    <w:rsid w:val="00E5570D"/>
    <w:rsid w:val="00E55712"/>
    <w:rsid w:val="00E557B6"/>
    <w:rsid w:val="00E565D1"/>
    <w:rsid w:val="00E56A31"/>
    <w:rsid w:val="00E56B51"/>
    <w:rsid w:val="00E56DEF"/>
    <w:rsid w:val="00E56EEA"/>
    <w:rsid w:val="00E5792C"/>
    <w:rsid w:val="00E57A9E"/>
    <w:rsid w:val="00E57CF0"/>
    <w:rsid w:val="00E57EA1"/>
    <w:rsid w:val="00E6013D"/>
    <w:rsid w:val="00E601DE"/>
    <w:rsid w:val="00E609F3"/>
    <w:rsid w:val="00E60B1F"/>
    <w:rsid w:val="00E60D19"/>
    <w:rsid w:val="00E60DEC"/>
    <w:rsid w:val="00E60E83"/>
    <w:rsid w:val="00E61006"/>
    <w:rsid w:val="00E614E2"/>
    <w:rsid w:val="00E614E9"/>
    <w:rsid w:val="00E615C2"/>
    <w:rsid w:val="00E619EF"/>
    <w:rsid w:val="00E61EA4"/>
    <w:rsid w:val="00E62866"/>
    <w:rsid w:val="00E628AE"/>
    <w:rsid w:val="00E635F7"/>
    <w:rsid w:val="00E63685"/>
    <w:rsid w:val="00E63989"/>
    <w:rsid w:val="00E63AB6"/>
    <w:rsid w:val="00E63E2F"/>
    <w:rsid w:val="00E6438C"/>
    <w:rsid w:val="00E64739"/>
    <w:rsid w:val="00E6475D"/>
    <w:rsid w:val="00E64BCC"/>
    <w:rsid w:val="00E64D7A"/>
    <w:rsid w:val="00E64E41"/>
    <w:rsid w:val="00E64F84"/>
    <w:rsid w:val="00E65375"/>
    <w:rsid w:val="00E65605"/>
    <w:rsid w:val="00E659F9"/>
    <w:rsid w:val="00E65D18"/>
    <w:rsid w:val="00E65F09"/>
    <w:rsid w:val="00E66094"/>
    <w:rsid w:val="00E663FA"/>
    <w:rsid w:val="00E665FF"/>
    <w:rsid w:val="00E666A8"/>
    <w:rsid w:val="00E66EB4"/>
    <w:rsid w:val="00E6705F"/>
    <w:rsid w:val="00E67121"/>
    <w:rsid w:val="00E67707"/>
    <w:rsid w:val="00E6798D"/>
    <w:rsid w:val="00E67A7C"/>
    <w:rsid w:val="00E704CD"/>
    <w:rsid w:val="00E705DB"/>
    <w:rsid w:val="00E708F5"/>
    <w:rsid w:val="00E7158A"/>
    <w:rsid w:val="00E71758"/>
    <w:rsid w:val="00E71D00"/>
    <w:rsid w:val="00E72575"/>
    <w:rsid w:val="00E72590"/>
    <w:rsid w:val="00E72B37"/>
    <w:rsid w:val="00E72CE8"/>
    <w:rsid w:val="00E73316"/>
    <w:rsid w:val="00E73326"/>
    <w:rsid w:val="00E73F9C"/>
    <w:rsid w:val="00E741D1"/>
    <w:rsid w:val="00E7431E"/>
    <w:rsid w:val="00E74644"/>
    <w:rsid w:val="00E75045"/>
    <w:rsid w:val="00E75BD9"/>
    <w:rsid w:val="00E7618A"/>
    <w:rsid w:val="00E76339"/>
    <w:rsid w:val="00E767F4"/>
    <w:rsid w:val="00E768C5"/>
    <w:rsid w:val="00E769E8"/>
    <w:rsid w:val="00E7703A"/>
    <w:rsid w:val="00E7703E"/>
    <w:rsid w:val="00E770F0"/>
    <w:rsid w:val="00E77242"/>
    <w:rsid w:val="00E7797B"/>
    <w:rsid w:val="00E77D56"/>
    <w:rsid w:val="00E80773"/>
    <w:rsid w:val="00E80AFA"/>
    <w:rsid w:val="00E80CFB"/>
    <w:rsid w:val="00E81013"/>
    <w:rsid w:val="00E8126F"/>
    <w:rsid w:val="00E81392"/>
    <w:rsid w:val="00E814EE"/>
    <w:rsid w:val="00E816BE"/>
    <w:rsid w:val="00E81745"/>
    <w:rsid w:val="00E8198E"/>
    <w:rsid w:val="00E81D5C"/>
    <w:rsid w:val="00E81E44"/>
    <w:rsid w:val="00E82348"/>
    <w:rsid w:val="00E82A7E"/>
    <w:rsid w:val="00E837D0"/>
    <w:rsid w:val="00E8392F"/>
    <w:rsid w:val="00E841AC"/>
    <w:rsid w:val="00E842A2"/>
    <w:rsid w:val="00E8452E"/>
    <w:rsid w:val="00E8480D"/>
    <w:rsid w:val="00E853F7"/>
    <w:rsid w:val="00E8550B"/>
    <w:rsid w:val="00E85510"/>
    <w:rsid w:val="00E8552F"/>
    <w:rsid w:val="00E859EC"/>
    <w:rsid w:val="00E86005"/>
    <w:rsid w:val="00E8645F"/>
    <w:rsid w:val="00E86EC7"/>
    <w:rsid w:val="00E86F1D"/>
    <w:rsid w:val="00E90544"/>
    <w:rsid w:val="00E90E1F"/>
    <w:rsid w:val="00E9142C"/>
    <w:rsid w:val="00E91F89"/>
    <w:rsid w:val="00E923E2"/>
    <w:rsid w:val="00E92594"/>
    <w:rsid w:val="00E92960"/>
    <w:rsid w:val="00E9317F"/>
    <w:rsid w:val="00E9344F"/>
    <w:rsid w:val="00E9349C"/>
    <w:rsid w:val="00E93656"/>
    <w:rsid w:val="00E938F6"/>
    <w:rsid w:val="00E939C6"/>
    <w:rsid w:val="00E939DD"/>
    <w:rsid w:val="00E93F5A"/>
    <w:rsid w:val="00E94B09"/>
    <w:rsid w:val="00E94D36"/>
    <w:rsid w:val="00E94FC9"/>
    <w:rsid w:val="00E9504B"/>
    <w:rsid w:val="00E950BF"/>
    <w:rsid w:val="00E953D5"/>
    <w:rsid w:val="00E95AF9"/>
    <w:rsid w:val="00E95C7E"/>
    <w:rsid w:val="00E95F4B"/>
    <w:rsid w:val="00E96983"/>
    <w:rsid w:val="00E96A51"/>
    <w:rsid w:val="00E96C8D"/>
    <w:rsid w:val="00E96D44"/>
    <w:rsid w:val="00E96D89"/>
    <w:rsid w:val="00E97068"/>
    <w:rsid w:val="00E97461"/>
    <w:rsid w:val="00E978E2"/>
    <w:rsid w:val="00EA0677"/>
    <w:rsid w:val="00EA0881"/>
    <w:rsid w:val="00EA0A95"/>
    <w:rsid w:val="00EA0AC4"/>
    <w:rsid w:val="00EA0B75"/>
    <w:rsid w:val="00EA0C3E"/>
    <w:rsid w:val="00EA0E03"/>
    <w:rsid w:val="00EA1094"/>
    <w:rsid w:val="00EA1675"/>
    <w:rsid w:val="00EA1939"/>
    <w:rsid w:val="00EA1961"/>
    <w:rsid w:val="00EA1B28"/>
    <w:rsid w:val="00EA1B90"/>
    <w:rsid w:val="00EA1B9F"/>
    <w:rsid w:val="00EA1E52"/>
    <w:rsid w:val="00EA21ED"/>
    <w:rsid w:val="00EA23C1"/>
    <w:rsid w:val="00EA2556"/>
    <w:rsid w:val="00EA2647"/>
    <w:rsid w:val="00EA2CB3"/>
    <w:rsid w:val="00EA2DB4"/>
    <w:rsid w:val="00EA3A91"/>
    <w:rsid w:val="00EA4352"/>
    <w:rsid w:val="00EA4758"/>
    <w:rsid w:val="00EA4B09"/>
    <w:rsid w:val="00EA4F42"/>
    <w:rsid w:val="00EA5855"/>
    <w:rsid w:val="00EA5EC6"/>
    <w:rsid w:val="00EA5FAE"/>
    <w:rsid w:val="00EA604A"/>
    <w:rsid w:val="00EA6858"/>
    <w:rsid w:val="00EA6A41"/>
    <w:rsid w:val="00EA6FFE"/>
    <w:rsid w:val="00EA71F4"/>
    <w:rsid w:val="00EA72A2"/>
    <w:rsid w:val="00EA78B5"/>
    <w:rsid w:val="00EA7F44"/>
    <w:rsid w:val="00EB09E2"/>
    <w:rsid w:val="00EB150F"/>
    <w:rsid w:val="00EB17FC"/>
    <w:rsid w:val="00EB1C8A"/>
    <w:rsid w:val="00EB1CE6"/>
    <w:rsid w:val="00EB1E55"/>
    <w:rsid w:val="00EB2196"/>
    <w:rsid w:val="00EB2638"/>
    <w:rsid w:val="00EB2646"/>
    <w:rsid w:val="00EB2818"/>
    <w:rsid w:val="00EB2A0A"/>
    <w:rsid w:val="00EB2C9C"/>
    <w:rsid w:val="00EB360B"/>
    <w:rsid w:val="00EB395A"/>
    <w:rsid w:val="00EB39AC"/>
    <w:rsid w:val="00EB3A90"/>
    <w:rsid w:val="00EB3FC4"/>
    <w:rsid w:val="00EB4B7D"/>
    <w:rsid w:val="00EB4F5D"/>
    <w:rsid w:val="00EB50CC"/>
    <w:rsid w:val="00EB5129"/>
    <w:rsid w:val="00EB5ECA"/>
    <w:rsid w:val="00EB637A"/>
    <w:rsid w:val="00EB640B"/>
    <w:rsid w:val="00EB6818"/>
    <w:rsid w:val="00EB6BAB"/>
    <w:rsid w:val="00EB6D0A"/>
    <w:rsid w:val="00EB6E9B"/>
    <w:rsid w:val="00EB7092"/>
    <w:rsid w:val="00EB70D0"/>
    <w:rsid w:val="00EB7686"/>
    <w:rsid w:val="00EB778C"/>
    <w:rsid w:val="00EC0206"/>
    <w:rsid w:val="00EC0248"/>
    <w:rsid w:val="00EC0A25"/>
    <w:rsid w:val="00EC0BA4"/>
    <w:rsid w:val="00EC0CDE"/>
    <w:rsid w:val="00EC1847"/>
    <w:rsid w:val="00EC2218"/>
    <w:rsid w:val="00EC23DA"/>
    <w:rsid w:val="00EC2786"/>
    <w:rsid w:val="00EC2902"/>
    <w:rsid w:val="00EC2C79"/>
    <w:rsid w:val="00EC2F9B"/>
    <w:rsid w:val="00EC3818"/>
    <w:rsid w:val="00EC3DC6"/>
    <w:rsid w:val="00EC3FD0"/>
    <w:rsid w:val="00EC41F9"/>
    <w:rsid w:val="00EC4EBD"/>
    <w:rsid w:val="00EC4EC3"/>
    <w:rsid w:val="00EC579F"/>
    <w:rsid w:val="00EC581E"/>
    <w:rsid w:val="00EC59DF"/>
    <w:rsid w:val="00EC634A"/>
    <w:rsid w:val="00EC6F26"/>
    <w:rsid w:val="00EC6F2E"/>
    <w:rsid w:val="00EC72F5"/>
    <w:rsid w:val="00EC762C"/>
    <w:rsid w:val="00EC7874"/>
    <w:rsid w:val="00EC7B0B"/>
    <w:rsid w:val="00EC7C14"/>
    <w:rsid w:val="00EC7C4C"/>
    <w:rsid w:val="00EC7F46"/>
    <w:rsid w:val="00ED031A"/>
    <w:rsid w:val="00ED034E"/>
    <w:rsid w:val="00ED0558"/>
    <w:rsid w:val="00ED062A"/>
    <w:rsid w:val="00ED078A"/>
    <w:rsid w:val="00ED1374"/>
    <w:rsid w:val="00ED1913"/>
    <w:rsid w:val="00ED1AF1"/>
    <w:rsid w:val="00ED1E80"/>
    <w:rsid w:val="00ED1FFB"/>
    <w:rsid w:val="00ED2003"/>
    <w:rsid w:val="00ED218A"/>
    <w:rsid w:val="00ED2645"/>
    <w:rsid w:val="00ED29D3"/>
    <w:rsid w:val="00ED2A73"/>
    <w:rsid w:val="00ED2F67"/>
    <w:rsid w:val="00ED41E9"/>
    <w:rsid w:val="00ED4665"/>
    <w:rsid w:val="00ED4752"/>
    <w:rsid w:val="00ED4A26"/>
    <w:rsid w:val="00ED4E9B"/>
    <w:rsid w:val="00ED4F99"/>
    <w:rsid w:val="00ED5012"/>
    <w:rsid w:val="00ED51CF"/>
    <w:rsid w:val="00ED5596"/>
    <w:rsid w:val="00ED5D32"/>
    <w:rsid w:val="00ED5F04"/>
    <w:rsid w:val="00ED5FAD"/>
    <w:rsid w:val="00ED6187"/>
    <w:rsid w:val="00ED664C"/>
    <w:rsid w:val="00ED6721"/>
    <w:rsid w:val="00ED67F4"/>
    <w:rsid w:val="00ED68BD"/>
    <w:rsid w:val="00ED741C"/>
    <w:rsid w:val="00ED79E4"/>
    <w:rsid w:val="00ED7F23"/>
    <w:rsid w:val="00EE042E"/>
    <w:rsid w:val="00EE0682"/>
    <w:rsid w:val="00EE13F6"/>
    <w:rsid w:val="00EE1AD2"/>
    <w:rsid w:val="00EE24FA"/>
    <w:rsid w:val="00EE2981"/>
    <w:rsid w:val="00EE2AA7"/>
    <w:rsid w:val="00EE31C2"/>
    <w:rsid w:val="00EE328F"/>
    <w:rsid w:val="00EE3978"/>
    <w:rsid w:val="00EE3DC6"/>
    <w:rsid w:val="00EE452F"/>
    <w:rsid w:val="00EE4539"/>
    <w:rsid w:val="00EE4C23"/>
    <w:rsid w:val="00EE5055"/>
    <w:rsid w:val="00EE50DA"/>
    <w:rsid w:val="00EE52F1"/>
    <w:rsid w:val="00EE5332"/>
    <w:rsid w:val="00EE5401"/>
    <w:rsid w:val="00EE55EB"/>
    <w:rsid w:val="00EE56D2"/>
    <w:rsid w:val="00EE5918"/>
    <w:rsid w:val="00EE5B10"/>
    <w:rsid w:val="00EE5DDF"/>
    <w:rsid w:val="00EE601D"/>
    <w:rsid w:val="00EE60CC"/>
    <w:rsid w:val="00EE6116"/>
    <w:rsid w:val="00EE68CB"/>
    <w:rsid w:val="00EE6C1F"/>
    <w:rsid w:val="00EE711E"/>
    <w:rsid w:val="00EE76A7"/>
    <w:rsid w:val="00EE7964"/>
    <w:rsid w:val="00EE7B41"/>
    <w:rsid w:val="00EE7EDE"/>
    <w:rsid w:val="00EF01F1"/>
    <w:rsid w:val="00EF028A"/>
    <w:rsid w:val="00EF04A1"/>
    <w:rsid w:val="00EF08C9"/>
    <w:rsid w:val="00EF0C7B"/>
    <w:rsid w:val="00EF109B"/>
    <w:rsid w:val="00EF1691"/>
    <w:rsid w:val="00EF17F8"/>
    <w:rsid w:val="00EF1870"/>
    <w:rsid w:val="00EF1F62"/>
    <w:rsid w:val="00EF21FE"/>
    <w:rsid w:val="00EF2804"/>
    <w:rsid w:val="00EF3072"/>
    <w:rsid w:val="00EF32EA"/>
    <w:rsid w:val="00EF3C53"/>
    <w:rsid w:val="00EF4195"/>
    <w:rsid w:val="00EF42D5"/>
    <w:rsid w:val="00EF4308"/>
    <w:rsid w:val="00EF4630"/>
    <w:rsid w:val="00EF46C6"/>
    <w:rsid w:val="00EF560A"/>
    <w:rsid w:val="00EF5A61"/>
    <w:rsid w:val="00EF5A73"/>
    <w:rsid w:val="00EF5D4D"/>
    <w:rsid w:val="00EF61E2"/>
    <w:rsid w:val="00EF64DB"/>
    <w:rsid w:val="00EF6854"/>
    <w:rsid w:val="00EF69E3"/>
    <w:rsid w:val="00EF70BB"/>
    <w:rsid w:val="00EF7189"/>
    <w:rsid w:val="00EF7348"/>
    <w:rsid w:val="00EF76FC"/>
    <w:rsid w:val="00EF7B71"/>
    <w:rsid w:val="00EF7DB2"/>
    <w:rsid w:val="00F0003E"/>
    <w:rsid w:val="00F0004F"/>
    <w:rsid w:val="00F002E3"/>
    <w:rsid w:val="00F00990"/>
    <w:rsid w:val="00F00C9C"/>
    <w:rsid w:val="00F00F9B"/>
    <w:rsid w:val="00F01050"/>
    <w:rsid w:val="00F0113E"/>
    <w:rsid w:val="00F013F5"/>
    <w:rsid w:val="00F01799"/>
    <w:rsid w:val="00F01D52"/>
    <w:rsid w:val="00F02485"/>
    <w:rsid w:val="00F02582"/>
    <w:rsid w:val="00F02AB0"/>
    <w:rsid w:val="00F02D85"/>
    <w:rsid w:val="00F03B13"/>
    <w:rsid w:val="00F03D23"/>
    <w:rsid w:val="00F04361"/>
    <w:rsid w:val="00F04AE9"/>
    <w:rsid w:val="00F04DCC"/>
    <w:rsid w:val="00F059B7"/>
    <w:rsid w:val="00F05F9D"/>
    <w:rsid w:val="00F06875"/>
    <w:rsid w:val="00F070DB"/>
    <w:rsid w:val="00F070E8"/>
    <w:rsid w:val="00F0715C"/>
    <w:rsid w:val="00F071F6"/>
    <w:rsid w:val="00F07BBA"/>
    <w:rsid w:val="00F07C06"/>
    <w:rsid w:val="00F1014F"/>
    <w:rsid w:val="00F1050F"/>
    <w:rsid w:val="00F10537"/>
    <w:rsid w:val="00F108A4"/>
    <w:rsid w:val="00F11D49"/>
    <w:rsid w:val="00F12301"/>
    <w:rsid w:val="00F12A15"/>
    <w:rsid w:val="00F12A71"/>
    <w:rsid w:val="00F1380C"/>
    <w:rsid w:val="00F139D6"/>
    <w:rsid w:val="00F141B7"/>
    <w:rsid w:val="00F1476B"/>
    <w:rsid w:val="00F1501C"/>
    <w:rsid w:val="00F150FC"/>
    <w:rsid w:val="00F1561A"/>
    <w:rsid w:val="00F15838"/>
    <w:rsid w:val="00F15CDF"/>
    <w:rsid w:val="00F160F2"/>
    <w:rsid w:val="00F16319"/>
    <w:rsid w:val="00F16443"/>
    <w:rsid w:val="00F169A2"/>
    <w:rsid w:val="00F16C39"/>
    <w:rsid w:val="00F17164"/>
    <w:rsid w:val="00F178BA"/>
    <w:rsid w:val="00F178F2"/>
    <w:rsid w:val="00F17DB4"/>
    <w:rsid w:val="00F201F2"/>
    <w:rsid w:val="00F20A70"/>
    <w:rsid w:val="00F20F3E"/>
    <w:rsid w:val="00F210D1"/>
    <w:rsid w:val="00F212A1"/>
    <w:rsid w:val="00F21816"/>
    <w:rsid w:val="00F218A5"/>
    <w:rsid w:val="00F22137"/>
    <w:rsid w:val="00F225BF"/>
    <w:rsid w:val="00F22E63"/>
    <w:rsid w:val="00F231D0"/>
    <w:rsid w:val="00F2331B"/>
    <w:rsid w:val="00F2338F"/>
    <w:rsid w:val="00F23461"/>
    <w:rsid w:val="00F23572"/>
    <w:rsid w:val="00F239FE"/>
    <w:rsid w:val="00F23DF4"/>
    <w:rsid w:val="00F23E34"/>
    <w:rsid w:val="00F2420C"/>
    <w:rsid w:val="00F24249"/>
    <w:rsid w:val="00F2557C"/>
    <w:rsid w:val="00F25621"/>
    <w:rsid w:val="00F256A8"/>
    <w:rsid w:val="00F259ED"/>
    <w:rsid w:val="00F25F03"/>
    <w:rsid w:val="00F25FA1"/>
    <w:rsid w:val="00F26554"/>
    <w:rsid w:val="00F2676A"/>
    <w:rsid w:val="00F26C7A"/>
    <w:rsid w:val="00F278D4"/>
    <w:rsid w:val="00F309D4"/>
    <w:rsid w:val="00F30B93"/>
    <w:rsid w:val="00F31109"/>
    <w:rsid w:val="00F3127F"/>
    <w:rsid w:val="00F31564"/>
    <w:rsid w:val="00F316B5"/>
    <w:rsid w:val="00F31A07"/>
    <w:rsid w:val="00F31F33"/>
    <w:rsid w:val="00F3205C"/>
    <w:rsid w:val="00F32B3B"/>
    <w:rsid w:val="00F33B38"/>
    <w:rsid w:val="00F34224"/>
    <w:rsid w:val="00F34549"/>
    <w:rsid w:val="00F346CA"/>
    <w:rsid w:val="00F34D5B"/>
    <w:rsid w:val="00F351C4"/>
    <w:rsid w:val="00F35549"/>
    <w:rsid w:val="00F35AFA"/>
    <w:rsid w:val="00F35FC8"/>
    <w:rsid w:val="00F360F7"/>
    <w:rsid w:val="00F36187"/>
    <w:rsid w:val="00F372DC"/>
    <w:rsid w:val="00F37454"/>
    <w:rsid w:val="00F37B8F"/>
    <w:rsid w:val="00F40BD4"/>
    <w:rsid w:val="00F40F86"/>
    <w:rsid w:val="00F41199"/>
    <w:rsid w:val="00F41269"/>
    <w:rsid w:val="00F4175F"/>
    <w:rsid w:val="00F41C15"/>
    <w:rsid w:val="00F42199"/>
    <w:rsid w:val="00F42338"/>
    <w:rsid w:val="00F42626"/>
    <w:rsid w:val="00F4298F"/>
    <w:rsid w:val="00F42E50"/>
    <w:rsid w:val="00F42E6F"/>
    <w:rsid w:val="00F434C2"/>
    <w:rsid w:val="00F435C7"/>
    <w:rsid w:val="00F4366F"/>
    <w:rsid w:val="00F4425D"/>
    <w:rsid w:val="00F44637"/>
    <w:rsid w:val="00F4493A"/>
    <w:rsid w:val="00F451F3"/>
    <w:rsid w:val="00F452AD"/>
    <w:rsid w:val="00F45433"/>
    <w:rsid w:val="00F4545D"/>
    <w:rsid w:val="00F457D5"/>
    <w:rsid w:val="00F45E7F"/>
    <w:rsid w:val="00F461C8"/>
    <w:rsid w:val="00F46607"/>
    <w:rsid w:val="00F468C1"/>
    <w:rsid w:val="00F46D47"/>
    <w:rsid w:val="00F46EB2"/>
    <w:rsid w:val="00F471C3"/>
    <w:rsid w:val="00F47800"/>
    <w:rsid w:val="00F4795D"/>
    <w:rsid w:val="00F47D2B"/>
    <w:rsid w:val="00F50A68"/>
    <w:rsid w:val="00F50B7F"/>
    <w:rsid w:val="00F50D4C"/>
    <w:rsid w:val="00F50DC8"/>
    <w:rsid w:val="00F50E60"/>
    <w:rsid w:val="00F510C6"/>
    <w:rsid w:val="00F51E74"/>
    <w:rsid w:val="00F5201A"/>
    <w:rsid w:val="00F522E8"/>
    <w:rsid w:val="00F525E6"/>
    <w:rsid w:val="00F52FC4"/>
    <w:rsid w:val="00F530AA"/>
    <w:rsid w:val="00F534DB"/>
    <w:rsid w:val="00F53D68"/>
    <w:rsid w:val="00F5426D"/>
    <w:rsid w:val="00F54327"/>
    <w:rsid w:val="00F54871"/>
    <w:rsid w:val="00F54B88"/>
    <w:rsid w:val="00F54C62"/>
    <w:rsid w:val="00F5523C"/>
    <w:rsid w:val="00F5543B"/>
    <w:rsid w:val="00F55F22"/>
    <w:rsid w:val="00F5630B"/>
    <w:rsid w:val="00F5674F"/>
    <w:rsid w:val="00F5698D"/>
    <w:rsid w:val="00F569C5"/>
    <w:rsid w:val="00F56D52"/>
    <w:rsid w:val="00F571D1"/>
    <w:rsid w:val="00F577DF"/>
    <w:rsid w:val="00F5799B"/>
    <w:rsid w:val="00F57A57"/>
    <w:rsid w:val="00F57B3A"/>
    <w:rsid w:val="00F57E68"/>
    <w:rsid w:val="00F60213"/>
    <w:rsid w:val="00F602C6"/>
    <w:rsid w:val="00F602E2"/>
    <w:rsid w:val="00F6073E"/>
    <w:rsid w:val="00F60808"/>
    <w:rsid w:val="00F609EE"/>
    <w:rsid w:val="00F60A94"/>
    <w:rsid w:val="00F60F11"/>
    <w:rsid w:val="00F613C8"/>
    <w:rsid w:val="00F61432"/>
    <w:rsid w:val="00F61536"/>
    <w:rsid w:val="00F617E5"/>
    <w:rsid w:val="00F61A75"/>
    <w:rsid w:val="00F61B90"/>
    <w:rsid w:val="00F61B93"/>
    <w:rsid w:val="00F61D73"/>
    <w:rsid w:val="00F61EA8"/>
    <w:rsid w:val="00F6241C"/>
    <w:rsid w:val="00F624B2"/>
    <w:rsid w:val="00F62900"/>
    <w:rsid w:val="00F62A83"/>
    <w:rsid w:val="00F63190"/>
    <w:rsid w:val="00F633FA"/>
    <w:rsid w:val="00F639E3"/>
    <w:rsid w:val="00F63AE4"/>
    <w:rsid w:val="00F63F1C"/>
    <w:rsid w:val="00F640F2"/>
    <w:rsid w:val="00F64411"/>
    <w:rsid w:val="00F6643E"/>
    <w:rsid w:val="00F665AF"/>
    <w:rsid w:val="00F66A57"/>
    <w:rsid w:val="00F66CA8"/>
    <w:rsid w:val="00F66CC9"/>
    <w:rsid w:val="00F671B0"/>
    <w:rsid w:val="00F67238"/>
    <w:rsid w:val="00F67332"/>
    <w:rsid w:val="00F67D9F"/>
    <w:rsid w:val="00F67FDD"/>
    <w:rsid w:val="00F700C9"/>
    <w:rsid w:val="00F7026F"/>
    <w:rsid w:val="00F70558"/>
    <w:rsid w:val="00F70AD5"/>
    <w:rsid w:val="00F70C83"/>
    <w:rsid w:val="00F70E04"/>
    <w:rsid w:val="00F71273"/>
    <w:rsid w:val="00F713F1"/>
    <w:rsid w:val="00F719DB"/>
    <w:rsid w:val="00F71F49"/>
    <w:rsid w:val="00F72079"/>
    <w:rsid w:val="00F720D4"/>
    <w:rsid w:val="00F723BA"/>
    <w:rsid w:val="00F72BCF"/>
    <w:rsid w:val="00F72CC4"/>
    <w:rsid w:val="00F737CF"/>
    <w:rsid w:val="00F73840"/>
    <w:rsid w:val="00F73945"/>
    <w:rsid w:val="00F73A7C"/>
    <w:rsid w:val="00F73D59"/>
    <w:rsid w:val="00F73EA1"/>
    <w:rsid w:val="00F74123"/>
    <w:rsid w:val="00F743C8"/>
    <w:rsid w:val="00F74A38"/>
    <w:rsid w:val="00F74A5F"/>
    <w:rsid w:val="00F74CD4"/>
    <w:rsid w:val="00F74D46"/>
    <w:rsid w:val="00F74F21"/>
    <w:rsid w:val="00F7545F"/>
    <w:rsid w:val="00F75460"/>
    <w:rsid w:val="00F75473"/>
    <w:rsid w:val="00F75842"/>
    <w:rsid w:val="00F75860"/>
    <w:rsid w:val="00F75E6B"/>
    <w:rsid w:val="00F761DB"/>
    <w:rsid w:val="00F765E3"/>
    <w:rsid w:val="00F76720"/>
    <w:rsid w:val="00F76776"/>
    <w:rsid w:val="00F76D16"/>
    <w:rsid w:val="00F76FDE"/>
    <w:rsid w:val="00F775D6"/>
    <w:rsid w:val="00F77CC8"/>
    <w:rsid w:val="00F80311"/>
    <w:rsid w:val="00F805FF"/>
    <w:rsid w:val="00F80BC7"/>
    <w:rsid w:val="00F80BE7"/>
    <w:rsid w:val="00F80DFB"/>
    <w:rsid w:val="00F80ECA"/>
    <w:rsid w:val="00F81080"/>
    <w:rsid w:val="00F814CF"/>
    <w:rsid w:val="00F8179C"/>
    <w:rsid w:val="00F81B9B"/>
    <w:rsid w:val="00F821A4"/>
    <w:rsid w:val="00F8225F"/>
    <w:rsid w:val="00F8254C"/>
    <w:rsid w:val="00F82B84"/>
    <w:rsid w:val="00F82DCA"/>
    <w:rsid w:val="00F82FA4"/>
    <w:rsid w:val="00F83231"/>
    <w:rsid w:val="00F8398C"/>
    <w:rsid w:val="00F83B14"/>
    <w:rsid w:val="00F84330"/>
    <w:rsid w:val="00F84452"/>
    <w:rsid w:val="00F8473B"/>
    <w:rsid w:val="00F847E3"/>
    <w:rsid w:val="00F84B0B"/>
    <w:rsid w:val="00F84D62"/>
    <w:rsid w:val="00F850F9"/>
    <w:rsid w:val="00F853FF"/>
    <w:rsid w:val="00F85C91"/>
    <w:rsid w:val="00F85EB7"/>
    <w:rsid w:val="00F862CA"/>
    <w:rsid w:val="00F864FF"/>
    <w:rsid w:val="00F865E1"/>
    <w:rsid w:val="00F865FE"/>
    <w:rsid w:val="00F869FD"/>
    <w:rsid w:val="00F86BD0"/>
    <w:rsid w:val="00F86D95"/>
    <w:rsid w:val="00F87331"/>
    <w:rsid w:val="00F87630"/>
    <w:rsid w:val="00F87E65"/>
    <w:rsid w:val="00F90222"/>
    <w:rsid w:val="00F90677"/>
    <w:rsid w:val="00F906A0"/>
    <w:rsid w:val="00F90873"/>
    <w:rsid w:val="00F90CD4"/>
    <w:rsid w:val="00F90D6A"/>
    <w:rsid w:val="00F90FCF"/>
    <w:rsid w:val="00F919E7"/>
    <w:rsid w:val="00F91C20"/>
    <w:rsid w:val="00F92DDF"/>
    <w:rsid w:val="00F932B1"/>
    <w:rsid w:val="00F932EB"/>
    <w:rsid w:val="00F935BA"/>
    <w:rsid w:val="00F94102"/>
    <w:rsid w:val="00F94319"/>
    <w:rsid w:val="00F94469"/>
    <w:rsid w:val="00F947A9"/>
    <w:rsid w:val="00F94A15"/>
    <w:rsid w:val="00F94AAC"/>
    <w:rsid w:val="00F94AD7"/>
    <w:rsid w:val="00F94AE5"/>
    <w:rsid w:val="00F94C13"/>
    <w:rsid w:val="00F94CDD"/>
    <w:rsid w:val="00F94E64"/>
    <w:rsid w:val="00F9517E"/>
    <w:rsid w:val="00F95FC6"/>
    <w:rsid w:val="00F9650F"/>
    <w:rsid w:val="00F96822"/>
    <w:rsid w:val="00F96AA1"/>
    <w:rsid w:val="00F96BF1"/>
    <w:rsid w:val="00F96C26"/>
    <w:rsid w:val="00F9700F"/>
    <w:rsid w:val="00F9754C"/>
    <w:rsid w:val="00F976A1"/>
    <w:rsid w:val="00F97734"/>
    <w:rsid w:val="00F97787"/>
    <w:rsid w:val="00FA0151"/>
    <w:rsid w:val="00FA03D4"/>
    <w:rsid w:val="00FA0449"/>
    <w:rsid w:val="00FA0651"/>
    <w:rsid w:val="00FA073B"/>
    <w:rsid w:val="00FA0986"/>
    <w:rsid w:val="00FA0B60"/>
    <w:rsid w:val="00FA13BA"/>
    <w:rsid w:val="00FA1664"/>
    <w:rsid w:val="00FA1B00"/>
    <w:rsid w:val="00FA1E23"/>
    <w:rsid w:val="00FA1E79"/>
    <w:rsid w:val="00FA26C8"/>
    <w:rsid w:val="00FA297E"/>
    <w:rsid w:val="00FA29BB"/>
    <w:rsid w:val="00FA2D1A"/>
    <w:rsid w:val="00FA2D9B"/>
    <w:rsid w:val="00FA316E"/>
    <w:rsid w:val="00FA4109"/>
    <w:rsid w:val="00FA4778"/>
    <w:rsid w:val="00FA4E6A"/>
    <w:rsid w:val="00FA527F"/>
    <w:rsid w:val="00FA55B6"/>
    <w:rsid w:val="00FA59DE"/>
    <w:rsid w:val="00FA5E4D"/>
    <w:rsid w:val="00FA607B"/>
    <w:rsid w:val="00FA61FB"/>
    <w:rsid w:val="00FA6241"/>
    <w:rsid w:val="00FA6470"/>
    <w:rsid w:val="00FA6B3F"/>
    <w:rsid w:val="00FB0706"/>
    <w:rsid w:val="00FB0860"/>
    <w:rsid w:val="00FB08DE"/>
    <w:rsid w:val="00FB0BA2"/>
    <w:rsid w:val="00FB178C"/>
    <w:rsid w:val="00FB1987"/>
    <w:rsid w:val="00FB1B29"/>
    <w:rsid w:val="00FB1B98"/>
    <w:rsid w:val="00FB1CA2"/>
    <w:rsid w:val="00FB1EEC"/>
    <w:rsid w:val="00FB1F64"/>
    <w:rsid w:val="00FB1FBD"/>
    <w:rsid w:val="00FB2247"/>
    <w:rsid w:val="00FB2398"/>
    <w:rsid w:val="00FB2413"/>
    <w:rsid w:val="00FB2473"/>
    <w:rsid w:val="00FB3417"/>
    <w:rsid w:val="00FB3826"/>
    <w:rsid w:val="00FB39D8"/>
    <w:rsid w:val="00FB3B34"/>
    <w:rsid w:val="00FB3E98"/>
    <w:rsid w:val="00FB42A6"/>
    <w:rsid w:val="00FB49D7"/>
    <w:rsid w:val="00FB49E1"/>
    <w:rsid w:val="00FB4C5C"/>
    <w:rsid w:val="00FB53DC"/>
    <w:rsid w:val="00FB5589"/>
    <w:rsid w:val="00FB56CB"/>
    <w:rsid w:val="00FB5E62"/>
    <w:rsid w:val="00FB637A"/>
    <w:rsid w:val="00FB64D8"/>
    <w:rsid w:val="00FB676F"/>
    <w:rsid w:val="00FB67FE"/>
    <w:rsid w:val="00FB6982"/>
    <w:rsid w:val="00FB7012"/>
    <w:rsid w:val="00FB75BA"/>
    <w:rsid w:val="00FB78B3"/>
    <w:rsid w:val="00FB7A26"/>
    <w:rsid w:val="00FC0CC6"/>
    <w:rsid w:val="00FC0CE9"/>
    <w:rsid w:val="00FC0EFC"/>
    <w:rsid w:val="00FC1A03"/>
    <w:rsid w:val="00FC1F93"/>
    <w:rsid w:val="00FC2412"/>
    <w:rsid w:val="00FC248F"/>
    <w:rsid w:val="00FC24FF"/>
    <w:rsid w:val="00FC2529"/>
    <w:rsid w:val="00FC2B83"/>
    <w:rsid w:val="00FC2E6E"/>
    <w:rsid w:val="00FC320F"/>
    <w:rsid w:val="00FC32D3"/>
    <w:rsid w:val="00FC36DF"/>
    <w:rsid w:val="00FC388A"/>
    <w:rsid w:val="00FC3F41"/>
    <w:rsid w:val="00FC41BF"/>
    <w:rsid w:val="00FC444C"/>
    <w:rsid w:val="00FC4A1B"/>
    <w:rsid w:val="00FC5013"/>
    <w:rsid w:val="00FC524E"/>
    <w:rsid w:val="00FC56E9"/>
    <w:rsid w:val="00FC5BA2"/>
    <w:rsid w:val="00FC5C0C"/>
    <w:rsid w:val="00FC5D83"/>
    <w:rsid w:val="00FC5D92"/>
    <w:rsid w:val="00FC5DA0"/>
    <w:rsid w:val="00FC6584"/>
    <w:rsid w:val="00FC6622"/>
    <w:rsid w:val="00FC6B0E"/>
    <w:rsid w:val="00FC6B8B"/>
    <w:rsid w:val="00FC6BB5"/>
    <w:rsid w:val="00FC6C2C"/>
    <w:rsid w:val="00FC6D07"/>
    <w:rsid w:val="00FC6EB5"/>
    <w:rsid w:val="00FC730D"/>
    <w:rsid w:val="00FC7582"/>
    <w:rsid w:val="00FC7713"/>
    <w:rsid w:val="00FC7E94"/>
    <w:rsid w:val="00FC7EFA"/>
    <w:rsid w:val="00FD0A2C"/>
    <w:rsid w:val="00FD0DCE"/>
    <w:rsid w:val="00FD0F5F"/>
    <w:rsid w:val="00FD1644"/>
    <w:rsid w:val="00FD172C"/>
    <w:rsid w:val="00FD1E04"/>
    <w:rsid w:val="00FD26FB"/>
    <w:rsid w:val="00FD29D3"/>
    <w:rsid w:val="00FD2A22"/>
    <w:rsid w:val="00FD2BF3"/>
    <w:rsid w:val="00FD3368"/>
    <w:rsid w:val="00FD3C75"/>
    <w:rsid w:val="00FD445F"/>
    <w:rsid w:val="00FD5674"/>
    <w:rsid w:val="00FD5783"/>
    <w:rsid w:val="00FD57B9"/>
    <w:rsid w:val="00FD6A88"/>
    <w:rsid w:val="00FD7894"/>
    <w:rsid w:val="00FD7AE9"/>
    <w:rsid w:val="00FD7C51"/>
    <w:rsid w:val="00FD7EE3"/>
    <w:rsid w:val="00FE0388"/>
    <w:rsid w:val="00FE03D0"/>
    <w:rsid w:val="00FE07C6"/>
    <w:rsid w:val="00FE0BCF"/>
    <w:rsid w:val="00FE0BEB"/>
    <w:rsid w:val="00FE10D6"/>
    <w:rsid w:val="00FE14E3"/>
    <w:rsid w:val="00FE16B1"/>
    <w:rsid w:val="00FE1C69"/>
    <w:rsid w:val="00FE1CA6"/>
    <w:rsid w:val="00FE2485"/>
    <w:rsid w:val="00FE2BFD"/>
    <w:rsid w:val="00FE3D2C"/>
    <w:rsid w:val="00FE3FCE"/>
    <w:rsid w:val="00FE3FD2"/>
    <w:rsid w:val="00FE436C"/>
    <w:rsid w:val="00FE4CA4"/>
    <w:rsid w:val="00FE4CDB"/>
    <w:rsid w:val="00FE4FCE"/>
    <w:rsid w:val="00FE5098"/>
    <w:rsid w:val="00FE520F"/>
    <w:rsid w:val="00FE52B1"/>
    <w:rsid w:val="00FE52B4"/>
    <w:rsid w:val="00FE5833"/>
    <w:rsid w:val="00FE5C0A"/>
    <w:rsid w:val="00FE5F3B"/>
    <w:rsid w:val="00FE6069"/>
    <w:rsid w:val="00FE60D9"/>
    <w:rsid w:val="00FE65BF"/>
    <w:rsid w:val="00FE669A"/>
    <w:rsid w:val="00FE6AB9"/>
    <w:rsid w:val="00FE6AD3"/>
    <w:rsid w:val="00FE6D57"/>
    <w:rsid w:val="00FE7505"/>
    <w:rsid w:val="00FE7708"/>
    <w:rsid w:val="00FE7F26"/>
    <w:rsid w:val="00FF012E"/>
    <w:rsid w:val="00FF0256"/>
    <w:rsid w:val="00FF0354"/>
    <w:rsid w:val="00FF0A33"/>
    <w:rsid w:val="00FF0C1F"/>
    <w:rsid w:val="00FF0FCF"/>
    <w:rsid w:val="00FF25EA"/>
    <w:rsid w:val="00FF2B29"/>
    <w:rsid w:val="00FF2C91"/>
    <w:rsid w:val="00FF2EDD"/>
    <w:rsid w:val="00FF312A"/>
    <w:rsid w:val="00FF350C"/>
    <w:rsid w:val="00FF3D63"/>
    <w:rsid w:val="00FF3E8F"/>
    <w:rsid w:val="00FF4288"/>
    <w:rsid w:val="00FF4464"/>
    <w:rsid w:val="00FF471B"/>
    <w:rsid w:val="00FF4874"/>
    <w:rsid w:val="00FF4C4C"/>
    <w:rsid w:val="00FF4EB7"/>
    <w:rsid w:val="00FF4F70"/>
    <w:rsid w:val="00FF510B"/>
    <w:rsid w:val="00FF54B2"/>
    <w:rsid w:val="00FF6021"/>
    <w:rsid w:val="00FF612A"/>
    <w:rsid w:val="00FF62F3"/>
    <w:rsid w:val="00FF678C"/>
    <w:rsid w:val="00FF69F3"/>
    <w:rsid w:val="00FF6AEA"/>
    <w:rsid w:val="00FF6CAB"/>
    <w:rsid w:val="00FF7578"/>
    <w:rsid w:val="00FF77B1"/>
    <w:rsid w:val="00FF7EEB"/>
    <w:rsid w:val="00FF7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079FC2"/>
  <w15:docId w15:val="{5E0DC4B4-D808-4546-A953-AE8C5121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99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5F2"/>
    <w:rPr>
      <w:rFonts w:ascii="AngsanaUPC" w:hAnsi="AngsanaUPC" w:cs="AngsanaUPC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link w:val="Heading4Char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A637A4"/>
    <w:pPr>
      <w:spacing w:after="120"/>
    </w:pPr>
    <w:rPr>
      <w:rFonts w:cs="Angsana New"/>
      <w:sz w:val="36"/>
      <w:szCs w:val="36"/>
      <w:lang w:val="x-none" w:eastAsia="x-none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  <w:rPr>
      <w:rFonts w:cs="Angsana New"/>
      <w:lang w:val="x-none" w:eastAsia="x-none"/>
    </w:r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uiPriority w:val="59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link w:val="BodyText3"/>
    <w:rsid w:val="00AF246B"/>
    <w:rPr>
      <w:rFonts w:ascii="AngsanaUPC" w:hAnsi="AngsanaUPC" w:cs="AngsanaUPC"/>
      <w:sz w:val="32"/>
      <w:szCs w:val="32"/>
    </w:rPr>
  </w:style>
  <w:style w:type="character" w:customStyle="1" w:styleId="BodyTextChar">
    <w:name w:val="Body Text Char"/>
    <w:link w:val="BodyText"/>
    <w:rsid w:val="003D077E"/>
    <w:rPr>
      <w:rFonts w:ascii="AngsanaUPC" w:hAnsi="AngsanaUPC" w:cs="AngsanaUPC"/>
      <w:sz w:val="36"/>
      <w:szCs w:val="36"/>
    </w:rPr>
  </w:style>
  <w:style w:type="paragraph" w:styleId="BodyTextIndent">
    <w:name w:val="Body Text Indent"/>
    <w:basedOn w:val="Normal"/>
    <w:link w:val="BodyTextIndentChar"/>
    <w:unhideWhenUsed/>
    <w:rsid w:val="00C558CC"/>
    <w:pPr>
      <w:spacing w:after="120"/>
      <w:ind w:left="283"/>
    </w:pPr>
    <w:rPr>
      <w:rFonts w:eastAsia="Times New Roman" w:cs="Angsana New"/>
      <w:szCs w:val="40"/>
      <w:lang w:val="x-none" w:eastAsia="x-none"/>
    </w:rPr>
  </w:style>
  <w:style w:type="character" w:customStyle="1" w:styleId="BodyTextIndentChar">
    <w:name w:val="Body Text Indent Char"/>
    <w:link w:val="BodyTextIndent"/>
    <w:rsid w:val="00C558CC"/>
    <w:rPr>
      <w:rFonts w:ascii="AngsanaUPC" w:eastAsia="Times New Roman" w:hAnsi="AngsanaUPC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281405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281405"/>
    <w:rPr>
      <w:rFonts w:ascii="Cambria" w:eastAsia="Times New Roman" w:hAnsi="Cambria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1CD4"/>
    <w:pPr>
      <w:spacing w:after="120"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A71CD4"/>
    <w:rPr>
      <w:rFonts w:ascii="Angsana New" w:eastAsia="Times New Roman" w:hAnsi="Angsana New" w:cs="Cordia New"/>
      <w:sz w:val="16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D4880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CommentReference">
    <w:name w:val="annotation reference"/>
    <w:semiHidden/>
    <w:unhideWhenUsed/>
    <w:rsid w:val="00FB08D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08D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B08DE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08DE"/>
    <w:rPr>
      <w:b/>
      <w:bCs/>
    </w:rPr>
  </w:style>
  <w:style w:type="character" w:customStyle="1" w:styleId="CommentSubjectChar">
    <w:name w:val="Comment Subject Char"/>
    <w:link w:val="CommentSubject"/>
    <w:semiHidden/>
    <w:rsid w:val="00FB08DE"/>
    <w:rPr>
      <w:rFonts w:ascii="AngsanaUPC" w:hAnsi="AngsanaUPC"/>
      <w:b/>
      <w:bCs/>
      <w:szCs w:val="25"/>
    </w:rPr>
  </w:style>
  <w:style w:type="paragraph" w:styleId="Revision">
    <w:name w:val="Revision"/>
    <w:hidden/>
    <w:uiPriority w:val="99"/>
    <w:semiHidden/>
    <w:rsid w:val="006A5DE7"/>
    <w:rPr>
      <w:rFonts w:ascii="AngsanaUPC" w:hAnsi="AngsanaUPC"/>
      <w:sz w:val="32"/>
      <w:szCs w:val="40"/>
      <w:lang w:eastAsia="en-US"/>
    </w:rPr>
  </w:style>
  <w:style w:type="character" w:customStyle="1" w:styleId="Heading4Char">
    <w:name w:val="Heading 4 Char"/>
    <w:link w:val="Heading4"/>
    <w:locked/>
    <w:rsid w:val="00024918"/>
    <w:rPr>
      <w:rFonts w:ascii="AngsanaUPC" w:eastAsia="Cordia New" w:hAnsi="AngsanaUPC" w:cs="AngsanaUPC"/>
      <w:sz w:val="32"/>
      <w:szCs w:val="32"/>
    </w:rPr>
  </w:style>
  <w:style w:type="character" w:customStyle="1" w:styleId="MacroTextChar">
    <w:name w:val="Macro Text Char"/>
    <w:link w:val="MacroText"/>
    <w:uiPriority w:val="99"/>
    <w:locked/>
    <w:rsid w:val="00CB6468"/>
    <w:rPr>
      <w:rFonts w:ascii="EucrosiaUPC" w:hAnsi="EucrosiaUPC" w:cs="EucrosiaUPC"/>
      <w:sz w:val="28"/>
      <w:szCs w:val="28"/>
    </w:rPr>
  </w:style>
  <w:style w:type="paragraph" w:styleId="Index6">
    <w:name w:val="index 6"/>
    <w:basedOn w:val="Normal"/>
    <w:next w:val="Normal"/>
    <w:uiPriority w:val="99"/>
    <w:semiHidden/>
    <w:rsid w:val="00F436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1B2E46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customStyle="1" w:styleId="PlainTextChar">
    <w:name w:val="Plain Text Char"/>
    <w:link w:val="PlainText"/>
    <w:uiPriority w:val="99"/>
    <w:semiHidden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styleId="Hyperlink">
    <w:name w:val="Hyperlink"/>
    <w:unhideWhenUsed/>
    <w:rsid w:val="00A8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85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E47FE-9B34-4C63-AD81-F03AC84EB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3435</TotalTime>
  <Pages>28</Pages>
  <Words>7270</Words>
  <Characters>33000</Characters>
  <Application>Microsoft Office Word</Application>
  <DocSecurity>0</DocSecurity>
  <Lines>275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40190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natthiya.pha</dc:creator>
  <cp:keywords/>
  <dc:description/>
  <cp:lastModifiedBy>jhorpiklang@deloitte.com</cp:lastModifiedBy>
  <cp:revision>77</cp:revision>
  <cp:lastPrinted>2024-08-07T07:21:00Z</cp:lastPrinted>
  <dcterms:created xsi:type="dcterms:W3CDTF">2024-07-17T10:19:00Z</dcterms:created>
  <dcterms:modified xsi:type="dcterms:W3CDTF">2024-08-07T07:21:00Z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2021-06-23T22:29:09Z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a2edf085-7263-4311-91d6-d0ce2f20274a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45d8eba55a0ee60740a700d5e6c704a0aa4d0b70c760875c8935ad82f3134833</vt:lpwstr>
  </property>
</Properties>
</file>